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0FE57" w14:textId="6A617746" w:rsidR="009747E4" w:rsidRPr="00084198" w:rsidRDefault="004B1777" w:rsidP="004B1777">
      <w:pPr>
        <w:pStyle w:val="Heading4"/>
        <w:numPr>
          <w:ilvl w:val="3"/>
          <w:numId w:val="602"/>
        </w:numPr>
        <w:rPr>
          <w:noProof/>
          <w:lang w:val="en-CA"/>
        </w:rPr>
      </w:pPr>
      <w:bookmarkStart w:id="0" w:name="_Toc415475819"/>
      <w:bookmarkStart w:id="1" w:name="_Toc423599094"/>
      <w:bookmarkStart w:id="2" w:name="_Toc423601598"/>
      <w:r>
        <w:rPr>
          <w:noProof/>
          <w:lang w:val="en-CA"/>
        </w:rPr>
        <w:t>Seq</w:t>
      </w:r>
      <w:r w:rsidR="009747E4" w:rsidRPr="00084198">
        <w:rPr>
          <w:noProof/>
          <w:lang w:val="en-CA"/>
        </w:rPr>
        <w:t>uence parameter set RBSP syntax</w:t>
      </w:r>
      <w:bookmarkEnd w:id="0"/>
      <w:bookmarkEnd w:id="1"/>
      <w:bookmarkEnd w:id="2"/>
    </w:p>
    <w:p w14:paraId="2717296E" w14:textId="77777777" w:rsidR="009747E4" w:rsidRPr="00084198" w:rsidRDefault="009747E4" w:rsidP="00756ADA">
      <w:pPr>
        <w:keepNext/>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084198" w14:paraId="336B4D71" w14:textId="77777777" w:rsidTr="008B20ED">
        <w:trPr>
          <w:cantSplit/>
          <w:jc w:val="center"/>
        </w:trPr>
        <w:tc>
          <w:tcPr>
            <w:tcW w:w="7920" w:type="dxa"/>
          </w:tcPr>
          <w:p w14:paraId="3E9D1C3B" w14:textId="77777777" w:rsidR="009747E4" w:rsidRPr="00084198" w:rsidRDefault="009747E4" w:rsidP="00756ADA">
            <w:pPr>
              <w:pStyle w:val="tablesyntax"/>
              <w:keepLines w:val="0"/>
              <w:spacing w:before="20" w:after="40"/>
              <w:rPr>
                <w:noProof/>
                <w:lang w:val="en-CA"/>
              </w:rPr>
            </w:pPr>
            <w:r w:rsidRPr="00084198">
              <w:rPr>
                <w:noProof/>
                <w:lang w:val="en-CA"/>
              </w:rPr>
              <w:t>seq_parameter_set_rbsp( ) {</w:t>
            </w:r>
          </w:p>
        </w:tc>
        <w:tc>
          <w:tcPr>
            <w:tcW w:w="1157" w:type="dxa"/>
          </w:tcPr>
          <w:p w14:paraId="2C50D0E9" w14:textId="77777777" w:rsidR="009747E4" w:rsidRPr="00084198" w:rsidRDefault="009747E4" w:rsidP="00756ADA">
            <w:pPr>
              <w:pStyle w:val="tableheading"/>
              <w:keepLines w:val="0"/>
              <w:spacing w:before="20" w:after="40"/>
              <w:rPr>
                <w:noProof/>
                <w:lang w:val="en-CA"/>
              </w:rPr>
            </w:pPr>
            <w:r w:rsidRPr="00084198">
              <w:rPr>
                <w:noProof/>
                <w:lang w:val="en-CA"/>
              </w:rPr>
              <w:t>Descriptor</w:t>
            </w:r>
          </w:p>
        </w:tc>
      </w:tr>
      <w:tr w:rsidR="006C27FD" w:rsidRPr="00084198" w14:paraId="72A1B585" w14:textId="77777777" w:rsidTr="006C27FD">
        <w:trPr>
          <w:cantSplit/>
          <w:jc w:val="center"/>
        </w:trPr>
        <w:tc>
          <w:tcPr>
            <w:tcW w:w="7920" w:type="dxa"/>
          </w:tcPr>
          <w:p w14:paraId="49B1396A" w14:textId="067937BF" w:rsidR="006C27FD" w:rsidRPr="00084198" w:rsidRDefault="006C27FD" w:rsidP="004B1777">
            <w:pPr>
              <w:pStyle w:val="tablesyntax"/>
              <w:keepNext w:val="0"/>
              <w:keepLines w:val="0"/>
              <w:spacing w:before="20" w:after="40"/>
              <w:rPr>
                <w:b/>
                <w:bCs/>
                <w:noProof/>
                <w:lang w:val="en-CA"/>
              </w:rPr>
            </w:pPr>
            <w:r w:rsidRPr="00084198">
              <w:rPr>
                <w:lang w:val="en-CA"/>
              </w:rPr>
              <w:tab/>
            </w:r>
            <w:r w:rsidR="004B1777">
              <w:rPr>
                <w:lang w:val="en-CA"/>
              </w:rPr>
              <w:t>…</w:t>
            </w:r>
          </w:p>
        </w:tc>
        <w:tc>
          <w:tcPr>
            <w:tcW w:w="1157" w:type="dxa"/>
          </w:tcPr>
          <w:p w14:paraId="2EF4710C" w14:textId="77777777" w:rsidR="006C27FD" w:rsidRPr="00084198" w:rsidRDefault="006C27FD" w:rsidP="006C27FD">
            <w:pPr>
              <w:pStyle w:val="tablecell"/>
              <w:keepNext w:val="0"/>
              <w:keepLines w:val="0"/>
              <w:spacing w:before="20" w:after="40"/>
              <w:jc w:val="center"/>
              <w:rPr>
                <w:noProof/>
                <w:lang w:val="en-CA"/>
              </w:rPr>
            </w:pPr>
          </w:p>
        </w:tc>
      </w:tr>
      <w:tr w:rsidR="009747E4" w:rsidRPr="00084198" w14:paraId="0036C213" w14:textId="77777777" w:rsidTr="008B20ED">
        <w:trPr>
          <w:cantSplit/>
          <w:jc w:val="center"/>
        </w:trPr>
        <w:tc>
          <w:tcPr>
            <w:tcW w:w="7920" w:type="dxa"/>
          </w:tcPr>
          <w:p w14:paraId="58B317B8" w14:textId="77777777" w:rsidR="009747E4" w:rsidRPr="00084198" w:rsidRDefault="009747E4" w:rsidP="009747E4">
            <w:pPr>
              <w:pStyle w:val="tablesyntax"/>
              <w:keepNext w:val="0"/>
              <w:keepLines w:val="0"/>
              <w:spacing w:before="20" w:after="40"/>
              <w:rPr>
                <w:b/>
                <w:bCs/>
                <w:noProof/>
                <w:lang w:val="en-CA" w:eastAsia="ko-KR"/>
              </w:rPr>
            </w:pPr>
            <w:r w:rsidRPr="00084198">
              <w:rPr>
                <w:b/>
                <w:bCs/>
                <w:noProof/>
                <w:lang w:val="en-CA"/>
              </w:rPr>
              <w:tab/>
              <w:t>bit_depth_luma_minus8</w:t>
            </w:r>
          </w:p>
        </w:tc>
        <w:tc>
          <w:tcPr>
            <w:tcW w:w="1157" w:type="dxa"/>
          </w:tcPr>
          <w:p w14:paraId="69A1D35F"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34230985" w14:textId="77777777" w:rsidTr="008B20ED">
        <w:trPr>
          <w:cantSplit/>
          <w:jc w:val="center"/>
        </w:trPr>
        <w:tc>
          <w:tcPr>
            <w:tcW w:w="7920" w:type="dxa"/>
          </w:tcPr>
          <w:p w14:paraId="4FC00F38" w14:textId="77777777" w:rsidR="009747E4" w:rsidRPr="00084198" w:rsidRDefault="009747E4" w:rsidP="009747E4">
            <w:pPr>
              <w:pStyle w:val="tablesyntax"/>
              <w:keepNext w:val="0"/>
              <w:keepLines w:val="0"/>
              <w:spacing w:before="20" w:after="40"/>
              <w:rPr>
                <w:b/>
                <w:bCs/>
                <w:noProof/>
                <w:lang w:val="en-CA"/>
              </w:rPr>
            </w:pPr>
            <w:r w:rsidRPr="00084198">
              <w:rPr>
                <w:b/>
                <w:bCs/>
                <w:noProof/>
                <w:lang w:val="en-CA"/>
              </w:rPr>
              <w:tab/>
              <w:t>bit_depth_chroma_minus8</w:t>
            </w:r>
          </w:p>
        </w:tc>
        <w:tc>
          <w:tcPr>
            <w:tcW w:w="1157" w:type="dxa"/>
          </w:tcPr>
          <w:p w14:paraId="1614B9A7"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7B0EF5" w:rsidRPr="00084198" w14:paraId="36B950DC" w14:textId="77777777" w:rsidTr="008B20ED">
        <w:trPr>
          <w:cantSplit/>
          <w:jc w:val="center"/>
        </w:trPr>
        <w:tc>
          <w:tcPr>
            <w:tcW w:w="7920" w:type="dxa"/>
          </w:tcPr>
          <w:p w14:paraId="7A2D1C21" w14:textId="503BD3E4" w:rsidR="007B0EF5" w:rsidRPr="00084198" w:rsidRDefault="007B0EF5" w:rsidP="007B0EF5">
            <w:pPr>
              <w:pStyle w:val="tablesyntax"/>
              <w:keepNext w:val="0"/>
              <w:keepLines w:val="0"/>
              <w:spacing w:before="20" w:after="40"/>
              <w:rPr>
                <w:b/>
                <w:bCs/>
                <w:noProof/>
                <w:lang w:val="en-CA"/>
              </w:rPr>
            </w:pPr>
            <w:r w:rsidRPr="00084198">
              <w:rPr>
                <w:b/>
                <w:bCs/>
                <w:noProof/>
                <w:lang w:val="en-CA"/>
              </w:rPr>
              <w:tab/>
              <w:t>min_qp_prime_ts_minus4</w:t>
            </w:r>
          </w:p>
        </w:tc>
        <w:tc>
          <w:tcPr>
            <w:tcW w:w="1157" w:type="dxa"/>
          </w:tcPr>
          <w:p w14:paraId="2F9D0AEF" w14:textId="223CB9FB"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4B1777" w:rsidRPr="00084198" w14:paraId="1430C735" w14:textId="77777777" w:rsidTr="005B66D6">
        <w:trPr>
          <w:cantSplit/>
          <w:jc w:val="center"/>
        </w:trPr>
        <w:tc>
          <w:tcPr>
            <w:tcW w:w="7920" w:type="dxa"/>
          </w:tcPr>
          <w:p w14:paraId="7C010D97" w14:textId="57FB4D52" w:rsidR="004B1777" w:rsidRPr="004B1777" w:rsidRDefault="004B1777" w:rsidP="005B66D6">
            <w:pPr>
              <w:pStyle w:val="tablesyntax"/>
              <w:keepNext w:val="0"/>
              <w:keepLines w:val="0"/>
              <w:spacing w:before="20" w:after="40"/>
              <w:rPr>
                <w:b/>
                <w:bCs/>
                <w:noProof/>
                <w:highlight w:val="yellow"/>
                <w:lang w:val="en-CA"/>
              </w:rPr>
            </w:pPr>
            <w:r w:rsidRPr="00084198">
              <w:rPr>
                <w:b/>
                <w:bCs/>
                <w:noProof/>
                <w:lang w:val="en-CA"/>
              </w:rPr>
              <w:tab/>
            </w:r>
            <w:r w:rsidRPr="004B1777">
              <w:rPr>
                <w:b/>
                <w:bCs/>
                <w:noProof/>
                <w:highlight w:val="yellow"/>
                <w:lang w:val="en-CA"/>
              </w:rPr>
              <w:t>min_qp_prime_</w:t>
            </w:r>
            <w:r w:rsidRPr="004B1777">
              <w:rPr>
                <w:b/>
                <w:bCs/>
                <w:noProof/>
                <w:highlight w:val="yellow"/>
                <w:lang w:val="en-CA"/>
              </w:rPr>
              <w:t>chroma_</w:t>
            </w:r>
            <w:r w:rsidRPr="004B1777">
              <w:rPr>
                <w:b/>
                <w:bCs/>
                <w:noProof/>
                <w:highlight w:val="yellow"/>
                <w:lang w:val="en-CA"/>
              </w:rPr>
              <w:t>ts_minus4</w:t>
            </w:r>
          </w:p>
        </w:tc>
        <w:tc>
          <w:tcPr>
            <w:tcW w:w="1157" w:type="dxa"/>
          </w:tcPr>
          <w:p w14:paraId="4F734527" w14:textId="77777777" w:rsidR="004B1777" w:rsidRPr="00084198" w:rsidRDefault="004B1777" w:rsidP="005B66D6">
            <w:pPr>
              <w:pStyle w:val="tablecell"/>
              <w:keepNext w:val="0"/>
              <w:keepLines w:val="0"/>
              <w:spacing w:before="20" w:after="40"/>
              <w:jc w:val="center"/>
              <w:rPr>
                <w:noProof/>
                <w:lang w:val="en-CA"/>
              </w:rPr>
            </w:pPr>
            <w:r w:rsidRPr="004B1777">
              <w:rPr>
                <w:noProof/>
                <w:highlight w:val="yellow"/>
                <w:lang w:val="en-CA"/>
              </w:rPr>
              <w:t>ue(v)</w:t>
            </w:r>
          </w:p>
        </w:tc>
      </w:tr>
      <w:tr w:rsidR="007B0EF5" w:rsidRPr="00084198" w14:paraId="2A6B852C" w14:textId="77777777" w:rsidTr="008B20ED">
        <w:trPr>
          <w:cantSplit/>
          <w:jc w:val="center"/>
        </w:trPr>
        <w:tc>
          <w:tcPr>
            <w:tcW w:w="7920" w:type="dxa"/>
          </w:tcPr>
          <w:p w14:paraId="73A43685"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t>log2_max_pic_order_cnt_lsb_minus4</w:t>
            </w:r>
          </w:p>
        </w:tc>
        <w:tc>
          <w:tcPr>
            <w:tcW w:w="1157" w:type="dxa"/>
          </w:tcPr>
          <w:p w14:paraId="7DCC8732"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CDB05C2" w14:textId="77777777" w:rsidTr="003C4EA1">
        <w:trPr>
          <w:cantSplit/>
          <w:jc w:val="center"/>
        </w:trPr>
        <w:tc>
          <w:tcPr>
            <w:tcW w:w="7920" w:type="dxa"/>
          </w:tcPr>
          <w:p w14:paraId="1AC79E7D" w14:textId="0EF00D67" w:rsidR="007B0EF5" w:rsidRPr="00084198" w:rsidRDefault="007B0EF5" w:rsidP="007B0EF5">
            <w:pPr>
              <w:pStyle w:val="tablesyntax"/>
              <w:keepNext w:val="0"/>
              <w:keepLines w:val="0"/>
              <w:spacing w:before="20" w:after="40"/>
              <w:rPr>
                <w:b/>
                <w:noProof/>
                <w:lang w:val="en-CA"/>
              </w:rPr>
            </w:pPr>
            <w:r w:rsidRPr="00084198">
              <w:rPr>
                <w:noProof/>
                <w:lang w:val="en-CA"/>
              </w:rPr>
              <w:tab/>
              <w:t>if( sps_max_sub_layers_minus1 &gt; 0 )</w:t>
            </w:r>
          </w:p>
        </w:tc>
        <w:tc>
          <w:tcPr>
            <w:tcW w:w="1157" w:type="dxa"/>
          </w:tcPr>
          <w:p w14:paraId="7717F33B"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1935217F" w14:textId="77777777" w:rsidTr="008B20ED">
        <w:trPr>
          <w:cantSplit/>
          <w:jc w:val="center"/>
        </w:trPr>
        <w:tc>
          <w:tcPr>
            <w:tcW w:w="7920" w:type="dxa"/>
          </w:tcPr>
          <w:p w14:paraId="2A32C06C" w14:textId="7BF23E20"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sps_sub_layer_ordering_info_present_flag</w:t>
            </w:r>
          </w:p>
        </w:tc>
        <w:tc>
          <w:tcPr>
            <w:tcW w:w="1157" w:type="dxa"/>
          </w:tcPr>
          <w:p w14:paraId="780CAC26"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4B1777" w:rsidRPr="00084198" w14:paraId="6FEE81CB" w14:textId="77777777" w:rsidTr="008B20ED">
        <w:trPr>
          <w:cantSplit/>
          <w:jc w:val="center"/>
        </w:trPr>
        <w:tc>
          <w:tcPr>
            <w:tcW w:w="7920" w:type="dxa"/>
          </w:tcPr>
          <w:p w14:paraId="03B1C264" w14:textId="76649037" w:rsidR="004B1777" w:rsidRPr="00084198" w:rsidRDefault="004B1777" w:rsidP="007B0EF5">
            <w:pPr>
              <w:pStyle w:val="tablesyntax"/>
              <w:keepNext w:val="0"/>
              <w:keepLines w:val="0"/>
              <w:spacing w:before="20" w:after="40"/>
              <w:rPr>
                <w:b/>
                <w:noProof/>
                <w:lang w:val="en-CA"/>
              </w:rPr>
            </w:pPr>
            <w:r>
              <w:rPr>
                <w:b/>
                <w:noProof/>
                <w:lang w:val="en-CA"/>
              </w:rPr>
              <w:t>……</w:t>
            </w:r>
          </w:p>
        </w:tc>
        <w:tc>
          <w:tcPr>
            <w:tcW w:w="1157" w:type="dxa"/>
          </w:tcPr>
          <w:p w14:paraId="557B22AF" w14:textId="77777777" w:rsidR="004B1777" w:rsidRPr="00084198" w:rsidRDefault="004B1777" w:rsidP="007B0EF5">
            <w:pPr>
              <w:pStyle w:val="tablecell"/>
              <w:keepNext w:val="0"/>
              <w:keepLines w:val="0"/>
              <w:spacing w:before="20" w:after="40"/>
              <w:jc w:val="center"/>
              <w:rPr>
                <w:noProof/>
                <w:lang w:val="en-CA"/>
              </w:rPr>
            </w:pPr>
          </w:p>
        </w:tc>
      </w:tr>
    </w:tbl>
    <w:p w14:paraId="1AA6921A" w14:textId="77777777" w:rsidR="00184558" w:rsidRDefault="00184558" w:rsidP="004B1777">
      <w:pPr>
        <w:rPr>
          <w:noProof/>
          <w:lang w:val="en-CA"/>
        </w:rPr>
      </w:pPr>
    </w:p>
    <w:p w14:paraId="0CA7584C" w14:textId="312959C5" w:rsidR="003D304D" w:rsidRPr="00084198" w:rsidRDefault="003D304D" w:rsidP="003D304D">
      <w:pPr>
        <w:pStyle w:val="Heading4"/>
        <w:numPr>
          <w:ilvl w:val="3"/>
          <w:numId w:val="603"/>
        </w:numPr>
        <w:rPr>
          <w:noProof/>
          <w:lang w:val="en-CA"/>
        </w:rPr>
      </w:pPr>
      <w:bookmarkStart w:id="3" w:name="_Toc415475860"/>
      <w:bookmarkStart w:id="4" w:name="_Toc423599135"/>
      <w:bookmarkStart w:id="5" w:name="_Toc423601639"/>
      <w:r w:rsidRPr="00084198">
        <w:rPr>
          <w:noProof/>
          <w:lang w:val="en-CA"/>
        </w:rPr>
        <w:t>Sequence parameter set RBSP semantics</w:t>
      </w:r>
      <w:bookmarkEnd w:id="3"/>
      <w:bookmarkEnd w:id="4"/>
      <w:bookmarkEnd w:id="5"/>
    </w:p>
    <w:p w14:paraId="3CD9DAB0" w14:textId="77777777" w:rsidR="003D304D" w:rsidRDefault="003D304D" w:rsidP="004B1777">
      <w:pPr>
        <w:rPr>
          <w:noProof/>
          <w:lang w:val="en-CA"/>
        </w:rPr>
      </w:pPr>
    </w:p>
    <w:p w14:paraId="266AB1EC" w14:textId="77777777" w:rsidR="003D304D" w:rsidRPr="00084198" w:rsidRDefault="003D304D" w:rsidP="003D304D">
      <w:pPr>
        <w:rPr>
          <w:noProof/>
          <w:lang w:val="en-CA"/>
        </w:rPr>
      </w:pPr>
      <w:r w:rsidRPr="00084198">
        <w:rPr>
          <w:b/>
          <w:noProof/>
          <w:lang w:val="en-CA"/>
        </w:rPr>
        <w:t>bit_depth_luma_minus8</w:t>
      </w:r>
      <w:r w:rsidRPr="00084198">
        <w:rPr>
          <w:noProof/>
          <w:lang w:val="en-CA"/>
        </w:rPr>
        <w:t xml:space="preserve"> specifies the bit depth of the samples of the luma array BitDepth</w:t>
      </w:r>
      <w:r w:rsidRPr="00084198">
        <w:rPr>
          <w:noProof/>
          <w:vertAlign w:val="subscript"/>
          <w:lang w:val="en-CA"/>
        </w:rPr>
        <w:t>Y</w:t>
      </w:r>
      <w:r w:rsidRPr="00084198">
        <w:rPr>
          <w:noProof/>
          <w:lang w:val="en-CA"/>
        </w:rPr>
        <w:t xml:space="preserve"> and the value of the luma quantization parameter range offset QpBdOffset</w:t>
      </w:r>
      <w:r w:rsidRPr="00084198">
        <w:rPr>
          <w:noProof/>
          <w:vertAlign w:val="subscript"/>
          <w:lang w:val="en-CA"/>
        </w:rPr>
        <w:t>Y</w:t>
      </w:r>
      <w:r w:rsidRPr="00084198">
        <w:rPr>
          <w:noProof/>
          <w:lang w:val="en-CA"/>
        </w:rPr>
        <w:t xml:space="preserve"> as follows:</w:t>
      </w:r>
    </w:p>
    <w:p w14:paraId="66387D3A" w14:textId="77777777" w:rsidR="003D304D" w:rsidRPr="00084198" w:rsidRDefault="003D304D" w:rsidP="003D304D">
      <w:pPr>
        <w:pStyle w:val="Equation"/>
        <w:tabs>
          <w:tab w:val="left" w:pos="1170"/>
          <w:tab w:val="left" w:pos="1890"/>
        </w:tabs>
        <w:spacing w:after="0"/>
        <w:ind w:left="794"/>
        <w:rPr>
          <w:noProof/>
          <w:lang w:val="en-CA"/>
        </w:rPr>
      </w:pPr>
      <w:r w:rsidRPr="00084198">
        <w:rPr>
          <w:noProof/>
          <w:lang w:val="en-CA"/>
        </w:rPr>
        <w:t>BitDepth</w:t>
      </w:r>
      <w:r w:rsidRPr="00084198">
        <w:rPr>
          <w:noProof/>
          <w:vertAlign w:val="subscript"/>
          <w:lang w:val="en-CA"/>
        </w:rPr>
        <w:t>Y</w:t>
      </w:r>
      <w:r w:rsidRPr="00084198">
        <w:rPr>
          <w:noProof/>
          <w:lang w:val="en-CA"/>
        </w:rPr>
        <w:t xml:space="preserve">      = 8 + bit_depth_luma_minus8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t>)</w:t>
      </w:r>
    </w:p>
    <w:p w14:paraId="202919C0" w14:textId="77777777" w:rsidR="003D304D" w:rsidRPr="00084198" w:rsidRDefault="003D304D" w:rsidP="003D304D">
      <w:pPr>
        <w:pStyle w:val="Equation"/>
        <w:tabs>
          <w:tab w:val="left" w:pos="1170"/>
          <w:tab w:val="left" w:pos="1890"/>
        </w:tabs>
        <w:spacing w:after="0"/>
        <w:ind w:left="794"/>
        <w:rPr>
          <w:noProof/>
          <w:lang w:val="en-CA"/>
        </w:rPr>
      </w:pPr>
      <w:r w:rsidRPr="00084198">
        <w:rPr>
          <w:noProof/>
          <w:lang w:val="en-CA"/>
        </w:rPr>
        <w:t>QpBdOffset</w:t>
      </w:r>
      <w:r w:rsidRPr="00084198">
        <w:rPr>
          <w:noProof/>
          <w:vertAlign w:val="subscript"/>
          <w:lang w:val="en-CA"/>
        </w:rPr>
        <w:t>Y</w:t>
      </w:r>
      <w:r w:rsidRPr="00084198">
        <w:rPr>
          <w:noProof/>
          <w:lang w:val="en-CA"/>
        </w:rPr>
        <w:t xml:space="preserve"> = 6 * bit_depth_luma_minus8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w:t>
      </w:r>
      <w:r w:rsidRPr="00084198">
        <w:rPr>
          <w:noProof/>
          <w:lang w:val="en-CA"/>
        </w:rPr>
        <w:fldChar w:fldCharType="end"/>
      </w:r>
      <w:r w:rsidRPr="00084198">
        <w:rPr>
          <w:noProof/>
          <w:lang w:val="en-CA"/>
        </w:rPr>
        <w:t>)</w:t>
      </w:r>
    </w:p>
    <w:p w14:paraId="63CDA201" w14:textId="77777777" w:rsidR="003D304D" w:rsidRPr="00084198" w:rsidRDefault="003D304D" w:rsidP="003D304D">
      <w:pPr>
        <w:rPr>
          <w:noProof/>
          <w:lang w:val="en-CA"/>
        </w:rPr>
      </w:pPr>
      <w:r w:rsidRPr="00084198">
        <w:rPr>
          <w:noProof/>
          <w:lang w:val="en-CA"/>
        </w:rPr>
        <w:t>bit_depth_luma_minus8 shall be in the range of 0 to 8, inclusive.</w:t>
      </w:r>
    </w:p>
    <w:p w14:paraId="62CCF699" w14:textId="77777777" w:rsidR="003D304D" w:rsidRPr="00084198" w:rsidRDefault="003D304D" w:rsidP="003D304D">
      <w:pPr>
        <w:rPr>
          <w:noProof/>
          <w:lang w:val="en-CA"/>
        </w:rPr>
      </w:pPr>
      <w:r w:rsidRPr="00084198">
        <w:rPr>
          <w:b/>
          <w:noProof/>
          <w:lang w:val="en-CA"/>
        </w:rPr>
        <w:t>bit_depth_chroma_minus8</w:t>
      </w:r>
      <w:r w:rsidRPr="00084198">
        <w:rPr>
          <w:noProof/>
          <w:lang w:val="en-CA" w:eastAsia="ko-KR"/>
        </w:rPr>
        <w:t xml:space="preserve"> </w:t>
      </w:r>
      <w:r w:rsidRPr="00084198">
        <w:rPr>
          <w:noProof/>
          <w:lang w:val="en-CA"/>
        </w:rPr>
        <w:t>specifies the bit depth of the samples of the chroma arrays BitDepth</w:t>
      </w:r>
      <w:r w:rsidRPr="00084198">
        <w:rPr>
          <w:noProof/>
          <w:vertAlign w:val="subscript"/>
          <w:lang w:val="en-CA"/>
        </w:rPr>
        <w:t>C</w:t>
      </w:r>
      <w:r w:rsidRPr="00084198">
        <w:rPr>
          <w:noProof/>
          <w:lang w:val="en-CA"/>
        </w:rPr>
        <w:t xml:space="preserve"> and the value of the chroma quantization parameter range offset QpBdOffset</w:t>
      </w:r>
      <w:r w:rsidRPr="00084198">
        <w:rPr>
          <w:noProof/>
          <w:vertAlign w:val="subscript"/>
          <w:lang w:val="en-CA"/>
        </w:rPr>
        <w:t>C</w:t>
      </w:r>
      <w:r w:rsidRPr="00084198">
        <w:rPr>
          <w:noProof/>
          <w:lang w:val="en-CA"/>
        </w:rPr>
        <w:t xml:space="preserve"> as follows:</w:t>
      </w:r>
    </w:p>
    <w:p w14:paraId="6C1D3D8C" w14:textId="77777777" w:rsidR="003D304D" w:rsidRPr="00084198" w:rsidRDefault="003D304D" w:rsidP="003D304D">
      <w:pPr>
        <w:pStyle w:val="Equation"/>
        <w:tabs>
          <w:tab w:val="left" w:pos="1170"/>
          <w:tab w:val="left" w:pos="1890"/>
        </w:tabs>
        <w:spacing w:after="0"/>
        <w:ind w:left="794"/>
        <w:rPr>
          <w:noProof/>
          <w:lang w:val="en-CA"/>
        </w:rPr>
      </w:pPr>
      <w:bookmarkStart w:id="6" w:name="_Ref287008908"/>
      <w:r w:rsidRPr="00084198">
        <w:rPr>
          <w:noProof/>
          <w:lang w:val="en-CA"/>
        </w:rPr>
        <w:t>BitDepth</w:t>
      </w:r>
      <w:r w:rsidRPr="00084198">
        <w:rPr>
          <w:noProof/>
          <w:vertAlign w:val="subscript"/>
          <w:lang w:val="en-CA"/>
        </w:rPr>
        <w:t>C</w:t>
      </w:r>
      <w:r w:rsidRPr="00084198">
        <w:rPr>
          <w:noProof/>
          <w:lang w:val="en-CA"/>
        </w:rPr>
        <w:t xml:space="preserve">      = 8 + bit_depth_chroma_minus8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10</w:t>
      </w:r>
      <w:r w:rsidRPr="00084198">
        <w:rPr>
          <w:noProof/>
          <w:lang w:val="en-CA"/>
        </w:rPr>
        <w:fldChar w:fldCharType="end"/>
      </w:r>
      <w:bookmarkEnd w:id="6"/>
      <w:r w:rsidRPr="00084198">
        <w:rPr>
          <w:noProof/>
          <w:lang w:val="en-CA"/>
        </w:rPr>
        <w:t>)</w:t>
      </w:r>
    </w:p>
    <w:p w14:paraId="38CF0844" w14:textId="77777777" w:rsidR="003D304D" w:rsidRPr="00084198" w:rsidRDefault="003D304D" w:rsidP="003D304D">
      <w:pPr>
        <w:pStyle w:val="Equation"/>
        <w:tabs>
          <w:tab w:val="left" w:pos="1170"/>
          <w:tab w:val="left" w:pos="1890"/>
        </w:tabs>
        <w:spacing w:after="0"/>
        <w:ind w:left="794"/>
        <w:rPr>
          <w:noProof/>
          <w:lang w:val="en-CA"/>
        </w:rPr>
      </w:pPr>
      <w:r w:rsidRPr="00084198">
        <w:rPr>
          <w:noProof/>
          <w:lang w:val="en-CA"/>
        </w:rPr>
        <w:t>QpBdOffset</w:t>
      </w:r>
      <w:r w:rsidRPr="00084198">
        <w:rPr>
          <w:noProof/>
          <w:vertAlign w:val="subscript"/>
          <w:lang w:val="en-CA"/>
        </w:rPr>
        <w:t>C</w:t>
      </w:r>
      <w:r w:rsidRPr="00084198">
        <w:rPr>
          <w:noProof/>
          <w:lang w:val="en-CA"/>
        </w:rPr>
        <w:t xml:space="preserve"> = 6 * bit_depth_chroma_minus8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11</w:t>
      </w:r>
      <w:r w:rsidRPr="00084198">
        <w:rPr>
          <w:noProof/>
          <w:lang w:val="en-CA"/>
        </w:rPr>
        <w:fldChar w:fldCharType="end"/>
      </w:r>
      <w:r w:rsidRPr="00084198">
        <w:rPr>
          <w:noProof/>
          <w:lang w:val="en-CA"/>
        </w:rPr>
        <w:t>)</w:t>
      </w:r>
    </w:p>
    <w:p w14:paraId="797CDB76" w14:textId="77777777" w:rsidR="003D304D" w:rsidRPr="00084198" w:rsidRDefault="003D304D" w:rsidP="003D304D">
      <w:pPr>
        <w:rPr>
          <w:noProof/>
          <w:lang w:val="en-CA" w:eastAsia="ko-KR"/>
        </w:rPr>
      </w:pPr>
      <w:r w:rsidRPr="00084198">
        <w:rPr>
          <w:noProof/>
          <w:lang w:val="en-CA"/>
        </w:rPr>
        <w:t>bit_depth_chroma_minus8 shall be in the range of 0 to 8, inclusive.</w:t>
      </w:r>
    </w:p>
    <w:p w14:paraId="45FC3800" w14:textId="6D30CB5B" w:rsidR="003D304D" w:rsidRPr="00084198" w:rsidRDefault="003D304D" w:rsidP="003D304D">
      <w:pPr>
        <w:rPr>
          <w:noProof/>
          <w:lang w:val="en-CA"/>
        </w:rPr>
      </w:pPr>
      <w:r w:rsidRPr="00084198">
        <w:rPr>
          <w:b/>
          <w:bCs/>
          <w:noProof/>
          <w:lang w:val="en-CA"/>
        </w:rPr>
        <w:t>min_qp_prime_ts_minus4</w:t>
      </w:r>
      <w:r w:rsidRPr="00084198">
        <w:rPr>
          <w:bCs/>
          <w:noProof/>
          <w:lang w:val="en-CA"/>
        </w:rPr>
        <w:t xml:space="preserve"> </w:t>
      </w:r>
      <w:r w:rsidRPr="00084198">
        <w:rPr>
          <w:noProof/>
          <w:lang w:val="en-CA"/>
        </w:rPr>
        <w:t xml:space="preserve">specifies the minimum allowed quantization parameter for transform skip </w:t>
      </w:r>
      <w:r w:rsidR="002E290F" w:rsidRPr="002E290F">
        <w:rPr>
          <w:noProof/>
          <w:highlight w:val="yellow"/>
          <w:lang w:val="en-CA"/>
        </w:rPr>
        <w:t>and palette</w:t>
      </w:r>
      <w:r w:rsidR="002E290F">
        <w:rPr>
          <w:noProof/>
          <w:lang w:val="en-CA"/>
        </w:rPr>
        <w:t xml:space="preserve"> </w:t>
      </w:r>
      <w:r w:rsidRPr="00084198">
        <w:rPr>
          <w:noProof/>
          <w:lang w:val="en-CA"/>
        </w:rPr>
        <w:t>mode as follows:</w:t>
      </w:r>
    </w:p>
    <w:p w14:paraId="77FD34D5" w14:textId="77777777" w:rsidR="003D304D" w:rsidRPr="00084198" w:rsidRDefault="003D304D" w:rsidP="003D304D">
      <w:pPr>
        <w:pStyle w:val="Equation"/>
        <w:tabs>
          <w:tab w:val="left" w:pos="1170"/>
          <w:tab w:val="left" w:pos="1890"/>
        </w:tabs>
        <w:spacing w:after="0"/>
        <w:ind w:left="794"/>
        <w:rPr>
          <w:bCs/>
          <w:noProof/>
          <w:lang w:val="en-CA"/>
        </w:rPr>
      </w:pPr>
      <w:r w:rsidRPr="00084198">
        <w:rPr>
          <w:noProof/>
          <w:lang w:val="en-CA"/>
        </w:rPr>
        <w:t>QpPrimeTsMin = 4 + min_qp_prime_ts_ minus4</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12</w:t>
      </w:r>
      <w:r w:rsidRPr="00084198">
        <w:rPr>
          <w:noProof/>
          <w:lang w:val="en-CA"/>
        </w:rPr>
        <w:fldChar w:fldCharType="end"/>
      </w:r>
      <w:r w:rsidRPr="00084198">
        <w:rPr>
          <w:noProof/>
          <w:lang w:val="en-CA"/>
        </w:rPr>
        <w:t>)</w:t>
      </w:r>
    </w:p>
    <w:p w14:paraId="293674A7" w14:textId="03F6602B" w:rsidR="003D304D" w:rsidRPr="003D304D" w:rsidRDefault="003D304D" w:rsidP="003D304D">
      <w:pPr>
        <w:rPr>
          <w:noProof/>
          <w:highlight w:val="yellow"/>
          <w:lang w:val="en-CA"/>
        </w:rPr>
      </w:pPr>
      <w:r w:rsidRPr="003D304D">
        <w:rPr>
          <w:b/>
          <w:bCs/>
          <w:noProof/>
          <w:highlight w:val="yellow"/>
          <w:lang w:val="en-CA"/>
        </w:rPr>
        <w:t>min_qp_prime_</w:t>
      </w:r>
      <w:r w:rsidRPr="003D304D">
        <w:rPr>
          <w:b/>
          <w:bCs/>
          <w:noProof/>
          <w:highlight w:val="yellow"/>
          <w:lang w:val="en-CA"/>
        </w:rPr>
        <w:t>chroma_</w:t>
      </w:r>
      <w:r w:rsidRPr="003D304D">
        <w:rPr>
          <w:b/>
          <w:bCs/>
          <w:noProof/>
          <w:highlight w:val="yellow"/>
          <w:lang w:val="en-CA"/>
        </w:rPr>
        <w:t>ts_minus4</w:t>
      </w:r>
      <w:r w:rsidRPr="003D304D">
        <w:rPr>
          <w:bCs/>
          <w:noProof/>
          <w:highlight w:val="yellow"/>
          <w:lang w:val="en-CA"/>
        </w:rPr>
        <w:t xml:space="preserve"> </w:t>
      </w:r>
      <w:r w:rsidRPr="003D304D">
        <w:rPr>
          <w:noProof/>
          <w:highlight w:val="yellow"/>
          <w:lang w:val="en-CA"/>
        </w:rPr>
        <w:t xml:space="preserve">specifies the minimum allowed quantization parameter for transform skip </w:t>
      </w:r>
      <w:r w:rsidR="002E290F">
        <w:rPr>
          <w:noProof/>
          <w:highlight w:val="yellow"/>
          <w:lang w:val="en-CA"/>
        </w:rPr>
        <w:t xml:space="preserve">and palette </w:t>
      </w:r>
      <w:bookmarkStart w:id="7" w:name="_GoBack"/>
      <w:bookmarkEnd w:id="7"/>
      <w:r w:rsidRPr="003D304D">
        <w:rPr>
          <w:noProof/>
          <w:highlight w:val="yellow"/>
          <w:lang w:val="en-CA"/>
        </w:rPr>
        <w:t>mode as follows:</w:t>
      </w:r>
    </w:p>
    <w:p w14:paraId="2925FAC5" w14:textId="033664BC" w:rsidR="003D304D" w:rsidRPr="00084198" w:rsidRDefault="003D304D" w:rsidP="003D304D">
      <w:pPr>
        <w:pStyle w:val="Equation"/>
        <w:tabs>
          <w:tab w:val="left" w:pos="1170"/>
          <w:tab w:val="left" w:pos="1890"/>
        </w:tabs>
        <w:spacing w:after="0"/>
        <w:ind w:left="794"/>
        <w:rPr>
          <w:bCs/>
          <w:noProof/>
          <w:lang w:val="en-CA"/>
        </w:rPr>
      </w:pPr>
      <w:r w:rsidRPr="003D304D">
        <w:rPr>
          <w:noProof/>
          <w:highlight w:val="yellow"/>
          <w:lang w:val="en-CA"/>
        </w:rPr>
        <w:t>QpPrime</w:t>
      </w:r>
      <w:r w:rsidRPr="003D304D">
        <w:rPr>
          <w:noProof/>
          <w:highlight w:val="yellow"/>
          <w:lang w:val="en-CA"/>
        </w:rPr>
        <w:t>Chroma</w:t>
      </w:r>
      <w:r w:rsidRPr="003D304D">
        <w:rPr>
          <w:noProof/>
          <w:highlight w:val="yellow"/>
          <w:lang w:val="en-CA"/>
        </w:rPr>
        <w:t>TsMin = 4 + min_qp_prime_</w:t>
      </w:r>
      <w:r w:rsidRPr="003D304D">
        <w:rPr>
          <w:noProof/>
          <w:highlight w:val="yellow"/>
          <w:lang w:val="en-CA"/>
        </w:rPr>
        <w:t>chroma_</w:t>
      </w:r>
      <w:r w:rsidRPr="003D304D">
        <w:rPr>
          <w:noProof/>
          <w:highlight w:val="yellow"/>
          <w:lang w:val="en-CA"/>
        </w:rPr>
        <w:t>ts_ minus4</w:t>
      </w:r>
      <w:r w:rsidRPr="003D304D">
        <w:rPr>
          <w:noProof/>
          <w:highlight w:val="yellow"/>
          <w:lang w:val="en-CA"/>
        </w:rPr>
        <w:tab/>
        <w:t>(</w:t>
      </w:r>
      <w:r w:rsidRPr="003D304D">
        <w:rPr>
          <w:noProof/>
          <w:highlight w:val="yellow"/>
          <w:lang w:val="en-CA"/>
        </w:rPr>
        <w:fldChar w:fldCharType="begin" w:fldLock="1"/>
      </w:r>
      <w:r w:rsidRPr="003D304D">
        <w:rPr>
          <w:noProof/>
          <w:highlight w:val="yellow"/>
          <w:lang w:val="en-CA"/>
        </w:rPr>
        <w:instrText xml:space="preserve"> STYLEREF 1 \s </w:instrText>
      </w:r>
      <w:r w:rsidRPr="003D304D">
        <w:rPr>
          <w:noProof/>
          <w:highlight w:val="yellow"/>
          <w:lang w:val="en-CA"/>
        </w:rPr>
        <w:fldChar w:fldCharType="separate"/>
      </w:r>
      <w:r w:rsidRPr="003D304D">
        <w:rPr>
          <w:noProof/>
          <w:highlight w:val="yellow"/>
          <w:lang w:val="en-CA"/>
        </w:rPr>
        <w:t>7</w:t>
      </w:r>
      <w:r w:rsidRPr="003D304D">
        <w:rPr>
          <w:noProof/>
          <w:highlight w:val="yellow"/>
          <w:lang w:val="en-CA"/>
        </w:rPr>
        <w:fldChar w:fldCharType="end"/>
      </w:r>
      <w:r w:rsidRPr="003D304D">
        <w:rPr>
          <w:noProof/>
          <w:highlight w:val="yellow"/>
          <w:lang w:val="en-CA"/>
        </w:rPr>
        <w:noBreakHyphen/>
      </w:r>
      <w:r w:rsidRPr="003D304D">
        <w:rPr>
          <w:noProof/>
          <w:highlight w:val="yellow"/>
          <w:lang w:val="en-CA"/>
        </w:rPr>
        <w:t>13</w:t>
      </w:r>
      <w:r w:rsidRPr="003D304D">
        <w:rPr>
          <w:noProof/>
          <w:highlight w:val="yellow"/>
          <w:lang w:val="en-CA"/>
        </w:rPr>
        <w:t>)</w:t>
      </w:r>
    </w:p>
    <w:p w14:paraId="0AF32498" w14:textId="77777777" w:rsidR="003D304D" w:rsidRDefault="003D304D" w:rsidP="004B1777">
      <w:pPr>
        <w:rPr>
          <w:noProof/>
          <w:lang w:val="en-CA"/>
        </w:rPr>
      </w:pPr>
    </w:p>
    <w:p w14:paraId="438F7486" w14:textId="0E2BDC09" w:rsidR="003D304D" w:rsidRDefault="003D304D" w:rsidP="004B1777">
      <w:pPr>
        <w:rPr>
          <w:noProof/>
          <w:lang w:val="en-CA"/>
        </w:rPr>
      </w:pPr>
      <w:r>
        <w:rPr>
          <w:noProof/>
          <w:lang w:val="en-CA"/>
        </w:rPr>
        <w:t>…..</w:t>
      </w:r>
    </w:p>
    <w:p w14:paraId="273A9161" w14:textId="77777777" w:rsidR="003D304D" w:rsidRPr="00F44460" w:rsidRDefault="003D304D" w:rsidP="003D304D">
      <w:pPr>
        <w:pStyle w:val="Heading4"/>
        <w:numPr>
          <w:ilvl w:val="0"/>
          <w:numId w:val="0"/>
        </w:numPr>
        <w:ind w:left="1080" w:hanging="1080"/>
        <w:rPr>
          <w:noProof/>
          <w:lang w:val="en-CA"/>
        </w:rPr>
      </w:pPr>
      <w:bookmarkStart w:id="8" w:name="_Toc3756812"/>
      <w:bookmarkStart w:id="9" w:name="_Ref14020184"/>
      <w:bookmarkStart w:id="10" w:name="_Ref14020192"/>
      <w:bookmarkStart w:id="11" w:name="_Ref14020256"/>
      <w:bookmarkStart w:id="12" w:name="_Ref14020262"/>
      <w:bookmarkStart w:id="13" w:name="_Ref14020269"/>
      <w:bookmarkStart w:id="14" w:name="_Ref14020275"/>
      <w:bookmarkStart w:id="15" w:name="_Ref14178951"/>
      <w:bookmarkStart w:id="16" w:name="_Ref15066701"/>
      <w:bookmarkStart w:id="17" w:name="_Ref427938467"/>
      <w:r>
        <w:rPr>
          <w:rFonts w:hint="eastAsia"/>
          <w:noProof/>
          <w:lang w:val="en-CA" w:eastAsia="zh-CN"/>
        </w:rPr>
        <w:t xml:space="preserve">8.4.5.3 </w:t>
      </w:r>
      <w:r w:rsidRPr="00F44460">
        <w:rPr>
          <w:noProof/>
          <w:lang w:val="en-CA"/>
        </w:rPr>
        <w:t>Decoding process for palette mode</w:t>
      </w:r>
      <w:bookmarkEnd w:id="8"/>
      <w:bookmarkEnd w:id="9"/>
      <w:bookmarkEnd w:id="10"/>
      <w:bookmarkEnd w:id="11"/>
      <w:bookmarkEnd w:id="12"/>
      <w:bookmarkEnd w:id="13"/>
      <w:bookmarkEnd w:id="14"/>
      <w:bookmarkEnd w:id="15"/>
      <w:bookmarkEnd w:id="16"/>
    </w:p>
    <w:bookmarkEnd w:id="17"/>
    <w:p w14:paraId="0CE80BCF" w14:textId="77777777" w:rsidR="003D304D" w:rsidRDefault="003D304D" w:rsidP="003D304D">
      <w:pPr>
        <w:rPr>
          <w:szCs w:val="22"/>
          <w:lang w:eastAsia="zh-CN"/>
        </w:rPr>
      </w:pPr>
    </w:p>
    <w:p w14:paraId="3D19C84F" w14:textId="77777777" w:rsidR="003D304D" w:rsidRPr="00594B38" w:rsidRDefault="003D304D" w:rsidP="003D304D">
      <w:pPr>
        <w:rPr>
          <w:szCs w:val="22"/>
          <w:lang w:eastAsia="zh-CN"/>
        </w:rPr>
      </w:pPr>
      <w:r>
        <w:rPr>
          <w:szCs w:val="22"/>
          <w:lang w:eastAsia="zh-CN"/>
        </w:rPr>
        <w:t>…</w:t>
      </w:r>
    </w:p>
    <w:p w14:paraId="21265CD0" w14:textId="77777777" w:rsidR="003D304D" w:rsidRPr="00084198" w:rsidRDefault="003D304D" w:rsidP="003D304D">
      <w:pPr>
        <w:numPr>
          <w:ilvl w:val="0"/>
          <w:numId w:val="142"/>
        </w:numPr>
        <w:rPr>
          <w:lang w:val="en-CA" w:eastAsia="ko-KR"/>
        </w:rPr>
      </w:pPr>
      <w:r w:rsidRPr="00084198">
        <w:rPr>
          <w:lang w:val="en-CA" w:eastAsia="ko-KR"/>
        </w:rPr>
        <w:t xml:space="preserve">Otherwise (bIsEscapeSample is equal to 1 and </w:t>
      </w:r>
      <w:r w:rsidRPr="00594B38">
        <w:rPr>
          <w:lang w:val="en-CA" w:eastAsia="ko-KR"/>
        </w:rPr>
        <w:t>cu_transquant_bypass_flag</w:t>
      </w:r>
      <w:r w:rsidRPr="00084198">
        <w:rPr>
          <w:lang w:val="en-CA" w:eastAsia="ko-KR"/>
        </w:rPr>
        <w:t xml:space="preserve"> is equal to 0), the following ordered steps apply:</w:t>
      </w:r>
    </w:p>
    <w:p w14:paraId="57C3506F" w14:textId="77777777" w:rsidR="003D304D" w:rsidRDefault="003D304D" w:rsidP="003D304D">
      <w:pPr>
        <w:rPr>
          <w:szCs w:val="22"/>
          <w:lang w:val="en-CA" w:eastAsia="zh-CN"/>
        </w:rPr>
      </w:pPr>
    </w:p>
    <w:p w14:paraId="7AF186FD" w14:textId="77777777" w:rsidR="003D304D" w:rsidRPr="00084198" w:rsidRDefault="003D304D" w:rsidP="003D304D">
      <w:pPr>
        <w:numPr>
          <w:ilvl w:val="0"/>
          <w:numId w:val="594"/>
        </w:numPr>
        <w:tabs>
          <w:tab w:val="clear" w:pos="794"/>
          <w:tab w:val="left" w:pos="630"/>
        </w:tabs>
        <w:rPr>
          <w:lang w:val="en-CA" w:eastAsia="ko-KR"/>
        </w:rPr>
      </w:pPr>
      <w:r w:rsidRPr="00084198">
        <w:rPr>
          <w:lang w:val="en-CA" w:eastAsia="ko-KR"/>
        </w:rPr>
        <w:t>The quantization parameter qP is derived as follows:</w:t>
      </w:r>
    </w:p>
    <w:p w14:paraId="1ED4A1DB" w14:textId="77777777" w:rsidR="003D304D" w:rsidRPr="00084198" w:rsidRDefault="003D304D" w:rsidP="003D304D">
      <w:pPr>
        <w:numPr>
          <w:ilvl w:val="0"/>
          <w:numId w:val="97"/>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084198">
        <w:rPr>
          <w:lang w:val="en-CA" w:eastAsia="ko-KR"/>
        </w:rPr>
        <w:t>If cIdx is equal to 0,</w:t>
      </w:r>
    </w:p>
    <w:p w14:paraId="5E521178" w14:textId="77777777" w:rsidR="003D304D" w:rsidRPr="00084198" w:rsidRDefault="003D304D" w:rsidP="003D304D">
      <w:pPr>
        <w:pStyle w:val="Equation"/>
        <w:ind w:firstLine="1620"/>
        <w:rPr>
          <w:lang w:val="en-CA"/>
        </w:rPr>
      </w:pPr>
      <w:r w:rsidRPr="00084198">
        <w:rPr>
          <w:lang w:val="en-CA"/>
        </w:rPr>
        <w:t xml:space="preserve">qP = Max( </w:t>
      </w:r>
      <w:r w:rsidRPr="00E84FD3">
        <w:rPr>
          <w:strike/>
          <w:color w:val="FF0000"/>
          <w:lang w:val="en-CA"/>
        </w:rPr>
        <w:t>0</w:t>
      </w:r>
      <w:r w:rsidRPr="00E84FD3">
        <w:rPr>
          <w:noProof/>
          <w:color w:val="FF0000"/>
          <w:lang w:val="en-CA"/>
        </w:rPr>
        <w:t xml:space="preserve"> </w:t>
      </w:r>
      <w:r w:rsidRPr="00594B38">
        <w:rPr>
          <w:noProof/>
          <w:color w:val="FF0000"/>
          <w:highlight w:val="yellow"/>
          <w:lang w:val="en-CA"/>
        </w:rPr>
        <w:t>QpPrimeTsMin</w:t>
      </w:r>
      <w:r w:rsidRPr="00084198">
        <w:rPr>
          <w:lang w:val="en-CA"/>
        </w:rPr>
        <w:t>, Qp′Y )</w:t>
      </w:r>
      <w:r w:rsidRPr="00084198">
        <w:rPr>
          <w:lang w:val="en-CA"/>
        </w:rPr>
        <w:tab/>
      </w:r>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272</w:t>
      </w:r>
      <w:r w:rsidRPr="00084198">
        <w:rPr>
          <w:lang w:val="en-CA" w:eastAsia="ko-KR"/>
        </w:rPr>
        <w:fldChar w:fldCharType="end"/>
      </w:r>
      <w:r w:rsidRPr="00084198">
        <w:rPr>
          <w:lang w:val="en-CA" w:eastAsia="ko-KR"/>
        </w:rPr>
        <w:t>)</w:t>
      </w:r>
    </w:p>
    <w:p w14:paraId="0D750A4E" w14:textId="77777777" w:rsidR="003D304D" w:rsidRPr="00084198" w:rsidRDefault="003D304D" w:rsidP="003D304D">
      <w:pPr>
        <w:numPr>
          <w:ilvl w:val="0"/>
          <w:numId w:val="97"/>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084198">
        <w:rPr>
          <w:lang w:val="en-CA" w:eastAsia="ko-KR"/>
        </w:rPr>
        <w:lastRenderedPageBreak/>
        <w:t>Otherwise, if cIdx is equal to 1,</w:t>
      </w:r>
    </w:p>
    <w:p w14:paraId="5E19006A" w14:textId="58C343F5" w:rsidR="003D304D" w:rsidRPr="00084198" w:rsidRDefault="003D304D" w:rsidP="003D304D">
      <w:pPr>
        <w:pStyle w:val="Equation"/>
        <w:ind w:firstLine="1620"/>
        <w:rPr>
          <w:lang w:val="en-CA"/>
        </w:rPr>
      </w:pPr>
      <w:r w:rsidRPr="00084198">
        <w:rPr>
          <w:lang w:val="en-CA"/>
        </w:rPr>
        <w:t xml:space="preserve">qP = Max( </w:t>
      </w:r>
      <w:r w:rsidRPr="00E84FD3">
        <w:rPr>
          <w:strike/>
          <w:color w:val="FF0000"/>
          <w:lang w:val="en-CA"/>
        </w:rPr>
        <w:t>0</w:t>
      </w:r>
      <w:r w:rsidRPr="00E84FD3">
        <w:rPr>
          <w:strike/>
          <w:noProof/>
          <w:color w:val="FF0000"/>
          <w:lang w:val="en-CA"/>
        </w:rPr>
        <w:t xml:space="preserve"> </w:t>
      </w:r>
      <w:r w:rsidRPr="003D304D">
        <w:rPr>
          <w:noProof/>
          <w:color w:val="FF0000"/>
          <w:highlight w:val="yellow"/>
          <w:lang w:val="en-CA"/>
        </w:rPr>
        <w:t>QpPrimeTsMin</w:t>
      </w:r>
      <w:r w:rsidRPr="003D304D">
        <w:rPr>
          <w:noProof/>
          <w:color w:val="FF0000"/>
          <w:highlight w:val="yellow"/>
          <w:lang w:val="en-CA"/>
        </w:rPr>
        <w:t>Chroma</w:t>
      </w:r>
      <w:r w:rsidRPr="00084198">
        <w:rPr>
          <w:lang w:val="en-CA"/>
        </w:rPr>
        <w:t>, Qp′Cb )</w:t>
      </w:r>
      <w:r w:rsidRPr="00084198">
        <w:rPr>
          <w:lang w:val="en-CA"/>
        </w:rPr>
        <w:tab/>
      </w:r>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273</w:t>
      </w:r>
      <w:r w:rsidRPr="00084198">
        <w:rPr>
          <w:lang w:val="en-CA" w:eastAsia="ko-KR"/>
        </w:rPr>
        <w:fldChar w:fldCharType="end"/>
      </w:r>
      <w:r w:rsidRPr="00084198">
        <w:rPr>
          <w:lang w:val="en-CA" w:eastAsia="ko-KR"/>
        </w:rPr>
        <w:t>)</w:t>
      </w:r>
    </w:p>
    <w:p w14:paraId="0031D78D" w14:textId="77777777" w:rsidR="003D304D" w:rsidRPr="00084198" w:rsidRDefault="003D304D" w:rsidP="003D304D">
      <w:pPr>
        <w:numPr>
          <w:ilvl w:val="0"/>
          <w:numId w:val="97"/>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084198">
        <w:rPr>
          <w:lang w:val="en-CA" w:eastAsia="ko-KR"/>
        </w:rPr>
        <w:t>Otherwise (cIdx is equal to 2),</w:t>
      </w:r>
    </w:p>
    <w:p w14:paraId="1326E510" w14:textId="5612E8AB" w:rsidR="003D304D" w:rsidRPr="00084198" w:rsidRDefault="003D304D" w:rsidP="003D304D">
      <w:pPr>
        <w:pStyle w:val="Equation"/>
        <w:ind w:firstLine="1620"/>
        <w:rPr>
          <w:lang w:val="en-CA"/>
        </w:rPr>
      </w:pPr>
      <w:r>
        <w:rPr>
          <w:lang w:val="en-CA"/>
        </w:rPr>
        <w:t xml:space="preserve">qP = Max( </w:t>
      </w:r>
      <w:r w:rsidRPr="00E84FD3">
        <w:rPr>
          <w:strike/>
          <w:color w:val="FF0000"/>
          <w:lang w:val="en-CA"/>
        </w:rPr>
        <w:t>0</w:t>
      </w:r>
      <w:r w:rsidRPr="00E84FD3">
        <w:rPr>
          <w:strike/>
          <w:noProof/>
          <w:color w:val="FF0000"/>
          <w:lang w:val="en-CA"/>
        </w:rPr>
        <w:t xml:space="preserve"> </w:t>
      </w:r>
      <w:r w:rsidRPr="00594B38">
        <w:rPr>
          <w:noProof/>
          <w:color w:val="FF0000"/>
          <w:highlight w:val="yellow"/>
          <w:lang w:val="en-CA"/>
        </w:rPr>
        <w:t>Qp</w:t>
      </w:r>
      <w:r w:rsidRPr="003D304D">
        <w:rPr>
          <w:noProof/>
          <w:color w:val="FF0000"/>
          <w:highlight w:val="yellow"/>
          <w:lang w:val="en-CA"/>
        </w:rPr>
        <w:t>PrimeTsMin</w:t>
      </w:r>
      <w:r w:rsidRPr="003D304D">
        <w:rPr>
          <w:noProof/>
          <w:color w:val="FF0000"/>
          <w:highlight w:val="yellow"/>
          <w:lang w:val="en-CA"/>
        </w:rPr>
        <w:t>Chroma</w:t>
      </w:r>
      <w:r w:rsidRPr="00084198">
        <w:rPr>
          <w:lang w:val="en-CA"/>
        </w:rPr>
        <w:t>, Qp′Cr )</w:t>
      </w:r>
      <w:r w:rsidRPr="00084198">
        <w:rPr>
          <w:lang w:val="en-CA"/>
        </w:rPr>
        <w:tab/>
      </w:r>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274</w:t>
      </w:r>
      <w:r w:rsidRPr="00084198">
        <w:rPr>
          <w:lang w:val="en-CA" w:eastAsia="ko-KR"/>
        </w:rPr>
        <w:fldChar w:fldCharType="end"/>
      </w:r>
      <w:r w:rsidRPr="00084198">
        <w:rPr>
          <w:lang w:val="en-CA" w:eastAsia="ko-KR"/>
        </w:rPr>
        <w:t>)</w:t>
      </w:r>
    </w:p>
    <w:sectPr w:rsidR="003D304D" w:rsidRPr="00084198"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78371" w14:textId="77777777" w:rsidR="009801A9" w:rsidRDefault="009801A9" w:rsidP="00D909B6">
      <w:pPr>
        <w:spacing w:before="0"/>
      </w:pPr>
      <w:r>
        <w:separator/>
      </w:r>
    </w:p>
  </w:endnote>
  <w:endnote w:type="continuationSeparator" w:id="0">
    <w:p w14:paraId="1616C701" w14:textId="77777777" w:rsidR="009801A9" w:rsidRDefault="009801A9" w:rsidP="00D909B6">
      <w:pPr>
        <w:spacing w:before="0"/>
      </w:pPr>
      <w:r>
        <w:continuationSeparator/>
      </w:r>
    </w:p>
  </w:endnote>
  <w:endnote w:type="continuationNotice" w:id="1">
    <w:p w14:paraId="7A1D0F4A" w14:textId="77777777" w:rsidR="009801A9" w:rsidRDefault="009801A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DengXian Light">
    <w:altName w:val="SimSun"/>
    <w:panose1 w:val="00000000000000000000"/>
    <w:charset w:val="86"/>
    <w:family w:val="roman"/>
    <w:notTrueType/>
    <w:pitch w:val="default"/>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30544161" w:rsidR="00114A0E" w:rsidRDefault="00114A0E">
    <w:pPr>
      <w:pStyle w:val="Footer"/>
    </w:pPr>
    <w:r>
      <w:rPr>
        <w:b w:val="0"/>
      </w:rPr>
      <w:fldChar w:fldCharType="begin"/>
    </w:r>
    <w:r>
      <w:rPr>
        <w:b w:val="0"/>
      </w:rPr>
      <w:instrText>PAGE</w:instrText>
    </w:r>
    <w:r>
      <w:rPr>
        <w:b w:val="0"/>
      </w:rPr>
      <w:fldChar w:fldCharType="separate"/>
    </w:r>
    <w:r w:rsidR="002E290F">
      <w:rPr>
        <w:b w:val="0"/>
        <w:noProof/>
      </w:rPr>
      <w:t>2</w:t>
    </w:r>
    <w:r>
      <w:rPr>
        <w:b w:val="0"/>
      </w:rPr>
      <w:fldChar w:fldCharType="end"/>
    </w:r>
    <w:r>
      <w:tab/>
    </w:r>
    <w:r>
      <w:fldChar w:fldCharType="begin"/>
    </w:r>
    <w:r>
      <w:instrText>styleref foot</w:instrText>
    </w:r>
    <w:r>
      <w:fldChar w:fldCharType="separate"/>
    </w:r>
    <w:r w:rsidR="002E290F">
      <w:rPr>
        <w:b w:val="0"/>
        <w:bCs/>
        <w:noProof/>
        <w:lang w:val="en-US"/>
      </w:rPr>
      <w:t>Error! No text of specified style in document.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463297F5" w:rsidR="00114A0E" w:rsidRDefault="00114A0E">
    <w:pPr>
      <w:pStyle w:val="Footer"/>
    </w:pPr>
    <w:r>
      <w:tab/>
    </w:r>
    <w:r>
      <w:tab/>
    </w:r>
    <w:r>
      <w:tab/>
    </w:r>
    <w:r>
      <w:fldChar w:fldCharType="begin"/>
    </w:r>
    <w:r>
      <w:instrText>styleref foot</w:instrText>
    </w:r>
    <w:r>
      <w:fldChar w:fldCharType="separate"/>
    </w:r>
    <w:r w:rsidR="002E290F">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2E290F">
      <w:rPr>
        <w:b w:val="0"/>
        <w:noProof/>
      </w:rPr>
      <w:t>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9A014" w14:textId="77777777" w:rsidR="009801A9" w:rsidRDefault="009801A9">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6D83FB8B" w14:textId="77777777" w:rsidR="009801A9" w:rsidRDefault="009801A9" w:rsidP="00D909B6">
      <w:pPr>
        <w:spacing w:before="0"/>
      </w:pPr>
      <w:r>
        <w:continuationSeparator/>
      </w:r>
    </w:p>
  </w:footnote>
  <w:footnote w:type="continuationNotice" w:id="1">
    <w:p w14:paraId="2946D056" w14:textId="77777777" w:rsidR="009801A9" w:rsidRDefault="009801A9">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0BDAA27B" w:rsidR="00114A0E" w:rsidRDefault="00114A0E">
    <w:pPr>
      <w:pStyle w:val="Header"/>
    </w:pPr>
    <w:r>
      <w:rPr>
        <w:b/>
      </w:rPr>
      <w:fldChar w:fldCharType="begin"/>
    </w:r>
    <w:r>
      <w:rPr>
        <w:b/>
      </w:rPr>
      <w:instrText>styleref head</w:instrText>
    </w:r>
    <w:r>
      <w:rPr>
        <w:b/>
      </w:rPr>
      <w:fldChar w:fldCharType="separate"/>
    </w:r>
    <w:r w:rsidR="002E290F">
      <w:rPr>
        <w:bCs/>
        <w:noProof/>
        <w:lang w:val="en-US"/>
      </w:rPr>
      <w:t>Error! No text of specified style in document.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27FE8647" w:rsidR="00114A0E" w:rsidRDefault="00114A0E">
    <w:pPr>
      <w:pStyle w:val="Header"/>
    </w:pPr>
    <w:r>
      <w:rPr>
        <w:b/>
      </w:rPr>
      <w:tab/>
    </w:r>
    <w:r>
      <w:rPr>
        <w:b/>
      </w:rPr>
      <w:tab/>
    </w:r>
    <w:r>
      <w:rPr>
        <w:b/>
      </w:rPr>
      <w:tab/>
    </w:r>
    <w:r>
      <w:rPr>
        <w:b/>
      </w:rPr>
      <w:fldChar w:fldCharType="begin"/>
    </w:r>
    <w:r>
      <w:rPr>
        <w:b/>
      </w:rPr>
      <w:instrText>styleref head</w:instrText>
    </w:r>
    <w:r>
      <w:rPr>
        <w:b/>
      </w:rPr>
      <w:fldChar w:fldCharType="separate"/>
    </w:r>
    <w:r w:rsidR="002E290F">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바탕"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4"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6"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8"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9"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2"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3"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9"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4"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8"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0"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4"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6547E6"/>
    <w:multiLevelType w:val="multilevel"/>
    <w:tmpl w:val="021C2904"/>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6"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9"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4"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6"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9"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2"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5"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1EFB2E68"/>
    <w:multiLevelType w:val="multilevel"/>
    <w:tmpl w:val="0C52FF00"/>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9" w15:restartNumberingAfterBreak="0">
    <w:nsid w:val="1F123549"/>
    <w:multiLevelType w:val="hybridMultilevel"/>
    <w:tmpl w:val="020E3958"/>
    <w:lvl w:ilvl="0" w:tplc="F5BE0A8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0"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4"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9"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2" w15:restartNumberingAfterBreak="0">
    <w:nsid w:val="222D47C5"/>
    <w:multiLevelType w:val="hybridMultilevel"/>
    <w:tmpl w:val="FA2021E2"/>
    <w:lvl w:ilvl="0" w:tplc="919ED22E">
      <w:numFmt w:val="bullet"/>
      <w:lvlText w:val="–"/>
      <w:lvlJc w:val="left"/>
      <w:pPr>
        <w:ind w:left="630" w:hanging="360"/>
      </w:pPr>
      <w:rPr>
        <w:rFonts w:ascii="Times New Roman" w:eastAsia="바탕"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3"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4"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6"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7"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0"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1"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4"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8"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80"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1"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9" w15:restartNumberingAfterBreak="0">
    <w:nsid w:val="27B75BE1"/>
    <w:multiLevelType w:val="hybridMultilevel"/>
    <w:tmpl w:val="3352288C"/>
    <w:lvl w:ilvl="0" w:tplc="919ED22E">
      <w:numFmt w:val="bullet"/>
      <w:lvlText w:val="–"/>
      <w:lvlJc w:val="left"/>
      <w:pPr>
        <w:ind w:left="720" w:hanging="360"/>
      </w:pPr>
      <w:rPr>
        <w:rFonts w:ascii="Times New Roman" w:eastAsia="바탕"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91"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3"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5"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7"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0"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15:restartNumberingAfterBreak="0">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3"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4"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5"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7"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8"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0"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1"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2"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5"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7"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4"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5"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1"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5"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6"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7"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8"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6"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7"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8"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0"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15:restartNumberingAfterBreak="0">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3"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4"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5"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1"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3"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4"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6"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7"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39FD582C"/>
    <w:multiLevelType w:val="multilevel"/>
    <w:tmpl w:val="3A82E334"/>
    <w:numStyleLink w:val="3DEquation"/>
  </w:abstractNum>
  <w:abstractNum w:abstractNumId="26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0"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3"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5"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8"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0"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3"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5"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6"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8"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0"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3"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4" w15:restartNumberingAfterBreak="0">
    <w:nsid w:val="4170179B"/>
    <w:multiLevelType w:val="multilevel"/>
    <w:tmpl w:val="99164686"/>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6"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8"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10"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2"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4"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15"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6"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8"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9"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0"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2"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23"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6"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7"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9"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0"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2"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3"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4"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6"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7"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9"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2"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44"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8"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9"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5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6"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9"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1"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3"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4"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5"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66"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7"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69"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0"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1"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2"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5"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7"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8"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1"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3"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84"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6"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7"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9"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2"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3"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9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4"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5E860EA7"/>
    <w:multiLevelType w:val="multilevel"/>
    <w:tmpl w:val="EE04B4FE"/>
    <w:numStyleLink w:val="3DNumbering"/>
  </w:abstractNum>
  <w:abstractNum w:abstractNumId="407"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0"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11"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12"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3"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6"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7"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9"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1"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22"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23"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5"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6"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7"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8"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9"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31"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3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35"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8"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9"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40" w15:restartNumberingAfterBreak="0">
    <w:nsid w:val="67A15D41"/>
    <w:multiLevelType w:val="hybridMultilevel"/>
    <w:tmpl w:val="09F0A02C"/>
    <w:lvl w:ilvl="0" w:tplc="0409000F">
      <w:start w:val="1"/>
      <w:numFmt w:val="decimal"/>
      <w:lvlText w:val="%1."/>
      <w:lvlJc w:val="left"/>
      <w:pPr>
        <w:ind w:left="360" w:hanging="360"/>
      </w:pPr>
      <w:rPr>
        <w:rFonts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2"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4"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5"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6"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7"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9"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0"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51"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53"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4"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5"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7"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9"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62"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6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64"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5"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6"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67"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0"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71"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2"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3"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4"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5"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77"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9"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0"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1"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82"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84" w15:restartNumberingAfterBreak="0">
    <w:nsid w:val="74C332B9"/>
    <w:multiLevelType w:val="hybridMultilevel"/>
    <w:tmpl w:val="62D27FB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6"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87"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88"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8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0"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5"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6"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7"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8"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9"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50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4"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05"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6"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07"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0"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1"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2"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3"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6"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7"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8"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9"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20"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21"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22"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23"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4"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5"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26"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7"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65"/>
  </w:num>
  <w:num w:numId="2">
    <w:abstractNumId w:val="448"/>
  </w:num>
  <w:num w:numId="3">
    <w:abstractNumId w:val="135"/>
  </w:num>
  <w:num w:numId="4">
    <w:abstractNumId w:val="382"/>
  </w:num>
  <w:num w:numId="5">
    <w:abstractNumId w:val="485"/>
  </w:num>
  <w:num w:numId="6">
    <w:abstractNumId w:val="409"/>
  </w:num>
  <w:num w:numId="7">
    <w:abstractNumId w:val="514"/>
  </w:num>
  <w:num w:numId="8">
    <w:abstractNumId w:val="432"/>
  </w:num>
  <w:num w:numId="9">
    <w:abstractNumId w:val="35"/>
  </w:num>
  <w:num w:numId="10">
    <w:abstractNumId w:val="274"/>
  </w:num>
  <w:num w:numId="11">
    <w:abstractNumId w:val="401"/>
  </w:num>
  <w:num w:numId="12">
    <w:abstractNumId w:val="137"/>
  </w:num>
  <w:num w:numId="13">
    <w:abstractNumId w:val="110"/>
  </w:num>
  <w:num w:numId="14">
    <w:abstractNumId w:val="502"/>
  </w:num>
  <w:num w:numId="15">
    <w:abstractNumId w:val="229"/>
  </w:num>
  <w:num w:numId="16">
    <w:abstractNumId w:val="346"/>
  </w:num>
  <w:num w:numId="17">
    <w:abstractNumId w:val="344"/>
  </w:num>
  <w:num w:numId="18">
    <w:abstractNumId w:val="449"/>
  </w:num>
  <w:num w:numId="19">
    <w:abstractNumId w:val="127"/>
  </w:num>
  <w:num w:numId="20">
    <w:abstractNumId w:val="129"/>
  </w:num>
  <w:num w:numId="21">
    <w:abstractNumId w:val="9"/>
  </w:num>
  <w:num w:numId="22">
    <w:abstractNumId w:val="2"/>
  </w:num>
  <w:num w:numId="23">
    <w:abstractNumId w:val="46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3"/>
  </w:num>
  <w:num w:numId="25">
    <w:abstractNumId w:val="66"/>
  </w:num>
  <w:num w:numId="26">
    <w:abstractNumId w:val="478"/>
  </w:num>
  <w:num w:numId="27">
    <w:abstractNumId w:val="289"/>
  </w:num>
  <w:num w:numId="28">
    <w:abstractNumId w:val="360"/>
  </w:num>
  <w:num w:numId="29">
    <w:abstractNumId w:val="362"/>
  </w:num>
  <w:num w:numId="30">
    <w:abstractNumId w:val="59"/>
  </w:num>
  <w:num w:numId="31">
    <w:abstractNumId w:val="130"/>
  </w:num>
  <w:num w:numId="32">
    <w:abstractNumId w:val="307"/>
  </w:num>
  <w:num w:numId="33">
    <w:abstractNumId w:val="188"/>
  </w:num>
  <w:num w:numId="34">
    <w:abstractNumId w:val="196"/>
  </w:num>
  <w:num w:numId="35">
    <w:abstractNumId w:val="42"/>
  </w:num>
  <w:num w:numId="36">
    <w:abstractNumId w:val="489"/>
  </w:num>
  <w:num w:numId="37">
    <w:abstractNumId w:val="515"/>
  </w:num>
  <w:num w:numId="38">
    <w:abstractNumId w:val="187"/>
  </w:num>
  <w:num w:numId="39">
    <w:abstractNumId w:val="358"/>
  </w:num>
  <w:num w:numId="40">
    <w:abstractNumId w:val="271"/>
  </w:num>
  <w:num w:numId="41">
    <w:abstractNumId w:val="39"/>
  </w:num>
  <w:num w:numId="42">
    <w:abstractNumId w:val="54"/>
  </w:num>
  <w:num w:numId="43">
    <w:abstractNumId w:val="262"/>
  </w:num>
  <w:num w:numId="44">
    <w:abstractNumId w:val="476"/>
  </w:num>
  <w:num w:numId="45">
    <w:abstractNumId w:val="95"/>
  </w:num>
  <w:num w:numId="46">
    <w:abstractNumId w:val="481"/>
  </w:num>
  <w:num w:numId="47">
    <w:abstractNumId w:val="343"/>
  </w:num>
  <w:num w:numId="48">
    <w:abstractNumId w:val="209"/>
  </w:num>
  <w:num w:numId="49">
    <w:abstractNumId w:val="331"/>
  </w:num>
  <w:num w:numId="50">
    <w:abstractNumId w:val="510"/>
  </w:num>
  <w:num w:numId="51">
    <w:abstractNumId w:val="425"/>
  </w:num>
  <w:num w:numId="52">
    <w:abstractNumId w:val="267"/>
  </w:num>
  <w:num w:numId="53">
    <w:abstractNumId w:val="34"/>
  </w:num>
  <w:num w:numId="54">
    <w:abstractNumId w:val="326"/>
  </w:num>
  <w:num w:numId="55">
    <w:abstractNumId w:val="109"/>
  </w:num>
  <w:num w:numId="56">
    <w:abstractNumId w:val="417"/>
  </w:num>
  <w:num w:numId="57">
    <w:abstractNumId w:val="48"/>
  </w:num>
  <w:num w:numId="58">
    <w:abstractNumId w:val="241"/>
  </w:num>
  <w:num w:numId="59">
    <w:abstractNumId w:val="183"/>
  </w:num>
  <w:num w:numId="60">
    <w:abstractNumId w:val="507"/>
  </w:num>
  <w:num w:numId="61">
    <w:abstractNumId w:val="524"/>
  </w:num>
  <w:num w:numId="62">
    <w:abstractNumId w:val="424"/>
  </w:num>
  <w:num w:numId="63">
    <w:abstractNumId w:val="400"/>
  </w:num>
  <w:num w:numId="64">
    <w:abstractNumId w:val="65"/>
  </w:num>
  <w:num w:numId="65">
    <w:abstractNumId w:val="100"/>
  </w:num>
  <w:num w:numId="66">
    <w:abstractNumId w:val="355"/>
  </w:num>
  <w:num w:numId="67">
    <w:abstractNumId w:val="145"/>
  </w:num>
  <w:num w:numId="68">
    <w:abstractNumId w:val="218"/>
  </w:num>
  <w:num w:numId="69">
    <w:abstractNumId w:val="334"/>
  </w:num>
  <w:num w:numId="70">
    <w:abstractNumId w:val="208"/>
  </w:num>
  <w:num w:numId="71">
    <w:abstractNumId w:val="483"/>
  </w:num>
  <w:num w:numId="72">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8"/>
  </w:num>
  <w:num w:numId="74">
    <w:abstractNumId w:val="501"/>
  </w:num>
  <w:num w:numId="75">
    <w:abstractNumId w:val="452"/>
  </w:num>
  <w:num w:numId="76">
    <w:abstractNumId w:val="3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05"/>
  </w:num>
  <w:num w:numId="78">
    <w:abstractNumId w:val="347"/>
  </w:num>
  <w:num w:numId="79">
    <w:abstractNumId w:val="264"/>
  </w:num>
  <w:num w:numId="80">
    <w:abstractNumId w:val="530"/>
  </w:num>
  <w:num w:numId="81">
    <w:abstractNumId w:val="436"/>
  </w:num>
  <w:num w:numId="82">
    <w:abstractNumId w:val="80"/>
  </w:num>
  <w:num w:numId="83">
    <w:abstractNumId w:val="386"/>
  </w:num>
  <w:num w:numId="84">
    <w:abstractNumId w:val="379"/>
  </w:num>
  <w:num w:numId="85">
    <w:abstractNumId w:val="128"/>
  </w:num>
  <w:num w:numId="86">
    <w:abstractNumId w:val="380"/>
  </w:num>
  <w:num w:numId="87">
    <w:abstractNumId w:val="27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257"/>
  </w:num>
  <w:num w:numId="89">
    <w:abstractNumId w:val="23"/>
  </w:num>
  <w:num w:numId="90">
    <w:abstractNumId w:val="192"/>
  </w:num>
  <w:num w:numId="91">
    <w:abstractNumId w:val="305"/>
  </w:num>
  <w:num w:numId="92">
    <w:abstractNumId w:val="269"/>
  </w:num>
  <w:num w:numId="93">
    <w:abstractNumId w:val="228"/>
  </w:num>
  <w:num w:numId="94">
    <w:abstractNumId w:val="194"/>
  </w:num>
  <w:num w:numId="95">
    <w:abstractNumId w:val="40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26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35"/>
  </w:num>
  <w:num w:numId="99">
    <w:abstractNumId w:val="458"/>
  </w:num>
  <w:num w:numId="100">
    <w:abstractNumId w:val="475"/>
  </w:num>
  <w:num w:numId="101">
    <w:abstractNumId w:val="292"/>
  </w:num>
  <w:num w:numId="102">
    <w:abstractNumId w:val="115"/>
  </w:num>
  <w:num w:numId="103">
    <w:abstractNumId w:val="159"/>
  </w:num>
  <w:num w:numId="104">
    <w:abstractNumId w:val="222"/>
  </w:num>
  <w:num w:numId="105">
    <w:abstractNumId w:val="399"/>
  </w:num>
  <w:num w:numId="106">
    <w:abstractNumId w:val="155"/>
  </w:num>
  <w:num w:numId="107">
    <w:abstractNumId w:val="287"/>
  </w:num>
  <w:num w:numId="108">
    <w:abstractNumId w:val="244"/>
  </w:num>
  <w:num w:numId="109">
    <w:abstractNumId w:val="21"/>
  </w:num>
  <w:num w:numId="110">
    <w:abstractNumId w:val="74"/>
  </w:num>
  <w:num w:numId="111">
    <w:abstractNumId w:val="517"/>
  </w:num>
  <w:num w:numId="112">
    <w:abstractNumId w:val="297"/>
  </w:num>
  <w:num w:numId="113">
    <w:abstractNumId w:val="403"/>
  </w:num>
  <w:num w:numId="114">
    <w:abstractNumId w:val="150"/>
  </w:num>
  <w:num w:numId="115">
    <w:abstractNumId w:val="246"/>
  </w:num>
  <w:num w:numId="116">
    <w:abstractNumId w:val="64"/>
  </w:num>
  <w:num w:numId="117">
    <w:abstractNumId w:val="340"/>
  </w:num>
  <w:num w:numId="118">
    <w:abstractNumId w:val="371"/>
  </w:num>
  <w:num w:numId="119">
    <w:abstractNumId w:val="13"/>
  </w:num>
  <w:num w:numId="120">
    <w:abstractNumId w:val="349"/>
  </w:num>
  <w:num w:numId="121">
    <w:abstractNumId w:val="131"/>
  </w:num>
  <w:num w:numId="122">
    <w:abstractNumId w:val="415"/>
  </w:num>
  <w:num w:numId="123">
    <w:abstractNumId w:val="122"/>
  </w:num>
  <w:num w:numId="124">
    <w:abstractNumId w:val="133"/>
  </w:num>
  <w:num w:numId="125">
    <w:abstractNumId w:val="141"/>
  </w:num>
  <w:num w:numId="126">
    <w:abstractNumId w:val="156"/>
  </w:num>
  <w:num w:numId="127">
    <w:abstractNumId w:val="263"/>
  </w:num>
  <w:num w:numId="128">
    <w:abstractNumId w:val="216"/>
  </w:num>
  <w:num w:numId="129">
    <w:abstractNumId w:val="62"/>
  </w:num>
  <w:num w:numId="130">
    <w:abstractNumId w:val="435"/>
  </w:num>
  <w:num w:numId="131">
    <w:abstractNumId w:val="495"/>
  </w:num>
  <w:num w:numId="132">
    <w:abstractNumId w:val="473"/>
  </w:num>
  <w:num w:numId="133">
    <w:abstractNumId w:val="75"/>
  </w:num>
  <w:num w:numId="134">
    <w:abstractNumId w:val="83"/>
  </w:num>
  <w:num w:numId="135">
    <w:abstractNumId w:val="342"/>
  </w:num>
  <w:num w:numId="136">
    <w:abstractNumId w:val="199"/>
  </w:num>
  <w:num w:numId="137">
    <w:abstractNumId w:val="112"/>
  </w:num>
  <w:num w:numId="138">
    <w:abstractNumId w:val="123"/>
  </w:num>
  <w:num w:numId="139">
    <w:abstractNumId w:val="272"/>
  </w:num>
  <w:num w:numId="140">
    <w:abstractNumId w:val="227"/>
  </w:num>
  <w:num w:numId="141">
    <w:abstractNumId w:val="176"/>
  </w:num>
  <w:num w:numId="142">
    <w:abstractNumId w:val="382"/>
    <w:lvlOverride w:ilvl="0"/>
    <w:lvlOverride w:ilvl="1"/>
    <w:lvlOverride w:ilvl="2">
      <w:startOverride w:val="1"/>
    </w:lvlOverride>
    <w:lvlOverride w:ilvl="3"/>
    <w:lvlOverride w:ilvl="4"/>
    <w:lvlOverride w:ilvl="5"/>
    <w:lvlOverride w:ilvl="6"/>
    <w:lvlOverride w:ilvl="7"/>
    <w:lvlOverride w:ilvl="8"/>
  </w:num>
  <w:num w:numId="143">
    <w:abstractNumId w:val="198"/>
  </w:num>
  <w:num w:numId="144">
    <w:abstractNumId w:val="303"/>
  </w:num>
  <w:num w:numId="145">
    <w:abstractNumId w:val="453"/>
  </w:num>
  <w:num w:numId="146">
    <w:abstractNumId w:val="180"/>
  </w:num>
  <w:num w:numId="147">
    <w:abstractNumId w:val="508"/>
  </w:num>
  <w:num w:numId="148">
    <w:abstractNumId w:val="193"/>
  </w:num>
  <w:num w:numId="149">
    <w:abstractNumId w:val="325"/>
  </w:num>
  <w:num w:numId="150">
    <w:abstractNumId w:val="521"/>
  </w:num>
  <w:num w:numId="151">
    <w:abstractNumId w:val="5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527"/>
  </w:num>
  <w:num w:numId="155">
    <w:abstractNumId w:val="53"/>
  </w:num>
  <w:num w:numId="156">
    <w:abstractNumId w:val="442"/>
  </w:num>
  <w:num w:numId="157">
    <w:abstractNumId w:val="404"/>
  </w:num>
  <w:num w:numId="158">
    <w:abstractNumId w:val="283"/>
  </w:num>
  <w:num w:numId="159">
    <w:abstractNumId w:val="60"/>
  </w:num>
  <w:num w:numId="160">
    <w:abstractNumId w:val="253"/>
  </w:num>
  <w:num w:numId="161">
    <w:abstractNumId w:val="140"/>
  </w:num>
  <w:num w:numId="162">
    <w:abstractNumId w:val="365"/>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32"/>
  </w:num>
  <w:num w:numId="164">
    <w:abstractNumId w:val="270"/>
  </w:num>
  <w:num w:numId="165">
    <w:abstractNumId w:val="221"/>
  </w:num>
  <w:num w:numId="166">
    <w:abstractNumId w:val="10"/>
  </w:num>
  <w:num w:numId="167">
    <w:abstractNumId w:val="6"/>
  </w:num>
  <w:num w:numId="168">
    <w:abstractNumId w:val="1"/>
  </w:num>
  <w:num w:numId="169">
    <w:abstractNumId w:val="4"/>
  </w:num>
  <w:num w:numId="170">
    <w:abstractNumId w:val="3"/>
  </w:num>
  <w:num w:numId="171">
    <w:abstractNumId w:val="4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22"/>
  </w:num>
  <w:num w:numId="173">
    <w:abstractNumId w:val="396"/>
  </w:num>
  <w:num w:numId="174">
    <w:abstractNumId w:val="363"/>
  </w:num>
  <w:num w:numId="175">
    <w:abstractNumId w:val="456"/>
  </w:num>
  <w:num w:numId="176">
    <w:abstractNumId w:val="300"/>
  </w:num>
  <w:num w:numId="177">
    <w:abstractNumId w:val="108"/>
  </w:num>
  <w:num w:numId="178">
    <w:abstractNumId w:val="312"/>
  </w:num>
  <w:num w:numId="179">
    <w:abstractNumId w:val="30"/>
  </w:num>
  <w:num w:numId="180">
    <w:abstractNumId w:val="333"/>
  </w:num>
  <w:num w:numId="181">
    <w:abstractNumId w:val="330"/>
  </w:num>
  <w:num w:numId="182">
    <w:abstractNumId w:val="354"/>
  </w:num>
  <w:num w:numId="183">
    <w:abstractNumId w:val="500"/>
  </w:num>
  <w:num w:numId="184">
    <w:abstractNumId w:val="387"/>
  </w:num>
  <w:num w:numId="185">
    <w:abstractNumId w:val="433"/>
  </w:num>
  <w:num w:numId="186">
    <w:abstractNumId w:val="256"/>
  </w:num>
  <w:num w:numId="187">
    <w:abstractNumId w:val="441"/>
  </w:num>
  <w:num w:numId="188">
    <w:abstractNumId w:val="114"/>
  </w:num>
  <w:num w:numId="189">
    <w:abstractNumId w:val="25"/>
  </w:num>
  <w:num w:numId="190">
    <w:abstractNumId w:val="206"/>
  </w:num>
  <w:num w:numId="191">
    <w:abstractNumId w:val="214"/>
  </w:num>
  <w:num w:numId="192">
    <w:abstractNumId w:val="165"/>
  </w:num>
  <w:num w:numId="193">
    <w:abstractNumId w:val="147"/>
  </w:num>
  <w:num w:numId="194">
    <w:abstractNumId w:val="57"/>
  </w:num>
  <w:num w:numId="195">
    <w:abstractNumId w:val="197"/>
  </w:num>
  <w:num w:numId="196">
    <w:abstractNumId w:val="225"/>
  </w:num>
  <w:num w:numId="197">
    <w:abstractNumId w:val="373"/>
  </w:num>
  <w:num w:numId="198">
    <w:abstractNumId w:val="18"/>
  </w:num>
  <w:num w:numId="199">
    <w:abstractNumId w:val="518"/>
  </w:num>
  <w:num w:numId="200">
    <w:abstractNumId w:val="428"/>
  </w:num>
  <w:num w:numId="201">
    <w:abstractNumId w:val="301"/>
  </w:num>
  <w:num w:numId="202">
    <w:abstractNumId w:val="237"/>
  </w:num>
  <w:num w:numId="203">
    <w:abstractNumId w:val="407"/>
  </w:num>
  <w:num w:numId="204">
    <w:abstractNumId w:val="275"/>
  </w:num>
  <w:num w:numId="205">
    <w:abstractNumId w:val="384"/>
  </w:num>
  <w:num w:numId="206">
    <w:abstractNumId w:val="182"/>
  </w:num>
  <w:num w:numId="207">
    <w:abstractNumId w:val="280"/>
  </w:num>
  <w:num w:numId="208">
    <w:abstractNumId w:val="430"/>
  </w:num>
  <w:num w:numId="209">
    <w:abstractNumId w:val="367"/>
  </w:num>
  <w:num w:numId="210">
    <w:abstractNumId w:val="273"/>
  </w:num>
  <w:num w:numId="211">
    <w:abstractNumId w:val="410"/>
  </w:num>
  <w:num w:numId="212">
    <w:abstractNumId w:val="462"/>
  </w:num>
  <w:num w:numId="213">
    <w:abstractNumId w:val="288"/>
  </w:num>
  <w:num w:numId="214">
    <w:abstractNumId w:val="457"/>
  </w:num>
  <w:num w:numId="215">
    <w:abstractNumId w:val="414"/>
  </w:num>
  <w:num w:numId="216">
    <w:abstractNumId w:val="191"/>
  </w:num>
  <w:num w:numId="217">
    <w:abstractNumId w:val="486"/>
  </w:num>
  <w:num w:numId="218">
    <w:abstractNumId w:val="107"/>
  </w:num>
  <w:num w:numId="2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14"/>
  </w:num>
  <w:num w:numId="221">
    <w:abstractNumId w:val="177"/>
  </w:num>
  <w:num w:numId="222">
    <w:abstractNumId w:val="81"/>
  </w:num>
  <w:num w:numId="223">
    <w:abstractNumId w:val="251"/>
  </w:num>
  <w:num w:numId="224">
    <w:abstractNumId w:val="38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2"/>
  </w:num>
  <w:num w:numId="226">
    <w:abstractNumId w:val="220"/>
  </w:num>
  <w:num w:numId="227">
    <w:abstractNumId w:val="97"/>
  </w:num>
  <w:num w:numId="228">
    <w:abstractNumId w:val="345"/>
  </w:num>
  <w:num w:numId="229">
    <w:abstractNumId w:val="207"/>
  </w:num>
  <w:num w:numId="230">
    <w:abstractNumId w:val="490"/>
  </w:num>
  <w:num w:numId="231">
    <w:abstractNumId w:val="421"/>
  </w:num>
  <w:num w:numId="232">
    <w:abstractNumId w:val="266"/>
  </w:num>
  <w:num w:numId="233">
    <w:abstractNumId w:val="306"/>
  </w:num>
  <w:num w:numId="234">
    <w:abstractNumId w:val="16"/>
  </w:num>
  <w:num w:numId="235">
    <w:abstractNumId w:val="350"/>
  </w:num>
  <w:num w:numId="236">
    <w:abstractNumId w:val="27"/>
  </w:num>
  <w:num w:numId="237">
    <w:abstractNumId w:val="58"/>
  </w:num>
  <w:num w:numId="238">
    <w:abstractNumId w:val="459"/>
  </w:num>
  <w:num w:numId="239">
    <w:abstractNumId w:val="195"/>
  </w:num>
  <w:num w:numId="240">
    <w:abstractNumId w:val="41"/>
  </w:num>
  <w:num w:numId="241">
    <w:abstractNumId w:val="240"/>
  </w:num>
  <w:num w:numId="242">
    <w:abstractNumId w:val="226"/>
  </w:num>
  <w:num w:numId="243">
    <w:abstractNumId w:val="79"/>
  </w:num>
  <w:num w:numId="244">
    <w:abstractNumId w:val="493"/>
  </w:num>
  <w:num w:numId="245">
    <w:abstractNumId w:val="498"/>
  </w:num>
  <w:num w:numId="246">
    <w:abstractNumId w:val="85"/>
  </w:num>
  <w:num w:numId="247">
    <w:abstractNumId w:val="511"/>
  </w:num>
  <w:num w:numId="248">
    <w:abstractNumId w:val="509"/>
  </w:num>
  <w:num w:numId="249">
    <w:abstractNumId w:val="50"/>
  </w:num>
  <w:num w:numId="250">
    <w:abstractNumId w:val="179"/>
  </w:num>
  <w:num w:numId="251">
    <w:abstractNumId w:val="294"/>
  </w:num>
  <w:num w:numId="252">
    <w:abstractNumId w:val="332"/>
  </w:num>
  <w:num w:numId="253">
    <w:abstractNumId w:val="160"/>
  </w:num>
  <w:num w:numId="254">
    <w:abstractNumId w:val="278"/>
  </w:num>
  <w:num w:numId="255">
    <w:abstractNumId w:val="170"/>
  </w:num>
  <w:num w:numId="256">
    <w:abstractNumId w:val="134"/>
  </w:num>
  <w:num w:numId="257">
    <w:abstractNumId w:val="352"/>
  </w:num>
  <w:num w:numId="258">
    <w:abstractNumId w:val="465"/>
  </w:num>
  <w:num w:numId="259">
    <w:abstractNumId w:val="313"/>
  </w:num>
  <w:num w:numId="260">
    <w:abstractNumId w:val="439"/>
  </w:num>
  <w:num w:numId="261">
    <w:abstractNumId w:val="467"/>
  </w:num>
  <w:num w:numId="262">
    <w:abstractNumId w:val="327"/>
  </w:num>
  <w:num w:numId="263">
    <w:abstractNumId w:val="247"/>
  </w:num>
  <w:num w:numId="264">
    <w:abstractNumId w:val="497"/>
  </w:num>
  <w:num w:numId="265">
    <w:abstractNumId w:val="468"/>
  </w:num>
  <w:num w:numId="266">
    <w:abstractNumId w:val="86"/>
  </w:num>
  <w:num w:numId="267">
    <w:abstractNumId w:val="474"/>
  </w:num>
  <w:num w:numId="268">
    <w:abstractNumId w:val="68"/>
  </w:num>
  <w:num w:numId="269">
    <w:abstractNumId w:val="19"/>
  </w:num>
  <w:num w:numId="270">
    <w:abstractNumId w:val="166"/>
  </w:num>
  <w:num w:numId="271">
    <w:abstractNumId w:val="375"/>
  </w:num>
  <w:num w:numId="272">
    <w:abstractNumId w:val="427"/>
  </w:num>
  <w:num w:numId="273">
    <w:abstractNumId w:val="119"/>
  </w:num>
  <w:num w:numId="274">
    <w:abstractNumId w:val="426"/>
  </w:num>
  <w:num w:numId="275">
    <w:abstractNumId w:val="43"/>
  </w:num>
  <w:num w:numId="276">
    <w:abstractNumId w:val="211"/>
  </w:num>
  <w:num w:numId="277">
    <w:abstractNumId w:val="377"/>
  </w:num>
  <w:num w:numId="278">
    <w:abstractNumId w:val="423"/>
  </w:num>
  <w:num w:numId="279">
    <w:abstractNumId w:val="366"/>
  </w:num>
  <w:num w:numId="280">
    <w:abstractNumId w:val="321"/>
  </w:num>
  <w:num w:numId="281">
    <w:abstractNumId w:val="464"/>
  </w:num>
  <w:num w:numId="282">
    <w:abstractNumId w:val="51"/>
  </w:num>
  <w:num w:numId="283">
    <w:abstractNumId w:val="296"/>
  </w:num>
  <w:num w:numId="284">
    <w:abstractNumId w:val="408"/>
  </w:num>
  <w:num w:numId="285">
    <w:abstractNumId w:val="136"/>
  </w:num>
  <w:num w:numId="286">
    <w:abstractNumId w:val="49"/>
  </w:num>
  <w:num w:numId="287">
    <w:abstractNumId w:val="146"/>
  </w:num>
  <w:num w:numId="288">
    <w:abstractNumId w:val="477"/>
  </w:num>
  <w:num w:numId="289">
    <w:abstractNumId w:val="52"/>
  </w:num>
  <w:num w:numId="290">
    <w:abstractNumId w:val="351"/>
  </w:num>
  <w:num w:numId="291">
    <w:abstractNumId w:val="124"/>
  </w:num>
  <w:num w:numId="292">
    <w:abstractNumId w:val="55"/>
  </w:num>
  <w:num w:numId="293">
    <w:abstractNumId w:val="37"/>
  </w:num>
  <w:num w:numId="294">
    <w:abstractNumId w:val="22"/>
  </w:num>
  <w:num w:numId="295">
    <w:abstractNumId w:val="295"/>
  </w:num>
  <w:num w:numId="296">
    <w:abstractNumId w:val="181"/>
  </w:num>
  <w:num w:numId="297">
    <w:abstractNumId w:val="120"/>
  </w:num>
  <w:num w:numId="298">
    <w:abstractNumId w:val="215"/>
  </w:num>
  <w:num w:numId="299">
    <w:abstractNumId w:val="395"/>
  </w:num>
  <w:num w:numId="300">
    <w:abstractNumId w:val="239"/>
  </w:num>
  <w:num w:numId="301">
    <w:abstractNumId w:val="286"/>
  </w:num>
  <w:num w:numId="302">
    <w:abstractNumId w:val="144"/>
  </w:num>
  <w:num w:numId="303">
    <w:abstractNumId w:val="482"/>
  </w:num>
  <w:num w:numId="304">
    <w:abstractNumId w:val="506"/>
  </w:num>
  <w:num w:numId="305">
    <w:abstractNumId w:val="92"/>
  </w:num>
  <w:num w:numId="306">
    <w:abstractNumId w:val="206"/>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07">
    <w:abstractNumId w:val="153"/>
  </w:num>
  <w:num w:numId="308">
    <w:abstractNumId w:val="438"/>
  </w:num>
  <w:num w:numId="309">
    <w:abstractNumId w:val="528"/>
  </w:num>
  <w:num w:numId="310">
    <w:abstractNumId w:val="168"/>
  </w:num>
  <w:num w:numId="311">
    <w:abstractNumId w:val="356"/>
  </w:num>
  <w:num w:numId="312">
    <w:abstractNumId w:val="451"/>
  </w:num>
  <w:num w:numId="313">
    <w:abstractNumId w:val="164"/>
  </w:num>
  <w:num w:numId="314">
    <w:abstractNumId w:val="329"/>
  </w:num>
  <w:num w:numId="315">
    <w:abstractNumId w:val="418"/>
  </w:num>
  <w:num w:numId="316">
    <w:abstractNumId w:val="185"/>
  </w:num>
  <w:num w:numId="317">
    <w:abstractNumId w:val="232"/>
  </w:num>
  <w:num w:numId="318">
    <w:abstractNumId w:val="405"/>
  </w:num>
  <w:num w:numId="319">
    <w:abstractNumId w:val="178"/>
  </w:num>
  <w:num w:numId="320">
    <w:abstractNumId w:val="8"/>
  </w:num>
  <w:num w:numId="321">
    <w:abstractNumId w:val="7"/>
  </w:num>
  <w:num w:numId="322">
    <w:abstractNumId w:val="5"/>
  </w:num>
  <w:num w:numId="323">
    <w:abstractNumId w:val="420"/>
  </w:num>
  <w:num w:numId="324">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09"/>
  </w:num>
  <w:num w:numId="327">
    <w:abstractNumId w:val="3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487"/>
  </w:num>
  <w:num w:numId="329">
    <w:abstractNumId w:val="369"/>
  </w:num>
  <w:num w:numId="330">
    <w:abstractNumId w:val="17"/>
  </w:num>
  <w:num w:numId="331">
    <w:abstractNumId w:val="302"/>
  </w:num>
  <w:num w:numId="332">
    <w:abstractNumId w:val="0"/>
  </w:num>
  <w:num w:numId="333">
    <w:abstractNumId w:val="337"/>
  </w:num>
  <w:num w:numId="334">
    <w:abstractNumId w:val="374"/>
  </w:num>
  <w:num w:numId="335">
    <w:abstractNumId w:val="445"/>
  </w:num>
  <w:num w:numId="336">
    <w:abstractNumId w:val="411"/>
  </w:num>
  <w:num w:numId="337">
    <w:abstractNumId w:val="398"/>
  </w:num>
  <w:num w:numId="338">
    <w:abstractNumId w:val="361"/>
  </w:num>
  <w:num w:numId="339">
    <w:abstractNumId w:val="204"/>
  </w:num>
  <w:num w:numId="340">
    <w:abstractNumId w:val="364"/>
  </w:num>
  <w:num w:numId="341">
    <w:abstractNumId w:val="61"/>
  </w:num>
  <w:num w:numId="342">
    <w:abstractNumId w:val="311"/>
  </w:num>
  <w:num w:numId="343">
    <w:abstractNumId w:val="248"/>
  </w:num>
  <w:num w:numId="344">
    <w:abstractNumId w:val="14"/>
  </w:num>
  <w:num w:numId="345">
    <w:abstractNumId w:val="252"/>
  </w:num>
  <w:num w:numId="346">
    <w:abstractNumId w:val="469"/>
  </w:num>
  <w:num w:numId="347">
    <w:abstractNumId w:val="319"/>
  </w:num>
  <w:num w:numId="348">
    <w:abstractNumId w:val="324"/>
  </w:num>
  <w:num w:numId="349">
    <w:abstractNumId w:val="470"/>
  </w:num>
  <w:num w:numId="350">
    <w:abstractNumId w:val="98"/>
  </w:num>
  <w:num w:numId="351">
    <w:abstractNumId w:val="531"/>
  </w:num>
  <w:num w:numId="352">
    <w:abstractNumId w:val="385"/>
  </w:num>
  <w:num w:numId="353">
    <w:abstractNumId w:val="126"/>
  </w:num>
  <w:num w:numId="354">
    <w:abstractNumId w:val="413"/>
  </w:num>
  <w:num w:numId="355">
    <w:abstractNumId w:val="284"/>
  </w:num>
  <w:num w:numId="356">
    <w:abstractNumId w:val="173"/>
  </w:num>
  <w:num w:numId="357">
    <w:abstractNumId w:val="88"/>
  </w:num>
  <w:num w:numId="358">
    <w:abstractNumId w:val="151"/>
  </w:num>
  <w:num w:numId="359">
    <w:abstractNumId w:val="70"/>
  </w:num>
  <w:num w:numId="36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58"/>
  </w:num>
  <w:num w:numId="362">
    <w:abstractNumId w:val="434"/>
  </w:num>
  <w:num w:numId="363">
    <w:abstractNumId w:val="45"/>
  </w:num>
  <w:num w:numId="364">
    <w:abstractNumId w:val="437"/>
  </w:num>
  <w:num w:numId="365">
    <w:abstractNumId w:val="265"/>
  </w:num>
  <w:num w:numId="366">
    <w:abstractNumId w:val="96"/>
  </w:num>
  <w:num w:numId="367">
    <w:abstractNumId w:val="67"/>
  </w:num>
  <w:num w:numId="368">
    <w:abstractNumId w:val="447"/>
  </w:num>
  <w:num w:numId="36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69"/>
  </w:num>
  <w:num w:numId="371">
    <w:abstractNumId w:val="372"/>
  </w:num>
  <w:num w:numId="372">
    <w:abstractNumId w:val="298"/>
  </w:num>
  <w:num w:numId="373">
    <w:abstractNumId w:val="335"/>
  </w:num>
  <w:num w:numId="374">
    <w:abstractNumId w:val="224"/>
  </w:num>
  <w:num w:numId="375">
    <w:abstractNumId w:val="116"/>
  </w:num>
  <w:num w:numId="376">
    <w:abstractNumId w:val="167"/>
  </w:num>
  <w:num w:numId="377">
    <w:abstractNumId w:val="212"/>
  </w:num>
  <w:num w:numId="378">
    <w:abstractNumId w:val="89"/>
  </w:num>
  <w:num w:numId="379">
    <w:abstractNumId w:val="308"/>
  </w:num>
  <w:num w:numId="380">
    <w:abstractNumId w:val="217"/>
  </w:num>
  <w:num w:numId="381">
    <w:abstractNumId w:val="460"/>
  </w:num>
  <w:num w:numId="382">
    <w:abstractNumId w:val="233"/>
  </w:num>
  <w:num w:numId="38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157"/>
  </w:num>
  <w:num w:numId="385">
    <w:abstractNumId w:val="293"/>
  </w:num>
  <w:num w:numId="386">
    <w:abstractNumId w:val="397"/>
  </w:num>
  <w:num w:numId="387">
    <w:abstractNumId w:val="202"/>
  </w:num>
  <w:num w:numId="388">
    <w:abstractNumId w:val="38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3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143"/>
  </w:num>
  <w:num w:numId="392">
    <w:abstractNumId w:val="142"/>
  </w:num>
  <w:num w:numId="393">
    <w:abstractNumId w:val="503"/>
  </w:num>
  <w:num w:numId="394">
    <w:abstractNumId w:val="279"/>
  </w:num>
  <w:num w:numId="395">
    <w:abstractNumId w:val="138"/>
  </w:num>
  <w:num w:numId="396">
    <w:abstractNumId w:val="33"/>
  </w:num>
  <w:num w:numId="397">
    <w:abstractNumId w:val="259"/>
  </w:num>
  <w:num w:numId="398">
    <w:abstractNumId w:val="175"/>
  </w:num>
  <w:num w:numId="399">
    <w:abstractNumId w:val="78"/>
  </w:num>
  <w:num w:numId="400">
    <w:abstractNumId w:val="431"/>
  </w:num>
  <w:num w:numId="401">
    <w:abstractNumId w:val="4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abstractNumId w:val="392"/>
  </w:num>
  <w:num w:numId="403">
    <w:abstractNumId w:val="328"/>
  </w:num>
  <w:num w:numId="404">
    <w:abstractNumId w:val="3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abstractNumId w:val="46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abstractNumId w:val="254"/>
  </w:num>
  <w:num w:numId="407">
    <w:abstractNumId w:val="46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abstractNumId w:val="32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abstractNumId w:val="389"/>
  </w:num>
  <w:num w:numId="410">
    <w:abstractNumId w:val="479"/>
  </w:num>
  <w:num w:numId="411">
    <w:abstractNumId w:val="46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529"/>
  </w:num>
  <w:num w:numId="413">
    <w:abstractNumId w:val="99"/>
  </w:num>
  <w:num w:numId="414">
    <w:abstractNumId w:val="505"/>
  </w:num>
  <w:num w:numId="415">
    <w:abstractNumId w:val="471"/>
  </w:num>
  <w:num w:numId="416">
    <w:abstractNumId w:val="38"/>
  </w:num>
  <w:num w:numId="417">
    <w:abstractNumId w:val="76"/>
  </w:num>
  <w:num w:numId="418">
    <w:abstractNumId w:val="260"/>
  </w:num>
  <w:num w:numId="419">
    <w:abstractNumId w:val="412"/>
  </w:num>
  <w:num w:numId="420">
    <w:abstractNumId w:val="163"/>
  </w:num>
  <w:num w:numId="421">
    <w:abstractNumId w:val="77"/>
  </w:num>
  <w:num w:numId="422">
    <w:abstractNumId w:val="236"/>
  </w:num>
  <w:num w:numId="423">
    <w:abstractNumId w:val="339"/>
  </w:num>
  <w:num w:numId="424">
    <w:abstractNumId w:val="210"/>
  </w:num>
  <w:num w:numId="4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105"/>
  </w:num>
  <w:num w:numId="427">
    <w:abstractNumId w:val="299"/>
  </w:num>
  <w:num w:numId="428">
    <w:abstractNumId w:val="24"/>
  </w:num>
  <w:num w:numId="429">
    <w:abstractNumId w:val="463"/>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52"/>
  </w:num>
  <w:num w:numId="431">
    <w:abstractNumId w:val="520"/>
  </w:num>
  <w:num w:numId="432">
    <w:abstractNumId w:val="388"/>
  </w:num>
  <w:num w:numId="433">
    <w:abstractNumId w:val="322"/>
  </w:num>
  <w:num w:numId="434">
    <w:abstractNumId w:val="111"/>
  </w:num>
  <w:num w:numId="435">
    <w:abstractNumId w:val="56"/>
  </w:num>
  <w:num w:numId="436">
    <w:abstractNumId w:val="446"/>
  </w:num>
  <w:num w:numId="437">
    <w:abstractNumId w:val="454"/>
  </w:num>
  <w:num w:numId="438">
    <w:abstractNumId w:val="348"/>
  </w:num>
  <w:num w:numId="439">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0">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1">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2">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3">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4">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5">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6">
    <w:abstractNumId w:val="190"/>
  </w:num>
  <w:num w:numId="447">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8">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9">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0">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4">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8">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0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72"/>
  </w:num>
  <w:num w:numId="463">
    <w:abstractNumId w:val="488"/>
  </w:num>
  <w:num w:numId="464">
    <w:abstractNumId w:val="200"/>
  </w:num>
  <w:num w:numId="465">
    <w:abstractNumId w:val="172"/>
  </w:num>
  <w:num w:numId="466">
    <w:abstractNumId w:val="44"/>
  </w:num>
  <w:num w:numId="467">
    <w:abstractNumId w:val="30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abstractNumId w:val="71"/>
  </w:num>
  <w:num w:numId="469">
    <w:abstractNumId w:val="422"/>
  </w:num>
  <w:num w:numId="470">
    <w:abstractNumId w:val="93"/>
  </w:num>
  <w:num w:numId="4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2">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3">
    <w:abstractNumId w:val="402"/>
  </w:num>
  <w:num w:numId="474">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75">
    <w:abstractNumId w:val="84"/>
  </w:num>
  <w:num w:numId="476">
    <w:abstractNumId w:val="32"/>
  </w:num>
  <w:num w:numId="477">
    <w:abstractNumId w:val="416"/>
  </w:num>
  <w:num w:numId="478">
    <w:abstractNumId w:val="336"/>
  </w:num>
  <w:num w:numId="479">
    <w:abstractNumId w:val="19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abstractNumId w:val="276"/>
  </w:num>
  <w:num w:numId="481">
    <w:abstractNumId w:val="104"/>
  </w:num>
  <w:num w:numId="482">
    <w:abstractNumId w:val="391"/>
  </w:num>
  <w:num w:numId="483">
    <w:abstractNumId w:val="359"/>
  </w:num>
  <w:num w:numId="484">
    <w:abstractNumId w:val="46"/>
  </w:num>
  <w:num w:numId="485">
    <w:abstractNumId w:val="492"/>
  </w:num>
  <w:num w:numId="486">
    <w:abstractNumId w:val="429"/>
  </w:num>
  <w:num w:numId="487">
    <w:abstractNumId w:val="323"/>
  </w:num>
  <w:num w:numId="488">
    <w:abstractNumId w:val="106"/>
  </w:num>
  <w:num w:numId="489">
    <w:abstractNumId w:val="480"/>
  </w:num>
  <w:num w:numId="490">
    <w:abstractNumId w:val="26"/>
  </w:num>
  <w:num w:numId="491">
    <w:abstractNumId w:val="320"/>
  </w:num>
  <w:num w:numId="492">
    <w:abstractNumId w:val="184"/>
  </w:num>
  <w:num w:numId="493">
    <w:abstractNumId w:val="31"/>
  </w:num>
  <w:num w:numId="494">
    <w:abstractNumId w:val="139"/>
  </w:num>
  <w:num w:numId="495">
    <w:abstractNumId w:val="102"/>
  </w:num>
  <w:num w:numId="496">
    <w:abstractNumId w:val="82"/>
  </w:num>
  <w:num w:numId="497">
    <w:abstractNumId w:val="223"/>
  </w:num>
  <w:num w:numId="498">
    <w:abstractNumId w:val="317"/>
  </w:num>
  <w:num w:numId="499">
    <w:abstractNumId w:val="90"/>
  </w:num>
  <w:num w:numId="500">
    <w:abstractNumId w:val="291"/>
  </w:num>
  <w:num w:numId="501">
    <w:abstractNumId w:val="281"/>
  </w:num>
  <w:num w:numId="502">
    <w:abstractNumId w:val="36"/>
  </w:num>
  <w:num w:numId="503">
    <w:abstractNumId w:val="213"/>
  </w:num>
  <w:num w:numId="504">
    <w:abstractNumId w:val="419"/>
  </w:num>
  <w:num w:numId="505">
    <w:abstractNumId w:val="242"/>
  </w:num>
  <w:num w:numId="506">
    <w:abstractNumId w:val="466"/>
  </w:num>
  <w:num w:numId="507">
    <w:abstractNumId w:val="519"/>
  </w:num>
  <w:num w:numId="508">
    <w:abstractNumId w:val="219"/>
  </w:num>
  <w:num w:numId="509">
    <w:abstractNumId w:val="316"/>
  </w:num>
  <w:num w:numId="510">
    <w:abstractNumId w:val="87"/>
  </w:num>
  <w:num w:numId="511">
    <w:abstractNumId w:val="161"/>
  </w:num>
  <w:num w:numId="512">
    <w:abstractNumId w:val="282"/>
  </w:num>
  <w:num w:numId="513">
    <w:abstractNumId w:val="203"/>
  </w:num>
  <w:num w:numId="514">
    <w:abstractNumId w:val="378"/>
  </w:num>
  <w:num w:numId="515">
    <w:abstractNumId w:val="393"/>
  </w:num>
  <w:num w:numId="516">
    <w:abstractNumId w:val="231"/>
  </w:num>
  <w:num w:numId="517">
    <w:abstractNumId w:val="499"/>
  </w:num>
  <w:num w:numId="518">
    <w:abstractNumId w:val="238"/>
  </w:num>
  <w:num w:numId="519">
    <w:abstractNumId w:val="169"/>
  </w:num>
  <w:num w:numId="520">
    <w:abstractNumId w:val="383"/>
  </w:num>
  <w:num w:numId="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22">
    <w:abstractNumId w:val="26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118"/>
  </w:num>
  <w:num w:numId="524">
    <w:abstractNumId w:val="285"/>
  </w:num>
  <w:num w:numId="525">
    <w:abstractNumId w:val="94"/>
  </w:num>
  <w:num w:numId="526">
    <w:abstractNumId w:val="381"/>
  </w:num>
  <w:num w:numId="527">
    <w:abstractNumId w:val="353"/>
  </w:num>
  <w:num w:numId="528">
    <w:abstractNumId w:val="249"/>
  </w:num>
  <w:num w:numId="529">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1">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abstractNumId w:val="26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5">
    <w:abstractNumId w:val="26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6">
    <w:abstractNumId w:val="26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7">
    <w:abstractNumId w:val="26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8">
    <w:abstractNumId w:val="26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9">
    <w:abstractNumId w:val="26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0">
    <w:abstractNumId w:val="91"/>
  </w:num>
  <w:num w:numId="541">
    <w:abstractNumId w:val="15"/>
  </w:num>
  <w:num w:numId="542">
    <w:abstractNumId w:val="443"/>
  </w:num>
  <w:num w:numId="543">
    <w:abstractNumId w:val="516"/>
  </w:num>
  <w:num w:numId="544">
    <w:abstractNumId w:val="201"/>
  </w:num>
  <w:num w:numId="545">
    <w:abstractNumId w:val="376"/>
  </w:num>
  <w:num w:numId="546">
    <w:abstractNumId w:val="101"/>
  </w:num>
  <w:num w:numId="547">
    <w:abstractNumId w:val="63"/>
  </w:num>
  <w:num w:numId="548">
    <w:abstractNumId w:val="523"/>
  </w:num>
  <w:num w:numId="549">
    <w:abstractNumId w:val="315"/>
  </w:num>
  <w:num w:numId="550">
    <w:abstractNumId w:val="255"/>
  </w:num>
  <w:num w:numId="551">
    <w:abstractNumId w:val="496"/>
  </w:num>
  <w:num w:numId="552">
    <w:abstractNumId w:val="494"/>
  </w:num>
  <w:num w:numId="553">
    <w:abstractNumId w:val="243"/>
  </w:num>
  <w:num w:numId="554">
    <w:abstractNumId w:val="290"/>
  </w:num>
  <w:num w:numId="555">
    <w:abstractNumId w:val="390"/>
  </w:num>
  <w:num w:numId="556">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7">
    <w:abstractNumId w:val="370"/>
  </w:num>
  <w:num w:numId="558">
    <w:abstractNumId w:val="171"/>
  </w:num>
  <w:num w:numId="559">
    <w:abstractNumId w:val="121"/>
  </w:num>
  <w:num w:numId="560">
    <w:abstractNumId w:val="162"/>
  </w:num>
  <w:num w:numId="561">
    <w:abstractNumId w:val="341"/>
  </w:num>
  <w:num w:numId="562">
    <w:abstractNumId w:val="158"/>
  </w:num>
  <w:num w:numId="563">
    <w:abstractNumId w:val="513"/>
  </w:num>
  <w:num w:numId="564">
    <w:abstractNumId w:val="450"/>
  </w:num>
  <w:num w:numId="565">
    <w:abstractNumId w:val="113"/>
  </w:num>
  <w:num w:numId="566">
    <w:abstractNumId w:val="234"/>
  </w:num>
  <w:num w:numId="567">
    <w:abstractNumId w:val="28"/>
  </w:num>
  <w:num w:numId="568">
    <w:abstractNumId w:val="20"/>
  </w:num>
  <w:num w:numId="569">
    <w:abstractNumId w:val="73"/>
  </w:num>
  <w:num w:numId="570">
    <w:abstractNumId w:val="444"/>
  </w:num>
  <w:num w:numId="571">
    <w:abstractNumId w:val="47"/>
  </w:num>
  <w:num w:numId="572">
    <w:abstractNumId w:val="245"/>
  </w:num>
  <w:num w:numId="573">
    <w:abstractNumId w:val="455"/>
  </w:num>
  <w:num w:numId="574">
    <w:abstractNumId w:val="318"/>
  </w:num>
  <w:num w:numId="575">
    <w:abstractNumId w:val="504"/>
  </w:num>
  <w:num w:numId="576">
    <w:abstractNumId w:val="250"/>
  </w:num>
  <w:num w:numId="577">
    <w:abstractNumId w:val="512"/>
  </w:num>
  <w:num w:numId="578">
    <w:abstractNumId w:val="491"/>
  </w:num>
  <w:num w:numId="579">
    <w:abstractNumId w:val="472"/>
  </w:num>
  <w:num w:numId="580">
    <w:abstractNumId w:val="154"/>
  </w:num>
  <w:num w:numId="581">
    <w:abstractNumId w:val="189"/>
  </w:num>
  <w:num w:numId="582">
    <w:abstractNumId w:val="29"/>
  </w:num>
  <w:num w:numId="583">
    <w:abstractNumId w:val="365"/>
  </w:num>
  <w:num w:numId="584">
    <w:abstractNumId w:val="186"/>
  </w:num>
  <w:num w:numId="585">
    <w:abstractNumId w:val="394"/>
  </w:num>
  <w:num w:numId="586">
    <w:abstractNumId w:val="368"/>
  </w:num>
  <w:num w:numId="587">
    <w:abstractNumId w:val="117"/>
  </w:num>
  <w:num w:numId="588">
    <w:abstractNumId w:val="357"/>
  </w:num>
  <w:num w:numId="589">
    <w:abstractNumId w:val="174"/>
  </w:num>
  <w:num w:numId="590">
    <w:abstractNumId w:val="484"/>
  </w:num>
  <w:num w:numId="591">
    <w:abstractNumId w:val="365"/>
  </w:num>
  <w:num w:numId="592">
    <w:abstractNumId w:val="310"/>
  </w:num>
  <w:num w:numId="593">
    <w:abstractNumId w:val="149"/>
  </w:num>
  <w:num w:numId="59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5">
    <w:abstractNumId w:val="148"/>
  </w:num>
  <w:num w:numId="596">
    <w:abstractNumId w:val="365"/>
  </w:num>
  <w:num w:numId="597">
    <w:abstractNumId w:val="365"/>
  </w:num>
  <w:num w:numId="598">
    <w:abstractNumId w:val="526"/>
  </w:num>
  <w:num w:numId="599">
    <w:abstractNumId w:val="365"/>
  </w:num>
  <w:num w:numId="600">
    <w:abstractNumId w:val="365"/>
  </w:num>
  <w:num w:numId="601">
    <w:abstractNumId w:val="440"/>
  </w:num>
  <w:num w:numId="602">
    <w:abstractNumId w:val="304"/>
  </w:num>
  <w:num w:numId="603">
    <w:abstractNumId w:val="125"/>
  </w:num>
  <w:numIdMacAtCleanup w:val="5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fr-FR"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66A"/>
    <w:rsid w:val="00000938"/>
    <w:rsid w:val="00000A48"/>
    <w:rsid w:val="00000BF7"/>
    <w:rsid w:val="00000CFD"/>
    <w:rsid w:val="00000E89"/>
    <w:rsid w:val="00000F7A"/>
    <w:rsid w:val="00001660"/>
    <w:rsid w:val="00001675"/>
    <w:rsid w:val="00001F05"/>
    <w:rsid w:val="00001F9A"/>
    <w:rsid w:val="00001FEA"/>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6B96"/>
    <w:rsid w:val="00007717"/>
    <w:rsid w:val="0000775E"/>
    <w:rsid w:val="000077AA"/>
    <w:rsid w:val="00007A34"/>
    <w:rsid w:val="00007B5E"/>
    <w:rsid w:val="00007DA2"/>
    <w:rsid w:val="000101F5"/>
    <w:rsid w:val="00010365"/>
    <w:rsid w:val="000107A6"/>
    <w:rsid w:val="00010CAE"/>
    <w:rsid w:val="00010DC0"/>
    <w:rsid w:val="00011774"/>
    <w:rsid w:val="0001178A"/>
    <w:rsid w:val="00011819"/>
    <w:rsid w:val="00011A13"/>
    <w:rsid w:val="00012D68"/>
    <w:rsid w:val="00012E9F"/>
    <w:rsid w:val="00012FDB"/>
    <w:rsid w:val="000130A7"/>
    <w:rsid w:val="0001315A"/>
    <w:rsid w:val="00013877"/>
    <w:rsid w:val="00013A63"/>
    <w:rsid w:val="00013B1C"/>
    <w:rsid w:val="00013E1C"/>
    <w:rsid w:val="000146BD"/>
    <w:rsid w:val="00014806"/>
    <w:rsid w:val="00014ACA"/>
    <w:rsid w:val="00014D26"/>
    <w:rsid w:val="000155C1"/>
    <w:rsid w:val="00015C9A"/>
    <w:rsid w:val="0001613D"/>
    <w:rsid w:val="000163F9"/>
    <w:rsid w:val="00016594"/>
    <w:rsid w:val="00017348"/>
    <w:rsid w:val="0001767D"/>
    <w:rsid w:val="000177E0"/>
    <w:rsid w:val="00017D75"/>
    <w:rsid w:val="00017FCC"/>
    <w:rsid w:val="00020293"/>
    <w:rsid w:val="000202A6"/>
    <w:rsid w:val="0002049B"/>
    <w:rsid w:val="0002066E"/>
    <w:rsid w:val="00020CE1"/>
    <w:rsid w:val="000214B2"/>
    <w:rsid w:val="00021726"/>
    <w:rsid w:val="00021824"/>
    <w:rsid w:val="00021FD6"/>
    <w:rsid w:val="0002200F"/>
    <w:rsid w:val="000222BD"/>
    <w:rsid w:val="00022509"/>
    <w:rsid w:val="0002275E"/>
    <w:rsid w:val="00022A59"/>
    <w:rsid w:val="00022BBA"/>
    <w:rsid w:val="00022E14"/>
    <w:rsid w:val="00023287"/>
    <w:rsid w:val="000237CE"/>
    <w:rsid w:val="00023AEA"/>
    <w:rsid w:val="00023C82"/>
    <w:rsid w:val="00024051"/>
    <w:rsid w:val="0002406C"/>
    <w:rsid w:val="00024A5A"/>
    <w:rsid w:val="00024BA7"/>
    <w:rsid w:val="0002523E"/>
    <w:rsid w:val="000252FB"/>
    <w:rsid w:val="000253F9"/>
    <w:rsid w:val="00025518"/>
    <w:rsid w:val="00026506"/>
    <w:rsid w:val="000266CD"/>
    <w:rsid w:val="00026BA1"/>
    <w:rsid w:val="00026C82"/>
    <w:rsid w:val="00026CCF"/>
    <w:rsid w:val="000271FD"/>
    <w:rsid w:val="00027941"/>
    <w:rsid w:val="00030276"/>
    <w:rsid w:val="00030855"/>
    <w:rsid w:val="00030C13"/>
    <w:rsid w:val="000310C0"/>
    <w:rsid w:val="0003114F"/>
    <w:rsid w:val="000312E4"/>
    <w:rsid w:val="0003138D"/>
    <w:rsid w:val="00031A2E"/>
    <w:rsid w:val="00031CF5"/>
    <w:rsid w:val="00031EAF"/>
    <w:rsid w:val="0003204E"/>
    <w:rsid w:val="00032290"/>
    <w:rsid w:val="00032495"/>
    <w:rsid w:val="0003292B"/>
    <w:rsid w:val="0003293F"/>
    <w:rsid w:val="00032EC7"/>
    <w:rsid w:val="0003331F"/>
    <w:rsid w:val="00033EE4"/>
    <w:rsid w:val="000341A8"/>
    <w:rsid w:val="000347F3"/>
    <w:rsid w:val="00034B6F"/>
    <w:rsid w:val="00034DA5"/>
    <w:rsid w:val="000355E1"/>
    <w:rsid w:val="00035C9E"/>
    <w:rsid w:val="00035CF7"/>
    <w:rsid w:val="00035FE7"/>
    <w:rsid w:val="00036125"/>
    <w:rsid w:val="00036390"/>
    <w:rsid w:val="00036BCD"/>
    <w:rsid w:val="00036D2E"/>
    <w:rsid w:val="00036D4D"/>
    <w:rsid w:val="00037C8C"/>
    <w:rsid w:val="00037F7D"/>
    <w:rsid w:val="00040036"/>
    <w:rsid w:val="00040518"/>
    <w:rsid w:val="00040813"/>
    <w:rsid w:val="00040B12"/>
    <w:rsid w:val="00040C57"/>
    <w:rsid w:val="000413EE"/>
    <w:rsid w:val="0004155A"/>
    <w:rsid w:val="00041755"/>
    <w:rsid w:val="00041947"/>
    <w:rsid w:val="00041D26"/>
    <w:rsid w:val="0004227E"/>
    <w:rsid w:val="00042441"/>
    <w:rsid w:val="00042726"/>
    <w:rsid w:val="00042FE7"/>
    <w:rsid w:val="00043307"/>
    <w:rsid w:val="00043596"/>
    <w:rsid w:val="00043971"/>
    <w:rsid w:val="00043AD6"/>
    <w:rsid w:val="00043B11"/>
    <w:rsid w:val="00043B38"/>
    <w:rsid w:val="00043B54"/>
    <w:rsid w:val="00043F13"/>
    <w:rsid w:val="00043FD6"/>
    <w:rsid w:val="000442C4"/>
    <w:rsid w:val="000445CE"/>
    <w:rsid w:val="000447F4"/>
    <w:rsid w:val="0004490A"/>
    <w:rsid w:val="00045447"/>
    <w:rsid w:val="00045A6E"/>
    <w:rsid w:val="00045FD4"/>
    <w:rsid w:val="000460F3"/>
    <w:rsid w:val="00046277"/>
    <w:rsid w:val="0004634B"/>
    <w:rsid w:val="000468FE"/>
    <w:rsid w:val="000469DF"/>
    <w:rsid w:val="00046B1B"/>
    <w:rsid w:val="00046C82"/>
    <w:rsid w:val="00046FA9"/>
    <w:rsid w:val="00047231"/>
    <w:rsid w:val="00047553"/>
    <w:rsid w:val="00047A1A"/>
    <w:rsid w:val="00050752"/>
    <w:rsid w:val="00050804"/>
    <w:rsid w:val="00050A42"/>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C2C"/>
    <w:rsid w:val="00054DE8"/>
    <w:rsid w:val="000550C2"/>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49B4"/>
    <w:rsid w:val="00065265"/>
    <w:rsid w:val="00065EA1"/>
    <w:rsid w:val="00066892"/>
    <w:rsid w:val="0006693C"/>
    <w:rsid w:val="0006698F"/>
    <w:rsid w:val="00066EA1"/>
    <w:rsid w:val="00066FFD"/>
    <w:rsid w:val="00067065"/>
    <w:rsid w:val="00067293"/>
    <w:rsid w:val="0006736D"/>
    <w:rsid w:val="00070312"/>
    <w:rsid w:val="00070A98"/>
    <w:rsid w:val="0007103D"/>
    <w:rsid w:val="000710F8"/>
    <w:rsid w:val="000712AF"/>
    <w:rsid w:val="000717DF"/>
    <w:rsid w:val="00071C6E"/>
    <w:rsid w:val="00072030"/>
    <w:rsid w:val="00072724"/>
    <w:rsid w:val="00072FCC"/>
    <w:rsid w:val="00073223"/>
    <w:rsid w:val="00073BB2"/>
    <w:rsid w:val="00073E5B"/>
    <w:rsid w:val="00073E75"/>
    <w:rsid w:val="0007413F"/>
    <w:rsid w:val="0007455E"/>
    <w:rsid w:val="0007457A"/>
    <w:rsid w:val="000745A7"/>
    <w:rsid w:val="0007460E"/>
    <w:rsid w:val="00074712"/>
    <w:rsid w:val="00074C73"/>
    <w:rsid w:val="00074C9D"/>
    <w:rsid w:val="00074D30"/>
    <w:rsid w:val="00074D5E"/>
    <w:rsid w:val="00074DEF"/>
    <w:rsid w:val="00074E43"/>
    <w:rsid w:val="00074FD9"/>
    <w:rsid w:val="000757BA"/>
    <w:rsid w:val="000764CF"/>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8F0"/>
    <w:rsid w:val="00083BE5"/>
    <w:rsid w:val="00084119"/>
    <w:rsid w:val="00084198"/>
    <w:rsid w:val="0008485D"/>
    <w:rsid w:val="00084A69"/>
    <w:rsid w:val="00084D82"/>
    <w:rsid w:val="0008511F"/>
    <w:rsid w:val="0008532E"/>
    <w:rsid w:val="000855E4"/>
    <w:rsid w:val="00085BB9"/>
    <w:rsid w:val="00085BD7"/>
    <w:rsid w:val="0008611F"/>
    <w:rsid w:val="00086893"/>
    <w:rsid w:val="00086919"/>
    <w:rsid w:val="00086CDE"/>
    <w:rsid w:val="00087101"/>
    <w:rsid w:val="000871B4"/>
    <w:rsid w:val="00087670"/>
    <w:rsid w:val="00087F9A"/>
    <w:rsid w:val="00090174"/>
    <w:rsid w:val="0009080C"/>
    <w:rsid w:val="00090DD6"/>
    <w:rsid w:val="00090FE6"/>
    <w:rsid w:val="00091982"/>
    <w:rsid w:val="00091BBC"/>
    <w:rsid w:val="00091D6E"/>
    <w:rsid w:val="00091EBA"/>
    <w:rsid w:val="0009206F"/>
    <w:rsid w:val="0009287E"/>
    <w:rsid w:val="0009291F"/>
    <w:rsid w:val="00092AE0"/>
    <w:rsid w:val="00092B2F"/>
    <w:rsid w:val="000930A9"/>
    <w:rsid w:val="000935C5"/>
    <w:rsid w:val="00093AA1"/>
    <w:rsid w:val="00093B49"/>
    <w:rsid w:val="00093C41"/>
    <w:rsid w:val="000945E5"/>
    <w:rsid w:val="000948CB"/>
    <w:rsid w:val="00094B17"/>
    <w:rsid w:val="00094C5E"/>
    <w:rsid w:val="00094CD7"/>
    <w:rsid w:val="000953A2"/>
    <w:rsid w:val="0009542F"/>
    <w:rsid w:val="000954F3"/>
    <w:rsid w:val="0009588E"/>
    <w:rsid w:val="00095BD5"/>
    <w:rsid w:val="000960AC"/>
    <w:rsid w:val="000963BA"/>
    <w:rsid w:val="000964FE"/>
    <w:rsid w:val="0009708F"/>
    <w:rsid w:val="00097649"/>
    <w:rsid w:val="00097902"/>
    <w:rsid w:val="00097AF2"/>
    <w:rsid w:val="00097B39"/>
    <w:rsid w:val="00097B68"/>
    <w:rsid w:val="00097C70"/>
    <w:rsid w:val="00097D1B"/>
    <w:rsid w:val="000A00E1"/>
    <w:rsid w:val="000A01C0"/>
    <w:rsid w:val="000A022B"/>
    <w:rsid w:val="000A0838"/>
    <w:rsid w:val="000A0C48"/>
    <w:rsid w:val="000A16F0"/>
    <w:rsid w:val="000A1E81"/>
    <w:rsid w:val="000A2777"/>
    <w:rsid w:val="000A315D"/>
    <w:rsid w:val="000A34E3"/>
    <w:rsid w:val="000A3760"/>
    <w:rsid w:val="000A38DD"/>
    <w:rsid w:val="000A4139"/>
    <w:rsid w:val="000A4266"/>
    <w:rsid w:val="000A429A"/>
    <w:rsid w:val="000A4385"/>
    <w:rsid w:val="000A4623"/>
    <w:rsid w:val="000A4681"/>
    <w:rsid w:val="000A46CA"/>
    <w:rsid w:val="000A4BA4"/>
    <w:rsid w:val="000A54E6"/>
    <w:rsid w:val="000A5AC2"/>
    <w:rsid w:val="000A5BF6"/>
    <w:rsid w:val="000A609F"/>
    <w:rsid w:val="000A62A2"/>
    <w:rsid w:val="000A631D"/>
    <w:rsid w:val="000A64C5"/>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551"/>
    <w:rsid w:val="000B2599"/>
    <w:rsid w:val="000B28F4"/>
    <w:rsid w:val="000B294A"/>
    <w:rsid w:val="000B2A10"/>
    <w:rsid w:val="000B2D70"/>
    <w:rsid w:val="000B2FF2"/>
    <w:rsid w:val="000B36AC"/>
    <w:rsid w:val="000B3775"/>
    <w:rsid w:val="000B3843"/>
    <w:rsid w:val="000B3B01"/>
    <w:rsid w:val="000B3BD2"/>
    <w:rsid w:val="000B3C81"/>
    <w:rsid w:val="000B3E27"/>
    <w:rsid w:val="000B5124"/>
    <w:rsid w:val="000B53CC"/>
    <w:rsid w:val="000B558E"/>
    <w:rsid w:val="000B5A25"/>
    <w:rsid w:val="000B753D"/>
    <w:rsid w:val="000B78F5"/>
    <w:rsid w:val="000B7E3F"/>
    <w:rsid w:val="000B7EC7"/>
    <w:rsid w:val="000C0710"/>
    <w:rsid w:val="000C0734"/>
    <w:rsid w:val="000C08C2"/>
    <w:rsid w:val="000C0EC8"/>
    <w:rsid w:val="000C0F2E"/>
    <w:rsid w:val="000C1191"/>
    <w:rsid w:val="000C14E2"/>
    <w:rsid w:val="000C1AD7"/>
    <w:rsid w:val="000C1E42"/>
    <w:rsid w:val="000C265A"/>
    <w:rsid w:val="000C2D9D"/>
    <w:rsid w:val="000C307A"/>
    <w:rsid w:val="000C3B3E"/>
    <w:rsid w:val="000C3FA7"/>
    <w:rsid w:val="000C4029"/>
    <w:rsid w:val="000C410E"/>
    <w:rsid w:val="000C44DE"/>
    <w:rsid w:val="000C4B3F"/>
    <w:rsid w:val="000C510E"/>
    <w:rsid w:val="000C53CD"/>
    <w:rsid w:val="000C541E"/>
    <w:rsid w:val="000C6816"/>
    <w:rsid w:val="000C686E"/>
    <w:rsid w:val="000C6DFB"/>
    <w:rsid w:val="000C75B6"/>
    <w:rsid w:val="000C7BB1"/>
    <w:rsid w:val="000C7D2F"/>
    <w:rsid w:val="000D025B"/>
    <w:rsid w:val="000D10CD"/>
    <w:rsid w:val="000D153F"/>
    <w:rsid w:val="000D159E"/>
    <w:rsid w:val="000D16EA"/>
    <w:rsid w:val="000D1D4D"/>
    <w:rsid w:val="000D2064"/>
    <w:rsid w:val="000D2237"/>
    <w:rsid w:val="000D2279"/>
    <w:rsid w:val="000D229D"/>
    <w:rsid w:val="000D2535"/>
    <w:rsid w:val="000D2541"/>
    <w:rsid w:val="000D25B7"/>
    <w:rsid w:val="000D26B8"/>
    <w:rsid w:val="000D2782"/>
    <w:rsid w:val="000D2888"/>
    <w:rsid w:val="000D28DF"/>
    <w:rsid w:val="000D2A45"/>
    <w:rsid w:val="000D2AAF"/>
    <w:rsid w:val="000D2BB9"/>
    <w:rsid w:val="000D2DCA"/>
    <w:rsid w:val="000D3557"/>
    <w:rsid w:val="000D35AA"/>
    <w:rsid w:val="000D3619"/>
    <w:rsid w:val="000D3FBF"/>
    <w:rsid w:val="000D4262"/>
    <w:rsid w:val="000D4428"/>
    <w:rsid w:val="000D471F"/>
    <w:rsid w:val="000D4737"/>
    <w:rsid w:val="000D47D7"/>
    <w:rsid w:val="000D4CEA"/>
    <w:rsid w:val="000D4FD7"/>
    <w:rsid w:val="000D53F7"/>
    <w:rsid w:val="000D593F"/>
    <w:rsid w:val="000D5F37"/>
    <w:rsid w:val="000D61AC"/>
    <w:rsid w:val="000D62D5"/>
    <w:rsid w:val="000D6AD8"/>
    <w:rsid w:val="000D77CF"/>
    <w:rsid w:val="000D7C26"/>
    <w:rsid w:val="000E05FC"/>
    <w:rsid w:val="000E08B7"/>
    <w:rsid w:val="000E096A"/>
    <w:rsid w:val="000E123C"/>
    <w:rsid w:val="000E13D6"/>
    <w:rsid w:val="000E1524"/>
    <w:rsid w:val="000E1650"/>
    <w:rsid w:val="000E1681"/>
    <w:rsid w:val="000E1A27"/>
    <w:rsid w:val="000E1A5B"/>
    <w:rsid w:val="000E1F44"/>
    <w:rsid w:val="000E20F8"/>
    <w:rsid w:val="000E2A8A"/>
    <w:rsid w:val="000E2D45"/>
    <w:rsid w:val="000E2EC3"/>
    <w:rsid w:val="000E3757"/>
    <w:rsid w:val="000E3958"/>
    <w:rsid w:val="000E3BEF"/>
    <w:rsid w:val="000E3F91"/>
    <w:rsid w:val="000E4184"/>
    <w:rsid w:val="000E42F0"/>
    <w:rsid w:val="000E4C0F"/>
    <w:rsid w:val="000E4DC2"/>
    <w:rsid w:val="000E5176"/>
    <w:rsid w:val="000E5267"/>
    <w:rsid w:val="000E5386"/>
    <w:rsid w:val="000E5807"/>
    <w:rsid w:val="000E5A46"/>
    <w:rsid w:val="000E5A65"/>
    <w:rsid w:val="000E5A68"/>
    <w:rsid w:val="000E5E50"/>
    <w:rsid w:val="000E5E85"/>
    <w:rsid w:val="000E62E4"/>
    <w:rsid w:val="000E64D6"/>
    <w:rsid w:val="000E6565"/>
    <w:rsid w:val="000E6E28"/>
    <w:rsid w:val="000E6EFB"/>
    <w:rsid w:val="000E7D79"/>
    <w:rsid w:val="000F01F8"/>
    <w:rsid w:val="000F0506"/>
    <w:rsid w:val="000F096A"/>
    <w:rsid w:val="000F0BA0"/>
    <w:rsid w:val="000F0DED"/>
    <w:rsid w:val="000F0F05"/>
    <w:rsid w:val="000F11CA"/>
    <w:rsid w:val="000F147E"/>
    <w:rsid w:val="000F1647"/>
    <w:rsid w:val="000F1F50"/>
    <w:rsid w:val="000F285C"/>
    <w:rsid w:val="000F2A02"/>
    <w:rsid w:val="000F2ABD"/>
    <w:rsid w:val="000F2D93"/>
    <w:rsid w:val="000F30B7"/>
    <w:rsid w:val="000F36EC"/>
    <w:rsid w:val="000F3930"/>
    <w:rsid w:val="000F4323"/>
    <w:rsid w:val="000F43C4"/>
    <w:rsid w:val="000F44C5"/>
    <w:rsid w:val="000F45BE"/>
    <w:rsid w:val="000F4EE2"/>
    <w:rsid w:val="000F55C5"/>
    <w:rsid w:val="000F57CF"/>
    <w:rsid w:val="000F57E9"/>
    <w:rsid w:val="000F645F"/>
    <w:rsid w:val="000F677A"/>
    <w:rsid w:val="000F74E3"/>
    <w:rsid w:val="000F7782"/>
    <w:rsid w:val="000F796E"/>
    <w:rsid w:val="000F7A1B"/>
    <w:rsid w:val="001002FC"/>
    <w:rsid w:val="00100927"/>
    <w:rsid w:val="00100978"/>
    <w:rsid w:val="0010105C"/>
    <w:rsid w:val="00101296"/>
    <w:rsid w:val="00101360"/>
    <w:rsid w:val="0010285D"/>
    <w:rsid w:val="0010285F"/>
    <w:rsid w:val="0010336E"/>
    <w:rsid w:val="001033AF"/>
    <w:rsid w:val="00103A10"/>
    <w:rsid w:val="00104040"/>
    <w:rsid w:val="0010443E"/>
    <w:rsid w:val="00104BD2"/>
    <w:rsid w:val="00104D11"/>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A0E"/>
    <w:rsid w:val="00114E4E"/>
    <w:rsid w:val="00114E83"/>
    <w:rsid w:val="001154BB"/>
    <w:rsid w:val="0011577C"/>
    <w:rsid w:val="00115A89"/>
    <w:rsid w:val="00115DD2"/>
    <w:rsid w:val="001162B0"/>
    <w:rsid w:val="001165CC"/>
    <w:rsid w:val="00116A41"/>
    <w:rsid w:val="00116D6F"/>
    <w:rsid w:val="00117040"/>
    <w:rsid w:val="001175F9"/>
    <w:rsid w:val="00117695"/>
    <w:rsid w:val="001176D2"/>
    <w:rsid w:val="00117711"/>
    <w:rsid w:val="00117E51"/>
    <w:rsid w:val="00117F9F"/>
    <w:rsid w:val="0012023F"/>
    <w:rsid w:val="001202CE"/>
    <w:rsid w:val="001204AF"/>
    <w:rsid w:val="00120657"/>
    <w:rsid w:val="0012113A"/>
    <w:rsid w:val="001216B6"/>
    <w:rsid w:val="00121883"/>
    <w:rsid w:val="00121F96"/>
    <w:rsid w:val="001220CA"/>
    <w:rsid w:val="001227DF"/>
    <w:rsid w:val="00122C56"/>
    <w:rsid w:val="00123136"/>
    <w:rsid w:val="00123794"/>
    <w:rsid w:val="001239BB"/>
    <w:rsid w:val="00123A33"/>
    <w:rsid w:val="001240BE"/>
    <w:rsid w:val="00124212"/>
    <w:rsid w:val="001247E3"/>
    <w:rsid w:val="00125211"/>
    <w:rsid w:val="00125613"/>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60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37EE0"/>
    <w:rsid w:val="001407A8"/>
    <w:rsid w:val="00140985"/>
    <w:rsid w:val="001409E5"/>
    <w:rsid w:val="00140EB3"/>
    <w:rsid w:val="0014107C"/>
    <w:rsid w:val="001412E7"/>
    <w:rsid w:val="001415F9"/>
    <w:rsid w:val="001418D4"/>
    <w:rsid w:val="00142194"/>
    <w:rsid w:val="0014230B"/>
    <w:rsid w:val="00142548"/>
    <w:rsid w:val="00142ACD"/>
    <w:rsid w:val="00143477"/>
    <w:rsid w:val="00143C5A"/>
    <w:rsid w:val="00143E82"/>
    <w:rsid w:val="00143F69"/>
    <w:rsid w:val="00144043"/>
    <w:rsid w:val="00144B80"/>
    <w:rsid w:val="00144DE5"/>
    <w:rsid w:val="00144E72"/>
    <w:rsid w:val="001452D5"/>
    <w:rsid w:val="00145534"/>
    <w:rsid w:val="00145B03"/>
    <w:rsid w:val="00145CCD"/>
    <w:rsid w:val="001460FB"/>
    <w:rsid w:val="00146BF0"/>
    <w:rsid w:val="00147255"/>
    <w:rsid w:val="001476EA"/>
    <w:rsid w:val="00147D84"/>
    <w:rsid w:val="00150D02"/>
    <w:rsid w:val="00151047"/>
    <w:rsid w:val="001510C2"/>
    <w:rsid w:val="00151A24"/>
    <w:rsid w:val="00152241"/>
    <w:rsid w:val="00152A5E"/>
    <w:rsid w:val="001530E4"/>
    <w:rsid w:val="0015312C"/>
    <w:rsid w:val="0015315A"/>
    <w:rsid w:val="00153457"/>
    <w:rsid w:val="001537FB"/>
    <w:rsid w:val="001538CE"/>
    <w:rsid w:val="00153AC2"/>
    <w:rsid w:val="00153B3C"/>
    <w:rsid w:val="00154230"/>
    <w:rsid w:val="00154E2B"/>
    <w:rsid w:val="001554A2"/>
    <w:rsid w:val="001559CE"/>
    <w:rsid w:val="00155A01"/>
    <w:rsid w:val="001567F1"/>
    <w:rsid w:val="00156883"/>
    <w:rsid w:val="00156BA8"/>
    <w:rsid w:val="00156F65"/>
    <w:rsid w:val="001577DE"/>
    <w:rsid w:val="001579A3"/>
    <w:rsid w:val="001579EA"/>
    <w:rsid w:val="00157B5B"/>
    <w:rsid w:val="00157D43"/>
    <w:rsid w:val="00157F1E"/>
    <w:rsid w:val="00160831"/>
    <w:rsid w:val="00160DE0"/>
    <w:rsid w:val="00161364"/>
    <w:rsid w:val="00161706"/>
    <w:rsid w:val="00161933"/>
    <w:rsid w:val="00162800"/>
    <w:rsid w:val="00162E55"/>
    <w:rsid w:val="001630A5"/>
    <w:rsid w:val="001632E6"/>
    <w:rsid w:val="0016359B"/>
    <w:rsid w:val="001637DD"/>
    <w:rsid w:val="00164703"/>
    <w:rsid w:val="00164D15"/>
    <w:rsid w:val="0016565D"/>
    <w:rsid w:val="0016565E"/>
    <w:rsid w:val="00165896"/>
    <w:rsid w:val="0016592B"/>
    <w:rsid w:val="00165C3E"/>
    <w:rsid w:val="00165D8B"/>
    <w:rsid w:val="001663A6"/>
    <w:rsid w:val="001676FB"/>
    <w:rsid w:val="0016798A"/>
    <w:rsid w:val="0017059C"/>
    <w:rsid w:val="00170D07"/>
    <w:rsid w:val="00170E99"/>
    <w:rsid w:val="00170F24"/>
    <w:rsid w:val="001716C4"/>
    <w:rsid w:val="00171947"/>
    <w:rsid w:val="001720F2"/>
    <w:rsid w:val="00172203"/>
    <w:rsid w:val="00172401"/>
    <w:rsid w:val="00172496"/>
    <w:rsid w:val="00173011"/>
    <w:rsid w:val="001736E1"/>
    <w:rsid w:val="00173822"/>
    <w:rsid w:val="00173BFC"/>
    <w:rsid w:val="0017435B"/>
    <w:rsid w:val="001748DA"/>
    <w:rsid w:val="00175145"/>
    <w:rsid w:val="00175D92"/>
    <w:rsid w:val="00175DAC"/>
    <w:rsid w:val="00175DF4"/>
    <w:rsid w:val="00175FC5"/>
    <w:rsid w:val="0017659A"/>
    <w:rsid w:val="00176D29"/>
    <w:rsid w:val="00176E89"/>
    <w:rsid w:val="00176F09"/>
    <w:rsid w:val="001772C2"/>
    <w:rsid w:val="001776D8"/>
    <w:rsid w:val="0017784E"/>
    <w:rsid w:val="00177C64"/>
    <w:rsid w:val="00177EF2"/>
    <w:rsid w:val="001802BD"/>
    <w:rsid w:val="00180571"/>
    <w:rsid w:val="00180800"/>
    <w:rsid w:val="00180F6C"/>
    <w:rsid w:val="001815A1"/>
    <w:rsid w:val="0018221A"/>
    <w:rsid w:val="00182969"/>
    <w:rsid w:val="001829D0"/>
    <w:rsid w:val="00182D2D"/>
    <w:rsid w:val="00182FB4"/>
    <w:rsid w:val="00183347"/>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9EF"/>
    <w:rsid w:val="00186C1D"/>
    <w:rsid w:val="0018730D"/>
    <w:rsid w:val="0018744A"/>
    <w:rsid w:val="00187971"/>
    <w:rsid w:val="00187A0B"/>
    <w:rsid w:val="00187FA4"/>
    <w:rsid w:val="00190005"/>
    <w:rsid w:val="00190FE0"/>
    <w:rsid w:val="00191988"/>
    <w:rsid w:val="00191E9D"/>
    <w:rsid w:val="00191F76"/>
    <w:rsid w:val="00192513"/>
    <w:rsid w:val="001925D1"/>
    <w:rsid w:val="0019288A"/>
    <w:rsid w:val="00192892"/>
    <w:rsid w:val="00192A1B"/>
    <w:rsid w:val="00192A66"/>
    <w:rsid w:val="00192B5A"/>
    <w:rsid w:val="00192FF8"/>
    <w:rsid w:val="001931D5"/>
    <w:rsid w:val="001932D0"/>
    <w:rsid w:val="0019336D"/>
    <w:rsid w:val="001933B8"/>
    <w:rsid w:val="0019341A"/>
    <w:rsid w:val="00193607"/>
    <w:rsid w:val="00193AB2"/>
    <w:rsid w:val="00193CF0"/>
    <w:rsid w:val="00193EAD"/>
    <w:rsid w:val="00194169"/>
    <w:rsid w:val="00194519"/>
    <w:rsid w:val="00194673"/>
    <w:rsid w:val="001946FB"/>
    <w:rsid w:val="0019529A"/>
    <w:rsid w:val="00195D9F"/>
    <w:rsid w:val="00195F16"/>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1FA6"/>
    <w:rsid w:val="001A258B"/>
    <w:rsid w:val="001A2786"/>
    <w:rsid w:val="001A29E6"/>
    <w:rsid w:val="001A300D"/>
    <w:rsid w:val="001A3400"/>
    <w:rsid w:val="001A38D6"/>
    <w:rsid w:val="001A3AD0"/>
    <w:rsid w:val="001A4393"/>
    <w:rsid w:val="001A4417"/>
    <w:rsid w:val="001A4A11"/>
    <w:rsid w:val="001A5127"/>
    <w:rsid w:val="001A52F9"/>
    <w:rsid w:val="001A5496"/>
    <w:rsid w:val="001A59AF"/>
    <w:rsid w:val="001A5CAA"/>
    <w:rsid w:val="001A5E7C"/>
    <w:rsid w:val="001A7029"/>
    <w:rsid w:val="001A74C9"/>
    <w:rsid w:val="001A778E"/>
    <w:rsid w:val="001A785E"/>
    <w:rsid w:val="001B0310"/>
    <w:rsid w:val="001B0521"/>
    <w:rsid w:val="001B0750"/>
    <w:rsid w:val="001B08CA"/>
    <w:rsid w:val="001B0A11"/>
    <w:rsid w:val="001B1A47"/>
    <w:rsid w:val="001B1E1B"/>
    <w:rsid w:val="001B21B7"/>
    <w:rsid w:val="001B2C87"/>
    <w:rsid w:val="001B33D7"/>
    <w:rsid w:val="001B38BE"/>
    <w:rsid w:val="001B38D9"/>
    <w:rsid w:val="001B391E"/>
    <w:rsid w:val="001B4268"/>
    <w:rsid w:val="001B4940"/>
    <w:rsid w:val="001B4DB4"/>
    <w:rsid w:val="001B5240"/>
    <w:rsid w:val="001B5D71"/>
    <w:rsid w:val="001B6102"/>
    <w:rsid w:val="001B6162"/>
    <w:rsid w:val="001B650C"/>
    <w:rsid w:val="001B6530"/>
    <w:rsid w:val="001B74AF"/>
    <w:rsid w:val="001B79B7"/>
    <w:rsid w:val="001C0016"/>
    <w:rsid w:val="001C0323"/>
    <w:rsid w:val="001C087F"/>
    <w:rsid w:val="001C08A3"/>
    <w:rsid w:val="001C0F23"/>
    <w:rsid w:val="001C1248"/>
    <w:rsid w:val="001C1396"/>
    <w:rsid w:val="001C1564"/>
    <w:rsid w:val="001C1B8B"/>
    <w:rsid w:val="001C1E4A"/>
    <w:rsid w:val="001C2625"/>
    <w:rsid w:val="001C28A9"/>
    <w:rsid w:val="001C2945"/>
    <w:rsid w:val="001C2ADD"/>
    <w:rsid w:val="001C2DD5"/>
    <w:rsid w:val="001C2FDB"/>
    <w:rsid w:val="001C306C"/>
    <w:rsid w:val="001C31E2"/>
    <w:rsid w:val="001C37BC"/>
    <w:rsid w:val="001C38BF"/>
    <w:rsid w:val="001C3F26"/>
    <w:rsid w:val="001C3F9F"/>
    <w:rsid w:val="001C3FA7"/>
    <w:rsid w:val="001C42BC"/>
    <w:rsid w:val="001C45EB"/>
    <w:rsid w:val="001C4842"/>
    <w:rsid w:val="001C487B"/>
    <w:rsid w:val="001C4BBA"/>
    <w:rsid w:val="001C4BC4"/>
    <w:rsid w:val="001C502D"/>
    <w:rsid w:val="001C58DC"/>
    <w:rsid w:val="001C59B4"/>
    <w:rsid w:val="001C6107"/>
    <w:rsid w:val="001C6BF5"/>
    <w:rsid w:val="001C710C"/>
    <w:rsid w:val="001C7F9C"/>
    <w:rsid w:val="001C7FFD"/>
    <w:rsid w:val="001D0300"/>
    <w:rsid w:val="001D0367"/>
    <w:rsid w:val="001D0645"/>
    <w:rsid w:val="001D0800"/>
    <w:rsid w:val="001D0DBF"/>
    <w:rsid w:val="001D0EDE"/>
    <w:rsid w:val="001D11F2"/>
    <w:rsid w:val="001D1D04"/>
    <w:rsid w:val="001D1E40"/>
    <w:rsid w:val="001D21FC"/>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144"/>
    <w:rsid w:val="001D6BE2"/>
    <w:rsid w:val="001D7788"/>
    <w:rsid w:val="001D7A03"/>
    <w:rsid w:val="001D7A34"/>
    <w:rsid w:val="001D7F20"/>
    <w:rsid w:val="001E05EC"/>
    <w:rsid w:val="001E0AC4"/>
    <w:rsid w:val="001E0ADF"/>
    <w:rsid w:val="001E0CFA"/>
    <w:rsid w:val="001E14BB"/>
    <w:rsid w:val="001E14DC"/>
    <w:rsid w:val="001E1603"/>
    <w:rsid w:val="001E18AB"/>
    <w:rsid w:val="001E1A49"/>
    <w:rsid w:val="001E1C0E"/>
    <w:rsid w:val="001E1FF7"/>
    <w:rsid w:val="001E2383"/>
    <w:rsid w:val="001E250D"/>
    <w:rsid w:val="001E27C5"/>
    <w:rsid w:val="001E2C10"/>
    <w:rsid w:val="001E2D04"/>
    <w:rsid w:val="001E3157"/>
    <w:rsid w:val="001E323C"/>
    <w:rsid w:val="001E3768"/>
    <w:rsid w:val="001E3AEC"/>
    <w:rsid w:val="001E3C83"/>
    <w:rsid w:val="001E3D2C"/>
    <w:rsid w:val="001E3DE3"/>
    <w:rsid w:val="001E3EDD"/>
    <w:rsid w:val="001E439D"/>
    <w:rsid w:val="001E4834"/>
    <w:rsid w:val="001E4C06"/>
    <w:rsid w:val="001E5054"/>
    <w:rsid w:val="001E52B8"/>
    <w:rsid w:val="001E54CB"/>
    <w:rsid w:val="001E54D4"/>
    <w:rsid w:val="001E55F7"/>
    <w:rsid w:val="001E5981"/>
    <w:rsid w:val="001E5984"/>
    <w:rsid w:val="001E5BD1"/>
    <w:rsid w:val="001E60D2"/>
    <w:rsid w:val="001E6778"/>
    <w:rsid w:val="001E6E4A"/>
    <w:rsid w:val="001E77BF"/>
    <w:rsid w:val="001E793C"/>
    <w:rsid w:val="001F03FF"/>
    <w:rsid w:val="001F05C0"/>
    <w:rsid w:val="001F08FE"/>
    <w:rsid w:val="001F0C64"/>
    <w:rsid w:val="001F0CF3"/>
    <w:rsid w:val="001F0F48"/>
    <w:rsid w:val="001F1932"/>
    <w:rsid w:val="001F1CBE"/>
    <w:rsid w:val="001F2058"/>
    <w:rsid w:val="001F2363"/>
    <w:rsid w:val="001F237E"/>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80D"/>
    <w:rsid w:val="001F4BDC"/>
    <w:rsid w:val="001F51DB"/>
    <w:rsid w:val="001F534F"/>
    <w:rsid w:val="001F541B"/>
    <w:rsid w:val="001F5C14"/>
    <w:rsid w:val="001F5F88"/>
    <w:rsid w:val="001F63EF"/>
    <w:rsid w:val="001F6489"/>
    <w:rsid w:val="001F6C69"/>
    <w:rsid w:val="001F6D3F"/>
    <w:rsid w:val="001F6FFA"/>
    <w:rsid w:val="001F73EB"/>
    <w:rsid w:val="0020097F"/>
    <w:rsid w:val="00200E30"/>
    <w:rsid w:val="002011A2"/>
    <w:rsid w:val="0020146D"/>
    <w:rsid w:val="00201A4A"/>
    <w:rsid w:val="00201B91"/>
    <w:rsid w:val="00201CAC"/>
    <w:rsid w:val="002023FF"/>
    <w:rsid w:val="002028B7"/>
    <w:rsid w:val="00202CD1"/>
    <w:rsid w:val="002030D3"/>
    <w:rsid w:val="0020333D"/>
    <w:rsid w:val="00203838"/>
    <w:rsid w:val="002041B4"/>
    <w:rsid w:val="00204EEB"/>
    <w:rsid w:val="002052F6"/>
    <w:rsid w:val="002057A9"/>
    <w:rsid w:val="00205853"/>
    <w:rsid w:val="002058FC"/>
    <w:rsid w:val="00205BBE"/>
    <w:rsid w:val="00205CF6"/>
    <w:rsid w:val="0020656A"/>
    <w:rsid w:val="002066F6"/>
    <w:rsid w:val="00206CC0"/>
    <w:rsid w:val="00207246"/>
    <w:rsid w:val="002100E8"/>
    <w:rsid w:val="0021037B"/>
    <w:rsid w:val="00210A8E"/>
    <w:rsid w:val="00210B36"/>
    <w:rsid w:val="00210C5D"/>
    <w:rsid w:val="00211000"/>
    <w:rsid w:val="0021120A"/>
    <w:rsid w:val="00211BAD"/>
    <w:rsid w:val="00211DE5"/>
    <w:rsid w:val="00212349"/>
    <w:rsid w:val="00212425"/>
    <w:rsid w:val="002126AC"/>
    <w:rsid w:val="00212D6B"/>
    <w:rsid w:val="00212F6E"/>
    <w:rsid w:val="0021350E"/>
    <w:rsid w:val="002137E8"/>
    <w:rsid w:val="0021521D"/>
    <w:rsid w:val="0021536E"/>
    <w:rsid w:val="002155AA"/>
    <w:rsid w:val="00215BEA"/>
    <w:rsid w:val="00215C3A"/>
    <w:rsid w:val="00215F05"/>
    <w:rsid w:val="00216654"/>
    <w:rsid w:val="00216895"/>
    <w:rsid w:val="00216CF7"/>
    <w:rsid w:val="00216F83"/>
    <w:rsid w:val="0021794A"/>
    <w:rsid w:val="00217AE3"/>
    <w:rsid w:val="00217CC0"/>
    <w:rsid w:val="00217DBA"/>
    <w:rsid w:val="00217F6E"/>
    <w:rsid w:val="00220147"/>
    <w:rsid w:val="00220244"/>
    <w:rsid w:val="00220739"/>
    <w:rsid w:val="00220BC1"/>
    <w:rsid w:val="00220CA3"/>
    <w:rsid w:val="00220D5C"/>
    <w:rsid w:val="0022118A"/>
    <w:rsid w:val="002212F0"/>
    <w:rsid w:val="00221919"/>
    <w:rsid w:val="00221F62"/>
    <w:rsid w:val="00222486"/>
    <w:rsid w:val="002224B1"/>
    <w:rsid w:val="002227CF"/>
    <w:rsid w:val="002230AE"/>
    <w:rsid w:val="00223C51"/>
    <w:rsid w:val="00223E7B"/>
    <w:rsid w:val="00224049"/>
    <w:rsid w:val="0022404E"/>
    <w:rsid w:val="002247F2"/>
    <w:rsid w:val="00224D38"/>
    <w:rsid w:val="002254C7"/>
    <w:rsid w:val="00225C88"/>
    <w:rsid w:val="00226CAE"/>
    <w:rsid w:val="00226CFF"/>
    <w:rsid w:val="0022709D"/>
    <w:rsid w:val="0022749B"/>
    <w:rsid w:val="0022752B"/>
    <w:rsid w:val="002277D1"/>
    <w:rsid w:val="0022791A"/>
    <w:rsid w:val="00227B68"/>
    <w:rsid w:val="00227D29"/>
    <w:rsid w:val="00227D46"/>
    <w:rsid w:val="00230264"/>
    <w:rsid w:val="00230382"/>
    <w:rsid w:val="0023046D"/>
    <w:rsid w:val="00230705"/>
    <w:rsid w:val="00230CDC"/>
    <w:rsid w:val="002315C9"/>
    <w:rsid w:val="002319BA"/>
    <w:rsid w:val="00231F0B"/>
    <w:rsid w:val="002328E4"/>
    <w:rsid w:val="00232DFD"/>
    <w:rsid w:val="00232E53"/>
    <w:rsid w:val="0023331A"/>
    <w:rsid w:val="00233836"/>
    <w:rsid w:val="002339D9"/>
    <w:rsid w:val="00233F1F"/>
    <w:rsid w:val="00234029"/>
    <w:rsid w:val="002345AB"/>
    <w:rsid w:val="0023464E"/>
    <w:rsid w:val="0023477B"/>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199"/>
    <w:rsid w:val="00242455"/>
    <w:rsid w:val="002424C8"/>
    <w:rsid w:val="0024277F"/>
    <w:rsid w:val="00242EAB"/>
    <w:rsid w:val="00242EFC"/>
    <w:rsid w:val="0024333E"/>
    <w:rsid w:val="00243720"/>
    <w:rsid w:val="002437C3"/>
    <w:rsid w:val="00243911"/>
    <w:rsid w:val="00243CCF"/>
    <w:rsid w:val="00244ABA"/>
    <w:rsid w:val="00244B64"/>
    <w:rsid w:val="00244BC8"/>
    <w:rsid w:val="002450F8"/>
    <w:rsid w:val="0024534B"/>
    <w:rsid w:val="00245474"/>
    <w:rsid w:val="00245688"/>
    <w:rsid w:val="00245A77"/>
    <w:rsid w:val="00245AA1"/>
    <w:rsid w:val="0024646B"/>
    <w:rsid w:val="002465E8"/>
    <w:rsid w:val="002466CC"/>
    <w:rsid w:val="00246838"/>
    <w:rsid w:val="00246B52"/>
    <w:rsid w:val="00247019"/>
    <w:rsid w:val="002470FE"/>
    <w:rsid w:val="00247108"/>
    <w:rsid w:val="00247487"/>
    <w:rsid w:val="0024794E"/>
    <w:rsid w:val="00247BF6"/>
    <w:rsid w:val="00250A44"/>
    <w:rsid w:val="00250FED"/>
    <w:rsid w:val="002513ED"/>
    <w:rsid w:val="00251DB6"/>
    <w:rsid w:val="00251DD0"/>
    <w:rsid w:val="00252415"/>
    <w:rsid w:val="0025294F"/>
    <w:rsid w:val="00252B1F"/>
    <w:rsid w:val="00252DB0"/>
    <w:rsid w:val="00253100"/>
    <w:rsid w:val="00253347"/>
    <w:rsid w:val="002535F3"/>
    <w:rsid w:val="002540D7"/>
    <w:rsid w:val="00254151"/>
    <w:rsid w:val="00254153"/>
    <w:rsid w:val="002545AE"/>
    <w:rsid w:val="0025462E"/>
    <w:rsid w:val="0025493E"/>
    <w:rsid w:val="00254A70"/>
    <w:rsid w:val="00254A9D"/>
    <w:rsid w:val="00254B30"/>
    <w:rsid w:val="00255CDB"/>
    <w:rsid w:val="002569F1"/>
    <w:rsid w:val="00256A43"/>
    <w:rsid w:val="00256D5C"/>
    <w:rsid w:val="00260024"/>
    <w:rsid w:val="0026051A"/>
    <w:rsid w:val="00260783"/>
    <w:rsid w:val="00261165"/>
    <w:rsid w:val="00261578"/>
    <w:rsid w:val="00261580"/>
    <w:rsid w:val="002616E8"/>
    <w:rsid w:val="00261796"/>
    <w:rsid w:val="002618C7"/>
    <w:rsid w:val="00261AC2"/>
    <w:rsid w:val="00261BAE"/>
    <w:rsid w:val="00261D2E"/>
    <w:rsid w:val="00261F7D"/>
    <w:rsid w:val="00262524"/>
    <w:rsid w:val="00262580"/>
    <w:rsid w:val="002631AD"/>
    <w:rsid w:val="00263253"/>
    <w:rsid w:val="002632BB"/>
    <w:rsid w:val="002635FF"/>
    <w:rsid w:val="00263809"/>
    <w:rsid w:val="00263C4B"/>
    <w:rsid w:val="00263FD2"/>
    <w:rsid w:val="00264054"/>
    <w:rsid w:val="002640D0"/>
    <w:rsid w:val="002642ED"/>
    <w:rsid w:val="002643C9"/>
    <w:rsid w:val="00264B85"/>
    <w:rsid w:val="00264CDF"/>
    <w:rsid w:val="0026552A"/>
    <w:rsid w:val="002655A8"/>
    <w:rsid w:val="002658B1"/>
    <w:rsid w:val="002658C4"/>
    <w:rsid w:val="002659AF"/>
    <w:rsid w:val="00265BB0"/>
    <w:rsid w:val="00265CF9"/>
    <w:rsid w:val="00265F58"/>
    <w:rsid w:val="00266033"/>
    <w:rsid w:val="00266674"/>
    <w:rsid w:val="002668D4"/>
    <w:rsid w:val="00266C4C"/>
    <w:rsid w:val="00266CD6"/>
    <w:rsid w:val="00266E7C"/>
    <w:rsid w:val="00267422"/>
    <w:rsid w:val="0026751D"/>
    <w:rsid w:val="0026778C"/>
    <w:rsid w:val="00267E90"/>
    <w:rsid w:val="00270111"/>
    <w:rsid w:val="00270A9E"/>
    <w:rsid w:val="00270DA5"/>
    <w:rsid w:val="00270EA3"/>
    <w:rsid w:val="00270F73"/>
    <w:rsid w:val="00271118"/>
    <w:rsid w:val="002711AF"/>
    <w:rsid w:val="00271686"/>
    <w:rsid w:val="002717FC"/>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053"/>
    <w:rsid w:val="00275441"/>
    <w:rsid w:val="00275450"/>
    <w:rsid w:val="002755CC"/>
    <w:rsid w:val="002755D1"/>
    <w:rsid w:val="00275A0C"/>
    <w:rsid w:val="00276B2B"/>
    <w:rsid w:val="00276DD9"/>
    <w:rsid w:val="002772B5"/>
    <w:rsid w:val="002778BD"/>
    <w:rsid w:val="00277CF9"/>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882"/>
    <w:rsid w:val="002868A7"/>
    <w:rsid w:val="00286A05"/>
    <w:rsid w:val="00286B4E"/>
    <w:rsid w:val="00286DD5"/>
    <w:rsid w:val="00286F5D"/>
    <w:rsid w:val="00287572"/>
    <w:rsid w:val="00287670"/>
    <w:rsid w:val="00287716"/>
    <w:rsid w:val="002879F1"/>
    <w:rsid w:val="00287DBB"/>
    <w:rsid w:val="002900DB"/>
    <w:rsid w:val="00290636"/>
    <w:rsid w:val="002906E4"/>
    <w:rsid w:val="002906EA"/>
    <w:rsid w:val="0029093B"/>
    <w:rsid w:val="00291349"/>
    <w:rsid w:val="00291665"/>
    <w:rsid w:val="00291C57"/>
    <w:rsid w:val="00291D21"/>
    <w:rsid w:val="00291E9B"/>
    <w:rsid w:val="002924E6"/>
    <w:rsid w:val="002926FD"/>
    <w:rsid w:val="00292780"/>
    <w:rsid w:val="00292ACF"/>
    <w:rsid w:val="00292CD6"/>
    <w:rsid w:val="00292D6B"/>
    <w:rsid w:val="002933C8"/>
    <w:rsid w:val="0029369D"/>
    <w:rsid w:val="00293D6F"/>
    <w:rsid w:val="0029437C"/>
    <w:rsid w:val="00294B26"/>
    <w:rsid w:val="00294F3F"/>
    <w:rsid w:val="002956DA"/>
    <w:rsid w:val="00295C64"/>
    <w:rsid w:val="0029614B"/>
    <w:rsid w:val="0029618A"/>
    <w:rsid w:val="002962BC"/>
    <w:rsid w:val="002963E2"/>
    <w:rsid w:val="002971B8"/>
    <w:rsid w:val="00297665"/>
    <w:rsid w:val="00297830"/>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C8B"/>
    <w:rsid w:val="002A3FA6"/>
    <w:rsid w:val="002A489B"/>
    <w:rsid w:val="002A4A84"/>
    <w:rsid w:val="002A4FC6"/>
    <w:rsid w:val="002A52F0"/>
    <w:rsid w:val="002A54E9"/>
    <w:rsid w:val="002A5A37"/>
    <w:rsid w:val="002A630B"/>
    <w:rsid w:val="002A63F1"/>
    <w:rsid w:val="002A6947"/>
    <w:rsid w:val="002A6C20"/>
    <w:rsid w:val="002A6C9E"/>
    <w:rsid w:val="002A6EED"/>
    <w:rsid w:val="002A6F90"/>
    <w:rsid w:val="002A75CA"/>
    <w:rsid w:val="002A7AD7"/>
    <w:rsid w:val="002B002B"/>
    <w:rsid w:val="002B010E"/>
    <w:rsid w:val="002B0713"/>
    <w:rsid w:val="002B0CE6"/>
    <w:rsid w:val="002B0E41"/>
    <w:rsid w:val="002B0EFA"/>
    <w:rsid w:val="002B14D2"/>
    <w:rsid w:val="002B158C"/>
    <w:rsid w:val="002B24BF"/>
    <w:rsid w:val="002B2720"/>
    <w:rsid w:val="002B2AE3"/>
    <w:rsid w:val="002B3080"/>
    <w:rsid w:val="002B31E7"/>
    <w:rsid w:val="002B3688"/>
    <w:rsid w:val="002B3F77"/>
    <w:rsid w:val="002B429F"/>
    <w:rsid w:val="002B4493"/>
    <w:rsid w:val="002B46F4"/>
    <w:rsid w:val="002B493D"/>
    <w:rsid w:val="002B4F83"/>
    <w:rsid w:val="002B5380"/>
    <w:rsid w:val="002B589B"/>
    <w:rsid w:val="002B5E5B"/>
    <w:rsid w:val="002B5FE5"/>
    <w:rsid w:val="002B6023"/>
    <w:rsid w:val="002B65DD"/>
    <w:rsid w:val="002B6725"/>
    <w:rsid w:val="002B6F88"/>
    <w:rsid w:val="002B70C1"/>
    <w:rsid w:val="002B72E8"/>
    <w:rsid w:val="002B7A28"/>
    <w:rsid w:val="002B7AE4"/>
    <w:rsid w:val="002B7C19"/>
    <w:rsid w:val="002B7C8F"/>
    <w:rsid w:val="002C053C"/>
    <w:rsid w:val="002C068C"/>
    <w:rsid w:val="002C0920"/>
    <w:rsid w:val="002C09CF"/>
    <w:rsid w:val="002C0D2C"/>
    <w:rsid w:val="002C1020"/>
    <w:rsid w:val="002C1AA8"/>
    <w:rsid w:val="002C2113"/>
    <w:rsid w:val="002C21E4"/>
    <w:rsid w:val="002C2853"/>
    <w:rsid w:val="002C2EA9"/>
    <w:rsid w:val="002C3099"/>
    <w:rsid w:val="002C3340"/>
    <w:rsid w:val="002C358A"/>
    <w:rsid w:val="002C39E9"/>
    <w:rsid w:val="002C3C89"/>
    <w:rsid w:val="002C3D17"/>
    <w:rsid w:val="002C3E9C"/>
    <w:rsid w:val="002C4255"/>
    <w:rsid w:val="002C4826"/>
    <w:rsid w:val="002C50FA"/>
    <w:rsid w:val="002C555D"/>
    <w:rsid w:val="002C5C21"/>
    <w:rsid w:val="002C5ECB"/>
    <w:rsid w:val="002C63C9"/>
    <w:rsid w:val="002C640E"/>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4B7"/>
    <w:rsid w:val="002D1757"/>
    <w:rsid w:val="002D17F1"/>
    <w:rsid w:val="002D18B7"/>
    <w:rsid w:val="002D1DC5"/>
    <w:rsid w:val="002D1E19"/>
    <w:rsid w:val="002D1EC8"/>
    <w:rsid w:val="002D1FAC"/>
    <w:rsid w:val="002D1FBE"/>
    <w:rsid w:val="002D2A85"/>
    <w:rsid w:val="002D2AFF"/>
    <w:rsid w:val="002D2C4A"/>
    <w:rsid w:val="002D2DFE"/>
    <w:rsid w:val="002D31ED"/>
    <w:rsid w:val="002D3B79"/>
    <w:rsid w:val="002D3D9F"/>
    <w:rsid w:val="002D44DA"/>
    <w:rsid w:val="002D44FA"/>
    <w:rsid w:val="002D4666"/>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290F"/>
    <w:rsid w:val="002E343D"/>
    <w:rsid w:val="002E36C6"/>
    <w:rsid w:val="002E38D4"/>
    <w:rsid w:val="002E39C7"/>
    <w:rsid w:val="002E3AC7"/>
    <w:rsid w:val="002E3B78"/>
    <w:rsid w:val="002E3DE2"/>
    <w:rsid w:val="002E489F"/>
    <w:rsid w:val="002E49CA"/>
    <w:rsid w:val="002E5100"/>
    <w:rsid w:val="002E56E6"/>
    <w:rsid w:val="002E62CE"/>
    <w:rsid w:val="002E63B7"/>
    <w:rsid w:val="002E676A"/>
    <w:rsid w:val="002E67C4"/>
    <w:rsid w:val="002E780D"/>
    <w:rsid w:val="002E7BD4"/>
    <w:rsid w:val="002F0266"/>
    <w:rsid w:val="002F0451"/>
    <w:rsid w:val="002F09DA"/>
    <w:rsid w:val="002F0B91"/>
    <w:rsid w:val="002F0D3D"/>
    <w:rsid w:val="002F12B0"/>
    <w:rsid w:val="002F1589"/>
    <w:rsid w:val="002F1927"/>
    <w:rsid w:val="002F1929"/>
    <w:rsid w:val="002F1A82"/>
    <w:rsid w:val="002F1B12"/>
    <w:rsid w:val="002F1E86"/>
    <w:rsid w:val="002F216F"/>
    <w:rsid w:val="002F2181"/>
    <w:rsid w:val="002F2376"/>
    <w:rsid w:val="002F237D"/>
    <w:rsid w:val="002F247F"/>
    <w:rsid w:val="002F29EB"/>
    <w:rsid w:val="002F3322"/>
    <w:rsid w:val="002F3A8E"/>
    <w:rsid w:val="002F3B3C"/>
    <w:rsid w:val="002F3C82"/>
    <w:rsid w:val="002F3CBB"/>
    <w:rsid w:val="002F40CE"/>
    <w:rsid w:val="002F47AF"/>
    <w:rsid w:val="002F4B40"/>
    <w:rsid w:val="002F5257"/>
    <w:rsid w:val="002F53E8"/>
    <w:rsid w:val="002F5B05"/>
    <w:rsid w:val="002F5B82"/>
    <w:rsid w:val="002F6095"/>
    <w:rsid w:val="002F6280"/>
    <w:rsid w:val="002F6C5D"/>
    <w:rsid w:val="002F6D21"/>
    <w:rsid w:val="002F73AA"/>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E21"/>
    <w:rsid w:val="00302FF9"/>
    <w:rsid w:val="0030302F"/>
    <w:rsid w:val="003032DE"/>
    <w:rsid w:val="003036DF"/>
    <w:rsid w:val="0030382C"/>
    <w:rsid w:val="00303AD4"/>
    <w:rsid w:val="0030412F"/>
    <w:rsid w:val="00304674"/>
    <w:rsid w:val="00304B8B"/>
    <w:rsid w:val="00305074"/>
    <w:rsid w:val="00305136"/>
    <w:rsid w:val="00305377"/>
    <w:rsid w:val="003053DE"/>
    <w:rsid w:val="0030575B"/>
    <w:rsid w:val="003057B4"/>
    <w:rsid w:val="003062B3"/>
    <w:rsid w:val="003065B3"/>
    <w:rsid w:val="00306733"/>
    <w:rsid w:val="00306D58"/>
    <w:rsid w:val="00306F74"/>
    <w:rsid w:val="00306F94"/>
    <w:rsid w:val="003073A4"/>
    <w:rsid w:val="00307607"/>
    <w:rsid w:val="0030765A"/>
    <w:rsid w:val="00307755"/>
    <w:rsid w:val="00310270"/>
    <w:rsid w:val="00310279"/>
    <w:rsid w:val="00310765"/>
    <w:rsid w:val="00310C3C"/>
    <w:rsid w:val="00311349"/>
    <w:rsid w:val="00311BE4"/>
    <w:rsid w:val="00311DF3"/>
    <w:rsid w:val="00311F6A"/>
    <w:rsid w:val="00312921"/>
    <w:rsid w:val="00312BB4"/>
    <w:rsid w:val="00312C45"/>
    <w:rsid w:val="00312F5D"/>
    <w:rsid w:val="003130C5"/>
    <w:rsid w:val="00313505"/>
    <w:rsid w:val="00314001"/>
    <w:rsid w:val="0031465C"/>
    <w:rsid w:val="003147F8"/>
    <w:rsid w:val="00314B60"/>
    <w:rsid w:val="00314FD3"/>
    <w:rsid w:val="0031514D"/>
    <w:rsid w:val="003151B0"/>
    <w:rsid w:val="003152A0"/>
    <w:rsid w:val="003152EB"/>
    <w:rsid w:val="003153E9"/>
    <w:rsid w:val="00315B39"/>
    <w:rsid w:val="003161B4"/>
    <w:rsid w:val="00316630"/>
    <w:rsid w:val="00316BC3"/>
    <w:rsid w:val="00316CF9"/>
    <w:rsid w:val="00317015"/>
    <w:rsid w:val="0031746C"/>
    <w:rsid w:val="00317931"/>
    <w:rsid w:val="00317B02"/>
    <w:rsid w:val="00317C29"/>
    <w:rsid w:val="00317D75"/>
    <w:rsid w:val="00320506"/>
    <w:rsid w:val="003206EE"/>
    <w:rsid w:val="00320AE6"/>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882"/>
    <w:rsid w:val="00324C37"/>
    <w:rsid w:val="003251BA"/>
    <w:rsid w:val="003257DD"/>
    <w:rsid w:val="00326096"/>
    <w:rsid w:val="0032627B"/>
    <w:rsid w:val="003266EC"/>
    <w:rsid w:val="00326814"/>
    <w:rsid w:val="00326F39"/>
    <w:rsid w:val="003273FB"/>
    <w:rsid w:val="00327C50"/>
    <w:rsid w:val="00327E2B"/>
    <w:rsid w:val="00327EEA"/>
    <w:rsid w:val="003300BD"/>
    <w:rsid w:val="0033089C"/>
    <w:rsid w:val="003308EE"/>
    <w:rsid w:val="00330A5E"/>
    <w:rsid w:val="00330B89"/>
    <w:rsid w:val="00330D06"/>
    <w:rsid w:val="00330F29"/>
    <w:rsid w:val="00330F9A"/>
    <w:rsid w:val="003310EC"/>
    <w:rsid w:val="00331DF6"/>
    <w:rsid w:val="00332020"/>
    <w:rsid w:val="0033264B"/>
    <w:rsid w:val="0033266F"/>
    <w:rsid w:val="00332786"/>
    <w:rsid w:val="003328BA"/>
    <w:rsid w:val="00332D92"/>
    <w:rsid w:val="00333A71"/>
    <w:rsid w:val="00333ABE"/>
    <w:rsid w:val="00333BC1"/>
    <w:rsid w:val="00333CFB"/>
    <w:rsid w:val="00333D98"/>
    <w:rsid w:val="003347E0"/>
    <w:rsid w:val="00334E19"/>
    <w:rsid w:val="003359BF"/>
    <w:rsid w:val="00335A09"/>
    <w:rsid w:val="00335E7D"/>
    <w:rsid w:val="00335ECC"/>
    <w:rsid w:val="00335F5F"/>
    <w:rsid w:val="0033610F"/>
    <w:rsid w:val="003376EE"/>
    <w:rsid w:val="003378A0"/>
    <w:rsid w:val="0033793B"/>
    <w:rsid w:val="00337F31"/>
    <w:rsid w:val="003410B1"/>
    <w:rsid w:val="0034129F"/>
    <w:rsid w:val="003414E7"/>
    <w:rsid w:val="0034193C"/>
    <w:rsid w:val="003419CE"/>
    <w:rsid w:val="00341B0A"/>
    <w:rsid w:val="00342026"/>
    <w:rsid w:val="003422AF"/>
    <w:rsid w:val="00342740"/>
    <w:rsid w:val="003427D0"/>
    <w:rsid w:val="00342E04"/>
    <w:rsid w:val="003431B1"/>
    <w:rsid w:val="00343398"/>
    <w:rsid w:val="003433A1"/>
    <w:rsid w:val="00343754"/>
    <w:rsid w:val="003437F3"/>
    <w:rsid w:val="003438B8"/>
    <w:rsid w:val="00343902"/>
    <w:rsid w:val="00344106"/>
    <w:rsid w:val="003446D6"/>
    <w:rsid w:val="00344790"/>
    <w:rsid w:val="00344B94"/>
    <w:rsid w:val="00344C98"/>
    <w:rsid w:val="00344DB6"/>
    <w:rsid w:val="003452D9"/>
    <w:rsid w:val="003455DD"/>
    <w:rsid w:val="0034567C"/>
    <w:rsid w:val="003459F2"/>
    <w:rsid w:val="00345AD5"/>
    <w:rsid w:val="00345D87"/>
    <w:rsid w:val="003469CC"/>
    <w:rsid w:val="00346AD4"/>
    <w:rsid w:val="00346D16"/>
    <w:rsid w:val="00347343"/>
    <w:rsid w:val="0034737A"/>
    <w:rsid w:val="00347671"/>
    <w:rsid w:val="0034777F"/>
    <w:rsid w:val="00347D9C"/>
    <w:rsid w:val="0035072A"/>
    <w:rsid w:val="003509F4"/>
    <w:rsid w:val="0035176F"/>
    <w:rsid w:val="00351E19"/>
    <w:rsid w:val="00351E47"/>
    <w:rsid w:val="0035222B"/>
    <w:rsid w:val="00352545"/>
    <w:rsid w:val="00352A98"/>
    <w:rsid w:val="00352BE6"/>
    <w:rsid w:val="00352CB9"/>
    <w:rsid w:val="00354883"/>
    <w:rsid w:val="00354AF5"/>
    <w:rsid w:val="00354BA5"/>
    <w:rsid w:val="00354C39"/>
    <w:rsid w:val="0035528E"/>
    <w:rsid w:val="00355E39"/>
    <w:rsid w:val="00355E93"/>
    <w:rsid w:val="003561CF"/>
    <w:rsid w:val="00356303"/>
    <w:rsid w:val="00356317"/>
    <w:rsid w:val="00356D16"/>
    <w:rsid w:val="003575E5"/>
    <w:rsid w:val="0035786B"/>
    <w:rsid w:val="00357990"/>
    <w:rsid w:val="00357BDA"/>
    <w:rsid w:val="00357C3F"/>
    <w:rsid w:val="00360343"/>
    <w:rsid w:val="00360397"/>
    <w:rsid w:val="003608DB"/>
    <w:rsid w:val="003609F3"/>
    <w:rsid w:val="00360ABB"/>
    <w:rsid w:val="00360C72"/>
    <w:rsid w:val="00360D6C"/>
    <w:rsid w:val="0036165C"/>
    <w:rsid w:val="003618AA"/>
    <w:rsid w:val="003620E7"/>
    <w:rsid w:val="00362390"/>
    <w:rsid w:val="00362A83"/>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68B"/>
    <w:rsid w:val="00370840"/>
    <w:rsid w:val="0037115C"/>
    <w:rsid w:val="00371E4A"/>
    <w:rsid w:val="00371FD3"/>
    <w:rsid w:val="00372082"/>
    <w:rsid w:val="0037264A"/>
    <w:rsid w:val="0037289A"/>
    <w:rsid w:val="003728B8"/>
    <w:rsid w:val="00372A26"/>
    <w:rsid w:val="00372BAA"/>
    <w:rsid w:val="0037352B"/>
    <w:rsid w:val="003735FA"/>
    <w:rsid w:val="00373A06"/>
    <w:rsid w:val="0037402E"/>
    <w:rsid w:val="0037456F"/>
    <w:rsid w:val="00374CCA"/>
    <w:rsid w:val="00374E56"/>
    <w:rsid w:val="00374ED7"/>
    <w:rsid w:val="00374EE4"/>
    <w:rsid w:val="0037513E"/>
    <w:rsid w:val="003752BE"/>
    <w:rsid w:val="003755B9"/>
    <w:rsid w:val="00375766"/>
    <w:rsid w:val="00375811"/>
    <w:rsid w:val="0037657B"/>
    <w:rsid w:val="003766BD"/>
    <w:rsid w:val="00376719"/>
    <w:rsid w:val="0037683D"/>
    <w:rsid w:val="00376855"/>
    <w:rsid w:val="00376B74"/>
    <w:rsid w:val="00376CCC"/>
    <w:rsid w:val="003770C1"/>
    <w:rsid w:val="00377188"/>
    <w:rsid w:val="0037725D"/>
    <w:rsid w:val="003773BB"/>
    <w:rsid w:val="003773D7"/>
    <w:rsid w:val="003775C4"/>
    <w:rsid w:val="00377C3D"/>
    <w:rsid w:val="00377D90"/>
    <w:rsid w:val="00380280"/>
    <w:rsid w:val="00380B8B"/>
    <w:rsid w:val="00380D6B"/>
    <w:rsid w:val="00381112"/>
    <w:rsid w:val="003815D9"/>
    <w:rsid w:val="003816F6"/>
    <w:rsid w:val="00381A0A"/>
    <w:rsid w:val="00381CC2"/>
    <w:rsid w:val="00381E53"/>
    <w:rsid w:val="003820E8"/>
    <w:rsid w:val="0038236F"/>
    <w:rsid w:val="0038256F"/>
    <w:rsid w:val="003829E5"/>
    <w:rsid w:val="00382EAB"/>
    <w:rsid w:val="00383150"/>
    <w:rsid w:val="003831A6"/>
    <w:rsid w:val="0038549B"/>
    <w:rsid w:val="003857B4"/>
    <w:rsid w:val="003859E5"/>
    <w:rsid w:val="00385CB9"/>
    <w:rsid w:val="00385E61"/>
    <w:rsid w:val="00385EFA"/>
    <w:rsid w:val="0038610A"/>
    <w:rsid w:val="003864D6"/>
    <w:rsid w:val="003867E4"/>
    <w:rsid w:val="003868E8"/>
    <w:rsid w:val="00386AD4"/>
    <w:rsid w:val="00386D42"/>
    <w:rsid w:val="00386E7F"/>
    <w:rsid w:val="003875A6"/>
    <w:rsid w:val="00387747"/>
    <w:rsid w:val="0038778B"/>
    <w:rsid w:val="00387D29"/>
    <w:rsid w:val="00387FA0"/>
    <w:rsid w:val="00390256"/>
    <w:rsid w:val="003909DA"/>
    <w:rsid w:val="00390ACD"/>
    <w:rsid w:val="00390D10"/>
    <w:rsid w:val="00390FFF"/>
    <w:rsid w:val="0039103B"/>
    <w:rsid w:val="0039129B"/>
    <w:rsid w:val="00391FB8"/>
    <w:rsid w:val="003923C0"/>
    <w:rsid w:val="00392704"/>
    <w:rsid w:val="0039287B"/>
    <w:rsid w:val="0039303D"/>
    <w:rsid w:val="00393B32"/>
    <w:rsid w:val="00393D94"/>
    <w:rsid w:val="00393E7C"/>
    <w:rsid w:val="003945C6"/>
    <w:rsid w:val="003946C5"/>
    <w:rsid w:val="00394845"/>
    <w:rsid w:val="003948B0"/>
    <w:rsid w:val="00394CD6"/>
    <w:rsid w:val="003954DC"/>
    <w:rsid w:val="0039599F"/>
    <w:rsid w:val="00395DBD"/>
    <w:rsid w:val="0039619B"/>
    <w:rsid w:val="0039662A"/>
    <w:rsid w:val="00396D9A"/>
    <w:rsid w:val="00397716"/>
    <w:rsid w:val="00397BB7"/>
    <w:rsid w:val="00397CD2"/>
    <w:rsid w:val="00397FE8"/>
    <w:rsid w:val="00397FEB"/>
    <w:rsid w:val="003A0335"/>
    <w:rsid w:val="003A05C6"/>
    <w:rsid w:val="003A0844"/>
    <w:rsid w:val="003A09A5"/>
    <w:rsid w:val="003A109D"/>
    <w:rsid w:val="003A1314"/>
    <w:rsid w:val="003A161E"/>
    <w:rsid w:val="003A1663"/>
    <w:rsid w:val="003A16E6"/>
    <w:rsid w:val="003A1D39"/>
    <w:rsid w:val="003A2071"/>
    <w:rsid w:val="003A3450"/>
    <w:rsid w:val="003A437A"/>
    <w:rsid w:val="003A48A8"/>
    <w:rsid w:val="003A4A99"/>
    <w:rsid w:val="003A4C4C"/>
    <w:rsid w:val="003A5261"/>
    <w:rsid w:val="003A6032"/>
    <w:rsid w:val="003A60B2"/>
    <w:rsid w:val="003A74E5"/>
    <w:rsid w:val="003A7AE5"/>
    <w:rsid w:val="003A7F1D"/>
    <w:rsid w:val="003B049F"/>
    <w:rsid w:val="003B09C9"/>
    <w:rsid w:val="003B0ABA"/>
    <w:rsid w:val="003B0C3F"/>
    <w:rsid w:val="003B0F0C"/>
    <w:rsid w:val="003B0F13"/>
    <w:rsid w:val="003B1B4E"/>
    <w:rsid w:val="003B2052"/>
    <w:rsid w:val="003B223E"/>
    <w:rsid w:val="003B2313"/>
    <w:rsid w:val="003B25B7"/>
    <w:rsid w:val="003B2E55"/>
    <w:rsid w:val="003B2EEB"/>
    <w:rsid w:val="003B3028"/>
    <w:rsid w:val="003B33CD"/>
    <w:rsid w:val="003B38E9"/>
    <w:rsid w:val="003B3B92"/>
    <w:rsid w:val="003B40B3"/>
    <w:rsid w:val="003B4B14"/>
    <w:rsid w:val="003B52B4"/>
    <w:rsid w:val="003B6135"/>
    <w:rsid w:val="003B6302"/>
    <w:rsid w:val="003B6330"/>
    <w:rsid w:val="003B67C8"/>
    <w:rsid w:val="003B6B21"/>
    <w:rsid w:val="003B6B7F"/>
    <w:rsid w:val="003C0719"/>
    <w:rsid w:val="003C0CFC"/>
    <w:rsid w:val="003C0D7C"/>
    <w:rsid w:val="003C1689"/>
    <w:rsid w:val="003C1BE2"/>
    <w:rsid w:val="003C1C42"/>
    <w:rsid w:val="003C1DD3"/>
    <w:rsid w:val="003C2C51"/>
    <w:rsid w:val="003C3553"/>
    <w:rsid w:val="003C38F8"/>
    <w:rsid w:val="003C3CC3"/>
    <w:rsid w:val="003C43C7"/>
    <w:rsid w:val="003C4939"/>
    <w:rsid w:val="003C4BC0"/>
    <w:rsid w:val="003C4D22"/>
    <w:rsid w:val="003C4EA1"/>
    <w:rsid w:val="003C4F3B"/>
    <w:rsid w:val="003C6107"/>
    <w:rsid w:val="003C61A0"/>
    <w:rsid w:val="003C655E"/>
    <w:rsid w:val="003C6699"/>
    <w:rsid w:val="003C66BE"/>
    <w:rsid w:val="003C7008"/>
    <w:rsid w:val="003C7025"/>
    <w:rsid w:val="003C7068"/>
    <w:rsid w:val="003C773D"/>
    <w:rsid w:val="003C7775"/>
    <w:rsid w:val="003C7A29"/>
    <w:rsid w:val="003C7F42"/>
    <w:rsid w:val="003D0449"/>
    <w:rsid w:val="003D0526"/>
    <w:rsid w:val="003D1245"/>
    <w:rsid w:val="003D1AA0"/>
    <w:rsid w:val="003D20CD"/>
    <w:rsid w:val="003D20FB"/>
    <w:rsid w:val="003D2173"/>
    <w:rsid w:val="003D2268"/>
    <w:rsid w:val="003D241D"/>
    <w:rsid w:val="003D246A"/>
    <w:rsid w:val="003D2499"/>
    <w:rsid w:val="003D2DEE"/>
    <w:rsid w:val="003D304D"/>
    <w:rsid w:val="003D3B05"/>
    <w:rsid w:val="003D3BBD"/>
    <w:rsid w:val="003D3F12"/>
    <w:rsid w:val="003D3F9F"/>
    <w:rsid w:val="003D3FB6"/>
    <w:rsid w:val="003D45DA"/>
    <w:rsid w:val="003D45EC"/>
    <w:rsid w:val="003D4B42"/>
    <w:rsid w:val="003D5C62"/>
    <w:rsid w:val="003D5FA7"/>
    <w:rsid w:val="003D658E"/>
    <w:rsid w:val="003D6AF5"/>
    <w:rsid w:val="003D701B"/>
    <w:rsid w:val="003D77BE"/>
    <w:rsid w:val="003D7A11"/>
    <w:rsid w:val="003D7B59"/>
    <w:rsid w:val="003D7CFA"/>
    <w:rsid w:val="003D7DA3"/>
    <w:rsid w:val="003E0107"/>
    <w:rsid w:val="003E08D8"/>
    <w:rsid w:val="003E0B6F"/>
    <w:rsid w:val="003E1118"/>
    <w:rsid w:val="003E13DE"/>
    <w:rsid w:val="003E1629"/>
    <w:rsid w:val="003E1680"/>
    <w:rsid w:val="003E1B24"/>
    <w:rsid w:val="003E1F17"/>
    <w:rsid w:val="003E1F2C"/>
    <w:rsid w:val="003E22E0"/>
    <w:rsid w:val="003E2592"/>
    <w:rsid w:val="003E2AA4"/>
    <w:rsid w:val="003E2F2B"/>
    <w:rsid w:val="003E3107"/>
    <w:rsid w:val="003E3439"/>
    <w:rsid w:val="003E3C0F"/>
    <w:rsid w:val="003E3D50"/>
    <w:rsid w:val="003E400C"/>
    <w:rsid w:val="003E4018"/>
    <w:rsid w:val="003E4408"/>
    <w:rsid w:val="003E48F9"/>
    <w:rsid w:val="003E4C5B"/>
    <w:rsid w:val="003E4CC4"/>
    <w:rsid w:val="003E50DC"/>
    <w:rsid w:val="003E5496"/>
    <w:rsid w:val="003E57C2"/>
    <w:rsid w:val="003E5AD2"/>
    <w:rsid w:val="003E62A6"/>
    <w:rsid w:val="003E67AE"/>
    <w:rsid w:val="003E681C"/>
    <w:rsid w:val="003E7254"/>
    <w:rsid w:val="003E7825"/>
    <w:rsid w:val="003E7B2A"/>
    <w:rsid w:val="003E7D38"/>
    <w:rsid w:val="003E7DF2"/>
    <w:rsid w:val="003F01FF"/>
    <w:rsid w:val="003F0730"/>
    <w:rsid w:val="003F0C2D"/>
    <w:rsid w:val="003F0C35"/>
    <w:rsid w:val="003F0CAE"/>
    <w:rsid w:val="003F1096"/>
    <w:rsid w:val="003F1492"/>
    <w:rsid w:val="003F15C7"/>
    <w:rsid w:val="003F17E6"/>
    <w:rsid w:val="003F1C6C"/>
    <w:rsid w:val="003F1E84"/>
    <w:rsid w:val="003F1EB5"/>
    <w:rsid w:val="003F1F31"/>
    <w:rsid w:val="003F1FC9"/>
    <w:rsid w:val="003F252E"/>
    <w:rsid w:val="003F3894"/>
    <w:rsid w:val="003F3A3F"/>
    <w:rsid w:val="003F3AA4"/>
    <w:rsid w:val="003F3BD8"/>
    <w:rsid w:val="003F4641"/>
    <w:rsid w:val="003F4783"/>
    <w:rsid w:val="003F58AE"/>
    <w:rsid w:val="003F5BD9"/>
    <w:rsid w:val="003F609A"/>
    <w:rsid w:val="003F67AD"/>
    <w:rsid w:val="003F68DD"/>
    <w:rsid w:val="003F6B60"/>
    <w:rsid w:val="003F6BC3"/>
    <w:rsid w:val="003F6FD0"/>
    <w:rsid w:val="003F7025"/>
    <w:rsid w:val="003F743E"/>
    <w:rsid w:val="003F7584"/>
    <w:rsid w:val="003F76E6"/>
    <w:rsid w:val="003F78FF"/>
    <w:rsid w:val="003F7908"/>
    <w:rsid w:val="003F7EB3"/>
    <w:rsid w:val="004007F7"/>
    <w:rsid w:val="004009FF"/>
    <w:rsid w:val="0040105D"/>
    <w:rsid w:val="00401279"/>
    <w:rsid w:val="0040128F"/>
    <w:rsid w:val="00401607"/>
    <w:rsid w:val="004017CA"/>
    <w:rsid w:val="00401AD6"/>
    <w:rsid w:val="00401EF9"/>
    <w:rsid w:val="0040200F"/>
    <w:rsid w:val="00402014"/>
    <w:rsid w:val="004020F4"/>
    <w:rsid w:val="004023B8"/>
    <w:rsid w:val="004026F0"/>
    <w:rsid w:val="00402714"/>
    <w:rsid w:val="00402E26"/>
    <w:rsid w:val="00403457"/>
    <w:rsid w:val="00403B0F"/>
    <w:rsid w:val="00403BD0"/>
    <w:rsid w:val="00403EE3"/>
    <w:rsid w:val="0040402F"/>
    <w:rsid w:val="004043D1"/>
    <w:rsid w:val="0040445B"/>
    <w:rsid w:val="0040462A"/>
    <w:rsid w:val="00404B24"/>
    <w:rsid w:val="00404C66"/>
    <w:rsid w:val="00405C89"/>
    <w:rsid w:val="00405C97"/>
    <w:rsid w:val="00405E57"/>
    <w:rsid w:val="00405E72"/>
    <w:rsid w:val="00406027"/>
    <w:rsid w:val="004062A8"/>
    <w:rsid w:val="00406DD6"/>
    <w:rsid w:val="00407008"/>
    <w:rsid w:val="00407047"/>
    <w:rsid w:val="004073BD"/>
    <w:rsid w:val="004075CE"/>
    <w:rsid w:val="0040765F"/>
    <w:rsid w:val="00407A3D"/>
    <w:rsid w:val="00407BED"/>
    <w:rsid w:val="00410726"/>
    <w:rsid w:val="004111E4"/>
    <w:rsid w:val="004112F8"/>
    <w:rsid w:val="00411A9A"/>
    <w:rsid w:val="0041212D"/>
    <w:rsid w:val="00412188"/>
    <w:rsid w:val="00412207"/>
    <w:rsid w:val="004122E1"/>
    <w:rsid w:val="004124BB"/>
    <w:rsid w:val="00412705"/>
    <w:rsid w:val="00413449"/>
    <w:rsid w:val="00413720"/>
    <w:rsid w:val="00413C51"/>
    <w:rsid w:val="00413DB6"/>
    <w:rsid w:val="00413E00"/>
    <w:rsid w:val="00414541"/>
    <w:rsid w:val="00414E50"/>
    <w:rsid w:val="00414F27"/>
    <w:rsid w:val="00414FAD"/>
    <w:rsid w:val="00415191"/>
    <w:rsid w:val="004159E0"/>
    <w:rsid w:val="00415AE5"/>
    <w:rsid w:val="00415B71"/>
    <w:rsid w:val="00415BCD"/>
    <w:rsid w:val="00415CFF"/>
    <w:rsid w:val="0041656B"/>
    <w:rsid w:val="0041670B"/>
    <w:rsid w:val="00416E31"/>
    <w:rsid w:val="00416F69"/>
    <w:rsid w:val="00416FA4"/>
    <w:rsid w:val="00416FCA"/>
    <w:rsid w:val="00417054"/>
    <w:rsid w:val="00417367"/>
    <w:rsid w:val="00417503"/>
    <w:rsid w:val="004202C3"/>
    <w:rsid w:val="004203BF"/>
    <w:rsid w:val="004204F4"/>
    <w:rsid w:val="00420514"/>
    <w:rsid w:val="00420555"/>
    <w:rsid w:val="004209AF"/>
    <w:rsid w:val="00420D51"/>
    <w:rsid w:val="00420F6C"/>
    <w:rsid w:val="004214A7"/>
    <w:rsid w:val="00421604"/>
    <w:rsid w:val="004216BE"/>
    <w:rsid w:val="00421893"/>
    <w:rsid w:val="004225D6"/>
    <w:rsid w:val="00422857"/>
    <w:rsid w:val="0042293F"/>
    <w:rsid w:val="00422C9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1E2"/>
    <w:rsid w:val="00426247"/>
    <w:rsid w:val="00426803"/>
    <w:rsid w:val="00426A5D"/>
    <w:rsid w:val="004270AA"/>
    <w:rsid w:val="004274C2"/>
    <w:rsid w:val="00427651"/>
    <w:rsid w:val="00427C63"/>
    <w:rsid w:val="00430AA7"/>
    <w:rsid w:val="00431C03"/>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60"/>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395"/>
    <w:rsid w:val="00441681"/>
    <w:rsid w:val="004418A5"/>
    <w:rsid w:val="00441D54"/>
    <w:rsid w:val="00442373"/>
    <w:rsid w:val="0044263D"/>
    <w:rsid w:val="00442D0C"/>
    <w:rsid w:val="00442FE0"/>
    <w:rsid w:val="00443074"/>
    <w:rsid w:val="0044324B"/>
    <w:rsid w:val="00443425"/>
    <w:rsid w:val="004435AC"/>
    <w:rsid w:val="00443B7C"/>
    <w:rsid w:val="00443EC6"/>
    <w:rsid w:val="00443F2F"/>
    <w:rsid w:val="004441D5"/>
    <w:rsid w:val="00444B3E"/>
    <w:rsid w:val="00444CB0"/>
    <w:rsid w:val="00445080"/>
    <w:rsid w:val="004452F2"/>
    <w:rsid w:val="00445504"/>
    <w:rsid w:val="00445625"/>
    <w:rsid w:val="00445843"/>
    <w:rsid w:val="00445CA7"/>
    <w:rsid w:val="00446037"/>
    <w:rsid w:val="004461DE"/>
    <w:rsid w:val="0044640C"/>
    <w:rsid w:val="0044653C"/>
    <w:rsid w:val="0044659E"/>
    <w:rsid w:val="0044677D"/>
    <w:rsid w:val="00446872"/>
    <w:rsid w:val="00446AB2"/>
    <w:rsid w:val="00446E81"/>
    <w:rsid w:val="004470B8"/>
    <w:rsid w:val="004473DE"/>
    <w:rsid w:val="0044745D"/>
    <w:rsid w:val="004503A4"/>
    <w:rsid w:val="00450723"/>
    <w:rsid w:val="00450A7D"/>
    <w:rsid w:val="00450BF8"/>
    <w:rsid w:val="00450FA1"/>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458"/>
    <w:rsid w:val="004564A4"/>
    <w:rsid w:val="0045663D"/>
    <w:rsid w:val="004568F3"/>
    <w:rsid w:val="0045697A"/>
    <w:rsid w:val="00456E8C"/>
    <w:rsid w:val="004574D8"/>
    <w:rsid w:val="00457510"/>
    <w:rsid w:val="0045765D"/>
    <w:rsid w:val="00457AEA"/>
    <w:rsid w:val="00457C12"/>
    <w:rsid w:val="00457D0B"/>
    <w:rsid w:val="00457DD1"/>
    <w:rsid w:val="00460054"/>
    <w:rsid w:val="004605B7"/>
    <w:rsid w:val="004605F7"/>
    <w:rsid w:val="00460814"/>
    <w:rsid w:val="00460AD1"/>
    <w:rsid w:val="00460B95"/>
    <w:rsid w:val="00460CD9"/>
    <w:rsid w:val="004615AF"/>
    <w:rsid w:val="004616AA"/>
    <w:rsid w:val="00461F67"/>
    <w:rsid w:val="00462180"/>
    <w:rsid w:val="00462298"/>
    <w:rsid w:val="004623D9"/>
    <w:rsid w:val="00462C23"/>
    <w:rsid w:val="00463328"/>
    <w:rsid w:val="004637E3"/>
    <w:rsid w:val="00463E81"/>
    <w:rsid w:val="0046412E"/>
    <w:rsid w:val="0046459A"/>
    <w:rsid w:val="00464727"/>
    <w:rsid w:val="00464D7D"/>
    <w:rsid w:val="00465181"/>
    <w:rsid w:val="004653E0"/>
    <w:rsid w:val="0046554E"/>
    <w:rsid w:val="00465783"/>
    <w:rsid w:val="004657F8"/>
    <w:rsid w:val="004659E7"/>
    <w:rsid w:val="00465EA1"/>
    <w:rsid w:val="00465F65"/>
    <w:rsid w:val="004661E9"/>
    <w:rsid w:val="00466508"/>
    <w:rsid w:val="0046723D"/>
    <w:rsid w:val="004674F6"/>
    <w:rsid w:val="0046770E"/>
    <w:rsid w:val="0047010F"/>
    <w:rsid w:val="0047019D"/>
    <w:rsid w:val="004707DA"/>
    <w:rsid w:val="004707FD"/>
    <w:rsid w:val="00470E17"/>
    <w:rsid w:val="00471005"/>
    <w:rsid w:val="0047107A"/>
    <w:rsid w:val="004713E4"/>
    <w:rsid w:val="004715A8"/>
    <w:rsid w:val="00471634"/>
    <w:rsid w:val="004717B8"/>
    <w:rsid w:val="00471A1C"/>
    <w:rsid w:val="00471C05"/>
    <w:rsid w:val="00471D20"/>
    <w:rsid w:val="00471E5F"/>
    <w:rsid w:val="00471F9B"/>
    <w:rsid w:val="004728F8"/>
    <w:rsid w:val="00473A38"/>
    <w:rsid w:val="00473B0A"/>
    <w:rsid w:val="00473D7D"/>
    <w:rsid w:val="00473EDF"/>
    <w:rsid w:val="00474047"/>
    <w:rsid w:val="004740F0"/>
    <w:rsid w:val="004744BD"/>
    <w:rsid w:val="00474DF9"/>
    <w:rsid w:val="00474E45"/>
    <w:rsid w:val="00474FD4"/>
    <w:rsid w:val="004751FE"/>
    <w:rsid w:val="0047596C"/>
    <w:rsid w:val="00475ADA"/>
    <w:rsid w:val="00475BE0"/>
    <w:rsid w:val="00476026"/>
    <w:rsid w:val="00476044"/>
    <w:rsid w:val="00476563"/>
    <w:rsid w:val="0047682E"/>
    <w:rsid w:val="00476D8C"/>
    <w:rsid w:val="004773A5"/>
    <w:rsid w:val="004774CD"/>
    <w:rsid w:val="0047792D"/>
    <w:rsid w:val="00477BF7"/>
    <w:rsid w:val="0048048C"/>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3EFE"/>
    <w:rsid w:val="00484155"/>
    <w:rsid w:val="00484487"/>
    <w:rsid w:val="0048470E"/>
    <w:rsid w:val="004849B5"/>
    <w:rsid w:val="00484D1B"/>
    <w:rsid w:val="00485081"/>
    <w:rsid w:val="00485187"/>
    <w:rsid w:val="00485590"/>
    <w:rsid w:val="004855F3"/>
    <w:rsid w:val="004856E2"/>
    <w:rsid w:val="00485BF7"/>
    <w:rsid w:val="00485E7A"/>
    <w:rsid w:val="00485FF0"/>
    <w:rsid w:val="00486177"/>
    <w:rsid w:val="00486AFA"/>
    <w:rsid w:val="00487570"/>
    <w:rsid w:val="00487726"/>
    <w:rsid w:val="00487C91"/>
    <w:rsid w:val="00487D34"/>
    <w:rsid w:val="00487DD3"/>
    <w:rsid w:val="004901A2"/>
    <w:rsid w:val="00490AC7"/>
    <w:rsid w:val="00490B41"/>
    <w:rsid w:val="00490CF5"/>
    <w:rsid w:val="00490F3F"/>
    <w:rsid w:val="0049168C"/>
    <w:rsid w:val="00491DB0"/>
    <w:rsid w:val="0049203A"/>
    <w:rsid w:val="0049219E"/>
    <w:rsid w:val="0049223E"/>
    <w:rsid w:val="004925B4"/>
    <w:rsid w:val="004925DB"/>
    <w:rsid w:val="004927C8"/>
    <w:rsid w:val="00492B00"/>
    <w:rsid w:val="00492DBA"/>
    <w:rsid w:val="00493095"/>
    <w:rsid w:val="00493546"/>
    <w:rsid w:val="004935F1"/>
    <w:rsid w:val="004935F9"/>
    <w:rsid w:val="0049399F"/>
    <w:rsid w:val="00493C73"/>
    <w:rsid w:val="004948F1"/>
    <w:rsid w:val="00494B35"/>
    <w:rsid w:val="00494D40"/>
    <w:rsid w:val="00494DA0"/>
    <w:rsid w:val="004953A0"/>
    <w:rsid w:val="0049542E"/>
    <w:rsid w:val="004959D5"/>
    <w:rsid w:val="0049639A"/>
    <w:rsid w:val="004963EE"/>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949"/>
    <w:rsid w:val="004A3B17"/>
    <w:rsid w:val="004A426B"/>
    <w:rsid w:val="004A42B3"/>
    <w:rsid w:val="004A4362"/>
    <w:rsid w:val="004A4750"/>
    <w:rsid w:val="004A4A23"/>
    <w:rsid w:val="004A5638"/>
    <w:rsid w:val="004A5F62"/>
    <w:rsid w:val="004A61E6"/>
    <w:rsid w:val="004A6488"/>
    <w:rsid w:val="004A65EF"/>
    <w:rsid w:val="004A68D9"/>
    <w:rsid w:val="004A6A59"/>
    <w:rsid w:val="004A6E64"/>
    <w:rsid w:val="004A6F19"/>
    <w:rsid w:val="004A6F62"/>
    <w:rsid w:val="004A709B"/>
    <w:rsid w:val="004A73BF"/>
    <w:rsid w:val="004A7648"/>
    <w:rsid w:val="004A7658"/>
    <w:rsid w:val="004A7BF2"/>
    <w:rsid w:val="004A7C59"/>
    <w:rsid w:val="004B0042"/>
    <w:rsid w:val="004B0639"/>
    <w:rsid w:val="004B0747"/>
    <w:rsid w:val="004B088A"/>
    <w:rsid w:val="004B1243"/>
    <w:rsid w:val="004B145A"/>
    <w:rsid w:val="004B1777"/>
    <w:rsid w:val="004B1935"/>
    <w:rsid w:val="004B2038"/>
    <w:rsid w:val="004B2D50"/>
    <w:rsid w:val="004B3539"/>
    <w:rsid w:val="004B4DDA"/>
    <w:rsid w:val="004B4E81"/>
    <w:rsid w:val="004B4FC6"/>
    <w:rsid w:val="004B5653"/>
    <w:rsid w:val="004B578A"/>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3F"/>
    <w:rsid w:val="004C325A"/>
    <w:rsid w:val="004C33BE"/>
    <w:rsid w:val="004C33C1"/>
    <w:rsid w:val="004C3596"/>
    <w:rsid w:val="004C376F"/>
    <w:rsid w:val="004C3780"/>
    <w:rsid w:val="004C3B11"/>
    <w:rsid w:val="004C3CF0"/>
    <w:rsid w:val="004C3D09"/>
    <w:rsid w:val="004C42DD"/>
    <w:rsid w:val="004C4D71"/>
    <w:rsid w:val="004C4DDC"/>
    <w:rsid w:val="004C4E89"/>
    <w:rsid w:val="004C4F20"/>
    <w:rsid w:val="004C51C2"/>
    <w:rsid w:val="004C5867"/>
    <w:rsid w:val="004C5A2E"/>
    <w:rsid w:val="004C6885"/>
    <w:rsid w:val="004C6F0F"/>
    <w:rsid w:val="004C74B6"/>
    <w:rsid w:val="004C7BE5"/>
    <w:rsid w:val="004C7DF1"/>
    <w:rsid w:val="004D09BD"/>
    <w:rsid w:val="004D0BEA"/>
    <w:rsid w:val="004D0D1C"/>
    <w:rsid w:val="004D0ED1"/>
    <w:rsid w:val="004D0ED2"/>
    <w:rsid w:val="004D15E8"/>
    <w:rsid w:val="004D1741"/>
    <w:rsid w:val="004D1B3A"/>
    <w:rsid w:val="004D1B7F"/>
    <w:rsid w:val="004D1DB2"/>
    <w:rsid w:val="004D1F69"/>
    <w:rsid w:val="004D23D5"/>
    <w:rsid w:val="004D26B0"/>
    <w:rsid w:val="004D26C4"/>
    <w:rsid w:val="004D2711"/>
    <w:rsid w:val="004D2B20"/>
    <w:rsid w:val="004D2F3D"/>
    <w:rsid w:val="004D315D"/>
    <w:rsid w:val="004D3303"/>
    <w:rsid w:val="004D36FC"/>
    <w:rsid w:val="004D3723"/>
    <w:rsid w:val="004D3B1C"/>
    <w:rsid w:val="004D3E57"/>
    <w:rsid w:val="004D4814"/>
    <w:rsid w:val="004D4840"/>
    <w:rsid w:val="004D4A7B"/>
    <w:rsid w:val="004D4CFE"/>
    <w:rsid w:val="004D4D95"/>
    <w:rsid w:val="004D518E"/>
    <w:rsid w:val="004D51D3"/>
    <w:rsid w:val="004D51F6"/>
    <w:rsid w:val="004D5318"/>
    <w:rsid w:val="004D564E"/>
    <w:rsid w:val="004D5CDD"/>
    <w:rsid w:val="004D647F"/>
    <w:rsid w:val="004D6627"/>
    <w:rsid w:val="004D7551"/>
    <w:rsid w:val="004D776C"/>
    <w:rsid w:val="004D7801"/>
    <w:rsid w:val="004D7D6F"/>
    <w:rsid w:val="004D7ECF"/>
    <w:rsid w:val="004E005C"/>
    <w:rsid w:val="004E07BE"/>
    <w:rsid w:val="004E0E68"/>
    <w:rsid w:val="004E1075"/>
    <w:rsid w:val="004E16BC"/>
    <w:rsid w:val="004E187F"/>
    <w:rsid w:val="004E193F"/>
    <w:rsid w:val="004E1A95"/>
    <w:rsid w:val="004E1CFF"/>
    <w:rsid w:val="004E253D"/>
    <w:rsid w:val="004E25D5"/>
    <w:rsid w:val="004E29DD"/>
    <w:rsid w:val="004E3791"/>
    <w:rsid w:val="004E3923"/>
    <w:rsid w:val="004E3A12"/>
    <w:rsid w:val="004E3F83"/>
    <w:rsid w:val="004E4007"/>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05E4"/>
    <w:rsid w:val="004F1106"/>
    <w:rsid w:val="004F127A"/>
    <w:rsid w:val="004F14E9"/>
    <w:rsid w:val="004F182F"/>
    <w:rsid w:val="004F2028"/>
    <w:rsid w:val="004F216A"/>
    <w:rsid w:val="004F23A9"/>
    <w:rsid w:val="004F4999"/>
    <w:rsid w:val="004F4FA4"/>
    <w:rsid w:val="004F5083"/>
    <w:rsid w:val="004F5507"/>
    <w:rsid w:val="004F57ED"/>
    <w:rsid w:val="004F5993"/>
    <w:rsid w:val="004F5AEF"/>
    <w:rsid w:val="004F5CEE"/>
    <w:rsid w:val="004F6436"/>
    <w:rsid w:val="004F6C27"/>
    <w:rsid w:val="004F71F8"/>
    <w:rsid w:val="004F7FD0"/>
    <w:rsid w:val="0050000B"/>
    <w:rsid w:val="0050052E"/>
    <w:rsid w:val="00500788"/>
    <w:rsid w:val="005007D8"/>
    <w:rsid w:val="00500A94"/>
    <w:rsid w:val="00500B03"/>
    <w:rsid w:val="00500F82"/>
    <w:rsid w:val="00501577"/>
    <w:rsid w:val="00501673"/>
    <w:rsid w:val="00501FE6"/>
    <w:rsid w:val="005020C1"/>
    <w:rsid w:val="00502381"/>
    <w:rsid w:val="005023FD"/>
    <w:rsid w:val="00502D2E"/>
    <w:rsid w:val="00502E15"/>
    <w:rsid w:val="00503716"/>
    <w:rsid w:val="00503D16"/>
    <w:rsid w:val="00504886"/>
    <w:rsid w:val="00504C86"/>
    <w:rsid w:val="0050567D"/>
    <w:rsid w:val="00505761"/>
    <w:rsid w:val="005059CA"/>
    <w:rsid w:val="00505DD1"/>
    <w:rsid w:val="00506085"/>
    <w:rsid w:val="005068FD"/>
    <w:rsid w:val="00507243"/>
    <w:rsid w:val="00507638"/>
    <w:rsid w:val="005076AE"/>
    <w:rsid w:val="00507872"/>
    <w:rsid w:val="00507BA8"/>
    <w:rsid w:val="00510061"/>
    <w:rsid w:val="0051010A"/>
    <w:rsid w:val="0051037E"/>
    <w:rsid w:val="0051085E"/>
    <w:rsid w:val="005108A9"/>
    <w:rsid w:val="00510904"/>
    <w:rsid w:val="005118C2"/>
    <w:rsid w:val="00511AE4"/>
    <w:rsid w:val="005120AB"/>
    <w:rsid w:val="005123C8"/>
    <w:rsid w:val="005128B7"/>
    <w:rsid w:val="00512E7F"/>
    <w:rsid w:val="0051357F"/>
    <w:rsid w:val="00514430"/>
    <w:rsid w:val="00514637"/>
    <w:rsid w:val="00514FE8"/>
    <w:rsid w:val="005150C4"/>
    <w:rsid w:val="00515469"/>
    <w:rsid w:val="00515510"/>
    <w:rsid w:val="00515709"/>
    <w:rsid w:val="0051597A"/>
    <w:rsid w:val="00515D6D"/>
    <w:rsid w:val="0051644E"/>
    <w:rsid w:val="0051648E"/>
    <w:rsid w:val="0051678F"/>
    <w:rsid w:val="00516B29"/>
    <w:rsid w:val="00516C69"/>
    <w:rsid w:val="00516D72"/>
    <w:rsid w:val="00516DFE"/>
    <w:rsid w:val="00516F9A"/>
    <w:rsid w:val="00517242"/>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7D1"/>
    <w:rsid w:val="005239D8"/>
    <w:rsid w:val="00523B6D"/>
    <w:rsid w:val="00523C63"/>
    <w:rsid w:val="00523CCC"/>
    <w:rsid w:val="00524027"/>
    <w:rsid w:val="0052417B"/>
    <w:rsid w:val="005241BB"/>
    <w:rsid w:val="00524254"/>
    <w:rsid w:val="0052446D"/>
    <w:rsid w:val="0052448B"/>
    <w:rsid w:val="0052460C"/>
    <w:rsid w:val="0052480D"/>
    <w:rsid w:val="00524891"/>
    <w:rsid w:val="00524A8F"/>
    <w:rsid w:val="00524FCC"/>
    <w:rsid w:val="005253B5"/>
    <w:rsid w:val="005253E3"/>
    <w:rsid w:val="005253F0"/>
    <w:rsid w:val="00525429"/>
    <w:rsid w:val="00525695"/>
    <w:rsid w:val="005258F9"/>
    <w:rsid w:val="00525923"/>
    <w:rsid w:val="00525BD3"/>
    <w:rsid w:val="00525F72"/>
    <w:rsid w:val="005262CF"/>
    <w:rsid w:val="0052647A"/>
    <w:rsid w:val="0052677D"/>
    <w:rsid w:val="005267DC"/>
    <w:rsid w:val="0052695F"/>
    <w:rsid w:val="00527175"/>
    <w:rsid w:val="00527424"/>
    <w:rsid w:val="00527529"/>
    <w:rsid w:val="0052755F"/>
    <w:rsid w:val="0052758C"/>
    <w:rsid w:val="0052780D"/>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4D29"/>
    <w:rsid w:val="00535509"/>
    <w:rsid w:val="00535536"/>
    <w:rsid w:val="005356C6"/>
    <w:rsid w:val="00535D07"/>
    <w:rsid w:val="00535E92"/>
    <w:rsid w:val="00535F1D"/>
    <w:rsid w:val="00536110"/>
    <w:rsid w:val="00536713"/>
    <w:rsid w:val="0053681A"/>
    <w:rsid w:val="00536C8B"/>
    <w:rsid w:val="005374DF"/>
    <w:rsid w:val="005377DD"/>
    <w:rsid w:val="0053783B"/>
    <w:rsid w:val="00537840"/>
    <w:rsid w:val="005379AB"/>
    <w:rsid w:val="00537B49"/>
    <w:rsid w:val="00537D5F"/>
    <w:rsid w:val="00537D94"/>
    <w:rsid w:val="0054039C"/>
    <w:rsid w:val="00540634"/>
    <w:rsid w:val="00540B4F"/>
    <w:rsid w:val="0054108F"/>
    <w:rsid w:val="00541163"/>
    <w:rsid w:val="005411E4"/>
    <w:rsid w:val="005419F4"/>
    <w:rsid w:val="00542623"/>
    <w:rsid w:val="00542C78"/>
    <w:rsid w:val="005433B7"/>
    <w:rsid w:val="00543427"/>
    <w:rsid w:val="005438AB"/>
    <w:rsid w:val="00543962"/>
    <w:rsid w:val="00543A9E"/>
    <w:rsid w:val="00543B64"/>
    <w:rsid w:val="00543E95"/>
    <w:rsid w:val="00544712"/>
    <w:rsid w:val="0054479D"/>
    <w:rsid w:val="005448F9"/>
    <w:rsid w:val="005457F4"/>
    <w:rsid w:val="00545842"/>
    <w:rsid w:val="00545B99"/>
    <w:rsid w:val="00545C17"/>
    <w:rsid w:val="00545DCE"/>
    <w:rsid w:val="0054608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2F8B"/>
    <w:rsid w:val="005537BB"/>
    <w:rsid w:val="00554426"/>
    <w:rsid w:val="00554570"/>
    <w:rsid w:val="0055468B"/>
    <w:rsid w:val="00554A98"/>
    <w:rsid w:val="00554E87"/>
    <w:rsid w:val="005555A5"/>
    <w:rsid w:val="00555F51"/>
    <w:rsid w:val="00556373"/>
    <w:rsid w:val="00556951"/>
    <w:rsid w:val="00556B9E"/>
    <w:rsid w:val="00556E8B"/>
    <w:rsid w:val="00557265"/>
    <w:rsid w:val="005577A7"/>
    <w:rsid w:val="00557EEC"/>
    <w:rsid w:val="00560782"/>
    <w:rsid w:val="00560AF5"/>
    <w:rsid w:val="00560C51"/>
    <w:rsid w:val="00560CC0"/>
    <w:rsid w:val="00561227"/>
    <w:rsid w:val="0056125F"/>
    <w:rsid w:val="0056186E"/>
    <w:rsid w:val="005618C4"/>
    <w:rsid w:val="00561AA5"/>
    <w:rsid w:val="00561AC8"/>
    <w:rsid w:val="00561B05"/>
    <w:rsid w:val="0056235B"/>
    <w:rsid w:val="00562561"/>
    <w:rsid w:val="00562AC3"/>
    <w:rsid w:val="00563FB1"/>
    <w:rsid w:val="005647F9"/>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228D"/>
    <w:rsid w:val="00573111"/>
    <w:rsid w:val="0057336E"/>
    <w:rsid w:val="0057383D"/>
    <w:rsid w:val="0057384D"/>
    <w:rsid w:val="0057418A"/>
    <w:rsid w:val="0057436F"/>
    <w:rsid w:val="00574625"/>
    <w:rsid w:val="005746A7"/>
    <w:rsid w:val="005746B2"/>
    <w:rsid w:val="00574700"/>
    <w:rsid w:val="00574781"/>
    <w:rsid w:val="005747FE"/>
    <w:rsid w:val="005749DF"/>
    <w:rsid w:val="00574A87"/>
    <w:rsid w:val="00574AC8"/>
    <w:rsid w:val="00574BBA"/>
    <w:rsid w:val="00575186"/>
    <w:rsid w:val="00575954"/>
    <w:rsid w:val="005761A4"/>
    <w:rsid w:val="00576249"/>
    <w:rsid w:val="00576A3C"/>
    <w:rsid w:val="00576B00"/>
    <w:rsid w:val="00577185"/>
    <w:rsid w:val="005771EC"/>
    <w:rsid w:val="005800D9"/>
    <w:rsid w:val="005800E0"/>
    <w:rsid w:val="005805AE"/>
    <w:rsid w:val="005807DB"/>
    <w:rsid w:val="00580AEF"/>
    <w:rsid w:val="0058115E"/>
    <w:rsid w:val="005811F1"/>
    <w:rsid w:val="00581350"/>
    <w:rsid w:val="005813BF"/>
    <w:rsid w:val="005819EC"/>
    <w:rsid w:val="00581FDA"/>
    <w:rsid w:val="005826D0"/>
    <w:rsid w:val="005829AF"/>
    <w:rsid w:val="00582AD5"/>
    <w:rsid w:val="00582E20"/>
    <w:rsid w:val="00583261"/>
    <w:rsid w:val="005835AD"/>
    <w:rsid w:val="00583941"/>
    <w:rsid w:val="00583DF0"/>
    <w:rsid w:val="005842D3"/>
    <w:rsid w:val="0058477F"/>
    <w:rsid w:val="0058488B"/>
    <w:rsid w:val="00584A35"/>
    <w:rsid w:val="0058505F"/>
    <w:rsid w:val="00585899"/>
    <w:rsid w:val="0058591E"/>
    <w:rsid w:val="00585FA4"/>
    <w:rsid w:val="0058622B"/>
    <w:rsid w:val="00586244"/>
    <w:rsid w:val="0058654B"/>
    <w:rsid w:val="00586805"/>
    <w:rsid w:val="00586B38"/>
    <w:rsid w:val="00586DCF"/>
    <w:rsid w:val="00586EBE"/>
    <w:rsid w:val="0058701E"/>
    <w:rsid w:val="0058713D"/>
    <w:rsid w:val="0058741E"/>
    <w:rsid w:val="00587956"/>
    <w:rsid w:val="00587A6A"/>
    <w:rsid w:val="00587E62"/>
    <w:rsid w:val="00587F55"/>
    <w:rsid w:val="00590066"/>
    <w:rsid w:val="00590372"/>
    <w:rsid w:val="005903B8"/>
    <w:rsid w:val="00590762"/>
    <w:rsid w:val="00590D90"/>
    <w:rsid w:val="00590DAA"/>
    <w:rsid w:val="00591622"/>
    <w:rsid w:val="00591B06"/>
    <w:rsid w:val="005920AB"/>
    <w:rsid w:val="005925E6"/>
    <w:rsid w:val="005926F8"/>
    <w:rsid w:val="0059286E"/>
    <w:rsid w:val="0059289C"/>
    <w:rsid w:val="00592EC3"/>
    <w:rsid w:val="00593158"/>
    <w:rsid w:val="0059383A"/>
    <w:rsid w:val="00593AD4"/>
    <w:rsid w:val="00593CC3"/>
    <w:rsid w:val="00593DE3"/>
    <w:rsid w:val="00593E0F"/>
    <w:rsid w:val="00594235"/>
    <w:rsid w:val="005949A0"/>
    <w:rsid w:val="00594EE1"/>
    <w:rsid w:val="00595091"/>
    <w:rsid w:val="00595374"/>
    <w:rsid w:val="00595558"/>
    <w:rsid w:val="0059585E"/>
    <w:rsid w:val="005959FB"/>
    <w:rsid w:val="005960D0"/>
    <w:rsid w:val="005967C1"/>
    <w:rsid w:val="00596C57"/>
    <w:rsid w:val="00596DFB"/>
    <w:rsid w:val="0059711F"/>
    <w:rsid w:val="00597693"/>
    <w:rsid w:val="0059772A"/>
    <w:rsid w:val="00597A17"/>
    <w:rsid w:val="00597AE6"/>
    <w:rsid w:val="00597AFB"/>
    <w:rsid w:val="00597BC7"/>
    <w:rsid w:val="005A008E"/>
    <w:rsid w:val="005A017E"/>
    <w:rsid w:val="005A019E"/>
    <w:rsid w:val="005A0410"/>
    <w:rsid w:val="005A0864"/>
    <w:rsid w:val="005A0A01"/>
    <w:rsid w:val="005A0B03"/>
    <w:rsid w:val="005A0B53"/>
    <w:rsid w:val="005A0D9B"/>
    <w:rsid w:val="005A113D"/>
    <w:rsid w:val="005A1301"/>
    <w:rsid w:val="005A1346"/>
    <w:rsid w:val="005A14DD"/>
    <w:rsid w:val="005A150B"/>
    <w:rsid w:val="005A1BD2"/>
    <w:rsid w:val="005A1DF0"/>
    <w:rsid w:val="005A22BC"/>
    <w:rsid w:val="005A260E"/>
    <w:rsid w:val="005A2894"/>
    <w:rsid w:val="005A2D17"/>
    <w:rsid w:val="005A33C9"/>
    <w:rsid w:val="005A372C"/>
    <w:rsid w:val="005A3741"/>
    <w:rsid w:val="005A3808"/>
    <w:rsid w:val="005A3994"/>
    <w:rsid w:val="005A39F3"/>
    <w:rsid w:val="005A3AAF"/>
    <w:rsid w:val="005A3BA2"/>
    <w:rsid w:val="005A3D7C"/>
    <w:rsid w:val="005A3EE8"/>
    <w:rsid w:val="005A3F53"/>
    <w:rsid w:val="005A405E"/>
    <w:rsid w:val="005A41F3"/>
    <w:rsid w:val="005A4B96"/>
    <w:rsid w:val="005A543C"/>
    <w:rsid w:val="005A550F"/>
    <w:rsid w:val="005A598E"/>
    <w:rsid w:val="005A5A67"/>
    <w:rsid w:val="005A5A9B"/>
    <w:rsid w:val="005A5D22"/>
    <w:rsid w:val="005A6146"/>
    <w:rsid w:val="005A65CF"/>
    <w:rsid w:val="005A6865"/>
    <w:rsid w:val="005A68A7"/>
    <w:rsid w:val="005A713B"/>
    <w:rsid w:val="005A721E"/>
    <w:rsid w:val="005A7301"/>
    <w:rsid w:val="005A75E1"/>
    <w:rsid w:val="005A7690"/>
    <w:rsid w:val="005A7C1E"/>
    <w:rsid w:val="005A7CA6"/>
    <w:rsid w:val="005B023B"/>
    <w:rsid w:val="005B073D"/>
    <w:rsid w:val="005B0B3A"/>
    <w:rsid w:val="005B0DA5"/>
    <w:rsid w:val="005B1505"/>
    <w:rsid w:val="005B1987"/>
    <w:rsid w:val="005B2205"/>
    <w:rsid w:val="005B314D"/>
    <w:rsid w:val="005B3202"/>
    <w:rsid w:val="005B3477"/>
    <w:rsid w:val="005B3622"/>
    <w:rsid w:val="005B3826"/>
    <w:rsid w:val="005B3A82"/>
    <w:rsid w:val="005B3C6C"/>
    <w:rsid w:val="005B3E28"/>
    <w:rsid w:val="005B5091"/>
    <w:rsid w:val="005B569E"/>
    <w:rsid w:val="005B6100"/>
    <w:rsid w:val="005B6769"/>
    <w:rsid w:val="005B694A"/>
    <w:rsid w:val="005B6B9D"/>
    <w:rsid w:val="005B6D0F"/>
    <w:rsid w:val="005B7A69"/>
    <w:rsid w:val="005B7A98"/>
    <w:rsid w:val="005C035D"/>
    <w:rsid w:val="005C054F"/>
    <w:rsid w:val="005C0C05"/>
    <w:rsid w:val="005C0C46"/>
    <w:rsid w:val="005C1354"/>
    <w:rsid w:val="005C1747"/>
    <w:rsid w:val="005C19AD"/>
    <w:rsid w:val="005C1BD0"/>
    <w:rsid w:val="005C1C0F"/>
    <w:rsid w:val="005C20A6"/>
    <w:rsid w:val="005C21B6"/>
    <w:rsid w:val="005C2351"/>
    <w:rsid w:val="005C2A24"/>
    <w:rsid w:val="005C2A40"/>
    <w:rsid w:val="005C336E"/>
    <w:rsid w:val="005C3436"/>
    <w:rsid w:val="005C416B"/>
    <w:rsid w:val="005C45CC"/>
    <w:rsid w:val="005C46FA"/>
    <w:rsid w:val="005C4850"/>
    <w:rsid w:val="005C4C27"/>
    <w:rsid w:val="005C4C60"/>
    <w:rsid w:val="005C55C4"/>
    <w:rsid w:val="005C5A6C"/>
    <w:rsid w:val="005C5C2B"/>
    <w:rsid w:val="005C66E0"/>
    <w:rsid w:val="005C7097"/>
    <w:rsid w:val="005C71DA"/>
    <w:rsid w:val="005C78AB"/>
    <w:rsid w:val="005C79CE"/>
    <w:rsid w:val="005C79EC"/>
    <w:rsid w:val="005C7A91"/>
    <w:rsid w:val="005C7AB7"/>
    <w:rsid w:val="005C7FA3"/>
    <w:rsid w:val="005D0286"/>
    <w:rsid w:val="005D04CA"/>
    <w:rsid w:val="005D0651"/>
    <w:rsid w:val="005D0AEC"/>
    <w:rsid w:val="005D0CFD"/>
    <w:rsid w:val="005D0F0D"/>
    <w:rsid w:val="005D1238"/>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58B"/>
    <w:rsid w:val="005D68EB"/>
    <w:rsid w:val="005D6E4C"/>
    <w:rsid w:val="005D6F97"/>
    <w:rsid w:val="005D6FEB"/>
    <w:rsid w:val="005D7041"/>
    <w:rsid w:val="005D72C7"/>
    <w:rsid w:val="005D79E1"/>
    <w:rsid w:val="005D7B96"/>
    <w:rsid w:val="005E0090"/>
    <w:rsid w:val="005E04F8"/>
    <w:rsid w:val="005E06D8"/>
    <w:rsid w:val="005E133C"/>
    <w:rsid w:val="005E1348"/>
    <w:rsid w:val="005E1509"/>
    <w:rsid w:val="005E1523"/>
    <w:rsid w:val="005E205B"/>
    <w:rsid w:val="005E24A7"/>
    <w:rsid w:val="005E2A50"/>
    <w:rsid w:val="005E3939"/>
    <w:rsid w:val="005E39D6"/>
    <w:rsid w:val="005E3A65"/>
    <w:rsid w:val="005E3DC6"/>
    <w:rsid w:val="005E3E1C"/>
    <w:rsid w:val="005E3F86"/>
    <w:rsid w:val="005E440C"/>
    <w:rsid w:val="005E4F58"/>
    <w:rsid w:val="005E5264"/>
    <w:rsid w:val="005E5312"/>
    <w:rsid w:val="005E581D"/>
    <w:rsid w:val="005E5C7E"/>
    <w:rsid w:val="005E608C"/>
    <w:rsid w:val="005E6247"/>
    <w:rsid w:val="005E654B"/>
    <w:rsid w:val="005E737F"/>
    <w:rsid w:val="005E765A"/>
    <w:rsid w:val="005E780A"/>
    <w:rsid w:val="005E7A5C"/>
    <w:rsid w:val="005E7F00"/>
    <w:rsid w:val="005F05CD"/>
    <w:rsid w:val="005F0C87"/>
    <w:rsid w:val="005F0FEF"/>
    <w:rsid w:val="005F1430"/>
    <w:rsid w:val="005F14AF"/>
    <w:rsid w:val="005F182C"/>
    <w:rsid w:val="005F19FB"/>
    <w:rsid w:val="005F1B7A"/>
    <w:rsid w:val="005F1C47"/>
    <w:rsid w:val="005F1D7A"/>
    <w:rsid w:val="005F214A"/>
    <w:rsid w:val="005F2600"/>
    <w:rsid w:val="005F2634"/>
    <w:rsid w:val="005F289B"/>
    <w:rsid w:val="005F2A1F"/>
    <w:rsid w:val="005F2D0C"/>
    <w:rsid w:val="005F2DD7"/>
    <w:rsid w:val="005F2E2C"/>
    <w:rsid w:val="005F3049"/>
    <w:rsid w:val="005F4029"/>
    <w:rsid w:val="005F4B87"/>
    <w:rsid w:val="005F4C1B"/>
    <w:rsid w:val="005F4C3B"/>
    <w:rsid w:val="005F4EBD"/>
    <w:rsid w:val="005F503A"/>
    <w:rsid w:val="005F50B8"/>
    <w:rsid w:val="005F56EE"/>
    <w:rsid w:val="005F5B70"/>
    <w:rsid w:val="005F5E8B"/>
    <w:rsid w:val="005F63F1"/>
    <w:rsid w:val="005F651F"/>
    <w:rsid w:val="005F6B33"/>
    <w:rsid w:val="005F701A"/>
    <w:rsid w:val="005F79DE"/>
    <w:rsid w:val="006003D2"/>
    <w:rsid w:val="00600400"/>
    <w:rsid w:val="00601C2B"/>
    <w:rsid w:val="00602AE5"/>
    <w:rsid w:val="00602FB6"/>
    <w:rsid w:val="00602FD1"/>
    <w:rsid w:val="0060319E"/>
    <w:rsid w:val="00603DB6"/>
    <w:rsid w:val="00603DCB"/>
    <w:rsid w:val="0060457E"/>
    <w:rsid w:val="006047BD"/>
    <w:rsid w:val="00604BB4"/>
    <w:rsid w:val="006055B1"/>
    <w:rsid w:val="006056C6"/>
    <w:rsid w:val="00605B03"/>
    <w:rsid w:val="00605EDF"/>
    <w:rsid w:val="00605F8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0C99"/>
    <w:rsid w:val="006110DF"/>
    <w:rsid w:val="006113D5"/>
    <w:rsid w:val="0061190F"/>
    <w:rsid w:val="0061195A"/>
    <w:rsid w:val="00611A4E"/>
    <w:rsid w:val="00611D8B"/>
    <w:rsid w:val="006120C6"/>
    <w:rsid w:val="006120CB"/>
    <w:rsid w:val="00612107"/>
    <w:rsid w:val="006121E2"/>
    <w:rsid w:val="00612597"/>
    <w:rsid w:val="006125A4"/>
    <w:rsid w:val="006125FB"/>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423"/>
    <w:rsid w:val="00617632"/>
    <w:rsid w:val="006177C9"/>
    <w:rsid w:val="00617D1B"/>
    <w:rsid w:val="00617D21"/>
    <w:rsid w:val="00620511"/>
    <w:rsid w:val="00620FBD"/>
    <w:rsid w:val="00621CF4"/>
    <w:rsid w:val="00622027"/>
    <w:rsid w:val="00622344"/>
    <w:rsid w:val="006224AA"/>
    <w:rsid w:val="006224DA"/>
    <w:rsid w:val="00622B86"/>
    <w:rsid w:val="00622ECA"/>
    <w:rsid w:val="006230FB"/>
    <w:rsid w:val="006233B7"/>
    <w:rsid w:val="00623931"/>
    <w:rsid w:val="00623CA1"/>
    <w:rsid w:val="00623DA8"/>
    <w:rsid w:val="0062417E"/>
    <w:rsid w:val="006247D0"/>
    <w:rsid w:val="00624941"/>
    <w:rsid w:val="00624F02"/>
    <w:rsid w:val="00625327"/>
    <w:rsid w:val="00625EEA"/>
    <w:rsid w:val="00627189"/>
    <w:rsid w:val="00627A56"/>
    <w:rsid w:val="00627A63"/>
    <w:rsid w:val="00627B19"/>
    <w:rsid w:val="00627F04"/>
    <w:rsid w:val="0063038A"/>
    <w:rsid w:val="00630434"/>
    <w:rsid w:val="006307A3"/>
    <w:rsid w:val="00630E81"/>
    <w:rsid w:val="0063135E"/>
    <w:rsid w:val="00631E18"/>
    <w:rsid w:val="00632018"/>
    <w:rsid w:val="0063252F"/>
    <w:rsid w:val="00632CFD"/>
    <w:rsid w:val="00632FDD"/>
    <w:rsid w:val="006333BE"/>
    <w:rsid w:val="0063351F"/>
    <w:rsid w:val="00633F89"/>
    <w:rsid w:val="00633FC4"/>
    <w:rsid w:val="00634044"/>
    <w:rsid w:val="006341A7"/>
    <w:rsid w:val="0063424A"/>
    <w:rsid w:val="0063487E"/>
    <w:rsid w:val="006348EF"/>
    <w:rsid w:val="00635832"/>
    <w:rsid w:val="00635886"/>
    <w:rsid w:val="0063597A"/>
    <w:rsid w:val="006359FF"/>
    <w:rsid w:val="006362DF"/>
    <w:rsid w:val="00636920"/>
    <w:rsid w:val="00636B95"/>
    <w:rsid w:val="00636D6D"/>
    <w:rsid w:val="00637063"/>
    <w:rsid w:val="00637226"/>
    <w:rsid w:val="00637C5A"/>
    <w:rsid w:val="00637D92"/>
    <w:rsid w:val="00637DBB"/>
    <w:rsid w:val="006402D8"/>
    <w:rsid w:val="00640534"/>
    <w:rsid w:val="006406E4"/>
    <w:rsid w:val="0064081C"/>
    <w:rsid w:val="006408F4"/>
    <w:rsid w:val="006409B7"/>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3E39"/>
    <w:rsid w:val="006440FA"/>
    <w:rsid w:val="00644243"/>
    <w:rsid w:val="0064451F"/>
    <w:rsid w:val="0064490B"/>
    <w:rsid w:val="00645047"/>
    <w:rsid w:val="0064538C"/>
    <w:rsid w:val="00645442"/>
    <w:rsid w:val="00645AF0"/>
    <w:rsid w:val="00645C78"/>
    <w:rsid w:val="006460B8"/>
    <w:rsid w:val="006460C5"/>
    <w:rsid w:val="0064678A"/>
    <w:rsid w:val="006467DD"/>
    <w:rsid w:val="006468E3"/>
    <w:rsid w:val="00646C94"/>
    <w:rsid w:val="00646D0E"/>
    <w:rsid w:val="00646D38"/>
    <w:rsid w:val="00646DFC"/>
    <w:rsid w:val="00647266"/>
    <w:rsid w:val="006472E0"/>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2B"/>
    <w:rsid w:val="0065154C"/>
    <w:rsid w:val="00651AB1"/>
    <w:rsid w:val="00651E24"/>
    <w:rsid w:val="00651F8D"/>
    <w:rsid w:val="006520A5"/>
    <w:rsid w:val="0065263F"/>
    <w:rsid w:val="00652832"/>
    <w:rsid w:val="00652BFE"/>
    <w:rsid w:val="00652C6A"/>
    <w:rsid w:val="006530BA"/>
    <w:rsid w:val="00653575"/>
    <w:rsid w:val="006538FA"/>
    <w:rsid w:val="00654601"/>
    <w:rsid w:val="0065489C"/>
    <w:rsid w:val="00654ED7"/>
    <w:rsid w:val="006550B3"/>
    <w:rsid w:val="00655858"/>
    <w:rsid w:val="00655865"/>
    <w:rsid w:val="00655885"/>
    <w:rsid w:val="006562AD"/>
    <w:rsid w:val="00656351"/>
    <w:rsid w:val="00656977"/>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286D"/>
    <w:rsid w:val="00663152"/>
    <w:rsid w:val="006631BB"/>
    <w:rsid w:val="006635A2"/>
    <w:rsid w:val="00663AFD"/>
    <w:rsid w:val="006643DF"/>
    <w:rsid w:val="00664B56"/>
    <w:rsid w:val="00664F68"/>
    <w:rsid w:val="0066537F"/>
    <w:rsid w:val="00665E57"/>
    <w:rsid w:val="00665E6E"/>
    <w:rsid w:val="0066601D"/>
    <w:rsid w:val="00666078"/>
    <w:rsid w:val="006664B4"/>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3E29"/>
    <w:rsid w:val="006740C6"/>
    <w:rsid w:val="00674129"/>
    <w:rsid w:val="00674680"/>
    <w:rsid w:val="006746A1"/>
    <w:rsid w:val="006747B7"/>
    <w:rsid w:val="0067492D"/>
    <w:rsid w:val="00675287"/>
    <w:rsid w:val="0067571D"/>
    <w:rsid w:val="0067572B"/>
    <w:rsid w:val="00675941"/>
    <w:rsid w:val="00675DD9"/>
    <w:rsid w:val="00675F38"/>
    <w:rsid w:val="0067645B"/>
    <w:rsid w:val="00676A77"/>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771"/>
    <w:rsid w:val="00682D4D"/>
    <w:rsid w:val="00682E33"/>
    <w:rsid w:val="0068375C"/>
    <w:rsid w:val="00683910"/>
    <w:rsid w:val="00683AB2"/>
    <w:rsid w:val="00683D7A"/>
    <w:rsid w:val="0068458F"/>
    <w:rsid w:val="00684B3E"/>
    <w:rsid w:val="0068500C"/>
    <w:rsid w:val="0068516F"/>
    <w:rsid w:val="006858B7"/>
    <w:rsid w:val="006866A9"/>
    <w:rsid w:val="00686A69"/>
    <w:rsid w:val="00687211"/>
    <w:rsid w:val="00687535"/>
    <w:rsid w:val="0068784F"/>
    <w:rsid w:val="00687878"/>
    <w:rsid w:val="0068792D"/>
    <w:rsid w:val="00690130"/>
    <w:rsid w:val="0069022A"/>
    <w:rsid w:val="00690B42"/>
    <w:rsid w:val="00690F15"/>
    <w:rsid w:val="0069110E"/>
    <w:rsid w:val="006912CB"/>
    <w:rsid w:val="00691948"/>
    <w:rsid w:val="00691961"/>
    <w:rsid w:val="006919B1"/>
    <w:rsid w:val="00692440"/>
    <w:rsid w:val="00692B9D"/>
    <w:rsid w:val="00692BDB"/>
    <w:rsid w:val="00692D79"/>
    <w:rsid w:val="00692F9E"/>
    <w:rsid w:val="006931DD"/>
    <w:rsid w:val="006934E1"/>
    <w:rsid w:val="00693687"/>
    <w:rsid w:val="006936BF"/>
    <w:rsid w:val="00693AAF"/>
    <w:rsid w:val="00693C5B"/>
    <w:rsid w:val="00693EE8"/>
    <w:rsid w:val="00693FCE"/>
    <w:rsid w:val="00694554"/>
    <w:rsid w:val="006945F4"/>
    <w:rsid w:val="0069477F"/>
    <w:rsid w:val="00694F81"/>
    <w:rsid w:val="00694F84"/>
    <w:rsid w:val="006952B2"/>
    <w:rsid w:val="0069582D"/>
    <w:rsid w:val="006959EA"/>
    <w:rsid w:val="00695C11"/>
    <w:rsid w:val="00695C16"/>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C53"/>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19E"/>
    <w:rsid w:val="006A4225"/>
    <w:rsid w:val="006A4535"/>
    <w:rsid w:val="006A4744"/>
    <w:rsid w:val="006A498B"/>
    <w:rsid w:val="006A4C2D"/>
    <w:rsid w:val="006A4E78"/>
    <w:rsid w:val="006A4F85"/>
    <w:rsid w:val="006A535F"/>
    <w:rsid w:val="006A55BA"/>
    <w:rsid w:val="006A57A9"/>
    <w:rsid w:val="006A614D"/>
    <w:rsid w:val="006A6712"/>
    <w:rsid w:val="006A7151"/>
    <w:rsid w:val="006A71C0"/>
    <w:rsid w:val="006A7583"/>
    <w:rsid w:val="006A77CF"/>
    <w:rsid w:val="006A7885"/>
    <w:rsid w:val="006A7B51"/>
    <w:rsid w:val="006A7C5D"/>
    <w:rsid w:val="006A7ED3"/>
    <w:rsid w:val="006B0D69"/>
    <w:rsid w:val="006B1227"/>
    <w:rsid w:val="006B1529"/>
    <w:rsid w:val="006B163A"/>
    <w:rsid w:val="006B164E"/>
    <w:rsid w:val="006B1876"/>
    <w:rsid w:val="006B1A9C"/>
    <w:rsid w:val="006B24FB"/>
    <w:rsid w:val="006B292B"/>
    <w:rsid w:val="006B29E1"/>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1E"/>
    <w:rsid w:val="006B6222"/>
    <w:rsid w:val="006B653F"/>
    <w:rsid w:val="006B65CB"/>
    <w:rsid w:val="006B664D"/>
    <w:rsid w:val="006B66DC"/>
    <w:rsid w:val="006B6980"/>
    <w:rsid w:val="006B6C48"/>
    <w:rsid w:val="006B7461"/>
    <w:rsid w:val="006B7794"/>
    <w:rsid w:val="006B7EBF"/>
    <w:rsid w:val="006C0302"/>
    <w:rsid w:val="006C0428"/>
    <w:rsid w:val="006C1796"/>
    <w:rsid w:val="006C1945"/>
    <w:rsid w:val="006C1FB3"/>
    <w:rsid w:val="006C2449"/>
    <w:rsid w:val="006C27FD"/>
    <w:rsid w:val="006C2AB7"/>
    <w:rsid w:val="006C2B32"/>
    <w:rsid w:val="006C342C"/>
    <w:rsid w:val="006C378F"/>
    <w:rsid w:val="006C3DF2"/>
    <w:rsid w:val="006C3F2E"/>
    <w:rsid w:val="006C4052"/>
    <w:rsid w:val="006C45AE"/>
    <w:rsid w:val="006C4634"/>
    <w:rsid w:val="006C4CAE"/>
    <w:rsid w:val="006C4CF1"/>
    <w:rsid w:val="006C5AAD"/>
    <w:rsid w:val="006C63EA"/>
    <w:rsid w:val="006C668B"/>
    <w:rsid w:val="006C6C73"/>
    <w:rsid w:val="006C6EF1"/>
    <w:rsid w:val="006C78DC"/>
    <w:rsid w:val="006C7973"/>
    <w:rsid w:val="006C7A00"/>
    <w:rsid w:val="006C7C77"/>
    <w:rsid w:val="006C7E8B"/>
    <w:rsid w:val="006C7ED4"/>
    <w:rsid w:val="006C7F95"/>
    <w:rsid w:val="006D07EA"/>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EEC"/>
    <w:rsid w:val="006D3FBA"/>
    <w:rsid w:val="006D4006"/>
    <w:rsid w:val="006D4390"/>
    <w:rsid w:val="006D47BB"/>
    <w:rsid w:val="006D4837"/>
    <w:rsid w:val="006D4B7E"/>
    <w:rsid w:val="006D4C44"/>
    <w:rsid w:val="006D4E64"/>
    <w:rsid w:val="006D514D"/>
    <w:rsid w:val="006D5816"/>
    <w:rsid w:val="006D5F7D"/>
    <w:rsid w:val="006D61B2"/>
    <w:rsid w:val="006D6B4B"/>
    <w:rsid w:val="006D7475"/>
    <w:rsid w:val="006D75AE"/>
    <w:rsid w:val="006D7CBF"/>
    <w:rsid w:val="006D7FD6"/>
    <w:rsid w:val="006E0CF8"/>
    <w:rsid w:val="006E1271"/>
    <w:rsid w:val="006E136C"/>
    <w:rsid w:val="006E13E9"/>
    <w:rsid w:val="006E1AA9"/>
    <w:rsid w:val="006E1AB0"/>
    <w:rsid w:val="006E1AE2"/>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E7EDE"/>
    <w:rsid w:val="006F01B0"/>
    <w:rsid w:val="006F0593"/>
    <w:rsid w:val="006F0AD7"/>
    <w:rsid w:val="006F0C7C"/>
    <w:rsid w:val="006F1151"/>
    <w:rsid w:val="006F14F3"/>
    <w:rsid w:val="006F175C"/>
    <w:rsid w:val="006F193F"/>
    <w:rsid w:val="006F19DA"/>
    <w:rsid w:val="006F1E28"/>
    <w:rsid w:val="006F225F"/>
    <w:rsid w:val="006F30CB"/>
    <w:rsid w:val="006F3174"/>
    <w:rsid w:val="006F359D"/>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67F"/>
    <w:rsid w:val="007019CA"/>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C29"/>
    <w:rsid w:val="00705C97"/>
    <w:rsid w:val="00705E44"/>
    <w:rsid w:val="0070656C"/>
    <w:rsid w:val="00706935"/>
    <w:rsid w:val="00706C50"/>
    <w:rsid w:val="00706D35"/>
    <w:rsid w:val="00706D5D"/>
    <w:rsid w:val="00706FB2"/>
    <w:rsid w:val="0070728F"/>
    <w:rsid w:val="00707334"/>
    <w:rsid w:val="0070755E"/>
    <w:rsid w:val="0070769A"/>
    <w:rsid w:val="00707BD1"/>
    <w:rsid w:val="00707BDE"/>
    <w:rsid w:val="00707D03"/>
    <w:rsid w:val="00710000"/>
    <w:rsid w:val="00710210"/>
    <w:rsid w:val="00710D2D"/>
    <w:rsid w:val="0071172C"/>
    <w:rsid w:val="0071178E"/>
    <w:rsid w:val="00711B95"/>
    <w:rsid w:val="00712319"/>
    <w:rsid w:val="00712472"/>
    <w:rsid w:val="007125EF"/>
    <w:rsid w:val="00712935"/>
    <w:rsid w:val="00712F45"/>
    <w:rsid w:val="0071344E"/>
    <w:rsid w:val="00714940"/>
    <w:rsid w:val="00714E16"/>
    <w:rsid w:val="007159EA"/>
    <w:rsid w:val="00715B8B"/>
    <w:rsid w:val="00716042"/>
    <w:rsid w:val="007161AA"/>
    <w:rsid w:val="00716542"/>
    <w:rsid w:val="00716C83"/>
    <w:rsid w:val="00716D1A"/>
    <w:rsid w:val="00716E01"/>
    <w:rsid w:val="007173CD"/>
    <w:rsid w:val="007177D2"/>
    <w:rsid w:val="00717855"/>
    <w:rsid w:val="007178E1"/>
    <w:rsid w:val="00717CD0"/>
    <w:rsid w:val="00720414"/>
    <w:rsid w:val="0072050A"/>
    <w:rsid w:val="0072090E"/>
    <w:rsid w:val="0072093B"/>
    <w:rsid w:val="00720E9E"/>
    <w:rsid w:val="0072188E"/>
    <w:rsid w:val="00721AD9"/>
    <w:rsid w:val="00721B43"/>
    <w:rsid w:val="00721BB2"/>
    <w:rsid w:val="007222DF"/>
    <w:rsid w:val="007224A3"/>
    <w:rsid w:val="00722510"/>
    <w:rsid w:val="00722849"/>
    <w:rsid w:val="007239D6"/>
    <w:rsid w:val="00723BC6"/>
    <w:rsid w:val="00723E02"/>
    <w:rsid w:val="00724A2D"/>
    <w:rsid w:val="00724ACE"/>
    <w:rsid w:val="00724AE8"/>
    <w:rsid w:val="00724BF3"/>
    <w:rsid w:val="00725059"/>
    <w:rsid w:val="0072527D"/>
    <w:rsid w:val="007252DE"/>
    <w:rsid w:val="00725B89"/>
    <w:rsid w:val="0072607E"/>
    <w:rsid w:val="007260BF"/>
    <w:rsid w:val="0072613B"/>
    <w:rsid w:val="00726297"/>
    <w:rsid w:val="00726A75"/>
    <w:rsid w:val="00726B20"/>
    <w:rsid w:val="00726C3D"/>
    <w:rsid w:val="00726CDF"/>
    <w:rsid w:val="00726FA6"/>
    <w:rsid w:val="007272E3"/>
    <w:rsid w:val="00727854"/>
    <w:rsid w:val="00727E07"/>
    <w:rsid w:val="007304A2"/>
    <w:rsid w:val="00730F1E"/>
    <w:rsid w:val="00731306"/>
    <w:rsid w:val="007313AF"/>
    <w:rsid w:val="00731448"/>
    <w:rsid w:val="00731AA3"/>
    <w:rsid w:val="00731FCE"/>
    <w:rsid w:val="00732033"/>
    <w:rsid w:val="00732292"/>
    <w:rsid w:val="00732586"/>
    <w:rsid w:val="007327C6"/>
    <w:rsid w:val="00732CC0"/>
    <w:rsid w:val="0073325C"/>
    <w:rsid w:val="0073396C"/>
    <w:rsid w:val="00734323"/>
    <w:rsid w:val="007343D6"/>
    <w:rsid w:val="0073470C"/>
    <w:rsid w:val="00734B7F"/>
    <w:rsid w:val="007353C3"/>
    <w:rsid w:val="00735822"/>
    <w:rsid w:val="00735907"/>
    <w:rsid w:val="00736120"/>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17FF"/>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6477"/>
    <w:rsid w:val="007465B5"/>
    <w:rsid w:val="0074722C"/>
    <w:rsid w:val="007478F7"/>
    <w:rsid w:val="00747CB6"/>
    <w:rsid w:val="00747DB8"/>
    <w:rsid w:val="00750214"/>
    <w:rsid w:val="0075037A"/>
    <w:rsid w:val="0075067C"/>
    <w:rsid w:val="007509C1"/>
    <w:rsid w:val="00750DC6"/>
    <w:rsid w:val="00750DDC"/>
    <w:rsid w:val="00750F7A"/>
    <w:rsid w:val="0075115D"/>
    <w:rsid w:val="00751249"/>
    <w:rsid w:val="0075160D"/>
    <w:rsid w:val="0075162B"/>
    <w:rsid w:val="007522C6"/>
    <w:rsid w:val="0075282A"/>
    <w:rsid w:val="00752AF6"/>
    <w:rsid w:val="00753429"/>
    <w:rsid w:val="00753700"/>
    <w:rsid w:val="007538EC"/>
    <w:rsid w:val="00753C79"/>
    <w:rsid w:val="00753D71"/>
    <w:rsid w:val="00753E71"/>
    <w:rsid w:val="00754544"/>
    <w:rsid w:val="00754786"/>
    <w:rsid w:val="00754B1A"/>
    <w:rsid w:val="00754B9B"/>
    <w:rsid w:val="00755762"/>
    <w:rsid w:val="00755B19"/>
    <w:rsid w:val="00755D45"/>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5C4"/>
    <w:rsid w:val="00762A8C"/>
    <w:rsid w:val="00762ECE"/>
    <w:rsid w:val="00762F10"/>
    <w:rsid w:val="00763B8C"/>
    <w:rsid w:val="007642BF"/>
    <w:rsid w:val="00764416"/>
    <w:rsid w:val="007644C2"/>
    <w:rsid w:val="00764AB8"/>
    <w:rsid w:val="00764FC6"/>
    <w:rsid w:val="00765055"/>
    <w:rsid w:val="007653D0"/>
    <w:rsid w:val="00765797"/>
    <w:rsid w:val="00765839"/>
    <w:rsid w:val="00765CCA"/>
    <w:rsid w:val="00765F7B"/>
    <w:rsid w:val="007663D0"/>
    <w:rsid w:val="007663FF"/>
    <w:rsid w:val="00766422"/>
    <w:rsid w:val="007665CD"/>
    <w:rsid w:val="007669C0"/>
    <w:rsid w:val="00766FEE"/>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2EF"/>
    <w:rsid w:val="0077449A"/>
    <w:rsid w:val="0077480C"/>
    <w:rsid w:val="0077481E"/>
    <w:rsid w:val="00774D12"/>
    <w:rsid w:val="00774ED7"/>
    <w:rsid w:val="007750EB"/>
    <w:rsid w:val="00775E59"/>
    <w:rsid w:val="00775F8E"/>
    <w:rsid w:val="00776565"/>
    <w:rsid w:val="00776F8B"/>
    <w:rsid w:val="00777429"/>
    <w:rsid w:val="007774B6"/>
    <w:rsid w:val="00777657"/>
    <w:rsid w:val="00777C97"/>
    <w:rsid w:val="00777CFC"/>
    <w:rsid w:val="00777DED"/>
    <w:rsid w:val="00780421"/>
    <w:rsid w:val="00780E54"/>
    <w:rsid w:val="00780FFE"/>
    <w:rsid w:val="0078131B"/>
    <w:rsid w:val="007815D4"/>
    <w:rsid w:val="00781832"/>
    <w:rsid w:val="00781BCA"/>
    <w:rsid w:val="00781D75"/>
    <w:rsid w:val="00782659"/>
    <w:rsid w:val="00782801"/>
    <w:rsid w:val="00782AC5"/>
    <w:rsid w:val="00782D41"/>
    <w:rsid w:val="00782EA2"/>
    <w:rsid w:val="00783660"/>
    <w:rsid w:val="00783891"/>
    <w:rsid w:val="00783D34"/>
    <w:rsid w:val="00783D39"/>
    <w:rsid w:val="00783D91"/>
    <w:rsid w:val="00784163"/>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106"/>
    <w:rsid w:val="007917E8"/>
    <w:rsid w:val="00792311"/>
    <w:rsid w:val="0079249F"/>
    <w:rsid w:val="00792532"/>
    <w:rsid w:val="0079273A"/>
    <w:rsid w:val="007929C9"/>
    <w:rsid w:val="00792BFB"/>
    <w:rsid w:val="00793002"/>
    <w:rsid w:val="00793183"/>
    <w:rsid w:val="00793500"/>
    <w:rsid w:val="007936DE"/>
    <w:rsid w:val="00793DC1"/>
    <w:rsid w:val="00794029"/>
    <w:rsid w:val="007942B5"/>
    <w:rsid w:val="00794A68"/>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DA3"/>
    <w:rsid w:val="00796E4C"/>
    <w:rsid w:val="00796E53"/>
    <w:rsid w:val="007970F6"/>
    <w:rsid w:val="00797D9D"/>
    <w:rsid w:val="007A025F"/>
    <w:rsid w:val="007A03BD"/>
    <w:rsid w:val="007A0522"/>
    <w:rsid w:val="007A06B5"/>
    <w:rsid w:val="007A0C0F"/>
    <w:rsid w:val="007A0E53"/>
    <w:rsid w:val="007A13B3"/>
    <w:rsid w:val="007A1AB8"/>
    <w:rsid w:val="007A1D1A"/>
    <w:rsid w:val="007A1D59"/>
    <w:rsid w:val="007A1DBC"/>
    <w:rsid w:val="007A2155"/>
    <w:rsid w:val="007A21FF"/>
    <w:rsid w:val="007A24CE"/>
    <w:rsid w:val="007A25E7"/>
    <w:rsid w:val="007A26BC"/>
    <w:rsid w:val="007A28CF"/>
    <w:rsid w:val="007A2B6D"/>
    <w:rsid w:val="007A3C32"/>
    <w:rsid w:val="007A407D"/>
    <w:rsid w:val="007A410C"/>
    <w:rsid w:val="007A47D0"/>
    <w:rsid w:val="007A4D22"/>
    <w:rsid w:val="007A4F01"/>
    <w:rsid w:val="007A4F37"/>
    <w:rsid w:val="007A5122"/>
    <w:rsid w:val="007A52F7"/>
    <w:rsid w:val="007A5DE2"/>
    <w:rsid w:val="007A67F9"/>
    <w:rsid w:val="007A7288"/>
    <w:rsid w:val="007A7667"/>
    <w:rsid w:val="007A76D7"/>
    <w:rsid w:val="007A7CB1"/>
    <w:rsid w:val="007A7F7A"/>
    <w:rsid w:val="007B0EE1"/>
    <w:rsid w:val="007B0EF5"/>
    <w:rsid w:val="007B1A61"/>
    <w:rsid w:val="007B1CA0"/>
    <w:rsid w:val="007B1DAD"/>
    <w:rsid w:val="007B1E36"/>
    <w:rsid w:val="007B2049"/>
    <w:rsid w:val="007B2059"/>
    <w:rsid w:val="007B2084"/>
    <w:rsid w:val="007B260A"/>
    <w:rsid w:val="007B27B4"/>
    <w:rsid w:val="007B2AC1"/>
    <w:rsid w:val="007B2B30"/>
    <w:rsid w:val="007B2D8A"/>
    <w:rsid w:val="007B2EDF"/>
    <w:rsid w:val="007B2F01"/>
    <w:rsid w:val="007B33FC"/>
    <w:rsid w:val="007B3425"/>
    <w:rsid w:val="007B36AB"/>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599"/>
    <w:rsid w:val="007B77C5"/>
    <w:rsid w:val="007B7C85"/>
    <w:rsid w:val="007B7CDF"/>
    <w:rsid w:val="007B7FAC"/>
    <w:rsid w:val="007C0440"/>
    <w:rsid w:val="007C08EB"/>
    <w:rsid w:val="007C0DAA"/>
    <w:rsid w:val="007C0FFB"/>
    <w:rsid w:val="007C1022"/>
    <w:rsid w:val="007C1137"/>
    <w:rsid w:val="007C1501"/>
    <w:rsid w:val="007C17FA"/>
    <w:rsid w:val="007C1870"/>
    <w:rsid w:val="007C1881"/>
    <w:rsid w:val="007C1B2C"/>
    <w:rsid w:val="007C209F"/>
    <w:rsid w:val="007C2145"/>
    <w:rsid w:val="007C2B2F"/>
    <w:rsid w:val="007C2B51"/>
    <w:rsid w:val="007C2CB4"/>
    <w:rsid w:val="007C2F5E"/>
    <w:rsid w:val="007C35D2"/>
    <w:rsid w:val="007C4133"/>
    <w:rsid w:val="007C428E"/>
    <w:rsid w:val="007C4AA6"/>
    <w:rsid w:val="007C4AC9"/>
    <w:rsid w:val="007C4CF0"/>
    <w:rsid w:val="007C5446"/>
    <w:rsid w:val="007C575A"/>
    <w:rsid w:val="007C5E95"/>
    <w:rsid w:val="007C66C0"/>
    <w:rsid w:val="007C670A"/>
    <w:rsid w:val="007C67AB"/>
    <w:rsid w:val="007C6C6D"/>
    <w:rsid w:val="007C709B"/>
    <w:rsid w:val="007C7A94"/>
    <w:rsid w:val="007C7C21"/>
    <w:rsid w:val="007C7F2A"/>
    <w:rsid w:val="007D015A"/>
    <w:rsid w:val="007D030D"/>
    <w:rsid w:val="007D0C7E"/>
    <w:rsid w:val="007D15A6"/>
    <w:rsid w:val="007D1670"/>
    <w:rsid w:val="007D17C7"/>
    <w:rsid w:val="007D218B"/>
    <w:rsid w:val="007D22E6"/>
    <w:rsid w:val="007D2F23"/>
    <w:rsid w:val="007D32CC"/>
    <w:rsid w:val="007D3716"/>
    <w:rsid w:val="007D3992"/>
    <w:rsid w:val="007D4323"/>
    <w:rsid w:val="007D43C7"/>
    <w:rsid w:val="007D4401"/>
    <w:rsid w:val="007D455B"/>
    <w:rsid w:val="007D49B6"/>
    <w:rsid w:val="007D4A84"/>
    <w:rsid w:val="007D56B1"/>
    <w:rsid w:val="007D57A5"/>
    <w:rsid w:val="007D5C3E"/>
    <w:rsid w:val="007D5E57"/>
    <w:rsid w:val="007D600F"/>
    <w:rsid w:val="007D6F4B"/>
    <w:rsid w:val="007E0303"/>
    <w:rsid w:val="007E0426"/>
    <w:rsid w:val="007E0668"/>
    <w:rsid w:val="007E06AD"/>
    <w:rsid w:val="007E09AD"/>
    <w:rsid w:val="007E0D20"/>
    <w:rsid w:val="007E0EA5"/>
    <w:rsid w:val="007E10C6"/>
    <w:rsid w:val="007E1FD2"/>
    <w:rsid w:val="007E246C"/>
    <w:rsid w:val="007E2796"/>
    <w:rsid w:val="007E2EB0"/>
    <w:rsid w:val="007E34D1"/>
    <w:rsid w:val="007E36F9"/>
    <w:rsid w:val="007E396A"/>
    <w:rsid w:val="007E398F"/>
    <w:rsid w:val="007E3D1E"/>
    <w:rsid w:val="007E4E0A"/>
    <w:rsid w:val="007E500E"/>
    <w:rsid w:val="007E5307"/>
    <w:rsid w:val="007E5AA1"/>
    <w:rsid w:val="007E5CF9"/>
    <w:rsid w:val="007E5D0B"/>
    <w:rsid w:val="007E5D3F"/>
    <w:rsid w:val="007E5FB3"/>
    <w:rsid w:val="007E62AF"/>
    <w:rsid w:val="007E648F"/>
    <w:rsid w:val="007E665D"/>
    <w:rsid w:val="007E6928"/>
    <w:rsid w:val="007E6CEC"/>
    <w:rsid w:val="007E6D8D"/>
    <w:rsid w:val="007E7328"/>
    <w:rsid w:val="007E771E"/>
    <w:rsid w:val="007F0108"/>
    <w:rsid w:val="007F0583"/>
    <w:rsid w:val="007F0A8E"/>
    <w:rsid w:val="007F139F"/>
    <w:rsid w:val="007F16D3"/>
    <w:rsid w:val="007F1B6D"/>
    <w:rsid w:val="007F1B80"/>
    <w:rsid w:val="007F1CC3"/>
    <w:rsid w:val="007F2110"/>
    <w:rsid w:val="007F23A4"/>
    <w:rsid w:val="007F2FC3"/>
    <w:rsid w:val="007F3685"/>
    <w:rsid w:val="007F3A1B"/>
    <w:rsid w:val="007F3A6C"/>
    <w:rsid w:val="007F3C81"/>
    <w:rsid w:val="007F41A2"/>
    <w:rsid w:val="007F4258"/>
    <w:rsid w:val="007F4AA3"/>
    <w:rsid w:val="007F4F73"/>
    <w:rsid w:val="007F5215"/>
    <w:rsid w:val="007F5909"/>
    <w:rsid w:val="007F5A22"/>
    <w:rsid w:val="007F6340"/>
    <w:rsid w:val="007F640C"/>
    <w:rsid w:val="007F66DD"/>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1E3"/>
    <w:rsid w:val="00802CF5"/>
    <w:rsid w:val="00802D2E"/>
    <w:rsid w:val="00802DDC"/>
    <w:rsid w:val="008032E9"/>
    <w:rsid w:val="00803332"/>
    <w:rsid w:val="00803523"/>
    <w:rsid w:val="00803560"/>
    <w:rsid w:val="008039B2"/>
    <w:rsid w:val="00803AC2"/>
    <w:rsid w:val="00804236"/>
    <w:rsid w:val="00804290"/>
    <w:rsid w:val="008048E9"/>
    <w:rsid w:val="00804B7E"/>
    <w:rsid w:val="00804CCC"/>
    <w:rsid w:val="00804F6A"/>
    <w:rsid w:val="008055AF"/>
    <w:rsid w:val="00805722"/>
    <w:rsid w:val="008057B9"/>
    <w:rsid w:val="00805B91"/>
    <w:rsid w:val="008068FA"/>
    <w:rsid w:val="00807203"/>
    <w:rsid w:val="008074EB"/>
    <w:rsid w:val="00807A6E"/>
    <w:rsid w:val="00807BD3"/>
    <w:rsid w:val="00807CAF"/>
    <w:rsid w:val="00810713"/>
    <w:rsid w:val="00811896"/>
    <w:rsid w:val="00811B5D"/>
    <w:rsid w:val="00812259"/>
    <w:rsid w:val="008127DF"/>
    <w:rsid w:val="00812856"/>
    <w:rsid w:val="00812B15"/>
    <w:rsid w:val="00813041"/>
    <w:rsid w:val="00813661"/>
    <w:rsid w:val="008136E9"/>
    <w:rsid w:val="00813CD8"/>
    <w:rsid w:val="00814685"/>
    <w:rsid w:val="00814703"/>
    <w:rsid w:val="008148D5"/>
    <w:rsid w:val="00814A97"/>
    <w:rsid w:val="00814BC7"/>
    <w:rsid w:val="0081504A"/>
    <w:rsid w:val="00815206"/>
    <w:rsid w:val="00815215"/>
    <w:rsid w:val="00815F8E"/>
    <w:rsid w:val="008167AE"/>
    <w:rsid w:val="00817041"/>
    <w:rsid w:val="0081708D"/>
    <w:rsid w:val="008170DB"/>
    <w:rsid w:val="00817302"/>
    <w:rsid w:val="00817545"/>
    <w:rsid w:val="00817923"/>
    <w:rsid w:val="00817954"/>
    <w:rsid w:val="00817A95"/>
    <w:rsid w:val="00817E09"/>
    <w:rsid w:val="0082001C"/>
    <w:rsid w:val="0082058E"/>
    <w:rsid w:val="0082094A"/>
    <w:rsid w:val="008209B5"/>
    <w:rsid w:val="00820FBE"/>
    <w:rsid w:val="0082133D"/>
    <w:rsid w:val="00821385"/>
    <w:rsid w:val="00821696"/>
    <w:rsid w:val="00821724"/>
    <w:rsid w:val="00822405"/>
    <w:rsid w:val="00822426"/>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0CB1"/>
    <w:rsid w:val="0083183F"/>
    <w:rsid w:val="00831BC6"/>
    <w:rsid w:val="008324CA"/>
    <w:rsid w:val="00832660"/>
    <w:rsid w:val="008327A6"/>
    <w:rsid w:val="00832BEA"/>
    <w:rsid w:val="008334D6"/>
    <w:rsid w:val="008337A1"/>
    <w:rsid w:val="0083385B"/>
    <w:rsid w:val="00833B1C"/>
    <w:rsid w:val="00833E3D"/>
    <w:rsid w:val="008340B5"/>
    <w:rsid w:val="00834695"/>
    <w:rsid w:val="008347CE"/>
    <w:rsid w:val="00834870"/>
    <w:rsid w:val="00834D5F"/>
    <w:rsid w:val="008350A4"/>
    <w:rsid w:val="008357E7"/>
    <w:rsid w:val="0083622D"/>
    <w:rsid w:val="008365B1"/>
    <w:rsid w:val="00836715"/>
    <w:rsid w:val="00836796"/>
    <w:rsid w:val="008367E5"/>
    <w:rsid w:val="00836B9A"/>
    <w:rsid w:val="008374D1"/>
    <w:rsid w:val="008376A3"/>
    <w:rsid w:val="0083797D"/>
    <w:rsid w:val="008400C5"/>
    <w:rsid w:val="00840C46"/>
    <w:rsid w:val="00840C68"/>
    <w:rsid w:val="00840F74"/>
    <w:rsid w:val="008420A5"/>
    <w:rsid w:val="008420BC"/>
    <w:rsid w:val="00842DB9"/>
    <w:rsid w:val="0084407B"/>
    <w:rsid w:val="00844656"/>
    <w:rsid w:val="0084496A"/>
    <w:rsid w:val="008452E0"/>
    <w:rsid w:val="0084545B"/>
    <w:rsid w:val="00845752"/>
    <w:rsid w:val="00845A12"/>
    <w:rsid w:val="00845C81"/>
    <w:rsid w:val="0084657E"/>
    <w:rsid w:val="00846A4E"/>
    <w:rsid w:val="00846D00"/>
    <w:rsid w:val="00846F7F"/>
    <w:rsid w:val="00847493"/>
    <w:rsid w:val="00847524"/>
    <w:rsid w:val="00847590"/>
    <w:rsid w:val="00847B38"/>
    <w:rsid w:val="00847CFE"/>
    <w:rsid w:val="008505BA"/>
    <w:rsid w:val="008506CC"/>
    <w:rsid w:val="008514D0"/>
    <w:rsid w:val="008514EA"/>
    <w:rsid w:val="008517A2"/>
    <w:rsid w:val="008517BB"/>
    <w:rsid w:val="00851D66"/>
    <w:rsid w:val="00851D6D"/>
    <w:rsid w:val="008523C5"/>
    <w:rsid w:val="00852B08"/>
    <w:rsid w:val="00852BB1"/>
    <w:rsid w:val="00852D61"/>
    <w:rsid w:val="0085311E"/>
    <w:rsid w:val="00853226"/>
    <w:rsid w:val="00853837"/>
    <w:rsid w:val="00853CF7"/>
    <w:rsid w:val="008543E1"/>
    <w:rsid w:val="0085481D"/>
    <w:rsid w:val="00854DE3"/>
    <w:rsid w:val="0085563D"/>
    <w:rsid w:val="00855AAF"/>
    <w:rsid w:val="00856594"/>
    <w:rsid w:val="008566DD"/>
    <w:rsid w:val="00856BDA"/>
    <w:rsid w:val="00856C88"/>
    <w:rsid w:val="00857704"/>
    <w:rsid w:val="00857705"/>
    <w:rsid w:val="00857E80"/>
    <w:rsid w:val="008604C6"/>
    <w:rsid w:val="008606B2"/>
    <w:rsid w:val="00860ACA"/>
    <w:rsid w:val="00860C68"/>
    <w:rsid w:val="00860D42"/>
    <w:rsid w:val="00860F1F"/>
    <w:rsid w:val="00861CA7"/>
    <w:rsid w:val="00862B04"/>
    <w:rsid w:val="00862B65"/>
    <w:rsid w:val="008636AB"/>
    <w:rsid w:val="00863D67"/>
    <w:rsid w:val="00863E32"/>
    <w:rsid w:val="00864535"/>
    <w:rsid w:val="00864547"/>
    <w:rsid w:val="00864A4A"/>
    <w:rsid w:val="00864B58"/>
    <w:rsid w:val="00865304"/>
    <w:rsid w:val="008653D9"/>
    <w:rsid w:val="008655C8"/>
    <w:rsid w:val="00865A9C"/>
    <w:rsid w:val="00865BB9"/>
    <w:rsid w:val="00865EAA"/>
    <w:rsid w:val="008662C1"/>
    <w:rsid w:val="00866361"/>
    <w:rsid w:val="0086671F"/>
    <w:rsid w:val="0086692F"/>
    <w:rsid w:val="00866C9C"/>
    <w:rsid w:val="00866F05"/>
    <w:rsid w:val="008670B0"/>
    <w:rsid w:val="008678CF"/>
    <w:rsid w:val="00867990"/>
    <w:rsid w:val="008700BE"/>
    <w:rsid w:val="00870189"/>
    <w:rsid w:val="008701DF"/>
    <w:rsid w:val="008703E8"/>
    <w:rsid w:val="0087064B"/>
    <w:rsid w:val="008707D1"/>
    <w:rsid w:val="00871519"/>
    <w:rsid w:val="0087179B"/>
    <w:rsid w:val="008718BA"/>
    <w:rsid w:val="00871C79"/>
    <w:rsid w:val="00871D08"/>
    <w:rsid w:val="00871FE9"/>
    <w:rsid w:val="00872615"/>
    <w:rsid w:val="008729CF"/>
    <w:rsid w:val="00872B03"/>
    <w:rsid w:val="00872BEB"/>
    <w:rsid w:val="00872E5C"/>
    <w:rsid w:val="0087336A"/>
    <w:rsid w:val="008733F8"/>
    <w:rsid w:val="00873750"/>
    <w:rsid w:val="008738FA"/>
    <w:rsid w:val="00873EE7"/>
    <w:rsid w:val="0087472D"/>
    <w:rsid w:val="00874C55"/>
    <w:rsid w:val="00875189"/>
    <w:rsid w:val="008755EA"/>
    <w:rsid w:val="008758D5"/>
    <w:rsid w:val="00875A69"/>
    <w:rsid w:val="00875AF2"/>
    <w:rsid w:val="00875C1F"/>
    <w:rsid w:val="00875D9C"/>
    <w:rsid w:val="008761DD"/>
    <w:rsid w:val="00876AE2"/>
    <w:rsid w:val="00876F35"/>
    <w:rsid w:val="008770AA"/>
    <w:rsid w:val="008771D9"/>
    <w:rsid w:val="00877403"/>
    <w:rsid w:val="00877826"/>
    <w:rsid w:val="00877945"/>
    <w:rsid w:val="00877A76"/>
    <w:rsid w:val="00877C34"/>
    <w:rsid w:val="00880052"/>
    <w:rsid w:val="0088024E"/>
    <w:rsid w:val="00880419"/>
    <w:rsid w:val="00880B04"/>
    <w:rsid w:val="00880DE7"/>
    <w:rsid w:val="00880F83"/>
    <w:rsid w:val="00881206"/>
    <w:rsid w:val="008812F8"/>
    <w:rsid w:val="0088134F"/>
    <w:rsid w:val="008815BA"/>
    <w:rsid w:val="008817EA"/>
    <w:rsid w:val="008818A2"/>
    <w:rsid w:val="0088195D"/>
    <w:rsid w:val="00881C9A"/>
    <w:rsid w:val="00881FC0"/>
    <w:rsid w:val="0088233A"/>
    <w:rsid w:val="0088241D"/>
    <w:rsid w:val="008824D7"/>
    <w:rsid w:val="0088259F"/>
    <w:rsid w:val="00882D8E"/>
    <w:rsid w:val="00883244"/>
    <w:rsid w:val="008833A0"/>
    <w:rsid w:val="00883807"/>
    <w:rsid w:val="00883990"/>
    <w:rsid w:val="00883A86"/>
    <w:rsid w:val="00883C18"/>
    <w:rsid w:val="0088457E"/>
    <w:rsid w:val="0088478F"/>
    <w:rsid w:val="00884868"/>
    <w:rsid w:val="008848BF"/>
    <w:rsid w:val="00884D2F"/>
    <w:rsid w:val="00884F19"/>
    <w:rsid w:val="008850EE"/>
    <w:rsid w:val="00885EF1"/>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12A1"/>
    <w:rsid w:val="008A1321"/>
    <w:rsid w:val="008A15A4"/>
    <w:rsid w:val="008A1BE2"/>
    <w:rsid w:val="008A259E"/>
    <w:rsid w:val="008A2677"/>
    <w:rsid w:val="008A2BE5"/>
    <w:rsid w:val="008A2C95"/>
    <w:rsid w:val="008A30E0"/>
    <w:rsid w:val="008A32BC"/>
    <w:rsid w:val="008A33EF"/>
    <w:rsid w:val="008A34E1"/>
    <w:rsid w:val="008A3878"/>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1E"/>
    <w:rsid w:val="008B46E8"/>
    <w:rsid w:val="008B51AF"/>
    <w:rsid w:val="008B52E6"/>
    <w:rsid w:val="008B5323"/>
    <w:rsid w:val="008B58DB"/>
    <w:rsid w:val="008B58EF"/>
    <w:rsid w:val="008B5B03"/>
    <w:rsid w:val="008B5E45"/>
    <w:rsid w:val="008B68CB"/>
    <w:rsid w:val="008B6F2E"/>
    <w:rsid w:val="008B74B0"/>
    <w:rsid w:val="008B7549"/>
    <w:rsid w:val="008B7FB2"/>
    <w:rsid w:val="008C0105"/>
    <w:rsid w:val="008C022A"/>
    <w:rsid w:val="008C040E"/>
    <w:rsid w:val="008C04B5"/>
    <w:rsid w:val="008C07F0"/>
    <w:rsid w:val="008C09BB"/>
    <w:rsid w:val="008C0B53"/>
    <w:rsid w:val="008C0B7A"/>
    <w:rsid w:val="008C1392"/>
    <w:rsid w:val="008C13A6"/>
    <w:rsid w:val="008C169E"/>
    <w:rsid w:val="008C1739"/>
    <w:rsid w:val="008C1847"/>
    <w:rsid w:val="008C1FB7"/>
    <w:rsid w:val="008C23AF"/>
    <w:rsid w:val="008C2ADB"/>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0E8"/>
    <w:rsid w:val="008C6470"/>
    <w:rsid w:val="008C653B"/>
    <w:rsid w:val="008C6746"/>
    <w:rsid w:val="008C67BE"/>
    <w:rsid w:val="008C69E7"/>
    <w:rsid w:val="008C6A86"/>
    <w:rsid w:val="008C6EF0"/>
    <w:rsid w:val="008C6F6A"/>
    <w:rsid w:val="008C6FB2"/>
    <w:rsid w:val="008C73C9"/>
    <w:rsid w:val="008C7501"/>
    <w:rsid w:val="008C75CF"/>
    <w:rsid w:val="008C777E"/>
    <w:rsid w:val="008C7C6D"/>
    <w:rsid w:val="008C7DDF"/>
    <w:rsid w:val="008D0121"/>
    <w:rsid w:val="008D0EE6"/>
    <w:rsid w:val="008D1448"/>
    <w:rsid w:val="008D1459"/>
    <w:rsid w:val="008D1A9E"/>
    <w:rsid w:val="008D1CB6"/>
    <w:rsid w:val="008D1CEF"/>
    <w:rsid w:val="008D1CF2"/>
    <w:rsid w:val="008D1E9E"/>
    <w:rsid w:val="008D2127"/>
    <w:rsid w:val="008D25CA"/>
    <w:rsid w:val="008D260B"/>
    <w:rsid w:val="008D26C3"/>
    <w:rsid w:val="008D27A4"/>
    <w:rsid w:val="008D342C"/>
    <w:rsid w:val="008D34BD"/>
    <w:rsid w:val="008D375D"/>
    <w:rsid w:val="008D3ADD"/>
    <w:rsid w:val="008D3D52"/>
    <w:rsid w:val="008D46A8"/>
    <w:rsid w:val="008D46CB"/>
    <w:rsid w:val="008D47FF"/>
    <w:rsid w:val="008D48E2"/>
    <w:rsid w:val="008D4AA2"/>
    <w:rsid w:val="008D4B69"/>
    <w:rsid w:val="008D4B7F"/>
    <w:rsid w:val="008D4C1B"/>
    <w:rsid w:val="008D4C82"/>
    <w:rsid w:val="008D4F1E"/>
    <w:rsid w:val="008D5056"/>
    <w:rsid w:val="008D5616"/>
    <w:rsid w:val="008D600E"/>
    <w:rsid w:val="008D706B"/>
    <w:rsid w:val="008D724E"/>
    <w:rsid w:val="008E0625"/>
    <w:rsid w:val="008E115D"/>
    <w:rsid w:val="008E151C"/>
    <w:rsid w:val="008E1571"/>
    <w:rsid w:val="008E1D2F"/>
    <w:rsid w:val="008E1E6B"/>
    <w:rsid w:val="008E1F65"/>
    <w:rsid w:val="008E2157"/>
    <w:rsid w:val="008E21EF"/>
    <w:rsid w:val="008E23F5"/>
    <w:rsid w:val="008E25D5"/>
    <w:rsid w:val="008E37D2"/>
    <w:rsid w:val="008E38B5"/>
    <w:rsid w:val="008E396A"/>
    <w:rsid w:val="008E3C3F"/>
    <w:rsid w:val="008E3EAA"/>
    <w:rsid w:val="008E4024"/>
    <w:rsid w:val="008E40D2"/>
    <w:rsid w:val="008E447A"/>
    <w:rsid w:val="008E46AB"/>
    <w:rsid w:val="008E482E"/>
    <w:rsid w:val="008E4B37"/>
    <w:rsid w:val="008E4EB7"/>
    <w:rsid w:val="008E4FF7"/>
    <w:rsid w:val="008E54C3"/>
    <w:rsid w:val="008E551A"/>
    <w:rsid w:val="008E56DB"/>
    <w:rsid w:val="008E5808"/>
    <w:rsid w:val="008E58C1"/>
    <w:rsid w:val="008E5D01"/>
    <w:rsid w:val="008E5E13"/>
    <w:rsid w:val="008E62F4"/>
    <w:rsid w:val="008E6482"/>
    <w:rsid w:val="008E6836"/>
    <w:rsid w:val="008E6AC7"/>
    <w:rsid w:val="008E6C10"/>
    <w:rsid w:val="008E7473"/>
    <w:rsid w:val="008E754D"/>
    <w:rsid w:val="008E7569"/>
    <w:rsid w:val="008E75B2"/>
    <w:rsid w:val="008E7659"/>
    <w:rsid w:val="008E7DED"/>
    <w:rsid w:val="008F039E"/>
    <w:rsid w:val="008F07F6"/>
    <w:rsid w:val="008F0F73"/>
    <w:rsid w:val="008F107A"/>
    <w:rsid w:val="008F10F7"/>
    <w:rsid w:val="008F1AA7"/>
    <w:rsid w:val="008F1F67"/>
    <w:rsid w:val="008F2286"/>
    <w:rsid w:val="008F2471"/>
    <w:rsid w:val="008F25A2"/>
    <w:rsid w:val="008F2B3F"/>
    <w:rsid w:val="008F2BE6"/>
    <w:rsid w:val="008F3265"/>
    <w:rsid w:val="008F3428"/>
    <w:rsid w:val="008F367D"/>
    <w:rsid w:val="008F4624"/>
    <w:rsid w:val="008F48DC"/>
    <w:rsid w:val="008F5787"/>
    <w:rsid w:val="008F59C4"/>
    <w:rsid w:val="008F5B0D"/>
    <w:rsid w:val="008F614F"/>
    <w:rsid w:val="008F645B"/>
    <w:rsid w:val="008F655C"/>
    <w:rsid w:val="008F6EF7"/>
    <w:rsid w:val="008F74D7"/>
    <w:rsid w:val="008F7565"/>
    <w:rsid w:val="008F762E"/>
    <w:rsid w:val="008F76F8"/>
    <w:rsid w:val="008F7750"/>
    <w:rsid w:val="008F791E"/>
    <w:rsid w:val="008F7FD4"/>
    <w:rsid w:val="0090009E"/>
    <w:rsid w:val="00900A55"/>
    <w:rsid w:val="00900F7A"/>
    <w:rsid w:val="009010FF"/>
    <w:rsid w:val="009012E0"/>
    <w:rsid w:val="00901395"/>
    <w:rsid w:val="009014A2"/>
    <w:rsid w:val="009015E4"/>
    <w:rsid w:val="0090186E"/>
    <w:rsid w:val="00901B03"/>
    <w:rsid w:val="00901C06"/>
    <w:rsid w:val="00901DDC"/>
    <w:rsid w:val="00901E88"/>
    <w:rsid w:val="0090273E"/>
    <w:rsid w:val="00902980"/>
    <w:rsid w:val="00902E9D"/>
    <w:rsid w:val="00903088"/>
    <w:rsid w:val="009030C3"/>
    <w:rsid w:val="00903133"/>
    <w:rsid w:val="0090336C"/>
    <w:rsid w:val="0090352D"/>
    <w:rsid w:val="009035C6"/>
    <w:rsid w:val="00903EA1"/>
    <w:rsid w:val="00903FDA"/>
    <w:rsid w:val="0090451F"/>
    <w:rsid w:val="009046BC"/>
    <w:rsid w:val="0090511C"/>
    <w:rsid w:val="00905682"/>
    <w:rsid w:val="0090574B"/>
    <w:rsid w:val="00905DAB"/>
    <w:rsid w:val="00905ECC"/>
    <w:rsid w:val="009061D0"/>
    <w:rsid w:val="00906759"/>
    <w:rsid w:val="009067D1"/>
    <w:rsid w:val="00906947"/>
    <w:rsid w:val="00906AFC"/>
    <w:rsid w:val="009070A6"/>
    <w:rsid w:val="009072F3"/>
    <w:rsid w:val="0090756E"/>
    <w:rsid w:val="00907A04"/>
    <w:rsid w:val="00907D4D"/>
    <w:rsid w:val="00907D9A"/>
    <w:rsid w:val="00910640"/>
    <w:rsid w:val="00910B49"/>
    <w:rsid w:val="00911115"/>
    <w:rsid w:val="00911315"/>
    <w:rsid w:val="0091134C"/>
    <w:rsid w:val="00911647"/>
    <w:rsid w:val="0091166A"/>
    <w:rsid w:val="009123D8"/>
    <w:rsid w:val="00912D25"/>
    <w:rsid w:val="009130C6"/>
    <w:rsid w:val="009131B8"/>
    <w:rsid w:val="00913D56"/>
    <w:rsid w:val="00914237"/>
    <w:rsid w:val="0091443C"/>
    <w:rsid w:val="00914452"/>
    <w:rsid w:val="0091472E"/>
    <w:rsid w:val="00914C9E"/>
    <w:rsid w:val="00916073"/>
    <w:rsid w:val="00916303"/>
    <w:rsid w:val="00916661"/>
    <w:rsid w:val="0091687D"/>
    <w:rsid w:val="00916C09"/>
    <w:rsid w:val="00916D93"/>
    <w:rsid w:val="00917722"/>
    <w:rsid w:val="009179F9"/>
    <w:rsid w:val="00917A68"/>
    <w:rsid w:val="00917F78"/>
    <w:rsid w:val="0092081B"/>
    <w:rsid w:val="00920846"/>
    <w:rsid w:val="00920A07"/>
    <w:rsid w:val="00920AC7"/>
    <w:rsid w:val="00920D7E"/>
    <w:rsid w:val="00921050"/>
    <w:rsid w:val="00921AAD"/>
    <w:rsid w:val="00921DC7"/>
    <w:rsid w:val="00921E13"/>
    <w:rsid w:val="009222A8"/>
    <w:rsid w:val="009226F7"/>
    <w:rsid w:val="00922E4D"/>
    <w:rsid w:val="00923403"/>
    <w:rsid w:val="00923528"/>
    <w:rsid w:val="00924207"/>
    <w:rsid w:val="00924346"/>
    <w:rsid w:val="00924B19"/>
    <w:rsid w:val="00924D36"/>
    <w:rsid w:val="00924E31"/>
    <w:rsid w:val="009251B9"/>
    <w:rsid w:val="00925382"/>
    <w:rsid w:val="00925403"/>
    <w:rsid w:val="009259DC"/>
    <w:rsid w:val="00925B4C"/>
    <w:rsid w:val="00925CBD"/>
    <w:rsid w:val="00925EAC"/>
    <w:rsid w:val="00925F8F"/>
    <w:rsid w:val="00925FED"/>
    <w:rsid w:val="009266F9"/>
    <w:rsid w:val="0092689F"/>
    <w:rsid w:val="00926BCD"/>
    <w:rsid w:val="00926D4C"/>
    <w:rsid w:val="009272DC"/>
    <w:rsid w:val="00927604"/>
    <w:rsid w:val="009278E6"/>
    <w:rsid w:val="00927A4C"/>
    <w:rsid w:val="00927B6F"/>
    <w:rsid w:val="00930029"/>
    <w:rsid w:val="00930AEB"/>
    <w:rsid w:val="00930BA6"/>
    <w:rsid w:val="00930DE7"/>
    <w:rsid w:val="00931BCD"/>
    <w:rsid w:val="00931F78"/>
    <w:rsid w:val="009321FA"/>
    <w:rsid w:val="0093246B"/>
    <w:rsid w:val="009331F7"/>
    <w:rsid w:val="00933387"/>
    <w:rsid w:val="00933A3A"/>
    <w:rsid w:val="00933D96"/>
    <w:rsid w:val="00933F45"/>
    <w:rsid w:val="00933F49"/>
    <w:rsid w:val="00934196"/>
    <w:rsid w:val="00934424"/>
    <w:rsid w:val="00934BC2"/>
    <w:rsid w:val="00934FE3"/>
    <w:rsid w:val="00935E1C"/>
    <w:rsid w:val="00935EE5"/>
    <w:rsid w:val="009367E6"/>
    <w:rsid w:val="00936872"/>
    <w:rsid w:val="0093741C"/>
    <w:rsid w:val="00937517"/>
    <w:rsid w:val="00937C22"/>
    <w:rsid w:val="00937F35"/>
    <w:rsid w:val="009409B2"/>
    <w:rsid w:val="00940BCF"/>
    <w:rsid w:val="00941156"/>
    <w:rsid w:val="009413B6"/>
    <w:rsid w:val="009413F5"/>
    <w:rsid w:val="00941778"/>
    <w:rsid w:val="0094183D"/>
    <w:rsid w:val="00941919"/>
    <w:rsid w:val="00941AE3"/>
    <w:rsid w:val="00941CEA"/>
    <w:rsid w:val="00941E93"/>
    <w:rsid w:val="00942CD0"/>
    <w:rsid w:val="00942F6F"/>
    <w:rsid w:val="009431E9"/>
    <w:rsid w:val="009435C8"/>
    <w:rsid w:val="0094398B"/>
    <w:rsid w:val="00943F2E"/>
    <w:rsid w:val="0094425A"/>
    <w:rsid w:val="00944757"/>
    <w:rsid w:val="00945476"/>
    <w:rsid w:val="00945AFA"/>
    <w:rsid w:val="00945B16"/>
    <w:rsid w:val="00946019"/>
    <w:rsid w:val="00946502"/>
    <w:rsid w:val="00946530"/>
    <w:rsid w:val="00946A35"/>
    <w:rsid w:val="00946D01"/>
    <w:rsid w:val="00946E39"/>
    <w:rsid w:val="009508CB"/>
    <w:rsid w:val="00950D16"/>
    <w:rsid w:val="00951535"/>
    <w:rsid w:val="00951604"/>
    <w:rsid w:val="00951867"/>
    <w:rsid w:val="00951A7D"/>
    <w:rsid w:val="00951CA1"/>
    <w:rsid w:val="00951EBE"/>
    <w:rsid w:val="0095238E"/>
    <w:rsid w:val="00952618"/>
    <w:rsid w:val="009529E3"/>
    <w:rsid w:val="009532CA"/>
    <w:rsid w:val="00953454"/>
    <w:rsid w:val="0095395C"/>
    <w:rsid w:val="009539D8"/>
    <w:rsid w:val="00953A68"/>
    <w:rsid w:val="00953F6D"/>
    <w:rsid w:val="00954152"/>
    <w:rsid w:val="0095455D"/>
    <w:rsid w:val="009549D3"/>
    <w:rsid w:val="00955099"/>
    <w:rsid w:val="0095531F"/>
    <w:rsid w:val="00955835"/>
    <w:rsid w:val="00955ADD"/>
    <w:rsid w:val="00956741"/>
    <w:rsid w:val="00956758"/>
    <w:rsid w:val="00956A78"/>
    <w:rsid w:val="00956D1A"/>
    <w:rsid w:val="0095749F"/>
    <w:rsid w:val="009575D9"/>
    <w:rsid w:val="00957E94"/>
    <w:rsid w:val="009607E6"/>
    <w:rsid w:val="00960873"/>
    <w:rsid w:val="00960961"/>
    <w:rsid w:val="009615EA"/>
    <w:rsid w:val="00961A99"/>
    <w:rsid w:val="00961FA2"/>
    <w:rsid w:val="00962503"/>
    <w:rsid w:val="00962B16"/>
    <w:rsid w:val="0096334F"/>
    <w:rsid w:val="009634B1"/>
    <w:rsid w:val="009634CA"/>
    <w:rsid w:val="00963D96"/>
    <w:rsid w:val="00964363"/>
    <w:rsid w:val="00964E8E"/>
    <w:rsid w:val="00965239"/>
    <w:rsid w:val="00965A14"/>
    <w:rsid w:val="00966A6E"/>
    <w:rsid w:val="009671CB"/>
    <w:rsid w:val="009673C9"/>
    <w:rsid w:val="009673D2"/>
    <w:rsid w:val="009675BA"/>
    <w:rsid w:val="00967994"/>
    <w:rsid w:val="00967AD4"/>
    <w:rsid w:val="009706B1"/>
    <w:rsid w:val="00970AF4"/>
    <w:rsid w:val="00970B64"/>
    <w:rsid w:val="00970D16"/>
    <w:rsid w:val="009713F4"/>
    <w:rsid w:val="00971484"/>
    <w:rsid w:val="009715C2"/>
    <w:rsid w:val="009716B5"/>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020"/>
    <w:rsid w:val="0097614A"/>
    <w:rsid w:val="0097650E"/>
    <w:rsid w:val="00976526"/>
    <w:rsid w:val="00976733"/>
    <w:rsid w:val="00976A56"/>
    <w:rsid w:val="009801A9"/>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342"/>
    <w:rsid w:val="009848DB"/>
    <w:rsid w:val="00984C2A"/>
    <w:rsid w:val="0098526F"/>
    <w:rsid w:val="00985278"/>
    <w:rsid w:val="009855B8"/>
    <w:rsid w:val="00985C18"/>
    <w:rsid w:val="00985CD8"/>
    <w:rsid w:val="0098649A"/>
    <w:rsid w:val="0098669B"/>
    <w:rsid w:val="009870B7"/>
    <w:rsid w:val="009871C1"/>
    <w:rsid w:val="009875E5"/>
    <w:rsid w:val="00987B95"/>
    <w:rsid w:val="00987C62"/>
    <w:rsid w:val="0099000F"/>
    <w:rsid w:val="009901E7"/>
    <w:rsid w:val="009906EA"/>
    <w:rsid w:val="009908E6"/>
    <w:rsid w:val="0099091B"/>
    <w:rsid w:val="00990E88"/>
    <w:rsid w:val="00991406"/>
    <w:rsid w:val="00991655"/>
    <w:rsid w:val="0099187E"/>
    <w:rsid w:val="009922DC"/>
    <w:rsid w:val="00992502"/>
    <w:rsid w:val="009925B9"/>
    <w:rsid w:val="00992606"/>
    <w:rsid w:val="009926F7"/>
    <w:rsid w:val="00992B00"/>
    <w:rsid w:val="00993279"/>
    <w:rsid w:val="009932CC"/>
    <w:rsid w:val="00993C3F"/>
    <w:rsid w:val="00994058"/>
    <w:rsid w:val="00994437"/>
    <w:rsid w:val="009944D5"/>
    <w:rsid w:val="009945C6"/>
    <w:rsid w:val="009946F1"/>
    <w:rsid w:val="009952BB"/>
    <w:rsid w:val="009952F8"/>
    <w:rsid w:val="009956D3"/>
    <w:rsid w:val="00995968"/>
    <w:rsid w:val="00995C14"/>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7A"/>
    <w:rsid w:val="009A2A9D"/>
    <w:rsid w:val="009A2DE1"/>
    <w:rsid w:val="009A3D09"/>
    <w:rsid w:val="009A3F74"/>
    <w:rsid w:val="009A4294"/>
    <w:rsid w:val="009A4C7B"/>
    <w:rsid w:val="009A5812"/>
    <w:rsid w:val="009A5997"/>
    <w:rsid w:val="009A5ACC"/>
    <w:rsid w:val="009A5ACD"/>
    <w:rsid w:val="009A5B5C"/>
    <w:rsid w:val="009A6066"/>
    <w:rsid w:val="009A62A9"/>
    <w:rsid w:val="009A635C"/>
    <w:rsid w:val="009A6579"/>
    <w:rsid w:val="009A68B3"/>
    <w:rsid w:val="009A6B45"/>
    <w:rsid w:val="009A6EC4"/>
    <w:rsid w:val="009A735B"/>
    <w:rsid w:val="009B02DC"/>
    <w:rsid w:val="009B0866"/>
    <w:rsid w:val="009B12DA"/>
    <w:rsid w:val="009B1445"/>
    <w:rsid w:val="009B160E"/>
    <w:rsid w:val="009B1A1C"/>
    <w:rsid w:val="009B1B54"/>
    <w:rsid w:val="009B208A"/>
    <w:rsid w:val="009B2550"/>
    <w:rsid w:val="009B25C3"/>
    <w:rsid w:val="009B2DA0"/>
    <w:rsid w:val="009B3055"/>
    <w:rsid w:val="009B3808"/>
    <w:rsid w:val="009B3FB3"/>
    <w:rsid w:val="009B4386"/>
    <w:rsid w:val="009B44CF"/>
    <w:rsid w:val="009B45CA"/>
    <w:rsid w:val="009B45E3"/>
    <w:rsid w:val="009B4970"/>
    <w:rsid w:val="009B49F5"/>
    <w:rsid w:val="009B4A98"/>
    <w:rsid w:val="009B4E68"/>
    <w:rsid w:val="009B54D4"/>
    <w:rsid w:val="009B5614"/>
    <w:rsid w:val="009B5735"/>
    <w:rsid w:val="009B5958"/>
    <w:rsid w:val="009B5D94"/>
    <w:rsid w:val="009B5EFD"/>
    <w:rsid w:val="009B6ACB"/>
    <w:rsid w:val="009B6AEE"/>
    <w:rsid w:val="009B7FB4"/>
    <w:rsid w:val="009C01C5"/>
    <w:rsid w:val="009C01DD"/>
    <w:rsid w:val="009C0986"/>
    <w:rsid w:val="009C189B"/>
    <w:rsid w:val="009C2154"/>
    <w:rsid w:val="009C21A7"/>
    <w:rsid w:val="009C2771"/>
    <w:rsid w:val="009C2863"/>
    <w:rsid w:val="009C2A6E"/>
    <w:rsid w:val="009C2BE6"/>
    <w:rsid w:val="009C2D35"/>
    <w:rsid w:val="009C2D95"/>
    <w:rsid w:val="009C3411"/>
    <w:rsid w:val="009C384C"/>
    <w:rsid w:val="009C3D84"/>
    <w:rsid w:val="009C4DF6"/>
    <w:rsid w:val="009C507E"/>
    <w:rsid w:val="009C5462"/>
    <w:rsid w:val="009C5575"/>
    <w:rsid w:val="009C5DB3"/>
    <w:rsid w:val="009C5E5F"/>
    <w:rsid w:val="009C6559"/>
    <w:rsid w:val="009C65B5"/>
    <w:rsid w:val="009C6EBF"/>
    <w:rsid w:val="009C72EA"/>
    <w:rsid w:val="009C7A44"/>
    <w:rsid w:val="009C7C08"/>
    <w:rsid w:val="009C7CED"/>
    <w:rsid w:val="009D03BF"/>
    <w:rsid w:val="009D07D0"/>
    <w:rsid w:val="009D08EE"/>
    <w:rsid w:val="009D0B37"/>
    <w:rsid w:val="009D0FDB"/>
    <w:rsid w:val="009D15A7"/>
    <w:rsid w:val="009D1867"/>
    <w:rsid w:val="009D1B17"/>
    <w:rsid w:val="009D1E80"/>
    <w:rsid w:val="009D2135"/>
    <w:rsid w:val="009D2531"/>
    <w:rsid w:val="009D27E5"/>
    <w:rsid w:val="009D3969"/>
    <w:rsid w:val="009D39DE"/>
    <w:rsid w:val="009D3B0E"/>
    <w:rsid w:val="009D3BAE"/>
    <w:rsid w:val="009D427C"/>
    <w:rsid w:val="009D42D3"/>
    <w:rsid w:val="009D4A25"/>
    <w:rsid w:val="009D4DEE"/>
    <w:rsid w:val="009D517F"/>
    <w:rsid w:val="009D6020"/>
    <w:rsid w:val="009D6138"/>
    <w:rsid w:val="009D663A"/>
    <w:rsid w:val="009D6700"/>
    <w:rsid w:val="009D67B3"/>
    <w:rsid w:val="009D72B8"/>
    <w:rsid w:val="009D748E"/>
    <w:rsid w:val="009D7718"/>
    <w:rsid w:val="009D780B"/>
    <w:rsid w:val="009D7C56"/>
    <w:rsid w:val="009E0356"/>
    <w:rsid w:val="009E060F"/>
    <w:rsid w:val="009E0EE7"/>
    <w:rsid w:val="009E176B"/>
    <w:rsid w:val="009E25EE"/>
    <w:rsid w:val="009E27A1"/>
    <w:rsid w:val="009E298D"/>
    <w:rsid w:val="009E2996"/>
    <w:rsid w:val="009E2CAB"/>
    <w:rsid w:val="009E2D0F"/>
    <w:rsid w:val="009E301E"/>
    <w:rsid w:val="009E310E"/>
    <w:rsid w:val="009E3554"/>
    <w:rsid w:val="009E37C8"/>
    <w:rsid w:val="009E3D96"/>
    <w:rsid w:val="009E55E1"/>
    <w:rsid w:val="009E5861"/>
    <w:rsid w:val="009E5A6F"/>
    <w:rsid w:val="009E5CCF"/>
    <w:rsid w:val="009E5D4D"/>
    <w:rsid w:val="009E5D7F"/>
    <w:rsid w:val="009E6141"/>
    <w:rsid w:val="009E678B"/>
    <w:rsid w:val="009E67F3"/>
    <w:rsid w:val="009E6E38"/>
    <w:rsid w:val="009E705D"/>
    <w:rsid w:val="009E79D7"/>
    <w:rsid w:val="009E7DD0"/>
    <w:rsid w:val="009E7DFC"/>
    <w:rsid w:val="009E7EB3"/>
    <w:rsid w:val="009F021C"/>
    <w:rsid w:val="009F0C9A"/>
    <w:rsid w:val="009F0F5A"/>
    <w:rsid w:val="009F1B44"/>
    <w:rsid w:val="009F1B9F"/>
    <w:rsid w:val="009F1BB0"/>
    <w:rsid w:val="009F246B"/>
    <w:rsid w:val="009F260D"/>
    <w:rsid w:val="009F271A"/>
    <w:rsid w:val="009F2A7A"/>
    <w:rsid w:val="009F3331"/>
    <w:rsid w:val="009F3529"/>
    <w:rsid w:val="009F39EF"/>
    <w:rsid w:val="009F3B50"/>
    <w:rsid w:val="009F406E"/>
    <w:rsid w:val="009F4321"/>
    <w:rsid w:val="009F4370"/>
    <w:rsid w:val="009F43A3"/>
    <w:rsid w:val="009F4637"/>
    <w:rsid w:val="009F4684"/>
    <w:rsid w:val="009F4953"/>
    <w:rsid w:val="009F4C4C"/>
    <w:rsid w:val="009F51DC"/>
    <w:rsid w:val="009F5230"/>
    <w:rsid w:val="009F549E"/>
    <w:rsid w:val="009F5517"/>
    <w:rsid w:val="009F57D1"/>
    <w:rsid w:val="009F5F2D"/>
    <w:rsid w:val="009F6ABC"/>
    <w:rsid w:val="009F7DFB"/>
    <w:rsid w:val="00A00222"/>
    <w:rsid w:val="00A005BC"/>
    <w:rsid w:val="00A00A03"/>
    <w:rsid w:val="00A00F7E"/>
    <w:rsid w:val="00A010E4"/>
    <w:rsid w:val="00A01384"/>
    <w:rsid w:val="00A0155D"/>
    <w:rsid w:val="00A01705"/>
    <w:rsid w:val="00A01C0F"/>
    <w:rsid w:val="00A01C52"/>
    <w:rsid w:val="00A01ECA"/>
    <w:rsid w:val="00A0204E"/>
    <w:rsid w:val="00A02425"/>
    <w:rsid w:val="00A024E4"/>
    <w:rsid w:val="00A02899"/>
    <w:rsid w:val="00A028D4"/>
    <w:rsid w:val="00A028ED"/>
    <w:rsid w:val="00A02953"/>
    <w:rsid w:val="00A02A87"/>
    <w:rsid w:val="00A02AA3"/>
    <w:rsid w:val="00A02E22"/>
    <w:rsid w:val="00A02F42"/>
    <w:rsid w:val="00A03149"/>
    <w:rsid w:val="00A031DD"/>
    <w:rsid w:val="00A035F5"/>
    <w:rsid w:val="00A0377B"/>
    <w:rsid w:val="00A0430B"/>
    <w:rsid w:val="00A04B2C"/>
    <w:rsid w:val="00A04B5F"/>
    <w:rsid w:val="00A04BA4"/>
    <w:rsid w:val="00A0584B"/>
    <w:rsid w:val="00A06468"/>
    <w:rsid w:val="00A06789"/>
    <w:rsid w:val="00A06A3B"/>
    <w:rsid w:val="00A06B52"/>
    <w:rsid w:val="00A06F97"/>
    <w:rsid w:val="00A07699"/>
    <w:rsid w:val="00A07A66"/>
    <w:rsid w:val="00A07E55"/>
    <w:rsid w:val="00A1004B"/>
    <w:rsid w:val="00A104ED"/>
    <w:rsid w:val="00A1055F"/>
    <w:rsid w:val="00A10999"/>
    <w:rsid w:val="00A10A7F"/>
    <w:rsid w:val="00A10AAD"/>
    <w:rsid w:val="00A1136F"/>
    <w:rsid w:val="00A11B38"/>
    <w:rsid w:val="00A11D52"/>
    <w:rsid w:val="00A1238B"/>
    <w:rsid w:val="00A1258F"/>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010"/>
    <w:rsid w:val="00A160F5"/>
    <w:rsid w:val="00A16176"/>
    <w:rsid w:val="00A16360"/>
    <w:rsid w:val="00A1654D"/>
    <w:rsid w:val="00A16B5C"/>
    <w:rsid w:val="00A16BB3"/>
    <w:rsid w:val="00A17F55"/>
    <w:rsid w:val="00A20006"/>
    <w:rsid w:val="00A20011"/>
    <w:rsid w:val="00A202B5"/>
    <w:rsid w:val="00A20BDA"/>
    <w:rsid w:val="00A20D89"/>
    <w:rsid w:val="00A20D8C"/>
    <w:rsid w:val="00A21126"/>
    <w:rsid w:val="00A21663"/>
    <w:rsid w:val="00A21BF5"/>
    <w:rsid w:val="00A22072"/>
    <w:rsid w:val="00A2209A"/>
    <w:rsid w:val="00A22273"/>
    <w:rsid w:val="00A22725"/>
    <w:rsid w:val="00A23068"/>
    <w:rsid w:val="00A232F2"/>
    <w:rsid w:val="00A233EA"/>
    <w:rsid w:val="00A235C7"/>
    <w:rsid w:val="00A23605"/>
    <w:rsid w:val="00A236CB"/>
    <w:rsid w:val="00A23A2A"/>
    <w:rsid w:val="00A23BF1"/>
    <w:rsid w:val="00A23CFE"/>
    <w:rsid w:val="00A24062"/>
    <w:rsid w:val="00A2464C"/>
    <w:rsid w:val="00A24EDD"/>
    <w:rsid w:val="00A24EDE"/>
    <w:rsid w:val="00A250D5"/>
    <w:rsid w:val="00A25184"/>
    <w:rsid w:val="00A25252"/>
    <w:rsid w:val="00A258E0"/>
    <w:rsid w:val="00A260E2"/>
    <w:rsid w:val="00A26254"/>
    <w:rsid w:val="00A2669D"/>
    <w:rsid w:val="00A26742"/>
    <w:rsid w:val="00A268AD"/>
    <w:rsid w:val="00A26F58"/>
    <w:rsid w:val="00A272A5"/>
    <w:rsid w:val="00A27373"/>
    <w:rsid w:val="00A27582"/>
    <w:rsid w:val="00A27D50"/>
    <w:rsid w:val="00A300D7"/>
    <w:rsid w:val="00A3036E"/>
    <w:rsid w:val="00A3038A"/>
    <w:rsid w:val="00A30B58"/>
    <w:rsid w:val="00A30CE5"/>
    <w:rsid w:val="00A310D4"/>
    <w:rsid w:val="00A3113E"/>
    <w:rsid w:val="00A3189A"/>
    <w:rsid w:val="00A31EB8"/>
    <w:rsid w:val="00A3212D"/>
    <w:rsid w:val="00A32374"/>
    <w:rsid w:val="00A326CB"/>
    <w:rsid w:val="00A32CE1"/>
    <w:rsid w:val="00A32E87"/>
    <w:rsid w:val="00A33B76"/>
    <w:rsid w:val="00A33F2F"/>
    <w:rsid w:val="00A340F7"/>
    <w:rsid w:val="00A34257"/>
    <w:rsid w:val="00A3461A"/>
    <w:rsid w:val="00A346D3"/>
    <w:rsid w:val="00A34BE3"/>
    <w:rsid w:val="00A35075"/>
    <w:rsid w:val="00A350C2"/>
    <w:rsid w:val="00A352F8"/>
    <w:rsid w:val="00A35561"/>
    <w:rsid w:val="00A355CC"/>
    <w:rsid w:val="00A357A9"/>
    <w:rsid w:val="00A35B62"/>
    <w:rsid w:val="00A35F89"/>
    <w:rsid w:val="00A3621E"/>
    <w:rsid w:val="00A36396"/>
    <w:rsid w:val="00A364DF"/>
    <w:rsid w:val="00A36B67"/>
    <w:rsid w:val="00A36BA4"/>
    <w:rsid w:val="00A36BF0"/>
    <w:rsid w:val="00A36CC7"/>
    <w:rsid w:val="00A3702C"/>
    <w:rsid w:val="00A37138"/>
    <w:rsid w:val="00A37442"/>
    <w:rsid w:val="00A3753C"/>
    <w:rsid w:val="00A37B26"/>
    <w:rsid w:val="00A37E15"/>
    <w:rsid w:val="00A37E9B"/>
    <w:rsid w:val="00A37EEE"/>
    <w:rsid w:val="00A37F40"/>
    <w:rsid w:val="00A40989"/>
    <w:rsid w:val="00A40C31"/>
    <w:rsid w:val="00A4150C"/>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5D14"/>
    <w:rsid w:val="00A46425"/>
    <w:rsid w:val="00A466EC"/>
    <w:rsid w:val="00A47419"/>
    <w:rsid w:val="00A477A3"/>
    <w:rsid w:val="00A503A4"/>
    <w:rsid w:val="00A5073C"/>
    <w:rsid w:val="00A50889"/>
    <w:rsid w:val="00A508A2"/>
    <w:rsid w:val="00A50CA1"/>
    <w:rsid w:val="00A50CB0"/>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3E4D"/>
    <w:rsid w:val="00A54362"/>
    <w:rsid w:val="00A54621"/>
    <w:rsid w:val="00A5543F"/>
    <w:rsid w:val="00A55513"/>
    <w:rsid w:val="00A55721"/>
    <w:rsid w:val="00A55789"/>
    <w:rsid w:val="00A55883"/>
    <w:rsid w:val="00A55968"/>
    <w:rsid w:val="00A566CE"/>
    <w:rsid w:val="00A56AFF"/>
    <w:rsid w:val="00A56D53"/>
    <w:rsid w:val="00A56DD9"/>
    <w:rsid w:val="00A56E13"/>
    <w:rsid w:val="00A57C06"/>
    <w:rsid w:val="00A6002D"/>
    <w:rsid w:val="00A60070"/>
    <w:rsid w:val="00A60B46"/>
    <w:rsid w:val="00A60BB0"/>
    <w:rsid w:val="00A60C26"/>
    <w:rsid w:val="00A60EDA"/>
    <w:rsid w:val="00A60F32"/>
    <w:rsid w:val="00A6103F"/>
    <w:rsid w:val="00A612B0"/>
    <w:rsid w:val="00A612FA"/>
    <w:rsid w:val="00A6142D"/>
    <w:rsid w:val="00A61552"/>
    <w:rsid w:val="00A61B30"/>
    <w:rsid w:val="00A623CA"/>
    <w:rsid w:val="00A62626"/>
    <w:rsid w:val="00A62936"/>
    <w:rsid w:val="00A62A3A"/>
    <w:rsid w:val="00A62CC2"/>
    <w:rsid w:val="00A62F81"/>
    <w:rsid w:val="00A62FD2"/>
    <w:rsid w:val="00A63165"/>
    <w:rsid w:val="00A63BED"/>
    <w:rsid w:val="00A642D7"/>
    <w:rsid w:val="00A6444F"/>
    <w:rsid w:val="00A64B3C"/>
    <w:rsid w:val="00A64F51"/>
    <w:rsid w:val="00A656CD"/>
    <w:rsid w:val="00A65915"/>
    <w:rsid w:val="00A65D1A"/>
    <w:rsid w:val="00A6618B"/>
    <w:rsid w:val="00A66445"/>
    <w:rsid w:val="00A66843"/>
    <w:rsid w:val="00A66A4B"/>
    <w:rsid w:val="00A671E1"/>
    <w:rsid w:val="00A67A23"/>
    <w:rsid w:val="00A67B87"/>
    <w:rsid w:val="00A7068F"/>
    <w:rsid w:val="00A70E02"/>
    <w:rsid w:val="00A7117D"/>
    <w:rsid w:val="00A716F7"/>
    <w:rsid w:val="00A718B1"/>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3C5"/>
    <w:rsid w:val="00A77761"/>
    <w:rsid w:val="00A77A1D"/>
    <w:rsid w:val="00A77E2C"/>
    <w:rsid w:val="00A77EE7"/>
    <w:rsid w:val="00A803AF"/>
    <w:rsid w:val="00A80447"/>
    <w:rsid w:val="00A80456"/>
    <w:rsid w:val="00A80B20"/>
    <w:rsid w:val="00A80C05"/>
    <w:rsid w:val="00A8106B"/>
    <w:rsid w:val="00A811BC"/>
    <w:rsid w:val="00A8173C"/>
    <w:rsid w:val="00A817D8"/>
    <w:rsid w:val="00A818BF"/>
    <w:rsid w:val="00A81F7B"/>
    <w:rsid w:val="00A82039"/>
    <w:rsid w:val="00A8216B"/>
    <w:rsid w:val="00A821DD"/>
    <w:rsid w:val="00A826D8"/>
    <w:rsid w:val="00A82709"/>
    <w:rsid w:val="00A828CB"/>
    <w:rsid w:val="00A828D2"/>
    <w:rsid w:val="00A82F95"/>
    <w:rsid w:val="00A830CF"/>
    <w:rsid w:val="00A83241"/>
    <w:rsid w:val="00A834E6"/>
    <w:rsid w:val="00A83CB8"/>
    <w:rsid w:val="00A83CC5"/>
    <w:rsid w:val="00A8408A"/>
    <w:rsid w:val="00A84707"/>
    <w:rsid w:val="00A84F8B"/>
    <w:rsid w:val="00A852F5"/>
    <w:rsid w:val="00A8562C"/>
    <w:rsid w:val="00A85A4E"/>
    <w:rsid w:val="00A85F4A"/>
    <w:rsid w:val="00A86448"/>
    <w:rsid w:val="00A8645C"/>
    <w:rsid w:val="00A864E4"/>
    <w:rsid w:val="00A86FDE"/>
    <w:rsid w:val="00A87096"/>
    <w:rsid w:val="00A87DA4"/>
    <w:rsid w:val="00A900CC"/>
    <w:rsid w:val="00A90496"/>
    <w:rsid w:val="00A90B66"/>
    <w:rsid w:val="00A90D97"/>
    <w:rsid w:val="00A90F8A"/>
    <w:rsid w:val="00A9136B"/>
    <w:rsid w:val="00A9152D"/>
    <w:rsid w:val="00A919DD"/>
    <w:rsid w:val="00A91CF8"/>
    <w:rsid w:val="00A92671"/>
    <w:rsid w:val="00A92AC4"/>
    <w:rsid w:val="00A92F58"/>
    <w:rsid w:val="00A93059"/>
    <w:rsid w:val="00A930C1"/>
    <w:rsid w:val="00A930C6"/>
    <w:rsid w:val="00A93104"/>
    <w:rsid w:val="00A93360"/>
    <w:rsid w:val="00A9336E"/>
    <w:rsid w:val="00A9388A"/>
    <w:rsid w:val="00A93D68"/>
    <w:rsid w:val="00A94275"/>
    <w:rsid w:val="00A9435C"/>
    <w:rsid w:val="00A943F1"/>
    <w:rsid w:val="00A9495C"/>
    <w:rsid w:val="00A94E35"/>
    <w:rsid w:val="00A94F24"/>
    <w:rsid w:val="00A94FF0"/>
    <w:rsid w:val="00A95123"/>
    <w:rsid w:val="00A957C5"/>
    <w:rsid w:val="00A95A7B"/>
    <w:rsid w:val="00A96109"/>
    <w:rsid w:val="00A9630F"/>
    <w:rsid w:val="00A96370"/>
    <w:rsid w:val="00A96602"/>
    <w:rsid w:val="00A96C54"/>
    <w:rsid w:val="00A970EB"/>
    <w:rsid w:val="00A973BB"/>
    <w:rsid w:val="00A97662"/>
    <w:rsid w:val="00A97BD8"/>
    <w:rsid w:val="00A97E40"/>
    <w:rsid w:val="00A97F21"/>
    <w:rsid w:val="00AA017A"/>
    <w:rsid w:val="00AA0306"/>
    <w:rsid w:val="00AA04FC"/>
    <w:rsid w:val="00AA0556"/>
    <w:rsid w:val="00AA0B29"/>
    <w:rsid w:val="00AA111E"/>
    <w:rsid w:val="00AA125A"/>
    <w:rsid w:val="00AA16FB"/>
    <w:rsid w:val="00AA1C51"/>
    <w:rsid w:val="00AA223F"/>
    <w:rsid w:val="00AA2456"/>
    <w:rsid w:val="00AA267A"/>
    <w:rsid w:val="00AA29DA"/>
    <w:rsid w:val="00AA2A79"/>
    <w:rsid w:val="00AA2CE4"/>
    <w:rsid w:val="00AA313A"/>
    <w:rsid w:val="00AA34B5"/>
    <w:rsid w:val="00AA3A16"/>
    <w:rsid w:val="00AA3F9D"/>
    <w:rsid w:val="00AA41D9"/>
    <w:rsid w:val="00AA5041"/>
    <w:rsid w:val="00AA53DE"/>
    <w:rsid w:val="00AA54C9"/>
    <w:rsid w:val="00AA57BE"/>
    <w:rsid w:val="00AA5995"/>
    <w:rsid w:val="00AA59F7"/>
    <w:rsid w:val="00AA5A11"/>
    <w:rsid w:val="00AA5ACA"/>
    <w:rsid w:val="00AA6F6A"/>
    <w:rsid w:val="00AA72D0"/>
    <w:rsid w:val="00AA749E"/>
    <w:rsid w:val="00AA74E8"/>
    <w:rsid w:val="00AA7854"/>
    <w:rsid w:val="00AA7BC6"/>
    <w:rsid w:val="00AA7E86"/>
    <w:rsid w:val="00AB009B"/>
    <w:rsid w:val="00AB0656"/>
    <w:rsid w:val="00AB096E"/>
    <w:rsid w:val="00AB0BAB"/>
    <w:rsid w:val="00AB177D"/>
    <w:rsid w:val="00AB1B70"/>
    <w:rsid w:val="00AB21A2"/>
    <w:rsid w:val="00AB24B7"/>
    <w:rsid w:val="00AB2A37"/>
    <w:rsid w:val="00AB2CAA"/>
    <w:rsid w:val="00AB2E45"/>
    <w:rsid w:val="00AB2F5D"/>
    <w:rsid w:val="00AB2FC1"/>
    <w:rsid w:val="00AB3301"/>
    <w:rsid w:val="00AB37D4"/>
    <w:rsid w:val="00AB39F6"/>
    <w:rsid w:val="00AB3AD1"/>
    <w:rsid w:val="00AB3AE8"/>
    <w:rsid w:val="00AB3DEA"/>
    <w:rsid w:val="00AB4199"/>
    <w:rsid w:val="00AB46AF"/>
    <w:rsid w:val="00AB49E6"/>
    <w:rsid w:val="00AB4C89"/>
    <w:rsid w:val="00AB5192"/>
    <w:rsid w:val="00AB5203"/>
    <w:rsid w:val="00AB53F7"/>
    <w:rsid w:val="00AB61C1"/>
    <w:rsid w:val="00AB6496"/>
    <w:rsid w:val="00AB6B01"/>
    <w:rsid w:val="00AB6CEE"/>
    <w:rsid w:val="00AB6CF5"/>
    <w:rsid w:val="00AB6EDD"/>
    <w:rsid w:val="00AB7608"/>
    <w:rsid w:val="00AC044A"/>
    <w:rsid w:val="00AC04E6"/>
    <w:rsid w:val="00AC0F4D"/>
    <w:rsid w:val="00AC1261"/>
    <w:rsid w:val="00AC132D"/>
    <w:rsid w:val="00AC13D3"/>
    <w:rsid w:val="00AC156C"/>
    <w:rsid w:val="00AC1997"/>
    <w:rsid w:val="00AC199B"/>
    <w:rsid w:val="00AC2163"/>
    <w:rsid w:val="00AC2505"/>
    <w:rsid w:val="00AC254E"/>
    <w:rsid w:val="00AC2738"/>
    <w:rsid w:val="00AC2C9F"/>
    <w:rsid w:val="00AC2FCA"/>
    <w:rsid w:val="00AC3365"/>
    <w:rsid w:val="00AC3FEE"/>
    <w:rsid w:val="00AC4547"/>
    <w:rsid w:val="00AC4663"/>
    <w:rsid w:val="00AC4CF3"/>
    <w:rsid w:val="00AC5424"/>
    <w:rsid w:val="00AC5666"/>
    <w:rsid w:val="00AC5873"/>
    <w:rsid w:val="00AC5E01"/>
    <w:rsid w:val="00AC623C"/>
    <w:rsid w:val="00AC6B5C"/>
    <w:rsid w:val="00AC7A9B"/>
    <w:rsid w:val="00AC7EA9"/>
    <w:rsid w:val="00AC7FA3"/>
    <w:rsid w:val="00AD0156"/>
    <w:rsid w:val="00AD0420"/>
    <w:rsid w:val="00AD06B5"/>
    <w:rsid w:val="00AD08F3"/>
    <w:rsid w:val="00AD0C8F"/>
    <w:rsid w:val="00AD137E"/>
    <w:rsid w:val="00AD15D8"/>
    <w:rsid w:val="00AD1877"/>
    <w:rsid w:val="00AD1885"/>
    <w:rsid w:val="00AD1DBF"/>
    <w:rsid w:val="00AD242A"/>
    <w:rsid w:val="00AD2456"/>
    <w:rsid w:val="00AD25E3"/>
    <w:rsid w:val="00AD3125"/>
    <w:rsid w:val="00AD3959"/>
    <w:rsid w:val="00AD3C4F"/>
    <w:rsid w:val="00AD4C72"/>
    <w:rsid w:val="00AD4D58"/>
    <w:rsid w:val="00AD4E63"/>
    <w:rsid w:val="00AD50D9"/>
    <w:rsid w:val="00AD56E5"/>
    <w:rsid w:val="00AD5739"/>
    <w:rsid w:val="00AD5E03"/>
    <w:rsid w:val="00AD603E"/>
    <w:rsid w:val="00AD6595"/>
    <w:rsid w:val="00AD6692"/>
    <w:rsid w:val="00AD6ABC"/>
    <w:rsid w:val="00AD6C6B"/>
    <w:rsid w:val="00AD6DE3"/>
    <w:rsid w:val="00AD6FE0"/>
    <w:rsid w:val="00AD7054"/>
    <w:rsid w:val="00AD7ADA"/>
    <w:rsid w:val="00AD7D19"/>
    <w:rsid w:val="00AD7F57"/>
    <w:rsid w:val="00AE0316"/>
    <w:rsid w:val="00AE0D35"/>
    <w:rsid w:val="00AE0E27"/>
    <w:rsid w:val="00AE1242"/>
    <w:rsid w:val="00AE1536"/>
    <w:rsid w:val="00AE163A"/>
    <w:rsid w:val="00AE1C39"/>
    <w:rsid w:val="00AE2099"/>
    <w:rsid w:val="00AE2297"/>
    <w:rsid w:val="00AE249F"/>
    <w:rsid w:val="00AE2BB2"/>
    <w:rsid w:val="00AE2C8B"/>
    <w:rsid w:val="00AE349D"/>
    <w:rsid w:val="00AE3613"/>
    <w:rsid w:val="00AE39A8"/>
    <w:rsid w:val="00AE39D1"/>
    <w:rsid w:val="00AE3C63"/>
    <w:rsid w:val="00AE3E9B"/>
    <w:rsid w:val="00AE535B"/>
    <w:rsid w:val="00AE5475"/>
    <w:rsid w:val="00AE55DB"/>
    <w:rsid w:val="00AE5621"/>
    <w:rsid w:val="00AE5AA9"/>
    <w:rsid w:val="00AE5BDE"/>
    <w:rsid w:val="00AE6138"/>
    <w:rsid w:val="00AE66B0"/>
    <w:rsid w:val="00AE6C78"/>
    <w:rsid w:val="00AE75CA"/>
    <w:rsid w:val="00AE76AB"/>
    <w:rsid w:val="00AE7727"/>
    <w:rsid w:val="00AE7779"/>
    <w:rsid w:val="00AE793A"/>
    <w:rsid w:val="00AE7B47"/>
    <w:rsid w:val="00AE7D2C"/>
    <w:rsid w:val="00AE7FE4"/>
    <w:rsid w:val="00AF009E"/>
    <w:rsid w:val="00AF02AA"/>
    <w:rsid w:val="00AF0517"/>
    <w:rsid w:val="00AF0A98"/>
    <w:rsid w:val="00AF0C57"/>
    <w:rsid w:val="00AF0F39"/>
    <w:rsid w:val="00AF1208"/>
    <w:rsid w:val="00AF1385"/>
    <w:rsid w:val="00AF1449"/>
    <w:rsid w:val="00AF1BA5"/>
    <w:rsid w:val="00AF1BF2"/>
    <w:rsid w:val="00AF282D"/>
    <w:rsid w:val="00AF3041"/>
    <w:rsid w:val="00AF3352"/>
    <w:rsid w:val="00AF34AA"/>
    <w:rsid w:val="00AF383B"/>
    <w:rsid w:val="00AF3F94"/>
    <w:rsid w:val="00AF44B4"/>
    <w:rsid w:val="00AF46CC"/>
    <w:rsid w:val="00AF4935"/>
    <w:rsid w:val="00AF4AFD"/>
    <w:rsid w:val="00AF4D81"/>
    <w:rsid w:val="00AF4E14"/>
    <w:rsid w:val="00AF4EBD"/>
    <w:rsid w:val="00AF4F03"/>
    <w:rsid w:val="00AF4F56"/>
    <w:rsid w:val="00AF502A"/>
    <w:rsid w:val="00AF5103"/>
    <w:rsid w:val="00AF5568"/>
    <w:rsid w:val="00AF567C"/>
    <w:rsid w:val="00AF58D7"/>
    <w:rsid w:val="00AF5AF5"/>
    <w:rsid w:val="00AF5FFF"/>
    <w:rsid w:val="00AF6749"/>
    <w:rsid w:val="00AF6C16"/>
    <w:rsid w:val="00AF6C27"/>
    <w:rsid w:val="00AF6C40"/>
    <w:rsid w:val="00AF6C98"/>
    <w:rsid w:val="00AF6D97"/>
    <w:rsid w:val="00AF7E34"/>
    <w:rsid w:val="00B009EA"/>
    <w:rsid w:val="00B00DF9"/>
    <w:rsid w:val="00B00DFD"/>
    <w:rsid w:val="00B01F03"/>
    <w:rsid w:val="00B0210B"/>
    <w:rsid w:val="00B0241D"/>
    <w:rsid w:val="00B025B8"/>
    <w:rsid w:val="00B02686"/>
    <w:rsid w:val="00B02A20"/>
    <w:rsid w:val="00B02B2C"/>
    <w:rsid w:val="00B02B3A"/>
    <w:rsid w:val="00B02B63"/>
    <w:rsid w:val="00B02EDE"/>
    <w:rsid w:val="00B030D4"/>
    <w:rsid w:val="00B034B1"/>
    <w:rsid w:val="00B034D4"/>
    <w:rsid w:val="00B0372F"/>
    <w:rsid w:val="00B03857"/>
    <w:rsid w:val="00B04333"/>
    <w:rsid w:val="00B04DAC"/>
    <w:rsid w:val="00B04EF7"/>
    <w:rsid w:val="00B05036"/>
    <w:rsid w:val="00B0548C"/>
    <w:rsid w:val="00B058E7"/>
    <w:rsid w:val="00B05C5D"/>
    <w:rsid w:val="00B0613F"/>
    <w:rsid w:val="00B06DB7"/>
    <w:rsid w:val="00B06E9F"/>
    <w:rsid w:val="00B07082"/>
    <w:rsid w:val="00B07BE2"/>
    <w:rsid w:val="00B07C8E"/>
    <w:rsid w:val="00B07EEF"/>
    <w:rsid w:val="00B1009E"/>
    <w:rsid w:val="00B101CC"/>
    <w:rsid w:val="00B10228"/>
    <w:rsid w:val="00B1030C"/>
    <w:rsid w:val="00B1043A"/>
    <w:rsid w:val="00B10476"/>
    <w:rsid w:val="00B1047D"/>
    <w:rsid w:val="00B10A60"/>
    <w:rsid w:val="00B10D8A"/>
    <w:rsid w:val="00B11148"/>
    <w:rsid w:val="00B112CD"/>
    <w:rsid w:val="00B1140C"/>
    <w:rsid w:val="00B1167F"/>
    <w:rsid w:val="00B117BD"/>
    <w:rsid w:val="00B118CA"/>
    <w:rsid w:val="00B11F1D"/>
    <w:rsid w:val="00B11FF6"/>
    <w:rsid w:val="00B12118"/>
    <w:rsid w:val="00B1215E"/>
    <w:rsid w:val="00B1245F"/>
    <w:rsid w:val="00B1282C"/>
    <w:rsid w:val="00B12855"/>
    <w:rsid w:val="00B1288E"/>
    <w:rsid w:val="00B1290B"/>
    <w:rsid w:val="00B12AFC"/>
    <w:rsid w:val="00B12F2C"/>
    <w:rsid w:val="00B1317B"/>
    <w:rsid w:val="00B133E7"/>
    <w:rsid w:val="00B135A6"/>
    <w:rsid w:val="00B136A1"/>
    <w:rsid w:val="00B136B2"/>
    <w:rsid w:val="00B13A67"/>
    <w:rsid w:val="00B13F0F"/>
    <w:rsid w:val="00B147F2"/>
    <w:rsid w:val="00B14938"/>
    <w:rsid w:val="00B149E4"/>
    <w:rsid w:val="00B14A6C"/>
    <w:rsid w:val="00B15026"/>
    <w:rsid w:val="00B15576"/>
    <w:rsid w:val="00B155D2"/>
    <w:rsid w:val="00B157D7"/>
    <w:rsid w:val="00B1580D"/>
    <w:rsid w:val="00B158F0"/>
    <w:rsid w:val="00B16638"/>
    <w:rsid w:val="00B16916"/>
    <w:rsid w:val="00B16B38"/>
    <w:rsid w:val="00B16B3E"/>
    <w:rsid w:val="00B16DF7"/>
    <w:rsid w:val="00B16F56"/>
    <w:rsid w:val="00B170A6"/>
    <w:rsid w:val="00B17481"/>
    <w:rsid w:val="00B1795A"/>
    <w:rsid w:val="00B17A35"/>
    <w:rsid w:val="00B17F6A"/>
    <w:rsid w:val="00B17F6D"/>
    <w:rsid w:val="00B2013E"/>
    <w:rsid w:val="00B20738"/>
    <w:rsid w:val="00B20D97"/>
    <w:rsid w:val="00B20F3A"/>
    <w:rsid w:val="00B20F9B"/>
    <w:rsid w:val="00B217FA"/>
    <w:rsid w:val="00B2274C"/>
    <w:rsid w:val="00B228C9"/>
    <w:rsid w:val="00B22A51"/>
    <w:rsid w:val="00B2338F"/>
    <w:rsid w:val="00B23695"/>
    <w:rsid w:val="00B23A81"/>
    <w:rsid w:val="00B2417B"/>
    <w:rsid w:val="00B2478C"/>
    <w:rsid w:val="00B24850"/>
    <w:rsid w:val="00B24A4F"/>
    <w:rsid w:val="00B252B2"/>
    <w:rsid w:val="00B2634A"/>
    <w:rsid w:val="00B26521"/>
    <w:rsid w:val="00B26CBD"/>
    <w:rsid w:val="00B26F44"/>
    <w:rsid w:val="00B2723C"/>
    <w:rsid w:val="00B27733"/>
    <w:rsid w:val="00B27893"/>
    <w:rsid w:val="00B2797D"/>
    <w:rsid w:val="00B27F7F"/>
    <w:rsid w:val="00B30067"/>
    <w:rsid w:val="00B30084"/>
    <w:rsid w:val="00B3009C"/>
    <w:rsid w:val="00B30436"/>
    <w:rsid w:val="00B30B23"/>
    <w:rsid w:val="00B30CC9"/>
    <w:rsid w:val="00B30F0A"/>
    <w:rsid w:val="00B3123A"/>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113"/>
    <w:rsid w:val="00B344E7"/>
    <w:rsid w:val="00B34B17"/>
    <w:rsid w:val="00B34B81"/>
    <w:rsid w:val="00B34C81"/>
    <w:rsid w:val="00B350DA"/>
    <w:rsid w:val="00B356C0"/>
    <w:rsid w:val="00B358B0"/>
    <w:rsid w:val="00B358B6"/>
    <w:rsid w:val="00B3598D"/>
    <w:rsid w:val="00B35BC1"/>
    <w:rsid w:val="00B35F30"/>
    <w:rsid w:val="00B35F5F"/>
    <w:rsid w:val="00B36739"/>
    <w:rsid w:val="00B367AF"/>
    <w:rsid w:val="00B368D5"/>
    <w:rsid w:val="00B36D5F"/>
    <w:rsid w:val="00B36F08"/>
    <w:rsid w:val="00B3714F"/>
    <w:rsid w:val="00B3719C"/>
    <w:rsid w:val="00B375A6"/>
    <w:rsid w:val="00B375BC"/>
    <w:rsid w:val="00B3780D"/>
    <w:rsid w:val="00B378C9"/>
    <w:rsid w:val="00B37953"/>
    <w:rsid w:val="00B37A4B"/>
    <w:rsid w:val="00B37FFC"/>
    <w:rsid w:val="00B402E1"/>
    <w:rsid w:val="00B40702"/>
    <w:rsid w:val="00B409AB"/>
    <w:rsid w:val="00B40B6A"/>
    <w:rsid w:val="00B41215"/>
    <w:rsid w:val="00B41B22"/>
    <w:rsid w:val="00B41D87"/>
    <w:rsid w:val="00B425CC"/>
    <w:rsid w:val="00B42E1F"/>
    <w:rsid w:val="00B43417"/>
    <w:rsid w:val="00B434E7"/>
    <w:rsid w:val="00B435F3"/>
    <w:rsid w:val="00B4364F"/>
    <w:rsid w:val="00B4554B"/>
    <w:rsid w:val="00B45746"/>
    <w:rsid w:val="00B45E0F"/>
    <w:rsid w:val="00B46062"/>
    <w:rsid w:val="00B463C8"/>
    <w:rsid w:val="00B46B88"/>
    <w:rsid w:val="00B47707"/>
    <w:rsid w:val="00B47AB1"/>
    <w:rsid w:val="00B47FEC"/>
    <w:rsid w:val="00B500A2"/>
    <w:rsid w:val="00B506A4"/>
    <w:rsid w:val="00B50E81"/>
    <w:rsid w:val="00B511EB"/>
    <w:rsid w:val="00B52013"/>
    <w:rsid w:val="00B52B29"/>
    <w:rsid w:val="00B52DAD"/>
    <w:rsid w:val="00B52F19"/>
    <w:rsid w:val="00B530F5"/>
    <w:rsid w:val="00B53508"/>
    <w:rsid w:val="00B5397A"/>
    <w:rsid w:val="00B541DE"/>
    <w:rsid w:val="00B5484C"/>
    <w:rsid w:val="00B54ACB"/>
    <w:rsid w:val="00B55273"/>
    <w:rsid w:val="00B5554D"/>
    <w:rsid w:val="00B55720"/>
    <w:rsid w:val="00B559FD"/>
    <w:rsid w:val="00B56608"/>
    <w:rsid w:val="00B56A32"/>
    <w:rsid w:val="00B5723D"/>
    <w:rsid w:val="00B574AD"/>
    <w:rsid w:val="00B57D60"/>
    <w:rsid w:val="00B57FCE"/>
    <w:rsid w:val="00B60498"/>
    <w:rsid w:val="00B61225"/>
    <w:rsid w:val="00B6130E"/>
    <w:rsid w:val="00B61604"/>
    <w:rsid w:val="00B61AD0"/>
    <w:rsid w:val="00B61BDD"/>
    <w:rsid w:val="00B61D0B"/>
    <w:rsid w:val="00B61F51"/>
    <w:rsid w:val="00B61F56"/>
    <w:rsid w:val="00B62833"/>
    <w:rsid w:val="00B629DF"/>
    <w:rsid w:val="00B62F11"/>
    <w:rsid w:val="00B6339B"/>
    <w:rsid w:val="00B63A27"/>
    <w:rsid w:val="00B63D52"/>
    <w:rsid w:val="00B64EEB"/>
    <w:rsid w:val="00B6578D"/>
    <w:rsid w:val="00B65BD4"/>
    <w:rsid w:val="00B66047"/>
    <w:rsid w:val="00B66F6D"/>
    <w:rsid w:val="00B6709F"/>
    <w:rsid w:val="00B679E9"/>
    <w:rsid w:val="00B67E5A"/>
    <w:rsid w:val="00B7017C"/>
    <w:rsid w:val="00B70246"/>
    <w:rsid w:val="00B70A62"/>
    <w:rsid w:val="00B70A87"/>
    <w:rsid w:val="00B70FA7"/>
    <w:rsid w:val="00B71462"/>
    <w:rsid w:val="00B716C4"/>
    <w:rsid w:val="00B717DE"/>
    <w:rsid w:val="00B718E1"/>
    <w:rsid w:val="00B7199F"/>
    <w:rsid w:val="00B71D8D"/>
    <w:rsid w:val="00B72118"/>
    <w:rsid w:val="00B722E4"/>
    <w:rsid w:val="00B723D6"/>
    <w:rsid w:val="00B725CB"/>
    <w:rsid w:val="00B7293C"/>
    <w:rsid w:val="00B72E02"/>
    <w:rsid w:val="00B731A9"/>
    <w:rsid w:val="00B734C4"/>
    <w:rsid w:val="00B73510"/>
    <w:rsid w:val="00B735C9"/>
    <w:rsid w:val="00B73D7F"/>
    <w:rsid w:val="00B74180"/>
    <w:rsid w:val="00B74431"/>
    <w:rsid w:val="00B748CC"/>
    <w:rsid w:val="00B749A5"/>
    <w:rsid w:val="00B74BCC"/>
    <w:rsid w:val="00B74BE0"/>
    <w:rsid w:val="00B751CD"/>
    <w:rsid w:val="00B75526"/>
    <w:rsid w:val="00B758F2"/>
    <w:rsid w:val="00B76340"/>
    <w:rsid w:val="00B76920"/>
    <w:rsid w:val="00B772E3"/>
    <w:rsid w:val="00B8077B"/>
    <w:rsid w:val="00B81116"/>
    <w:rsid w:val="00B8113B"/>
    <w:rsid w:val="00B814C4"/>
    <w:rsid w:val="00B816A7"/>
    <w:rsid w:val="00B816D0"/>
    <w:rsid w:val="00B81C27"/>
    <w:rsid w:val="00B81DD1"/>
    <w:rsid w:val="00B82891"/>
    <w:rsid w:val="00B82A3F"/>
    <w:rsid w:val="00B82C0D"/>
    <w:rsid w:val="00B82D89"/>
    <w:rsid w:val="00B83419"/>
    <w:rsid w:val="00B8388F"/>
    <w:rsid w:val="00B83C7B"/>
    <w:rsid w:val="00B83D73"/>
    <w:rsid w:val="00B8474F"/>
    <w:rsid w:val="00B847F7"/>
    <w:rsid w:val="00B84D09"/>
    <w:rsid w:val="00B84D26"/>
    <w:rsid w:val="00B84DA1"/>
    <w:rsid w:val="00B85FA5"/>
    <w:rsid w:val="00B86052"/>
    <w:rsid w:val="00B867CB"/>
    <w:rsid w:val="00B86AED"/>
    <w:rsid w:val="00B86D0E"/>
    <w:rsid w:val="00B87387"/>
    <w:rsid w:val="00B87741"/>
    <w:rsid w:val="00B87E90"/>
    <w:rsid w:val="00B87F17"/>
    <w:rsid w:val="00B87FBA"/>
    <w:rsid w:val="00B908A1"/>
    <w:rsid w:val="00B90B2A"/>
    <w:rsid w:val="00B90B93"/>
    <w:rsid w:val="00B90DB3"/>
    <w:rsid w:val="00B912FD"/>
    <w:rsid w:val="00B91625"/>
    <w:rsid w:val="00B92155"/>
    <w:rsid w:val="00B92F54"/>
    <w:rsid w:val="00B93110"/>
    <w:rsid w:val="00B93116"/>
    <w:rsid w:val="00B931C8"/>
    <w:rsid w:val="00B93208"/>
    <w:rsid w:val="00B933EA"/>
    <w:rsid w:val="00B93436"/>
    <w:rsid w:val="00B93760"/>
    <w:rsid w:val="00B93806"/>
    <w:rsid w:val="00B938CE"/>
    <w:rsid w:val="00B93A83"/>
    <w:rsid w:val="00B94171"/>
    <w:rsid w:val="00B94346"/>
    <w:rsid w:val="00B945E5"/>
    <w:rsid w:val="00B94AA5"/>
    <w:rsid w:val="00B94B7A"/>
    <w:rsid w:val="00B94BE5"/>
    <w:rsid w:val="00B94CD6"/>
    <w:rsid w:val="00B94D2B"/>
    <w:rsid w:val="00B94E5D"/>
    <w:rsid w:val="00B950A8"/>
    <w:rsid w:val="00B95351"/>
    <w:rsid w:val="00B95821"/>
    <w:rsid w:val="00B95837"/>
    <w:rsid w:val="00B96E28"/>
    <w:rsid w:val="00B96EC6"/>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574"/>
    <w:rsid w:val="00BA3D9A"/>
    <w:rsid w:val="00BA435E"/>
    <w:rsid w:val="00BA43A8"/>
    <w:rsid w:val="00BA47CC"/>
    <w:rsid w:val="00BA4FA6"/>
    <w:rsid w:val="00BA508D"/>
    <w:rsid w:val="00BA5707"/>
    <w:rsid w:val="00BA578A"/>
    <w:rsid w:val="00BA578E"/>
    <w:rsid w:val="00BA5A71"/>
    <w:rsid w:val="00BA6112"/>
    <w:rsid w:val="00BA6151"/>
    <w:rsid w:val="00BA61AB"/>
    <w:rsid w:val="00BA655D"/>
    <w:rsid w:val="00BA67F1"/>
    <w:rsid w:val="00BA6A33"/>
    <w:rsid w:val="00BA729B"/>
    <w:rsid w:val="00BA75FB"/>
    <w:rsid w:val="00BA7688"/>
    <w:rsid w:val="00BA7755"/>
    <w:rsid w:val="00BA7A90"/>
    <w:rsid w:val="00BB0C2C"/>
    <w:rsid w:val="00BB0F06"/>
    <w:rsid w:val="00BB0FD8"/>
    <w:rsid w:val="00BB133C"/>
    <w:rsid w:val="00BB14EF"/>
    <w:rsid w:val="00BB1628"/>
    <w:rsid w:val="00BB1808"/>
    <w:rsid w:val="00BB187E"/>
    <w:rsid w:val="00BB1983"/>
    <w:rsid w:val="00BB1C6F"/>
    <w:rsid w:val="00BB27EE"/>
    <w:rsid w:val="00BB37F9"/>
    <w:rsid w:val="00BB4745"/>
    <w:rsid w:val="00BB4C37"/>
    <w:rsid w:val="00BB4EF2"/>
    <w:rsid w:val="00BB51E8"/>
    <w:rsid w:val="00BB5856"/>
    <w:rsid w:val="00BB63C0"/>
    <w:rsid w:val="00BB7047"/>
    <w:rsid w:val="00BB73C7"/>
    <w:rsid w:val="00BB7640"/>
    <w:rsid w:val="00BB79CF"/>
    <w:rsid w:val="00BB7DFC"/>
    <w:rsid w:val="00BB7E5D"/>
    <w:rsid w:val="00BC090C"/>
    <w:rsid w:val="00BC1348"/>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9E7"/>
    <w:rsid w:val="00BC5CC8"/>
    <w:rsid w:val="00BC5E01"/>
    <w:rsid w:val="00BC5ED1"/>
    <w:rsid w:val="00BC66F7"/>
    <w:rsid w:val="00BC69E5"/>
    <w:rsid w:val="00BC69F7"/>
    <w:rsid w:val="00BC6CF0"/>
    <w:rsid w:val="00BC6DB4"/>
    <w:rsid w:val="00BC7811"/>
    <w:rsid w:val="00BD048E"/>
    <w:rsid w:val="00BD0621"/>
    <w:rsid w:val="00BD094E"/>
    <w:rsid w:val="00BD0B32"/>
    <w:rsid w:val="00BD0C87"/>
    <w:rsid w:val="00BD12C1"/>
    <w:rsid w:val="00BD13F7"/>
    <w:rsid w:val="00BD1522"/>
    <w:rsid w:val="00BD216E"/>
    <w:rsid w:val="00BD21C4"/>
    <w:rsid w:val="00BD2357"/>
    <w:rsid w:val="00BD2835"/>
    <w:rsid w:val="00BD2C04"/>
    <w:rsid w:val="00BD31EE"/>
    <w:rsid w:val="00BD324F"/>
    <w:rsid w:val="00BD327D"/>
    <w:rsid w:val="00BD333F"/>
    <w:rsid w:val="00BD3BF7"/>
    <w:rsid w:val="00BD3D81"/>
    <w:rsid w:val="00BD3EB5"/>
    <w:rsid w:val="00BD3FBD"/>
    <w:rsid w:val="00BD44BE"/>
    <w:rsid w:val="00BD4676"/>
    <w:rsid w:val="00BD47F6"/>
    <w:rsid w:val="00BD488E"/>
    <w:rsid w:val="00BD525D"/>
    <w:rsid w:val="00BD550F"/>
    <w:rsid w:val="00BD5575"/>
    <w:rsid w:val="00BD57C3"/>
    <w:rsid w:val="00BD5BF6"/>
    <w:rsid w:val="00BD5FE6"/>
    <w:rsid w:val="00BD6574"/>
    <w:rsid w:val="00BD6821"/>
    <w:rsid w:val="00BD6D8A"/>
    <w:rsid w:val="00BD7A59"/>
    <w:rsid w:val="00BD7B51"/>
    <w:rsid w:val="00BD7F11"/>
    <w:rsid w:val="00BE0833"/>
    <w:rsid w:val="00BE0FB2"/>
    <w:rsid w:val="00BE0FCD"/>
    <w:rsid w:val="00BE1024"/>
    <w:rsid w:val="00BE123A"/>
    <w:rsid w:val="00BE1264"/>
    <w:rsid w:val="00BE1302"/>
    <w:rsid w:val="00BE16E3"/>
    <w:rsid w:val="00BE19D8"/>
    <w:rsid w:val="00BE1CC1"/>
    <w:rsid w:val="00BE1E9B"/>
    <w:rsid w:val="00BE21CC"/>
    <w:rsid w:val="00BE2288"/>
    <w:rsid w:val="00BE254C"/>
    <w:rsid w:val="00BE2580"/>
    <w:rsid w:val="00BE27DE"/>
    <w:rsid w:val="00BE2B7F"/>
    <w:rsid w:val="00BE2BC6"/>
    <w:rsid w:val="00BE314D"/>
    <w:rsid w:val="00BE317F"/>
    <w:rsid w:val="00BE3C4C"/>
    <w:rsid w:val="00BE3E1F"/>
    <w:rsid w:val="00BE3F41"/>
    <w:rsid w:val="00BE4402"/>
    <w:rsid w:val="00BE4A49"/>
    <w:rsid w:val="00BE4E7B"/>
    <w:rsid w:val="00BE54C2"/>
    <w:rsid w:val="00BE617A"/>
    <w:rsid w:val="00BE627C"/>
    <w:rsid w:val="00BE650B"/>
    <w:rsid w:val="00BE67F1"/>
    <w:rsid w:val="00BE6825"/>
    <w:rsid w:val="00BE6A16"/>
    <w:rsid w:val="00BE6BB8"/>
    <w:rsid w:val="00BE6E8A"/>
    <w:rsid w:val="00BE6F01"/>
    <w:rsid w:val="00BE7567"/>
    <w:rsid w:val="00BE7BE3"/>
    <w:rsid w:val="00BE7F63"/>
    <w:rsid w:val="00BE7F66"/>
    <w:rsid w:val="00BE7FB5"/>
    <w:rsid w:val="00BE7FD2"/>
    <w:rsid w:val="00BF05E4"/>
    <w:rsid w:val="00BF0713"/>
    <w:rsid w:val="00BF1181"/>
    <w:rsid w:val="00BF1B17"/>
    <w:rsid w:val="00BF1EFF"/>
    <w:rsid w:val="00BF22ED"/>
    <w:rsid w:val="00BF2458"/>
    <w:rsid w:val="00BF2A9D"/>
    <w:rsid w:val="00BF2C49"/>
    <w:rsid w:val="00BF2D19"/>
    <w:rsid w:val="00BF3458"/>
    <w:rsid w:val="00BF3910"/>
    <w:rsid w:val="00BF3C53"/>
    <w:rsid w:val="00BF3F31"/>
    <w:rsid w:val="00BF4954"/>
    <w:rsid w:val="00BF4C64"/>
    <w:rsid w:val="00BF5191"/>
    <w:rsid w:val="00BF59EB"/>
    <w:rsid w:val="00BF5A4A"/>
    <w:rsid w:val="00BF5A5C"/>
    <w:rsid w:val="00BF5F8E"/>
    <w:rsid w:val="00BF614A"/>
    <w:rsid w:val="00BF6C66"/>
    <w:rsid w:val="00BF6E18"/>
    <w:rsid w:val="00BF6FCA"/>
    <w:rsid w:val="00BF715D"/>
    <w:rsid w:val="00BF7894"/>
    <w:rsid w:val="00C000E5"/>
    <w:rsid w:val="00C00159"/>
    <w:rsid w:val="00C002AB"/>
    <w:rsid w:val="00C00337"/>
    <w:rsid w:val="00C0079C"/>
    <w:rsid w:val="00C00979"/>
    <w:rsid w:val="00C00D30"/>
    <w:rsid w:val="00C00D6D"/>
    <w:rsid w:val="00C013CB"/>
    <w:rsid w:val="00C01734"/>
    <w:rsid w:val="00C01BA6"/>
    <w:rsid w:val="00C01F4F"/>
    <w:rsid w:val="00C02552"/>
    <w:rsid w:val="00C02DE4"/>
    <w:rsid w:val="00C03220"/>
    <w:rsid w:val="00C0341A"/>
    <w:rsid w:val="00C03513"/>
    <w:rsid w:val="00C03527"/>
    <w:rsid w:val="00C0383F"/>
    <w:rsid w:val="00C04375"/>
    <w:rsid w:val="00C044CE"/>
    <w:rsid w:val="00C046F5"/>
    <w:rsid w:val="00C04918"/>
    <w:rsid w:val="00C04A93"/>
    <w:rsid w:val="00C04C48"/>
    <w:rsid w:val="00C04C53"/>
    <w:rsid w:val="00C0529E"/>
    <w:rsid w:val="00C053D9"/>
    <w:rsid w:val="00C05A11"/>
    <w:rsid w:val="00C05A37"/>
    <w:rsid w:val="00C0606C"/>
    <w:rsid w:val="00C060A2"/>
    <w:rsid w:val="00C061A2"/>
    <w:rsid w:val="00C06703"/>
    <w:rsid w:val="00C0785E"/>
    <w:rsid w:val="00C10052"/>
    <w:rsid w:val="00C10340"/>
    <w:rsid w:val="00C1035C"/>
    <w:rsid w:val="00C10681"/>
    <w:rsid w:val="00C10DF4"/>
    <w:rsid w:val="00C1107C"/>
    <w:rsid w:val="00C1109A"/>
    <w:rsid w:val="00C1179C"/>
    <w:rsid w:val="00C1190B"/>
    <w:rsid w:val="00C121A5"/>
    <w:rsid w:val="00C121F0"/>
    <w:rsid w:val="00C125E1"/>
    <w:rsid w:val="00C1284D"/>
    <w:rsid w:val="00C13806"/>
    <w:rsid w:val="00C139C0"/>
    <w:rsid w:val="00C1461A"/>
    <w:rsid w:val="00C14CF9"/>
    <w:rsid w:val="00C14D2D"/>
    <w:rsid w:val="00C14F9F"/>
    <w:rsid w:val="00C1543B"/>
    <w:rsid w:val="00C15564"/>
    <w:rsid w:val="00C157F9"/>
    <w:rsid w:val="00C15964"/>
    <w:rsid w:val="00C168B6"/>
    <w:rsid w:val="00C173EC"/>
    <w:rsid w:val="00C175A8"/>
    <w:rsid w:val="00C175FB"/>
    <w:rsid w:val="00C17C4F"/>
    <w:rsid w:val="00C17D90"/>
    <w:rsid w:val="00C17F7F"/>
    <w:rsid w:val="00C20257"/>
    <w:rsid w:val="00C206A4"/>
    <w:rsid w:val="00C206B7"/>
    <w:rsid w:val="00C206D2"/>
    <w:rsid w:val="00C20933"/>
    <w:rsid w:val="00C20949"/>
    <w:rsid w:val="00C20989"/>
    <w:rsid w:val="00C20DAC"/>
    <w:rsid w:val="00C21321"/>
    <w:rsid w:val="00C21D75"/>
    <w:rsid w:val="00C21D86"/>
    <w:rsid w:val="00C22460"/>
    <w:rsid w:val="00C2281C"/>
    <w:rsid w:val="00C22A05"/>
    <w:rsid w:val="00C22F90"/>
    <w:rsid w:val="00C23D9F"/>
    <w:rsid w:val="00C23DF5"/>
    <w:rsid w:val="00C23F42"/>
    <w:rsid w:val="00C24023"/>
    <w:rsid w:val="00C242FA"/>
    <w:rsid w:val="00C24934"/>
    <w:rsid w:val="00C24C3A"/>
    <w:rsid w:val="00C25283"/>
    <w:rsid w:val="00C2532B"/>
    <w:rsid w:val="00C25412"/>
    <w:rsid w:val="00C25524"/>
    <w:rsid w:val="00C25A95"/>
    <w:rsid w:val="00C25ABA"/>
    <w:rsid w:val="00C265E6"/>
    <w:rsid w:val="00C26CEE"/>
    <w:rsid w:val="00C27400"/>
    <w:rsid w:val="00C276FE"/>
    <w:rsid w:val="00C278B5"/>
    <w:rsid w:val="00C27A00"/>
    <w:rsid w:val="00C27CBC"/>
    <w:rsid w:val="00C27F77"/>
    <w:rsid w:val="00C27FF5"/>
    <w:rsid w:val="00C27FF7"/>
    <w:rsid w:val="00C31054"/>
    <w:rsid w:val="00C318C6"/>
    <w:rsid w:val="00C31AE7"/>
    <w:rsid w:val="00C32423"/>
    <w:rsid w:val="00C32489"/>
    <w:rsid w:val="00C3284A"/>
    <w:rsid w:val="00C32A77"/>
    <w:rsid w:val="00C32A85"/>
    <w:rsid w:val="00C32BC6"/>
    <w:rsid w:val="00C32DDA"/>
    <w:rsid w:val="00C33547"/>
    <w:rsid w:val="00C336E2"/>
    <w:rsid w:val="00C33A7A"/>
    <w:rsid w:val="00C33D20"/>
    <w:rsid w:val="00C33E62"/>
    <w:rsid w:val="00C342AA"/>
    <w:rsid w:val="00C3500E"/>
    <w:rsid w:val="00C35606"/>
    <w:rsid w:val="00C35CBC"/>
    <w:rsid w:val="00C35DAA"/>
    <w:rsid w:val="00C3625E"/>
    <w:rsid w:val="00C3667C"/>
    <w:rsid w:val="00C36E83"/>
    <w:rsid w:val="00C36F06"/>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D45"/>
    <w:rsid w:val="00C43E92"/>
    <w:rsid w:val="00C44927"/>
    <w:rsid w:val="00C44996"/>
    <w:rsid w:val="00C44C29"/>
    <w:rsid w:val="00C44FC3"/>
    <w:rsid w:val="00C4507F"/>
    <w:rsid w:val="00C45928"/>
    <w:rsid w:val="00C4592E"/>
    <w:rsid w:val="00C45A07"/>
    <w:rsid w:val="00C45C0A"/>
    <w:rsid w:val="00C45C80"/>
    <w:rsid w:val="00C460F5"/>
    <w:rsid w:val="00C46767"/>
    <w:rsid w:val="00C46E17"/>
    <w:rsid w:val="00C46FAE"/>
    <w:rsid w:val="00C4730E"/>
    <w:rsid w:val="00C475B7"/>
    <w:rsid w:val="00C478AF"/>
    <w:rsid w:val="00C47969"/>
    <w:rsid w:val="00C47CC3"/>
    <w:rsid w:val="00C47E57"/>
    <w:rsid w:val="00C50254"/>
    <w:rsid w:val="00C5080A"/>
    <w:rsid w:val="00C50E57"/>
    <w:rsid w:val="00C5122A"/>
    <w:rsid w:val="00C51487"/>
    <w:rsid w:val="00C51635"/>
    <w:rsid w:val="00C51B42"/>
    <w:rsid w:val="00C523A9"/>
    <w:rsid w:val="00C523F0"/>
    <w:rsid w:val="00C527AD"/>
    <w:rsid w:val="00C52A91"/>
    <w:rsid w:val="00C530FD"/>
    <w:rsid w:val="00C54511"/>
    <w:rsid w:val="00C545D9"/>
    <w:rsid w:val="00C54A5A"/>
    <w:rsid w:val="00C54FAA"/>
    <w:rsid w:val="00C55500"/>
    <w:rsid w:val="00C562F2"/>
    <w:rsid w:val="00C56892"/>
    <w:rsid w:val="00C56F32"/>
    <w:rsid w:val="00C56F90"/>
    <w:rsid w:val="00C570DF"/>
    <w:rsid w:val="00C57213"/>
    <w:rsid w:val="00C57957"/>
    <w:rsid w:val="00C600B5"/>
    <w:rsid w:val="00C6043F"/>
    <w:rsid w:val="00C6112F"/>
    <w:rsid w:val="00C62074"/>
    <w:rsid w:val="00C623D3"/>
    <w:rsid w:val="00C62511"/>
    <w:rsid w:val="00C62549"/>
    <w:rsid w:val="00C6284B"/>
    <w:rsid w:val="00C62B7E"/>
    <w:rsid w:val="00C62FE9"/>
    <w:rsid w:val="00C63355"/>
    <w:rsid w:val="00C63520"/>
    <w:rsid w:val="00C63584"/>
    <w:rsid w:val="00C63CB2"/>
    <w:rsid w:val="00C641EF"/>
    <w:rsid w:val="00C649B0"/>
    <w:rsid w:val="00C64DF9"/>
    <w:rsid w:val="00C64E33"/>
    <w:rsid w:val="00C64F70"/>
    <w:rsid w:val="00C65031"/>
    <w:rsid w:val="00C658A1"/>
    <w:rsid w:val="00C65927"/>
    <w:rsid w:val="00C65AD6"/>
    <w:rsid w:val="00C66092"/>
    <w:rsid w:val="00C6624D"/>
    <w:rsid w:val="00C675F9"/>
    <w:rsid w:val="00C676DA"/>
    <w:rsid w:val="00C67940"/>
    <w:rsid w:val="00C67A51"/>
    <w:rsid w:val="00C67B4D"/>
    <w:rsid w:val="00C67BAD"/>
    <w:rsid w:val="00C67E15"/>
    <w:rsid w:val="00C702ED"/>
    <w:rsid w:val="00C70365"/>
    <w:rsid w:val="00C707C8"/>
    <w:rsid w:val="00C70BB3"/>
    <w:rsid w:val="00C70FB6"/>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4C7"/>
    <w:rsid w:val="00C80588"/>
    <w:rsid w:val="00C805F5"/>
    <w:rsid w:val="00C81584"/>
    <w:rsid w:val="00C8161D"/>
    <w:rsid w:val="00C81B5B"/>
    <w:rsid w:val="00C82441"/>
    <w:rsid w:val="00C82522"/>
    <w:rsid w:val="00C827F0"/>
    <w:rsid w:val="00C82BCE"/>
    <w:rsid w:val="00C82E4D"/>
    <w:rsid w:val="00C83005"/>
    <w:rsid w:val="00C833DC"/>
    <w:rsid w:val="00C8377A"/>
    <w:rsid w:val="00C837B5"/>
    <w:rsid w:val="00C83B5A"/>
    <w:rsid w:val="00C83DEE"/>
    <w:rsid w:val="00C8439E"/>
    <w:rsid w:val="00C844CB"/>
    <w:rsid w:val="00C84B7A"/>
    <w:rsid w:val="00C84E5B"/>
    <w:rsid w:val="00C850A6"/>
    <w:rsid w:val="00C852B8"/>
    <w:rsid w:val="00C857B8"/>
    <w:rsid w:val="00C85A35"/>
    <w:rsid w:val="00C85B77"/>
    <w:rsid w:val="00C85EF8"/>
    <w:rsid w:val="00C8608F"/>
    <w:rsid w:val="00C86203"/>
    <w:rsid w:val="00C86499"/>
    <w:rsid w:val="00C864A4"/>
    <w:rsid w:val="00C864F2"/>
    <w:rsid w:val="00C8650C"/>
    <w:rsid w:val="00C86AD5"/>
    <w:rsid w:val="00C86C93"/>
    <w:rsid w:val="00C86FBB"/>
    <w:rsid w:val="00C871F5"/>
    <w:rsid w:val="00C8755E"/>
    <w:rsid w:val="00C876BC"/>
    <w:rsid w:val="00C87A1C"/>
    <w:rsid w:val="00C87D85"/>
    <w:rsid w:val="00C905E1"/>
    <w:rsid w:val="00C9074C"/>
    <w:rsid w:val="00C90B4B"/>
    <w:rsid w:val="00C90EE0"/>
    <w:rsid w:val="00C91436"/>
    <w:rsid w:val="00C91927"/>
    <w:rsid w:val="00C91B9A"/>
    <w:rsid w:val="00C92417"/>
    <w:rsid w:val="00C92584"/>
    <w:rsid w:val="00C92611"/>
    <w:rsid w:val="00C92786"/>
    <w:rsid w:val="00C92B3C"/>
    <w:rsid w:val="00C936B4"/>
    <w:rsid w:val="00C936C2"/>
    <w:rsid w:val="00C9402F"/>
    <w:rsid w:val="00C9424A"/>
    <w:rsid w:val="00C9447D"/>
    <w:rsid w:val="00C9497D"/>
    <w:rsid w:val="00C94CE4"/>
    <w:rsid w:val="00C94ED2"/>
    <w:rsid w:val="00C94FA3"/>
    <w:rsid w:val="00C9501E"/>
    <w:rsid w:val="00C9556D"/>
    <w:rsid w:val="00C95C6D"/>
    <w:rsid w:val="00C967F0"/>
    <w:rsid w:val="00C972C5"/>
    <w:rsid w:val="00C97A63"/>
    <w:rsid w:val="00C97AE5"/>
    <w:rsid w:val="00C97DA7"/>
    <w:rsid w:val="00CA07A6"/>
    <w:rsid w:val="00CA0BE1"/>
    <w:rsid w:val="00CA0C2C"/>
    <w:rsid w:val="00CA1479"/>
    <w:rsid w:val="00CA1542"/>
    <w:rsid w:val="00CA1657"/>
    <w:rsid w:val="00CA1D25"/>
    <w:rsid w:val="00CA1DDD"/>
    <w:rsid w:val="00CA1FF5"/>
    <w:rsid w:val="00CA26FD"/>
    <w:rsid w:val="00CA27A4"/>
    <w:rsid w:val="00CA2A58"/>
    <w:rsid w:val="00CA2D08"/>
    <w:rsid w:val="00CA2E92"/>
    <w:rsid w:val="00CA2F8A"/>
    <w:rsid w:val="00CA2F9D"/>
    <w:rsid w:val="00CA385F"/>
    <w:rsid w:val="00CA3BFA"/>
    <w:rsid w:val="00CA40C9"/>
    <w:rsid w:val="00CA472D"/>
    <w:rsid w:val="00CA48A2"/>
    <w:rsid w:val="00CA4A44"/>
    <w:rsid w:val="00CA4AD7"/>
    <w:rsid w:val="00CA4E21"/>
    <w:rsid w:val="00CA506A"/>
    <w:rsid w:val="00CA56FD"/>
    <w:rsid w:val="00CA58AE"/>
    <w:rsid w:val="00CA5CAA"/>
    <w:rsid w:val="00CA5DA7"/>
    <w:rsid w:val="00CA67B6"/>
    <w:rsid w:val="00CA76B9"/>
    <w:rsid w:val="00CA7921"/>
    <w:rsid w:val="00CA7A3F"/>
    <w:rsid w:val="00CA7B7E"/>
    <w:rsid w:val="00CA7DE3"/>
    <w:rsid w:val="00CB015C"/>
    <w:rsid w:val="00CB051D"/>
    <w:rsid w:val="00CB08CD"/>
    <w:rsid w:val="00CB0A58"/>
    <w:rsid w:val="00CB0A93"/>
    <w:rsid w:val="00CB0F80"/>
    <w:rsid w:val="00CB1181"/>
    <w:rsid w:val="00CB144B"/>
    <w:rsid w:val="00CB1DD3"/>
    <w:rsid w:val="00CB1E38"/>
    <w:rsid w:val="00CB25AE"/>
    <w:rsid w:val="00CB27B9"/>
    <w:rsid w:val="00CB2B79"/>
    <w:rsid w:val="00CB320A"/>
    <w:rsid w:val="00CB346E"/>
    <w:rsid w:val="00CB44D9"/>
    <w:rsid w:val="00CB4A51"/>
    <w:rsid w:val="00CB4F88"/>
    <w:rsid w:val="00CB5351"/>
    <w:rsid w:val="00CB57C9"/>
    <w:rsid w:val="00CB5949"/>
    <w:rsid w:val="00CB5EC5"/>
    <w:rsid w:val="00CB62D9"/>
    <w:rsid w:val="00CB665C"/>
    <w:rsid w:val="00CB6AF3"/>
    <w:rsid w:val="00CB749A"/>
    <w:rsid w:val="00CB7ADA"/>
    <w:rsid w:val="00CB7C6D"/>
    <w:rsid w:val="00CC0892"/>
    <w:rsid w:val="00CC10C1"/>
    <w:rsid w:val="00CC14C2"/>
    <w:rsid w:val="00CC16BD"/>
    <w:rsid w:val="00CC19B9"/>
    <w:rsid w:val="00CC1C4E"/>
    <w:rsid w:val="00CC1FF8"/>
    <w:rsid w:val="00CC226A"/>
    <w:rsid w:val="00CC22FE"/>
    <w:rsid w:val="00CC24AC"/>
    <w:rsid w:val="00CC2717"/>
    <w:rsid w:val="00CC3048"/>
    <w:rsid w:val="00CC349F"/>
    <w:rsid w:val="00CC34A2"/>
    <w:rsid w:val="00CC3B63"/>
    <w:rsid w:val="00CC42C0"/>
    <w:rsid w:val="00CC43CA"/>
    <w:rsid w:val="00CC45C2"/>
    <w:rsid w:val="00CC472F"/>
    <w:rsid w:val="00CC4C57"/>
    <w:rsid w:val="00CC4C68"/>
    <w:rsid w:val="00CC4FB4"/>
    <w:rsid w:val="00CC5DA4"/>
    <w:rsid w:val="00CC62C6"/>
    <w:rsid w:val="00CC6559"/>
    <w:rsid w:val="00CC6B95"/>
    <w:rsid w:val="00CC6D69"/>
    <w:rsid w:val="00CC6F54"/>
    <w:rsid w:val="00CC72A6"/>
    <w:rsid w:val="00CC733F"/>
    <w:rsid w:val="00CC75F4"/>
    <w:rsid w:val="00CC77DA"/>
    <w:rsid w:val="00CC78BB"/>
    <w:rsid w:val="00CC7917"/>
    <w:rsid w:val="00CC79AB"/>
    <w:rsid w:val="00CD0297"/>
    <w:rsid w:val="00CD02B8"/>
    <w:rsid w:val="00CD04E7"/>
    <w:rsid w:val="00CD06DD"/>
    <w:rsid w:val="00CD08F8"/>
    <w:rsid w:val="00CD0C08"/>
    <w:rsid w:val="00CD112F"/>
    <w:rsid w:val="00CD1408"/>
    <w:rsid w:val="00CD16AF"/>
    <w:rsid w:val="00CD1FDC"/>
    <w:rsid w:val="00CD26EA"/>
    <w:rsid w:val="00CD2DB6"/>
    <w:rsid w:val="00CD2E5C"/>
    <w:rsid w:val="00CD33DF"/>
    <w:rsid w:val="00CD3E66"/>
    <w:rsid w:val="00CD3F91"/>
    <w:rsid w:val="00CD3FE1"/>
    <w:rsid w:val="00CD489D"/>
    <w:rsid w:val="00CD5DD1"/>
    <w:rsid w:val="00CD5E88"/>
    <w:rsid w:val="00CD671A"/>
    <w:rsid w:val="00CD6959"/>
    <w:rsid w:val="00CD6C8C"/>
    <w:rsid w:val="00CD7274"/>
    <w:rsid w:val="00CD754B"/>
    <w:rsid w:val="00CD7C83"/>
    <w:rsid w:val="00CD7CF3"/>
    <w:rsid w:val="00CD7F21"/>
    <w:rsid w:val="00CE0064"/>
    <w:rsid w:val="00CE039F"/>
    <w:rsid w:val="00CE04F2"/>
    <w:rsid w:val="00CE0801"/>
    <w:rsid w:val="00CE0AFB"/>
    <w:rsid w:val="00CE0E45"/>
    <w:rsid w:val="00CE1076"/>
    <w:rsid w:val="00CE1C24"/>
    <w:rsid w:val="00CE1EF4"/>
    <w:rsid w:val="00CE2676"/>
    <w:rsid w:val="00CE2E2D"/>
    <w:rsid w:val="00CE2E7E"/>
    <w:rsid w:val="00CE3342"/>
    <w:rsid w:val="00CE3D89"/>
    <w:rsid w:val="00CE3F42"/>
    <w:rsid w:val="00CE43E3"/>
    <w:rsid w:val="00CE4A4E"/>
    <w:rsid w:val="00CE4D78"/>
    <w:rsid w:val="00CE4F29"/>
    <w:rsid w:val="00CE4F84"/>
    <w:rsid w:val="00CE5968"/>
    <w:rsid w:val="00CE5DA7"/>
    <w:rsid w:val="00CE5DB5"/>
    <w:rsid w:val="00CE64A2"/>
    <w:rsid w:val="00CE65E5"/>
    <w:rsid w:val="00CE69D0"/>
    <w:rsid w:val="00CE6A54"/>
    <w:rsid w:val="00CE7186"/>
    <w:rsid w:val="00CE75D9"/>
    <w:rsid w:val="00CE776C"/>
    <w:rsid w:val="00CE776E"/>
    <w:rsid w:val="00CF023F"/>
    <w:rsid w:val="00CF0CDF"/>
    <w:rsid w:val="00CF1441"/>
    <w:rsid w:val="00CF156D"/>
    <w:rsid w:val="00CF16F3"/>
    <w:rsid w:val="00CF17CA"/>
    <w:rsid w:val="00CF24EA"/>
    <w:rsid w:val="00CF27FB"/>
    <w:rsid w:val="00CF28B0"/>
    <w:rsid w:val="00CF2D53"/>
    <w:rsid w:val="00CF31FB"/>
    <w:rsid w:val="00CF3D52"/>
    <w:rsid w:val="00CF4DB6"/>
    <w:rsid w:val="00CF507E"/>
    <w:rsid w:val="00CF59D8"/>
    <w:rsid w:val="00CF5CBE"/>
    <w:rsid w:val="00CF5D68"/>
    <w:rsid w:val="00CF5D85"/>
    <w:rsid w:val="00CF6184"/>
    <w:rsid w:val="00CF66C7"/>
    <w:rsid w:val="00CF69D9"/>
    <w:rsid w:val="00CF6C0B"/>
    <w:rsid w:val="00CF742D"/>
    <w:rsid w:val="00CF7955"/>
    <w:rsid w:val="00CF7DD8"/>
    <w:rsid w:val="00D0004A"/>
    <w:rsid w:val="00D0059C"/>
    <w:rsid w:val="00D01146"/>
    <w:rsid w:val="00D0124C"/>
    <w:rsid w:val="00D0124F"/>
    <w:rsid w:val="00D01658"/>
    <w:rsid w:val="00D02278"/>
    <w:rsid w:val="00D02467"/>
    <w:rsid w:val="00D02716"/>
    <w:rsid w:val="00D027FA"/>
    <w:rsid w:val="00D02968"/>
    <w:rsid w:val="00D02BDD"/>
    <w:rsid w:val="00D02D35"/>
    <w:rsid w:val="00D02F24"/>
    <w:rsid w:val="00D03036"/>
    <w:rsid w:val="00D03E94"/>
    <w:rsid w:val="00D04793"/>
    <w:rsid w:val="00D048E5"/>
    <w:rsid w:val="00D051AD"/>
    <w:rsid w:val="00D05270"/>
    <w:rsid w:val="00D05831"/>
    <w:rsid w:val="00D06094"/>
    <w:rsid w:val="00D06398"/>
    <w:rsid w:val="00D07367"/>
    <w:rsid w:val="00D07CD8"/>
    <w:rsid w:val="00D07E60"/>
    <w:rsid w:val="00D100E4"/>
    <w:rsid w:val="00D10699"/>
    <w:rsid w:val="00D1092F"/>
    <w:rsid w:val="00D1129E"/>
    <w:rsid w:val="00D116A6"/>
    <w:rsid w:val="00D11782"/>
    <w:rsid w:val="00D11BBE"/>
    <w:rsid w:val="00D11EB4"/>
    <w:rsid w:val="00D12632"/>
    <w:rsid w:val="00D126B2"/>
    <w:rsid w:val="00D12AD9"/>
    <w:rsid w:val="00D12E14"/>
    <w:rsid w:val="00D13687"/>
    <w:rsid w:val="00D139DB"/>
    <w:rsid w:val="00D13B5C"/>
    <w:rsid w:val="00D140AC"/>
    <w:rsid w:val="00D148FF"/>
    <w:rsid w:val="00D14BBE"/>
    <w:rsid w:val="00D14DBE"/>
    <w:rsid w:val="00D158CA"/>
    <w:rsid w:val="00D15996"/>
    <w:rsid w:val="00D15C8B"/>
    <w:rsid w:val="00D15CE6"/>
    <w:rsid w:val="00D15F28"/>
    <w:rsid w:val="00D160D2"/>
    <w:rsid w:val="00D1643A"/>
    <w:rsid w:val="00D165A9"/>
    <w:rsid w:val="00D166DB"/>
    <w:rsid w:val="00D16836"/>
    <w:rsid w:val="00D16846"/>
    <w:rsid w:val="00D168EC"/>
    <w:rsid w:val="00D1693D"/>
    <w:rsid w:val="00D16D41"/>
    <w:rsid w:val="00D16F45"/>
    <w:rsid w:val="00D17168"/>
    <w:rsid w:val="00D17A1F"/>
    <w:rsid w:val="00D17CB3"/>
    <w:rsid w:val="00D2001F"/>
    <w:rsid w:val="00D20C3D"/>
    <w:rsid w:val="00D20C80"/>
    <w:rsid w:val="00D20DC2"/>
    <w:rsid w:val="00D20DF2"/>
    <w:rsid w:val="00D21236"/>
    <w:rsid w:val="00D21403"/>
    <w:rsid w:val="00D21C91"/>
    <w:rsid w:val="00D21EE9"/>
    <w:rsid w:val="00D22833"/>
    <w:rsid w:val="00D22CA5"/>
    <w:rsid w:val="00D22E9F"/>
    <w:rsid w:val="00D230C4"/>
    <w:rsid w:val="00D23278"/>
    <w:rsid w:val="00D23363"/>
    <w:rsid w:val="00D23F6D"/>
    <w:rsid w:val="00D2445E"/>
    <w:rsid w:val="00D245B1"/>
    <w:rsid w:val="00D24893"/>
    <w:rsid w:val="00D24A47"/>
    <w:rsid w:val="00D24D3F"/>
    <w:rsid w:val="00D24F6E"/>
    <w:rsid w:val="00D25190"/>
    <w:rsid w:val="00D25743"/>
    <w:rsid w:val="00D25AEB"/>
    <w:rsid w:val="00D25E02"/>
    <w:rsid w:val="00D25EE9"/>
    <w:rsid w:val="00D26355"/>
    <w:rsid w:val="00D2638E"/>
    <w:rsid w:val="00D26629"/>
    <w:rsid w:val="00D26707"/>
    <w:rsid w:val="00D2693F"/>
    <w:rsid w:val="00D26AF4"/>
    <w:rsid w:val="00D270AE"/>
    <w:rsid w:val="00D2732F"/>
    <w:rsid w:val="00D273BC"/>
    <w:rsid w:val="00D275C5"/>
    <w:rsid w:val="00D27873"/>
    <w:rsid w:val="00D278F5"/>
    <w:rsid w:val="00D27939"/>
    <w:rsid w:val="00D279BC"/>
    <w:rsid w:val="00D27D84"/>
    <w:rsid w:val="00D27FF7"/>
    <w:rsid w:val="00D30458"/>
    <w:rsid w:val="00D304C9"/>
    <w:rsid w:val="00D306C7"/>
    <w:rsid w:val="00D309E5"/>
    <w:rsid w:val="00D30D2E"/>
    <w:rsid w:val="00D30EDD"/>
    <w:rsid w:val="00D312C9"/>
    <w:rsid w:val="00D312E3"/>
    <w:rsid w:val="00D31408"/>
    <w:rsid w:val="00D316A1"/>
    <w:rsid w:val="00D31A1F"/>
    <w:rsid w:val="00D31A86"/>
    <w:rsid w:val="00D31ABB"/>
    <w:rsid w:val="00D31B64"/>
    <w:rsid w:val="00D31BD3"/>
    <w:rsid w:val="00D31DF9"/>
    <w:rsid w:val="00D31E19"/>
    <w:rsid w:val="00D32326"/>
    <w:rsid w:val="00D3269D"/>
    <w:rsid w:val="00D32ABB"/>
    <w:rsid w:val="00D32B61"/>
    <w:rsid w:val="00D333A2"/>
    <w:rsid w:val="00D33950"/>
    <w:rsid w:val="00D34153"/>
    <w:rsid w:val="00D342FB"/>
    <w:rsid w:val="00D3438C"/>
    <w:rsid w:val="00D3440B"/>
    <w:rsid w:val="00D34AB9"/>
    <w:rsid w:val="00D35058"/>
    <w:rsid w:val="00D3507C"/>
    <w:rsid w:val="00D3568A"/>
    <w:rsid w:val="00D35902"/>
    <w:rsid w:val="00D359F9"/>
    <w:rsid w:val="00D35CA3"/>
    <w:rsid w:val="00D36099"/>
    <w:rsid w:val="00D362E5"/>
    <w:rsid w:val="00D36886"/>
    <w:rsid w:val="00D36F50"/>
    <w:rsid w:val="00D371D1"/>
    <w:rsid w:val="00D37D4C"/>
    <w:rsid w:val="00D37DDB"/>
    <w:rsid w:val="00D40332"/>
    <w:rsid w:val="00D40D88"/>
    <w:rsid w:val="00D411EB"/>
    <w:rsid w:val="00D413FC"/>
    <w:rsid w:val="00D4158A"/>
    <w:rsid w:val="00D419CC"/>
    <w:rsid w:val="00D41D59"/>
    <w:rsid w:val="00D41E6B"/>
    <w:rsid w:val="00D42B56"/>
    <w:rsid w:val="00D42CE6"/>
    <w:rsid w:val="00D43276"/>
    <w:rsid w:val="00D43487"/>
    <w:rsid w:val="00D4371B"/>
    <w:rsid w:val="00D43734"/>
    <w:rsid w:val="00D43D23"/>
    <w:rsid w:val="00D444D2"/>
    <w:rsid w:val="00D445AF"/>
    <w:rsid w:val="00D446A8"/>
    <w:rsid w:val="00D44745"/>
    <w:rsid w:val="00D44C63"/>
    <w:rsid w:val="00D44DF4"/>
    <w:rsid w:val="00D451C1"/>
    <w:rsid w:val="00D45692"/>
    <w:rsid w:val="00D457A2"/>
    <w:rsid w:val="00D459AB"/>
    <w:rsid w:val="00D459E1"/>
    <w:rsid w:val="00D45B91"/>
    <w:rsid w:val="00D45D70"/>
    <w:rsid w:val="00D4600C"/>
    <w:rsid w:val="00D46757"/>
    <w:rsid w:val="00D47183"/>
    <w:rsid w:val="00D471DD"/>
    <w:rsid w:val="00D47342"/>
    <w:rsid w:val="00D478B0"/>
    <w:rsid w:val="00D478D9"/>
    <w:rsid w:val="00D500A3"/>
    <w:rsid w:val="00D50328"/>
    <w:rsid w:val="00D506F9"/>
    <w:rsid w:val="00D50B29"/>
    <w:rsid w:val="00D50C77"/>
    <w:rsid w:val="00D50E0C"/>
    <w:rsid w:val="00D50EC4"/>
    <w:rsid w:val="00D51213"/>
    <w:rsid w:val="00D512F6"/>
    <w:rsid w:val="00D51470"/>
    <w:rsid w:val="00D5176F"/>
    <w:rsid w:val="00D51E54"/>
    <w:rsid w:val="00D52120"/>
    <w:rsid w:val="00D522BE"/>
    <w:rsid w:val="00D52556"/>
    <w:rsid w:val="00D52619"/>
    <w:rsid w:val="00D530B3"/>
    <w:rsid w:val="00D53144"/>
    <w:rsid w:val="00D53A31"/>
    <w:rsid w:val="00D53B5F"/>
    <w:rsid w:val="00D53DA2"/>
    <w:rsid w:val="00D54048"/>
    <w:rsid w:val="00D5451E"/>
    <w:rsid w:val="00D54AC5"/>
    <w:rsid w:val="00D54B24"/>
    <w:rsid w:val="00D54E12"/>
    <w:rsid w:val="00D558DC"/>
    <w:rsid w:val="00D55B9D"/>
    <w:rsid w:val="00D55C25"/>
    <w:rsid w:val="00D55F98"/>
    <w:rsid w:val="00D56082"/>
    <w:rsid w:val="00D561C3"/>
    <w:rsid w:val="00D56E91"/>
    <w:rsid w:val="00D5727E"/>
    <w:rsid w:val="00D5740C"/>
    <w:rsid w:val="00D5746F"/>
    <w:rsid w:val="00D5765E"/>
    <w:rsid w:val="00D57ABE"/>
    <w:rsid w:val="00D57EB8"/>
    <w:rsid w:val="00D60504"/>
    <w:rsid w:val="00D60B56"/>
    <w:rsid w:val="00D60FAF"/>
    <w:rsid w:val="00D610DB"/>
    <w:rsid w:val="00D614D8"/>
    <w:rsid w:val="00D6197F"/>
    <w:rsid w:val="00D61ABC"/>
    <w:rsid w:val="00D61D6F"/>
    <w:rsid w:val="00D61E1C"/>
    <w:rsid w:val="00D61EA8"/>
    <w:rsid w:val="00D61EAA"/>
    <w:rsid w:val="00D62AC3"/>
    <w:rsid w:val="00D62DAE"/>
    <w:rsid w:val="00D62EB5"/>
    <w:rsid w:val="00D62F32"/>
    <w:rsid w:val="00D63084"/>
    <w:rsid w:val="00D63287"/>
    <w:rsid w:val="00D638AE"/>
    <w:rsid w:val="00D63E46"/>
    <w:rsid w:val="00D643E0"/>
    <w:rsid w:val="00D64805"/>
    <w:rsid w:val="00D6480A"/>
    <w:rsid w:val="00D64908"/>
    <w:rsid w:val="00D64A2B"/>
    <w:rsid w:val="00D64A81"/>
    <w:rsid w:val="00D64CE6"/>
    <w:rsid w:val="00D65377"/>
    <w:rsid w:val="00D65574"/>
    <w:rsid w:val="00D65C74"/>
    <w:rsid w:val="00D65D93"/>
    <w:rsid w:val="00D66A7B"/>
    <w:rsid w:val="00D674C4"/>
    <w:rsid w:val="00D70798"/>
    <w:rsid w:val="00D707AA"/>
    <w:rsid w:val="00D70A69"/>
    <w:rsid w:val="00D70A86"/>
    <w:rsid w:val="00D70DCE"/>
    <w:rsid w:val="00D71063"/>
    <w:rsid w:val="00D7152E"/>
    <w:rsid w:val="00D71905"/>
    <w:rsid w:val="00D71FF2"/>
    <w:rsid w:val="00D72703"/>
    <w:rsid w:val="00D72A1F"/>
    <w:rsid w:val="00D72A76"/>
    <w:rsid w:val="00D72B85"/>
    <w:rsid w:val="00D72D63"/>
    <w:rsid w:val="00D72FEC"/>
    <w:rsid w:val="00D733B1"/>
    <w:rsid w:val="00D734F5"/>
    <w:rsid w:val="00D73810"/>
    <w:rsid w:val="00D73E47"/>
    <w:rsid w:val="00D748DE"/>
    <w:rsid w:val="00D74C4E"/>
    <w:rsid w:val="00D74F99"/>
    <w:rsid w:val="00D750B5"/>
    <w:rsid w:val="00D750E1"/>
    <w:rsid w:val="00D75684"/>
    <w:rsid w:val="00D76066"/>
    <w:rsid w:val="00D7643F"/>
    <w:rsid w:val="00D76627"/>
    <w:rsid w:val="00D76AD6"/>
    <w:rsid w:val="00D77308"/>
    <w:rsid w:val="00D80695"/>
    <w:rsid w:val="00D80925"/>
    <w:rsid w:val="00D81010"/>
    <w:rsid w:val="00D81221"/>
    <w:rsid w:val="00D81531"/>
    <w:rsid w:val="00D816F8"/>
    <w:rsid w:val="00D81D17"/>
    <w:rsid w:val="00D82086"/>
    <w:rsid w:val="00D82116"/>
    <w:rsid w:val="00D822EC"/>
    <w:rsid w:val="00D82B99"/>
    <w:rsid w:val="00D82BD4"/>
    <w:rsid w:val="00D82CDA"/>
    <w:rsid w:val="00D82E18"/>
    <w:rsid w:val="00D83385"/>
    <w:rsid w:val="00D83560"/>
    <w:rsid w:val="00D8368C"/>
    <w:rsid w:val="00D83B13"/>
    <w:rsid w:val="00D83DA4"/>
    <w:rsid w:val="00D83FB3"/>
    <w:rsid w:val="00D840DD"/>
    <w:rsid w:val="00D843E2"/>
    <w:rsid w:val="00D84451"/>
    <w:rsid w:val="00D8495C"/>
    <w:rsid w:val="00D84D70"/>
    <w:rsid w:val="00D8572F"/>
    <w:rsid w:val="00D864FB"/>
    <w:rsid w:val="00D86D0C"/>
    <w:rsid w:val="00D86E2D"/>
    <w:rsid w:val="00D8777F"/>
    <w:rsid w:val="00D8793C"/>
    <w:rsid w:val="00D87BC7"/>
    <w:rsid w:val="00D87C91"/>
    <w:rsid w:val="00D904C0"/>
    <w:rsid w:val="00D9060B"/>
    <w:rsid w:val="00D90740"/>
    <w:rsid w:val="00D909B6"/>
    <w:rsid w:val="00D90C0A"/>
    <w:rsid w:val="00D90D24"/>
    <w:rsid w:val="00D913F5"/>
    <w:rsid w:val="00D9155B"/>
    <w:rsid w:val="00D91AA2"/>
    <w:rsid w:val="00D91C12"/>
    <w:rsid w:val="00D9200B"/>
    <w:rsid w:val="00D92092"/>
    <w:rsid w:val="00D9236A"/>
    <w:rsid w:val="00D92374"/>
    <w:rsid w:val="00D92F0D"/>
    <w:rsid w:val="00D94195"/>
    <w:rsid w:val="00D94ED3"/>
    <w:rsid w:val="00D94FA9"/>
    <w:rsid w:val="00D95136"/>
    <w:rsid w:val="00D95210"/>
    <w:rsid w:val="00D95EBC"/>
    <w:rsid w:val="00D96193"/>
    <w:rsid w:val="00D962E2"/>
    <w:rsid w:val="00D9686A"/>
    <w:rsid w:val="00D96AD2"/>
    <w:rsid w:val="00D96E1A"/>
    <w:rsid w:val="00D9744B"/>
    <w:rsid w:val="00D97E7E"/>
    <w:rsid w:val="00DA04F7"/>
    <w:rsid w:val="00DA0BB6"/>
    <w:rsid w:val="00DA0BFB"/>
    <w:rsid w:val="00DA13B6"/>
    <w:rsid w:val="00DA144B"/>
    <w:rsid w:val="00DA1680"/>
    <w:rsid w:val="00DA1AD3"/>
    <w:rsid w:val="00DA1C94"/>
    <w:rsid w:val="00DA1EAF"/>
    <w:rsid w:val="00DA1EE5"/>
    <w:rsid w:val="00DA2153"/>
    <w:rsid w:val="00DA2C84"/>
    <w:rsid w:val="00DA34A3"/>
    <w:rsid w:val="00DA34C1"/>
    <w:rsid w:val="00DA3669"/>
    <w:rsid w:val="00DA3AB4"/>
    <w:rsid w:val="00DA53B7"/>
    <w:rsid w:val="00DA546C"/>
    <w:rsid w:val="00DA565E"/>
    <w:rsid w:val="00DA5BA1"/>
    <w:rsid w:val="00DA6775"/>
    <w:rsid w:val="00DA70A0"/>
    <w:rsid w:val="00DA719E"/>
    <w:rsid w:val="00DA7D7E"/>
    <w:rsid w:val="00DA7E03"/>
    <w:rsid w:val="00DA7E38"/>
    <w:rsid w:val="00DA7F35"/>
    <w:rsid w:val="00DB0344"/>
    <w:rsid w:val="00DB0369"/>
    <w:rsid w:val="00DB08C7"/>
    <w:rsid w:val="00DB1161"/>
    <w:rsid w:val="00DB11C3"/>
    <w:rsid w:val="00DB159A"/>
    <w:rsid w:val="00DB199A"/>
    <w:rsid w:val="00DB1DE9"/>
    <w:rsid w:val="00DB2241"/>
    <w:rsid w:val="00DB2253"/>
    <w:rsid w:val="00DB2AC7"/>
    <w:rsid w:val="00DB2C65"/>
    <w:rsid w:val="00DB2E16"/>
    <w:rsid w:val="00DB3913"/>
    <w:rsid w:val="00DB3B70"/>
    <w:rsid w:val="00DB410B"/>
    <w:rsid w:val="00DB465B"/>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05F"/>
    <w:rsid w:val="00DB7221"/>
    <w:rsid w:val="00DB7471"/>
    <w:rsid w:val="00DB7472"/>
    <w:rsid w:val="00DB7692"/>
    <w:rsid w:val="00DB7990"/>
    <w:rsid w:val="00DC008C"/>
    <w:rsid w:val="00DC0688"/>
    <w:rsid w:val="00DC0AD8"/>
    <w:rsid w:val="00DC12E6"/>
    <w:rsid w:val="00DC1F70"/>
    <w:rsid w:val="00DC21B6"/>
    <w:rsid w:val="00DC2753"/>
    <w:rsid w:val="00DC2A5B"/>
    <w:rsid w:val="00DC2D98"/>
    <w:rsid w:val="00DC30E2"/>
    <w:rsid w:val="00DC331A"/>
    <w:rsid w:val="00DC35D1"/>
    <w:rsid w:val="00DC35DF"/>
    <w:rsid w:val="00DC367C"/>
    <w:rsid w:val="00DC3CC8"/>
    <w:rsid w:val="00DC3F01"/>
    <w:rsid w:val="00DC44F1"/>
    <w:rsid w:val="00DC45EF"/>
    <w:rsid w:val="00DC4696"/>
    <w:rsid w:val="00DC5197"/>
    <w:rsid w:val="00DC558C"/>
    <w:rsid w:val="00DC5EA0"/>
    <w:rsid w:val="00DC62EA"/>
    <w:rsid w:val="00DC6461"/>
    <w:rsid w:val="00DC64FC"/>
    <w:rsid w:val="00DC65E7"/>
    <w:rsid w:val="00DC66E4"/>
    <w:rsid w:val="00DC6BE9"/>
    <w:rsid w:val="00DC6D81"/>
    <w:rsid w:val="00DC7085"/>
    <w:rsid w:val="00DC74D1"/>
    <w:rsid w:val="00DC74E2"/>
    <w:rsid w:val="00DC76DB"/>
    <w:rsid w:val="00DD09EB"/>
    <w:rsid w:val="00DD0A5F"/>
    <w:rsid w:val="00DD0C95"/>
    <w:rsid w:val="00DD117C"/>
    <w:rsid w:val="00DD1240"/>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1E1"/>
    <w:rsid w:val="00DD5BA8"/>
    <w:rsid w:val="00DD6033"/>
    <w:rsid w:val="00DD6045"/>
    <w:rsid w:val="00DD6692"/>
    <w:rsid w:val="00DD6837"/>
    <w:rsid w:val="00DD6BF8"/>
    <w:rsid w:val="00DD6F5F"/>
    <w:rsid w:val="00DD7487"/>
    <w:rsid w:val="00DD74DB"/>
    <w:rsid w:val="00DD7622"/>
    <w:rsid w:val="00DE0F0E"/>
    <w:rsid w:val="00DE1504"/>
    <w:rsid w:val="00DE152B"/>
    <w:rsid w:val="00DE157D"/>
    <w:rsid w:val="00DE176A"/>
    <w:rsid w:val="00DE1A60"/>
    <w:rsid w:val="00DE1CA3"/>
    <w:rsid w:val="00DE1CC8"/>
    <w:rsid w:val="00DE1D65"/>
    <w:rsid w:val="00DE23D4"/>
    <w:rsid w:val="00DE241B"/>
    <w:rsid w:val="00DE2455"/>
    <w:rsid w:val="00DE2EAB"/>
    <w:rsid w:val="00DE32D1"/>
    <w:rsid w:val="00DE3342"/>
    <w:rsid w:val="00DE37A2"/>
    <w:rsid w:val="00DE38E8"/>
    <w:rsid w:val="00DE3C37"/>
    <w:rsid w:val="00DE43B4"/>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8C2"/>
    <w:rsid w:val="00DE694A"/>
    <w:rsid w:val="00DE6FBA"/>
    <w:rsid w:val="00DE7312"/>
    <w:rsid w:val="00DE792E"/>
    <w:rsid w:val="00DE7C5C"/>
    <w:rsid w:val="00DE7D4E"/>
    <w:rsid w:val="00DF04A4"/>
    <w:rsid w:val="00DF0BB1"/>
    <w:rsid w:val="00DF0D56"/>
    <w:rsid w:val="00DF0D74"/>
    <w:rsid w:val="00DF18EB"/>
    <w:rsid w:val="00DF2073"/>
    <w:rsid w:val="00DF2463"/>
    <w:rsid w:val="00DF2924"/>
    <w:rsid w:val="00DF29DA"/>
    <w:rsid w:val="00DF2B92"/>
    <w:rsid w:val="00DF2DE2"/>
    <w:rsid w:val="00DF38A0"/>
    <w:rsid w:val="00DF3BDD"/>
    <w:rsid w:val="00DF46B2"/>
    <w:rsid w:val="00DF46C7"/>
    <w:rsid w:val="00DF4A4B"/>
    <w:rsid w:val="00DF4BD8"/>
    <w:rsid w:val="00DF4F92"/>
    <w:rsid w:val="00DF52BC"/>
    <w:rsid w:val="00DF5594"/>
    <w:rsid w:val="00DF5618"/>
    <w:rsid w:val="00DF580E"/>
    <w:rsid w:val="00DF5869"/>
    <w:rsid w:val="00DF5E30"/>
    <w:rsid w:val="00DF60B6"/>
    <w:rsid w:val="00DF61D1"/>
    <w:rsid w:val="00DF6463"/>
    <w:rsid w:val="00DF7018"/>
    <w:rsid w:val="00DF771A"/>
    <w:rsid w:val="00E00237"/>
    <w:rsid w:val="00E00313"/>
    <w:rsid w:val="00E00524"/>
    <w:rsid w:val="00E00E0A"/>
    <w:rsid w:val="00E01080"/>
    <w:rsid w:val="00E01351"/>
    <w:rsid w:val="00E014A2"/>
    <w:rsid w:val="00E01E44"/>
    <w:rsid w:val="00E0275B"/>
    <w:rsid w:val="00E027B3"/>
    <w:rsid w:val="00E02A79"/>
    <w:rsid w:val="00E02AC1"/>
    <w:rsid w:val="00E033BB"/>
    <w:rsid w:val="00E04075"/>
    <w:rsid w:val="00E0481F"/>
    <w:rsid w:val="00E0497B"/>
    <w:rsid w:val="00E049A2"/>
    <w:rsid w:val="00E04B82"/>
    <w:rsid w:val="00E05361"/>
    <w:rsid w:val="00E0566C"/>
    <w:rsid w:val="00E05881"/>
    <w:rsid w:val="00E05CE8"/>
    <w:rsid w:val="00E05DD6"/>
    <w:rsid w:val="00E0602A"/>
    <w:rsid w:val="00E06171"/>
    <w:rsid w:val="00E063DE"/>
    <w:rsid w:val="00E06A41"/>
    <w:rsid w:val="00E06B43"/>
    <w:rsid w:val="00E07458"/>
    <w:rsid w:val="00E076A2"/>
    <w:rsid w:val="00E07AE1"/>
    <w:rsid w:val="00E07FF9"/>
    <w:rsid w:val="00E1047B"/>
    <w:rsid w:val="00E10571"/>
    <w:rsid w:val="00E1069C"/>
    <w:rsid w:val="00E106F1"/>
    <w:rsid w:val="00E10B6B"/>
    <w:rsid w:val="00E127D1"/>
    <w:rsid w:val="00E12866"/>
    <w:rsid w:val="00E12A90"/>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17724"/>
    <w:rsid w:val="00E200B7"/>
    <w:rsid w:val="00E20236"/>
    <w:rsid w:val="00E20248"/>
    <w:rsid w:val="00E20364"/>
    <w:rsid w:val="00E20384"/>
    <w:rsid w:val="00E203CD"/>
    <w:rsid w:val="00E2140D"/>
    <w:rsid w:val="00E215B1"/>
    <w:rsid w:val="00E21BFF"/>
    <w:rsid w:val="00E21E9E"/>
    <w:rsid w:val="00E21F59"/>
    <w:rsid w:val="00E226DC"/>
    <w:rsid w:val="00E22832"/>
    <w:rsid w:val="00E228C9"/>
    <w:rsid w:val="00E22CE3"/>
    <w:rsid w:val="00E22D33"/>
    <w:rsid w:val="00E232BD"/>
    <w:rsid w:val="00E23307"/>
    <w:rsid w:val="00E23B6C"/>
    <w:rsid w:val="00E24DC0"/>
    <w:rsid w:val="00E25448"/>
    <w:rsid w:val="00E257D6"/>
    <w:rsid w:val="00E2583E"/>
    <w:rsid w:val="00E26A87"/>
    <w:rsid w:val="00E27600"/>
    <w:rsid w:val="00E27671"/>
    <w:rsid w:val="00E2771F"/>
    <w:rsid w:val="00E27961"/>
    <w:rsid w:val="00E27984"/>
    <w:rsid w:val="00E279C7"/>
    <w:rsid w:val="00E30747"/>
    <w:rsid w:val="00E309DB"/>
    <w:rsid w:val="00E30F3A"/>
    <w:rsid w:val="00E3143C"/>
    <w:rsid w:val="00E31761"/>
    <w:rsid w:val="00E31BCD"/>
    <w:rsid w:val="00E3267A"/>
    <w:rsid w:val="00E3395C"/>
    <w:rsid w:val="00E33B02"/>
    <w:rsid w:val="00E33B0F"/>
    <w:rsid w:val="00E33D00"/>
    <w:rsid w:val="00E33F1C"/>
    <w:rsid w:val="00E34134"/>
    <w:rsid w:val="00E34BB5"/>
    <w:rsid w:val="00E35605"/>
    <w:rsid w:val="00E3660A"/>
    <w:rsid w:val="00E36A2C"/>
    <w:rsid w:val="00E36C01"/>
    <w:rsid w:val="00E36DD6"/>
    <w:rsid w:val="00E372A6"/>
    <w:rsid w:val="00E3796C"/>
    <w:rsid w:val="00E37B29"/>
    <w:rsid w:val="00E407BD"/>
    <w:rsid w:val="00E40C75"/>
    <w:rsid w:val="00E40EF7"/>
    <w:rsid w:val="00E4112F"/>
    <w:rsid w:val="00E41836"/>
    <w:rsid w:val="00E41B8D"/>
    <w:rsid w:val="00E41E2F"/>
    <w:rsid w:val="00E41E57"/>
    <w:rsid w:val="00E41ED1"/>
    <w:rsid w:val="00E428CE"/>
    <w:rsid w:val="00E42D6F"/>
    <w:rsid w:val="00E431CF"/>
    <w:rsid w:val="00E433B6"/>
    <w:rsid w:val="00E435BA"/>
    <w:rsid w:val="00E4419F"/>
    <w:rsid w:val="00E44808"/>
    <w:rsid w:val="00E44A45"/>
    <w:rsid w:val="00E455F4"/>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207"/>
    <w:rsid w:val="00E5053A"/>
    <w:rsid w:val="00E509BF"/>
    <w:rsid w:val="00E50BDB"/>
    <w:rsid w:val="00E50CF4"/>
    <w:rsid w:val="00E51AB4"/>
    <w:rsid w:val="00E51BE3"/>
    <w:rsid w:val="00E51F9A"/>
    <w:rsid w:val="00E523FE"/>
    <w:rsid w:val="00E5290A"/>
    <w:rsid w:val="00E52A81"/>
    <w:rsid w:val="00E52B4B"/>
    <w:rsid w:val="00E52DBB"/>
    <w:rsid w:val="00E53402"/>
    <w:rsid w:val="00E5351C"/>
    <w:rsid w:val="00E53642"/>
    <w:rsid w:val="00E53664"/>
    <w:rsid w:val="00E53AFC"/>
    <w:rsid w:val="00E546BC"/>
    <w:rsid w:val="00E550C5"/>
    <w:rsid w:val="00E551D4"/>
    <w:rsid w:val="00E55F2D"/>
    <w:rsid w:val="00E56043"/>
    <w:rsid w:val="00E5624B"/>
    <w:rsid w:val="00E5629E"/>
    <w:rsid w:val="00E565BF"/>
    <w:rsid w:val="00E56A86"/>
    <w:rsid w:val="00E56B3A"/>
    <w:rsid w:val="00E56BD7"/>
    <w:rsid w:val="00E56EA9"/>
    <w:rsid w:val="00E56F21"/>
    <w:rsid w:val="00E57A27"/>
    <w:rsid w:val="00E57A29"/>
    <w:rsid w:val="00E57AB9"/>
    <w:rsid w:val="00E57B15"/>
    <w:rsid w:val="00E6047A"/>
    <w:rsid w:val="00E609FD"/>
    <w:rsid w:val="00E60FBE"/>
    <w:rsid w:val="00E614C7"/>
    <w:rsid w:val="00E61531"/>
    <w:rsid w:val="00E61DF4"/>
    <w:rsid w:val="00E624D8"/>
    <w:rsid w:val="00E6289E"/>
    <w:rsid w:val="00E62D28"/>
    <w:rsid w:val="00E62E84"/>
    <w:rsid w:val="00E63280"/>
    <w:rsid w:val="00E63498"/>
    <w:rsid w:val="00E63554"/>
    <w:rsid w:val="00E636AA"/>
    <w:rsid w:val="00E63952"/>
    <w:rsid w:val="00E63B49"/>
    <w:rsid w:val="00E63CAE"/>
    <w:rsid w:val="00E63EAF"/>
    <w:rsid w:val="00E63FEA"/>
    <w:rsid w:val="00E6438D"/>
    <w:rsid w:val="00E6497A"/>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1BA"/>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54B3"/>
    <w:rsid w:val="00E7629C"/>
    <w:rsid w:val="00E7693C"/>
    <w:rsid w:val="00E77135"/>
    <w:rsid w:val="00E77BCA"/>
    <w:rsid w:val="00E77D0E"/>
    <w:rsid w:val="00E803DD"/>
    <w:rsid w:val="00E803F3"/>
    <w:rsid w:val="00E8045E"/>
    <w:rsid w:val="00E80B74"/>
    <w:rsid w:val="00E81314"/>
    <w:rsid w:val="00E813A3"/>
    <w:rsid w:val="00E81539"/>
    <w:rsid w:val="00E8193F"/>
    <w:rsid w:val="00E81A96"/>
    <w:rsid w:val="00E83025"/>
    <w:rsid w:val="00E83180"/>
    <w:rsid w:val="00E83268"/>
    <w:rsid w:val="00E83EB5"/>
    <w:rsid w:val="00E8442F"/>
    <w:rsid w:val="00E85235"/>
    <w:rsid w:val="00E85238"/>
    <w:rsid w:val="00E85520"/>
    <w:rsid w:val="00E8577C"/>
    <w:rsid w:val="00E858D9"/>
    <w:rsid w:val="00E85938"/>
    <w:rsid w:val="00E8604E"/>
    <w:rsid w:val="00E865C6"/>
    <w:rsid w:val="00E8660C"/>
    <w:rsid w:val="00E86760"/>
    <w:rsid w:val="00E86BAB"/>
    <w:rsid w:val="00E86C9F"/>
    <w:rsid w:val="00E86F54"/>
    <w:rsid w:val="00E87083"/>
    <w:rsid w:val="00E87960"/>
    <w:rsid w:val="00E90AD8"/>
    <w:rsid w:val="00E9103D"/>
    <w:rsid w:val="00E91587"/>
    <w:rsid w:val="00E91951"/>
    <w:rsid w:val="00E919AC"/>
    <w:rsid w:val="00E91A6C"/>
    <w:rsid w:val="00E91D41"/>
    <w:rsid w:val="00E91E45"/>
    <w:rsid w:val="00E92ADA"/>
    <w:rsid w:val="00E92D4A"/>
    <w:rsid w:val="00E92DD1"/>
    <w:rsid w:val="00E938A2"/>
    <w:rsid w:val="00E93E78"/>
    <w:rsid w:val="00E9450B"/>
    <w:rsid w:val="00E9475F"/>
    <w:rsid w:val="00E948DC"/>
    <w:rsid w:val="00E9492A"/>
    <w:rsid w:val="00E94A19"/>
    <w:rsid w:val="00E94BB8"/>
    <w:rsid w:val="00E9506C"/>
    <w:rsid w:val="00E9519E"/>
    <w:rsid w:val="00E956B1"/>
    <w:rsid w:val="00E95A36"/>
    <w:rsid w:val="00E95B8E"/>
    <w:rsid w:val="00E95EDA"/>
    <w:rsid w:val="00E962B4"/>
    <w:rsid w:val="00E9635B"/>
    <w:rsid w:val="00E96637"/>
    <w:rsid w:val="00E967E4"/>
    <w:rsid w:val="00E96EC3"/>
    <w:rsid w:val="00E974B1"/>
    <w:rsid w:val="00E97768"/>
    <w:rsid w:val="00E9780D"/>
    <w:rsid w:val="00E9787F"/>
    <w:rsid w:val="00EA0095"/>
    <w:rsid w:val="00EA0723"/>
    <w:rsid w:val="00EA0BA2"/>
    <w:rsid w:val="00EA0EEB"/>
    <w:rsid w:val="00EA1071"/>
    <w:rsid w:val="00EA1833"/>
    <w:rsid w:val="00EA1869"/>
    <w:rsid w:val="00EA1B5B"/>
    <w:rsid w:val="00EA2E65"/>
    <w:rsid w:val="00EA2F44"/>
    <w:rsid w:val="00EA30E7"/>
    <w:rsid w:val="00EA3A6B"/>
    <w:rsid w:val="00EA3FAA"/>
    <w:rsid w:val="00EA4039"/>
    <w:rsid w:val="00EA41B7"/>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8C8"/>
    <w:rsid w:val="00EB0DE8"/>
    <w:rsid w:val="00EB0FDC"/>
    <w:rsid w:val="00EB0FEA"/>
    <w:rsid w:val="00EB1051"/>
    <w:rsid w:val="00EB1560"/>
    <w:rsid w:val="00EB159F"/>
    <w:rsid w:val="00EB18B1"/>
    <w:rsid w:val="00EB1E13"/>
    <w:rsid w:val="00EB1E2C"/>
    <w:rsid w:val="00EB217A"/>
    <w:rsid w:val="00EB21AB"/>
    <w:rsid w:val="00EB2B6A"/>
    <w:rsid w:val="00EB2CF1"/>
    <w:rsid w:val="00EB2EC8"/>
    <w:rsid w:val="00EB2FEC"/>
    <w:rsid w:val="00EB3314"/>
    <w:rsid w:val="00EB3A8E"/>
    <w:rsid w:val="00EB3E17"/>
    <w:rsid w:val="00EB4237"/>
    <w:rsid w:val="00EB4343"/>
    <w:rsid w:val="00EB4A5E"/>
    <w:rsid w:val="00EB4E48"/>
    <w:rsid w:val="00EB4FE5"/>
    <w:rsid w:val="00EB56BA"/>
    <w:rsid w:val="00EB5AC9"/>
    <w:rsid w:val="00EB60CD"/>
    <w:rsid w:val="00EB65E3"/>
    <w:rsid w:val="00EB6A44"/>
    <w:rsid w:val="00EB6E05"/>
    <w:rsid w:val="00EB718E"/>
    <w:rsid w:val="00EB76B4"/>
    <w:rsid w:val="00EB7749"/>
    <w:rsid w:val="00EB794D"/>
    <w:rsid w:val="00EB7A49"/>
    <w:rsid w:val="00EB7A86"/>
    <w:rsid w:val="00EB7E3F"/>
    <w:rsid w:val="00EC0444"/>
    <w:rsid w:val="00EC0501"/>
    <w:rsid w:val="00EC105B"/>
    <w:rsid w:val="00EC146E"/>
    <w:rsid w:val="00EC16C9"/>
    <w:rsid w:val="00EC1826"/>
    <w:rsid w:val="00EC1F6A"/>
    <w:rsid w:val="00EC20B6"/>
    <w:rsid w:val="00EC21FD"/>
    <w:rsid w:val="00EC241F"/>
    <w:rsid w:val="00EC3375"/>
    <w:rsid w:val="00EC36C5"/>
    <w:rsid w:val="00EC3D64"/>
    <w:rsid w:val="00EC3DA7"/>
    <w:rsid w:val="00EC401C"/>
    <w:rsid w:val="00EC50BB"/>
    <w:rsid w:val="00EC51D3"/>
    <w:rsid w:val="00EC55A1"/>
    <w:rsid w:val="00EC57F9"/>
    <w:rsid w:val="00EC58CE"/>
    <w:rsid w:val="00EC59F1"/>
    <w:rsid w:val="00EC5A18"/>
    <w:rsid w:val="00EC5E11"/>
    <w:rsid w:val="00EC6560"/>
    <w:rsid w:val="00EC6D40"/>
    <w:rsid w:val="00EC6DCB"/>
    <w:rsid w:val="00EC723C"/>
    <w:rsid w:val="00EC7792"/>
    <w:rsid w:val="00EC78FC"/>
    <w:rsid w:val="00EC7D17"/>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66E"/>
    <w:rsid w:val="00ED3D6E"/>
    <w:rsid w:val="00ED3EE6"/>
    <w:rsid w:val="00ED3F25"/>
    <w:rsid w:val="00ED433E"/>
    <w:rsid w:val="00ED4414"/>
    <w:rsid w:val="00ED448E"/>
    <w:rsid w:val="00ED457E"/>
    <w:rsid w:val="00ED45AD"/>
    <w:rsid w:val="00ED47F7"/>
    <w:rsid w:val="00ED483D"/>
    <w:rsid w:val="00ED536A"/>
    <w:rsid w:val="00ED565E"/>
    <w:rsid w:val="00ED57CE"/>
    <w:rsid w:val="00ED5816"/>
    <w:rsid w:val="00ED5C23"/>
    <w:rsid w:val="00ED5CAE"/>
    <w:rsid w:val="00ED66F9"/>
    <w:rsid w:val="00ED68A6"/>
    <w:rsid w:val="00ED6A34"/>
    <w:rsid w:val="00ED6C28"/>
    <w:rsid w:val="00ED72F9"/>
    <w:rsid w:val="00ED772E"/>
    <w:rsid w:val="00ED7861"/>
    <w:rsid w:val="00ED78AF"/>
    <w:rsid w:val="00ED7CDB"/>
    <w:rsid w:val="00EE0224"/>
    <w:rsid w:val="00EE02D4"/>
    <w:rsid w:val="00EE0501"/>
    <w:rsid w:val="00EE05FD"/>
    <w:rsid w:val="00EE0632"/>
    <w:rsid w:val="00EE112D"/>
    <w:rsid w:val="00EE1B2C"/>
    <w:rsid w:val="00EE203B"/>
    <w:rsid w:val="00EE27E2"/>
    <w:rsid w:val="00EE2A97"/>
    <w:rsid w:val="00EE2BB3"/>
    <w:rsid w:val="00EE2CB2"/>
    <w:rsid w:val="00EE2E46"/>
    <w:rsid w:val="00EE363D"/>
    <w:rsid w:val="00EE3EFC"/>
    <w:rsid w:val="00EE41BB"/>
    <w:rsid w:val="00EE4283"/>
    <w:rsid w:val="00EE4CCE"/>
    <w:rsid w:val="00EE50CE"/>
    <w:rsid w:val="00EE50DA"/>
    <w:rsid w:val="00EE549F"/>
    <w:rsid w:val="00EE5644"/>
    <w:rsid w:val="00EE5849"/>
    <w:rsid w:val="00EE594E"/>
    <w:rsid w:val="00EE59DD"/>
    <w:rsid w:val="00EE61A3"/>
    <w:rsid w:val="00EE65A4"/>
    <w:rsid w:val="00EE6882"/>
    <w:rsid w:val="00EE697B"/>
    <w:rsid w:val="00EE713D"/>
    <w:rsid w:val="00EE7318"/>
    <w:rsid w:val="00EE732F"/>
    <w:rsid w:val="00EE7B01"/>
    <w:rsid w:val="00EE7CB7"/>
    <w:rsid w:val="00EF0058"/>
    <w:rsid w:val="00EF00E4"/>
    <w:rsid w:val="00EF00EC"/>
    <w:rsid w:val="00EF01B1"/>
    <w:rsid w:val="00EF01EC"/>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59D"/>
    <w:rsid w:val="00EF3690"/>
    <w:rsid w:val="00EF3C72"/>
    <w:rsid w:val="00EF3F99"/>
    <w:rsid w:val="00EF4064"/>
    <w:rsid w:val="00EF437B"/>
    <w:rsid w:val="00EF4D76"/>
    <w:rsid w:val="00EF4DCC"/>
    <w:rsid w:val="00EF4FBC"/>
    <w:rsid w:val="00EF56E1"/>
    <w:rsid w:val="00EF5D5F"/>
    <w:rsid w:val="00EF62DC"/>
    <w:rsid w:val="00EF6CE9"/>
    <w:rsid w:val="00EF70F0"/>
    <w:rsid w:val="00EF7127"/>
    <w:rsid w:val="00EF72B9"/>
    <w:rsid w:val="00EF7ABC"/>
    <w:rsid w:val="00EF7E7D"/>
    <w:rsid w:val="00F00A29"/>
    <w:rsid w:val="00F00D39"/>
    <w:rsid w:val="00F00DC2"/>
    <w:rsid w:val="00F00EB5"/>
    <w:rsid w:val="00F00EE3"/>
    <w:rsid w:val="00F01972"/>
    <w:rsid w:val="00F02443"/>
    <w:rsid w:val="00F02DE6"/>
    <w:rsid w:val="00F02F40"/>
    <w:rsid w:val="00F0319D"/>
    <w:rsid w:val="00F03279"/>
    <w:rsid w:val="00F0371F"/>
    <w:rsid w:val="00F037EC"/>
    <w:rsid w:val="00F041A4"/>
    <w:rsid w:val="00F04216"/>
    <w:rsid w:val="00F044E4"/>
    <w:rsid w:val="00F049F5"/>
    <w:rsid w:val="00F04A85"/>
    <w:rsid w:val="00F051FE"/>
    <w:rsid w:val="00F05D4E"/>
    <w:rsid w:val="00F06400"/>
    <w:rsid w:val="00F0756E"/>
    <w:rsid w:val="00F0756F"/>
    <w:rsid w:val="00F10642"/>
    <w:rsid w:val="00F11053"/>
    <w:rsid w:val="00F1165B"/>
    <w:rsid w:val="00F11843"/>
    <w:rsid w:val="00F11866"/>
    <w:rsid w:val="00F1262B"/>
    <w:rsid w:val="00F12B5B"/>
    <w:rsid w:val="00F12C18"/>
    <w:rsid w:val="00F130C1"/>
    <w:rsid w:val="00F13632"/>
    <w:rsid w:val="00F13A16"/>
    <w:rsid w:val="00F13FFE"/>
    <w:rsid w:val="00F14676"/>
    <w:rsid w:val="00F15234"/>
    <w:rsid w:val="00F153F5"/>
    <w:rsid w:val="00F1569C"/>
    <w:rsid w:val="00F15818"/>
    <w:rsid w:val="00F1589E"/>
    <w:rsid w:val="00F15C44"/>
    <w:rsid w:val="00F15D19"/>
    <w:rsid w:val="00F161A3"/>
    <w:rsid w:val="00F163AD"/>
    <w:rsid w:val="00F16C58"/>
    <w:rsid w:val="00F16C6B"/>
    <w:rsid w:val="00F200A0"/>
    <w:rsid w:val="00F20DA7"/>
    <w:rsid w:val="00F212FE"/>
    <w:rsid w:val="00F217E6"/>
    <w:rsid w:val="00F21ADE"/>
    <w:rsid w:val="00F21BBE"/>
    <w:rsid w:val="00F21D43"/>
    <w:rsid w:val="00F21E28"/>
    <w:rsid w:val="00F21F05"/>
    <w:rsid w:val="00F21F64"/>
    <w:rsid w:val="00F21FA7"/>
    <w:rsid w:val="00F22160"/>
    <w:rsid w:val="00F2265A"/>
    <w:rsid w:val="00F226F7"/>
    <w:rsid w:val="00F2298B"/>
    <w:rsid w:val="00F2302A"/>
    <w:rsid w:val="00F23436"/>
    <w:rsid w:val="00F23799"/>
    <w:rsid w:val="00F24060"/>
    <w:rsid w:val="00F244C9"/>
    <w:rsid w:val="00F24722"/>
    <w:rsid w:val="00F24843"/>
    <w:rsid w:val="00F24BB7"/>
    <w:rsid w:val="00F24BD1"/>
    <w:rsid w:val="00F24DF5"/>
    <w:rsid w:val="00F25461"/>
    <w:rsid w:val="00F2565E"/>
    <w:rsid w:val="00F2591B"/>
    <w:rsid w:val="00F25AF8"/>
    <w:rsid w:val="00F25B25"/>
    <w:rsid w:val="00F25C22"/>
    <w:rsid w:val="00F262D1"/>
    <w:rsid w:val="00F263C2"/>
    <w:rsid w:val="00F263E5"/>
    <w:rsid w:val="00F264AB"/>
    <w:rsid w:val="00F26E3F"/>
    <w:rsid w:val="00F26EE7"/>
    <w:rsid w:val="00F26FB2"/>
    <w:rsid w:val="00F26FE4"/>
    <w:rsid w:val="00F2761F"/>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03C"/>
    <w:rsid w:val="00F3690E"/>
    <w:rsid w:val="00F36A44"/>
    <w:rsid w:val="00F3706F"/>
    <w:rsid w:val="00F379F2"/>
    <w:rsid w:val="00F400D7"/>
    <w:rsid w:val="00F401EA"/>
    <w:rsid w:val="00F401EF"/>
    <w:rsid w:val="00F40286"/>
    <w:rsid w:val="00F40C51"/>
    <w:rsid w:val="00F40C91"/>
    <w:rsid w:val="00F40CD3"/>
    <w:rsid w:val="00F40ECC"/>
    <w:rsid w:val="00F40F87"/>
    <w:rsid w:val="00F41054"/>
    <w:rsid w:val="00F41310"/>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58A"/>
    <w:rsid w:val="00F44732"/>
    <w:rsid w:val="00F44891"/>
    <w:rsid w:val="00F44E54"/>
    <w:rsid w:val="00F45122"/>
    <w:rsid w:val="00F451D7"/>
    <w:rsid w:val="00F4564E"/>
    <w:rsid w:val="00F45C4F"/>
    <w:rsid w:val="00F45C84"/>
    <w:rsid w:val="00F45EA8"/>
    <w:rsid w:val="00F45FD0"/>
    <w:rsid w:val="00F467FB"/>
    <w:rsid w:val="00F46C5E"/>
    <w:rsid w:val="00F46D00"/>
    <w:rsid w:val="00F46F6B"/>
    <w:rsid w:val="00F47053"/>
    <w:rsid w:val="00F47230"/>
    <w:rsid w:val="00F47829"/>
    <w:rsid w:val="00F47DED"/>
    <w:rsid w:val="00F47EE0"/>
    <w:rsid w:val="00F47F78"/>
    <w:rsid w:val="00F50129"/>
    <w:rsid w:val="00F50362"/>
    <w:rsid w:val="00F5087D"/>
    <w:rsid w:val="00F50B1C"/>
    <w:rsid w:val="00F50CCA"/>
    <w:rsid w:val="00F51215"/>
    <w:rsid w:val="00F514C8"/>
    <w:rsid w:val="00F51721"/>
    <w:rsid w:val="00F520EA"/>
    <w:rsid w:val="00F524C7"/>
    <w:rsid w:val="00F5268A"/>
    <w:rsid w:val="00F52864"/>
    <w:rsid w:val="00F5293E"/>
    <w:rsid w:val="00F529C3"/>
    <w:rsid w:val="00F52A1B"/>
    <w:rsid w:val="00F52C34"/>
    <w:rsid w:val="00F52E27"/>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757"/>
    <w:rsid w:val="00F56A31"/>
    <w:rsid w:val="00F56BF2"/>
    <w:rsid w:val="00F57242"/>
    <w:rsid w:val="00F574F6"/>
    <w:rsid w:val="00F575E0"/>
    <w:rsid w:val="00F57645"/>
    <w:rsid w:val="00F5765F"/>
    <w:rsid w:val="00F57C27"/>
    <w:rsid w:val="00F608B5"/>
    <w:rsid w:val="00F608C5"/>
    <w:rsid w:val="00F6091F"/>
    <w:rsid w:val="00F6106A"/>
    <w:rsid w:val="00F6118F"/>
    <w:rsid w:val="00F61217"/>
    <w:rsid w:val="00F614EB"/>
    <w:rsid w:val="00F618AE"/>
    <w:rsid w:val="00F61A22"/>
    <w:rsid w:val="00F61D2B"/>
    <w:rsid w:val="00F6289E"/>
    <w:rsid w:val="00F62CA4"/>
    <w:rsid w:val="00F63149"/>
    <w:rsid w:val="00F632E4"/>
    <w:rsid w:val="00F646B4"/>
    <w:rsid w:val="00F647E8"/>
    <w:rsid w:val="00F64D88"/>
    <w:rsid w:val="00F65495"/>
    <w:rsid w:val="00F656A7"/>
    <w:rsid w:val="00F656AC"/>
    <w:rsid w:val="00F65C6C"/>
    <w:rsid w:val="00F66051"/>
    <w:rsid w:val="00F662E9"/>
    <w:rsid w:val="00F66491"/>
    <w:rsid w:val="00F66BC8"/>
    <w:rsid w:val="00F66DA3"/>
    <w:rsid w:val="00F66DB0"/>
    <w:rsid w:val="00F66DFB"/>
    <w:rsid w:val="00F670C9"/>
    <w:rsid w:val="00F6718C"/>
    <w:rsid w:val="00F671BA"/>
    <w:rsid w:val="00F67800"/>
    <w:rsid w:val="00F6782C"/>
    <w:rsid w:val="00F67C64"/>
    <w:rsid w:val="00F700EA"/>
    <w:rsid w:val="00F70207"/>
    <w:rsid w:val="00F71853"/>
    <w:rsid w:val="00F7199E"/>
    <w:rsid w:val="00F72225"/>
    <w:rsid w:val="00F72352"/>
    <w:rsid w:val="00F72C9F"/>
    <w:rsid w:val="00F73002"/>
    <w:rsid w:val="00F733F4"/>
    <w:rsid w:val="00F7349C"/>
    <w:rsid w:val="00F736CD"/>
    <w:rsid w:val="00F73C4A"/>
    <w:rsid w:val="00F73F39"/>
    <w:rsid w:val="00F73FF7"/>
    <w:rsid w:val="00F74121"/>
    <w:rsid w:val="00F7467B"/>
    <w:rsid w:val="00F74B66"/>
    <w:rsid w:val="00F74DEF"/>
    <w:rsid w:val="00F74E26"/>
    <w:rsid w:val="00F74FAA"/>
    <w:rsid w:val="00F75413"/>
    <w:rsid w:val="00F75647"/>
    <w:rsid w:val="00F7640C"/>
    <w:rsid w:val="00F76729"/>
    <w:rsid w:val="00F7687A"/>
    <w:rsid w:val="00F768F3"/>
    <w:rsid w:val="00F76925"/>
    <w:rsid w:val="00F76B37"/>
    <w:rsid w:val="00F76C7A"/>
    <w:rsid w:val="00F8049C"/>
    <w:rsid w:val="00F804E3"/>
    <w:rsid w:val="00F805C7"/>
    <w:rsid w:val="00F80612"/>
    <w:rsid w:val="00F80D4F"/>
    <w:rsid w:val="00F81361"/>
    <w:rsid w:val="00F81538"/>
    <w:rsid w:val="00F81767"/>
    <w:rsid w:val="00F81809"/>
    <w:rsid w:val="00F81D14"/>
    <w:rsid w:val="00F82531"/>
    <w:rsid w:val="00F82B43"/>
    <w:rsid w:val="00F83805"/>
    <w:rsid w:val="00F83B8C"/>
    <w:rsid w:val="00F83CF6"/>
    <w:rsid w:val="00F8418C"/>
    <w:rsid w:val="00F845D4"/>
    <w:rsid w:val="00F85092"/>
    <w:rsid w:val="00F8535F"/>
    <w:rsid w:val="00F85508"/>
    <w:rsid w:val="00F85742"/>
    <w:rsid w:val="00F85859"/>
    <w:rsid w:val="00F85C5B"/>
    <w:rsid w:val="00F85EA4"/>
    <w:rsid w:val="00F86333"/>
    <w:rsid w:val="00F86349"/>
    <w:rsid w:val="00F86576"/>
    <w:rsid w:val="00F86844"/>
    <w:rsid w:val="00F86A99"/>
    <w:rsid w:val="00F86CD4"/>
    <w:rsid w:val="00F86D96"/>
    <w:rsid w:val="00F86DCD"/>
    <w:rsid w:val="00F8777C"/>
    <w:rsid w:val="00F8792B"/>
    <w:rsid w:val="00F87B09"/>
    <w:rsid w:val="00F87D68"/>
    <w:rsid w:val="00F87DFD"/>
    <w:rsid w:val="00F9008E"/>
    <w:rsid w:val="00F90168"/>
    <w:rsid w:val="00F9026E"/>
    <w:rsid w:val="00F903E7"/>
    <w:rsid w:val="00F90B9E"/>
    <w:rsid w:val="00F90D11"/>
    <w:rsid w:val="00F9145B"/>
    <w:rsid w:val="00F917CF"/>
    <w:rsid w:val="00F91A90"/>
    <w:rsid w:val="00F91D90"/>
    <w:rsid w:val="00F92044"/>
    <w:rsid w:val="00F92B95"/>
    <w:rsid w:val="00F92EF4"/>
    <w:rsid w:val="00F93113"/>
    <w:rsid w:val="00F9321B"/>
    <w:rsid w:val="00F93372"/>
    <w:rsid w:val="00F93413"/>
    <w:rsid w:val="00F936EB"/>
    <w:rsid w:val="00F937A9"/>
    <w:rsid w:val="00F94276"/>
    <w:rsid w:val="00F94582"/>
    <w:rsid w:val="00F94921"/>
    <w:rsid w:val="00F94AAA"/>
    <w:rsid w:val="00F9500E"/>
    <w:rsid w:val="00F95D1A"/>
    <w:rsid w:val="00F96128"/>
    <w:rsid w:val="00F964B2"/>
    <w:rsid w:val="00F96A3F"/>
    <w:rsid w:val="00F96F95"/>
    <w:rsid w:val="00F97B0A"/>
    <w:rsid w:val="00F97D94"/>
    <w:rsid w:val="00FA019F"/>
    <w:rsid w:val="00FA0342"/>
    <w:rsid w:val="00FA07D4"/>
    <w:rsid w:val="00FA0BC4"/>
    <w:rsid w:val="00FA0D01"/>
    <w:rsid w:val="00FA0D96"/>
    <w:rsid w:val="00FA0EB8"/>
    <w:rsid w:val="00FA1187"/>
    <w:rsid w:val="00FA142F"/>
    <w:rsid w:val="00FA1BDF"/>
    <w:rsid w:val="00FA1F72"/>
    <w:rsid w:val="00FA1FF1"/>
    <w:rsid w:val="00FA22AE"/>
    <w:rsid w:val="00FA273A"/>
    <w:rsid w:val="00FA2E65"/>
    <w:rsid w:val="00FA3188"/>
    <w:rsid w:val="00FA333D"/>
    <w:rsid w:val="00FA3859"/>
    <w:rsid w:val="00FA4BFE"/>
    <w:rsid w:val="00FA507D"/>
    <w:rsid w:val="00FA5D69"/>
    <w:rsid w:val="00FA5EBC"/>
    <w:rsid w:val="00FA60BC"/>
    <w:rsid w:val="00FA6E8F"/>
    <w:rsid w:val="00FA6EF2"/>
    <w:rsid w:val="00FA78A7"/>
    <w:rsid w:val="00FA7B58"/>
    <w:rsid w:val="00FB0016"/>
    <w:rsid w:val="00FB05F5"/>
    <w:rsid w:val="00FB0650"/>
    <w:rsid w:val="00FB0CBA"/>
    <w:rsid w:val="00FB20ED"/>
    <w:rsid w:val="00FB27CA"/>
    <w:rsid w:val="00FB292A"/>
    <w:rsid w:val="00FB2B01"/>
    <w:rsid w:val="00FB35B6"/>
    <w:rsid w:val="00FB3D3F"/>
    <w:rsid w:val="00FB41E0"/>
    <w:rsid w:val="00FB4C1A"/>
    <w:rsid w:val="00FB4D0A"/>
    <w:rsid w:val="00FB4E9B"/>
    <w:rsid w:val="00FB502E"/>
    <w:rsid w:val="00FB5631"/>
    <w:rsid w:val="00FB5C25"/>
    <w:rsid w:val="00FB5D6E"/>
    <w:rsid w:val="00FB5DB4"/>
    <w:rsid w:val="00FB63D4"/>
    <w:rsid w:val="00FB63D5"/>
    <w:rsid w:val="00FB6544"/>
    <w:rsid w:val="00FB6814"/>
    <w:rsid w:val="00FB6869"/>
    <w:rsid w:val="00FB68D5"/>
    <w:rsid w:val="00FB6C5B"/>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D5E"/>
    <w:rsid w:val="00FC2E76"/>
    <w:rsid w:val="00FC33FF"/>
    <w:rsid w:val="00FC3A40"/>
    <w:rsid w:val="00FC3C25"/>
    <w:rsid w:val="00FC4348"/>
    <w:rsid w:val="00FC46F5"/>
    <w:rsid w:val="00FC4AA6"/>
    <w:rsid w:val="00FC4BF2"/>
    <w:rsid w:val="00FC4FA1"/>
    <w:rsid w:val="00FC5790"/>
    <w:rsid w:val="00FC5E88"/>
    <w:rsid w:val="00FC68CB"/>
    <w:rsid w:val="00FC69B1"/>
    <w:rsid w:val="00FC6EE9"/>
    <w:rsid w:val="00FC7823"/>
    <w:rsid w:val="00FC78B9"/>
    <w:rsid w:val="00FD0269"/>
    <w:rsid w:val="00FD0561"/>
    <w:rsid w:val="00FD155F"/>
    <w:rsid w:val="00FD177B"/>
    <w:rsid w:val="00FD283D"/>
    <w:rsid w:val="00FD2931"/>
    <w:rsid w:val="00FD325A"/>
    <w:rsid w:val="00FD327B"/>
    <w:rsid w:val="00FD3298"/>
    <w:rsid w:val="00FD3301"/>
    <w:rsid w:val="00FD33F6"/>
    <w:rsid w:val="00FD34E2"/>
    <w:rsid w:val="00FD3E63"/>
    <w:rsid w:val="00FD43F8"/>
    <w:rsid w:val="00FD4412"/>
    <w:rsid w:val="00FD4426"/>
    <w:rsid w:val="00FD47F3"/>
    <w:rsid w:val="00FD4AFA"/>
    <w:rsid w:val="00FD4C3B"/>
    <w:rsid w:val="00FD501F"/>
    <w:rsid w:val="00FD5183"/>
    <w:rsid w:val="00FD526B"/>
    <w:rsid w:val="00FD536E"/>
    <w:rsid w:val="00FD53CD"/>
    <w:rsid w:val="00FD5A4A"/>
    <w:rsid w:val="00FD5EF6"/>
    <w:rsid w:val="00FD6130"/>
    <w:rsid w:val="00FD6163"/>
    <w:rsid w:val="00FD69B2"/>
    <w:rsid w:val="00FD6A6A"/>
    <w:rsid w:val="00FD6CE4"/>
    <w:rsid w:val="00FD7047"/>
    <w:rsid w:val="00FD7245"/>
    <w:rsid w:val="00FD75AE"/>
    <w:rsid w:val="00FD77E2"/>
    <w:rsid w:val="00FD7B0E"/>
    <w:rsid w:val="00FE03EC"/>
    <w:rsid w:val="00FE060F"/>
    <w:rsid w:val="00FE0683"/>
    <w:rsid w:val="00FE0823"/>
    <w:rsid w:val="00FE091F"/>
    <w:rsid w:val="00FE098D"/>
    <w:rsid w:val="00FE0A23"/>
    <w:rsid w:val="00FE0AF5"/>
    <w:rsid w:val="00FE0BE9"/>
    <w:rsid w:val="00FE146D"/>
    <w:rsid w:val="00FE1BAD"/>
    <w:rsid w:val="00FE1CAF"/>
    <w:rsid w:val="00FE2755"/>
    <w:rsid w:val="00FE3011"/>
    <w:rsid w:val="00FE35E5"/>
    <w:rsid w:val="00FE3DC4"/>
    <w:rsid w:val="00FE3EAB"/>
    <w:rsid w:val="00FE42AC"/>
    <w:rsid w:val="00FE4821"/>
    <w:rsid w:val="00FE4A43"/>
    <w:rsid w:val="00FE4B24"/>
    <w:rsid w:val="00FE4D42"/>
    <w:rsid w:val="00FE4E19"/>
    <w:rsid w:val="00FE4FDC"/>
    <w:rsid w:val="00FE514E"/>
    <w:rsid w:val="00FE52BA"/>
    <w:rsid w:val="00FE5C56"/>
    <w:rsid w:val="00FE6142"/>
    <w:rsid w:val="00FE63D4"/>
    <w:rsid w:val="00FE6979"/>
    <w:rsid w:val="00FE6B0B"/>
    <w:rsid w:val="00FE6B52"/>
    <w:rsid w:val="00FE6B83"/>
    <w:rsid w:val="00FE735B"/>
    <w:rsid w:val="00FE75F8"/>
    <w:rsid w:val="00FE784B"/>
    <w:rsid w:val="00FE7C6D"/>
    <w:rsid w:val="00FE7DC2"/>
    <w:rsid w:val="00FE7ECB"/>
    <w:rsid w:val="00FF013A"/>
    <w:rsid w:val="00FF0625"/>
    <w:rsid w:val="00FF0720"/>
    <w:rsid w:val="00FF0753"/>
    <w:rsid w:val="00FF0B64"/>
    <w:rsid w:val="00FF1538"/>
    <w:rsid w:val="00FF16E3"/>
    <w:rsid w:val="00FF176D"/>
    <w:rsid w:val="00FF1801"/>
    <w:rsid w:val="00FF213C"/>
    <w:rsid w:val="00FF27FB"/>
    <w:rsid w:val="00FF2AA4"/>
    <w:rsid w:val="00FF2B22"/>
    <w:rsid w:val="00FF309E"/>
    <w:rsid w:val="00FF3699"/>
    <w:rsid w:val="00FF3A31"/>
    <w:rsid w:val="00FF3DE5"/>
    <w:rsid w:val="00FF3EBC"/>
    <w:rsid w:val="00FF4080"/>
    <w:rsid w:val="00FF419F"/>
    <w:rsid w:val="00FF48A3"/>
    <w:rsid w:val="00FF5BAB"/>
    <w:rsid w:val="00FF63F7"/>
    <w:rsid w:val="00FF6628"/>
    <w:rsid w:val="00FF6C0E"/>
    <w:rsid w:val="00FF6CA8"/>
    <w:rsid w:val="00FF70B5"/>
    <w:rsid w:val="00FF76A8"/>
    <w:rsid w:val="00FF7B7A"/>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7C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맑은 고딕"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qFormat/>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맑은 고딕"/>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90"/>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맑은 고딕"/>
      <w:lang w:eastAsia="zh-CN"/>
    </w:rPr>
  </w:style>
  <w:style w:type="character" w:customStyle="1" w:styleId="BodyTextIndentChar">
    <w:name w:val="Body Text Indent Char"/>
    <w:basedOn w:val="DefaultParagraphFont"/>
    <w:link w:val="BodyTextIndent"/>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맑은 고딕"/>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맑은 고딕"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맑은 고딕"/>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BodyTextChar">
    <w:name w:val="Body Text Char"/>
    <w:basedOn w:val="DefaultParagraphFont"/>
    <w:link w:val="BodyText"/>
    <w:uiPriority w:val="99"/>
    <w:rsid w:val="00BC2AB7"/>
    <w:rPr>
      <w:rFonts w:ascii="Times New Roman" w:eastAsia="바탕"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DocumentMap">
    <w:name w:val="Document Map"/>
    <w:basedOn w:val="Normal"/>
    <w:link w:val="DocumentMapChar"/>
    <w:rsid w:val="00BC2AB7"/>
    <w:pPr>
      <w:shd w:val="clear" w:color="auto" w:fill="000080"/>
    </w:pPr>
    <w:rPr>
      <w:rFonts w:eastAsia="맑은 고딕"/>
      <w:sz w:val="16"/>
      <w:lang w:eastAsia="zh-CN"/>
    </w:rPr>
  </w:style>
  <w:style w:type="character" w:customStyle="1" w:styleId="DocumentMapChar">
    <w:name w:val="Document Map Char"/>
    <w:basedOn w:val="DefaultParagraphFont"/>
    <w:link w:val="DocumentMap"/>
    <w:rsid w:val="00BC2AB7"/>
    <w:rPr>
      <w:rFonts w:ascii="Times New Roman" w:eastAsia="맑은 고딕"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맑은 고딕"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맑은 고딕"/>
      <w:lang w:eastAsia="zh-CN"/>
    </w:rPr>
  </w:style>
  <w:style w:type="character" w:customStyle="1" w:styleId="BodyTextIndent2Char">
    <w:name w:val="Body Text Indent 2 Char"/>
    <w:basedOn w:val="DefaultParagraphFont"/>
    <w:link w:val="BodyTextIndent2"/>
    <w:uiPriority w:val="99"/>
    <w:rsid w:val="00BC2AB7"/>
    <w:rPr>
      <w:rFonts w:ascii="Times New Roman" w:eastAsia="맑은 고딕" w:hAnsi="Times New Roman"/>
      <w:lang w:val="en-GB" w:eastAsia="zh-CN"/>
    </w:rPr>
  </w:style>
  <w:style w:type="paragraph" w:customStyle="1" w:styleId="11BodyText">
    <w:name w:val="11 BodyText"/>
    <w:basedOn w:val="Normal"/>
    <w:uiPriority w:val="99"/>
    <w:rsid w:val="00BC2AB7"/>
    <w:pPr>
      <w:spacing w:before="0" w:after="220"/>
    </w:pPr>
    <w:rPr>
      <w:rFonts w:eastAsia="맑은 고딕"/>
    </w:rPr>
  </w:style>
  <w:style w:type="paragraph" w:customStyle="1" w:styleId="Kommentarthema1">
    <w:name w:val="Kommentarthema1"/>
    <w:basedOn w:val="CommentText"/>
    <w:next w:val="CommentText"/>
    <w:uiPriority w:val="99"/>
    <w:semiHidden/>
    <w:rsid w:val="00BC2AB7"/>
    <w:rPr>
      <w:rFonts w:eastAsia="맑은 고딕"/>
      <w:b/>
      <w:bCs/>
      <w:lang w:eastAsia="zh-CN"/>
    </w:rPr>
  </w:style>
  <w:style w:type="paragraph" w:styleId="BodyText3">
    <w:name w:val="Body Text 3"/>
    <w:basedOn w:val="Normal"/>
    <w:link w:val="BodyText3Char"/>
    <w:uiPriority w:val="99"/>
    <w:rsid w:val="00BC2AB7"/>
    <w:pPr>
      <w:spacing w:after="120"/>
    </w:pPr>
    <w:rPr>
      <w:rFonts w:eastAsia="맑은 고딕"/>
      <w:sz w:val="16"/>
      <w:szCs w:val="16"/>
      <w:lang w:eastAsia="zh-CN"/>
    </w:rPr>
  </w:style>
  <w:style w:type="character" w:customStyle="1" w:styleId="BodyText3Char">
    <w:name w:val="Body Text 3 Char"/>
    <w:basedOn w:val="DefaultParagraphFont"/>
    <w:link w:val="BodyText3"/>
    <w:uiPriority w:val="99"/>
    <w:rsid w:val="00BC2AB7"/>
    <w:rPr>
      <w:rFonts w:ascii="Times New Roman" w:eastAsia="맑은 고딕"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맑은 고딕"/>
      <w:lang w:eastAsia="zh-CN"/>
    </w:rPr>
  </w:style>
  <w:style w:type="character" w:customStyle="1" w:styleId="BodyText2Char">
    <w:name w:val="Body Text 2 Char"/>
    <w:basedOn w:val="DefaultParagraphFont"/>
    <w:link w:val="BodyText2"/>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맑은 고딕"/>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90"/>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90"/>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Normal"/>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EndnoteTextChar">
    <w:name w:val="Endnote Text Char"/>
    <w:basedOn w:val="DefaultParagraphFont"/>
    <w:link w:val="EndnoteText"/>
    <w:uiPriority w:val="99"/>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3"/>
      </w:numPr>
      <w:ind w:left="403" w:hanging="403"/>
      <w:textAlignment w:val="auto"/>
    </w:pPr>
    <w:rPr>
      <w:rFonts w:eastAsia="맑은 고딕"/>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Normal"/>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Normal"/>
    <w:uiPriority w:val="99"/>
    <w:rsid w:val="00BC2AB7"/>
    <w:rPr>
      <w:rFonts w:eastAsia="맑은 고딕"/>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맑은 고딕"/>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맑은 고딕" w:hAnsi="Courier New"/>
      <w:lang w:val="en-GB" w:eastAsia="zh-CN"/>
    </w:rPr>
  </w:style>
  <w:style w:type="paragraph" w:customStyle="1" w:styleId="a2">
    <w:name w:val="a2"/>
    <w:basedOn w:val="Heading2"/>
    <w:next w:val="Normal"/>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Date">
    <w:name w:val="Date"/>
    <w:basedOn w:val="Normal"/>
    <w:next w:val="Normal"/>
    <w:link w:val="DateChar"/>
    <w:uiPriority w:val="99"/>
    <w:rsid w:val="00BC2AB7"/>
    <w:rPr>
      <w:rFonts w:eastAsia="맑은 고딕"/>
      <w:lang w:eastAsia="zh-CN"/>
    </w:rPr>
  </w:style>
  <w:style w:type="character" w:customStyle="1" w:styleId="DateChar">
    <w:name w:val="Date Char"/>
    <w:basedOn w:val="DefaultParagraphFont"/>
    <w:link w:val="Date"/>
    <w:uiPriority w:val="99"/>
    <w:rsid w:val="00BC2AB7"/>
    <w:rPr>
      <w:rFonts w:ascii="Times New Roman" w:eastAsia="맑은 고딕"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rsid w:val="00BC2AB7"/>
    <w:rPr>
      <w:rFonts w:ascii="Times New Roman" w:eastAsia="맑은 고딕"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맑은 고딕"/>
      <w:sz w:val="24"/>
    </w:rPr>
  </w:style>
  <w:style w:type="paragraph" w:customStyle="1" w:styleId="MediumGrid1-Accent21">
    <w:name w:val="Medium Grid 1 - Accent 21"/>
    <w:basedOn w:val="Normal"/>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Normal"/>
    <w:uiPriority w:val="34"/>
    <w:qFormat/>
    <w:rsid w:val="00BC2AB7"/>
    <w:pPr>
      <w:ind w:left="720"/>
    </w:pPr>
    <w:rPr>
      <w:rFonts w:eastAsia="맑은 고딕"/>
    </w:rPr>
  </w:style>
  <w:style w:type="paragraph" w:customStyle="1" w:styleId="ColorfulList-Accent12">
    <w:name w:val="Colorful List - Accent 12"/>
    <w:basedOn w:val="Normal"/>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맑은 고딕"/>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Normal"/>
    <w:uiPriority w:val="99"/>
    <w:qFormat/>
    <w:rsid w:val="00BC2AB7"/>
    <w:pPr>
      <w:spacing w:before="480"/>
      <w:jc w:val="center"/>
    </w:pPr>
    <w:rPr>
      <w:rFonts w:eastAsia="맑은 고딕"/>
      <w:b/>
      <w:sz w:val="24"/>
    </w:rPr>
  </w:style>
  <w:style w:type="paragraph" w:customStyle="1" w:styleId="3H6">
    <w:name w:val="3H6"/>
    <w:basedOn w:val="Normal"/>
    <w:uiPriority w:val="99"/>
    <w:rsid w:val="00BC2AB7"/>
    <w:pPr>
      <w:tabs>
        <w:tab w:val="num" w:pos="794"/>
      </w:tabs>
    </w:pPr>
    <w:rPr>
      <w:rFonts w:eastAsia="맑은 고딕"/>
    </w:rPr>
  </w:style>
  <w:style w:type="paragraph" w:customStyle="1" w:styleId="3H7">
    <w:name w:val="3H7"/>
    <w:basedOn w:val="Normal"/>
    <w:uiPriority w:val="99"/>
    <w:rsid w:val="00BC2AB7"/>
    <w:pPr>
      <w:tabs>
        <w:tab w:val="num" w:pos="794"/>
      </w:tabs>
    </w:pPr>
    <w:rPr>
      <w:rFonts w:eastAsia="맑은 고딕"/>
    </w:rPr>
  </w:style>
  <w:style w:type="paragraph" w:customStyle="1" w:styleId="3H9">
    <w:name w:val="3H9"/>
    <w:basedOn w:val="Normal"/>
    <w:uiPriority w:val="99"/>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85"/>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Normal"/>
    <w:rsid w:val="00BC2AB7"/>
    <w:pPr>
      <w:numPr>
        <w:ilvl w:val="2"/>
        <w:numId w:val="88"/>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맑은 고딕"/>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Normal"/>
    <w:uiPriority w:val="99"/>
    <w:rsid w:val="00BC2AB7"/>
    <w:pPr>
      <w:tabs>
        <w:tab w:val="clear" w:pos="794"/>
      </w:tabs>
    </w:pPr>
    <w:rPr>
      <w:rFonts w:eastAsia="맑은 고딕"/>
    </w:rPr>
  </w:style>
  <w:style w:type="paragraph" w:customStyle="1" w:styleId="3DVCAnnexSem0">
    <w:name w:val="3DVC Annex Sem 0"/>
    <w:basedOn w:val="Normal"/>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95"/>
      </w:numPr>
    </w:pPr>
    <w:rPr>
      <w:rFonts w:eastAsia="맑은 고딕"/>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91"/>
      </w:numPr>
    </w:pPr>
    <w:rPr>
      <w:rFonts w:eastAsia="맑은 고딕"/>
    </w:rPr>
  </w:style>
  <w:style w:type="paragraph" w:customStyle="1" w:styleId="3D8">
    <w:name w:val="3D8"/>
    <w:basedOn w:val="Normal"/>
    <w:uiPriority w:val="99"/>
    <w:rsid w:val="00BC2AB7"/>
    <w:pPr>
      <w:numPr>
        <w:ilvl w:val="8"/>
        <w:numId w:val="91"/>
      </w:numPr>
    </w:pPr>
    <w:rPr>
      <w:rFonts w:eastAsia="맑은 고딕"/>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96"/>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Normal"/>
    <w:uiPriority w:val="99"/>
    <w:qFormat/>
    <w:rsid w:val="00BC2AB7"/>
    <w:pPr>
      <w:numPr>
        <w:ilvl w:val="4"/>
        <w:numId w:val="96"/>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Normal"/>
    <w:uiPriority w:val="99"/>
    <w:qFormat/>
    <w:rsid w:val="00BC2AB7"/>
    <w:pPr>
      <w:numPr>
        <w:ilvl w:val="5"/>
        <w:numId w:val="96"/>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Normal"/>
    <w:uiPriority w:val="99"/>
    <w:qFormat/>
    <w:rsid w:val="00BC2AB7"/>
    <w:pPr>
      <w:numPr>
        <w:ilvl w:val="6"/>
        <w:numId w:val="96"/>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Normal"/>
    <w:uiPriority w:val="99"/>
    <w:qFormat/>
    <w:rsid w:val="00BC2AB7"/>
    <w:pPr>
      <w:numPr>
        <w:ilvl w:val="7"/>
        <w:numId w:val="96"/>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Normal"/>
    <w:uiPriority w:val="99"/>
    <w:qFormat/>
    <w:rsid w:val="00BC2AB7"/>
    <w:pPr>
      <w:numPr>
        <w:ilvl w:val="8"/>
        <w:numId w:val="96"/>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바탕체" w:hAnsi="Times"/>
      <w:sz w:val="24"/>
      <w:lang w:val="en-US"/>
    </w:rPr>
  </w:style>
  <w:style w:type="character" w:customStyle="1" w:styleId="fieldsZchn">
    <w:name w:val="fields Zchn"/>
    <w:link w:val="fields"/>
    <w:rsid w:val="00D3507C"/>
    <w:rPr>
      <w:rFonts w:eastAsia="바탕체"/>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8822132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6943597">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F10B6-8542-4FF3-8804-0B57C727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4294963377</TotalTime>
  <Pages>2</Pages>
  <Words>346</Words>
  <Characters>1974</Characters>
  <Application>Microsoft Office Word</Application>
  <DocSecurity>0</DocSecurity>
  <Lines>16</Lines>
  <Paragraphs>4</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Jie Zhao/LGEMR Video Codec Part(jie.zhao@lge.com)</cp:lastModifiedBy>
  <cp:revision>838</cp:revision>
  <cp:lastPrinted>2018-08-10T01:41:00Z</cp:lastPrinted>
  <dcterms:created xsi:type="dcterms:W3CDTF">2019-07-13T09:55:00Z</dcterms:created>
  <dcterms:modified xsi:type="dcterms:W3CDTF">2019-10-04T09:46:00Z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1564076512</vt:lpwstr>
  </property>
</Properties>
</file>