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6045A" w14:textId="492EBF81" w:rsidR="00412188" w:rsidRPr="00945AFA" w:rsidRDefault="00412188" w:rsidP="00412188">
      <w:pPr>
        <w:pStyle w:val="Heading3"/>
        <w:rPr>
          <w:noProof/>
          <w:lang w:val="en-CA" w:eastAsia="ko-KR"/>
        </w:rPr>
      </w:pPr>
      <w:bookmarkStart w:id="0" w:name="_Toc311217275"/>
      <w:bookmarkStart w:id="1" w:name="_Toc317198821"/>
      <w:bookmarkStart w:id="2" w:name="_Ref328751872"/>
      <w:bookmarkStart w:id="3" w:name="_Toc329080092"/>
      <w:bookmarkStart w:id="4" w:name="_Toc12984921"/>
      <w:r w:rsidRPr="00945AFA">
        <w:rPr>
          <w:noProof/>
          <w:lang w:val="en-CA"/>
        </w:rPr>
        <w:t>Adaptive loop filter process</w:t>
      </w:r>
      <w:bookmarkEnd w:id="0"/>
      <w:bookmarkEnd w:id="1"/>
      <w:bookmarkEnd w:id="2"/>
      <w:bookmarkEnd w:id="3"/>
      <w:bookmarkEnd w:id="4"/>
    </w:p>
    <w:p w14:paraId="0951E1D7" w14:textId="20C2BBE0" w:rsidR="00412188" w:rsidRPr="00945AFA" w:rsidRDefault="00412188" w:rsidP="00412188">
      <w:pPr>
        <w:pStyle w:val="Heading4"/>
        <w:rPr>
          <w:noProof/>
          <w:lang w:val="en-CA" w:eastAsia="ko-KR"/>
        </w:rPr>
      </w:pPr>
      <w:bookmarkStart w:id="5" w:name="_Ref525222192"/>
      <w:r w:rsidRPr="00945AFA">
        <w:rPr>
          <w:noProof/>
          <w:lang w:val="en-CA" w:eastAsia="ko-KR"/>
        </w:rPr>
        <w:t>General</w:t>
      </w:r>
      <w:bookmarkEnd w:id="5"/>
    </w:p>
    <w:p w14:paraId="2551B339" w14:textId="34986FC4" w:rsidR="00412188" w:rsidRPr="00945AFA" w:rsidRDefault="00412188" w:rsidP="00412188">
      <w:pPr>
        <w:rPr>
          <w:noProof/>
          <w:lang w:val="en-CA" w:eastAsia="ko-KR"/>
        </w:rPr>
      </w:pPr>
      <w:r w:rsidRPr="00945AFA">
        <w:rPr>
          <w:noProof/>
          <w:lang w:val="en-CA" w:eastAsia="ko-KR"/>
        </w:rPr>
        <w:t xml:space="preserve">Inputs of this process are the </w:t>
      </w:r>
      <w:r w:rsidRPr="00945AFA">
        <w:rPr>
          <w:noProof/>
          <w:lang w:val="en-CA"/>
        </w:rPr>
        <w:t>reconstructed</w:t>
      </w:r>
      <w:r w:rsidRPr="00945AFA">
        <w:rPr>
          <w:noProof/>
          <w:lang w:val="en-CA" w:eastAsia="ko-KR"/>
        </w:rPr>
        <w:t xml:space="preserve"> picture sample array prior to adaptive loop filter recPicture</w:t>
      </w:r>
      <w:r w:rsidRPr="00945AFA">
        <w:rPr>
          <w:noProof/>
          <w:vertAlign w:val="subscript"/>
          <w:lang w:val="en-CA" w:eastAsia="ko-KR"/>
        </w:rPr>
        <w:t>L</w:t>
      </w:r>
      <w:r w:rsidR="00D15C8B" w:rsidRPr="00945AFA">
        <w:rPr>
          <w:noProof/>
          <w:lang w:val="en-CA" w:eastAsia="ko-KR"/>
        </w:rPr>
        <w:t xml:space="preserve"> and, </w:t>
      </w:r>
      <w:r w:rsidR="00D15C8B" w:rsidRPr="00945AFA">
        <w:rPr>
          <w:noProof/>
          <w:lang w:val="en-CA"/>
        </w:rPr>
        <w:t xml:space="preserve">when </w:t>
      </w:r>
      <w:r w:rsidR="00D15C8B" w:rsidRPr="00945AFA">
        <w:rPr>
          <w:noProof/>
          <w:lang w:val="en-CA" w:eastAsia="ko-KR"/>
        </w:rPr>
        <w:t>ChromaArrayType is not equal to 0,</w:t>
      </w:r>
      <w:r w:rsidR="00D15C8B"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w:t>
      </w:r>
    </w:p>
    <w:p w14:paraId="4A555B70" w14:textId="6235CDEB" w:rsidR="00412188" w:rsidRPr="00945AFA" w:rsidRDefault="00412188" w:rsidP="00412188">
      <w:pPr>
        <w:rPr>
          <w:noProof/>
          <w:lang w:val="en-CA" w:eastAsia="ko-KR"/>
        </w:rPr>
      </w:pPr>
      <w:r w:rsidRPr="00945AFA">
        <w:rPr>
          <w:noProof/>
          <w:lang w:val="en-CA" w:eastAsia="ko-KR"/>
        </w:rPr>
        <w:t xml:space="preserve">Outputs of this process are the </w:t>
      </w:r>
      <w:r w:rsidRPr="00945AFA">
        <w:rPr>
          <w:noProof/>
          <w:lang w:val="en-CA"/>
        </w:rPr>
        <w:t>modified reconstructed</w:t>
      </w:r>
      <w:r w:rsidRPr="00945AFA">
        <w:rPr>
          <w:noProof/>
          <w:lang w:val="en-CA" w:eastAsia="ko-KR"/>
        </w:rPr>
        <w:t xml:space="preserve"> picture sample array after adaptive loop filter alfPicture</w:t>
      </w:r>
      <w:r w:rsidRPr="00945AFA">
        <w:rPr>
          <w:noProof/>
          <w:vertAlign w:val="subscript"/>
          <w:lang w:val="en-CA" w:eastAsia="ko-KR"/>
        </w:rPr>
        <w:t>L</w:t>
      </w:r>
      <w:r w:rsidR="00933D96" w:rsidRPr="00945AFA">
        <w:rPr>
          <w:noProof/>
          <w:lang w:val="en-CA" w:eastAsia="ko-KR"/>
        </w:rPr>
        <w:t xml:space="preserve"> and, </w:t>
      </w:r>
      <w:r w:rsidR="00933D96" w:rsidRPr="00945AFA">
        <w:rPr>
          <w:noProof/>
          <w:lang w:val="en-CA"/>
        </w:rPr>
        <w:t xml:space="preserve">when </w:t>
      </w:r>
      <w:r w:rsidR="00933D96" w:rsidRPr="00945AFA">
        <w:rPr>
          <w:noProof/>
          <w:lang w:val="en-CA" w:eastAsia="ko-KR"/>
        </w:rPr>
        <w:t>ChromaArrayType is not equal to 0,</w:t>
      </w:r>
      <w:r w:rsidR="00933D96" w:rsidRPr="00945AFA">
        <w:rPr>
          <w:noProof/>
          <w:lang w:val="en-CA"/>
        </w:rPr>
        <w:t xml:space="preserve"> the arrays</w:t>
      </w:r>
      <w:r w:rsidRPr="00945AFA">
        <w:rPr>
          <w:noProof/>
          <w:lang w:val="en-CA" w:eastAsia="ko-KR"/>
        </w:rPr>
        <w:t xml:space="preserve"> alfPicture</w:t>
      </w:r>
      <w:r w:rsidRPr="00945AFA">
        <w:rPr>
          <w:noProof/>
          <w:vertAlign w:val="subscript"/>
          <w:lang w:val="en-CA" w:eastAsia="ko-KR"/>
        </w:rPr>
        <w:t>Cb</w:t>
      </w:r>
      <w:r w:rsidRPr="00945AFA">
        <w:rPr>
          <w:noProof/>
          <w:lang w:val="en-CA" w:eastAsia="ko-KR"/>
        </w:rPr>
        <w:t xml:space="preserve"> and alfPicture</w:t>
      </w:r>
      <w:r w:rsidRPr="00945AFA">
        <w:rPr>
          <w:noProof/>
          <w:vertAlign w:val="subscript"/>
          <w:lang w:val="en-CA" w:eastAsia="ko-KR"/>
        </w:rPr>
        <w:t>Cr</w:t>
      </w:r>
      <w:r w:rsidRPr="00945AFA">
        <w:rPr>
          <w:noProof/>
          <w:lang w:val="en-CA" w:eastAsia="ko-KR"/>
        </w:rPr>
        <w:t>.</w:t>
      </w:r>
    </w:p>
    <w:p w14:paraId="47A1A756" w14:textId="54CCA12E" w:rsidR="00412188" w:rsidRPr="00945AFA" w:rsidRDefault="00412188" w:rsidP="00412188">
      <w:pPr>
        <w:rPr>
          <w:noProof/>
          <w:lang w:val="en-CA" w:eastAsia="ko-KR"/>
        </w:rPr>
      </w:pPr>
      <w:r w:rsidRPr="00945AFA">
        <w:rPr>
          <w:noProof/>
          <w:lang w:val="en-CA" w:eastAsia="ko-KR"/>
        </w:rPr>
        <w:t>The sample values in the modified reconstructed picture sample array after adaptive loop filter alfPicture</w:t>
      </w:r>
      <w:r w:rsidRPr="00945AFA">
        <w:rPr>
          <w:noProof/>
          <w:vertAlign w:val="subscript"/>
          <w:lang w:val="en-CA" w:eastAsia="ko-KR"/>
        </w:rPr>
        <w:t>L</w:t>
      </w:r>
      <w:r w:rsidR="00F937A9" w:rsidRPr="00945AFA">
        <w:rPr>
          <w:noProof/>
          <w:lang w:val="en-CA" w:eastAsia="ko-KR"/>
        </w:rPr>
        <w:t xml:space="preserve"> and, </w:t>
      </w:r>
      <w:r w:rsidR="00F937A9" w:rsidRPr="00945AFA">
        <w:rPr>
          <w:noProof/>
          <w:lang w:val="en-CA"/>
        </w:rPr>
        <w:t xml:space="preserve">when </w:t>
      </w:r>
      <w:r w:rsidR="00F937A9" w:rsidRPr="00945AFA">
        <w:rPr>
          <w:noProof/>
          <w:lang w:val="en-CA" w:eastAsia="ko-KR"/>
        </w:rPr>
        <w:t>ChromaArrayType is not equal to 0,</w:t>
      </w:r>
      <w:r w:rsidR="00F937A9" w:rsidRPr="00945AFA">
        <w:rPr>
          <w:noProof/>
          <w:lang w:val="en-CA"/>
        </w:rPr>
        <w:t xml:space="preserve"> the arrays</w:t>
      </w:r>
      <w:r w:rsidRPr="00945AFA">
        <w:rPr>
          <w:noProof/>
          <w:lang w:val="en-CA" w:eastAsia="ko-KR"/>
        </w:rPr>
        <w:t xml:space="preserve"> alfPicture</w:t>
      </w:r>
      <w:r w:rsidRPr="00945AFA">
        <w:rPr>
          <w:noProof/>
          <w:vertAlign w:val="subscript"/>
          <w:lang w:val="en-CA" w:eastAsia="ko-KR"/>
        </w:rPr>
        <w:t>Cb</w:t>
      </w:r>
      <w:r w:rsidRPr="00945AFA">
        <w:rPr>
          <w:noProof/>
          <w:lang w:val="en-CA" w:eastAsia="ko-KR"/>
        </w:rPr>
        <w:t xml:space="preserve"> and alfPicture</w:t>
      </w:r>
      <w:r w:rsidRPr="00945AFA">
        <w:rPr>
          <w:noProof/>
          <w:vertAlign w:val="subscript"/>
          <w:lang w:val="en-CA" w:eastAsia="ko-KR"/>
        </w:rPr>
        <w:t>Cr</w:t>
      </w:r>
      <w:r w:rsidRPr="00945AFA">
        <w:rPr>
          <w:noProof/>
          <w:lang w:val="en-CA" w:eastAsia="ko-KR"/>
        </w:rPr>
        <w:t xml:space="preserve"> are initially set equal to the sample values in the reconstructed picture sample array prior to adaptive loop filter recPicture</w:t>
      </w:r>
      <w:r w:rsidRPr="00945AFA">
        <w:rPr>
          <w:noProof/>
          <w:vertAlign w:val="subscript"/>
          <w:lang w:val="en-CA" w:eastAsia="ko-KR"/>
        </w:rPr>
        <w:t>L</w:t>
      </w:r>
      <w:r w:rsidR="00F937A9" w:rsidRPr="00945AFA">
        <w:rPr>
          <w:noProof/>
          <w:lang w:val="en-CA" w:eastAsia="ko-KR"/>
        </w:rPr>
        <w:t xml:space="preserve"> and, </w:t>
      </w:r>
      <w:r w:rsidR="00F937A9" w:rsidRPr="00945AFA">
        <w:rPr>
          <w:noProof/>
          <w:lang w:val="en-CA"/>
        </w:rPr>
        <w:t xml:space="preserve">when </w:t>
      </w:r>
      <w:r w:rsidR="00F937A9" w:rsidRPr="00945AFA">
        <w:rPr>
          <w:noProof/>
          <w:lang w:val="en-CA" w:eastAsia="ko-KR"/>
        </w:rPr>
        <w:t>ChromaArrayType is not equal to 0,</w:t>
      </w:r>
      <w:r w:rsidR="00F937A9"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00201A4A" w:rsidRPr="00945AFA">
        <w:rPr>
          <w:noProof/>
          <w:lang w:val="en-CA" w:eastAsia="ko-KR"/>
        </w:rPr>
        <w:t>, respectively</w:t>
      </w:r>
      <w:r w:rsidRPr="00945AFA">
        <w:rPr>
          <w:noProof/>
          <w:lang w:val="en-CA" w:eastAsia="ko-KR"/>
        </w:rPr>
        <w:t>.</w:t>
      </w:r>
    </w:p>
    <w:p w14:paraId="062FE724" w14:textId="72CF65BF" w:rsidR="00784277" w:rsidRPr="00945AFA" w:rsidRDefault="00784277" w:rsidP="00AC2505">
      <w:pPr>
        <w:tabs>
          <w:tab w:val="clear" w:pos="794"/>
        </w:tabs>
        <w:rPr>
          <w:noProof/>
          <w:lang w:val="en-CA" w:eastAsia="ko-KR"/>
        </w:rPr>
      </w:pPr>
      <w:r w:rsidRPr="00945AFA">
        <w:rPr>
          <w:noProof/>
          <w:lang w:val="en-CA" w:eastAsia="ko-KR"/>
        </w:rPr>
        <w:t xml:space="preserve">When </w:t>
      </w:r>
      <w:r w:rsidR="00E73EAE" w:rsidRPr="00945AFA">
        <w:rPr>
          <w:noProof/>
          <w:lang w:val="en-CA" w:eastAsia="ko-KR"/>
        </w:rPr>
        <w:t>slice</w:t>
      </w:r>
      <w:r w:rsidR="000A78D2" w:rsidRPr="00945AFA">
        <w:rPr>
          <w:noProof/>
          <w:lang w:val="en-CA" w:eastAsia="ko-KR"/>
        </w:rPr>
        <w:t>_</w:t>
      </w:r>
      <w:r w:rsidRPr="00945AFA">
        <w:rPr>
          <w:rFonts w:eastAsia="PMingLiU"/>
          <w:bCs/>
          <w:noProof/>
          <w:lang w:val="en-CA" w:eastAsia="zh-TW"/>
        </w:rPr>
        <w:t xml:space="preserve">alf_enabled_flag is equal to 1, </w:t>
      </w:r>
      <w:r w:rsidR="009830AF" w:rsidRPr="00945AFA">
        <w:rPr>
          <w:noProof/>
          <w:lang w:val="en-CA" w:eastAsia="ko-KR"/>
        </w:rPr>
        <w:t>f</w:t>
      </w:r>
      <w:r w:rsidRPr="00945AFA">
        <w:rPr>
          <w:noProof/>
          <w:lang w:val="en-CA" w:eastAsia="ko-KR"/>
        </w:rPr>
        <w:t>or every coding tree unit with luma coding tree block location ( rx, ry ), where rx = 0..PicWidthInCtbs</w:t>
      </w:r>
      <w:r w:rsidR="00001675" w:rsidRPr="00945AFA">
        <w:rPr>
          <w:noProof/>
          <w:lang w:val="en-CA" w:eastAsia="ko-KR"/>
        </w:rPr>
        <w:t>Y</w:t>
      </w:r>
      <w:r w:rsidRPr="00945AFA">
        <w:rPr>
          <w:noProof/>
          <w:lang w:val="en-CA" w:eastAsia="ko-KR"/>
        </w:rPr>
        <w:t> − 1 and ry = 0..PicHeightInCtbs</w:t>
      </w:r>
      <w:r w:rsidR="00001675" w:rsidRPr="00945AFA">
        <w:rPr>
          <w:noProof/>
          <w:lang w:val="en-CA" w:eastAsia="ko-KR"/>
        </w:rPr>
        <w:t>Y</w:t>
      </w:r>
      <w:r w:rsidRPr="00945AFA">
        <w:rPr>
          <w:noProof/>
          <w:lang w:val="en-CA" w:eastAsia="ko-KR"/>
        </w:rPr>
        <w:t> − 1, the following applies:</w:t>
      </w:r>
    </w:p>
    <w:p w14:paraId="66DAE7C8" w14:textId="5E189F3C" w:rsidR="00412188" w:rsidRPr="00945AFA" w:rsidRDefault="00412188" w:rsidP="004A6E64">
      <w:pPr>
        <w:numPr>
          <w:ilvl w:val="1"/>
          <w:numId w:val="4"/>
        </w:numPr>
        <w:tabs>
          <w:tab w:val="clear" w:pos="800"/>
          <w:tab w:val="num" w:pos="270"/>
        </w:tabs>
        <w:ind w:left="270" w:hanging="270"/>
        <w:rPr>
          <w:noProof/>
          <w:lang w:val="en-CA" w:eastAsia="ko-KR"/>
        </w:rPr>
      </w:pPr>
      <w:r w:rsidRPr="00945AFA">
        <w:rPr>
          <w:noProof/>
          <w:lang w:val="en-CA" w:eastAsia="ko-KR"/>
        </w:rPr>
        <w:t xml:space="preserve">When </w:t>
      </w:r>
      <w:r w:rsidRPr="00945AFA">
        <w:rPr>
          <w:rFonts w:eastAsia="PMingLiU"/>
          <w:bCs/>
          <w:noProof/>
          <w:lang w:val="en-CA" w:eastAsia="zh-TW"/>
        </w:rPr>
        <w:t>alf_ctb_flag[</w:t>
      </w:r>
      <w:r w:rsidR="001829D0" w:rsidRPr="00945AFA">
        <w:rPr>
          <w:rFonts w:eastAsia="PMingLiU"/>
          <w:bCs/>
          <w:noProof/>
          <w:lang w:val="en-CA" w:eastAsia="zh-TW"/>
        </w:rPr>
        <w:t> </w:t>
      </w:r>
      <w:r w:rsidRPr="00945AFA">
        <w:rPr>
          <w:rFonts w:eastAsia="PMingLiU"/>
          <w:bCs/>
          <w:noProof/>
          <w:lang w:val="en-CA" w:eastAsia="zh-TW"/>
        </w:rPr>
        <w:t>0</w:t>
      </w:r>
      <w:r w:rsidR="001829D0" w:rsidRPr="00945AFA">
        <w:rPr>
          <w:rFonts w:eastAsia="PMingLiU"/>
          <w:bCs/>
          <w:noProof/>
          <w:lang w:val="en-CA" w:eastAsia="zh-TW"/>
        </w:rPr>
        <w:t> </w:t>
      </w:r>
      <w:r w:rsidRPr="00945AFA">
        <w:rPr>
          <w:rFonts w:eastAsia="PMingLiU"/>
          <w:bCs/>
          <w:noProof/>
          <w:lang w:val="en-CA" w:eastAsia="zh-TW"/>
        </w:rPr>
        <w:t>][</w:t>
      </w:r>
      <w:r w:rsidR="001829D0" w:rsidRPr="00945AFA">
        <w:rPr>
          <w:rFonts w:eastAsia="PMingLiU"/>
          <w:bCs/>
          <w:noProof/>
          <w:lang w:val="en-CA" w:eastAsia="zh-TW"/>
        </w:rPr>
        <w:t> </w:t>
      </w:r>
      <w:r w:rsidRPr="00945AFA">
        <w:rPr>
          <w:rFonts w:eastAsia="PMingLiU"/>
          <w:bCs/>
          <w:noProof/>
          <w:lang w:val="en-CA" w:eastAsia="zh-TW"/>
        </w:rPr>
        <w:t>rx</w:t>
      </w:r>
      <w:r w:rsidR="001829D0" w:rsidRPr="00945AFA">
        <w:rPr>
          <w:rFonts w:eastAsia="PMingLiU"/>
          <w:bCs/>
          <w:noProof/>
          <w:lang w:val="en-CA" w:eastAsia="zh-TW"/>
        </w:rPr>
        <w:t> </w:t>
      </w:r>
      <w:r w:rsidRPr="00945AFA">
        <w:rPr>
          <w:rFonts w:eastAsia="PMingLiU"/>
          <w:bCs/>
          <w:noProof/>
          <w:lang w:val="en-CA" w:eastAsia="zh-TW"/>
        </w:rPr>
        <w:t>][</w:t>
      </w:r>
      <w:r w:rsidR="001829D0" w:rsidRPr="00945AFA">
        <w:rPr>
          <w:rFonts w:eastAsia="PMingLiU"/>
          <w:bCs/>
          <w:noProof/>
          <w:lang w:val="en-CA" w:eastAsia="zh-TW"/>
        </w:rPr>
        <w:t> </w:t>
      </w:r>
      <w:r w:rsidRPr="00945AFA">
        <w:rPr>
          <w:rFonts w:eastAsia="PMingLiU"/>
          <w:bCs/>
          <w:noProof/>
          <w:lang w:val="en-CA" w:eastAsia="zh-TW"/>
        </w:rPr>
        <w:t>ry</w:t>
      </w:r>
      <w:r w:rsidR="001829D0" w:rsidRPr="00945AFA">
        <w:rPr>
          <w:rFonts w:eastAsia="PMingLiU"/>
          <w:bCs/>
          <w:noProof/>
          <w:lang w:val="en-CA" w:eastAsia="zh-TW"/>
        </w:rPr>
        <w:t> </w:t>
      </w:r>
      <w:r w:rsidRPr="00945AFA">
        <w:rPr>
          <w:rFonts w:eastAsia="PMingLiU"/>
          <w:bCs/>
          <w:noProof/>
          <w:lang w:val="en-CA" w:eastAsia="zh-TW"/>
        </w:rPr>
        <w:t>] is equal to 1</w:t>
      </w:r>
      <w:r w:rsidRPr="00945AFA">
        <w:rPr>
          <w:bCs/>
          <w:noProof/>
          <w:lang w:val="en-CA" w:eastAsia="ko-KR"/>
        </w:rPr>
        <w:t xml:space="preserve">, </w:t>
      </w:r>
      <w:r w:rsidRPr="00945AFA">
        <w:rPr>
          <w:noProof/>
          <w:lang w:val="en-CA" w:eastAsia="ko-KR"/>
        </w:rPr>
        <w:t xml:space="preserve">the coding tree block filtering process for luma samples as specified in clause </w:t>
      </w:r>
      <w:r w:rsidRPr="00945AFA">
        <w:rPr>
          <w:noProof/>
          <w:highlight w:val="yellow"/>
          <w:lang w:val="en-CA" w:eastAsia="ko-KR"/>
        </w:rPr>
        <w:fldChar w:fldCharType="begin" w:fldLock="1"/>
      </w:r>
      <w:r w:rsidRPr="00945AFA">
        <w:rPr>
          <w:noProof/>
          <w:lang w:val="en-CA" w:eastAsia="ko-KR"/>
        </w:rPr>
        <w:instrText xml:space="preserve"> REF _Ref328573810 \r \h </w:instrText>
      </w:r>
      <w:r w:rsidRPr="00945AFA">
        <w:rPr>
          <w:noProof/>
          <w:highlight w:val="yellow"/>
          <w:lang w:val="en-CA" w:eastAsia="ko-KR"/>
        </w:rPr>
      </w:r>
      <w:r w:rsidRPr="00945AFA">
        <w:rPr>
          <w:noProof/>
          <w:highlight w:val="yellow"/>
          <w:lang w:val="en-CA" w:eastAsia="ko-KR"/>
        </w:rPr>
        <w:fldChar w:fldCharType="separate"/>
      </w:r>
      <w:r w:rsidR="00D45D70">
        <w:rPr>
          <w:noProof/>
          <w:lang w:val="en-CA" w:eastAsia="ko-KR"/>
        </w:rPr>
        <w:t>8.8.5.2</w:t>
      </w:r>
      <w:r w:rsidRPr="00945AFA">
        <w:rPr>
          <w:noProof/>
          <w:highlight w:val="yellow"/>
          <w:lang w:val="en-CA" w:eastAsia="ko-KR"/>
        </w:rPr>
        <w:fldChar w:fldCharType="end"/>
      </w:r>
      <w:r w:rsidRPr="00945AFA">
        <w:rPr>
          <w:noProof/>
          <w:lang w:val="en-CA" w:eastAsia="ko-KR"/>
        </w:rPr>
        <w:t xml:space="preserve"> is invoked with recPicture</w:t>
      </w:r>
      <w:r w:rsidRPr="00945AFA">
        <w:rPr>
          <w:noProof/>
          <w:vertAlign w:val="subscript"/>
          <w:lang w:val="en-CA" w:eastAsia="ko-KR"/>
        </w:rPr>
        <w:t>L</w:t>
      </w:r>
      <w:r w:rsidRPr="00945AFA">
        <w:rPr>
          <w:noProof/>
          <w:lang w:val="en-CA" w:eastAsia="ko-KR"/>
        </w:rPr>
        <w:t>, alfPicture</w:t>
      </w:r>
      <w:r w:rsidRPr="00945AFA">
        <w:rPr>
          <w:noProof/>
          <w:vertAlign w:val="subscript"/>
          <w:lang w:val="en-CA" w:eastAsia="ko-KR"/>
        </w:rPr>
        <w:t>L</w:t>
      </w:r>
      <w:r w:rsidRPr="00945AFA">
        <w:rPr>
          <w:noProof/>
          <w:lang w:val="en-CA" w:eastAsia="ko-KR"/>
        </w:rPr>
        <w:t xml:space="preserve">, </w:t>
      </w:r>
      <w:r w:rsidR="009830AF" w:rsidRPr="00945AFA">
        <w:rPr>
          <w:noProof/>
          <w:lang w:val="en-CA" w:eastAsia="ko-KR"/>
        </w:rPr>
        <w:t xml:space="preserve">and </w:t>
      </w:r>
      <w:r w:rsidRPr="00945AFA">
        <w:rPr>
          <w:noProof/>
          <w:lang w:val="en-CA" w:eastAsia="ko-KR"/>
        </w:rPr>
        <w:t xml:space="preserve">the </w:t>
      </w:r>
      <w:del w:id="6" w:author="Wieckowski, Adam" w:date="2019-07-03T11:51:00Z">
        <w:r w:rsidR="001407A8" w:rsidRPr="00945AFA" w:rsidDel="009B093A">
          <w:rPr>
            <w:noProof/>
            <w:lang w:val="en-CA" w:eastAsia="ko-KR"/>
          </w:rPr>
          <w:delText xml:space="preserve">luma </w:delText>
        </w:r>
        <w:r w:rsidR="0078131B" w:rsidRPr="00945AFA" w:rsidDel="009B093A">
          <w:rPr>
            <w:noProof/>
            <w:lang w:val="en-CA" w:eastAsia="ko-KR"/>
          </w:rPr>
          <w:delText xml:space="preserve">coding tree </w:delText>
        </w:r>
        <w:r w:rsidR="001407A8" w:rsidRPr="00945AFA" w:rsidDel="009B093A">
          <w:rPr>
            <w:noProof/>
            <w:lang w:val="en-CA" w:eastAsia="ko-KR"/>
          </w:rPr>
          <w:delText>block</w:delText>
        </w:r>
        <w:r w:rsidR="0078131B" w:rsidRPr="00945AFA" w:rsidDel="009B093A">
          <w:rPr>
            <w:noProof/>
            <w:lang w:val="en-CA" w:eastAsia="ko-KR"/>
          </w:rPr>
          <w:delText xml:space="preserve"> </w:delText>
        </w:r>
        <w:r w:rsidRPr="00945AFA" w:rsidDel="009B093A">
          <w:rPr>
            <w:noProof/>
            <w:lang w:val="en-CA" w:eastAsia="ko-KR"/>
          </w:rPr>
          <w:delText>location ( xC</w:delText>
        </w:r>
        <w:r w:rsidR="0078131B" w:rsidRPr="00945AFA" w:rsidDel="009B093A">
          <w:rPr>
            <w:noProof/>
            <w:lang w:val="en-CA" w:eastAsia="ko-KR"/>
          </w:rPr>
          <w:delText>tb</w:delText>
        </w:r>
        <w:r w:rsidRPr="00945AFA" w:rsidDel="009B093A">
          <w:rPr>
            <w:noProof/>
            <w:lang w:val="en-CA" w:eastAsia="ko-KR"/>
          </w:rPr>
          <w:delText>, yC</w:delText>
        </w:r>
        <w:r w:rsidR="0078131B" w:rsidRPr="00945AFA" w:rsidDel="009B093A">
          <w:rPr>
            <w:noProof/>
            <w:lang w:val="en-CA" w:eastAsia="ko-KR"/>
          </w:rPr>
          <w:delText>tb</w:delText>
        </w:r>
        <w:r w:rsidRPr="00945AFA" w:rsidDel="009B093A">
          <w:rPr>
            <w:noProof/>
            <w:lang w:val="en-CA" w:eastAsia="ko-KR"/>
          </w:rPr>
          <w:delText xml:space="preserve"> ) </w:delText>
        </w:r>
      </w:del>
      <w:ins w:id="7" w:author="Wieckowski, Adam" w:date="2019-07-03T11:51:00Z">
        <w:r w:rsidR="009B093A">
          <w:rPr>
            <w:noProof/>
            <w:lang w:val="en-CA" w:eastAsia="ko-KR"/>
          </w:rPr>
          <w:t xml:space="preserve">index of the processed alf region </w:t>
        </w:r>
      </w:ins>
      <w:r w:rsidR="0078131B" w:rsidRPr="00945AFA">
        <w:rPr>
          <w:noProof/>
          <w:lang w:val="en-CA" w:eastAsia="ko-KR"/>
        </w:rPr>
        <w:t xml:space="preserve">set equal </w:t>
      </w:r>
      <w:r w:rsidR="00681AFA" w:rsidRPr="00945AFA">
        <w:rPr>
          <w:noProof/>
          <w:lang w:val="en-CA" w:eastAsia="ko-KR"/>
        </w:rPr>
        <w:t>to</w:t>
      </w:r>
      <w:r w:rsidRPr="00945AFA">
        <w:rPr>
          <w:noProof/>
          <w:lang w:val="en-CA" w:eastAsia="ko-KR"/>
        </w:rPr>
        <w:t xml:space="preserve"> ( rx</w:t>
      </w:r>
      <w:del w:id="8" w:author="Wieckowski, Adam" w:date="2019-07-03T11:51:00Z">
        <w:r w:rsidR="00681AFA" w:rsidRPr="00945AFA" w:rsidDel="009B093A">
          <w:rPr>
            <w:noProof/>
            <w:lang w:val="en-CA" w:eastAsia="ko-KR"/>
          </w:rPr>
          <w:delText>  </w:delText>
        </w:r>
        <w:r w:rsidR="00681AFA" w:rsidRPr="00945AFA" w:rsidDel="009B093A">
          <w:rPr>
            <w:noProof/>
            <w:lang w:val="en-CA"/>
          </w:rPr>
          <w:delText>&lt;&lt;  CtbLog2SizeY</w:delText>
        </w:r>
      </w:del>
      <w:r w:rsidR="00681AFA" w:rsidRPr="00945AFA">
        <w:rPr>
          <w:noProof/>
          <w:lang w:val="en-CA" w:eastAsia="ko-KR"/>
        </w:rPr>
        <w:t>, </w:t>
      </w:r>
      <w:r w:rsidRPr="00945AFA">
        <w:rPr>
          <w:noProof/>
          <w:lang w:val="en-CA" w:eastAsia="ko-KR"/>
        </w:rPr>
        <w:t>ry</w:t>
      </w:r>
      <w:r w:rsidR="00681AFA" w:rsidRPr="00945AFA">
        <w:rPr>
          <w:noProof/>
          <w:lang w:val="en-CA" w:eastAsia="ko-KR"/>
        </w:rPr>
        <w:t> </w:t>
      </w:r>
      <w:del w:id="9" w:author="Wieckowski, Adam" w:date="2019-07-03T11:51:00Z">
        <w:r w:rsidR="00681AFA" w:rsidRPr="00945AFA" w:rsidDel="009B093A">
          <w:rPr>
            <w:noProof/>
            <w:lang w:val="en-CA" w:eastAsia="ko-KR"/>
          </w:rPr>
          <w:delText> </w:delText>
        </w:r>
        <w:r w:rsidR="00681AFA" w:rsidRPr="00945AFA" w:rsidDel="009B093A">
          <w:rPr>
            <w:noProof/>
            <w:lang w:val="en-CA"/>
          </w:rPr>
          <w:delText>&lt;&lt;  CtbLog2SizeY</w:delText>
        </w:r>
        <w:r w:rsidRPr="00945AFA" w:rsidDel="009B093A">
          <w:rPr>
            <w:noProof/>
            <w:lang w:val="en-CA" w:eastAsia="ko-KR"/>
          </w:rPr>
          <w:delText> </w:delText>
        </w:r>
      </w:del>
      <w:r w:rsidRPr="00945AFA">
        <w:rPr>
          <w:noProof/>
          <w:lang w:val="en-CA" w:eastAsia="ko-KR"/>
        </w:rPr>
        <w:t>) as inputs, and the output is the modified filtered picture alfPicture</w:t>
      </w:r>
      <w:r w:rsidRPr="00945AFA">
        <w:rPr>
          <w:noProof/>
          <w:vertAlign w:val="subscript"/>
          <w:lang w:val="en-CA" w:eastAsia="ko-KR"/>
        </w:rPr>
        <w:t>L</w:t>
      </w:r>
      <w:r w:rsidRPr="00945AFA">
        <w:rPr>
          <w:noProof/>
          <w:lang w:val="en-CA" w:eastAsia="ko-KR"/>
        </w:rPr>
        <w:t>.</w:t>
      </w:r>
    </w:p>
    <w:p w14:paraId="76FAD94A" w14:textId="5340A1A2" w:rsidR="00412188" w:rsidRPr="00945AFA" w:rsidRDefault="00412188" w:rsidP="004A6E64">
      <w:pPr>
        <w:numPr>
          <w:ilvl w:val="1"/>
          <w:numId w:val="4"/>
        </w:numPr>
        <w:tabs>
          <w:tab w:val="clear" w:pos="800"/>
          <w:tab w:val="num" w:pos="270"/>
        </w:tabs>
        <w:ind w:left="270" w:hanging="270"/>
        <w:rPr>
          <w:noProof/>
          <w:lang w:val="en-CA" w:eastAsia="ko-KR"/>
        </w:rPr>
      </w:pPr>
      <w:r w:rsidRPr="00945AFA">
        <w:rPr>
          <w:noProof/>
          <w:lang w:val="en-CA" w:eastAsia="ko-KR"/>
        </w:rPr>
        <w:t xml:space="preserve">When </w:t>
      </w:r>
      <w:r w:rsidR="00933D96" w:rsidRPr="00945AFA">
        <w:rPr>
          <w:noProof/>
          <w:lang w:val="en-CA" w:eastAsia="ko-KR"/>
        </w:rPr>
        <w:t xml:space="preserve">ChromaArrayType is not equal to 0 and </w:t>
      </w:r>
      <w:r w:rsidRPr="00945AFA">
        <w:rPr>
          <w:rFonts w:eastAsia="PMingLiU"/>
          <w:bCs/>
          <w:noProof/>
          <w:lang w:val="en-CA" w:eastAsia="zh-TW"/>
        </w:rPr>
        <w:t>alf_ctb_flag</w:t>
      </w:r>
      <w:r w:rsidR="001829D0" w:rsidRPr="00945AFA">
        <w:rPr>
          <w:rFonts w:eastAsia="PMingLiU"/>
          <w:bCs/>
          <w:noProof/>
          <w:lang w:val="en-CA" w:eastAsia="zh-TW"/>
        </w:rPr>
        <w:t>[ 1 ][ rx ][ ry ]</w:t>
      </w:r>
      <w:r w:rsidRPr="00945AFA">
        <w:rPr>
          <w:rFonts w:eastAsia="PMingLiU"/>
          <w:bCs/>
          <w:noProof/>
          <w:lang w:val="en-CA" w:eastAsia="zh-TW"/>
        </w:rPr>
        <w:t xml:space="preserve"> is equal to 1</w:t>
      </w:r>
      <w:r w:rsidRPr="00945AFA">
        <w:rPr>
          <w:noProof/>
          <w:lang w:val="en-CA" w:eastAsia="ko-KR"/>
        </w:rPr>
        <w:t xml:space="preserve">, the coding tree block filtering process for chroma samples </w:t>
      </w:r>
      <w:r w:rsidR="000826B5" w:rsidRPr="00945AFA">
        <w:rPr>
          <w:noProof/>
          <w:lang w:val="en-CA" w:eastAsia="ko-KR"/>
        </w:rPr>
        <w:t xml:space="preserve">as </w:t>
      </w:r>
      <w:r w:rsidRPr="00945AFA">
        <w:rPr>
          <w:noProof/>
          <w:lang w:val="en-CA" w:eastAsia="ko-KR"/>
        </w:rPr>
        <w:t>specified</w:t>
      </w:r>
      <w:r w:rsidR="000826B5" w:rsidRPr="00945AFA">
        <w:rPr>
          <w:noProof/>
          <w:lang w:val="en-CA" w:eastAsia="ko-KR"/>
        </w:rPr>
        <w:t xml:space="preserve"> in </w:t>
      </w:r>
      <w:r w:rsidRPr="00945AFA">
        <w:rPr>
          <w:noProof/>
          <w:lang w:val="en-CA" w:eastAsia="ko-KR"/>
        </w:rPr>
        <w:t xml:space="preserve">clause </w:t>
      </w:r>
      <w:r w:rsidR="00433264" w:rsidRPr="00945AFA">
        <w:rPr>
          <w:noProof/>
          <w:lang w:val="en-CA" w:eastAsia="ko-KR"/>
        </w:rPr>
        <w:fldChar w:fldCharType="begin" w:fldLock="1"/>
      </w:r>
      <w:r w:rsidR="00433264" w:rsidRPr="00945AFA">
        <w:rPr>
          <w:noProof/>
          <w:lang w:val="en-CA" w:eastAsia="ko-KR"/>
        </w:rPr>
        <w:instrText xml:space="preserve"> REF _Ref525240265 \r \h </w:instrText>
      </w:r>
      <w:r w:rsidR="00433264" w:rsidRPr="00945AFA">
        <w:rPr>
          <w:noProof/>
          <w:lang w:val="en-CA" w:eastAsia="ko-KR"/>
        </w:rPr>
      </w:r>
      <w:r w:rsidR="00433264" w:rsidRPr="00945AFA">
        <w:rPr>
          <w:noProof/>
          <w:lang w:val="en-CA" w:eastAsia="ko-KR"/>
        </w:rPr>
        <w:fldChar w:fldCharType="separate"/>
      </w:r>
      <w:r w:rsidR="00D45D70">
        <w:rPr>
          <w:noProof/>
          <w:lang w:val="en-CA" w:eastAsia="ko-KR"/>
        </w:rPr>
        <w:t>8.8.5.4</w:t>
      </w:r>
      <w:r w:rsidR="00433264" w:rsidRPr="00945AFA">
        <w:rPr>
          <w:noProof/>
          <w:lang w:val="en-CA" w:eastAsia="ko-KR"/>
        </w:rPr>
        <w:fldChar w:fldCharType="end"/>
      </w:r>
      <w:r w:rsidRPr="00945AFA">
        <w:rPr>
          <w:noProof/>
          <w:lang w:val="en-CA" w:eastAsia="ko-KR"/>
        </w:rPr>
        <w:t xml:space="preserve"> is invoked with recPicture set equal to recPicture</w:t>
      </w:r>
      <w:r w:rsidRPr="00945AFA">
        <w:rPr>
          <w:noProof/>
          <w:vertAlign w:val="subscript"/>
          <w:lang w:val="en-CA" w:eastAsia="ko-KR"/>
        </w:rPr>
        <w:t>Cb</w:t>
      </w:r>
      <w:r w:rsidRPr="00945AFA">
        <w:rPr>
          <w:noProof/>
          <w:lang w:val="en-CA" w:eastAsia="ko-KR"/>
        </w:rPr>
        <w:t>, alfPicture set equal to alfPicture</w:t>
      </w:r>
      <w:r w:rsidRPr="00945AFA">
        <w:rPr>
          <w:noProof/>
          <w:vertAlign w:val="subscript"/>
          <w:lang w:val="en-CA" w:eastAsia="ko-KR"/>
        </w:rPr>
        <w:t>Cb</w:t>
      </w:r>
      <w:r w:rsidRPr="00945AFA">
        <w:rPr>
          <w:noProof/>
          <w:lang w:val="en-CA" w:eastAsia="ko-KR"/>
        </w:rPr>
        <w:t xml:space="preserve">, </w:t>
      </w:r>
      <w:r w:rsidR="009830AF" w:rsidRPr="00945AFA">
        <w:rPr>
          <w:noProof/>
          <w:lang w:val="en-CA" w:eastAsia="ko-KR"/>
        </w:rPr>
        <w:t xml:space="preserve">and </w:t>
      </w:r>
      <w:r w:rsidRPr="00945AFA">
        <w:rPr>
          <w:noProof/>
          <w:lang w:val="en-CA" w:eastAsia="ko-KR"/>
        </w:rPr>
        <w:t xml:space="preserve">the </w:t>
      </w:r>
      <w:del w:id="10" w:author="Wieckowski, Adam" w:date="2019-07-03T12:01:00Z">
        <w:r w:rsidRPr="00945AFA" w:rsidDel="00461C32">
          <w:rPr>
            <w:noProof/>
            <w:lang w:val="en-CA" w:eastAsia="ko-KR"/>
          </w:rPr>
          <w:delText xml:space="preserve">chroma </w:delText>
        </w:r>
        <w:r w:rsidR="001407A8" w:rsidRPr="00945AFA" w:rsidDel="00461C32">
          <w:rPr>
            <w:noProof/>
            <w:lang w:val="en-CA" w:eastAsia="ko-KR"/>
          </w:rPr>
          <w:delText>coding tree block</w:delText>
        </w:r>
      </w:del>
      <w:ins w:id="11" w:author="Wieckowski, Adam" w:date="2019-07-03T12:01:00Z">
        <w:r w:rsidR="00461C32">
          <w:rPr>
            <w:noProof/>
            <w:lang w:val="en-CA" w:eastAsia="ko-KR"/>
          </w:rPr>
          <w:t>alf region</w:t>
        </w:r>
      </w:ins>
      <w:r w:rsidR="001407A8" w:rsidRPr="00945AFA">
        <w:rPr>
          <w:noProof/>
          <w:lang w:val="en-CA" w:eastAsia="ko-KR"/>
        </w:rPr>
        <w:t xml:space="preserve"> </w:t>
      </w:r>
      <w:r w:rsidRPr="00945AFA">
        <w:rPr>
          <w:noProof/>
          <w:lang w:val="en-CA" w:eastAsia="ko-KR"/>
        </w:rPr>
        <w:t>location ( </w:t>
      </w:r>
      <w:del w:id="12" w:author="Wieckowski, Adam" w:date="2019-07-03T12:01:00Z">
        <w:r w:rsidRPr="00945AFA" w:rsidDel="00461C32">
          <w:rPr>
            <w:noProof/>
            <w:lang w:val="en-CA" w:eastAsia="ko-KR"/>
          </w:rPr>
          <w:delText>xC</w:delText>
        </w:r>
        <w:r w:rsidR="001407A8" w:rsidRPr="00945AFA" w:rsidDel="00461C32">
          <w:rPr>
            <w:noProof/>
            <w:lang w:val="en-CA" w:eastAsia="ko-KR"/>
          </w:rPr>
          <w:delText>tbC</w:delText>
        </w:r>
        <w:r w:rsidRPr="00945AFA" w:rsidDel="00461C32">
          <w:rPr>
            <w:noProof/>
            <w:lang w:val="en-CA" w:eastAsia="ko-KR"/>
          </w:rPr>
          <w:delText>, yC</w:delText>
        </w:r>
        <w:r w:rsidR="001407A8" w:rsidRPr="00945AFA" w:rsidDel="00461C32">
          <w:rPr>
            <w:noProof/>
            <w:lang w:val="en-CA" w:eastAsia="ko-KR"/>
          </w:rPr>
          <w:delText>tbC</w:delText>
        </w:r>
        <w:r w:rsidRPr="00945AFA" w:rsidDel="00461C32">
          <w:rPr>
            <w:noProof/>
            <w:lang w:val="en-CA" w:eastAsia="ko-KR"/>
          </w:rPr>
          <w:delText> </w:delText>
        </w:r>
      </w:del>
      <w:ins w:id="13" w:author="Wieckowski, Adam" w:date="2019-07-03T12:01:00Z">
        <w:r w:rsidR="00461C32">
          <w:rPr>
            <w:noProof/>
            <w:lang w:val="en-CA" w:eastAsia="ko-KR"/>
          </w:rPr>
          <w:t>rx, ry </w:t>
        </w:r>
      </w:ins>
      <w:r w:rsidRPr="00945AFA">
        <w:rPr>
          <w:noProof/>
          <w:lang w:val="en-CA" w:eastAsia="ko-KR"/>
        </w:rPr>
        <w:t>)</w:t>
      </w:r>
      <w:del w:id="14" w:author="Wieckowski, Adam" w:date="2019-07-03T12:02:00Z">
        <w:r w:rsidRPr="00945AFA" w:rsidDel="00461C32">
          <w:rPr>
            <w:noProof/>
            <w:lang w:val="en-CA" w:eastAsia="ko-KR"/>
          </w:rPr>
          <w:delText xml:space="preserve"> </w:delText>
        </w:r>
        <w:r w:rsidR="001407A8" w:rsidRPr="00945AFA" w:rsidDel="00461C32">
          <w:rPr>
            <w:noProof/>
            <w:lang w:val="en-CA" w:eastAsia="ko-KR"/>
          </w:rPr>
          <w:delText xml:space="preserve">set equal to </w:delText>
        </w:r>
        <w:r w:rsidRPr="00945AFA" w:rsidDel="00461C32">
          <w:rPr>
            <w:noProof/>
            <w:lang w:val="en-CA" w:eastAsia="ko-KR"/>
          </w:rPr>
          <w:delText>( </w:delText>
        </w:r>
        <w:r w:rsidR="00B93436" w:rsidRPr="00945AFA" w:rsidDel="00461C32">
          <w:rPr>
            <w:noProof/>
            <w:lang w:val="en-CA"/>
          </w:rPr>
          <w:delText>( </w:delText>
        </w:r>
        <w:r w:rsidRPr="00945AFA" w:rsidDel="00461C32">
          <w:rPr>
            <w:noProof/>
            <w:lang w:val="en-CA" w:eastAsia="ko-KR"/>
          </w:rPr>
          <w:delText>rx</w:delText>
        </w:r>
        <w:r w:rsidR="0082713B" w:rsidRPr="00945AFA" w:rsidDel="00461C32">
          <w:rPr>
            <w:noProof/>
            <w:lang w:val="en-CA" w:eastAsia="ko-KR"/>
          </w:rPr>
          <w:delText>  </w:delText>
        </w:r>
        <w:r w:rsidR="0082713B" w:rsidRPr="00945AFA" w:rsidDel="00461C32">
          <w:rPr>
            <w:noProof/>
            <w:lang w:val="en-CA"/>
          </w:rPr>
          <w:delText>&lt;&lt;  CtbLog2SizeY )</w:delText>
        </w:r>
        <w:r w:rsidR="00B93436" w:rsidRPr="00945AFA" w:rsidDel="00461C32">
          <w:rPr>
            <w:noProof/>
            <w:lang w:val="en-CA"/>
          </w:rPr>
          <w:delText> / SubWidthC</w:delText>
        </w:r>
        <w:r w:rsidRPr="00945AFA" w:rsidDel="00461C32">
          <w:rPr>
            <w:noProof/>
            <w:lang w:val="en-CA" w:eastAsia="ko-KR"/>
          </w:rPr>
          <w:delText>,</w:delText>
        </w:r>
        <w:r w:rsidR="0082713B" w:rsidRPr="00945AFA" w:rsidDel="00461C32">
          <w:rPr>
            <w:noProof/>
            <w:lang w:val="en-CA" w:eastAsia="ko-KR"/>
          </w:rPr>
          <w:delText> </w:delText>
        </w:r>
        <w:r w:rsidR="00B93436" w:rsidRPr="00945AFA" w:rsidDel="00461C32">
          <w:rPr>
            <w:noProof/>
            <w:lang w:val="en-CA" w:eastAsia="ko-KR"/>
          </w:rPr>
          <w:delText>( </w:delText>
        </w:r>
        <w:r w:rsidRPr="00945AFA" w:rsidDel="00461C32">
          <w:rPr>
            <w:noProof/>
            <w:lang w:val="en-CA" w:eastAsia="ko-KR"/>
          </w:rPr>
          <w:delText>ry</w:delText>
        </w:r>
        <w:r w:rsidR="0082713B" w:rsidRPr="00945AFA" w:rsidDel="00461C32">
          <w:rPr>
            <w:noProof/>
            <w:lang w:val="en-CA" w:eastAsia="ko-KR"/>
          </w:rPr>
          <w:delText>  </w:delText>
        </w:r>
        <w:r w:rsidR="0082713B" w:rsidRPr="00945AFA" w:rsidDel="00461C32">
          <w:rPr>
            <w:noProof/>
            <w:lang w:val="en-CA"/>
          </w:rPr>
          <w:delText>&lt;&lt;  CtbLog2SizeY )</w:delText>
        </w:r>
        <w:r w:rsidR="00B93436" w:rsidRPr="00945AFA" w:rsidDel="00461C32">
          <w:rPr>
            <w:noProof/>
            <w:lang w:val="en-CA"/>
          </w:rPr>
          <w:delText> / SubHeightC</w:delText>
        </w:r>
        <w:r w:rsidRPr="00945AFA" w:rsidDel="00461C32">
          <w:rPr>
            <w:noProof/>
            <w:lang w:val="en-CA" w:eastAsia="ko-KR"/>
          </w:rPr>
          <w:delText> )</w:delText>
        </w:r>
      </w:del>
      <w:r w:rsidRPr="00945AFA">
        <w:rPr>
          <w:noProof/>
          <w:lang w:val="en-CA" w:eastAsia="ko-KR"/>
        </w:rPr>
        <w:t xml:space="preserve"> as inputs, and the output is the modified filtered picture alfPicture</w:t>
      </w:r>
      <w:r w:rsidRPr="00945AFA">
        <w:rPr>
          <w:noProof/>
          <w:vertAlign w:val="subscript"/>
          <w:lang w:val="en-CA" w:eastAsia="ko-KR"/>
        </w:rPr>
        <w:t>Cb</w:t>
      </w:r>
      <w:r w:rsidRPr="00945AFA">
        <w:rPr>
          <w:noProof/>
          <w:lang w:val="en-CA" w:eastAsia="ko-KR"/>
        </w:rPr>
        <w:t xml:space="preserve">. </w:t>
      </w:r>
    </w:p>
    <w:p w14:paraId="106EF2D5" w14:textId="389B0A64" w:rsidR="00412188" w:rsidRPr="00945AFA" w:rsidRDefault="00412188" w:rsidP="004A6E64">
      <w:pPr>
        <w:numPr>
          <w:ilvl w:val="1"/>
          <w:numId w:val="4"/>
        </w:numPr>
        <w:tabs>
          <w:tab w:val="clear" w:pos="800"/>
          <w:tab w:val="num" w:pos="270"/>
        </w:tabs>
        <w:ind w:left="270" w:hanging="270"/>
        <w:rPr>
          <w:noProof/>
          <w:lang w:val="en-CA" w:eastAsia="ko-KR"/>
        </w:rPr>
      </w:pPr>
      <w:r w:rsidRPr="00945AFA">
        <w:rPr>
          <w:noProof/>
          <w:lang w:val="en-CA" w:eastAsia="ko-KR"/>
        </w:rPr>
        <w:t xml:space="preserve">When </w:t>
      </w:r>
      <w:r w:rsidR="00933D96" w:rsidRPr="00945AFA">
        <w:rPr>
          <w:noProof/>
          <w:lang w:val="en-CA" w:eastAsia="ko-KR"/>
        </w:rPr>
        <w:t xml:space="preserve">ChromaArrayType is not equal to 0 and </w:t>
      </w:r>
      <w:r w:rsidRPr="00945AFA">
        <w:rPr>
          <w:rFonts w:eastAsia="PMingLiU"/>
          <w:bCs/>
          <w:noProof/>
          <w:lang w:val="en-CA" w:eastAsia="zh-TW"/>
        </w:rPr>
        <w:t>alf_ctb_flag</w:t>
      </w:r>
      <w:r w:rsidR="001829D0" w:rsidRPr="00945AFA">
        <w:rPr>
          <w:rFonts w:eastAsia="PMingLiU"/>
          <w:bCs/>
          <w:noProof/>
          <w:lang w:val="en-CA" w:eastAsia="zh-TW"/>
        </w:rPr>
        <w:t xml:space="preserve">[ 2 ][ rx ][ ry ] </w:t>
      </w:r>
      <w:r w:rsidRPr="00945AFA">
        <w:rPr>
          <w:rFonts w:eastAsia="PMingLiU"/>
          <w:bCs/>
          <w:noProof/>
          <w:lang w:val="en-CA" w:eastAsia="zh-TW"/>
        </w:rPr>
        <w:t>is equal to 1,</w:t>
      </w:r>
      <w:r w:rsidRPr="00945AFA">
        <w:rPr>
          <w:noProof/>
          <w:lang w:val="en-CA" w:eastAsia="ko-KR"/>
        </w:rPr>
        <w:t xml:space="preserve"> the coding tree block filtering process for chroma samples </w:t>
      </w:r>
      <w:r w:rsidR="002B65DD" w:rsidRPr="00945AFA">
        <w:rPr>
          <w:noProof/>
          <w:lang w:val="en-CA" w:eastAsia="ko-KR"/>
        </w:rPr>
        <w:t xml:space="preserve">as specified in </w:t>
      </w:r>
      <w:r w:rsidRPr="00945AFA">
        <w:rPr>
          <w:noProof/>
          <w:lang w:val="en-CA" w:eastAsia="ko-KR"/>
        </w:rPr>
        <w:t xml:space="preserve">clause </w:t>
      </w:r>
      <w:r w:rsidR="00433264" w:rsidRPr="00945AFA">
        <w:rPr>
          <w:noProof/>
          <w:lang w:val="en-CA" w:eastAsia="ko-KR"/>
        </w:rPr>
        <w:fldChar w:fldCharType="begin" w:fldLock="1"/>
      </w:r>
      <w:r w:rsidR="00433264" w:rsidRPr="00945AFA">
        <w:rPr>
          <w:noProof/>
          <w:lang w:val="en-CA" w:eastAsia="ko-KR"/>
        </w:rPr>
        <w:instrText xml:space="preserve"> REF _Ref525240265 \r \h </w:instrText>
      </w:r>
      <w:r w:rsidR="00433264" w:rsidRPr="00945AFA">
        <w:rPr>
          <w:noProof/>
          <w:lang w:val="en-CA" w:eastAsia="ko-KR"/>
        </w:rPr>
      </w:r>
      <w:r w:rsidR="00433264" w:rsidRPr="00945AFA">
        <w:rPr>
          <w:noProof/>
          <w:lang w:val="en-CA" w:eastAsia="ko-KR"/>
        </w:rPr>
        <w:fldChar w:fldCharType="separate"/>
      </w:r>
      <w:r w:rsidR="00D45D70">
        <w:rPr>
          <w:noProof/>
          <w:lang w:val="en-CA" w:eastAsia="ko-KR"/>
        </w:rPr>
        <w:t>8.8.5.4</w:t>
      </w:r>
      <w:r w:rsidR="00433264" w:rsidRPr="00945AFA">
        <w:rPr>
          <w:noProof/>
          <w:lang w:val="en-CA" w:eastAsia="ko-KR"/>
        </w:rPr>
        <w:fldChar w:fldCharType="end"/>
      </w:r>
      <w:r w:rsidRPr="00945AFA">
        <w:rPr>
          <w:noProof/>
          <w:lang w:val="en-CA" w:eastAsia="ko-KR"/>
        </w:rPr>
        <w:t xml:space="preserve"> is invoked with recPicture set equal to recPicture</w:t>
      </w:r>
      <w:r w:rsidRPr="00945AFA">
        <w:rPr>
          <w:noProof/>
          <w:vertAlign w:val="subscript"/>
          <w:lang w:val="en-CA" w:eastAsia="ko-KR"/>
        </w:rPr>
        <w:t>Cr</w:t>
      </w:r>
      <w:r w:rsidRPr="00945AFA">
        <w:rPr>
          <w:noProof/>
          <w:lang w:val="en-CA" w:eastAsia="ko-KR"/>
        </w:rPr>
        <w:t>, alfPicture set equal to alfPicture</w:t>
      </w:r>
      <w:r w:rsidRPr="00945AFA">
        <w:rPr>
          <w:noProof/>
          <w:vertAlign w:val="subscript"/>
          <w:lang w:val="en-CA" w:eastAsia="ko-KR"/>
        </w:rPr>
        <w:t>Cr</w:t>
      </w:r>
      <w:r w:rsidRPr="00945AFA">
        <w:rPr>
          <w:noProof/>
          <w:lang w:val="en-CA" w:eastAsia="ko-KR"/>
        </w:rPr>
        <w:t xml:space="preserve">, </w:t>
      </w:r>
      <w:r w:rsidR="009830AF" w:rsidRPr="00945AFA">
        <w:rPr>
          <w:noProof/>
          <w:lang w:val="en-CA" w:eastAsia="ko-KR"/>
        </w:rPr>
        <w:t xml:space="preserve">and </w:t>
      </w:r>
      <w:ins w:id="15" w:author="Wieckowski, Adam" w:date="2019-07-03T12:02:00Z">
        <w:r w:rsidR="00B03B67" w:rsidRPr="00945AFA">
          <w:rPr>
            <w:noProof/>
            <w:lang w:val="en-CA" w:eastAsia="ko-KR"/>
          </w:rPr>
          <w:t xml:space="preserve">the </w:t>
        </w:r>
        <w:r w:rsidR="00B03B67">
          <w:rPr>
            <w:noProof/>
            <w:lang w:val="en-CA" w:eastAsia="ko-KR"/>
          </w:rPr>
          <w:t>alf region</w:t>
        </w:r>
        <w:r w:rsidR="00B03B67" w:rsidRPr="00945AFA">
          <w:rPr>
            <w:noProof/>
            <w:lang w:val="en-CA" w:eastAsia="ko-KR"/>
          </w:rPr>
          <w:t xml:space="preserve"> location ( </w:t>
        </w:r>
        <w:r w:rsidR="00B03B67">
          <w:rPr>
            <w:noProof/>
            <w:lang w:val="en-CA" w:eastAsia="ko-KR"/>
          </w:rPr>
          <w:t>rx, ry </w:t>
        </w:r>
        <w:r w:rsidR="00B03B67" w:rsidRPr="00945AFA">
          <w:rPr>
            <w:noProof/>
            <w:lang w:val="en-CA" w:eastAsia="ko-KR"/>
          </w:rPr>
          <w:t>)</w:t>
        </w:r>
      </w:ins>
      <w:del w:id="16" w:author="Wieckowski, Adam" w:date="2019-07-03T12:02:00Z">
        <w:r w:rsidR="0082713B" w:rsidRPr="00945AFA" w:rsidDel="00B03B67">
          <w:rPr>
            <w:noProof/>
            <w:lang w:val="en-CA" w:eastAsia="ko-KR"/>
          </w:rPr>
          <w:delText>the chroma coding tree block location ( xCtbC, yCtbC ) set equal to ( </w:delText>
        </w:r>
        <w:r w:rsidR="00B93436" w:rsidRPr="00945AFA" w:rsidDel="00B03B67">
          <w:rPr>
            <w:noProof/>
            <w:lang w:val="en-CA" w:eastAsia="ko-KR"/>
          </w:rPr>
          <w:delText>( </w:delText>
        </w:r>
        <w:r w:rsidR="0082713B" w:rsidRPr="00945AFA" w:rsidDel="00B03B67">
          <w:rPr>
            <w:noProof/>
            <w:lang w:val="en-CA" w:eastAsia="ko-KR"/>
          </w:rPr>
          <w:delText>rx  </w:delText>
        </w:r>
        <w:r w:rsidR="0082713B" w:rsidRPr="00945AFA" w:rsidDel="00B03B67">
          <w:rPr>
            <w:noProof/>
            <w:lang w:val="en-CA"/>
          </w:rPr>
          <w:delText>&lt;&lt;  CtbLog2SizeY )</w:delText>
        </w:r>
        <w:r w:rsidR="00B93436" w:rsidRPr="00945AFA" w:rsidDel="00B03B67">
          <w:rPr>
            <w:noProof/>
            <w:lang w:val="en-CA"/>
          </w:rPr>
          <w:delText> / SubWidthC</w:delText>
        </w:r>
        <w:r w:rsidR="0082713B" w:rsidRPr="00945AFA" w:rsidDel="00B03B67">
          <w:rPr>
            <w:noProof/>
            <w:lang w:val="en-CA" w:eastAsia="ko-KR"/>
          </w:rPr>
          <w:delText>, </w:delText>
        </w:r>
        <w:r w:rsidR="00B93436" w:rsidRPr="00945AFA" w:rsidDel="00B03B67">
          <w:rPr>
            <w:noProof/>
            <w:lang w:val="en-CA" w:eastAsia="ko-KR"/>
          </w:rPr>
          <w:delText>( </w:delText>
        </w:r>
        <w:r w:rsidR="0082713B" w:rsidRPr="00945AFA" w:rsidDel="00B03B67">
          <w:rPr>
            <w:noProof/>
            <w:lang w:val="en-CA" w:eastAsia="ko-KR"/>
          </w:rPr>
          <w:delText>ry  </w:delText>
        </w:r>
        <w:r w:rsidR="0082713B" w:rsidRPr="00945AFA" w:rsidDel="00B03B67">
          <w:rPr>
            <w:noProof/>
            <w:lang w:val="en-CA"/>
          </w:rPr>
          <w:delText>&lt;&lt;  CtbLog2SizeY )</w:delText>
        </w:r>
        <w:r w:rsidR="00B93436" w:rsidRPr="00945AFA" w:rsidDel="00B03B67">
          <w:rPr>
            <w:noProof/>
            <w:lang w:val="en-CA"/>
          </w:rPr>
          <w:delText> / SubHeightC</w:delText>
        </w:r>
        <w:r w:rsidR="0082713B" w:rsidRPr="00945AFA" w:rsidDel="00B03B67">
          <w:rPr>
            <w:noProof/>
            <w:lang w:val="en-CA" w:eastAsia="ko-KR"/>
          </w:rPr>
          <w:delText> )</w:delText>
        </w:r>
      </w:del>
      <w:r w:rsidR="0082713B" w:rsidRPr="00945AFA">
        <w:rPr>
          <w:noProof/>
          <w:lang w:val="en-CA" w:eastAsia="ko-KR"/>
        </w:rPr>
        <w:t xml:space="preserve"> </w:t>
      </w:r>
      <w:r w:rsidRPr="00945AFA">
        <w:rPr>
          <w:noProof/>
          <w:lang w:val="en-CA" w:eastAsia="ko-KR"/>
        </w:rPr>
        <w:t>as inputs, and the output is the modified filtered picture alfPicture</w:t>
      </w:r>
      <w:r w:rsidRPr="00945AFA">
        <w:rPr>
          <w:noProof/>
          <w:vertAlign w:val="subscript"/>
          <w:lang w:val="en-CA" w:eastAsia="ko-KR"/>
        </w:rPr>
        <w:t>Cr</w:t>
      </w:r>
      <w:r w:rsidRPr="00945AFA">
        <w:rPr>
          <w:noProof/>
          <w:lang w:val="en-CA" w:eastAsia="ko-KR"/>
        </w:rPr>
        <w:t xml:space="preserve">. </w:t>
      </w:r>
    </w:p>
    <w:p w14:paraId="33502CD5" w14:textId="30159F40" w:rsidR="00647070" w:rsidRDefault="00647070">
      <w:pPr>
        <w:pStyle w:val="Heading4"/>
        <w:tabs>
          <w:tab w:val="num" w:pos="862"/>
        </w:tabs>
        <w:ind w:left="1870" w:hanging="1870"/>
        <w:jc w:val="left"/>
        <w:rPr>
          <w:ins w:id="17" w:author="Wieckowski, Adam" w:date="2019-07-03T12:18:00Z"/>
          <w:noProof/>
          <w:lang w:val="en-CA" w:eastAsia="ko-KR"/>
        </w:rPr>
        <w:pPrChange w:id="18" w:author="Wieckowski, Adam" w:date="2019-07-03T12:18:00Z">
          <w:pPr>
            <w:tabs>
              <w:tab w:val="clear" w:pos="794"/>
              <w:tab w:val="left" w:pos="400"/>
            </w:tabs>
          </w:pPr>
        </w:pPrChange>
      </w:pPr>
      <w:bookmarkStart w:id="19" w:name="_Ref328067389"/>
      <w:bookmarkStart w:id="20" w:name="_Toc329080094"/>
      <w:ins w:id="21" w:author="Wieckowski, Adam" w:date="2019-07-03T12:18:00Z">
        <w:r>
          <w:rPr>
            <w:noProof/>
            <w:lang w:val="en-CA" w:eastAsia="ko-KR"/>
          </w:rPr>
          <w:t xml:space="preserve">(XXX) Derivation of alf </w:t>
        </w:r>
        <w:r>
          <w:rPr>
            <w:noProof/>
            <w:lang w:val="en-CA"/>
          </w:rPr>
          <w:t>region</w:t>
        </w:r>
        <w:r>
          <w:rPr>
            <w:noProof/>
            <w:lang w:val="en-CA" w:eastAsia="ko-KR"/>
          </w:rPr>
          <w:t xml:space="preserve"> coordinates and size</w:t>
        </w:r>
      </w:ins>
    </w:p>
    <w:p w14:paraId="488B16A4" w14:textId="3599D73F" w:rsidR="00647070" w:rsidRDefault="004704F0">
      <w:pPr>
        <w:rPr>
          <w:ins w:id="22" w:author="Wieckowski, Adam" w:date="2019-07-03T12:18:00Z"/>
          <w:lang w:val="en-CA" w:eastAsia="ko-KR"/>
        </w:rPr>
        <w:pPrChange w:id="23" w:author="Wieckowski, Adam" w:date="2019-07-03T12:18:00Z">
          <w:pPr>
            <w:tabs>
              <w:tab w:val="clear" w:pos="794"/>
              <w:tab w:val="left" w:pos="400"/>
            </w:tabs>
          </w:pPr>
        </w:pPrChange>
      </w:pPr>
      <w:ins w:id="24" w:author="Wieckowski, Adam" w:date="2019-07-03T12:18:00Z">
        <w:r>
          <w:rPr>
            <w:lang w:val="en-CA" w:eastAsia="ko-KR"/>
          </w:rPr>
          <w:t>Inputs of this process are:</w:t>
        </w:r>
      </w:ins>
    </w:p>
    <w:p w14:paraId="69E34EF2" w14:textId="4F17690A" w:rsidR="004704F0" w:rsidRDefault="004704F0">
      <w:pPr>
        <w:numPr>
          <w:ilvl w:val="0"/>
          <w:numId w:val="9"/>
        </w:numPr>
        <w:tabs>
          <w:tab w:val="clear" w:pos="794"/>
          <w:tab w:val="num" w:pos="284"/>
          <w:tab w:val="left" w:pos="709"/>
        </w:tabs>
        <w:ind w:left="284" w:hanging="284"/>
        <w:rPr>
          <w:ins w:id="25" w:author="Wieckowski, Adam" w:date="2019-07-03T12:19:00Z"/>
          <w:lang w:val="en-CA" w:eastAsia="ko-KR"/>
        </w:rPr>
        <w:pPrChange w:id="26" w:author="Wieckowski, Adam" w:date="2019-07-03T12:19:00Z">
          <w:pPr>
            <w:tabs>
              <w:tab w:val="clear" w:pos="794"/>
              <w:tab w:val="left" w:pos="400"/>
            </w:tabs>
          </w:pPr>
        </w:pPrChange>
      </w:pPr>
      <w:ins w:id="27" w:author="Wieckowski, Adam" w:date="2019-07-03T12:18:00Z">
        <w:r>
          <w:rPr>
            <w:lang w:val="en-CA" w:eastAsia="ko-KR"/>
          </w:rPr>
          <w:t xml:space="preserve">a </w:t>
        </w:r>
        <w:r>
          <w:rPr>
            <w:noProof/>
            <w:lang w:val="en-CA"/>
          </w:rPr>
          <w:t>horizontal</w:t>
        </w:r>
        <w:r>
          <w:rPr>
            <w:lang w:val="en-CA" w:eastAsia="ko-KR"/>
          </w:rPr>
          <w:t xml:space="preserve"> and vertical index of the </w:t>
        </w:r>
        <w:proofErr w:type="spellStart"/>
        <w:r>
          <w:rPr>
            <w:lang w:val="en-CA" w:eastAsia="ko-KR"/>
          </w:rPr>
          <w:t>alf</w:t>
        </w:r>
        <w:proofErr w:type="spellEnd"/>
        <w:r>
          <w:rPr>
            <w:lang w:val="en-CA" w:eastAsia="ko-KR"/>
          </w:rPr>
          <w:t xml:space="preserve"> region </w:t>
        </w:r>
        <w:proofErr w:type="gramStart"/>
        <w:r>
          <w:rPr>
            <w:lang w:val="en-CA" w:eastAsia="ko-KR"/>
          </w:rPr>
          <w:t>( </w:t>
        </w:r>
        <w:proofErr w:type="spellStart"/>
        <w:r>
          <w:rPr>
            <w:lang w:val="en-CA" w:eastAsia="ko-KR"/>
          </w:rPr>
          <w:t>rx</w:t>
        </w:r>
        <w:proofErr w:type="spellEnd"/>
        <w:proofErr w:type="gramEnd"/>
        <w:r>
          <w:rPr>
            <w:lang w:val="en-CA" w:eastAsia="ko-KR"/>
          </w:rPr>
          <w:t>, </w:t>
        </w:r>
        <w:proofErr w:type="spellStart"/>
        <w:r>
          <w:rPr>
            <w:lang w:val="en-CA" w:eastAsia="ko-KR"/>
          </w:rPr>
          <w:t>ry</w:t>
        </w:r>
        <w:proofErr w:type="spellEnd"/>
        <w:r>
          <w:rPr>
            <w:lang w:val="en-CA" w:eastAsia="ko-KR"/>
          </w:rPr>
          <w:t> )</w:t>
        </w:r>
      </w:ins>
    </w:p>
    <w:p w14:paraId="50258F68" w14:textId="28D28317" w:rsidR="004704F0" w:rsidRDefault="004704F0">
      <w:pPr>
        <w:tabs>
          <w:tab w:val="clear" w:pos="794"/>
          <w:tab w:val="left" w:pos="709"/>
        </w:tabs>
        <w:rPr>
          <w:ins w:id="28" w:author="Wieckowski, Adam" w:date="2019-07-03T12:20:00Z"/>
          <w:noProof/>
          <w:lang w:val="en-US" w:eastAsia="ko-KR"/>
        </w:rPr>
        <w:pPrChange w:id="29" w:author="Wieckowski, Adam" w:date="2019-07-03T12:19:00Z">
          <w:pPr>
            <w:tabs>
              <w:tab w:val="clear" w:pos="794"/>
              <w:tab w:val="left" w:pos="400"/>
            </w:tabs>
          </w:pPr>
        </w:pPrChange>
      </w:pPr>
      <w:ins w:id="30" w:author="Wieckowski, Adam" w:date="2019-07-03T12:19:00Z">
        <w:r>
          <w:rPr>
            <w:lang w:val="en-CA" w:eastAsia="ko-KR"/>
          </w:rPr>
          <w:t xml:space="preserve">Output of this process is the top-left </w:t>
        </w:r>
        <w:proofErr w:type="spellStart"/>
        <w:r>
          <w:rPr>
            <w:lang w:val="en-CA" w:eastAsia="ko-KR"/>
          </w:rPr>
          <w:t>luma</w:t>
        </w:r>
        <w:proofErr w:type="spellEnd"/>
        <w:r>
          <w:rPr>
            <w:lang w:val="en-CA" w:eastAsia="ko-KR"/>
          </w:rPr>
          <w:t xml:space="preserve"> position of the </w:t>
        </w:r>
        <w:proofErr w:type="spellStart"/>
        <w:r>
          <w:rPr>
            <w:lang w:val="en-CA" w:eastAsia="ko-KR"/>
          </w:rPr>
          <w:t>alf</w:t>
        </w:r>
        <w:proofErr w:type="spellEnd"/>
        <w:r>
          <w:rPr>
            <w:lang w:val="en-CA" w:eastAsia="ko-KR"/>
          </w:rPr>
          <w:t>-region</w:t>
        </w:r>
      </w:ins>
      <w:ins w:id="31" w:author="Wieckowski, Adam" w:date="2019-07-03T12:20:00Z">
        <w:r>
          <w:rPr>
            <w:lang w:val="en-CA" w:eastAsia="ko-KR"/>
          </w:rPr>
          <w:t xml:space="preserve"> </w:t>
        </w:r>
        <w:r>
          <w:rPr>
            <w:noProof/>
            <w:lang w:val="en-US" w:eastAsia="ko-KR"/>
          </w:rPr>
          <w:t>( xAlf, yAlf )</w:t>
        </w:r>
      </w:ins>
      <w:ins w:id="32" w:author="Wieckowski, Adam" w:date="2019-07-03T12:19:00Z">
        <w:r>
          <w:rPr>
            <w:lang w:val="en-CA" w:eastAsia="ko-KR"/>
          </w:rPr>
          <w:t xml:space="preserve"> and the</w:t>
        </w:r>
      </w:ins>
      <w:ins w:id="33" w:author="Wieckowski, Adam" w:date="2019-07-03T12:20:00Z">
        <w:r>
          <w:rPr>
            <w:lang w:val="en-CA" w:eastAsia="ko-KR"/>
          </w:rPr>
          <w:t xml:space="preserve"> </w:t>
        </w:r>
        <w:proofErr w:type="spellStart"/>
        <w:r>
          <w:rPr>
            <w:lang w:val="en-CA" w:eastAsia="ko-KR"/>
          </w:rPr>
          <w:t>luma</w:t>
        </w:r>
        <w:proofErr w:type="spellEnd"/>
        <w:r>
          <w:rPr>
            <w:lang w:val="en-CA" w:eastAsia="ko-KR"/>
          </w:rPr>
          <w:t xml:space="preserve"> size of the </w:t>
        </w:r>
        <w:proofErr w:type="spellStart"/>
        <w:r>
          <w:rPr>
            <w:lang w:val="en-CA" w:eastAsia="ko-KR"/>
          </w:rPr>
          <w:t>alf</w:t>
        </w:r>
        <w:proofErr w:type="spellEnd"/>
        <w:r>
          <w:rPr>
            <w:lang w:val="en-CA" w:eastAsia="ko-KR"/>
          </w:rPr>
          <w:t xml:space="preserve"> region </w:t>
        </w:r>
        <w:r>
          <w:rPr>
            <w:noProof/>
            <w:lang w:val="en-US" w:eastAsia="ko-KR"/>
          </w:rPr>
          <w:t>( wAlf, hAlf ).</w:t>
        </w:r>
      </w:ins>
    </w:p>
    <w:p w14:paraId="2EFBC8BF" w14:textId="52246FC4" w:rsidR="009A4E8C" w:rsidRDefault="009A4E8C">
      <w:pPr>
        <w:tabs>
          <w:tab w:val="clear" w:pos="794"/>
          <w:tab w:val="left" w:pos="709"/>
        </w:tabs>
        <w:rPr>
          <w:ins w:id="34" w:author="Wieckowski, Adam" w:date="2019-07-03T12:23:00Z"/>
          <w:lang w:val="en-CA" w:eastAsia="ko-KR"/>
        </w:rPr>
        <w:pPrChange w:id="35" w:author="Wieckowski, Adam" w:date="2019-07-03T12:19:00Z">
          <w:pPr>
            <w:tabs>
              <w:tab w:val="clear" w:pos="794"/>
              <w:tab w:val="left" w:pos="400"/>
            </w:tabs>
          </w:pPr>
        </w:pPrChange>
      </w:pPr>
      <w:ins w:id="36" w:author="Wieckowski, Adam" w:date="2019-07-03T12:22:00Z">
        <w:r>
          <w:rPr>
            <w:lang w:val="en-CA" w:eastAsia="ko-KR"/>
          </w:rPr>
          <w:t xml:space="preserve">The variable </w:t>
        </w:r>
        <w:proofErr w:type="spellStart"/>
        <w:r>
          <w:rPr>
            <w:lang w:val="en-CA" w:eastAsia="ko-KR"/>
          </w:rPr>
          <w:t>xAlf</w:t>
        </w:r>
        <w:proofErr w:type="spellEnd"/>
        <w:r>
          <w:rPr>
            <w:lang w:val="en-CA" w:eastAsia="ko-KR"/>
          </w:rPr>
          <w:t xml:space="preserve"> is derived as </w:t>
        </w:r>
        <w:proofErr w:type="spellStart"/>
        <w:r>
          <w:rPr>
            <w:lang w:val="en-CA" w:eastAsia="ko-KR"/>
          </w:rPr>
          <w:t>xAlf</w:t>
        </w:r>
        <w:proofErr w:type="spellEnd"/>
        <w:r>
          <w:rPr>
            <w:lang w:val="en-CA" w:eastAsia="ko-KR"/>
          </w:rPr>
          <w:t> = </w:t>
        </w:r>
        <w:proofErr w:type="spellStart"/>
        <w:proofErr w:type="gramStart"/>
        <w:r>
          <w:rPr>
            <w:lang w:val="en-CA" w:eastAsia="ko-KR"/>
          </w:rPr>
          <w:t>rx</w:t>
        </w:r>
      </w:ins>
      <w:proofErr w:type="spellEnd"/>
      <w:ins w:id="37" w:author="Wieckowski, Adam" w:date="2019-07-03T12:46:00Z">
        <w:r w:rsidR="0076521A">
          <w:rPr>
            <w:lang w:val="en-CA" w:eastAsia="ko-KR"/>
          </w:rPr>
          <w:t> </w:t>
        </w:r>
      </w:ins>
      <w:ins w:id="38" w:author="Wieckowski, Adam" w:date="2019-07-03T12:22:00Z">
        <w:r>
          <w:rPr>
            <w:lang w:val="en-CA" w:eastAsia="ko-KR"/>
          </w:rPr>
          <w:t> &lt;</w:t>
        </w:r>
        <w:proofErr w:type="gramEnd"/>
        <w:r>
          <w:rPr>
            <w:lang w:val="en-CA" w:eastAsia="ko-KR"/>
          </w:rPr>
          <w:t>&lt;</w:t>
        </w:r>
      </w:ins>
      <w:ins w:id="39" w:author="Wieckowski, Adam" w:date="2019-07-03T12:46:00Z">
        <w:r w:rsidR="0076521A">
          <w:rPr>
            <w:lang w:val="en-CA" w:eastAsia="ko-KR"/>
          </w:rPr>
          <w:t> </w:t>
        </w:r>
      </w:ins>
      <w:ins w:id="40" w:author="Wieckowski, Adam" w:date="2019-07-03T12:22:00Z">
        <w:r>
          <w:rPr>
            <w:lang w:val="en-CA" w:eastAsia="ko-KR"/>
          </w:rPr>
          <w:t> </w:t>
        </w:r>
      </w:ins>
      <w:ins w:id="41" w:author="Wieckowski, Adam" w:date="2019-07-03T12:23:00Z">
        <w:r w:rsidR="00957EDA">
          <w:rPr>
            <w:lang w:val="en-CA" w:eastAsia="ko-KR"/>
          </w:rPr>
          <w:t>CtbLog2SizeY.</w:t>
        </w:r>
      </w:ins>
    </w:p>
    <w:p w14:paraId="63F0CC65" w14:textId="06FF7044" w:rsidR="00957EDA" w:rsidRDefault="00957EDA">
      <w:pPr>
        <w:tabs>
          <w:tab w:val="clear" w:pos="794"/>
          <w:tab w:val="left" w:pos="709"/>
        </w:tabs>
        <w:rPr>
          <w:ins w:id="42" w:author="Wieckowski, Adam" w:date="2019-07-03T12:23:00Z"/>
          <w:lang w:val="en-CA" w:eastAsia="ko-KR"/>
        </w:rPr>
        <w:pPrChange w:id="43" w:author="Wieckowski, Adam" w:date="2019-07-03T12:19:00Z">
          <w:pPr>
            <w:tabs>
              <w:tab w:val="clear" w:pos="794"/>
              <w:tab w:val="left" w:pos="400"/>
            </w:tabs>
          </w:pPr>
        </w:pPrChange>
      </w:pPr>
      <w:ins w:id="44" w:author="Wieckowski, Adam" w:date="2019-07-03T12:23:00Z">
        <w:r>
          <w:rPr>
            <w:lang w:val="en-CA" w:eastAsia="ko-KR"/>
          </w:rPr>
          <w:t xml:space="preserve">The variable </w:t>
        </w:r>
        <w:proofErr w:type="spellStart"/>
        <w:r>
          <w:rPr>
            <w:lang w:val="en-CA" w:eastAsia="ko-KR"/>
          </w:rPr>
          <w:t>wAlf</w:t>
        </w:r>
        <w:proofErr w:type="spellEnd"/>
        <w:r>
          <w:rPr>
            <w:lang w:val="en-CA" w:eastAsia="ko-KR"/>
          </w:rPr>
          <w:t xml:space="preserve"> is derived as </w:t>
        </w:r>
        <w:proofErr w:type="spellStart"/>
        <w:r>
          <w:rPr>
            <w:lang w:val="en-CA" w:eastAsia="ko-KR"/>
          </w:rPr>
          <w:t>wAlf</w:t>
        </w:r>
        <w:proofErr w:type="spellEnd"/>
        <w:r>
          <w:rPr>
            <w:lang w:val="en-CA" w:eastAsia="ko-KR"/>
          </w:rPr>
          <w:t> = </w:t>
        </w:r>
        <w:proofErr w:type="gramStart"/>
        <w:r>
          <w:rPr>
            <w:lang w:val="en-CA" w:eastAsia="ko-KR"/>
          </w:rPr>
          <w:t>1 </w:t>
        </w:r>
      </w:ins>
      <w:ins w:id="45" w:author="Wieckowski, Adam" w:date="2019-07-03T12:46:00Z">
        <w:r w:rsidR="0076521A">
          <w:rPr>
            <w:lang w:val="en-CA" w:eastAsia="ko-KR"/>
          </w:rPr>
          <w:t> </w:t>
        </w:r>
      </w:ins>
      <w:ins w:id="46" w:author="Wieckowski, Adam" w:date="2019-07-03T12:23:00Z">
        <w:r>
          <w:rPr>
            <w:lang w:val="en-CA" w:eastAsia="ko-KR"/>
          </w:rPr>
          <w:t>&lt;</w:t>
        </w:r>
        <w:proofErr w:type="gramEnd"/>
        <w:r>
          <w:rPr>
            <w:lang w:val="en-CA" w:eastAsia="ko-KR"/>
          </w:rPr>
          <w:t>&lt; </w:t>
        </w:r>
      </w:ins>
      <w:ins w:id="47" w:author="Wieckowski, Adam" w:date="2019-07-03T12:46:00Z">
        <w:r w:rsidR="0076521A">
          <w:rPr>
            <w:lang w:val="en-CA" w:eastAsia="ko-KR"/>
          </w:rPr>
          <w:t> </w:t>
        </w:r>
      </w:ins>
      <w:ins w:id="48" w:author="Wieckowski, Adam" w:date="2019-07-03T12:23:00Z">
        <w:r>
          <w:rPr>
            <w:lang w:val="en-CA" w:eastAsia="ko-KR"/>
          </w:rPr>
          <w:t>CtbLog2SizeY.</w:t>
        </w:r>
      </w:ins>
    </w:p>
    <w:p w14:paraId="1F544A29" w14:textId="5D5A1352" w:rsidR="00957EDA" w:rsidRDefault="00957EDA">
      <w:pPr>
        <w:tabs>
          <w:tab w:val="clear" w:pos="794"/>
          <w:tab w:val="left" w:pos="709"/>
        </w:tabs>
        <w:rPr>
          <w:ins w:id="49" w:author="Wieckowski, Adam" w:date="2019-07-03T12:24:00Z"/>
          <w:lang w:val="en-CA" w:eastAsia="ko-KR"/>
        </w:rPr>
        <w:pPrChange w:id="50" w:author="Wieckowski, Adam" w:date="2019-07-03T12:19:00Z">
          <w:pPr>
            <w:tabs>
              <w:tab w:val="clear" w:pos="794"/>
              <w:tab w:val="left" w:pos="400"/>
            </w:tabs>
          </w:pPr>
        </w:pPrChange>
      </w:pPr>
      <w:ins w:id="51" w:author="Wieckowski, Adam" w:date="2019-07-03T12:23:00Z">
        <w:r>
          <w:rPr>
            <w:lang w:val="en-CA" w:eastAsia="ko-KR"/>
          </w:rPr>
          <w:t xml:space="preserve">The variable </w:t>
        </w:r>
        <w:proofErr w:type="spellStart"/>
        <w:r>
          <w:rPr>
            <w:lang w:val="en-CA" w:eastAsia="ko-KR"/>
          </w:rPr>
          <w:t>yAlf</w:t>
        </w:r>
        <w:proofErr w:type="spellEnd"/>
        <w:r>
          <w:rPr>
            <w:lang w:val="en-CA" w:eastAsia="ko-KR"/>
          </w:rPr>
          <w:t xml:space="preserve"> is </w:t>
        </w:r>
      </w:ins>
      <w:ins w:id="52" w:author="Wieckowski, Adam" w:date="2019-07-03T12:24:00Z">
        <w:r>
          <w:rPr>
            <w:lang w:val="en-CA" w:eastAsia="ko-KR"/>
          </w:rPr>
          <w:t>derived</w:t>
        </w:r>
      </w:ins>
      <w:ins w:id="53" w:author="Wieckowski, Adam" w:date="2019-07-03T12:23:00Z">
        <w:r>
          <w:rPr>
            <w:lang w:val="en-CA" w:eastAsia="ko-KR"/>
          </w:rPr>
          <w:t xml:space="preserve"> </w:t>
        </w:r>
      </w:ins>
      <w:ins w:id="54" w:author="Wieckowski, Adam" w:date="2019-07-03T12:24:00Z">
        <w:r>
          <w:rPr>
            <w:lang w:val="en-CA" w:eastAsia="ko-KR"/>
          </w:rPr>
          <w:t>as follows:</w:t>
        </w:r>
      </w:ins>
    </w:p>
    <w:p w14:paraId="63A41AA9" w14:textId="5242FCBB" w:rsidR="00957EDA" w:rsidDel="0076521A" w:rsidRDefault="0076521A">
      <w:pPr>
        <w:numPr>
          <w:ilvl w:val="1"/>
          <w:numId w:val="4"/>
        </w:numPr>
        <w:tabs>
          <w:tab w:val="clear" w:pos="800"/>
          <w:tab w:val="num" w:pos="270"/>
        </w:tabs>
        <w:ind w:left="270" w:hanging="270"/>
        <w:rPr>
          <w:del w:id="55" w:author="Wieckowski, Adam" w:date="2019-07-03T12:43:00Z"/>
          <w:lang w:val="en-CA" w:eastAsia="ko-KR"/>
        </w:rPr>
        <w:pPrChange w:id="56" w:author="Wieckowski, Adam" w:date="2019-07-03T12:19:00Z">
          <w:pPr>
            <w:tabs>
              <w:tab w:val="clear" w:pos="794"/>
              <w:tab w:val="left" w:pos="400"/>
            </w:tabs>
          </w:pPr>
        </w:pPrChange>
      </w:pPr>
      <w:ins w:id="57" w:author="Wieckowski, Adam" w:date="2019-07-03T12:44:00Z">
        <w:r>
          <w:rPr>
            <w:lang w:val="en-CA" w:eastAsia="ko-KR"/>
          </w:rPr>
          <w:t xml:space="preserve">If any of </w:t>
        </w:r>
        <w:r>
          <w:rPr>
            <w:noProof/>
            <w:lang w:val="en-CA" w:eastAsia="ko-KR"/>
          </w:rPr>
          <w:t>the</w:t>
        </w:r>
        <w:r>
          <w:rPr>
            <w:lang w:val="en-CA" w:eastAsia="ko-KR"/>
          </w:rPr>
          <w:t xml:space="preserve"> following conditions is true, </w:t>
        </w:r>
        <w:proofErr w:type="spellStart"/>
        <w:r>
          <w:rPr>
            <w:lang w:val="en-CA" w:eastAsia="ko-KR"/>
          </w:rPr>
          <w:t>yAlf</w:t>
        </w:r>
        <w:proofErr w:type="spellEnd"/>
        <w:r>
          <w:rPr>
            <w:lang w:val="en-CA" w:eastAsia="ko-KR"/>
          </w:rPr>
          <w:t xml:space="preserve"> is set equal to </w:t>
        </w:r>
        <w:proofErr w:type="spellStart"/>
        <w:proofErr w:type="gramStart"/>
        <w:r>
          <w:rPr>
            <w:lang w:val="en-CA" w:eastAsia="ko-KR"/>
          </w:rPr>
          <w:t>ry</w:t>
        </w:r>
        <w:proofErr w:type="spellEnd"/>
        <w:r>
          <w:rPr>
            <w:lang w:val="en-CA" w:eastAsia="ko-KR"/>
          </w:rPr>
          <w:t> </w:t>
        </w:r>
      </w:ins>
      <w:ins w:id="58" w:author="Wieckowski, Adam" w:date="2019-07-03T12:46:00Z">
        <w:r>
          <w:rPr>
            <w:lang w:val="en-CA" w:eastAsia="ko-KR"/>
          </w:rPr>
          <w:t> </w:t>
        </w:r>
      </w:ins>
      <w:ins w:id="59" w:author="Wieckowski, Adam" w:date="2019-07-03T12:44:00Z">
        <w:r>
          <w:rPr>
            <w:lang w:val="en-CA" w:eastAsia="ko-KR"/>
          </w:rPr>
          <w:t>&lt;</w:t>
        </w:r>
        <w:proofErr w:type="gramEnd"/>
        <w:r>
          <w:rPr>
            <w:lang w:val="en-CA" w:eastAsia="ko-KR"/>
          </w:rPr>
          <w:t>&lt; </w:t>
        </w:r>
      </w:ins>
      <w:ins w:id="60" w:author="Wieckowski, Adam" w:date="2019-07-03T12:46:00Z">
        <w:r>
          <w:rPr>
            <w:lang w:val="en-CA" w:eastAsia="ko-KR"/>
          </w:rPr>
          <w:t> </w:t>
        </w:r>
      </w:ins>
      <w:ins w:id="61" w:author="Wieckowski, Adam" w:date="2019-07-03T12:44:00Z">
        <w:r>
          <w:rPr>
            <w:lang w:val="en-CA" w:eastAsia="ko-KR"/>
          </w:rPr>
          <w:t>CtbLog2SizeY:</w:t>
        </w:r>
      </w:ins>
    </w:p>
    <w:p w14:paraId="4B0C798C" w14:textId="77777777" w:rsidR="0076521A" w:rsidRDefault="0076521A">
      <w:pPr>
        <w:numPr>
          <w:ilvl w:val="1"/>
          <w:numId w:val="4"/>
        </w:numPr>
        <w:tabs>
          <w:tab w:val="clear" w:pos="800"/>
          <w:tab w:val="num" w:pos="270"/>
        </w:tabs>
        <w:ind w:left="270" w:hanging="270"/>
        <w:rPr>
          <w:ins w:id="62" w:author="Wieckowski, Adam" w:date="2019-07-03T12:45:00Z"/>
          <w:lang w:val="en-CA" w:eastAsia="ko-KR"/>
        </w:rPr>
        <w:pPrChange w:id="63" w:author="Wieckowski, Adam" w:date="2019-07-03T12:44:00Z">
          <w:pPr>
            <w:tabs>
              <w:tab w:val="clear" w:pos="794"/>
              <w:tab w:val="left" w:pos="400"/>
            </w:tabs>
          </w:pPr>
        </w:pPrChange>
      </w:pPr>
    </w:p>
    <w:p w14:paraId="35632473" w14:textId="23EF17E6" w:rsidR="0076521A" w:rsidRDefault="0076521A">
      <w:pPr>
        <w:numPr>
          <w:ilvl w:val="1"/>
          <w:numId w:val="4"/>
        </w:numPr>
        <w:tabs>
          <w:tab w:val="clear" w:pos="800"/>
          <w:tab w:val="num" w:pos="709"/>
        </w:tabs>
        <w:ind w:left="709" w:hanging="270"/>
        <w:rPr>
          <w:ins w:id="64" w:author="Wieckowski, Adam" w:date="2019-07-03T12:45:00Z"/>
          <w:lang w:val="en-CA" w:eastAsia="ko-KR"/>
        </w:rPr>
        <w:pPrChange w:id="65" w:author="Wieckowski, Adam" w:date="2019-07-03T12:19:00Z">
          <w:pPr>
            <w:tabs>
              <w:tab w:val="clear" w:pos="794"/>
              <w:tab w:val="left" w:pos="400"/>
            </w:tabs>
          </w:pPr>
        </w:pPrChange>
      </w:pPr>
      <w:proofErr w:type="spellStart"/>
      <w:ins w:id="66" w:author="Wieckowski, Adam" w:date="2019-07-03T12:45:00Z">
        <w:r>
          <w:rPr>
            <w:lang w:val="en-CA" w:eastAsia="ko-KR"/>
          </w:rPr>
          <w:t>ry</w:t>
        </w:r>
        <w:proofErr w:type="spellEnd"/>
        <w:r>
          <w:rPr>
            <w:lang w:val="en-CA" w:eastAsia="ko-KR"/>
          </w:rPr>
          <w:t xml:space="preserve"> is equal to 0</w:t>
        </w:r>
      </w:ins>
    </w:p>
    <w:p w14:paraId="26749C96" w14:textId="411CC90D" w:rsidR="0076521A" w:rsidRPr="0076521A" w:rsidRDefault="0076521A">
      <w:pPr>
        <w:numPr>
          <w:ilvl w:val="1"/>
          <w:numId w:val="4"/>
        </w:numPr>
        <w:tabs>
          <w:tab w:val="clear" w:pos="800"/>
          <w:tab w:val="num" w:pos="709"/>
        </w:tabs>
        <w:ind w:left="709" w:hanging="270"/>
        <w:rPr>
          <w:ins w:id="67" w:author="Wieckowski, Adam" w:date="2019-07-03T12:47:00Z"/>
          <w:lang w:val="en-CA" w:eastAsia="ko-KR"/>
          <w:rPrChange w:id="68" w:author="Wieckowski, Adam" w:date="2019-07-03T12:47:00Z">
            <w:rPr>
              <w:ins w:id="69" w:author="Wieckowski, Adam" w:date="2019-07-03T12:47:00Z"/>
            </w:rPr>
          </w:rPrChange>
        </w:rPr>
        <w:pPrChange w:id="70" w:author="Wieckowski, Adam" w:date="2019-07-03T12:19:00Z">
          <w:pPr>
            <w:tabs>
              <w:tab w:val="clear" w:pos="794"/>
              <w:tab w:val="left" w:pos="400"/>
            </w:tabs>
          </w:pPr>
        </w:pPrChange>
      </w:pPr>
      <w:ins w:id="71" w:author="Wieckowski, Adam" w:date="2019-07-03T12:45:00Z">
        <w:r>
          <w:rPr>
            <w:lang w:val="en-CA" w:eastAsia="ko-KR"/>
          </w:rPr>
          <w:t xml:space="preserve">the coordinates </w:t>
        </w:r>
        <w:proofErr w:type="gramStart"/>
        <w:r>
          <w:rPr>
            <w:lang w:val="en-CA" w:eastAsia="ko-KR"/>
          </w:rPr>
          <w:t>( </w:t>
        </w:r>
        <w:proofErr w:type="spellStart"/>
        <w:r>
          <w:rPr>
            <w:lang w:val="en-CA" w:eastAsia="ko-KR"/>
          </w:rPr>
          <w:t>rx</w:t>
        </w:r>
      </w:ins>
      <w:proofErr w:type="spellEnd"/>
      <w:proofErr w:type="gramEnd"/>
      <w:ins w:id="72" w:author="Wieckowski, Adam" w:date="2019-07-03T12:46:00Z">
        <w:r>
          <w:rPr>
            <w:lang w:val="en-CA" w:eastAsia="ko-KR"/>
          </w:rPr>
          <w:t> </w:t>
        </w:r>
      </w:ins>
      <w:ins w:id="73" w:author="Wieckowski, Adam" w:date="2019-07-03T12:45:00Z">
        <w:r>
          <w:rPr>
            <w:lang w:val="en-CA" w:eastAsia="ko-KR"/>
          </w:rPr>
          <w:t> &lt;</w:t>
        </w:r>
      </w:ins>
      <w:ins w:id="74" w:author="Wieckowski, Adam" w:date="2019-07-03T12:46:00Z">
        <w:r>
          <w:rPr>
            <w:lang w:val="en-CA" w:eastAsia="ko-KR"/>
          </w:rPr>
          <w:t>&lt;  CtbLog2SizeY,</w:t>
        </w:r>
        <w:r w:rsidRPr="0076521A">
          <w:rPr>
            <w:lang w:val="en-CA" w:eastAsia="ko-KR"/>
          </w:rPr>
          <w:t xml:space="preserve"> </w:t>
        </w:r>
        <w:r>
          <w:rPr>
            <w:lang w:val="en-CA" w:eastAsia="ko-KR"/>
          </w:rPr>
          <w:t> </w:t>
        </w:r>
        <w:proofErr w:type="spellStart"/>
        <w:r>
          <w:rPr>
            <w:lang w:val="en-CA" w:eastAsia="ko-KR"/>
          </w:rPr>
          <w:t>ry</w:t>
        </w:r>
        <w:proofErr w:type="spellEnd"/>
        <w:r>
          <w:rPr>
            <w:lang w:val="en-CA" w:eastAsia="ko-KR"/>
          </w:rPr>
          <w:t>  &lt;&lt;  CtbLog2SizeY</w:t>
        </w:r>
        <w:r>
          <w:t xml:space="preserve"> ) is located in a first </w:t>
        </w:r>
      </w:ins>
      <w:ins w:id="75" w:author="Karsten Suehring" w:date="2019-07-04T09:22:00Z">
        <w:r w:rsidR="002D2AE6" w:rsidRPr="00216535">
          <w:rPr>
            <w:noProof/>
            <w:highlight w:val="yellow"/>
            <w:lang w:val="en-CA" w:eastAsia="ko-KR"/>
          </w:rPr>
          <w:t>coding tree block</w:t>
        </w:r>
      </w:ins>
      <w:ins w:id="76" w:author="Wieckowski, Adam" w:date="2019-07-03T12:46:00Z">
        <w:del w:id="77" w:author="Karsten Suehring" w:date="2019-07-04T09:22:00Z">
          <w:r w:rsidDel="002D2AE6">
            <w:delText>CTU</w:delText>
          </w:r>
        </w:del>
        <w:r>
          <w:t xml:space="preserve"> line of a </w:t>
        </w:r>
        <w:del w:id="78" w:author="Karsten Suehring" w:date="2019-07-04T09:21:00Z">
          <w:r w:rsidDel="002D2AE6">
            <w:delText>tile/slice/</w:delText>
          </w:r>
        </w:del>
        <w:r>
          <w:t>brick.</w:t>
        </w:r>
      </w:ins>
    </w:p>
    <w:p w14:paraId="08BDCAE7" w14:textId="1190669E" w:rsidR="0076521A" w:rsidRDefault="0076521A">
      <w:pPr>
        <w:numPr>
          <w:ilvl w:val="1"/>
          <w:numId w:val="4"/>
        </w:numPr>
        <w:tabs>
          <w:tab w:val="clear" w:pos="800"/>
          <w:tab w:val="num" w:pos="270"/>
        </w:tabs>
        <w:ind w:left="270" w:hanging="270"/>
        <w:rPr>
          <w:ins w:id="79" w:author="Wieckowski, Adam" w:date="2019-07-03T12:48:00Z"/>
          <w:lang w:val="en-CA" w:eastAsia="ko-KR"/>
        </w:rPr>
        <w:pPrChange w:id="80" w:author="Wieckowski, Adam" w:date="2019-07-03T12:47:00Z">
          <w:pPr>
            <w:tabs>
              <w:tab w:val="clear" w:pos="794"/>
              <w:tab w:val="left" w:pos="400"/>
            </w:tabs>
          </w:pPr>
        </w:pPrChange>
      </w:pPr>
      <w:ins w:id="81" w:author="Wieckowski, Adam" w:date="2019-07-03T12:47:00Z">
        <w:r>
          <w:rPr>
            <w:lang w:val="en-CA" w:eastAsia="ko-KR"/>
          </w:rPr>
          <w:t xml:space="preserve">Otherwise, </w:t>
        </w:r>
        <w:proofErr w:type="spellStart"/>
        <w:r>
          <w:rPr>
            <w:lang w:val="en-CA" w:eastAsia="ko-KR"/>
          </w:rPr>
          <w:t>yAlf</w:t>
        </w:r>
        <w:proofErr w:type="spellEnd"/>
        <w:r>
          <w:rPr>
            <w:lang w:val="en-CA" w:eastAsia="ko-KR"/>
          </w:rPr>
          <w:t xml:space="preserve"> is set equal to </w:t>
        </w:r>
        <w:proofErr w:type="spellStart"/>
        <w:proofErr w:type="gramStart"/>
        <w:r>
          <w:rPr>
            <w:lang w:val="en-CA" w:eastAsia="ko-KR"/>
          </w:rPr>
          <w:t>ry</w:t>
        </w:r>
        <w:proofErr w:type="spellEnd"/>
        <w:r>
          <w:rPr>
            <w:lang w:val="en-CA" w:eastAsia="ko-KR"/>
          </w:rPr>
          <w:t>  &lt;</w:t>
        </w:r>
        <w:proofErr w:type="gramEnd"/>
        <w:r>
          <w:rPr>
            <w:lang w:val="en-CA" w:eastAsia="ko-KR"/>
          </w:rPr>
          <w:t>&lt;  CtbLog2SizeY – 4.</w:t>
        </w:r>
      </w:ins>
    </w:p>
    <w:p w14:paraId="6BBD88B9" w14:textId="796593C6" w:rsidR="0076521A" w:rsidRDefault="0076521A">
      <w:pPr>
        <w:tabs>
          <w:tab w:val="clear" w:pos="794"/>
        </w:tabs>
        <w:rPr>
          <w:ins w:id="82" w:author="Wieckowski, Adam" w:date="2019-07-03T12:48:00Z"/>
          <w:lang w:val="en-CA" w:eastAsia="ko-KR"/>
        </w:rPr>
        <w:pPrChange w:id="83" w:author="Wieckowski, Adam" w:date="2019-07-03T12:48:00Z">
          <w:pPr>
            <w:tabs>
              <w:tab w:val="clear" w:pos="794"/>
              <w:tab w:val="left" w:pos="400"/>
            </w:tabs>
          </w:pPr>
        </w:pPrChange>
      </w:pPr>
      <w:ins w:id="84" w:author="Wieckowski, Adam" w:date="2019-07-03T12:48:00Z">
        <w:r>
          <w:rPr>
            <w:lang w:val="en-CA" w:eastAsia="ko-KR"/>
          </w:rPr>
          <w:t xml:space="preserve">The variable </w:t>
        </w:r>
        <w:proofErr w:type="spellStart"/>
        <w:r>
          <w:rPr>
            <w:lang w:val="en-CA" w:eastAsia="ko-KR"/>
          </w:rPr>
          <w:t>hAlf</w:t>
        </w:r>
        <w:proofErr w:type="spellEnd"/>
        <w:r>
          <w:rPr>
            <w:lang w:val="en-CA" w:eastAsia="ko-KR"/>
          </w:rPr>
          <w:t xml:space="preserve"> is derived as follows:</w:t>
        </w:r>
      </w:ins>
    </w:p>
    <w:p w14:paraId="75F22D12" w14:textId="048C67E7" w:rsidR="0076521A" w:rsidRDefault="00A2652F" w:rsidP="0076521A">
      <w:pPr>
        <w:numPr>
          <w:ilvl w:val="1"/>
          <w:numId w:val="4"/>
        </w:numPr>
        <w:tabs>
          <w:tab w:val="clear" w:pos="800"/>
          <w:tab w:val="num" w:pos="270"/>
        </w:tabs>
        <w:ind w:left="270" w:hanging="270"/>
        <w:rPr>
          <w:ins w:id="85" w:author="Wieckowski, Adam" w:date="2019-07-03T12:48:00Z"/>
          <w:lang w:val="en-CA" w:eastAsia="ko-KR"/>
        </w:rPr>
      </w:pPr>
      <w:ins w:id="86" w:author="Wieckowski, Adam" w:date="2019-07-03T12:52:00Z">
        <w:r>
          <w:rPr>
            <w:lang w:val="en-CA" w:eastAsia="ko-KR"/>
          </w:rPr>
          <w:t>I</w:t>
        </w:r>
      </w:ins>
      <w:ins w:id="87" w:author="Wieckowski, Adam" w:date="2019-07-03T12:49:00Z">
        <w:r w:rsidR="0076521A">
          <w:rPr>
            <w:lang w:val="en-CA" w:eastAsia="ko-KR"/>
          </w:rPr>
          <w:t xml:space="preserve">f any of the following conditions is true, </w:t>
        </w:r>
      </w:ins>
      <w:proofErr w:type="spellStart"/>
      <w:ins w:id="88" w:author="Wieckowski, Adam" w:date="2019-07-03T12:48:00Z">
        <w:r w:rsidR="0076521A">
          <w:rPr>
            <w:lang w:val="en-CA" w:eastAsia="ko-KR"/>
          </w:rPr>
          <w:t>hAlf</w:t>
        </w:r>
        <w:proofErr w:type="spellEnd"/>
        <w:r w:rsidR="0076521A">
          <w:rPr>
            <w:lang w:val="en-CA" w:eastAsia="ko-KR"/>
          </w:rPr>
          <w:t xml:space="preserve"> is set equal to </w:t>
        </w:r>
        <w:proofErr w:type="spellStart"/>
        <w:proofErr w:type="gramStart"/>
        <w:r w:rsidR="0076521A">
          <w:rPr>
            <w:lang w:val="en-CA" w:eastAsia="ko-KR"/>
          </w:rPr>
          <w:t>ry</w:t>
        </w:r>
        <w:proofErr w:type="spellEnd"/>
        <w:r w:rsidR="0076521A">
          <w:rPr>
            <w:lang w:val="en-CA" w:eastAsia="ko-KR"/>
          </w:rPr>
          <w:t>  &lt;</w:t>
        </w:r>
        <w:proofErr w:type="gramEnd"/>
        <w:r w:rsidR="0076521A">
          <w:rPr>
            <w:lang w:val="en-CA" w:eastAsia="ko-KR"/>
          </w:rPr>
          <w:t>&lt;  CtbLog2SizeY + 4:</w:t>
        </w:r>
      </w:ins>
    </w:p>
    <w:p w14:paraId="707EA76A" w14:textId="2CA368CB" w:rsidR="0076521A" w:rsidRDefault="0076521A" w:rsidP="0076521A">
      <w:pPr>
        <w:numPr>
          <w:ilvl w:val="1"/>
          <w:numId w:val="4"/>
        </w:numPr>
        <w:tabs>
          <w:tab w:val="clear" w:pos="800"/>
          <w:tab w:val="num" w:pos="709"/>
        </w:tabs>
        <w:ind w:left="709" w:hanging="270"/>
        <w:rPr>
          <w:ins w:id="89" w:author="Wieckowski, Adam" w:date="2019-07-03T12:50:00Z"/>
          <w:lang w:val="en-CA" w:eastAsia="ko-KR"/>
        </w:rPr>
      </w:pPr>
      <w:proofErr w:type="spellStart"/>
      <w:ins w:id="90" w:author="Wieckowski, Adam" w:date="2019-07-03T12:49:00Z">
        <w:r w:rsidRPr="0076521A">
          <w:rPr>
            <w:lang w:val="en-CA" w:eastAsia="ko-KR"/>
          </w:rPr>
          <w:t>ry</w:t>
        </w:r>
        <w:proofErr w:type="spellEnd"/>
        <w:r w:rsidRPr="0076521A">
          <w:rPr>
            <w:lang w:val="en-CA" w:eastAsia="ko-KR"/>
          </w:rPr>
          <w:t xml:space="preserve"> is equal to </w:t>
        </w:r>
        <w:proofErr w:type="spellStart"/>
        <w:r w:rsidRPr="0076521A">
          <w:rPr>
            <w:lang w:val="en-CA" w:eastAsia="ko-KR"/>
          </w:rPr>
          <w:t>PicHeightInCtbsY</w:t>
        </w:r>
        <w:proofErr w:type="spellEnd"/>
        <w:r w:rsidRPr="0076521A">
          <w:rPr>
            <w:lang w:val="en-CA" w:eastAsia="ko-KR"/>
          </w:rPr>
          <w:t> </w:t>
        </w:r>
      </w:ins>
      <w:ins w:id="91" w:author="Wieckowski, Adam" w:date="2019-07-03T12:50:00Z">
        <w:r w:rsidRPr="0076521A">
          <w:rPr>
            <w:lang w:val="en-CA" w:eastAsia="ko-KR"/>
          </w:rPr>
          <w:t>–</w:t>
        </w:r>
      </w:ins>
      <w:ins w:id="92" w:author="Wieckowski, Adam" w:date="2019-07-03T12:49:00Z">
        <w:r w:rsidRPr="0076521A">
          <w:rPr>
            <w:lang w:val="en-CA" w:eastAsia="ko-KR"/>
          </w:rPr>
          <w:t> 1</w:t>
        </w:r>
      </w:ins>
      <w:ins w:id="93" w:author="Wieckowski, Adam" w:date="2019-07-03T12:50:00Z">
        <w:r w:rsidRPr="0076521A">
          <w:rPr>
            <w:lang w:val="en-CA" w:eastAsia="ko-KR"/>
          </w:rPr>
          <w:t xml:space="preserve"> </w:t>
        </w:r>
      </w:ins>
    </w:p>
    <w:p w14:paraId="6C1AFBA2" w14:textId="77777777" w:rsidR="00A53656" w:rsidRDefault="0076521A" w:rsidP="0076521A">
      <w:pPr>
        <w:numPr>
          <w:ilvl w:val="1"/>
          <w:numId w:val="4"/>
        </w:numPr>
        <w:tabs>
          <w:tab w:val="clear" w:pos="800"/>
          <w:tab w:val="num" w:pos="709"/>
        </w:tabs>
        <w:ind w:left="709" w:hanging="270"/>
        <w:rPr>
          <w:ins w:id="94" w:author="Karsten Suehring" w:date="2019-07-04T09:42:00Z"/>
          <w:highlight w:val="yellow"/>
          <w:lang w:val="en-CA" w:eastAsia="ko-KR"/>
        </w:rPr>
      </w:pPr>
      <w:ins w:id="95" w:author="Wieckowski, Adam" w:date="2019-07-03T12:50:00Z">
        <w:r w:rsidRPr="00A2652F">
          <w:rPr>
            <w:highlight w:val="yellow"/>
            <w:lang w:val="en-CA" w:eastAsia="ko-KR"/>
            <w:rPrChange w:id="96" w:author="Wieckowski, Adam" w:date="2019-07-03T12:51:00Z">
              <w:rPr>
                <w:lang w:val="en-CA" w:eastAsia="ko-KR"/>
              </w:rPr>
            </w:rPrChange>
          </w:rPr>
          <w:t xml:space="preserve">the coordinates </w:t>
        </w:r>
        <w:proofErr w:type="gramStart"/>
        <w:r w:rsidRPr="00A2652F">
          <w:rPr>
            <w:highlight w:val="yellow"/>
            <w:lang w:val="en-CA" w:eastAsia="ko-KR"/>
            <w:rPrChange w:id="97" w:author="Wieckowski, Adam" w:date="2019-07-03T12:51:00Z">
              <w:rPr>
                <w:lang w:val="en-CA" w:eastAsia="ko-KR"/>
              </w:rPr>
            </w:rPrChange>
          </w:rPr>
          <w:t>( </w:t>
        </w:r>
        <w:proofErr w:type="spellStart"/>
        <w:r w:rsidRPr="00A2652F">
          <w:rPr>
            <w:highlight w:val="yellow"/>
            <w:lang w:val="en-CA" w:eastAsia="ko-KR"/>
            <w:rPrChange w:id="98" w:author="Wieckowski, Adam" w:date="2019-07-03T12:51:00Z">
              <w:rPr>
                <w:lang w:val="en-CA" w:eastAsia="ko-KR"/>
              </w:rPr>
            </w:rPrChange>
          </w:rPr>
          <w:t>rx</w:t>
        </w:r>
        <w:proofErr w:type="spellEnd"/>
        <w:proofErr w:type="gramEnd"/>
        <w:r w:rsidRPr="00A2652F">
          <w:rPr>
            <w:highlight w:val="yellow"/>
            <w:lang w:val="en-CA" w:eastAsia="ko-KR"/>
            <w:rPrChange w:id="99" w:author="Wieckowski, Adam" w:date="2019-07-03T12:51:00Z">
              <w:rPr>
                <w:lang w:val="en-CA" w:eastAsia="ko-KR"/>
              </w:rPr>
            </w:rPrChange>
          </w:rPr>
          <w:t>  &lt;&lt;  CtbLog2SizeY,  </w:t>
        </w:r>
        <w:proofErr w:type="spellStart"/>
        <w:r w:rsidRPr="00A2652F">
          <w:rPr>
            <w:highlight w:val="yellow"/>
            <w:lang w:val="en-CA" w:eastAsia="ko-KR"/>
            <w:rPrChange w:id="100" w:author="Wieckowski, Adam" w:date="2019-07-03T12:51:00Z">
              <w:rPr>
                <w:lang w:val="en-CA" w:eastAsia="ko-KR"/>
              </w:rPr>
            </w:rPrChange>
          </w:rPr>
          <w:t>ry</w:t>
        </w:r>
        <w:proofErr w:type="spellEnd"/>
        <w:r w:rsidRPr="00A2652F">
          <w:rPr>
            <w:highlight w:val="yellow"/>
            <w:lang w:val="en-CA" w:eastAsia="ko-KR"/>
            <w:rPrChange w:id="101" w:author="Wieckowski, Adam" w:date="2019-07-03T12:51:00Z">
              <w:rPr>
                <w:lang w:val="en-CA" w:eastAsia="ko-KR"/>
              </w:rPr>
            </w:rPrChange>
          </w:rPr>
          <w:t>  &lt;&lt;  CtbLog2SizeY</w:t>
        </w:r>
        <w:r w:rsidRPr="00A2652F">
          <w:rPr>
            <w:highlight w:val="yellow"/>
            <w:rPrChange w:id="102" w:author="Wieckowski, Adam" w:date="2019-07-03T12:51:00Z">
              <w:rPr/>
            </w:rPrChange>
          </w:rPr>
          <w:t xml:space="preserve"> ) is located in a last </w:t>
        </w:r>
      </w:ins>
      <w:ins w:id="103" w:author="Karsten Suehring" w:date="2019-07-04T09:22:00Z">
        <w:r w:rsidR="002D2AE6" w:rsidRPr="00216535">
          <w:rPr>
            <w:noProof/>
            <w:highlight w:val="yellow"/>
            <w:lang w:val="en-CA" w:eastAsia="ko-KR"/>
          </w:rPr>
          <w:t>coding tree block</w:t>
        </w:r>
      </w:ins>
      <w:ins w:id="104" w:author="Wieckowski, Adam" w:date="2019-07-03T12:50:00Z">
        <w:del w:id="105" w:author="Karsten Suehring" w:date="2019-07-04T09:22:00Z">
          <w:r w:rsidRPr="00A2652F" w:rsidDel="002D2AE6">
            <w:rPr>
              <w:highlight w:val="yellow"/>
              <w:rPrChange w:id="106" w:author="Wieckowski, Adam" w:date="2019-07-03T12:51:00Z">
                <w:rPr/>
              </w:rPrChange>
            </w:rPr>
            <w:delText>CTU</w:delText>
          </w:r>
        </w:del>
        <w:r w:rsidRPr="00A2652F">
          <w:rPr>
            <w:highlight w:val="yellow"/>
            <w:rPrChange w:id="107" w:author="Wieckowski, Adam" w:date="2019-07-03T12:51:00Z">
              <w:rPr/>
            </w:rPrChange>
          </w:rPr>
          <w:t xml:space="preserve"> line of a </w:t>
        </w:r>
        <w:del w:id="108" w:author="Karsten Suehring" w:date="2019-07-04T09:18:00Z">
          <w:r w:rsidRPr="00A2652F" w:rsidDel="002D2AE6">
            <w:rPr>
              <w:highlight w:val="yellow"/>
              <w:rPrChange w:id="109" w:author="Wieckowski, Adam" w:date="2019-07-03T12:51:00Z">
                <w:rPr/>
              </w:rPrChange>
            </w:rPr>
            <w:delText>tile/slice/</w:delText>
          </w:r>
        </w:del>
        <w:r w:rsidRPr="00A2652F">
          <w:rPr>
            <w:highlight w:val="yellow"/>
            <w:rPrChange w:id="110" w:author="Wieckowski, Adam" w:date="2019-07-03T12:51:00Z">
              <w:rPr/>
            </w:rPrChange>
          </w:rPr>
          <w:t>brick</w:t>
        </w:r>
      </w:ins>
      <w:ins w:id="111" w:author="Karsten Suehring" w:date="2019-07-04T09:18:00Z">
        <w:r w:rsidR="002D2AE6">
          <w:rPr>
            <w:highlight w:val="yellow"/>
          </w:rPr>
          <w:t xml:space="preserve"> </w:t>
        </w:r>
      </w:ins>
      <w:ins w:id="112" w:author="Karsten Suehring" w:date="2019-07-04T09:19:00Z">
        <w:r w:rsidR="002D2AE6">
          <w:rPr>
            <w:highlight w:val="yellow"/>
          </w:rPr>
          <w:t xml:space="preserve">and </w:t>
        </w:r>
      </w:ins>
      <w:ins w:id="113" w:author="Karsten Suehring" w:date="2019-07-04T09:18:00Z">
        <w:r w:rsidR="002D2AE6" w:rsidRPr="00216535">
          <w:rPr>
            <w:noProof/>
            <w:highlight w:val="yellow"/>
            <w:lang w:val="en-CA" w:eastAsia="ko-KR"/>
          </w:rPr>
          <w:t>loop_filter_across_bricks_enabled_flag is equal to 0</w:t>
        </w:r>
      </w:ins>
      <w:ins w:id="114" w:author="Karsten Suehring" w:date="2019-07-04T09:42:00Z">
        <w:r w:rsidR="00A53656">
          <w:rPr>
            <w:noProof/>
            <w:highlight w:val="yellow"/>
            <w:lang w:val="en-CA" w:eastAsia="ko-KR"/>
          </w:rPr>
          <w:t>,</w:t>
        </w:r>
      </w:ins>
    </w:p>
    <w:p w14:paraId="446B7C1D" w14:textId="77777777" w:rsidR="00A53656" w:rsidRDefault="00A53656" w:rsidP="0076521A">
      <w:pPr>
        <w:numPr>
          <w:ilvl w:val="1"/>
          <w:numId w:val="4"/>
        </w:numPr>
        <w:tabs>
          <w:tab w:val="clear" w:pos="800"/>
          <w:tab w:val="num" w:pos="709"/>
        </w:tabs>
        <w:ind w:left="709" w:hanging="270"/>
        <w:rPr>
          <w:ins w:id="115" w:author="Karsten Suehring" w:date="2019-07-04T09:42:00Z"/>
          <w:highlight w:val="yellow"/>
          <w:lang w:val="en-CA" w:eastAsia="ko-KR"/>
        </w:rPr>
      </w:pPr>
      <w:ins w:id="116" w:author="Karsten Suehring" w:date="2019-07-04T09:42:00Z">
        <w:r w:rsidRPr="00216535">
          <w:rPr>
            <w:highlight w:val="yellow"/>
            <w:lang w:val="en-CA" w:eastAsia="ko-KR"/>
          </w:rPr>
          <w:t xml:space="preserve">the coordinates </w:t>
        </w:r>
        <w:proofErr w:type="gramStart"/>
        <w:r w:rsidRPr="00216535">
          <w:rPr>
            <w:highlight w:val="yellow"/>
            <w:lang w:val="en-CA" w:eastAsia="ko-KR"/>
          </w:rPr>
          <w:t>( </w:t>
        </w:r>
        <w:proofErr w:type="spellStart"/>
        <w:r w:rsidRPr="00216535">
          <w:rPr>
            <w:highlight w:val="yellow"/>
            <w:lang w:val="en-CA" w:eastAsia="ko-KR"/>
          </w:rPr>
          <w:t>rx</w:t>
        </w:r>
        <w:proofErr w:type="spellEnd"/>
        <w:proofErr w:type="gramEnd"/>
        <w:r w:rsidRPr="00216535">
          <w:rPr>
            <w:highlight w:val="yellow"/>
            <w:lang w:val="en-CA" w:eastAsia="ko-KR"/>
          </w:rPr>
          <w:t>  &lt;&lt;  CtbLog2SizeY,  </w:t>
        </w:r>
        <w:proofErr w:type="spellStart"/>
        <w:r w:rsidRPr="00216535">
          <w:rPr>
            <w:highlight w:val="yellow"/>
            <w:lang w:val="en-CA" w:eastAsia="ko-KR"/>
          </w:rPr>
          <w:t>ry</w:t>
        </w:r>
        <w:proofErr w:type="spellEnd"/>
        <w:r w:rsidRPr="00216535">
          <w:rPr>
            <w:highlight w:val="yellow"/>
            <w:lang w:val="en-CA" w:eastAsia="ko-KR"/>
          </w:rPr>
          <w:t>  &lt;&lt;  CtbLog2SizeY</w:t>
        </w:r>
        <w:r w:rsidRPr="00216535">
          <w:rPr>
            <w:highlight w:val="yellow"/>
          </w:rPr>
          <w:t xml:space="preserve"> ) is located in a last </w:t>
        </w:r>
        <w:r w:rsidRPr="00216535">
          <w:rPr>
            <w:noProof/>
            <w:highlight w:val="yellow"/>
            <w:lang w:val="en-CA" w:eastAsia="ko-KR"/>
          </w:rPr>
          <w:t>coding tree block</w:t>
        </w:r>
        <w:r w:rsidRPr="00216535">
          <w:rPr>
            <w:highlight w:val="yellow"/>
          </w:rPr>
          <w:t xml:space="preserve"> line of a </w:t>
        </w:r>
        <w:r>
          <w:rPr>
            <w:highlight w:val="yellow"/>
          </w:rPr>
          <w:t>slice</w:t>
        </w:r>
        <w:r>
          <w:rPr>
            <w:highlight w:val="yellow"/>
          </w:rPr>
          <w:t xml:space="preserve"> and </w:t>
        </w:r>
        <w:r w:rsidRPr="00216535">
          <w:rPr>
            <w:noProof/>
            <w:highlight w:val="yellow"/>
            <w:lang w:val="en-CA" w:eastAsia="ko-KR"/>
          </w:rPr>
          <w:t>loop_filter_across_</w:t>
        </w:r>
        <w:r>
          <w:rPr>
            <w:noProof/>
            <w:highlight w:val="yellow"/>
            <w:lang w:val="en-CA" w:eastAsia="ko-KR"/>
          </w:rPr>
          <w:t>slice</w:t>
        </w:r>
        <w:r w:rsidRPr="00216535">
          <w:rPr>
            <w:noProof/>
            <w:highlight w:val="yellow"/>
            <w:lang w:val="en-CA" w:eastAsia="ko-KR"/>
          </w:rPr>
          <w:t>s_enabled_flag is equal to 0</w:t>
        </w:r>
        <w:r>
          <w:rPr>
            <w:noProof/>
            <w:highlight w:val="yellow"/>
            <w:lang w:val="en-CA" w:eastAsia="ko-KR"/>
          </w:rPr>
          <w:t>,</w:t>
        </w:r>
      </w:ins>
    </w:p>
    <w:p w14:paraId="45E9926E" w14:textId="22DC95AA" w:rsidR="0076521A" w:rsidRPr="00A2652F" w:rsidRDefault="00A53656" w:rsidP="0076521A">
      <w:pPr>
        <w:numPr>
          <w:ilvl w:val="1"/>
          <w:numId w:val="4"/>
        </w:numPr>
        <w:tabs>
          <w:tab w:val="clear" w:pos="800"/>
          <w:tab w:val="num" w:pos="709"/>
        </w:tabs>
        <w:ind w:left="709" w:hanging="270"/>
        <w:rPr>
          <w:ins w:id="117" w:author="Wieckowski, Adam" w:date="2019-07-03T12:52:00Z"/>
          <w:highlight w:val="yellow"/>
          <w:lang w:val="en-CA" w:eastAsia="ko-KR"/>
          <w:rPrChange w:id="118" w:author="Wieckowski, Adam" w:date="2019-07-03T12:52:00Z">
            <w:rPr>
              <w:ins w:id="119" w:author="Wieckowski, Adam" w:date="2019-07-03T12:52:00Z"/>
              <w:highlight w:val="yellow"/>
            </w:rPr>
          </w:rPrChange>
        </w:rPr>
      </w:pPr>
      <w:ins w:id="120" w:author="Karsten Suehring" w:date="2019-07-04T09:42:00Z">
        <w:r w:rsidRPr="00216535">
          <w:rPr>
            <w:highlight w:val="yellow"/>
            <w:lang w:val="en-CA" w:eastAsia="ko-KR"/>
          </w:rPr>
          <w:t xml:space="preserve">the coordinates </w:t>
        </w:r>
        <w:proofErr w:type="gramStart"/>
        <w:r w:rsidRPr="00216535">
          <w:rPr>
            <w:highlight w:val="yellow"/>
            <w:lang w:val="en-CA" w:eastAsia="ko-KR"/>
          </w:rPr>
          <w:t>( </w:t>
        </w:r>
        <w:proofErr w:type="spellStart"/>
        <w:r w:rsidRPr="00216535">
          <w:rPr>
            <w:highlight w:val="yellow"/>
            <w:lang w:val="en-CA" w:eastAsia="ko-KR"/>
          </w:rPr>
          <w:t>rx</w:t>
        </w:r>
        <w:proofErr w:type="spellEnd"/>
        <w:proofErr w:type="gramEnd"/>
        <w:r w:rsidRPr="00216535">
          <w:rPr>
            <w:highlight w:val="yellow"/>
            <w:lang w:val="en-CA" w:eastAsia="ko-KR"/>
          </w:rPr>
          <w:t>  &lt;&lt;  CtbLog2SizeY,  </w:t>
        </w:r>
        <w:proofErr w:type="spellStart"/>
        <w:r w:rsidRPr="00216535">
          <w:rPr>
            <w:highlight w:val="yellow"/>
            <w:lang w:val="en-CA" w:eastAsia="ko-KR"/>
          </w:rPr>
          <w:t>ry</w:t>
        </w:r>
        <w:proofErr w:type="spellEnd"/>
        <w:r w:rsidRPr="00216535">
          <w:rPr>
            <w:highlight w:val="yellow"/>
            <w:lang w:val="en-CA" w:eastAsia="ko-KR"/>
          </w:rPr>
          <w:t>  &lt;&lt;  CtbLog2SizeY</w:t>
        </w:r>
        <w:r w:rsidRPr="00216535">
          <w:rPr>
            <w:highlight w:val="yellow"/>
          </w:rPr>
          <w:t xml:space="preserve"> ) is located in a last </w:t>
        </w:r>
        <w:r w:rsidRPr="00216535">
          <w:rPr>
            <w:noProof/>
            <w:highlight w:val="yellow"/>
            <w:lang w:val="en-CA" w:eastAsia="ko-KR"/>
          </w:rPr>
          <w:t>coding tree block</w:t>
        </w:r>
        <w:r w:rsidRPr="00216535">
          <w:rPr>
            <w:highlight w:val="yellow"/>
          </w:rPr>
          <w:t xml:space="preserve"> line </w:t>
        </w:r>
      </w:ins>
      <w:ins w:id="121" w:author="Karsten Suehring" w:date="2019-07-04T09:44:00Z">
        <w:r>
          <w:rPr>
            <w:highlight w:val="yellow"/>
          </w:rPr>
          <w:t xml:space="preserve">at one of the </w:t>
        </w:r>
        <w:r w:rsidRPr="00216535">
          <w:rPr>
            <w:noProof/>
            <w:highlight w:val="yellow"/>
            <w:lang w:val="en-CA" w:eastAsia="ko-KR"/>
          </w:rPr>
          <w:t>virtual boundaries of the picture and pps_loop_filter_across_virtual_boundaries_disabled_flag is equal to 1</w:t>
        </w:r>
      </w:ins>
      <w:ins w:id="122" w:author="Wieckowski, Adam" w:date="2019-07-03T12:50:00Z">
        <w:r w:rsidR="0076521A" w:rsidRPr="00A2652F">
          <w:rPr>
            <w:highlight w:val="yellow"/>
            <w:rPrChange w:id="123" w:author="Wieckowski, Adam" w:date="2019-07-03T12:51:00Z">
              <w:rPr/>
            </w:rPrChange>
          </w:rPr>
          <w:t>.</w:t>
        </w:r>
      </w:ins>
    </w:p>
    <w:p w14:paraId="5EEFC301" w14:textId="0BBF1C88" w:rsidR="00A2652F" w:rsidRDefault="003D2081" w:rsidP="00A2652F">
      <w:pPr>
        <w:numPr>
          <w:ilvl w:val="1"/>
          <w:numId w:val="4"/>
        </w:numPr>
        <w:tabs>
          <w:tab w:val="clear" w:pos="800"/>
          <w:tab w:val="num" w:pos="270"/>
        </w:tabs>
        <w:ind w:left="270" w:hanging="270"/>
        <w:rPr>
          <w:ins w:id="124" w:author="Wieckowski, Adam" w:date="2019-07-03T12:52:00Z"/>
          <w:lang w:val="en-CA" w:eastAsia="ko-KR"/>
        </w:rPr>
      </w:pPr>
      <w:ins w:id="125" w:author="Wieckowski, Adam" w:date="2019-07-03T12:52:00Z">
        <w:r>
          <w:rPr>
            <w:lang w:val="en-CA" w:eastAsia="ko-KR"/>
          </w:rPr>
          <w:t>Otherwise, i</w:t>
        </w:r>
        <w:r w:rsidR="00A2652F">
          <w:rPr>
            <w:lang w:val="en-CA" w:eastAsia="ko-KR"/>
          </w:rPr>
          <w:t xml:space="preserve">f any of </w:t>
        </w:r>
        <w:r w:rsidR="00A2652F">
          <w:rPr>
            <w:noProof/>
            <w:lang w:val="en-CA" w:eastAsia="ko-KR"/>
          </w:rPr>
          <w:t>the</w:t>
        </w:r>
        <w:r w:rsidR="00A2652F">
          <w:rPr>
            <w:lang w:val="en-CA" w:eastAsia="ko-KR"/>
          </w:rPr>
          <w:t xml:space="preserve"> following conditions is true, </w:t>
        </w:r>
        <w:proofErr w:type="spellStart"/>
        <w:r w:rsidR="00A2652F">
          <w:rPr>
            <w:lang w:val="en-CA" w:eastAsia="ko-KR"/>
          </w:rPr>
          <w:t>hAlf</w:t>
        </w:r>
        <w:proofErr w:type="spellEnd"/>
        <w:r w:rsidR="00A2652F">
          <w:rPr>
            <w:lang w:val="en-CA" w:eastAsia="ko-KR"/>
          </w:rPr>
          <w:t xml:space="preserve"> is set equal to </w:t>
        </w:r>
        <w:proofErr w:type="gramStart"/>
        <w:r w:rsidR="00A2652F">
          <w:rPr>
            <w:lang w:val="en-CA" w:eastAsia="ko-KR"/>
          </w:rPr>
          <w:t>1  &lt;</w:t>
        </w:r>
        <w:proofErr w:type="gramEnd"/>
        <w:r w:rsidR="00A2652F">
          <w:rPr>
            <w:lang w:val="en-CA" w:eastAsia="ko-KR"/>
          </w:rPr>
          <w:t>&lt;  CtbLog2SizeY – 4:</w:t>
        </w:r>
      </w:ins>
    </w:p>
    <w:p w14:paraId="2F18E60A" w14:textId="77777777" w:rsidR="00A2652F" w:rsidRDefault="00A2652F" w:rsidP="00A2652F">
      <w:pPr>
        <w:numPr>
          <w:ilvl w:val="1"/>
          <w:numId w:val="4"/>
        </w:numPr>
        <w:tabs>
          <w:tab w:val="clear" w:pos="800"/>
          <w:tab w:val="num" w:pos="709"/>
        </w:tabs>
        <w:ind w:left="709" w:hanging="270"/>
        <w:rPr>
          <w:ins w:id="126" w:author="Wieckowski, Adam" w:date="2019-07-03T12:52:00Z"/>
          <w:lang w:val="en-CA" w:eastAsia="ko-KR"/>
        </w:rPr>
      </w:pPr>
      <w:proofErr w:type="spellStart"/>
      <w:ins w:id="127" w:author="Wieckowski, Adam" w:date="2019-07-03T12:52:00Z">
        <w:r>
          <w:rPr>
            <w:lang w:val="en-CA" w:eastAsia="ko-KR"/>
          </w:rPr>
          <w:lastRenderedPageBreak/>
          <w:t>ry</w:t>
        </w:r>
        <w:proofErr w:type="spellEnd"/>
        <w:r>
          <w:rPr>
            <w:lang w:val="en-CA" w:eastAsia="ko-KR"/>
          </w:rPr>
          <w:t xml:space="preserve"> is equal to 0</w:t>
        </w:r>
      </w:ins>
    </w:p>
    <w:p w14:paraId="1C6853F2" w14:textId="77777777" w:rsidR="00A53656" w:rsidRDefault="00A2652F">
      <w:pPr>
        <w:numPr>
          <w:ilvl w:val="1"/>
          <w:numId w:val="4"/>
        </w:numPr>
        <w:tabs>
          <w:tab w:val="clear" w:pos="800"/>
          <w:tab w:val="num" w:pos="709"/>
        </w:tabs>
        <w:ind w:left="709" w:hanging="270"/>
        <w:rPr>
          <w:ins w:id="128" w:author="Karsten Suehring" w:date="2019-07-04T09:45:00Z"/>
          <w:highlight w:val="yellow"/>
          <w:lang w:val="en-CA" w:eastAsia="ko-KR"/>
        </w:rPr>
      </w:pPr>
      <w:ins w:id="129" w:author="Wieckowski, Adam" w:date="2019-07-03T12:52:00Z">
        <w:r w:rsidRPr="00EB3013">
          <w:rPr>
            <w:highlight w:val="yellow"/>
            <w:lang w:val="en-CA" w:eastAsia="ko-KR"/>
          </w:rPr>
          <w:t xml:space="preserve">the coordinates </w:t>
        </w:r>
        <w:proofErr w:type="gramStart"/>
        <w:r w:rsidRPr="00EB3013">
          <w:rPr>
            <w:highlight w:val="yellow"/>
            <w:lang w:val="en-CA" w:eastAsia="ko-KR"/>
          </w:rPr>
          <w:t>( </w:t>
        </w:r>
        <w:proofErr w:type="spellStart"/>
        <w:r w:rsidRPr="00EB3013">
          <w:rPr>
            <w:highlight w:val="yellow"/>
            <w:lang w:val="en-CA" w:eastAsia="ko-KR"/>
          </w:rPr>
          <w:t>rx</w:t>
        </w:r>
        <w:proofErr w:type="spellEnd"/>
        <w:proofErr w:type="gramEnd"/>
        <w:r w:rsidRPr="00EB3013">
          <w:rPr>
            <w:highlight w:val="yellow"/>
            <w:lang w:val="en-CA" w:eastAsia="ko-KR"/>
          </w:rPr>
          <w:t>  &lt;&lt;  CtbLog2SizeY,  </w:t>
        </w:r>
        <w:proofErr w:type="spellStart"/>
        <w:r w:rsidRPr="00EB3013">
          <w:rPr>
            <w:highlight w:val="yellow"/>
            <w:lang w:val="en-CA" w:eastAsia="ko-KR"/>
          </w:rPr>
          <w:t>ry</w:t>
        </w:r>
        <w:proofErr w:type="spellEnd"/>
        <w:r w:rsidRPr="00EB3013">
          <w:rPr>
            <w:highlight w:val="yellow"/>
            <w:lang w:val="en-CA" w:eastAsia="ko-KR"/>
          </w:rPr>
          <w:t>  &lt;&lt;  CtbLog2SizeY</w:t>
        </w:r>
        <w:r w:rsidRPr="00EB3013">
          <w:rPr>
            <w:highlight w:val="yellow"/>
          </w:rPr>
          <w:t xml:space="preserve"> ) is located in a first </w:t>
        </w:r>
      </w:ins>
      <w:ins w:id="130" w:author="Karsten Suehring" w:date="2019-07-04T09:22:00Z">
        <w:r w:rsidR="002D2AE6" w:rsidRPr="00216535">
          <w:rPr>
            <w:noProof/>
            <w:highlight w:val="yellow"/>
            <w:lang w:val="en-CA" w:eastAsia="ko-KR"/>
          </w:rPr>
          <w:t>coding tree block</w:t>
        </w:r>
      </w:ins>
      <w:ins w:id="131" w:author="Wieckowski, Adam" w:date="2019-07-03T12:52:00Z">
        <w:del w:id="132" w:author="Karsten Suehring" w:date="2019-07-04T09:22:00Z">
          <w:r w:rsidRPr="00EB3013" w:rsidDel="002D2AE6">
            <w:rPr>
              <w:highlight w:val="yellow"/>
            </w:rPr>
            <w:delText>CTU</w:delText>
          </w:r>
        </w:del>
        <w:r w:rsidRPr="00EB3013">
          <w:rPr>
            <w:highlight w:val="yellow"/>
          </w:rPr>
          <w:t xml:space="preserve"> line of a </w:t>
        </w:r>
        <w:del w:id="133" w:author="Karsten Suehring" w:date="2019-07-04T09:18:00Z">
          <w:r w:rsidRPr="00EB3013" w:rsidDel="002D2AE6">
            <w:rPr>
              <w:highlight w:val="yellow"/>
            </w:rPr>
            <w:delText>tile/slice/</w:delText>
          </w:r>
        </w:del>
        <w:r w:rsidRPr="00EB3013">
          <w:rPr>
            <w:highlight w:val="yellow"/>
          </w:rPr>
          <w:t>brick</w:t>
        </w:r>
      </w:ins>
      <w:ins w:id="134" w:author="Karsten Suehring" w:date="2019-07-04T09:18:00Z">
        <w:r w:rsidR="002D2AE6" w:rsidRPr="002D2AE6">
          <w:rPr>
            <w:noProof/>
            <w:highlight w:val="yellow"/>
            <w:lang w:val="en-CA" w:eastAsia="ko-KR"/>
          </w:rPr>
          <w:t xml:space="preserve"> </w:t>
        </w:r>
      </w:ins>
      <w:ins w:id="135" w:author="Karsten Suehring" w:date="2019-07-04T09:19:00Z">
        <w:r w:rsidR="002D2AE6">
          <w:rPr>
            <w:noProof/>
            <w:highlight w:val="yellow"/>
            <w:lang w:val="en-CA" w:eastAsia="ko-KR"/>
          </w:rPr>
          <w:t xml:space="preserve">and </w:t>
        </w:r>
      </w:ins>
      <w:ins w:id="136" w:author="Karsten Suehring" w:date="2019-07-04T09:18:00Z">
        <w:r w:rsidR="002D2AE6" w:rsidRPr="00216535">
          <w:rPr>
            <w:noProof/>
            <w:highlight w:val="yellow"/>
            <w:lang w:val="en-CA" w:eastAsia="ko-KR"/>
          </w:rPr>
          <w:t>loop_filter_across_bricks_enabled_flag is equal to 0</w:t>
        </w:r>
      </w:ins>
      <w:ins w:id="137" w:author="Karsten Suehring" w:date="2019-07-04T09:45:00Z">
        <w:r w:rsidR="00A53656">
          <w:rPr>
            <w:noProof/>
            <w:highlight w:val="yellow"/>
            <w:lang w:val="en-CA" w:eastAsia="ko-KR"/>
          </w:rPr>
          <w:t>,</w:t>
        </w:r>
      </w:ins>
    </w:p>
    <w:p w14:paraId="36E0F381" w14:textId="1DE45FC5" w:rsidR="00A53656" w:rsidRPr="00A53656" w:rsidRDefault="00A53656">
      <w:pPr>
        <w:numPr>
          <w:ilvl w:val="1"/>
          <w:numId w:val="4"/>
        </w:numPr>
        <w:tabs>
          <w:tab w:val="clear" w:pos="800"/>
          <w:tab w:val="num" w:pos="709"/>
        </w:tabs>
        <w:ind w:left="709" w:hanging="270"/>
        <w:rPr>
          <w:ins w:id="138" w:author="Karsten Suehring" w:date="2019-07-04T09:45:00Z"/>
          <w:highlight w:val="yellow"/>
          <w:lang w:val="en-CA" w:eastAsia="ko-KR"/>
          <w:rPrChange w:id="139" w:author="Karsten Suehring" w:date="2019-07-04T09:45:00Z">
            <w:rPr>
              <w:ins w:id="140" w:author="Karsten Suehring" w:date="2019-07-04T09:45:00Z"/>
              <w:highlight w:val="yellow"/>
            </w:rPr>
          </w:rPrChange>
        </w:rPr>
      </w:pPr>
      <w:ins w:id="141" w:author="Karsten Suehring" w:date="2019-07-04T09:45:00Z">
        <w:r w:rsidRPr="00EB3013">
          <w:rPr>
            <w:highlight w:val="yellow"/>
            <w:lang w:val="en-CA" w:eastAsia="ko-KR"/>
          </w:rPr>
          <w:t xml:space="preserve">the coordinates </w:t>
        </w:r>
        <w:proofErr w:type="gramStart"/>
        <w:r w:rsidRPr="00EB3013">
          <w:rPr>
            <w:highlight w:val="yellow"/>
            <w:lang w:val="en-CA" w:eastAsia="ko-KR"/>
          </w:rPr>
          <w:t>( </w:t>
        </w:r>
        <w:proofErr w:type="spellStart"/>
        <w:r w:rsidRPr="00EB3013">
          <w:rPr>
            <w:highlight w:val="yellow"/>
            <w:lang w:val="en-CA" w:eastAsia="ko-KR"/>
          </w:rPr>
          <w:t>rx</w:t>
        </w:r>
        <w:proofErr w:type="spellEnd"/>
        <w:proofErr w:type="gramEnd"/>
        <w:r w:rsidRPr="00EB3013">
          <w:rPr>
            <w:highlight w:val="yellow"/>
            <w:lang w:val="en-CA" w:eastAsia="ko-KR"/>
          </w:rPr>
          <w:t>  &lt;&lt;  CtbLog2SizeY,  </w:t>
        </w:r>
        <w:proofErr w:type="spellStart"/>
        <w:r w:rsidRPr="00EB3013">
          <w:rPr>
            <w:highlight w:val="yellow"/>
            <w:lang w:val="en-CA" w:eastAsia="ko-KR"/>
          </w:rPr>
          <w:t>ry</w:t>
        </w:r>
        <w:proofErr w:type="spellEnd"/>
        <w:r w:rsidRPr="00EB3013">
          <w:rPr>
            <w:highlight w:val="yellow"/>
            <w:lang w:val="en-CA" w:eastAsia="ko-KR"/>
          </w:rPr>
          <w:t>  &lt;&lt;  CtbLog2SizeY</w:t>
        </w:r>
        <w:r w:rsidRPr="00EB3013">
          <w:rPr>
            <w:highlight w:val="yellow"/>
          </w:rPr>
          <w:t xml:space="preserve"> ) is located in a first </w:t>
        </w:r>
        <w:r w:rsidRPr="00216535">
          <w:rPr>
            <w:noProof/>
            <w:highlight w:val="yellow"/>
            <w:lang w:val="en-CA" w:eastAsia="ko-KR"/>
          </w:rPr>
          <w:t>coding tree block</w:t>
        </w:r>
        <w:r w:rsidRPr="00EB3013">
          <w:rPr>
            <w:highlight w:val="yellow"/>
          </w:rPr>
          <w:t xml:space="preserve"> line of a </w:t>
        </w:r>
        <w:r>
          <w:rPr>
            <w:highlight w:val="yellow"/>
          </w:rPr>
          <w:t>slice</w:t>
        </w:r>
        <w:r w:rsidRPr="002D2AE6">
          <w:rPr>
            <w:noProof/>
            <w:highlight w:val="yellow"/>
            <w:lang w:val="en-CA" w:eastAsia="ko-KR"/>
          </w:rPr>
          <w:t xml:space="preserve"> </w:t>
        </w:r>
        <w:r>
          <w:rPr>
            <w:noProof/>
            <w:highlight w:val="yellow"/>
            <w:lang w:val="en-CA" w:eastAsia="ko-KR"/>
          </w:rPr>
          <w:t xml:space="preserve">and </w:t>
        </w:r>
        <w:r w:rsidRPr="00216535">
          <w:rPr>
            <w:noProof/>
            <w:highlight w:val="yellow"/>
            <w:lang w:val="en-CA" w:eastAsia="ko-KR"/>
          </w:rPr>
          <w:t>loop_filter_across_</w:t>
        </w:r>
        <w:r>
          <w:rPr>
            <w:noProof/>
            <w:highlight w:val="yellow"/>
            <w:lang w:val="en-CA" w:eastAsia="ko-KR"/>
          </w:rPr>
          <w:t>slice</w:t>
        </w:r>
        <w:r w:rsidRPr="00216535">
          <w:rPr>
            <w:noProof/>
            <w:highlight w:val="yellow"/>
            <w:lang w:val="en-CA" w:eastAsia="ko-KR"/>
          </w:rPr>
          <w:t>s_enabled_flag is equal to 0</w:t>
        </w:r>
      </w:ins>
      <w:ins w:id="142" w:author="Karsten Suehring" w:date="2019-07-04T09:46:00Z">
        <w:r>
          <w:rPr>
            <w:highlight w:val="yellow"/>
          </w:rPr>
          <w:t>,</w:t>
        </w:r>
      </w:ins>
      <w:bookmarkStart w:id="143" w:name="_GoBack"/>
      <w:bookmarkEnd w:id="143"/>
    </w:p>
    <w:p w14:paraId="440EAD1D" w14:textId="78169BA6" w:rsidR="00A2652F" w:rsidRPr="00A2652F" w:rsidRDefault="00A53656">
      <w:pPr>
        <w:numPr>
          <w:ilvl w:val="1"/>
          <w:numId w:val="4"/>
        </w:numPr>
        <w:tabs>
          <w:tab w:val="clear" w:pos="800"/>
          <w:tab w:val="num" w:pos="709"/>
        </w:tabs>
        <w:ind w:left="709" w:hanging="270"/>
        <w:rPr>
          <w:ins w:id="144" w:author="Wieckowski, Adam" w:date="2019-07-03T12:50:00Z"/>
          <w:highlight w:val="yellow"/>
          <w:lang w:val="en-CA" w:eastAsia="ko-KR"/>
          <w:rPrChange w:id="145" w:author="Wieckowski, Adam" w:date="2019-07-03T12:52:00Z">
            <w:rPr>
              <w:ins w:id="146" w:author="Wieckowski, Adam" w:date="2019-07-03T12:50:00Z"/>
              <w:lang w:val="en-CA" w:eastAsia="ko-KR"/>
            </w:rPr>
          </w:rPrChange>
        </w:rPr>
      </w:pPr>
      <w:ins w:id="147" w:author="Karsten Suehring" w:date="2019-07-04T09:45:00Z">
        <w:r w:rsidRPr="00EB3013">
          <w:rPr>
            <w:highlight w:val="yellow"/>
            <w:lang w:val="en-CA" w:eastAsia="ko-KR"/>
          </w:rPr>
          <w:t xml:space="preserve">the coordinates </w:t>
        </w:r>
        <w:proofErr w:type="gramStart"/>
        <w:r w:rsidRPr="00EB3013">
          <w:rPr>
            <w:highlight w:val="yellow"/>
            <w:lang w:val="en-CA" w:eastAsia="ko-KR"/>
          </w:rPr>
          <w:t>( </w:t>
        </w:r>
        <w:proofErr w:type="spellStart"/>
        <w:r w:rsidRPr="00EB3013">
          <w:rPr>
            <w:highlight w:val="yellow"/>
            <w:lang w:val="en-CA" w:eastAsia="ko-KR"/>
          </w:rPr>
          <w:t>rx</w:t>
        </w:r>
        <w:proofErr w:type="spellEnd"/>
        <w:proofErr w:type="gramEnd"/>
        <w:r w:rsidRPr="00EB3013">
          <w:rPr>
            <w:highlight w:val="yellow"/>
            <w:lang w:val="en-CA" w:eastAsia="ko-KR"/>
          </w:rPr>
          <w:t>  &lt;&lt;  CtbLog2SizeY,  </w:t>
        </w:r>
        <w:proofErr w:type="spellStart"/>
        <w:r w:rsidRPr="00EB3013">
          <w:rPr>
            <w:highlight w:val="yellow"/>
            <w:lang w:val="en-CA" w:eastAsia="ko-KR"/>
          </w:rPr>
          <w:t>ry</w:t>
        </w:r>
        <w:proofErr w:type="spellEnd"/>
        <w:r w:rsidRPr="00EB3013">
          <w:rPr>
            <w:highlight w:val="yellow"/>
            <w:lang w:val="en-CA" w:eastAsia="ko-KR"/>
          </w:rPr>
          <w:t>  &lt;&lt;  CtbLog2SizeY</w:t>
        </w:r>
        <w:r w:rsidRPr="00EB3013">
          <w:rPr>
            <w:highlight w:val="yellow"/>
          </w:rPr>
          <w:t xml:space="preserve"> ) is located in a first </w:t>
        </w:r>
        <w:r w:rsidRPr="00216535">
          <w:rPr>
            <w:noProof/>
            <w:highlight w:val="yellow"/>
            <w:lang w:val="en-CA" w:eastAsia="ko-KR"/>
          </w:rPr>
          <w:t>coding tree block</w:t>
        </w:r>
        <w:r w:rsidRPr="00EB3013">
          <w:rPr>
            <w:highlight w:val="yellow"/>
          </w:rPr>
          <w:t xml:space="preserve"> line </w:t>
        </w:r>
      </w:ins>
      <w:ins w:id="148" w:author="Karsten Suehring" w:date="2019-07-04T09:46:00Z">
        <w:r>
          <w:rPr>
            <w:highlight w:val="yellow"/>
          </w:rPr>
          <w:t xml:space="preserve">below one of the </w:t>
        </w:r>
        <w:r w:rsidRPr="00216535">
          <w:rPr>
            <w:noProof/>
            <w:highlight w:val="yellow"/>
            <w:lang w:val="en-CA" w:eastAsia="ko-KR"/>
          </w:rPr>
          <w:t>virtual boundaries of the picture and pps_loop_filter_across_virtual_boundaries_disabled_flag is equal to 1</w:t>
        </w:r>
      </w:ins>
      <w:ins w:id="149" w:author="Wieckowski, Adam" w:date="2019-07-03T12:52:00Z">
        <w:r w:rsidR="00A2652F" w:rsidRPr="00EB3013">
          <w:rPr>
            <w:highlight w:val="yellow"/>
          </w:rPr>
          <w:t>.</w:t>
        </w:r>
      </w:ins>
    </w:p>
    <w:p w14:paraId="48E2FA1B" w14:textId="2B529FFD" w:rsidR="0076521A" w:rsidRPr="0076521A" w:rsidRDefault="0076521A">
      <w:pPr>
        <w:numPr>
          <w:ilvl w:val="1"/>
          <w:numId w:val="4"/>
        </w:numPr>
        <w:tabs>
          <w:tab w:val="clear" w:pos="800"/>
          <w:tab w:val="num" w:pos="270"/>
        </w:tabs>
        <w:ind w:left="270" w:hanging="270"/>
        <w:rPr>
          <w:ins w:id="150" w:author="Wieckowski, Adam" w:date="2019-07-03T12:44:00Z"/>
          <w:lang w:val="en-CA" w:eastAsia="ko-KR"/>
          <w:rPrChange w:id="151" w:author="Wieckowski, Adam" w:date="2019-07-03T12:50:00Z">
            <w:rPr>
              <w:ins w:id="152" w:author="Wieckowski, Adam" w:date="2019-07-03T12:44:00Z"/>
              <w:noProof/>
              <w:lang w:val="en-CA" w:eastAsia="ko-KR"/>
            </w:rPr>
          </w:rPrChange>
        </w:rPr>
        <w:pPrChange w:id="153" w:author="Wieckowski, Adam" w:date="2019-07-03T12:50:00Z">
          <w:pPr>
            <w:tabs>
              <w:tab w:val="clear" w:pos="794"/>
              <w:tab w:val="left" w:pos="400"/>
            </w:tabs>
          </w:pPr>
        </w:pPrChange>
      </w:pPr>
      <w:ins w:id="154" w:author="Wieckowski, Adam" w:date="2019-07-03T12:50:00Z">
        <w:r>
          <w:rPr>
            <w:lang w:val="en-CA" w:eastAsia="ko-KR"/>
          </w:rPr>
          <w:t xml:space="preserve">Otherwise, </w:t>
        </w:r>
        <w:proofErr w:type="spellStart"/>
        <w:r>
          <w:rPr>
            <w:lang w:val="en-CA" w:eastAsia="ko-KR"/>
          </w:rPr>
          <w:t>hAlf</w:t>
        </w:r>
        <w:proofErr w:type="spellEnd"/>
        <w:r>
          <w:rPr>
            <w:lang w:val="en-CA" w:eastAsia="ko-KR"/>
          </w:rPr>
          <w:t xml:space="preserve"> is set equal to </w:t>
        </w:r>
        <w:proofErr w:type="spellStart"/>
        <w:proofErr w:type="gramStart"/>
        <w:r>
          <w:rPr>
            <w:lang w:val="en-CA" w:eastAsia="ko-KR"/>
          </w:rPr>
          <w:t>ry</w:t>
        </w:r>
        <w:proofErr w:type="spellEnd"/>
        <w:r>
          <w:rPr>
            <w:lang w:val="en-CA" w:eastAsia="ko-KR"/>
          </w:rPr>
          <w:t>  &lt;</w:t>
        </w:r>
        <w:proofErr w:type="gramEnd"/>
        <w:r>
          <w:rPr>
            <w:lang w:val="en-CA" w:eastAsia="ko-KR"/>
          </w:rPr>
          <w:t>&lt;  CtbLog2SizeY.</w:t>
        </w:r>
      </w:ins>
    </w:p>
    <w:p w14:paraId="77A76E87" w14:textId="77777777" w:rsidR="00DF2463" w:rsidRPr="00945AFA" w:rsidRDefault="00DF2463" w:rsidP="00DF2463">
      <w:pPr>
        <w:pStyle w:val="Heading4"/>
        <w:tabs>
          <w:tab w:val="num" w:pos="862"/>
        </w:tabs>
        <w:ind w:left="1870" w:hanging="1870"/>
        <w:jc w:val="left"/>
        <w:rPr>
          <w:noProof/>
          <w:lang w:val="en-CA"/>
        </w:rPr>
      </w:pPr>
      <w:bookmarkStart w:id="155" w:name="_Ref328573810"/>
      <w:bookmarkStart w:id="156" w:name="_Toc329080095"/>
      <w:r w:rsidRPr="00945AFA">
        <w:rPr>
          <w:noProof/>
          <w:lang w:val="en-CA"/>
        </w:rPr>
        <w:t>Coding tree block filtering process for luma samples</w:t>
      </w:r>
      <w:bookmarkEnd w:id="155"/>
      <w:bookmarkEnd w:id="156"/>
    </w:p>
    <w:p w14:paraId="3DD74862" w14:textId="77777777" w:rsidR="003C7A29" w:rsidRPr="00945AFA" w:rsidRDefault="003C7A29" w:rsidP="003C7A29">
      <w:pPr>
        <w:tabs>
          <w:tab w:val="left" w:pos="284"/>
        </w:tabs>
        <w:ind w:left="284" w:hanging="284"/>
        <w:rPr>
          <w:noProof/>
          <w:lang w:val="en-CA" w:eastAsia="ko-KR"/>
        </w:rPr>
      </w:pPr>
      <w:bookmarkStart w:id="157" w:name="_Ref287542912"/>
      <w:bookmarkStart w:id="158" w:name="_Toc311217278"/>
      <w:bookmarkStart w:id="159" w:name="_Toc317198826"/>
      <w:r w:rsidRPr="00945AFA">
        <w:rPr>
          <w:noProof/>
          <w:lang w:val="en-CA" w:eastAsia="ko-KR"/>
        </w:rPr>
        <w:t>Inputs of this process are:</w:t>
      </w:r>
    </w:p>
    <w:p w14:paraId="0700A0BC" w14:textId="77777777" w:rsidR="003C7A29" w:rsidRPr="00945AFA" w:rsidRDefault="003C7A29" w:rsidP="004A6E64">
      <w:pPr>
        <w:numPr>
          <w:ilvl w:val="0"/>
          <w:numId w:val="9"/>
        </w:numPr>
        <w:tabs>
          <w:tab w:val="clear" w:pos="794"/>
          <w:tab w:val="num" w:pos="284"/>
          <w:tab w:val="left" w:pos="709"/>
        </w:tabs>
        <w:ind w:left="284" w:hanging="284"/>
        <w:rPr>
          <w:noProof/>
          <w:lang w:val="en-CA"/>
        </w:rPr>
      </w:pPr>
      <w:r w:rsidRPr="00945AFA">
        <w:rPr>
          <w:noProof/>
          <w:lang w:val="en-CA"/>
        </w:rPr>
        <w:t>a reconstructed luma picture sample array recPicture</w:t>
      </w:r>
      <w:r w:rsidRPr="00945AFA">
        <w:rPr>
          <w:noProof/>
          <w:vertAlign w:val="subscript"/>
          <w:lang w:val="en-CA" w:eastAsia="ko-KR"/>
        </w:rPr>
        <w:t>L</w:t>
      </w:r>
      <w:r w:rsidRPr="00945AFA">
        <w:rPr>
          <w:noProof/>
          <w:lang w:val="en-CA"/>
        </w:rPr>
        <w:t xml:space="preserve"> prior to the adaptive loop filtering process,</w:t>
      </w:r>
    </w:p>
    <w:p w14:paraId="3E230A90" w14:textId="77777777" w:rsidR="003C7A29" w:rsidRPr="00945AFA" w:rsidRDefault="003C7A29" w:rsidP="004A6E64">
      <w:pPr>
        <w:numPr>
          <w:ilvl w:val="0"/>
          <w:numId w:val="9"/>
        </w:numPr>
        <w:tabs>
          <w:tab w:val="clear" w:pos="794"/>
          <w:tab w:val="num" w:pos="284"/>
          <w:tab w:val="left" w:pos="709"/>
        </w:tabs>
        <w:ind w:left="284" w:hanging="284"/>
        <w:rPr>
          <w:noProof/>
          <w:lang w:val="en-CA"/>
        </w:rPr>
      </w:pPr>
      <w:r w:rsidRPr="00945AFA">
        <w:rPr>
          <w:noProof/>
          <w:lang w:val="en-CA"/>
        </w:rPr>
        <w:t xml:space="preserve">a </w:t>
      </w:r>
      <w:r w:rsidRPr="00945AFA">
        <w:rPr>
          <w:noProof/>
          <w:lang w:val="en-CA" w:eastAsia="ko-KR"/>
        </w:rPr>
        <w:t xml:space="preserve">filtered </w:t>
      </w:r>
      <w:r w:rsidRPr="00945AFA">
        <w:rPr>
          <w:noProof/>
          <w:lang w:val="en-CA"/>
        </w:rPr>
        <w:t>reconstructed luma picture sample array alfPicture</w:t>
      </w:r>
      <w:r w:rsidRPr="00945AFA">
        <w:rPr>
          <w:noProof/>
          <w:vertAlign w:val="subscript"/>
          <w:lang w:val="en-CA" w:eastAsia="ko-KR"/>
        </w:rPr>
        <w:t>L</w:t>
      </w:r>
      <w:r w:rsidRPr="00945AFA">
        <w:rPr>
          <w:noProof/>
          <w:lang w:val="en-CA"/>
        </w:rPr>
        <w:t>,</w:t>
      </w:r>
    </w:p>
    <w:p w14:paraId="61590DFA" w14:textId="130BD044" w:rsidR="003C7A29" w:rsidRPr="00945AFA" w:rsidRDefault="003C7A29" w:rsidP="004A6E64">
      <w:pPr>
        <w:numPr>
          <w:ilvl w:val="0"/>
          <w:numId w:val="9"/>
        </w:numPr>
        <w:tabs>
          <w:tab w:val="clear" w:pos="794"/>
          <w:tab w:val="num" w:pos="284"/>
          <w:tab w:val="left" w:pos="709"/>
        </w:tabs>
        <w:ind w:left="284" w:hanging="284"/>
        <w:rPr>
          <w:noProof/>
          <w:lang w:val="en-CA"/>
        </w:rPr>
      </w:pPr>
      <w:del w:id="160" w:author="Wieckowski, Adam" w:date="2019-07-03T11:50:00Z">
        <w:r w:rsidRPr="00945AFA" w:rsidDel="009B093A">
          <w:rPr>
            <w:noProof/>
            <w:lang w:val="en-CA" w:eastAsia="ko-KR"/>
          </w:rPr>
          <w:delText xml:space="preserve">a </w:delText>
        </w:r>
        <w:r w:rsidR="00C175FB" w:rsidRPr="00945AFA" w:rsidDel="009B093A">
          <w:rPr>
            <w:noProof/>
            <w:lang w:val="en-CA" w:eastAsia="ko-KR"/>
          </w:rPr>
          <w:delText xml:space="preserve">luma </w:delText>
        </w:r>
        <w:r w:rsidRPr="00945AFA" w:rsidDel="009B093A">
          <w:rPr>
            <w:noProof/>
            <w:lang w:val="en-CA" w:eastAsia="ko-KR"/>
          </w:rPr>
          <w:delText>location ( xCtb, yCtb ) specifying the top-left sample of the current luma coding tree block relative to the top left sample of the current picture</w:delText>
        </w:r>
        <w:r w:rsidR="009830AF" w:rsidRPr="00945AFA" w:rsidDel="009B093A">
          <w:rPr>
            <w:noProof/>
            <w:lang w:val="en-CA" w:eastAsia="ko-KR"/>
          </w:rPr>
          <w:delText>.</w:delText>
        </w:r>
      </w:del>
      <w:ins w:id="161" w:author="Wieckowski, Adam" w:date="2019-07-03T11:50:00Z">
        <w:r w:rsidR="009B093A">
          <w:rPr>
            <w:noProof/>
            <w:lang w:val="en-CA" w:eastAsia="ko-KR"/>
          </w:rPr>
          <w:t>a horizontal and a ver</w:t>
        </w:r>
        <w:r w:rsidR="004704F0">
          <w:rPr>
            <w:noProof/>
            <w:lang w:val="en-CA" w:eastAsia="ko-KR"/>
          </w:rPr>
          <w:t>tical index of the alf region ( rx, ry </w:t>
        </w:r>
        <w:r w:rsidR="009B093A">
          <w:rPr>
            <w:noProof/>
            <w:lang w:val="en-CA" w:eastAsia="ko-KR"/>
          </w:rPr>
          <w:t>)</w:t>
        </w:r>
      </w:ins>
    </w:p>
    <w:p w14:paraId="57CE07AA" w14:textId="5AF41BAF" w:rsidR="003C7A29" w:rsidRDefault="003C7A29" w:rsidP="003C7A29">
      <w:pPr>
        <w:tabs>
          <w:tab w:val="left" w:pos="284"/>
        </w:tabs>
        <w:ind w:left="284" w:hanging="284"/>
        <w:rPr>
          <w:ins w:id="162" w:author="Wieckowski, Adam" w:date="2019-07-03T12:04:00Z"/>
          <w:noProof/>
          <w:lang w:val="en-CA" w:eastAsia="ko-KR"/>
        </w:rPr>
      </w:pPr>
      <w:r w:rsidRPr="00945AFA">
        <w:rPr>
          <w:noProof/>
          <w:lang w:val="en-CA" w:eastAsia="ko-KR"/>
        </w:rPr>
        <w:t xml:space="preserve">Output of this process is the modified filtered </w:t>
      </w:r>
      <w:r w:rsidRPr="00945AFA">
        <w:rPr>
          <w:noProof/>
          <w:lang w:val="en-CA"/>
        </w:rPr>
        <w:t>reconstructed luma picture sample array alfPicture</w:t>
      </w:r>
      <w:r w:rsidRPr="00945AFA">
        <w:rPr>
          <w:noProof/>
          <w:vertAlign w:val="subscript"/>
          <w:lang w:val="en-CA" w:eastAsia="ko-KR"/>
        </w:rPr>
        <w:t>L</w:t>
      </w:r>
      <w:r w:rsidRPr="00945AFA">
        <w:rPr>
          <w:noProof/>
          <w:lang w:val="en-CA" w:eastAsia="ko-KR"/>
        </w:rPr>
        <w:t>.</w:t>
      </w:r>
    </w:p>
    <w:p w14:paraId="61D6F871" w14:textId="0784C5D6" w:rsidR="00CE6ADC" w:rsidRPr="00E23F93" w:rsidRDefault="00CE6ADC" w:rsidP="00647070">
      <w:pPr>
        <w:tabs>
          <w:tab w:val="left" w:pos="0"/>
        </w:tabs>
        <w:rPr>
          <w:noProof/>
          <w:lang w:val="en-US" w:eastAsia="ko-KR"/>
          <w:rPrChange w:id="163" w:author="Wieckowski, Adam" w:date="2019-07-03T12:11:00Z">
            <w:rPr>
              <w:noProof/>
              <w:lang w:val="en-CA" w:eastAsia="ko-KR"/>
            </w:rPr>
          </w:rPrChange>
        </w:rPr>
      </w:pPr>
      <w:ins w:id="164" w:author="Wieckowski, Adam" w:date="2019-07-03T12:04:00Z">
        <w:r>
          <w:rPr>
            <w:noProof/>
            <w:lang w:val="en-CA" w:eastAsia="ko-KR"/>
          </w:rPr>
          <w:t>The alf region derivation process</w:t>
        </w:r>
      </w:ins>
      <w:ins w:id="165" w:author="Wieckowski, Adam" w:date="2019-07-03T12:11:00Z">
        <w:r w:rsidR="00E23F93">
          <w:rPr>
            <w:noProof/>
            <w:lang w:val="en-CA" w:eastAsia="ko-KR"/>
          </w:rPr>
          <w:t xml:space="preserve"> XXX</w:t>
        </w:r>
      </w:ins>
      <w:ins w:id="166" w:author="Wieckowski, Adam" w:date="2019-07-03T12:04:00Z">
        <w:r>
          <w:rPr>
            <w:noProof/>
            <w:lang w:val="en-CA" w:eastAsia="ko-KR"/>
          </w:rPr>
          <w:t xml:space="preserve"> </w:t>
        </w:r>
      </w:ins>
      <w:ins w:id="167" w:author="Wieckowski, Adam" w:date="2019-07-03T12:05:00Z">
        <w:r w:rsidR="00E23F93">
          <w:rPr>
            <w:noProof/>
            <w:lang w:val="en-CA" w:eastAsia="ko-KR"/>
          </w:rPr>
          <w:t>is</w:t>
        </w:r>
      </w:ins>
      <w:ins w:id="168" w:author="Wieckowski, Adam" w:date="2019-07-03T12:11:00Z">
        <w:r w:rsidR="00E23F93">
          <w:rPr>
            <w:noProof/>
            <w:lang w:val="en-CA" w:eastAsia="ko-KR"/>
          </w:rPr>
          <w:t xml:space="preserve"> invoked</w:t>
        </w:r>
      </w:ins>
      <w:ins w:id="169" w:author="Wieckowski, Adam" w:date="2019-07-03T12:05:00Z">
        <w:r w:rsidR="00E23F93">
          <w:rPr>
            <w:noProof/>
            <w:lang w:val="en-CA" w:eastAsia="ko-KR"/>
          </w:rPr>
          <w:t xml:space="preserve"> </w:t>
        </w:r>
      </w:ins>
      <w:ins w:id="170" w:author="Wieckowski, Adam" w:date="2019-07-03T12:11:00Z">
        <w:r w:rsidR="00E23F93">
          <w:rPr>
            <w:noProof/>
            <w:lang w:val="en-CA" w:eastAsia="ko-KR"/>
          </w:rPr>
          <w:t>with alf region hori</w:t>
        </w:r>
        <w:r w:rsidR="00E23F93">
          <w:rPr>
            <w:noProof/>
            <w:lang w:val="en-US" w:eastAsia="ko-KR"/>
          </w:rPr>
          <w:t xml:space="preserve">zontal and vertical indices </w:t>
        </w:r>
        <w:proofErr w:type="gramStart"/>
        <w:r w:rsidR="00E23F93">
          <w:rPr>
            <w:noProof/>
            <w:lang w:val="en-US" w:eastAsia="ko-KR"/>
          </w:rPr>
          <w:t>(</w:t>
        </w:r>
      </w:ins>
      <w:ins w:id="171" w:author="Wieckowski, Adam" w:date="2019-07-03T12:12:00Z">
        <w:r w:rsidR="00E23F93">
          <w:t> </w:t>
        </w:r>
        <w:proofErr w:type="spellStart"/>
        <w:r w:rsidR="00E23F93">
          <w:t>rx</w:t>
        </w:r>
        <w:proofErr w:type="spellEnd"/>
        <w:proofErr w:type="gramEnd"/>
        <w:r w:rsidR="00E23F93">
          <w:t>, </w:t>
        </w:r>
        <w:proofErr w:type="spellStart"/>
        <w:r w:rsidR="00E23F93">
          <w:t>ry</w:t>
        </w:r>
        <w:proofErr w:type="spellEnd"/>
        <w:r w:rsidR="00E23F93">
          <w:t> </w:t>
        </w:r>
      </w:ins>
      <w:ins w:id="172" w:author="Wieckowski, Adam" w:date="2019-07-03T12:11:00Z">
        <w:r w:rsidR="00E23F93">
          <w:rPr>
            <w:noProof/>
            <w:lang w:val="en-US" w:eastAsia="ko-KR"/>
          </w:rPr>
          <w:t>)</w:t>
        </w:r>
      </w:ins>
      <w:ins w:id="173" w:author="Wieckowski, Adam" w:date="2019-07-03T12:12:00Z">
        <w:r w:rsidR="00E23F93">
          <w:rPr>
            <w:noProof/>
            <w:lang w:val="en-US" w:eastAsia="ko-KR"/>
          </w:rPr>
          <w:t xml:space="preserve"> </w:t>
        </w:r>
        <w:r w:rsidR="00B774E5">
          <w:rPr>
            <w:noProof/>
            <w:lang w:val="en-US" w:eastAsia="ko-KR"/>
          </w:rPr>
          <w:t>and luma coordinates</w:t>
        </w:r>
      </w:ins>
      <w:ins w:id="174" w:author="Wieckowski, Adam" w:date="2019-07-03T12:14:00Z">
        <w:r w:rsidR="00B774E5">
          <w:rPr>
            <w:noProof/>
            <w:lang w:val="en-US" w:eastAsia="ko-KR"/>
          </w:rPr>
          <w:t xml:space="preserve"> ( xAlf, yAlf )</w:t>
        </w:r>
      </w:ins>
      <w:ins w:id="175" w:author="Wieckowski, Adam" w:date="2019-07-03T12:12:00Z">
        <w:r w:rsidR="00B774E5">
          <w:rPr>
            <w:noProof/>
            <w:lang w:val="en-US" w:eastAsia="ko-KR"/>
          </w:rPr>
          <w:t xml:space="preserve"> and size</w:t>
        </w:r>
      </w:ins>
      <w:ins w:id="176" w:author="Wieckowski, Adam" w:date="2019-07-03T12:14:00Z">
        <w:r w:rsidR="00B774E5">
          <w:rPr>
            <w:noProof/>
            <w:lang w:val="en-US" w:eastAsia="ko-KR"/>
          </w:rPr>
          <w:t xml:space="preserve"> ( wAlf, hAlf</w:t>
        </w:r>
      </w:ins>
      <w:ins w:id="177" w:author="Wieckowski, Adam" w:date="2019-07-03T12:15:00Z">
        <w:r w:rsidR="00B774E5">
          <w:rPr>
            <w:noProof/>
            <w:lang w:val="en-US" w:eastAsia="ko-KR"/>
          </w:rPr>
          <w:t> </w:t>
        </w:r>
      </w:ins>
      <w:ins w:id="178" w:author="Wieckowski, Adam" w:date="2019-07-03T12:14:00Z">
        <w:r w:rsidR="00B774E5">
          <w:rPr>
            <w:noProof/>
            <w:lang w:val="en-US" w:eastAsia="ko-KR"/>
          </w:rPr>
          <w:t>)</w:t>
        </w:r>
      </w:ins>
      <w:ins w:id="179" w:author="Wieckowski, Adam" w:date="2019-07-03T12:15:00Z">
        <w:r w:rsidR="00B774E5">
          <w:rPr>
            <w:noProof/>
            <w:lang w:val="en-US" w:eastAsia="ko-KR"/>
          </w:rPr>
          <w:t xml:space="preserve"> of the alf region as output.</w:t>
        </w:r>
      </w:ins>
      <w:ins w:id="180" w:author="Wieckowski, Adam" w:date="2019-07-03T12:12:00Z">
        <w:r w:rsidR="00B774E5">
          <w:rPr>
            <w:noProof/>
            <w:lang w:val="en-US" w:eastAsia="ko-KR"/>
          </w:rPr>
          <w:t xml:space="preserve"> </w:t>
        </w:r>
      </w:ins>
    </w:p>
    <w:p w14:paraId="7A24C414" w14:textId="64C33CEA" w:rsidR="00086C2E" w:rsidRPr="00945AFA" w:rsidRDefault="003C7A29" w:rsidP="003C7A29">
      <w:pPr>
        <w:rPr>
          <w:noProof/>
          <w:lang w:val="en-CA" w:eastAsia="ko-KR"/>
        </w:rPr>
      </w:pPr>
      <w:r w:rsidRPr="00945AFA">
        <w:rPr>
          <w:noProof/>
          <w:lang w:val="en-CA" w:eastAsia="ko-KR"/>
        </w:rPr>
        <w:t>The derivat</w:t>
      </w:r>
      <w:r w:rsidR="000826B5" w:rsidRPr="00945AFA">
        <w:rPr>
          <w:noProof/>
          <w:lang w:val="en-CA" w:eastAsia="ko-KR"/>
        </w:rPr>
        <w:t xml:space="preserve">ion process for filter index </w:t>
      </w:r>
      <w:r w:rsidRPr="00945AFA">
        <w:rPr>
          <w:noProof/>
          <w:lang w:val="en-CA" w:eastAsia="ko-KR"/>
        </w:rPr>
        <w:t xml:space="preserve">clause </w:t>
      </w:r>
      <w:r w:rsidR="002023FF" w:rsidRPr="00945AFA">
        <w:rPr>
          <w:noProof/>
          <w:lang w:val="en-CA" w:eastAsia="ko-KR"/>
        </w:rPr>
        <w:fldChar w:fldCharType="begin" w:fldLock="1"/>
      </w:r>
      <w:r w:rsidR="002023FF" w:rsidRPr="00945AFA">
        <w:rPr>
          <w:noProof/>
          <w:lang w:val="en-CA" w:eastAsia="ko-KR"/>
        </w:rPr>
        <w:instrText xml:space="preserve"> REF _Ref525240294 \r \h </w:instrText>
      </w:r>
      <w:r w:rsidR="002023FF" w:rsidRPr="00945AFA">
        <w:rPr>
          <w:noProof/>
          <w:lang w:val="en-CA" w:eastAsia="ko-KR"/>
        </w:rPr>
      </w:r>
      <w:r w:rsidR="002023FF" w:rsidRPr="00945AFA">
        <w:rPr>
          <w:noProof/>
          <w:lang w:val="en-CA" w:eastAsia="ko-KR"/>
        </w:rPr>
        <w:fldChar w:fldCharType="separate"/>
      </w:r>
      <w:r w:rsidR="00D45D70">
        <w:rPr>
          <w:noProof/>
          <w:lang w:val="en-CA" w:eastAsia="ko-KR"/>
        </w:rPr>
        <w:t>8.8.5.3</w:t>
      </w:r>
      <w:r w:rsidR="002023FF" w:rsidRPr="00945AFA">
        <w:rPr>
          <w:noProof/>
          <w:lang w:val="en-CA" w:eastAsia="ko-KR"/>
        </w:rPr>
        <w:fldChar w:fldCharType="end"/>
      </w:r>
      <w:r w:rsidRPr="00945AFA">
        <w:rPr>
          <w:noProof/>
          <w:lang w:val="en-CA" w:eastAsia="ko-KR"/>
        </w:rPr>
        <w:t xml:space="preserve"> is invoked with </w:t>
      </w:r>
      <w:r w:rsidR="00C175FB" w:rsidRPr="00945AFA">
        <w:rPr>
          <w:noProof/>
          <w:lang w:val="en-CA" w:eastAsia="ko-KR"/>
        </w:rPr>
        <w:t xml:space="preserve">the </w:t>
      </w:r>
      <w:r w:rsidRPr="00945AFA">
        <w:rPr>
          <w:noProof/>
          <w:lang w:val="en-CA" w:eastAsia="ko-KR"/>
        </w:rPr>
        <w:t>location ( </w:t>
      </w:r>
      <w:ins w:id="181" w:author="Wieckowski, Adam" w:date="2019-07-03T12:16:00Z">
        <w:r w:rsidR="00647070">
          <w:rPr>
            <w:noProof/>
            <w:lang w:val="en-CA" w:eastAsia="ko-KR"/>
          </w:rPr>
          <w:t>xAlf</w:t>
        </w:r>
      </w:ins>
      <w:del w:id="182" w:author="Wieckowski, Adam" w:date="2019-07-03T12:16:00Z">
        <w:r w:rsidRPr="00945AFA" w:rsidDel="00647070">
          <w:rPr>
            <w:noProof/>
            <w:lang w:val="en-CA" w:eastAsia="ko-KR"/>
          </w:rPr>
          <w:delText>xCtb</w:delText>
        </w:r>
      </w:del>
      <w:r w:rsidRPr="00945AFA">
        <w:rPr>
          <w:noProof/>
          <w:lang w:val="en-CA" w:eastAsia="ko-KR"/>
        </w:rPr>
        <w:t>,</w:t>
      </w:r>
      <w:ins w:id="183" w:author="Wieckowski, Adam" w:date="2019-07-03T12:16:00Z">
        <w:r w:rsidR="00647070">
          <w:rPr>
            <w:noProof/>
            <w:lang w:val="en-CA" w:eastAsia="ko-KR"/>
          </w:rPr>
          <w:t> yAlf</w:t>
        </w:r>
      </w:ins>
      <w:del w:id="184" w:author="Wieckowski, Adam" w:date="2019-07-03T12:16:00Z">
        <w:r w:rsidRPr="00945AFA" w:rsidDel="00647070">
          <w:rPr>
            <w:noProof/>
            <w:lang w:val="en-CA" w:eastAsia="ko-KR"/>
          </w:rPr>
          <w:delText> yCtb</w:delText>
        </w:r>
      </w:del>
      <w:r w:rsidRPr="00945AFA">
        <w:rPr>
          <w:noProof/>
          <w:lang w:val="en-CA" w:eastAsia="ko-KR"/>
        </w:rPr>
        <w:t xml:space="preserve"> ) and the </w:t>
      </w:r>
      <w:r w:rsidRPr="00945AFA">
        <w:rPr>
          <w:noProof/>
          <w:lang w:val="en-CA"/>
        </w:rPr>
        <w:t xml:space="preserve">reconstructed luma picture sample array </w:t>
      </w:r>
      <w:r w:rsidR="00F25AF8" w:rsidRPr="00945AFA">
        <w:rPr>
          <w:noProof/>
          <w:lang w:val="en-CA"/>
        </w:rPr>
        <w:t>rec</w:t>
      </w:r>
      <w:r w:rsidRPr="00945AFA">
        <w:rPr>
          <w:noProof/>
          <w:lang w:val="en-CA"/>
        </w:rPr>
        <w:t>Picture</w:t>
      </w:r>
      <w:r w:rsidR="00C175FB" w:rsidRPr="00945AFA">
        <w:rPr>
          <w:noProof/>
          <w:vertAlign w:val="subscript"/>
          <w:lang w:val="en-CA" w:eastAsia="ko-KR"/>
        </w:rPr>
        <w:t>L</w:t>
      </w:r>
      <w:r w:rsidRPr="00945AFA">
        <w:rPr>
          <w:noProof/>
          <w:lang w:val="en-CA"/>
        </w:rPr>
        <w:t xml:space="preserve"> as inputs, and</w:t>
      </w:r>
      <w:r w:rsidRPr="00945AFA">
        <w:rPr>
          <w:noProof/>
          <w:lang w:val="en-CA" w:eastAsia="ko-KR"/>
        </w:rPr>
        <w:t xml:space="preserve"> filtIdx[ x ][ y ] and transposeIdx[ x ][ y ] with x</w:t>
      </w:r>
      <w:ins w:id="185" w:author="Wieckowski, Adam" w:date="2019-07-03T12:16:00Z">
        <w:r w:rsidR="00647070">
          <w:rPr>
            <w:noProof/>
            <w:lang w:val="en-CA" w:eastAsia="ko-KR"/>
          </w:rPr>
          <w:t> = 0..wAlf - 1</w:t>
        </w:r>
      </w:ins>
      <w:r w:rsidR="00782D41" w:rsidRPr="00945AFA">
        <w:rPr>
          <w:noProof/>
          <w:lang w:val="en-CA" w:eastAsia="ko-KR"/>
        </w:rPr>
        <w:t>, </w:t>
      </w:r>
      <w:r w:rsidRPr="00945AFA">
        <w:rPr>
          <w:noProof/>
          <w:lang w:val="en-CA" w:eastAsia="ko-KR"/>
        </w:rPr>
        <w:t>y = 0..</w:t>
      </w:r>
      <w:del w:id="186" w:author="Wieckowski, Adam" w:date="2019-07-03T12:16:00Z">
        <w:r w:rsidRPr="00945AFA" w:rsidDel="00647070">
          <w:rPr>
            <w:noProof/>
            <w:lang w:val="en-CA" w:eastAsia="ko-KR"/>
          </w:rPr>
          <w:delText>CtbSizeY </w:delText>
        </w:r>
      </w:del>
      <w:ins w:id="187" w:author="Wieckowski, Adam" w:date="2019-07-03T12:16:00Z">
        <w:r w:rsidR="00647070">
          <w:rPr>
            <w:noProof/>
            <w:lang w:val="en-CA" w:eastAsia="ko-KR"/>
          </w:rPr>
          <w:t>hAlf</w:t>
        </w:r>
        <w:r w:rsidR="00647070" w:rsidRPr="00945AFA">
          <w:rPr>
            <w:noProof/>
            <w:lang w:val="en-CA" w:eastAsia="ko-KR"/>
          </w:rPr>
          <w:t> </w:t>
        </w:r>
      </w:ins>
      <w:r w:rsidRPr="00945AFA">
        <w:rPr>
          <w:noProof/>
          <w:lang w:val="en-CA"/>
        </w:rPr>
        <w:t>−</w:t>
      </w:r>
      <w:r w:rsidRPr="00945AFA">
        <w:rPr>
          <w:noProof/>
          <w:lang w:val="en-CA" w:eastAsia="ko-KR"/>
        </w:rPr>
        <w:t> 1</w:t>
      </w:r>
      <w:r w:rsidR="00C4730E" w:rsidRPr="00945AFA">
        <w:rPr>
          <w:noProof/>
          <w:lang w:val="en-CA" w:eastAsia="ko-KR"/>
        </w:rPr>
        <w:t xml:space="preserve"> </w:t>
      </w:r>
      <w:r w:rsidRPr="00945AFA">
        <w:rPr>
          <w:noProof/>
          <w:lang w:val="en-CA" w:eastAsia="ko-KR"/>
        </w:rPr>
        <w:t>as outputs.</w:t>
      </w:r>
    </w:p>
    <w:p w14:paraId="6FB1C9D6" w14:textId="16A8BDD8" w:rsidR="003C7A29" w:rsidRPr="00945AFA" w:rsidRDefault="003C7A29" w:rsidP="003C7A29">
      <w:pPr>
        <w:rPr>
          <w:noProof/>
          <w:lang w:val="en-CA" w:eastAsia="ko-KR"/>
        </w:rPr>
      </w:pPr>
      <w:r w:rsidRPr="00945AFA">
        <w:rPr>
          <w:noProof/>
          <w:lang w:val="en-CA" w:eastAsia="ko-KR"/>
        </w:rPr>
        <w:t xml:space="preserve">For the derivation of the filtered reconstructed luma samples </w:t>
      </w:r>
      <w:r w:rsidRPr="00945AFA">
        <w:rPr>
          <w:noProof/>
          <w:lang w:val="en-CA"/>
        </w:rPr>
        <w:t>alfPicture</w:t>
      </w:r>
      <w:r w:rsidRPr="00945AFA">
        <w:rPr>
          <w:noProof/>
          <w:vertAlign w:val="subscript"/>
          <w:lang w:val="en-CA" w:eastAsia="ko-KR"/>
        </w:rPr>
        <w:t>L</w:t>
      </w:r>
      <w:r w:rsidRPr="00945AFA">
        <w:rPr>
          <w:noProof/>
          <w:lang w:val="en-CA" w:eastAsia="ko-KR"/>
        </w:rPr>
        <w:t xml:space="preserve">[ x ][ y ], each reconstructed luma sample inside the current luma coding tree block </w:t>
      </w:r>
      <w:r w:rsidRPr="00945AFA">
        <w:rPr>
          <w:noProof/>
          <w:lang w:val="en-CA"/>
        </w:rPr>
        <w:t>recPicture</w:t>
      </w:r>
      <w:r w:rsidRPr="00945AFA">
        <w:rPr>
          <w:noProof/>
          <w:vertAlign w:val="subscript"/>
          <w:lang w:val="en-CA" w:eastAsia="ko-KR"/>
        </w:rPr>
        <w:t>L</w:t>
      </w:r>
      <w:r w:rsidRPr="00945AFA">
        <w:rPr>
          <w:noProof/>
          <w:lang w:val="en-CA" w:eastAsia="ko-KR"/>
        </w:rPr>
        <w:t xml:space="preserve">[ x ][ y ] is filtered as follows with </w:t>
      </w:r>
      <w:ins w:id="188" w:author="Wieckowski, Adam" w:date="2019-07-03T13:02:00Z">
        <w:r w:rsidR="00E17168" w:rsidRPr="00945AFA">
          <w:rPr>
            <w:noProof/>
            <w:lang w:val="en-CA" w:eastAsia="ko-KR"/>
          </w:rPr>
          <w:t>x</w:t>
        </w:r>
        <w:r w:rsidR="00E17168">
          <w:rPr>
            <w:noProof/>
            <w:lang w:val="en-CA" w:eastAsia="ko-KR"/>
          </w:rPr>
          <w:t> = 0..wAlf - 1</w:t>
        </w:r>
        <w:r w:rsidR="00E17168" w:rsidRPr="00945AFA">
          <w:rPr>
            <w:noProof/>
            <w:lang w:val="en-CA" w:eastAsia="ko-KR"/>
          </w:rPr>
          <w:t>, y = 0..</w:t>
        </w:r>
        <w:r w:rsidR="00E17168">
          <w:rPr>
            <w:noProof/>
            <w:lang w:val="en-CA" w:eastAsia="ko-KR"/>
          </w:rPr>
          <w:t>hAlf</w:t>
        </w:r>
        <w:r w:rsidR="00E17168" w:rsidRPr="00945AFA">
          <w:rPr>
            <w:noProof/>
            <w:lang w:val="en-CA" w:eastAsia="ko-KR"/>
          </w:rPr>
          <w:t> </w:t>
        </w:r>
        <w:r w:rsidR="00E17168" w:rsidRPr="00945AFA">
          <w:rPr>
            <w:noProof/>
            <w:lang w:val="en-CA"/>
          </w:rPr>
          <w:t>−</w:t>
        </w:r>
        <w:r w:rsidR="00E17168" w:rsidRPr="00945AFA">
          <w:rPr>
            <w:noProof/>
            <w:lang w:val="en-CA" w:eastAsia="ko-KR"/>
          </w:rPr>
          <w:t> 1</w:t>
        </w:r>
      </w:ins>
      <w:del w:id="189" w:author="Wieckowski, Adam" w:date="2019-07-03T13:02:00Z">
        <w:r w:rsidRPr="00945AFA" w:rsidDel="00E17168">
          <w:rPr>
            <w:noProof/>
            <w:lang w:val="en-CA" w:eastAsia="ko-KR"/>
          </w:rPr>
          <w:delText>x</w:delText>
        </w:r>
        <w:r w:rsidR="00756B1E" w:rsidRPr="00945AFA" w:rsidDel="00E17168">
          <w:rPr>
            <w:noProof/>
            <w:lang w:val="en-CA" w:eastAsia="ko-KR"/>
          </w:rPr>
          <w:delText>,</w:delText>
        </w:r>
        <w:r w:rsidRPr="00945AFA" w:rsidDel="00E17168">
          <w:rPr>
            <w:noProof/>
            <w:lang w:val="en-CA" w:eastAsia="ko-KR"/>
          </w:rPr>
          <w:delText> y = </w:delText>
        </w:r>
        <w:r w:rsidR="00756B1E" w:rsidRPr="00945AFA" w:rsidDel="00E17168">
          <w:rPr>
            <w:noProof/>
            <w:lang w:val="en-CA" w:eastAsia="ko-KR"/>
          </w:rPr>
          <w:delText>0</w:delText>
        </w:r>
        <w:r w:rsidRPr="00945AFA" w:rsidDel="00E17168">
          <w:rPr>
            <w:noProof/>
            <w:lang w:val="en-CA" w:eastAsia="ko-KR"/>
          </w:rPr>
          <w:delText>..CtbSizeY − 1</w:delText>
        </w:r>
      </w:del>
      <w:r w:rsidRPr="00945AFA">
        <w:rPr>
          <w:noProof/>
          <w:lang w:val="en-CA" w:eastAsia="ko-KR"/>
        </w:rPr>
        <w:t>:</w:t>
      </w:r>
    </w:p>
    <w:p w14:paraId="1298F8D4" w14:textId="00745F96" w:rsidR="003C7A29" w:rsidRPr="00945AFA" w:rsidRDefault="003C7A29" w:rsidP="004A6E64">
      <w:pPr>
        <w:numPr>
          <w:ilvl w:val="1"/>
          <w:numId w:val="4"/>
        </w:numPr>
        <w:tabs>
          <w:tab w:val="clear" w:pos="800"/>
        </w:tabs>
        <w:ind w:left="270" w:hanging="270"/>
        <w:rPr>
          <w:noProof/>
          <w:lang w:val="en-CA" w:eastAsia="ko-KR"/>
        </w:rPr>
      </w:pPr>
      <w:r w:rsidRPr="00945AFA">
        <w:rPr>
          <w:noProof/>
          <w:lang w:val="en-CA" w:eastAsia="ko-KR"/>
        </w:rPr>
        <w:t xml:space="preserve">The array of luma filter coefficients f[ j ] </w:t>
      </w:r>
      <w:r w:rsidR="006B5721" w:rsidRPr="00945AFA">
        <w:rPr>
          <w:noProof/>
          <w:lang w:val="en-CA" w:eastAsia="ko-KR"/>
        </w:rPr>
        <w:t xml:space="preserve">and the array of luma clipping values c[ j ] </w:t>
      </w:r>
      <w:r w:rsidRPr="00945AFA">
        <w:rPr>
          <w:noProof/>
          <w:lang w:val="en-CA" w:eastAsia="ko-KR"/>
        </w:rPr>
        <w:t>corresponding to the filter specified by filtIdx[ x ][ y ] is derived as follows with j = 0..1</w:t>
      </w:r>
      <w:r w:rsidR="00C05A37" w:rsidRPr="00945AFA">
        <w:rPr>
          <w:noProof/>
          <w:lang w:val="en-CA" w:eastAsia="ko-KR"/>
        </w:rPr>
        <w:t>1</w:t>
      </w:r>
      <w:r w:rsidRPr="00945AFA">
        <w:rPr>
          <w:noProof/>
          <w:lang w:val="en-CA" w:eastAsia="ko-KR"/>
        </w:rPr>
        <w:t>:</w:t>
      </w:r>
    </w:p>
    <w:p w14:paraId="47CAEB75" w14:textId="06661445" w:rsidR="00D95210" w:rsidRPr="00945AFA" w:rsidRDefault="00D95210" w:rsidP="004A6E64">
      <w:pPr>
        <w:numPr>
          <w:ilvl w:val="1"/>
          <w:numId w:val="4"/>
        </w:numPr>
        <w:tabs>
          <w:tab w:val="clear" w:pos="800"/>
        </w:tabs>
        <w:ind w:left="567" w:hanging="270"/>
        <w:rPr>
          <w:noProof/>
          <w:lang w:val="en-CA" w:eastAsia="ko-KR"/>
        </w:rPr>
      </w:pPr>
      <w:r w:rsidRPr="00945AFA">
        <w:rPr>
          <w:noProof/>
          <w:lang w:val="en-CA" w:eastAsia="ko-KR"/>
        </w:rPr>
        <w:t>If AlfCtbFiltSetIdxY[ </w:t>
      </w:r>
      <w:del w:id="190" w:author="Wieckowski, Adam" w:date="2019-07-03T11:51:00Z">
        <w:r w:rsidRPr="00945AFA" w:rsidDel="00EE349A">
          <w:rPr>
            <w:noProof/>
            <w:lang w:val="en-CA" w:eastAsia="ko-KR"/>
          </w:rPr>
          <w:delText>xCtb &gt;&gt; Log2CtbSize</w:delText>
        </w:r>
      </w:del>
      <w:ins w:id="191" w:author="Wieckowski, Adam" w:date="2019-07-03T11:51:00Z">
        <w:r w:rsidR="00EE349A">
          <w:rPr>
            <w:noProof/>
            <w:lang w:val="en-CA" w:eastAsia="ko-KR"/>
          </w:rPr>
          <w:t>rx</w:t>
        </w:r>
      </w:ins>
      <w:r w:rsidRPr="00945AFA">
        <w:rPr>
          <w:noProof/>
          <w:lang w:val="en-CA" w:eastAsia="ko-KR"/>
        </w:rPr>
        <w:t> ][ </w:t>
      </w:r>
      <w:del w:id="192" w:author="Wieckowski, Adam" w:date="2019-07-03T11:51:00Z">
        <w:r w:rsidRPr="00945AFA" w:rsidDel="00EE349A">
          <w:rPr>
            <w:noProof/>
            <w:lang w:val="en-CA" w:eastAsia="ko-KR"/>
          </w:rPr>
          <w:delText>yCtb &gt;&gt; Log2CtbSize </w:delText>
        </w:r>
      </w:del>
      <w:ins w:id="193" w:author="Wieckowski, Adam" w:date="2019-07-03T11:51:00Z">
        <w:r w:rsidR="00EE349A">
          <w:rPr>
            <w:noProof/>
            <w:lang w:val="en-CA" w:eastAsia="ko-KR"/>
          </w:rPr>
          <w:t>ry</w:t>
        </w:r>
      </w:ins>
      <w:r w:rsidRPr="00945AFA">
        <w:rPr>
          <w:noProof/>
          <w:lang w:val="en-CA" w:eastAsia="ko-KR"/>
        </w:rPr>
        <w:t>] is less than 16, the following applies:</w:t>
      </w:r>
    </w:p>
    <w:p w14:paraId="605250A3" w14:textId="3105E0F4" w:rsidR="008D1CEF" w:rsidRPr="00945AFA" w:rsidRDefault="008D1CEF" w:rsidP="008D1CEF">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i = </w:t>
      </w:r>
      <w:r w:rsidRPr="00945AFA">
        <w:rPr>
          <w:noProof/>
          <w:lang w:val="en-CA"/>
        </w:rPr>
        <w:t>AlfCtbFiltSetIdxY</w:t>
      </w:r>
      <w:r w:rsidRPr="00945AFA">
        <w:rPr>
          <w:rFonts w:eastAsia="MS Mincho"/>
          <w:noProof/>
          <w:lang w:val="en-CA" w:eastAsia="ja-JP"/>
        </w:rPr>
        <w:t>[ </w:t>
      </w:r>
      <w:del w:id="194" w:author="Wieckowski, Adam" w:date="2019-07-03T11:52:00Z">
        <w:r w:rsidRPr="00945AFA" w:rsidDel="00EE349A">
          <w:rPr>
            <w:rFonts w:eastAsia="MS Mincho"/>
            <w:noProof/>
            <w:lang w:val="en-CA" w:eastAsia="ja-JP"/>
          </w:rPr>
          <w:delText>xCtb</w:delText>
        </w:r>
        <w:r w:rsidRPr="00945AFA" w:rsidDel="00EE349A">
          <w:rPr>
            <w:bCs/>
            <w:noProof/>
            <w:lang w:val="en-CA" w:eastAsia="ko-KR"/>
          </w:rPr>
          <w:delText> &gt;&gt; Log2CtbSize</w:delText>
        </w:r>
      </w:del>
      <w:ins w:id="195" w:author="Wieckowski, Adam" w:date="2019-07-03T11:52:00Z">
        <w:r w:rsidR="00EE349A">
          <w:rPr>
            <w:rFonts w:eastAsia="MS Mincho"/>
            <w:noProof/>
            <w:lang w:val="en-CA" w:eastAsia="ja-JP"/>
          </w:rPr>
          <w:t>ry</w:t>
        </w:r>
      </w:ins>
      <w:r w:rsidRPr="00945AFA">
        <w:rPr>
          <w:rFonts w:eastAsia="MS Mincho"/>
          <w:noProof/>
          <w:lang w:val="en-CA" w:eastAsia="ja-JP"/>
        </w:rPr>
        <w:t> ][ </w:t>
      </w:r>
      <w:del w:id="196" w:author="Wieckowski, Adam" w:date="2019-07-03T11:51:00Z">
        <w:r w:rsidRPr="00945AFA" w:rsidDel="00EE349A">
          <w:rPr>
            <w:rFonts w:eastAsia="MS Mincho"/>
            <w:noProof/>
            <w:lang w:val="en-CA" w:eastAsia="ja-JP"/>
          </w:rPr>
          <w:delText>yCtb</w:delText>
        </w:r>
        <w:r w:rsidRPr="00945AFA" w:rsidDel="00EE349A">
          <w:rPr>
            <w:bCs/>
            <w:noProof/>
            <w:lang w:val="en-CA" w:eastAsia="ko-KR"/>
          </w:rPr>
          <w:delText> &gt;&gt; Log2CtbSize</w:delText>
        </w:r>
      </w:del>
      <w:ins w:id="197" w:author="Wieckowski, Adam" w:date="2019-07-03T11:51:00Z">
        <w:r w:rsidR="00EE349A">
          <w:rPr>
            <w:rFonts w:eastAsia="MS Mincho"/>
            <w:noProof/>
            <w:lang w:val="en-CA" w:eastAsia="ja-JP"/>
          </w:rPr>
          <w:t>ry</w:t>
        </w:r>
      </w:ins>
      <w:r w:rsidRPr="00945AFA">
        <w:rPr>
          <w:rFonts w:eastAsia="MS Mincho"/>
          <w:noProof/>
          <w:lang w:val="en-CA" w:eastAsia="ja-JP"/>
        </w:rPr>
        <w:t> ]</w:t>
      </w:r>
      <w:r w:rsidRPr="00945AFA">
        <w:rPr>
          <w:noProof/>
          <w:lang w:val="en-CA" w:eastAsia="ko-KR"/>
        </w:rPr>
        <w:t xml:space="preserve">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1187</w:t>
      </w:r>
      <w:r w:rsidRPr="00945AFA">
        <w:rPr>
          <w:rFonts w:eastAsia="Malgun Gothic"/>
          <w:noProof/>
          <w:szCs w:val="22"/>
          <w:lang w:val="en-CA"/>
        </w:rPr>
        <w:fldChar w:fldCharType="end"/>
      </w:r>
      <w:r w:rsidRPr="00945AFA">
        <w:rPr>
          <w:rFonts w:eastAsia="Malgun Gothic"/>
          <w:noProof/>
          <w:szCs w:val="22"/>
          <w:lang w:val="en-CA"/>
        </w:rPr>
        <w:t>)</w:t>
      </w:r>
    </w:p>
    <w:p w14:paraId="4EB7B355" w14:textId="14D734AE" w:rsidR="00D95210" w:rsidRPr="00945AFA" w:rsidRDefault="00D95210" w:rsidP="00D95210">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f[ j ] = AlfFixFiltCoeff[ AlfClassToFiltMap[ </w:t>
      </w:r>
      <w:r w:rsidR="008D1CEF" w:rsidRPr="00945AFA">
        <w:rPr>
          <w:noProof/>
          <w:lang w:val="en-CA" w:eastAsia="ko-KR"/>
        </w:rPr>
        <w:t>i</w:t>
      </w:r>
      <w:r w:rsidRPr="00945AFA">
        <w:rPr>
          <w:noProof/>
          <w:lang w:val="en-CA" w:eastAsia="ko-KR"/>
        </w:rPr>
        <w:t> ][ </w:t>
      </w:r>
      <w:r w:rsidR="004A257E" w:rsidRPr="00945AFA">
        <w:rPr>
          <w:noProof/>
          <w:lang w:val="en-CA" w:eastAsia="ko-KR"/>
        </w:rPr>
        <w:t>filtIdx[ x ][ y ]</w:t>
      </w:r>
      <w:r w:rsidRPr="00945AFA">
        <w:rPr>
          <w:noProof/>
          <w:lang w:val="en-CA" w:eastAsia="ko-KR"/>
        </w:rPr>
        <w:t> ] ][ j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1188</w:t>
      </w:r>
      <w:r w:rsidRPr="00945AFA">
        <w:rPr>
          <w:rFonts w:eastAsia="Malgun Gothic"/>
          <w:noProof/>
          <w:szCs w:val="22"/>
          <w:lang w:val="en-CA"/>
        </w:rPr>
        <w:fldChar w:fldCharType="end"/>
      </w:r>
      <w:r w:rsidRPr="00945AFA">
        <w:rPr>
          <w:rFonts w:eastAsia="Malgun Gothic"/>
          <w:noProof/>
          <w:szCs w:val="22"/>
          <w:lang w:val="en-CA"/>
        </w:rPr>
        <w:t>)</w:t>
      </w:r>
    </w:p>
    <w:p w14:paraId="33A26373" w14:textId="330FEB69" w:rsidR="006B5721" w:rsidRPr="00945AFA" w:rsidRDefault="006B5721" w:rsidP="006B5721">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c[ j ] = 2</w:t>
      </w:r>
      <w:r w:rsidRPr="00945AFA">
        <w:rPr>
          <w:noProof/>
          <w:vertAlign w:val="superscript"/>
          <w:lang w:val="en-CA" w:eastAsia="ko-KR"/>
        </w:rPr>
        <w:t>BitdepthY</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1189</w:t>
      </w:r>
      <w:r w:rsidRPr="00945AFA">
        <w:rPr>
          <w:rFonts w:eastAsia="Malgun Gothic"/>
          <w:noProof/>
          <w:szCs w:val="22"/>
          <w:lang w:val="en-CA"/>
        </w:rPr>
        <w:fldChar w:fldCharType="end"/>
      </w:r>
      <w:r w:rsidRPr="00945AFA">
        <w:rPr>
          <w:rFonts w:eastAsia="Malgun Gothic"/>
          <w:noProof/>
          <w:szCs w:val="22"/>
          <w:lang w:val="en-CA"/>
        </w:rPr>
        <w:t>)</w:t>
      </w:r>
    </w:p>
    <w:p w14:paraId="786796D2" w14:textId="3E097A49" w:rsidR="00D95210" w:rsidRPr="00945AFA" w:rsidRDefault="00D95210" w:rsidP="004A6E64">
      <w:pPr>
        <w:numPr>
          <w:ilvl w:val="1"/>
          <w:numId w:val="4"/>
        </w:numPr>
        <w:tabs>
          <w:tab w:val="clear" w:pos="800"/>
        </w:tabs>
        <w:ind w:left="567" w:hanging="270"/>
        <w:rPr>
          <w:noProof/>
          <w:lang w:val="en-CA" w:eastAsia="ko-KR"/>
        </w:rPr>
      </w:pPr>
      <w:r w:rsidRPr="00945AFA">
        <w:rPr>
          <w:noProof/>
          <w:lang w:val="en-CA" w:eastAsia="ko-KR"/>
        </w:rPr>
        <w:t>Otherwise (AlfCtbFiltSetIdxY[ </w:t>
      </w:r>
      <w:del w:id="198" w:author="Wieckowski, Adam" w:date="2019-07-03T11:53:00Z">
        <w:r w:rsidRPr="00945AFA" w:rsidDel="00B6414E">
          <w:rPr>
            <w:noProof/>
            <w:lang w:val="en-CA" w:eastAsia="ko-KR"/>
          </w:rPr>
          <w:delText>xCtb &gt;&gt; Log2CtbSize</w:delText>
        </w:r>
      </w:del>
      <w:ins w:id="199" w:author="Wieckowski, Adam" w:date="2019-07-03T11:53:00Z">
        <w:r w:rsidR="00B6414E">
          <w:rPr>
            <w:noProof/>
            <w:lang w:val="en-CA" w:eastAsia="ko-KR"/>
          </w:rPr>
          <w:t>rx</w:t>
        </w:r>
      </w:ins>
      <w:r w:rsidRPr="00945AFA">
        <w:rPr>
          <w:noProof/>
          <w:lang w:val="en-CA" w:eastAsia="ko-KR"/>
        </w:rPr>
        <w:t> ][ </w:t>
      </w:r>
      <w:del w:id="200" w:author="Wieckowski, Adam" w:date="2019-07-03T11:53:00Z">
        <w:r w:rsidRPr="00945AFA" w:rsidDel="000A5648">
          <w:rPr>
            <w:noProof/>
            <w:lang w:val="en-CA" w:eastAsia="ko-KR"/>
          </w:rPr>
          <w:delText>yCtb &gt;&gt; Log2CtbSize</w:delText>
        </w:r>
      </w:del>
      <w:ins w:id="201" w:author="Wieckowski, Adam" w:date="2019-07-03T11:53:00Z">
        <w:r w:rsidR="000A5648">
          <w:rPr>
            <w:noProof/>
            <w:lang w:val="en-CA" w:eastAsia="ko-KR"/>
          </w:rPr>
          <w:t>ry</w:t>
        </w:r>
      </w:ins>
      <w:r w:rsidRPr="00945AFA">
        <w:rPr>
          <w:noProof/>
          <w:lang w:val="en-CA" w:eastAsia="ko-KR"/>
        </w:rPr>
        <w:t> ] is greater than or equal to 16, the following applies:</w:t>
      </w:r>
    </w:p>
    <w:p w14:paraId="3911F96A" w14:textId="1817E20D" w:rsidR="00D95210" w:rsidRPr="00945AFA" w:rsidRDefault="00D95210" w:rsidP="00D95210">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i = slice_alf_aps_id_luma[ AlfCtbFiltSetIdxY[ </w:t>
      </w:r>
      <w:del w:id="202" w:author="Wieckowski, Adam" w:date="2019-07-03T11:53:00Z">
        <w:r w:rsidRPr="00945AFA" w:rsidDel="007D5628">
          <w:rPr>
            <w:noProof/>
            <w:lang w:val="en-CA" w:eastAsia="ko-KR"/>
          </w:rPr>
          <w:delText>xCtb &gt;&gt; Log2CtbSize</w:delText>
        </w:r>
      </w:del>
      <w:ins w:id="203" w:author="Wieckowski, Adam" w:date="2019-07-03T11:53:00Z">
        <w:r w:rsidR="007D5628">
          <w:rPr>
            <w:noProof/>
            <w:lang w:val="en-CA" w:eastAsia="ko-KR"/>
          </w:rPr>
          <w:t>rx</w:t>
        </w:r>
      </w:ins>
      <w:r w:rsidRPr="00945AFA">
        <w:rPr>
          <w:noProof/>
          <w:lang w:val="en-CA" w:eastAsia="ko-KR"/>
        </w:rPr>
        <w:t> ][ </w:t>
      </w:r>
      <w:del w:id="204" w:author="Wieckowski, Adam" w:date="2019-07-03T11:53:00Z">
        <w:r w:rsidRPr="00945AFA" w:rsidDel="007D5628">
          <w:rPr>
            <w:noProof/>
            <w:lang w:val="en-CA" w:eastAsia="ko-KR"/>
          </w:rPr>
          <w:delText>yCtb &gt;&gt; Log2CtbSize</w:delText>
        </w:r>
      </w:del>
      <w:ins w:id="205" w:author="Wieckowski, Adam" w:date="2019-07-03T11:53:00Z">
        <w:r w:rsidR="007D5628">
          <w:rPr>
            <w:noProof/>
            <w:lang w:val="en-CA" w:eastAsia="ko-KR"/>
          </w:rPr>
          <w:t>ry</w:t>
        </w:r>
      </w:ins>
      <w:r w:rsidRPr="00945AFA">
        <w:rPr>
          <w:noProof/>
          <w:lang w:val="en-CA" w:eastAsia="ko-KR"/>
        </w:rPr>
        <w:t> ] − 16 ]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1190</w:t>
      </w:r>
      <w:r w:rsidRPr="00945AFA">
        <w:rPr>
          <w:rFonts w:eastAsia="Malgun Gothic"/>
          <w:noProof/>
          <w:szCs w:val="22"/>
          <w:lang w:val="en-CA"/>
        </w:rPr>
        <w:fldChar w:fldCharType="end"/>
      </w:r>
      <w:r w:rsidRPr="00945AFA">
        <w:rPr>
          <w:rFonts w:eastAsia="Malgun Gothic"/>
          <w:noProof/>
          <w:szCs w:val="22"/>
          <w:lang w:val="en-CA"/>
        </w:rPr>
        <w:t>)</w:t>
      </w:r>
    </w:p>
    <w:p w14:paraId="118E87A7" w14:textId="08CAE725" w:rsidR="003C7A29" w:rsidRPr="00945AFA" w:rsidRDefault="003C7A29" w:rsidP="003C7A29">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f[ j ] = </w:t>
      </w:r>
      <w:r w:rsidR="009830AF" w:rsidRPr="00945AFA">
        <w:rPr>
          <w:noProof/>
          <w:lang w:val="en-CA" w:eastAsia="ko-KR"/>
        </w:rPr>
        <w:t>AlfCoeff</w:t>
      </w:r>
      <w:r w:rsidRPr="00945AFA">
        <w:rPr>
          <w:noProof/>
          <w:vertAlign w:val="subscript"/>
          <w:lang w:val="en-CA"/>
        </w:rPr>
        <w:t>L</w:t>
      </w:r>
      <w:r w:rsidR="00425B77" w:rsidRPr="00945AFA">
        <w:rPr>
          <w:noProof/>
          <w:lang w:val="en-CA" w:eastAsia="ko-KR"/>
        </w:rPr>
        <w:t>[ i ]</w:t>
      </w:r>
      <w:r w:rsidRPr="00945AFA">
        <w:rPr>
          <w:noProof/>
          <w:lang w:val="en-CA" w:eastAsia="ko-KR"/>
        </w:rPr>
        <w:t>[ filtIdx[ x ][ y ] ][ j ]</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1191</w:t>
      </w:r>
      <w:r w:rsidRPr="00945AFA">
        <w:rPr>
          <w:rFonts w:eastAsia="Malgun Gothic"/>
          <w:noProof/>
          <w:szCs w:val="22"/>
          <w:lang w:val="en-CA"/>
        </w:rPr>
        <w:fldChar w:fldCharType="end"/>
      </w:r>
      <w:r w:rsidRPr="00945AFA">
        <w:rPr>
          <w:rFonts w:eastAsia="Malgun Gothic"/>
          <w:noProof/>
          <w:szCs w:val="22"/>
          <w:lang w:val="en-CA"/>
        </w:rPr>
        <w:t>)</w:t>
      </w:r>
    </w:p>
    <w:p w14:paraId="12DF0DF1" w14:textId="63530F74" w:rsidR="00C05A37" w:rsidRPr="00945AFA" w:rsidRDefault="00C05A37" w:rsidP="00C05A37">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c[ j ] = AlfClip</w:t>
      </w:r>
      <w:r w:rsidRPr="00945AFA">
        <w:rPr>
          <w:noProof/>
          <w:vertAlign w:val="subscript"/>
          <w:lang w:val="en-CA"/>
        </w:rPr>
        <w:t>L</w:t>
      </w:r>
      <w:r w:rsidR="006B5721" w:rsidRPr="00945AFA">
        <w:rPr>
          <w:noProof/>
          <w:lang w:val="en-CA" w:eastAsia="ko-KR"/>
        </w:rPr>
        <w:t>[ i ]</w:t>
      </w:r>
      <w:r w:rsidRPr="00945AFA">
        <w:rPr>
          <w:noProof/>
          <w:lang w:val="en-CA" w:eastAsia="ko-KR"/>
        </w:rPr>
        <w:t>[ filtIdx[ x ][ y ] ][ j ]</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1192</w:t>
      </w:r>
      <w:r w:rsidRPr="00945AFA">
        <w:rPr>
          <w:rFonts w:eastAsia="Malgun Gothic"/>
          <w:noProof/>
          <w:szCs w:val="22"/>
          <w:lang w:val="en-CA"/>
        </w:rPr>
        <w:fldChar w:fldCharType="end"/>
      </w:r>
      <w:r w:rsidRPr="00945AFA">
        <w:rPr>
          <w:rFonts w:eastAsia="Malgun Gothic"/>
          <w:noProof/>
          <w:szCs w:val="22"/>
          <w:lang w:val="en-CA"/>
        </w:rPr>
        <w:t>)</w:t>
      </w:r>
    </w:p>
    <w:p w14:paraId="23F6D2B5" w14:textId="0B839E04" w:rsidR="003C7A29" w:rsidRPr="00945AFA" w:rsidRDefault="003C7A29" w:rsidP="004A6E64">
      <w:pPr>
        <w:numPr>
          <w:ilvl w:val="1"/>
          <w:numId w:val="4"/>
        </w:numPr>
        <w:tabs>
          <w:tab w:val="clear" w:pos="800"/>
          <w:tab w:val="num" w:pos="270"/>
        </w:tabs>
        <w:ind w:left="270" w:hanging="270"/>
        <w:rPr>
          <w:noProof/>
          <w:lang w:val="en-CA" w:eastAsia="ko-KR"/>
        </w:rPr>
      </w:pPr>
      <w:r w:rsidRPr="00945AFA">
        <w:rPr>
          <w:noProof/>
          <w:lang w:val="en-CA" w:eastAsia="ko-KR"/>
        </w:rPr>
        <w:t xml:space="preserve">The luma filter coefficients </w:t>
      </w:r>
      <w:r w:rsidR="00C05A37" w:rsidRPr="00945AFA">
        <w:rPr>
          <w:noProof/>
          <w:lang w:val="en-CA" w:eastAsia="ko-KR"/>
        </w:rPr>
        <w:t>and clipping values index idx</w:t>
      </w:r>
      <w:r w:rsidRPr="00945AFA">
        <w:rPr>
          <w:noProof/>
          <w:lang w:val="en-CA" w:eastAsia="ko-KR"/>
        </w:rPr>
        <w:t xml:space="preserve"> are derived depending on transposeIdx[ x ][ y ] as follows:</w:t>
      </w:r>
    </w:p>
    <w:p w14:paraId="4EFE36B4" w14:textId="5351AC7C" w:rsidR="003C7A29" w:rsidRPr="00945AFA" w:rsidRDefault="003C7A29" w:rsidP="004A6E64">
      <w:pPr>
        <w:numPr>
          <w:ilvl w:val="1"/>
          <w:numId w:val="4"/>
        </w:numPr>
        <w:tabs>
          <w:tab w:val="clear" w:pos="800"/>
        </w:tabs>
        <w:ind w:left="567" w:hanging="270"/>
        <w:rPr>
          <w:noProof/>
          <w:lang w:val="en-CA" w:eastAsia="ko-KR"/>
        </w:rPr>
      </w:pPr>
      <w:r w:rsidRPr="00945AFA">
        <w:rPr>
          <w:noProof/>
          <w:lang w:val="en-CA" w:eastAsia="ko-KR"/>
        </w:rPr>
        <w:t xml:space="preserve">If transposeIndex[ x ][ y ] </w:t>
      </w:r>
      <w:r w:rsidR="005A260E" w:rsidRPr="00945AFA">
        <w:rPr>
          <w:noProof/>
          <w:lang w:val="en-CA"/>
        </w:rPr>
        <w:t>is equal to</w:t>
      </w:r>
      <w:r w:rsidRPr="00945AFA">
        <w:rPr>
          <w:noProof/>
          <w:lang w:val="en-CA"/>
        </w:rPr>
        <w:t xml:space="preserve"> </w:t>
      </w:r>
      <w:r w:rsidRPr="00945AFA">
        <w:rPr>
          <w:noProof/>
          <w:lang w:val="en-CA" w:eastAsia="ko-KR"/>
        </w:rPr>
        <w:t>1,</w:t>
      </w:r>
      <w:r w:rsidR="005A260E" w:rsidRPr="00945AFA">
        <w:rPr>
          <w:noProof/>
          <w:lang w:val="en-CA" w:eastAsia="ko-KR"/>
        </w:rPr>
        <w:t xml:space="preserve"> the following applies:</w:t>
      </w:r>
    </w:p>
    <w:p w14:paraId="09858623" w14:textId="27C21CA6" w:rsidR="003C7A29" w:rsidRPr="00945AFA" w:rsidRDefault="00C05A37" w:rsidP="003C7A29">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idx</w:t>
      </w:r>
      <w:r w:rsidR="003C7A29" w:rsidRPr="00945AFA">
        <w:rPr>
          <w:noProof/>
          <w:lang w:val="en-CA" w:eastAsia="ko-KR"/>
        </w:rPr>
        <w:t>[ ] = { 9, 4, 10, 8, 1, 5, 11, 7, 3, 0, 2, 6 }</w:t>
      </w:r>
      <w:r w:rsidRPr="00945AFA">
        <w:rPr>
          <w:noProof/>
          <w:lang w:val="en-CA" w:eastAsia="ko-KR"/>
        </w:rPr>
        <w:tab/>
      </w:r>
      <w:r w:rsidR="003C7A29" w:rsidRPr="00945AFA">
        <w:rPr>
          <w:noProof/>
          <w:lang w:val="en-CA" w:eastAsia="ko-KR"/>
        </w:rPr>
        <w:tab/>
      </w:r>
      <w:r w:rsidR="003C7A29" w:rsidRPr="00945AFA">
        <w:rPr>
          <w:rFonts w:eastAsia="Malgun Gothic"/>
          <w:noProof/>
          <w:szCs w:val="22"/>
          <w:lang w:val="en-CA"/>
        </w:rPr>
        <w:t>(</w:t>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STYLEREF 1 \s </w:instrText>
      </w:r>
      <w:r w:rsidR="003C7A29" w:rsidRPr="00945AFA">
        <w:rPr>
          <w:rFonts w:eastAsia="Malgun Gothic"/>
          <w:noProof/>
          <w:szCs w:val="22"/>
          <w:lang w:val="en-CA"/>
        </w:rPr>
        <w:fldChar w:fldCharType="separate"/>
      </w:r>
      <w:r w:rsidR="00D45D70">
        <w:rPr>
          <w:rFonts w:eastAsia="Malgun Gothic"/>
          <w:noProof/>
          <w:szCs w:val="22"/>
          <w:lang w:val="en-CA"/>
        </w:rPr>
        <w:t>8</w:t>
      </w:r>
      <w:r w:rsidR="003C7A29" w:rsidRPr="00945AFA">
        <w:rPr>
          <w:rFonts w:eastAsia="Malgun Gothic"/>
          <w:noProof/>
          <w:szCs w:val="22"/>
          <w:lang w:val="en-CA"/>
        </w:rPr>
        <w:fldChar w:fldCharType="end"/>
      </w:r>
      <w:r w:rsidR="003C7A29" w:rsidRPr="00945AFA">
        <w:rPr>
          <w:rFonts w:eastAsia="Malgun Gothic"/>
          <w:noProof/>
          <w:szCs w:val="22"/>
          <w:lang w:val="en-CA"/>
        </w:rPr>
        <w:noBreakHyphen/>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SEQ Equation \* ARABIC \s 1 </w:instrText>
      </w:r>
      <w:r w:rsidR="003C7A29" w:rsidRPr="00945AFA">
        <w:rPr>
          <w:rFonts w:eastAsia="Malgun Gothic"/>
          <w:noProof/>
          <w:szCs w:val="22"/>
          <w:lang w:val="en-CA"/>
        </w:rPr>
        <w:fldChar w:fldCharType="separate"/>
      </w:r>
      <w:r w:rsidR="00D45D70">
        <w:rPr>
          <w:rFonts w:eastAsia="Malgun Gothic"/>
          <w:noProof/>
          <w:szCs w:val="22"/>
          <w:lang w:val="en-CA"/>
        </w:rPr>
        <w:t>1193</w:t>
      </w:r>
      <w:r w:rsidR="003C7A29" w:rsidRPr="00945AFA">
        <w:rPr>
          <w:rFonts w:eastAsia="Malgun Gothic"/>
          <w:noProof/>
          <w:szCs w:val="22"/>
          <w:lang w:val="en-CA"/>
        </w:rPr>
        <w:fldChar w:fldCharType="end"/>
      </w:r>
      <w:r w:rsidR="003C7A29" w:rsidRPr="00945AFA">
        <w:rPr>
          <w:rFonts w:eastAsia="Malgun Gothic"/>
          <w:noProof/>
          <w:szCs w:val="22"/>
          <w:lang w:val="en-CA"/>
        </w:rPr>
        <w:t>)</w:t>
      </w:r>
    </w:p>
    <w:p w14:paraId="6277B206" w14:textId="2FA78AFC" w:rsidR="003C7A29" w:rsidRPr="00945AFA" w:rsidRDefault="003C7A29" w:rsidP="004A6E64">
      <w:pPr>
        <w:numPr>
          <w:ilvl w:val="1"/>
          <w:numId w:val="4"/>
        </w:numPr>
        <w:tabs>
          <w:tab w:val="clear" w:pos="800"/>
        </w:tabs>
        <w:ind w:left="567" w:hanging="270"/>
        <w:rPr>
          <w:noProof/>
          <w:lang w:val="en-CA" w:eastAsia="ko-KR"/>
        </w:rPr>
      </w:pPr>
      <w:r w:rsidRPr="00945AFA">
        <w:rPr>
          <w:noProof/>
          <w:lang w:val="en-CA" w:eastAsia="ko-KR"/>
        </w:rPr>
        <w:t xml:space="preserve">Otherwise, if transposeIndex[ x ][ y ] </w:t>
      </w:r>
      <w:r w:rsidR="005A260E" w:rsidRPr="00945AFA">
        <w:rPr>
          <w:noProof/>
          <w:lang w:val="en-CA"/>
        </w:rPr>
        <w:t>is equal to</w:t>
      </w:r>
      <w:r w:rsidRPr="00945AFA">
        <w:rPr>
          <w:noProof/>
          <w:lang w:val="en-CA" w:eastAsia="ko-KR"/>
        </w:rPr>
        <w:t xml:space="preserve"> 2,</w:t>
      </w:r>
      <w:r w:rsidR="005A260E" w:rsidRPr="00945AFA">
        <w:rPr>
          <w:noProof/>
          <w:lang w:val="en-CA" w:eastAsia="ko-KR"/>
        </w:rPr>
        <w:t xml:space="preserve"> the following applies:</w:t>
      </w:r>
    </w:p>
    <w:p w14:paraId="24F56AB2" w14:textId="1C794A79" w:rsidR="003C7A29" w:rsidRPr="00945AFA" w:rsidRDefault="00C05A37" w:rsidP="003C7A29">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idx</w:t>
      </w:r>
      <w:r w:rsidR="003C7A29" w:rsidRPr="00945AFA">
        <w:rPr>
          <w:noProof/>
          <w:lang w:val="en-CA" w:eastAsia="ko-KR"/>
        </w:rPr>
        <w:t>[ ] = { 0, 3, 2, 1, 8, 7, 6, 5, 4, 9, 10, 11 }</w:t>
      </w:r>
      <w:r w:rsidRPr="00945AFA">
        <w:rPr>
          <w:noProof/>
          <w:lang w:val="en-CA" w:eastAsia="ko-KR"/>
        </w:rPr>
        <w:tab/>
      </w:r>
      <w:r w:rsidR="003C7A29" w:rsidRPr="00945AFA">
        <w:rPr>
          <w:noProof/>
          <w:lang w:val="en-CA" w:eastAsia="ko-KR"/>
        </w:rPr>
        <w:tab/>
      </w:r>
      <w:r w:rsidR="003C7A29" w:rsidRPr="00945AFA">
        <w:rPr>
          <w:rFonts w:eastAsia="Malgun Gothic"/>
          <w:noProof/>
          <w:szCs w:val="22"/>
          <w:lang w:val="en-CA"/>
        </w:rPr>
        <w:t>(</w:t>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STYLEREF 1 \s </w:instrText>
      </w:r>
      <w:r w:rsidR="003C7A29" w:rsidRPr="00945AFA">
        <w:rPr>
          <w:rFonts w:eastAsia="Malgun Gothic"/>
          <w:noProof/>
          <w:szCs w:val="22"/>
          <w:lang w:val="en-CA"/>
        </w:rPr>
        <w:fldChar w:fldCharType="separate"/>
      </w:r>
      <w:r w:rsidR="00D45D70">
        <w:rPr>
          <w:rFonts w:eastAsia="Malgun Gothic"/>
          <w:noProof/>
          <w:szCs w:val="22"/>
          <w:lang w:val="en-CA"/>
        </w:rPr>
        <w:t>8</w:t>
      </w:r>
      <w:r w:rsidR="003C7A29" w:rsidRPr="00945AFA">
        <w:rPr>
          <w:rFonts w:eastAsia="Malgun Gothic"/>
          <w:noProof/>
          <w:szCs w:val="22"/>
          <w:lang w:val="en-CA"/>
        </w:rPr>
        <w:fldChar w:fldCharType="end"/>
      </w:r>
      <w:r w:rsidR="003C7A29" w:rsidRPr="00945AFA">
        <w:rPr>
          <w:rFonts w:eastAsia="Malgun Gothic"/>
          <w:noProof/>
          <w:szCs w:val="22"/>
          <w:lang w:val="en-CA"/>
        </w:rPr>
        <w:noBreakHyphen/>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SEQ Equation \* ARABIC \s 1 </w:instrText>
      </w:r>
      <w:r w:rsidR="003C7A29" w:rsidRPr="00945AFA">
        <w:rPr>
          <w:rFonts w:eastAsia="Malgun Gothic"/>
          <w:noProof/>
          <w:szCs w:val="22"/>
          <w:lang w:val="en-CA"/>
        </w:rPr>
        <w:fldChar w:fldCharType="separate"/>
      </w:r>
      <w:r w:rsidR="00D45D70">
        <w:rPr>
          <w:rFonts w:eastAsia="Malgun Gothic"/>
          <w:noProof/>
          <w:szCs w:val="22"/>
          <w:lang w:val="en-CA"/>
        </w:rPr>
        <w:t>1194</w:t>
      </w:r>
      <w:r w:rsidR="003C7A29" w:rsidRPr="00945AFA">
        <w:rPr>
          <w:rFonts w:eastAsia="Malgun Gothic"/>
          <w:noProof/>
          <w:szCs w:val="22"/>
          <w:lang w:val="en-CA"/>
        </w:rPr>
        <w:fldChar w:fldCharType="end"/>
      </w:r>
      <w:r w:rsidR="003C7A29" w:rsidRPr="00945AFA">
        <w:rPr>
          <w:rFonts w:eastAsia="Malgun Gothic"/>
          <w:noProof/>
          <w:szCs w:val="22"/>
          <w:lang w:val="en-CA"/>
        </w:rPr>
        <w:t>)</w:t>
      </w:r>
    </w:p>
    <w:p w14:paraId="760AF252" w14:textId="4ED04F09" w:rsidR="003C7A29" w:rsidRPr="00945AFA" w:rsidRDefault="003C7A29" w:rsidP="004A6E64">
      <w:pPr>
        <w:numPr>
          <w:ilvl w:val="1"/>
          <w:numId w:val="4"/>
        </w:numPr>
        <w:tabs>
          <w:tab w:val="clear" w:pos="800"/>
        </w:tabs>
        <w:ind w:left="567" w:hanging="270"/>
        <w:rPr>
          <w:noProof/>
          <w:lang w:val="en-CA" w:eastAsia="ko-KR"/>
        </w:rPr>
      </w:pPr>
      <w:r w:rsidRPr="00945AFA">
        <w:rPr>
          <w:noProof/>
          <w:lang w:val="en-CA" w:eastAsia="ko-KR"/>
        </w:rPr>
        <w:t xml:space="preserve">Otherwise, if transposeIndex[ x ][ y ] </w:t>
      </w:r>
      <w:r w:rsidR="005A260E" w:rsidRPr="00945AFA">
        <w:rPr>
          <w:noProof/>
          <w:lang w:val="en-CA"/>
        </w:rPr>
        <w:t>is equal to</w:t>
      </w:r>
      <w:r w:rsidR="005A260E" w:rsidRPr="00945AFA" w:rsidDel="005A260E">
        <w:rPr>
          <w:noProof/>
          <w:lang w:val="en-CA"/>
        </w:rPr>
        <w:t xml:space="preserve"> </w:t>
      </w:r>
      <w:r w:rsidRPr="00945AFA">
        <w:rPr>
          <w:noProof/>
          <w:lang w:val="en-CA" w:eastAsia="ko-KR"/>
        </w:rPr>
        <w:t>3,</w:t>
      </w:r>
      <w:r w:rsidR="005A260E" w:rsidRPr="00945AFA">
        <w:rPr>
          <w:noProof/>
          <w:lang w:val="en-CA" w:eastAsia="ko-KR"/>
        </w:rPr>
        <w:t xml:space="preserve"> the following applies:</w:t>
      </w:r>
    </w:p>
    <w:p w14:paraId="1CFF34D1" w14:textId="522CFB21" w:rsidR="003C7A29" w:rsidRPr="00945AFA" w:rsidRDefault="00C05A37" w:rsidP="003C7A29">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idx</w:t>
      </w:r>
      <w:r w:rsidR="003C7A29" w:rsidRPr="00945AFA">
        <w:rPr>
          <w:noProof/>
          <w:lang w:val="en-CA" w:eastAsia="ko-KR"/>
        </w:rPr>
        <w:t>[ ] = { 9, 8, 10, 4, 3, 7, 11, 5, 1, 0, 2, 6 }</w:t>
      </w:r>
      <w:r w:rsidRPr="00945AFA">
        <w:rPr>
          <w:noProof/>
          <w:lang w:val="en-CA" w:eastAsia="ko-KR"/>
        </w:rPr>
        <w:tab/>
      </w:r>
      <w:r w:rsidR="003C7A29" w:rsidRPr="00945AFA">
        <w:rPr>
          <w:noProof/>
          <w:lang w:val="en-CA" w:eastAsia="ko-KR"/>
        </w:rPr>
        <w:tab/>
      </w:r>
      <w:r w:rsidR="003C7A29" w:rsidRPr="00945AFA">
        <w:rPr>
          <w:rFonts w:eastAsia="Malgun Gothic"/>
          <w:noProof/>
          <w:szCs w:val="22"/>
          <w:lang w:val="en-CA"/>
        </w:rPr>
        <w:t>(</w:t>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STYLEREF 1 \s </w:instrText>
      </w:r>
      <w:r w:rsidR="003C7A29" w:rsidRPr="00945AFA">
        <w:rPr>
          <w:rFonts w:eastAsia="Malgun Gothic"/>
          <w:noProof/>
          <w:szCs w:val="22"/>
          <w:lang w:val="en-CA"/>
        </w:rPr>
        <w:fldChar w:fldCharType="separate"/>
      </w:r>
      <w:r w:rsidR="00D45D70">
        <w:rPr>
          <w:rFonts w:eastAsia="Malgun Gothic"/>
          <w:noProof/>
          <w:szCs w:val="22"/>
          <w:lang w:val="en-CA"/>
        </w:rPr>
        <w:t>8</w:t>
      </w:r>
      <w:r w:rsidR="003C7A29" w:rsidRPr="00945AFA">
        <w:rPr>
          <w:rFonts w:eastAsia="Malgun Gothic"/>
          <w:noProof/>
          <w:szCs w:val="22"/>
          <w:lang w:val="en-CA"/>
        </w:rPr>
        <w:fldChar w:fldCharType="end"/>
      </w:r>
      <w:r w:rsidR="003C7A29" w:rsidRPr="00945AFA">
        <w:rPr>
          <w:rFonts w:eastAsia="Malgun Gothic"/>
          <w:noProof/>
          <w:szCs w:val="22"/>
          <w:lang w:val="en-CA"/>
        </w:rPr>
        <w:noBreakHyphen/>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SEQ Equation \* ARABIC \s 1 </w:instrText>
      </w:r>
      <w:r w:rsidR="003C7A29" w:rsidRPr="00945AFA">
        <w:rPr>
          <w:rFonts w:eastAsia="Malgun Gothic"/>
          <w:noProof/>
          <w:szCs w:val="22"/>
          <w:lang w:val="en-CA"/>
        </w:rPr>
        <w:fldChar w:fldCharType="separate"/>
      </w:r>
      <w:r w:rsidR="00D45D70">
        <w:rPr>
          <w:rFonts w:eastAsia="Malgun Gothic"/>
          <w:noProof/>
          <w:szCs w:val="22"/>
          <w:lang w:val="en-CA"/>
        </w:rPr>
        <w:t>1195</w:t>
      </w:r>
      <w:r w:rsidR="003C7A29" w:rsidRPr="00945AFA">
        <w:rPr>
          <w:rFonts w:eastAsia="Malgun Gothic"/>
          <w:noProof/>
          <w:szCs w:val="22"/>
          <w:lang w:val="en-CA"/>
        </w:rPr>
        <w:fldChar w:fldCharType="end"/>
      </w:r>
      <w:r w:rsidR="003C7A29" w:rsidRPr="00945AFA">
        <w:rPr>
          <w:rFonts w:eastAsia="Malgun Gothic"/>
          <w:noProof/>
          <w:szCs w:val="22"/>
          <w:lang w:val="en-CA"/>
        </w:rPr>
        <w:t>)</w:t>
      </w:r>
    </w:p>
    <w:p w14:paraId="059A07AD" w14:textId="577E425E" w:rsidR="003C7A29" w:rsidRPr="00945AFA" w:rsidRDefault="003C7A29" w:rsidP="004A6E64">
      <w:pPr>
        <w:numPr>
          <w:ilvl w:val="1"/>
          <w:numId w:val="4"/>
        </w:numPr>
        <w:tabs>
          <w:tab w:val="clear" w:pos="800"/>
        </w:tabs>
        <w:ind w:left="567" w:hanging="270"/>
        <w:rPr>
          <w:noProof/>
          <w:lang w:val="en-CA" w:eastAsia="ko-KR"/>
        </w:rPr>
      </w:pPr>
      <w:r w:rsidRPr="00945AFA">
        <w:rPr>
          <w:noProof/>
          <w:lang w:val="en-CA" w:eastAsia="ko-KR"/>
        </w:rPr>
        <w:t>Otherwise,</w:t>
      </w:r>
      <w:r w:rsidR="005A260E" w:rsidRPr="00945AFA">
        <w:rPr>
          <w:noProof/>
          <w:lang w:val="en-CA" w:eastAsia="ko-KR"/>
        </w:rPr>
        <w:t xml:space="preserve"> the following applies:</w:t>
      </w:r>
    </w:p>
    <w:p w14:paraId="012531D9" w14:textId="355C748E" w:rsidR="003C7A29" w:rsidRPr="00945AFA" w:rsidRDefault="0011090F" w:rsidP="003C7A29">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lastRenderedPageBreak/>
        <w:t>idx</w:t>
      </w:r>
      <w:r w:rsidR="003C7A29" w:rsidRPr="00945AFA">
        <w:rPr>
          <w:noProof/>
          <w:lang w:val="en-CA" w:eastAsia="ko-KR"/>
        </w:rPr>
        <w:t>[ ] = { 0, 1, 2, 3, 4, 5, 6, 7, 8, 9, 10, 11 }</w:t>
      </w:r>
      <w:r w:rsidRPr="00945AFA">
        <w:rPr>
          <w:noProof/>
          <w:lang w:val="en-CA" w:eastAsia="ko-KR"/>
        </w:rPr>
        <w:tab/>
      </w:r>
      <w:r w:rsidR="003C7A29" w:rsidRPr="00945AFA">
        <w:rPr>
          <w:noProof/>
          <w:lang w:val="en-CA" w:eastAsia="ko-KR"/>
        </w:rPr>
        <w:tab/>
      </w:r>
      <w:r w:rsidR="003C7A29" w:rsidRPr="00945AFA">
        <w:rPr>
          <w:rFonts w:eastAsia="Malgun Gothic"/>
          <w:noProof/>
          <w:szCs w:val="22"/>
          <w:lang w:val="en-CA"/>
        </w:rPr>
        <w:t>(</w:t>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STYLEREF 1 \s </w:instrText>
      </w:r>
      <w:r w:rsidR="003C7A29" w:rsidRPr="00945AFA">
        <w:rPr>
          <w:rFonts w:eastAsia="Malgun Gothic"/>
          <w:noProof/>
          <w:szCs w:val="22"/>
          <w:lang w:val="en-CA"/>
        </w:rPr>
        <w:fldChar w:fldCharType="separate"/>
      </w:r>
      <w:r w:rsidR="00D45D70">
        <w:rPr>
          <w:rFonts w:eastAsia="Malgun Gothic"/>
          <w:noProof/>
          <w:szCs w:val="22"/>
          <w:lang w:val="en-CA"/>
        </w:rPr>
        <w:t>8</w:t>
      </w:r>
      <w:r w:rsidR="003C7A29" w:rsidRPr="00945AFA">
        <w:rPr>
          <w:rFonts w:eastAsia="Malgun Gothic"/>
          <w:noProof/>
          <w:szCs w:val="22"/>
          <w:lang w:val="en-CA"/>
        </w:rPr>
        <w:fldChar w:fldCharType="end"/>
      </w:r>
      <w:r w:rsidR="003C7A29" w:rsidRPr="00945AFA">
        <w:rPr>
          <w:rFonts w:eastAsia="Malgun Gothic"/>
          <w:noProof/>
          <w:szCs w:val="22"/>
          <w:lang w:val="en-CA"/>
        </w:rPr>
        <w:noBreakHyphen/>
      </w:r>
      <w:r w:rsidR="003C7A29" w:rsidRPr="00945AFA">
        <w:rPr>
          <w:rFonts w:eastAsia="Malgun Gothic"/>
          <w:noProof/>
          <w:szCs w:val="22"/>
          <w:lang w:val="en-CA"/>
        </w:rPr>
        <w:fldChar w:fldCharType="begin" w:fldLock="1"/>
      </w:r>
      <w:r w:rsidR="003C7A29" w:rsidRPr="00945AFA">
        <w:rPr>
          <w:rFonts w:eastAsia="Malgun Gothic"/>
          <w:noProof/>
          <w:szCs w:val="22"/>
          <w:lang w:val="en-CA"/>
        </w:rPr>
        <w:instrText xml:space="preserve"> SEQ Equation \* ARABIC \s 1 </w:instrText>
      </w:r>
      <w:r w:rsidR="003C7A29" w:rsidRPr="00945AFA">
        <w:rPr>
          <w:rFonts w:eastAsia="Malgun Gothic"/>
          <w:noProof/>
          <w:szCs w:val="22"/>
          <w:lang w:val="en-CA"/>
        </w:rPr>
        <w:fldChar w:fldCharType="separate"/>
      </w:r>
      <w:r w:rsidR="00D45D70">
        <w:rPr>
          <w:rFonts w:eastAsia="Malgun Gothic"/>
          <w:noProof/>
          <w:szCs w:val="22"/>
          <w:lang w:val="en-CA"/>
        </w:rPr>
        <w:t>1196</w:t>
      </w:r>
      <w:r w:rsidR="003C7A29" w:rsidRPr="00945AFA">
        <w:rPr>
          <w:rFonts w:eastAsia="Malgun Gothic"/>
          <w:noProof/>
          <w:szCs w:val="22"/>
          <w:lang w:val="en-CA"/>
        </w:rPr>
        <w:fldChar w:fldCharType="end"/>
      </w:r>
      <w:r w:rsidR="003C7A29" w:rsidRPr="00945AFA">
        <w:rPr>
          <w:rFonts w:eastAsia="Malgun Gothic"/>
          <w:noProof/>
          <w:szCs w:val="22"/>
          <w:lang w:val="en-CA"/>
        </w:rPr>
        <w:t>)</w:t>
      </w:r>
    </w:p>
    <w:p w14:paraId="0AF5F594" w14:textId="1707DB2F" w:rsidR="003C7A29" w:rsidRPr="00945AFA" w:rsidRDefault="003C7A29" w:rsidP="004A6E64">
      <w:pPr>
        <w:numPr>
          <w:ilvl w:val="1"/>
          <w:numId w:val="4"/>
        </w:numPr>
        <w:tabs>
          <w:tab w:val="clear" w:pos="800"/>
          <w:tab w:val="num" w:pos="270"/>
        </w:tabs>
        <w:ind w:left="270" w:hanging="270"/>
        <w:rPr>
          <w:noProof/>
          <w:lang w:val="en-CA" w:eastAsia="ko-KR"/>
        </w:rPr>
      </w:pPr>
      <w:r w:rsidRPr="00945AFA">
        <w:rPr>
          <w:noProof/>
          <w:lang w:val="en-CA" w:eastAsia="ko-KR"/>
        </w:rPr>
        <w:t>The locations ( h</w:t>
      </w:r>
      <w:r w:rsidRPr="00945AFA">
        <w:rPr>
          <w:noProof/>
          <w:vertAlign w:val="subscript"/>
          <w:lang w:val="en-CA" w:eastAsia="ko-KR"/>
        </w:rPr>
        <w:t>x</w:t>
      </w:r>
      <w:r w:rsidR="00847B38" w:rsidRPr="00945AFA">
        <w:rPr>
          <w:vertAlign w:val="subscript"/>
          <w:lang w:val="en-CA" w:eastAsia="ko-KR"/>
        </w:rPr>
        <w:t> + </w:t>
      </w:r>
      <w:proofErr w:type="spellStart"/>
      <w:r w:rsidR="00847B38" w:rsidRPr="00945AFA">
        <w:rPr>
          <w:vertAlign w:val="subscript"/>
          <w:lang w:val="en-CA" w:eastAsia="ko-KR"/>
        </w:rPr>
        <w:t>i</w:t>
      </w:r>
      <w:proofErr w:type="spellEnd"/>
      <w:r w:rsidRPr="00945AFA">
        <w:rPr>
          <w:noProof/>
          <w:lang w:val="en-CA" w:eastAsia="ko-KR"/>
        </w:rPr>
        <w:t>, v</w:t>
      </w:r>
      <w:r w:rsidRPr="00945AFA">
        <w:rPr>
          <w:noProof/>
          <w:vertAlign w:val="subscript"/>
          <w:lang w:val="en-CA" w:eastAsia="ko-KR"/>
        </w:rPr>
        <w:t>y</w:t>
      </w:r>
      <w:r w:rsidR="00847B38" w:rsidRPr="00945AFA">
        <w:rPr>
          <w:vertAlign w:val="subscript"/>
          <w:lang w:val="en-CA" w:eastAsia="ko-KR"/>
        </w:rPr>
        <w:t> + </w:t>
      </w:r>
      <w:proofErr w:type="gramStart"/>
      <w:r w:rsidR="00847B38" w:rsidRPr="00945AFA">
        <w:rPr>
          <w:vertAlign w:val="subscript"/>
          <w:lang w:val="en-CA" w:eastAsia="ko-KR"/>
        </w:rPr>
        <w:t>j</w:t>
      </w:r>
      <w:r w:rsidRPr="00945AFA">
        <w:rPr>
          <w:noProof/>
          <w:lang w:val="en-CA" w:eastAsia="ko-KR"/>
        </w:rPr>
        <w:t> )</w:t>
      </w:r>
      <w:proofErr w:type="gramEnd"/>
      <w:r w:rsidRPr="00945AFA">
        <w:rPr>
          <w:noProof/>
          <w:lang w:val="en-CA" w:eastAsia="ko-KR"/>
        </w:rPr>
        <w:t xml:space="preserve"> for each of the corresponding luma samples ( x, y ) inside the given array </w:t>
      </w:r>
      <w:r w:rsidRPr="00945AFA">
        <w:rPr>
          <w:noProof/>
          <w:lang w:val="en-CA"/>
        </w:rPr>
        <w:t>recPicture</w:t>
      </w:r>
      <w:r w:rsidRPr="00945AFA">
        <w:rPr>
          <w:noProof/>
          <w:lang w:val="en-CA" w:eastAsia="ko-KR"/>
        </w:rPr>
        <w:t xml:space="preserve"> of luma samples </w:t>
      </w:r>
      <w:r w:rsidR="00847B38" w:rsidRPr="00945AFA">
        <w:rPr>
          <w:noProof/>
          <w:lang w:val="en-CA" w:eastAsia="ko-KR"/>
        </w:rPr>
        <w:t xml:space="preserve">with i, j = −3..3 </w:t>
      </w:r>
      <w:r w:rsidRPr="00945AFA">
        <w:rPr>
          <w:noProof/>
          <w:lang w:val="en-CA" w:eastAsia="ko-KR"/>
        </w:rPr>
        <w:t>are derived as follows:</w:t>
      </w:r>
    </w:p>
    <w:p w14:paraId="5049A07D" w14:textId="6368E75A" w:rsidR="0005429D" w:rsidRPr="00945AFA" w:rsidRDefault="0005429D"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r w:rsidRPr="00945AFA">
        <w:rPr>
          <w:lang w:val="en-CA" w:eastAsia="ko-KR"/>
        </w:rPr>
        <w:t>x</w:t>
      </w:r>
      <w:ins w:id="206" w:author="Wieckowski, Adam" w:date="2019-07-03T13:02:00Z">
        <w:r w:rsidR="00A20506">
          <w:rPr>
            <w:lang w:val="en-CA" w:eastAsia="ko-KR"/>
          </w:rPr>
          <w:t>Alf</w:t>
        </w:r>
      </w:ins>
      <w:proofErr w:type="spellEnd"/>
      <w:del w:id="207" w:author="Wieckowski, Adam" w:date="2019-07-03T13:02:00Z">
        <w:r w:rsidRPr="00945AFA" w:rsidDel="00A20506">
          <w:rPr>
            <w:lang w:val="en-CA" w:eastAsia="ko-KR"/>
          </w:rPr>
          <w:delText>Ctb</w:delText>
        </w:r>
      </w:del>
      <w:r w:rsidRPr="00945AFA">
        <w:rPr>
          <w:lang w:val="en-CA" w:eastAsia="ko-KR"/>
        </w:rPr>
        <w:t> + x − </w:t>
      </w:r>
      <w:proofErr w:type="spellStart"/>
      <w:proofErr w:type="gramStart"/>
      <w:r w:rsidRPr="00945AFA">
        <w:rPr>
          <w:lang w:val="en-CA"/>
        </w:rPr>
        <w:t>PpsVirtualBoundariesPosX</w:t>
      </w:r>
      <w:proofErr w:type="spellEnd"/>
      <w:r w:rsidRPr="00945AFA">
        <w:rPr>
          <w:lang w:val="en-CA"/>
        </w:rPr>
        <w:t>[</w:t>
      </w:r>
      <w:proofErr w:type="gramEnd"/>
      <w:r w:rsidRPr="00945AFA">
        <w:rPr>
          <w:lang w:val="en-CA"/>
        </w:rPr>
        <w:t> n ]</w:t>
      </w:r>
      <w:r w:rsidRPr="00945AFA">
        <w:rPr>
          <w:bCs/>
          <w:lang w:val="en-CA" w:eastAsia="ko-KR"/>
        </w:rPr>
        <w:t xml:space="preserve"> </w:t>
      </w:r>
      <w:r w:rsidRPr="00945AFA">
        <w:rPr>
          <w:lang w:val="en-CA" w:eastAsia="ko-KR"/>
        </w:rPr>
        <w:t>is greater than or equal to</w:t>
      </w:r>
      <w:r w:rsidRPr="00945AFA">
        <w:rPr>
          <w:bCs/>
          <w:lang w:val="en-CA" w:eastAsia="ko-KR"/>
        </w:rPr>
        <w:t xml:space="preserve"> 0 and less than 3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0..pps_num_ver_virtual_boundaries</w:t>
      </w:r>
      <w:r w:rsidRPr="00945AFA">
        <w:rPr>
          <w:lang w:val="en-CA" w:eastAsia="ko-KR"/>
        </w:rPr>
        <w:t> − </w:t>
      </w:r>
      <w:r w:rsidRPr="00945AFA">
        <w:rPr>
          <w:bCs/>
          <w:lang w:val="en-CA" w:eastAsia="ko-KR"/>
        </w:rPr>
        <w:t>1</w:t>
      </w:r>
      <w:r w:rsidRPr="00945AFA">
        <w:rPr>
          <w:lang w:val="en-CA" w:eastAsia="ko-KR"/>
        </w:rPr>
        <w:t>, the following applies:</w:t>
      </w:r>
    </w:p>
    <w:p w14:paraId="339EB16E" w14:textId="3843F1BB" w:rsidR="0005429D" w:rsidRPr="00945AFA" w:rsidRDefault="0005429D" w:rsidP="0005429D">
      <w:pPr>
        <w:pStyle w:val="Equation"/>
        <w:tabs>
          <w:tab w:val="clear" w:pos="794"/>
          <w:tab w:val="clear" w:pos="1588"/>
          <w:tab w:val="left" w:pos="851"/>
          <w:tab w:val="left" w:pos="1134"/>
          <w:tab w:val="left" w:pos="1418"/>
        </w:tabs>
        <w:ind w:left="851"/>
        <w:rPr>
          <w:noProof/>
          <w:lang w:val="en-CA" w:eastAsia="ko-KR"/>
        </w:rPr>
      </w:pPr>
      <w:r w:rsidRPr="00945AFA">
        <w:rPr>
          <w:lang w:val="en-CA" w:eastAsia="ko-KR"/>
        </w:rPr>
        <w:t>h</w:t>
      </w:r>
      <w:r w:rsidRPr="00945AFA">
        <w:rPr>
          <w:vertAlign w:val="subscript"/>
          <w:lang w:val="en-CA" w:eastAsia="ko-KR"/>
        </w:rPr>
        <w:t>x + i</w:t>
      </w:r>
      <w:r w:rsidRPr="00945AFA">
        <w:rPr>
          <w:lang w:val="en-CA" w:eastAsia="ko-KR"/>
        </w:rPr>
        <w:t> = Clip</w:t>
      </w:r>
      <w:proofErr w:type="gramStart"/>
      <w:r w:rsidRPr="00945AFA">
        <w:rPr>
          <w:lang w:val="en-CA" w:eastAsia="ko-KR"/>
        </w:rPr>
        <w:t>3( </w:t>
      </w:r>
      <w:r w:rsidRPr="00945AFA">
        <w:rPr>
          <w:lang w:val="en-CA"/>
        </w:rPr>
        <w:t>PpsVirtualBoundariesPosX</w:t>
      </w:r>
      <w:proofErr w:type="gramEnd"/>
      <w:r w:rsidRPr="00945AFA">
        <w:rPr>
          <w:lang w:val="en-CA"/>
        </w:rPr>
        <w:t>[ n ]</w:t>
      </w:r>
      <w:r w:rsidRPr="00945AFA">
        <w:rPr>
          <w:lang w:val="en-CA" w:eastAsia="ko-KR"/>
        </w:rPr>
        <w:t>, pic_width_in_luma_samples − 1, x</w:t>
      </w:r>
      <w:ins w:id="208" w:author="Wieckowski, Adam" w:date="2019-07-03T13:02:00Z">
        <w:r w:rsidR="00CA0BE3">
          <w:rPr>
            <w:lang w:val="en-CA" w:eastAsia="ko-KR"/>
          </w:rPr>
          <w:t>Alf</w:t>
        </w:r>
      </w:ins>
      <w:del w:id="209" w:author="Wieckowski, Adam" w:date="2019-07-03T13:02:00Z">
        <w:r w:rsidRPr="00945AFA" w:rsidDel="00CA0BE3">
          <w:rPr>
            <w:lang w:val="en-CA" w:eastAsia="ko-KR"/>
          </w:rPr>
          <w:delText>Ctb</w:delText>
        </w:r>
      </w:del>
      <w:r w:rsidRPr="00945AFA">
        <w:rPr>
          <w:lang w:val="en-CA" w:eastAsia="ko-KR"/>
        </w:rPr>
        <w:t> + x + i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1197</w:t>
      </w:r>
      <w:r w:rsidRPr="00945AFA">
        <w:rPr>
          <w:noProof/>
          <w:lang w:val="en-CA" w:eastAsia="ko-KR"/>
        </w:rPr>
        <w:fldChar w:fldCharType="end"/>
      </w:r>
      <w:r w:rsidRPr="00945AFA">
        <w:rPr>
          <w:noProof/>
          <w:lang w:val="en-CA" w:eastAsia="ko-KR"/>
        </w:rPr>
        <w:t>)</w:t>
      </w:r>
    </w:p>
    <w:p w14:paraId="6A099084" w14:textId="554D1760" w:rsidR="0005429D" w:rsidRPr="00945AFA" w:rsidRDefault="0005429D"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Otherwise, 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proofErr w:type="gramStart"/>
      <w:r w:rsidRPr="00945AFA">
        <w:rPr>
          <w:lang w:val="en-CA"/>
        </w:rPr>
        <w:t>PpsVirtualBoundariesPosX</w:t>
      </w:r>
      <w:proofErr w:type="spellEnd"/>
      <w:r w:rsidRPr="00945AFA">
        <w:rPr>
          <w:lang w:val="en-CA"/>
        </w:rPr>
        <w:t>[</w:t>
      </w:r>
      <w:proofErr w:type="gramEnd"/>
      <w:r w:rsidRPr="00945AFA">
        <w:rPr>
          <w:lang w:val="en-CA"/>
        </w:rPr>
        <w:t> n ]</w:t>
      </w:r>
      <w:r w:rsidRPr="00945AFA">
        <w:rPr>
          <w:lang w:val="en-CA" w:eastAsia="ko-KR"/>
        </w:rPr>
        <w:t>− </w:t>
      </w:r>
      <w:proofErr w:type="spellStart"/>
      <w:r w:rsidRPr="00945AFA">
        <w:rPr>
          <w:lang w:val="en-CA" w:eastAsia="ko-KR"/>
        </w:rPr>
        <w:t>x</w:t>
      </w:r>
      <w:ins w:id="210" w:author="Wieckowski, Adam" w:date="2019-07-03T13:02:00Z">
        <w:r w:rsidR="00176B41">
          <w:rPr>
            <w:lang w:val="en-CA" w:eastAsia="ko-KR"/>
          </w:rPr>
          <w:t>Alf</w:t>
        </w:r>
      </w:ins>
      <w:proofErr w:type="spellEnd"/>
      <w:del w:id="211" w:author="Wieckowski, Adam" w:date="2019-07-03T13:02:00Z">
        <w:r w:rsidRPr="00945AFA" w:rsidDel="00176B41">
          <w:rPr>
            <w:lang w:val="en-CA" w:eastAsia="ko-KR"/>
          </w:rPr>
          <w:delText>Ctb</w:delText>
        </w:r>
      </w:del>
      <w:r w:rsidRPr="00945AFA">
        <w:rPr>
          <w:lang w:val="en-CA" w:eastAsia="ko-KR"/>
        </w:rPr>
        <w:t xml:space="preserve"> − x is greater than </w:t>
      </w:r>
      <w:r w:rsidRPr="00945AFA">
        <w:rPr>
          <w:bCs/>
          <w:lang w:val="en-CA" w:eastAsia="ko-KR"/>
        </w:rPr>
        <w:t>0 and less than 4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0..pps_num_ver_virtual_boundaries</w:t>
      </w:r>
      <w:r w:rsidRPr="00945AFA">
        <w:rPr>
          <w:lang w:val="en-CA" w:eastAsia="ko-KR"/>
        </w:rPr>
        <w:t> − </w:t>
      </w:r>
      <w:r w:rsidRPr="00945AFA">
        <w:rPr>
          <w:bCs/>
          <w:lang w:val="en-CA" w:eastAsia="ko-KR"/>
        </w:rPr>
        <w:t>1</w:t>
      </w:r>
      <w:r w:rsidRPr="00945AFA">
        <w:rPr>
          <w:lang w:val="en-CA" w:eastAsia="ko-KR"/>
        </w:rPr>
        <w:t>, the following applies:</w:t>
      </w:r>
    </w:p>
    <w:p w14:paraId="0BFA03B4" w14:textId="2E102DDD" w:rsidR="0005429D" w:rsidRPr="00945AFA" w:rsidRDefault="0005429D" w:rsidP="0005429D">
      <w:pPr>
        <w:pStyle w:val="Equation"/>
        <w:tabs>
          <w:tab w:val="clear" w:pos="794"/>
          <w:tab w:val="clear" w:pos="1588"/>
          <w:tab w:val="left" w:pos="851"/>
          <w:tab w:val="left" w:pos="1134"/>
          <w:tab w:val="left" w:pos="1418"/>
        </w:tabs>
        <w:ind w:left="851"/>
        <w:rPr>
          <w:noProof/>
          <w:lang w:val="en-CA" w:eastAsia="ko-KR"/>
        </w:rPr>
      </w:pPr>
      <w:r w:rsidRPr="00945AFA">
        <w:rPr>
          <w:lang w:val="en-CA" w:eastAsia="ko-KR"/>
        </w:rPr>
        <w:t>h</w:t>
      </w:r>
      <w:r w:rsidRPr="00945AFA">
        <w:rPr>
          <w:vertAlign w:val="subscript"/>
          <w:lang w:val="en-CA" w:eastAsia="ko-KR"/>
        </w:rPr>
        <w:t>x + i</w:t>
      </w:r>
      <w:r w:rsidRPr="00945AFA">
        <w:rPr>
          <w:lang w:val="en-CA" w:eastAsia="ko-KR"/>
        </w:rPr>
        <w:t> = Clip</w:t>
      </w:r>
      <w:proofErr w:type="gramStart"/>
      <w:r w:rsidRPr="00945AFA">
        <w:rPr>
          <w:lang w:val="en-CA" w:eastAsia="ko-KR"/>
        </w:rPr>
        <w:t>3( 0</w:t>
      </w:r>
      <w:proofErr w:type="gramEnd"/>
      <w:r w:rsidRPr="00945AFA">
        <w:rPr>
          <w:lang w:val="en-CA" w:eastAsia="ko-KR"/>
        </w:rPr>
        <w:t>, </w:t>
      </w:r>
      <w:r w:rsidRPr="00945AFA">
        <w:rPr>
          <w:lang w:val="en-CA"/>
        </w:rPr>
        <w:t>PpsVirtualBoundariesPosX[ n ]</w:t>
      </w:r>
      <w:r w:rsidRPr="00945AFA">
        <w:rPr>
          <w:lang w:val="en-CA" w:eastAsia="ko-KR"/>
        </w:rPr>
        <w:t> − 1, x</w:t>
      </w:r>
      <w:ins w:id="212" w:author="Wieckowski, Adam" w:date="2019-07-03T13:02:00Z">
        <w:r w:rsidR="00176B41">
          <w:rPr>
            <w:lang w:val="en-CA" w:eastAsia="ko-KR"/>
          </w:rPr>
          <w:t>Alf</w:t>
        </w:r>
      </w:ins>
      <w:del w:id="213" w:author="Wieckowski, Adam" w:date="2019-07-03T13:02:00Z">
        <w:r w:rsidRPr="00945AFA" w:rsidDel="00176B41">
          <w:rPr>
            <w:lang w:val="en-CA" w:eastAsia="ko-KR"/>
          </w:rPr>
          <w:delText>Ctb</w:delText>
        </w:r>
      </w:del>
      <w:r w:rsidRPr="00945AFA">
        <w:rPr>
          <w:lang w:val="en-CA" w:eastAsia="ko-KR"/>
        </w:rPr>
        <w:t> + x + i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1198</w:t>
      </w:r>
      <w:r w:rsidRPr="00945AFA">
        <w:rPr>
          <w:noProof/>
          <w:lang w:val="en-CA" w:eastAsia="ko-KR"/>
        </w:rPr>
        <w:fldChar w:fldCharType="end"/>
      </w:r>
      <w:r w:rsidRPr="00945AFA">
        <w:rPr>
          <w:noProof/>
          <w:lang w:val="en-CA" w:eastAsia="ko-KR"/>
        </w:rPr>
        <w:t>)</w:t>
      </w:r>
    </w:p>
    <w:p w14:paraId="5A4A0E2B" w14:textId="765022F2" w:rsidR="00847B38" w:rsidRPr="00945AFA" w:rsidRDefault="00847B38"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rPr>
        <w:t>Otherwise,</w:t>
      </w:r>
      <w:r w:rsidR="0005429D" w:rsidRPr="00945AFA">
        <w:rPr>
          <w:lang w:val="en-CA"/>
        </w:rPr>
        <w:t xml:space="preserve"> the following applies:</w:t>
      </w:r>
    </w:p>
    <w:p w14:paraId="18DAD489" w14:textId="303FEB41" w:rsidR="003C7A29" w:rsidRPr="00945AFA" w:rsidRDefault="003C7A29" w:rsidP="00756ADA">
      <w:pPr>
        <w:pStyle w:val="Equation"/>
        <w:tabs>
          <w:tab w:val="clear" w:pos="794"/>
          <w:tab w:val="clear" w:pos="1588"/>
          <w:tab w:val="left" w:pos="851"/>
          <w:tab w:val="left" w:pos="1134"/>
          <w:tab w:val="left" w:pos="1418"/>
        </w:tabs>
        <w:ind w:left="851"/>
        <w:rPr>
          <w:noProof/>
          <w:lang w:val="en-CA"/>
        </w:rPr>
      </w:pPr>
      <w:r w:rsidRPr="00945AFA">
        <w:rPr>
          <w:noProof/>
          <w:lang w:val="en-CA" w:eastAsia="ko-KR"/>
        </w:rPr>
        <w:t>h</w:t>
      </w:r>
      <w:r w:rsidRPr="00945AFA">
        <w:rPr>
          <w:noProof/>
          <w:vertAlign w:val="subscript"/>
          <w:lang w:val="en-CA" w:eastAsia="ko-KR"/>
        </w:rPr>
        <w:t>x</w:t>
      </w:r>
      <w:r w:rsidR="0005429D" w:rsidRPr="00945AFA">
        <w:rPr>
          <w:noProof/>
          <w:vertAlign w:val="subscript"/>
          <w:lang w:val="en-CA" w:eastAsia="ko-KR"/>
        </w:rPr>
        <w:t> + i</w:t>
      </w:r>
      <w:r w:rsidRPr="00945AFA">
        <w:rPr>
          <w:noProof/>
          <w:lang w:val="en-CA" w:eastAsia="ko-KR"/>
        </w:rPr>
        <w:t> = Clip3( 0, pic_width_in_luma_samples − 1, x</w:t>
      </w:r>
      <w:ins w:id="214" w:author="Wieckowski, Adam" w:date="2019-07-03T13:02:00Z">
        <w:r w:rsidR="00CF5335">
          <w:rPr>
            <w:noProof/>
            <w:lang w:val="en-CA" w:eastAsia="ko-KR"/>
          </w:rPr>
          <w:t>Alf</w:t>
        </w:r>
      </w:ins>
      <w:del w:id="215" w:author="Wieckowski, Adam" w:date="2019-07-03T13:02:00Z">
        <w:r w:rsidR="00756B1E" w:rsidRPr="00945AFA" w:rsidDel="00CF5335">
          <w:rPr>
            <w:noProof/>
            <w:lang w:val="en-CA" w:eastAsia="ko-KR"/>
          </w:rPr>
          <w:delText>Ctb</w:delText>
        </w:r>
      </w:del>
      <w:r w:rsidR="00756B1E" w:rsidRPr="00945AFA">
        <w:rPr>
          <w:noProof/>
          <w:lang w:val="en-CA" w:eastAsia="ko-KR"/>
        </w:rPr>
        <w:t> + x</w:t>
      </w:r>
      <w:r w:rsidR="0005429D" w:rsidRPr="00945AFA">
        <w:rPr>
          <w:lang w:val="en-CA" w:eastAsia="ko-KR"/>
        </w:rPr>
        <w:t> + </w:t>
      </w:r>
      <w:proofErr w:type="spellStart"/>
      <w:proofErr w:type="gramStart"/>
      <w:r w:rsidR="0005429D" w:rsidRPr="00945AFA">
        <w:rPr>
          <w:lang w:val="en-CA" w:eastAsia="ko-KR"/>
        </w:rPr>
        <w:t>i</w:t>
      </w:r>
      <w:proofErr w:type="spellEnd"/>
      <w:r w:rsidRPr="00945AFA">
        <w:rPr>
          <w:noProof/>
          <w:lang w:val="en-CA" w:eastAsia="ko-KR"/>
        </w:rPr>
        <w:t> )</w:t>
      </w:r>
      <w:proofErr w:type="gramEnd"/>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1199</w:t>
      </w:r>
      <w:r w:rsidRPr="00945AFA">
        <w:rPr>
          <w:rFonts w:eastAsia="Malgun Gothic"/>
          <w:noProof/>
          <w:szCs w:val="22"/>
          <w:lang w:val="en-CA"/>
        </w:rPr>
        <w:fldChar w:fldCharType="end"/>
      </w:r>
      <w:r w:rsidRPr="00945AFA">
        <w:rPr>
          <w:rFonts w:eastAsia="Malgun Gothic"/>
          <w:noProof/>
          <w:szCs w:val="22"/>
          <w:lang w:val="en-CA"/>
        </w:rPr>
        <w:t>)</w:t>
      </w:r>
    </w:p>
    <w:p w14:paraId="3C18BFB9" w14:textId="742EF307" w:rsidR="0005429D" w:rsidRPr="00945AFA" w:rsidRDefault="0005429D"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r w:rsidRPr="00945AFA">
        <w:rPr>
          <w:lang w:val="en-CA" w:eastAsia="ko-KR"/>
        </w:rPr>
        <w:t>y</w:t>
      </w:r>
      <w:ins w:id="216" w:author="Wieckowski, Adam" w:date="2019-07-03T13:03:00Z">
        <w:r w:rsidR="00482ACE">
          <w:rPr>
            <w:lang w:val="en-CA" w:eastAsia="ko-KR"/>
          </w:rPr>
          <w:t>Alf</w:t>
        </w:r>
      </w:ins>
      <w:proofErr w:type="spellEnd"/>
      <w:del w:id="217" w:author="Wieckowski, Adam" w:date="2019-07-03T13:03:00Z">
        <w:r w:rsidRPr="00945AFA" w:rsidDel="00482ACE">
          <w:rPr>
            <w:lang w:val="en-CA" w:eastAsia="ko-KR"/>
          </w:rPr>
          <w:delText>C</w:delText>
        </w:r>
      </w:del>
      <w:del w:id="218" w:author="Wieckowski, Adam" w:date="2019-07-03T13:02:00Z">
        <w:r w:rsidRPr="00945AFA" w:rsidDel="00482ACE">
          <w:rPr>
            <w:lang w:val="en-CA" w:eastAsia="ko-KR"/>
          </w:rPr>
          <w:delText>tb</w:delText>
        </w:r>
      </w:del>
      <w:r w:rsidRPr="00945AFA">
        <w:rPr>
          <w:lang w:val="en-CA" w:eastAsia="ko-KR"/>
        </w:rPr>
        <w:t> + y − </w:t>
      </w:r>
      <w:proofErr w:type="spellStart"/>
      <w:proofErr w:type="gramStart"/>
      <w:r w:rsidRPr="00945AFA">
        <w:rPr>
          <w:lang w:val="en-CA"/>
        </w:rPr>
        <w:t>PpsVirtualBoundariesPosY</w:t>
      </w:r>
      <w:proofErr w:type="spellEnd"/>
      <w:r w:rsidRPr="00945AFA">
        <w:rPr>
          <w:lang w:val="en-CA"/>
        </w:rPr>
        <w:t>[</w:t>
      </w:r>
      <w:proofErr w:type="gramEnd"/>
      <w:r w:rsidRPr="00945AFA">
        <w:rPr>
          <w:lang w:val="en-CA"/>
        </w:rPr>
        <w:t> n ]</w:t>
      </w:r>
      <w:r w:rsidRPr="00945AFA">
        <w:rPr>
          <w:bCs/>
          <w:lang w:val="en-CA" w:eastAsia="ko-KR"/>
        </w:rPr>
        <w:t xml:space="preserve"> </w:t>
      </w:r>
      <w:r w:rsidRPr="00945AFA">
        <w:rPr>
          <w:lang w:val="en-CA" w:eastAsia="ko-KR"/>
        </w:rPr>
        <w:t>is greater than or equal to</w:t>
      </w:r>
      <w:r w:rsidRPr="00945AFA">
        <w:rPr>
          <w:bCs/>
          <w:lang w:val="en-CA" w:eastAsia="ko-KR"/>
        </w:rPr>
        <w:t xml:space="preserve"> 0 and less than 3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0..pps_num_hor_virtual_boundaries</w:t>
      </w:r>
      <w:r w:rsidRPr="00945AFA">
        <w:rPr>
          <w:lang w:val="en-CA" w:eastAsia="ko-KR"/>
        </w:rPr>
        <w:t> − </w:t>
      </w:r>
      <w:r w:rsidRPr="00945AFA">
        <w:rPr>
          <w:bCs/>
          <w:lang w:val="en-CA" w:eastAsia="ko-KR"/>
        </w:rPr>
        <w:t>1</w:t>
      </w:r>
      <w:r w:rsidRPr="00945AFA">
        <w:rPr>
          <w:lang w:val="en-CA" w:eastAsia="ko-KR"/>
        </w:rPr>
        <w:t>, the following applies:</w:t>
      </w:r>
    </w:p>
    <w:p w14:paraId="1C7FF347" w14:textId="25A03F3D" w:rsidR="0005429D" w:rsidRPr="00945AFA" w:rsidRDefault="0005429D" w:rsidP="0005429D">
      <w:pPr>
        <w:pStyle w:val="Equation"/>
        <w:tabs>
          <w:tab w:val="clear" w:pos="794"/>
          <w:tab w:val="clear" w:pos="1588"/>
          <w:tab w:val="left" w:pos="851"/>
          <w:tab w:val="left" w:pos="1134"/>
          <w:tab w:val="left" w:pos="1418"/>
        </w:tabs>
        <w:ind w:left="851"/>
        <w:rPr>
          <w:lang w:val="en-CA" w:eastAsia="ko-KR"/>
        </w:rPr>
      </w:pPr>
      <w:r w:rsidRPr="00945AFA">
        <w:rPr>
          <w:lang w:val="en-CA" w:eastAsia="ko-KR"/>
        </w:rPr>
        <w:t>v</w:t>
      </w:r>
      <w:r w:rsidRPr="00945AFA">
        <w:rPr>
          <w:vertAlign w:val="subscript"/>
          <w:lang w:val="en-CA" w:eastAsia="ko-KR"/>
        </w:rPr>
        <w:t>y + j</w:t>
      </w:r>
      <w:r w:rsidRPr="00945AFA">
        <w:rPr>
          <w:lang w:val="en-CA" w:eastAsia="ko-KR"/>
        </w:rPr>
        <w:t> = Clip</w:t>
      </w:r>
      <w:proofErr w:type="gramStart"/>
      <w:r w:rsidRPr="00945AFA">
        <w:rPr>
          <w:lang w:val="en-CA" w:eastAsia="ko-KR"/>
        </w:rPr>
        <w:t>3( </w:t>
      </w:r>
      <w:r w:rsidRPr="00945AFA">
        <w:rPr>
          <w:lang w:val="en-CA"/>
        </w:rPr>
        <w:t>PpsVirtualBoundariesPosY</w:t>
      </w:r>
      <w:proofErr w:type="gramEnd"/>
      <w:r w:rsidRPr="00945AFA">
        <w:rPr>
          <w:lang w:val="en-CA"/>
        </w:rPr>
        <w:t>[ n ]</w:t>
      </w:r>
      <w:r w:rsidRPr="00945AFA">
        <w:rPr>
          <w:lang w:val="en-CA" w:eastAsia="ko-KR"/>
        </w:rPr>
        <w:t>, pic_height_in_luma_samples − 1, y</w:t>
      </w:r>
      <w:ins w:id="219" w:author="Wieckowski, Adam" w:date="2019-07-03T13:03:00Z">
        <w:r w:rsidR="0007787E">
          <w:rPr>
            <w:lang w:val="en-CA" w:eastAsia="ko-KR"/>
          </w:rPr>
          <w:t>Alf</w:t>
        </w:r>
      </w:ins>
      <w:del w:id="220" w:author="Wieckowski, Adam" w:date="2019-07-03T13:03:00Z">
        <w:r w:rsidRPr="00945AFA" w:rsidDel="0007787E">
          <w:rPr>
            <w:lang w:val="en-CA" w:eastAsia="ko-KR"/>
          </w:rPr>
          <w:delText>Ctb</w:delText>
        </w:r>
      </w:del>
      <w:r w:rsidRPr="00945AFA">
        <w:rPr>
          <w:lang w:val="en-CA" w:eastAsia="ko-KR"/>
        </w:rPr>
        <w:t> + y + j )</w:t>
      </w:r>
      <w:r w:rsidRPr="00945AFA">
        <w:rPr>
          <w:rFonts w:eastAsia="Malgun Gothic"/>
          <w:noProof/>
          <w:szCs w:val="22"/>
          <w:lang w:val="en-CA"/>
        </w:rPr>
        <w:tab/>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1200</w:t>
      </w:r>
      <w:r w:rsidRPr="00945AFA">
        <w:rPr>
          <w:rFonts w:eastAsia="Malgun Gothic"/>
          <w:noProof/>
          <w:szCs w:val="22"/>
          <w:lang w:val="en-CA"/>
        </w:rPr>
        <w:fldChar w:fldCharType="end"/>
      </w:r>
      <w:r w:rsidRPr="00945AFA">
        <w:rPr>
          <w:rFonts w:eastAsia="Malgun Gothic"/>
          <w:noProof/>
          <w:szCs w:val="22"/>
          <w:lang w:val="en-CA"/>
        </w:rPr>
        <w:t>)</w:t>
      </w:r>
    </w:p>
    <w:p w14:paraId="73A4A0D0" w14:textId="2E03B4C3" w:rsidR="0005429D" w:rsidRPr="00945AFA" w:rsidRDefault="0005429D"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Otherwise, 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proofErr w:type="gramStart"/>
      <w:r w:rsidRPr="00945AFA">
        <w:rPr>
          <w:lang w:val="en-CA"/>
        </w:rPr>
        <w:t>PpsVirtualBoundariesPosY</w:t>
      </w:r>
      <w:proofErr w:type="spellEnd"/>
      <w:r w:rsidRPr="00945AFA">
        <w:rPr>
          <w:lang w:val="en-CA"/>
        </w:rPr>
        <w:t>[</w:t>
      </w:r>
      <w:proofErr w:type="gramEnd"/>
      <w:r w:rsidRPr="00945AFA">
        <w:rPr>
          <w:lang w:val="en-CA"/>
        </w:rPr>
        <w:t> n ]</w:t>
      </w:r>
      <w:r w:rsidRPr="00945AFA">
        <w:rPr>
          <w:lang w:val="en-CA" w:eastAsia="ko-KR"/>
        </w:rPr>
        <w:t> − </w:t>
      </w:r>
      <w:proofErr w:type="spellStart"/>
      <w:r w:rsidRPr="00945AFA">
        <w:rPr>
          <w:lang w:val="en-CA" w:eastAsia="ko-KR"/>
        </w:rPr>
        <w:t>y</w:t>
      </w:r>
      <w:ins w:id="221" w:author="Wieckowski, Adam" w:date="2019-07-03T13:03:00Z">
        <w:r w:rsidR="00B90EB4">
          <w:rPr>
            <w:lang w:val="en-CA" w:eastAsia="ko-KR"/>
          </w:rPr>
          <w:t>Alf</w:t>
        </w:r>
      </w:ins>
      <w:proofErr w:type="spellEnd"/>
      <w:del w:id="222" w:author="Wieckowski, Adam" w:date="2019-07-03T13:03:00Z">
        <w:r w:rsidRPr="00945AFA" w:rsidDel="00B90EB4">
          <w:rPr>
            <w:lang w:val="en-CA" w:eastAsia="ko-KR"/>
          </w:rPr>
          <w:delText>Ctb</w:delText>
        </w:r>
      </w:del>
      <w:r w:rsidRPr="00945AFA">
        <w:rPr>
          <w:lang w:val="en-CA" w:eastAsia="ko-KR"/>
        </w:rPr>
        <w:t xml:space="preserve"> − y is greater than </w:t>
      </w:r>
      <w:r w:rsidRPr="00945AFA">
        <w:rPr>
          <w:bCs/>
          <w:lang w:val="en-CA" w:eastAsia="ko-KR"/>
        </w:rPr>
        <w:t>0 and less than 4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0..pps_num_hor_virtual_boundaries</w:t>
      </w:r>
      <w:r w:rsidRPr="00945AFA">
        <w:rPr>
          <w:lang w:val="en-CA" w:eastAsia="ko-KR"/>
        </w:rPr>
        <w:t> − </w:t>
      </w:r>
      <w:r w:rsidRPr="00945AFA">
        <w:rPr>
          <w:bCs/>
          <w:lang w:val="en-CA" w:eastAsia="ko-KR"/>
        </w:rPr>
        <w:t>1</w:t>
      </w:r>
      <w:r w:rsidRPr="00945AFA">
        <w:rPr>
          <w:lang w:val="en-CA" w:eastAsia="ko-KR"/>
        </w:rPr>
        <w:t>, the following applies:</w:t>
      </w:r>
    </w:p>
    <w:p w14:paraId="0DBA4A58" w14:textId="2DF78178" w:rsidR="0005429D" w:rsidRPr="00945AFA" w:rsidRDefault="0005429D" w:rsidP="0005429D">
      <w:pPr>
        <w:pStyle w:val="Equation"/>
        <w:tabs>
          <w:tab w:val="clear" w:pos="794"/>
          <w:tab w:val="clear" w:pos="1588"/>
          <w:tab w:val="left" w:pos="851"/>
          <w:tab w:val="left" w:pos="1134"/>
          <w:tab w:val="left" w:pos="1418"/>
        </w:tabs>
        <w:ind w:left="851"/>
        <w:rPr>
          <w:lang w:val="en-CA" w:eastAsia="ko-KR"/>
        </w:rPr>
      </w:pPr>
      <w:r w:rsidRPr="00945AFA">
        <w:rPr>
          <w:lang w:val="en-CA" w:eastAsia="ko-KR"/>
        </w:rPr>
        <w:t>v</w:t>
      </w:r>
      <w:r w:rsidRPr="00945AFA">
        <w:rPr>
          <w:vertAlign w:val="subscript"/>
          <w:lang w:val="en-CA" w:eastAsia="ko-KR"/>
        </w:rPr>
        <w:t>y + j</w:t>
      </w:r>
      <w:r w:rsidRPr="00945AFA">
        <w:rPr>
          <w:lang w:val="en-CA" w:eastAsia="ko-KR"/>
        </w:rPr>
        <w:t> = Clip</w:t>
      </w:r>
      <w:proofErr w:type="gramStart"/>
      <w:r w:rsidRPr="00945AFA">
        <w:rPr>
          <w:lang w:val="en-CA" w:eastAsia="ko-KR"/>
        </w:rPr>
        <w:t>3( 0</w:t>
      </w:r>
      <w:proofErr w:type="gramEnd"/>
      <w:r w:rsidRPr="00945AFA">
        <w:rPr>
          <w:lang w:val="en-CA" w:eastAsia="ko-KR"/>
        </w:rPr>
        <w:t>, </w:t>
      </w:r>
      <w:r w:rsidRPr="00945AFA">
        <w:rPr>
          <w:lang w:val="en-CA"/>
        </w:rPr>
        <w:t>PpsVirtualBoundariesPosY[ n ]</w:t>
      </w:r>
      <w:r w:rsidRPr="00945AFA">
        <w:rPr>
          <w:lang w:val="en-CA" w:eastAsia="ko-KR"/>
        </w:rPr>
        <w:t> − 1, y</w:t>
      </w:r>
      <w:ins w:id="223" w:author="Wieckowski, Adam" w:date="2019-07-03T13:03:00Z">
        <w:r w:rsidR="00CA1D67">
          <w:rPr>
            <w:lang w:val="en-CA" w:eastAsia="ko-KR"/>
          </w:rPr>
          <w:t>Alf</w:t>
        </w:r>
      </w:ins>
      <w:del w:id="224" w:author="Wieckowski, Adam" w:date="2019-07-03T13:03:00Z">
        <w:r w:rsidRPr="00945AFA" w:rsidDel="00CA1D67">
          <w:rPr>
            <w:lang w:val="en-CA" w:eastAsia="ko-KR"/>
          </w:rPr>
          <w:delText>Ctb</w:delText>
        </w:r>
      </w:del>
      <w:r w:rsidRPr="00945AFA">
        <w:rPr>
          <w:lang w:val="en-CA" w:eastAsia="ko-KR"/>
        </w:rPr>
        <w:t> + y + j )</w:t>
      </w:r>
      <w:r w:rsidRPr="00945AFA">
        <w:rPr>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1201</w:t>
      </w:r>
      <w:r w:rsidRPr="00945AFA">
        <w:rPr>
          <w:rFonts w:eastAsia="Malgun Gothic"/>
          <w:noProof/>
          <w:szCs w:val="22"/>
          <w:lang w:val="en-CA"/>
        </w:rPr>
        <w:fldChar w:fldCharType="end"/>
      </w:r>
      <w:r w:rsidRPr="00945AFA">
        <w:rPr>
          <w:rFonts w:eastAsia="Malgun Gothic"/>
          <w:noProof/>
          <w:szCs w:val="22"/>
          <w:lang w:val="en-CA"/>
        </w:rPr>
        <w:t>)</w:t>
      </w:r>
    </w:p>
    <w:p w14:paraId="3EC2D255" w14:textId="6CFCC7F1" w:rsidR="0005429D" w:rsidRPr="00945AFA" w:rsidRDefault="0005429D"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rPr>
        <w:t>Otherwise,</w:t>
      </w:r>
      <w:r w:rsidRPr="00945AFA">
        <w:rPr>
          <w:lang w:val="en-CA" w:eastAsia="ko-KR"/>
        </w:rPr>
        <w:t xml:space="preserve"> the following applies:</w:t>
      </w:r>
    </w:p>
    <w:p w14:paraId="1E18395E" w14:textId="3E1FE1BD" w:rsidR="003C7A29" w:rsidRPr="00945AFA" w:rsidRDefault="003C7A29" w:rsidP="00756ADA">
      <w:pPr>
        <w:pStyle w:val="Equation"/>
        <w:tabs>
          <w:tab w:val="clear" w:pos="794"/>
          <w:tab w:val="clear" w:pos="1588"/>
          <w:tab w:val="left" w:pos="851"/>
          <w:tab w:val="left" w:pos="1134"/>
          <w:tab w:val="left" w:pos="1418"/>
        </w:tabs>
        <w:ind w:left="851"/>
        <w:rPr>
          <w:noProof/>
          <w:lang w:val="en-CA" w:eastAsia="ko-KR"/>
        </w:rPr>
      </w:pPr>
      <w:r w:rsidRPr="00945AFA">
        <w:rPr>
          <w:noProof/>
          <w:lang w:val="en-CA" w:eastAsia="ko-KR"/>
        </w:rPr>
        <w:t>v</w:t>
      </w:r>
      <w:r w:rsidRPr="00945AFA">
        <w:rPr>
          <w:noProof/>
          <w:vertAlign w:val="subscript"/>
          <w:lang w:val="en-CA" w:eastAsia="ko-KR"/>
        </w:rPr>
        <w:t>y</w:t>
      </w:r>
      <w:r w:rsidR="00FC69B1" w:rsidRPr="00945AFA">
        <w:rPr>
          <w:noProof/>
          <w:vertAlign w:val="subscript"/>
          <w:lang w:val="en-CA" w:eastAsia="ko-KR"/>
        </w:rPr>
        <w:t> + j</w:t>
      </w:r>
      <w:r w:rsidRPr="00945AFA">
        <w:rPr>
          <w:noProof/>
          <w:lang w:val="en-CA" w:eastAsia="ko-KR"/>
        </w:rPr>
        <w:t> = Clip3( 0, pic_height_in_luma_samples − 1, y</w:t>
      </w:r>
      <w:ins w:id="225" w:author="Wieckowski, Adam" w:date="2019-07-03T13:03:00Z">
        <w:r w:rsidR="0089047E">
          <w:rPr>
            <w:noProof/>
            <w:lang w:val="en-CA" w:eastAsia="ko-KR"/>
          </w:rPr>
          <w:t>Alf</w:t>
        </w:r>
      </w:ins>
      <w:del w:id="226" w:author="Wieckowski, Adam" w:date="2019-07-03T13:03:00Z">
        <w:r w:rsidR="00756B1E" w:rsidRPr="00945AFA" w:rsidDel="0089047E">
          <w:rPr>
            <w:noProof/>
            <w:lang w:val="en-CA" w:eastAsia="ko-KR"/>
          </w:rPr>
          <w:delText>Ctb</w:delText>
        </w:r>
      </w:del>
      <w:r w:rsidR="00756B1E" w:rsidRPr="00945AFA">
        <w:rPr>
          <w:noProof/>
          <w:lang w:val="en-CA" w:eastAsia="ko-KR"/>
        </w:rPr>
        <w:t> + y</w:t>
      </w:r>
      <w:r w:rsidR="00FC69B1" w:rsidRPr="00945AFA">
        <w:rPr>
          <w:noProof/>
          <w:lang w:val="en-CA" w:eastAsia="ko-KR"/>
        </w:rPr>
        <w:t> + j</w:t>
      </w:r>
      <w:r w:rsidRPr="00945AFA">
        <w:rPr>
          <w:noProof/>
          <w:lang w:val="en-CA" w:eastAsia="ko-KR"/>
        </w:rPr>
        <w:t>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1202</w:t>
      </w:r>
      <w:r w:rsidRPr="00945AFA">
        <w:rPr>
          <w:rFonts w:eastAsia="Malgun Gothic"/>
          <w:noProof/>
          <w:szCs w:val="22"/>
          <w:lang w:val="en-CA"/>
        </w:rPr>
        <w:fldChar w:fldCharType="end"/>
      </w:r>
      <w:r w:rsidRPr="00945AFA">
        <w:rPr>
          <w:rFonts w:eastAsia="Malgun Gothic"/>
          <w:noProof/>
          <w:szCs w:val="22"/>
          <w:lang w:val="en-CA"/>
        </w:rPr>
        <w:t>)</w:t>
      </w:r>
    </w:p>
    <w:p w14:paraId="60D963B3" w14:textId="1467DC0D" w:rsidR="004E4AF4" w:rsidRPr="00945AFA" w:rsidRDefault="004E4AF4" w:rsidP="004A6E64">
      <w:pPr>
        <w:numPr>
          <w:ilvl w:val="1"/>
          <w:numId w:val="4"/>
        </w:numPr>
        <w:tabs>
          <w:tab w:val="clear" w:pos="800"/>
          <w:tab w:val="num" w:pos="270"/>
        </w:tabs>
        <w:ind w:left="270" w:hanging="270"/>
        <w:rPr>
          <w:rFonts w:eastAsia="Malgun Gothic"/>
          <w:noProof/>
          <w:szCs w:val="22"/>
          <w:lang w:val="en-CA"/>
        </w:rPr>
      </w:pPr>
      <w:r w:rsidRPr="00945AFA">
        <w:rPr>
          <w:rFonts w:eastAsia="Malgun Gothic"/>
          <w:noProof/>
          <w:szCs w:val="22"/>
          <w:lang w:val="en-CA"/>
        </w:rPr>
        <w:t>The variable applyVirtualBoundary</w:t>
      </w:r>
      <w:ins w:id="227" w:author="Wieckowski, Adam" w:date="2019-07-03T14:02:00Z">
        <w:r w:rsidR="001359D2">
          <w:rPr>
            <w:rFonts w:eastAsia="Malgun Gothic"/>
            <w:noProof/>
            <w:szCs w:val="22"/>
            <w:lang w:val="en-CA"/>
          </w:rPr>
          <w:t>1</w:t>
        </w:r>
      </w:ins>
      <w:r w:rsidRPr="00945AFA">
        <w:rPr>
          <w:rFonts w:eastAsia="Malgun Gothic"/>
          <w:noProof/>
          <w:szCs w:val="22"/>
          <w:lang w:val="en-CA"/>
        </w:rPr>
        <w:t xml:space="preserve"> is derived as follows:</w:t>
      </w:r>
    </w:p>
    <w:p w14:paraId="1CA05742" w14:textId="03FED36F" w:rsidR="004E4AF4" w:rsidRPr="00945AFA" w:rsidRDefault="004E4AF4"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rFonts w:eastAsia="Malgun Gothic"/>
          <w:noProof/>
          <w:szCs w:val="22"/>
          <w:lang w:val="en-CA"/>
        </w:rPr>
        <w:t>If one or more of the following conditions are true, applyVirtualBoundary</w:t>
      </w:r>
      <w:ins w:id="228" w:author="Wieckowski, Adam" w:date="2019-07-03T14:03:00Z">
        <w:r w:rsidR="009C6FCB">
          <w:rPr>
            <w:rFonts w:eastAsia="Malgun Gothic"/>
            <w:noProof/>
            <w:szCs w:val="22"/>
            <w:lang w:val="en-CA"/>
          </w:rPr>
          <w:t>1</w:t>
        </w:r>
      </w:ins>
      <w:r w:rsidRPr="00945AFA">
        <w:rPr>
          <w:rFonts w:eastAsia="Malgun Gothic"/>
          <w:noProof/>
          <w:szCs w:val="22"/>
          <w:lang w:val="en-CA"/>
        </w:rPr>
        <w:t xml:space="preserve"> is set equal to 0:</w:t>
      </w:r>
    </w:p>
    <w:p w14:paraId="4E4038AC" w14:textId="4A770AAB" w:rsidR="004E4AF4" w:rsidRPr="00945AFA" w:rsidRDefault="004E4AF4"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noProof/>
          <w:lang w:val="en-CA" w:eastAsia="ko-KR"/>
        </w:rPr>
      </w:pPr>
      <w:r w:rsidRPr="00945AFA">
        <w:rPr>
          <w:noProof/>
          <w:lang w:val="en-CA" w:eastAsia="ko-KR"/>
        </w:rPr>
        <w:t xml:space="preserve">The </w:t>
      </w:r>
      <w:del w:id="229" w:author="Wieckowski, Adam" w:date="2019-07-03T14:03:00Z">
        <w:r w:rsidRPr="00945AFA" w:rsidDel="005C0EFA">
          <w:rPr>
            <w:noProof/>
            <w:lang w:val="en-CA" w:eastAsia="ko-KR"/>
          </w:rPr>
          <w:delText xml:space="preserve">bottom </w:delText>
        </w:r>
      </w:del>
      <w:ins w:id="230" w:author="Wieckowski, Adam" w:date="2019-07-03T14:03:00Z">
        <w:r w:rsidR="005C0EFA">
          <w:rPr>
            <w:noProof/>
            <w:lang w:val="en-CA" w:eastAsia="ko-KR"/>
          </w:rPr>
          <w:t xml:space="preserve">top </w:t>
        </w:r>
      </w:ins>
      <w:r w:rsidRPr="00945AFA">
        <w:rPr>
          <w:noProof/>
          <w:lang w:val="en-CA" w:eastAsia="ko-KR"/>
        </w:rPr>
        <w:t xml:space="preserve">boundary of the current coding tree block is the </w:t>
      </w:r>
      <w:del w:id="231" w:author="Wieckowski, Adam" w:date="2019-07-03T14:03:00Z">
        <w:r w:rsidRPr="00945AFA" w:rsidDel="005C0EFA">
          <w:rPr>
            <w:noProof/>
            <w:lang w:val="en-CA" w:eastAsia="ko-KR"/>
          </w:rPr>
          <w:delText xml:space="preserve">bottom </w:delText>
        </w:r>
      </w:del>
      <w:ins w:id="232" w:author="Wieckowski, Adam" w:date="2019-07-03T14:03:00Z">
        <w:r w:rsidR="005C0EFA">
          <w:rPr>
            <w:noProof/>
            <w:lang w:val="en-CA" w:eastAsia="ko-KR"/>
          </w:rPr>
          <w:t>top</w:t>
        </w:r>
        <w:r w:rsidR="005C0EFA" w:rsidRPr="00945AFA">
          <w:rPr>
            <w:noProof/>
            <w:lang w:val="en-CA" w:eastAsia="ko-KR"/>
          </w:rPr>
          <w:t xml:space="preserve"> </w:t>
        </w:r>
      </w:ins>
      <w:r w:rsidRPr="00945AFA">
        <w:rPr>
          <w:noProof/>
          <w:lang w:val="en-CA" w:eastAsia="ko-KR"/>
        </w:rPr>
        <w:t xml:space="preserve">boundary of the picture. </w:t>
      </w:r>
    </w:p>
    <w:p w14:paraId="10CAF315" w14:textId="74B79591" w:rsidR="004E4AF4" w:rsidRPr="00BE33E8" w:rsidRDefault="004E4AF4"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noProof/>
          <w:highlight w:val="yellow"/>
          <w:lang w:val="en-CA" w:eastAsia="ko-KR"/>
          <w:rPrChange w:id="233" w:author="Wieckowski, Adam" w:date="2019-07-03T14:04:00Z">
            <w:rPr>
              <w:noProof/>
              <w:lang w:val="en-CA" w:eastAsia="ko-KR"/>
            </w:rPr>
          </w:rPrChange>
        </w:rPr>
      </w:pPr>
      <w:r w:rsidRPr="00BE33E8">
        <w:rPr>
          <w:noProof/>
          <w:highlight w:val="yellow"/>
          <w:lang w:val="en-CA" w:eastAsia="ko-KR"/>
          <w:rPrChange w:id="234" w:author="Wieckowski, Adam" w:date="2019-07-03T14:04:00Z">
            <w:rPr>
              <w:noProof/>
              <w:lang w:val="en-CA" w:eastAsia="ko-KR"/>
            </w:rPr>
          </w:rPrChange>
        </w:rPr>
        <w:t xml:space="preserve">The </w:t>
      </w:r>
      <w:del w:id="235" w:author="Wieckowski, Adam" w:date="2019-07-03T14:03:00Z">
        <w:r w:rsidRPr="00BE33E8" w:rsidDel="00287054">
          <w:rPr>
            <w:noProof/>
            <w:highlight w:val="yellow"/>
            <w:lang w:val="en-CA" w:eastAsia="ko-KR"/>
            <w:rPrChange w:id="236" w:author="Wieckowski, Adam" w:date="2019-07-03T14:04:00Z">
              <w:rPr>
                <w:noProof/>
                <w:lang w:val="en-CA" w:eastAsia="ko-KR"/>
              </w:rPr>
            </w:rPrChange>
          </w:rPr>
          <w:delText xml:space="preserve">bottom </w:delText>
        </w:r>
      </w:del>
      <w:ins w:id="237" w:author="Wieckowski, Adam" w:date="2019-07-03T14:03:00Z">
        <w:r w:rsidR="00287054" w:rsidRPr="00BE33E8">
          <w:rPr>
            <w:noProof/>
            <w:highlight w:val="yellow"/>
            <w:lang w:val="en-CA" w:eastAsia="ko-KR"/>
            <w:rPrChange w:id="238" w:author="Wieckowski, Adam" w:date="2019-07-03T14:04:00Z">
              <w:rPr>
                <w:noProof/>
                <w:lang w:val="en-CA" w:eastAsia="ko-KR"/>
              </w:rPr>
            </w:rPrChange>
          </w:rPr>
          <w:t xml:space="preserve">top </w:t>
        </w:r>
      </w:ins>
      <w:r w:rsidRPr="00BE33E8">
        <w:rPr>
          <w:noProof/>
          <w:highlight w:val="yellow"/>
          <w:lang w:val="en-CA" w:eastAsia="ko-KR"/>
          <w:rPrChange w:id="239" w:author="Wieckowski, Adam" w:date="2019-07-03T14:04:00Z">
            <w:rPr>
              <w:noProof/>
              <w:lang w:val="en-CA" w:eastAsia="ko-KR"/>
            </w:rPr>
          </w:rPrChange>
        </w:rPr>
        <w:t xml:space="preserve">boundary of the current coding tree block is the </w:t>
      </w:r>
      <w:del w:id="240" w:author="Wieckowski, Adam" w:date="2019-07-03T14:03:00Z">
        <w:r w:rsidRPr="00BE33E8" w:rsidDel="00287054">
          <w:rPr>
            <w:noProof/>
            <w:highlight w:val="yellow"/>
            <w:lang w:val="en-CA" w:eastAsia="ko-KR"/>
            <w:rPrChange w:id="241" w:author="Wieckowski, Adam" w:date="2019-07-03T14:04:00Z">
              <w:rPr>
                <w:noProof/>
                <w:lang w:val="en-CA" w:eastAsia="ko-KR"/>
              </w:rPr>
            </w:rPrChange>
          </w:rPr>
          <w:delText xml:space="preserve">bottom </w:delText>
        </w:r>
      </w:del>
      <w:ins w:id="242" w:author="Wieckowski, Adam" w:date="2019-07-03T14:03:00Z">
        <w:r w:rsidR="00287054" w:rsidRPr="00BE33E8">
          <w:rPr>
            <w:noProof/>
            <w:highlight w:val="yellow"/>
            <w:lang w:val="en-CA" w:eastAsia="ko-KR"/>
            <w:rPrChange w:id="243" w:author="Wieckowski, Adam" w:date="2019-07-03T14:04:00Z">
              <w:rPr>
                <w:noProof/>
                <w:lang w:val="en-CA" w:eastAsia="ko-KR"/>
              </w:rPr>
            </w:rPrChange>
          </w:rPr>
          <w:t xml:space="preserve">top </w:t>
        </w:r>
      </w:ins>
      <w:r w:rsidRPr="00BE33E8">
        <w:rPr>
          <w:noProof/>
          <w:highlight w:val="yellow"/>
          <w:lang w:val="en-CA" w:eastAsia="ko-KR"/>
          <w:rPrChange w:id="244" w:author="Wieckowski, Adam" w:date="2019-07-03T14:04:00Z">
            <w:rPr>
              <w:noProof/>
              <w:lang w:val="en-CA" w:eastAsia="ko-KR"/>
            </w:rPr>
          </w:rPrChange>
        </w:rPr>
        <w:t>boundary of the brick and loop_filter_across_bricks_enabled_flag is equal to 0.</w:t>
      </w:r>
    </w:p>
    <w:p w14:paraId="54DC22E0" w14:textId="7DF97766" w:rsidR="004E4AF4" w:rsidRPr="00BE33E8" w:rsidRDefault="004E4AF4"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noProof/>
          <w:highlight w:val="yellow"/>
          <w:lang w:val="en-CA" w:eastAsia="ko-KR"/>
          <w:rPrChange w:id="245" w:author="Wieckowski, Adam" w:date="2019-07-03T14:04:00Z">
            <w:rPr>
              <w:noProof/>
              <w:lang w:val="en-CA" w:eastAsia="ko-KR"/>
            </w:rPr>
          </w:rPrChange>
        </w:rPr>
      </w:pPr>
      <w:r w:rsidRPr="00BE33E8">
        <w:rPr>
          <w:noProof/>
          <w:highlight w:val="yellow"/>
          <w:lang w:val="en-CA" w:eastAsia="ko-KR"/>
          <w:rPrChange w:id="246" w:author="Wieckowski, Adam" w:date="2019-07-03T14:04:00Z">
            <w:rPr>
              <w:noProof/>
              <w:lang w:val="en-CA" w:eastAsia="ko-KR"/>
            </w:rPr>
          </w:rPrChange>
        </w:rPr>
        <w:t xml:space="preserve">The </w:t>
      </w:r>
      <w:del w:id="247" w:author="Wieckowski, Adam" w:date="2019-07-03T14:03:00Z">
        <w:r w:rsidRPr="00BE33E8" w:rsidDel="008F490D">
          <w:rPr>
            <w:noProof/>
            <w:highlight w:val="yellow"/>
            <w:lang w:val="en-CA" w:eastAsia="ko-KR"/>
            <w:rPrChange w:id="248" w:author="Wieckowski, Adam" w:date="2019-07-03T14:04:00Z">
              <w:rPr>
                <w:noProof/>
                <w:lang w:val="en-CA" w:eastAsia="ko-KR"/>
              </w:rPr>
            </w:rPrChange>
          </w:rPr>
          <w:delText>bott</w:delText>
        </w:r>
        <w:r w:rsidR="00022509" w:rsidRPr="00BE33E8" w:rsidDel="008F490D">
          <w:rPr>
            <w:noProof/>
            <w:highlight w:val="yellow"/>
            <w:lang w:val="en-CA" w:eastAsia="ko-KR"/>
            <w:rPrChange w:id="249" w:author="Wieckowski, Adam" w:date="2019-07-03T14:04:00Z">
              <w:rPr>
                <w:noProof/>
                <w:lang w:val="en-CA" w:eastAsia="ko-KR"/>
              </w:rPr>
            </w:rPrChange>
          </w:rPr>
          <w:delText xml:space="preserve">om </w:delText>
        </w:r>
      </w:del>
      <w:ins w:id="250" w:author="Wieckowski, Adam" w:date="2019-07-03T14:03:00Z">
        <w:r w:rsidR="008F490D" w:rsidRPr="00BE33E8">
          <w:rPr>
            <w:noProof/>
            <w:highlight w:val="yellow"/>
            <w:lang w:val="en-CA" w:eastAsia="ko-KR"/>
            <w:rPrChange w:id="251" w:author="Wieckowski, Adam" w:date="2019-07-03T14:04:00Z">
              <w:rPr>
                <w:noProof/>
                <w:lang w:val="en-CA" w:eastAsia="ko-KR"/>
              </w:rPr>
            </w:rPrChange>
          </w:rPr>
          <w:t xml:space="preserve">top </w:t>
        </w:r>
      </w:ins>
      <w:r w:rsidR="00022509" w:rsidRPr="00BE33E8">
        <w:rPr>
          <w:noProof/>
          <w:highlight w:val="yellow"/>
          <w:lang w:val="en-CA" w:eastAsia="ko-KR"/>
          <w:rPrChange w:id="252" w:author="Wieckowski, Adam" w:date="2019-07-03T14:04:00Z">
            <w:rPr>
              <w:noProof/>
              <w:lang w:val="en-CA" w:eastAsia="ko-KR"/>
            </w:rPr>
          </w:rPrChange>
        </w:rPr>
        <w:t xml:space="preserve">boundary of the current </w:t>
      </w:r>
      <w:r w:rsidRPr="00BE33E8">
        <w:rPr>
          <w:noProof/>
          <w:highlight w:val="yellow"/>
          <w:lang w:val="en-CA" w:eastAsia="ko-KR"/>
          <w:rPrChange w:id="253" w:author="Wieckowski, Adam" w:date="2019-07-03T14:04:00Z">
            <w:rPr>
              <w:noProof/>
              <w:lang w:val="en-CA" w:eastAsia="ko-KR"/>
            </w:rPr>
          </w:rPrChange>
        </w:rPr>
        <w:t xml:space="preserve">coding </w:t>
      </w:r>
      <w:r w:rsidR="00022509" w:rsidRPr="00BE33E8">
        <w:rPr>
          <w:noProof/>
          <w:highlight w:val="yellow"/>
          <w:lang w:val="en-CA" w:eastAsia="ko-KR"/>
          <w:rPrChange w:id="254" w:author="Wieckowski, Adam" w:date="2019-07-03T14:04:00Z">
            <w:rPr>
              <w:noProof/>
              <w:lang w:val="en-CA" w:eastAsia="ko-KR"/>
            </w:rPr>
          </w:rPrChange>
        </w:rPr>
        <w:t xml:space="preserve">tree </w:t>
      </w:r>
      <w:r w:rsidRPr="00BE33E8">
        <w:rPr>
          <w:noProof/>
          <w:highlight w:val="yellow"/>
          <w:lang w:val="en-CA" w:eastAsia="ko-KR"/>
          <w:rPrChange w:id="255" w:author="Wieckowski, Adam" w:date="2019-07-03T14:04:00Z">
            <w:rPr>
              <w:noProof/>
              <w:lang w:val="en-CA" w:eastAsia="ko-KR"/>
            </w:rPr>
          </w:rPrChange>
        </w:rPr>
        <w:t xml:space="preserve">block is the </w:t>
      </w:r>
      <w:ins w:id="256" w:author="Wieckowski, Adam" w:date="2019-07-03T14:04:00Z">
        <w:r w:rsidR="008F4E99" w:rsidRPr="00BE33E8">
          <w:rPr>
            <w:noProof/>
            <w:highlight w:val="yellow"/>
            <w:lang w:val="en-CA" w:eastAsia="ko-KR"/>
            <w:rPrChange w:id="257" w:author="Wieckowski, Adam" w:date="2019-07-03T14:04:00Z">
              <w:rPr>
                <w:noProof/>
                <w:lang w:val="en-CA" w:eastAsia="ko-KR"/>
              </w:rPr>
            </w:rPrChange>
          </w:rPr>
          <w:t xml:space="preserve">top </w:t>
        </w:r>
      </w:ins>
      <w:del w:id="258" w:author="Wieckowski, Adam" w:date="2019-07-03T14:04:00Z">
        <w:r w:rsidRPr="00BE33E8" w:rsidDel="008F4E99">
          <w:rPr>
            <w:noProof/>
            <w:highlight w:val="yellow"/>
            <w:lang w:val="en-CA" w:eastAsia="ko-KR"/>
            <w:rPrChange w:id="259" w:author="Wieckowski, Adam" w:date="2019-07-03T14:04:00Z">
              <w:rPr>
                <w:noProof/>
                <w:lang w:val="en-CA" w:eastAsia="ko-KR"/>
              </w:rPr>
            </w:rPrChange>
          </w:rPr>
          <w:delText xml:space="preserve">bottom </w:delText>
        </w:r>
      </w:del>
      <w:r w:rsidRPr="00BE33E8">
        <w:rPr>
          <w:noProof/>
          <w:highlight w:val="yellow"/>
          <w:lang w:val="en-CA" w:eastAsia="ko-KR"/>
          <w:rPrChange w:id="260" w:author="Wieckowski, Adam" w:date="2019-07-03T14:04:00Z">
            <w:rPr>
              <w:noProof/>
              <w:lang w:val="en-CA" w:eastAsia="ko-KR"/>
            </w:rPr>
          </w:rPrChange>
        </w:rPr>
        <w:t>boundary of the slice and loop_filter_across_slices_enabled_flag is equal to 0.</w:t>
      </w:r>
    </w:p>
    <w:p w14:paraId="1C32D8B3" w14:textId="53D6B86F" w:rsidR="004E4AF4" w:rsidRPr="00BE33E8" w:rsidRDefault="004E4AF4"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noProof/>
          <w:highlight w:val="yellow"/>
          <w:lang w:val="en-CA" w:eastAsia="ko-KR"/>
          <w:rPrChange w:id="261" w:author="Wieckowski, Adam" w:date="2019-07-03T14:04:00Z">
            <w:rPr>
              <w:noProof/>
              <w:lang w:val="en-CA" w:eastAsia="ko-KR"/>
            </w:rPr>
          </w:rPrChange>
        </w:rPr>
      </w:pPr>
      <w:r w:rsidRPr="00BE33E8">
        <w:rPr>
          <w:noProof/>
          <w:highlight w:val="yellow"/>
          <w:lang w:val="en-CA" w:eastAsia="ko-KR"/>
          <w:rPrChange w:id="262" w:author="Wieckowski, Adam" w:date="2019-07-03T14:04:00Z">
            <w:rPr>
              <w:noProof/>
              <w:lang w:val="en-CA" w:eastAsia="ko-KR"/>
            </w:rPr>
          </w:rPrChange>
        </w:rPr>
        <w:t xml:space="preserve">The </w:t>
      </w:r>
      <w:del w:id="263" w:author="Wieckowski, Adam" w:date="2019-07-03T14:04:00Z">
        <w:r w:rsidRPr="00BE33E8" w:rsidDel="008F490D">
          <w:rPr>
            <w:noProof/>
            <w:highlight w:val="yellow"/>
            <w:lang w:val="en-CA" w:eastAsia="ko-KR"/>
            <w:rPrChange w:id="264" w:author="Wieckowski, Adam" w:date="2019-07-03T14:04:00Z">
              <w:rPr>
                <w:noProof/>
                <w:lang w:val="en-CA" w:eastAsia="ko-KR"/>
              </w:rPr>
            </w:rPrChange>
          </w:rPr>
          <w:delText xml:space="preserve">bottom </w:delText>
        </w:r>
      </w:del>
      <w:ins w:id="265" w:author="Wieckowski, Adam" w:date="2019-07-03T14:04:00Z">
        <w:r w:rsidR="008F490D" w:rsidRPr="00BE33E8">
          <w:rPr>
            <w:noProof/>
            <w:highlight w:val="yellow"/>
            <w:lang w:val="en-CA" w:eastAsia="ko-KR"/>
            <w:rPrChange w:id="266" w:author="Wieckowski, Adam" w:date="2019-07-03T14:04:00Z">
              <w:rPr>
                <w:noProof/>
                <w:lang w:val="en-CA" w:eastAsia="ko-KR"/>
              </w:rPr>
            </w:rPrChange>
          </w:rPr>
          <w:t xml:space="preserve">top </w:t>
        </w:r>
      </w:ins>
      <w:r w:rsidRPr="00BE33E8">
        <w:rPr>
          <w:noProof/>
          <w:highlight w:val="yellow"/>
          <w:lang w:val="en-CA" w:eastAsia="ko-KR"/>
          <w:rPrChange w:id="267" w:author="Wieckowski, Adam" w:date="2019-07-03T14:04:00Z">
            <w:rPr>
              <w:noProof/>
              <w:lang w:val="en-CA" w:eastAsia="ko-KR"/>
            </w:rPr>
          </w:rPrChange>
        </w:rPr>
        <w:t xml:space="preserve">boundary of the current coding tree block is one of the </w:t>
      </w:r>
      <w:ins w:id="268" w:author="Wieckowski, Adam" w:date="2019-07-03T14:04:00Z">
        <w:r w:rsidR="008F4E99" w:rsidRPr="00BE33E8">
          <w:rPr>
            <w:noProof/>
            <w:highlight w:val="yellow"/>
            <w:lang w:val="en-CA" w:eastAsia="ko-KR"/>
            <w:rPrChange w:id="269" w:author="Wieckowski, Adam" w:date="2019-07-03T14:04:00Z">
              <w:rPr>
                <w:noProof/>
                <w:lang w:val="en-CA" w:eastAsia="ko-KR"/>
              </w:rPr>
            </w:rPrChange>
          </w:rPr>
          <w:t xml:space="preserve">top </w:t>
        </w:r>
      </w:ins>
      <w:del w:id="270" w:author="Wieckowski, Adam" w:date="2019-07-03T14:04:00Z">
        <w:r w:rsidRPr="00BE33E8" w:rsidDel="008F4E99">
          <w:rPr>
            <w:noProof/>
            <w:highlight w:val="yellow"/>
            <w:lang w:val="en-CA" w:eastAsia="ko-KR"/>
            <w:rPrChange w:id="271" w:author="Wieckowski, Adam" w:date="2019-07-03T14:04:00Z">
              <w:rPr>
                <w:noProof/>
                <w:lang w:val="en-CA" w:eastAsia="ko-KR"/>
              </w:rPr>
            </w:rPrChange>
          </w:rPr>
          <w:delText xml:space="preserve">bottom </w:delText>
        </w:r>
      </w:del>
      <w:r w:rsidRPr="00BE33E8">
        <w:rPr>
          <w:noProof/>
          <w:highlight w:val="yellow"/>
          <w:lang w:val="en-CA" w:eastAsia="ko-KR"/>
          <w:rPrChange w:id="272" w:author="Wieckowski, Adam" w:date="2019-07-03T14:04:00Z">
            <w:rPr>
              <w:noProof/>
              <w:lang w:val="en-CA" w:eastAsia="ko-KR"/>
            </w:rPr>
          </w:rPrChange>
        </w:rPr>
        <w:t>virtual boundaries of the picture and pps_loop_filter_across_virtual_boundaries_disabled_flag is equal to 1.</w:t>
      </w:r>
    </w:p>
    <w:p w14:paraId="0B28FFDA" w14:textId="43D4ED08" w:rsidR="004E4AF4" w:rsidRPr="00C9695B" w:rsidRDefault="004E4AF4"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ins w:id="273" w:author="Wieckowski, Adam" w:date="2019-07-03T14:03:00Z"/>
          <w:noProof/>
          <w:lang w:val="en-CA" w:eastAsia="ko-KR"/>
          <w:rPrChange w:id="274" w:author="Wieckowski, Adam" w:date="2019-07-03T14:03:00Z">
            <w:rPr>
              <w:ins w:id="275" w:author="Wieckowski, Adam" w:date="2019-07-03T14:03:00Z"/>
              <w:rFonts w:eastAsia="Malgun Gothic"/>
              <w:noProof/>
              <w:szCs w:val="22"/>
              <w:lang w:val="en-CA"/>
            </w:rPr>
          </w:rPrChange>
        </w:rPr>
      </w:pPr>
      <w:r w:rsidRPr="00945AFA">
        <w:rPr>
          <w:noProof/>
          <w:lang w:val="en-CA" w:eastAsia="ko-KR"/>
        </w:rPr>
        <w:t xml:space="preserve">Otherwise, </w:t>
      </w:r>
      <w:r w:rsidRPr="00945AFA">
        <w:rPr>
          <w:rFonts w:eastAsia="Malgun Gothic"/>
          <w:noProof/>
          <w:szCs w:val="22"/>
          <w:lang w:val="en-CA"/>
        </w:rPr>
        <w:t>applyVirtualBoundary</w:t>
      </w:r>
      <w:ins w:id="276" w:author="Wieckowski, Adam" w:date="2019-07-03T14:04:00Z">
        <w:r w:rsidR="008F4E99">
          <w:rPr>
            <w:rFonts w:eastAsia="Malgun Gothic"/>
            <w:noProof/>
            <w:szCs w:val="22"/>
            <w:lang w:val="en-CA"/>
          </w:rPr>
          <w:t>1</w:t>
        </w:r>
      </w:ins>
      <w:r w:rsidRPr="00945AFA">
        <w:rPr>
          <w:rFonts w:eastAsia="Malgun Gothic"/>
          <w:noProof/>
          <w:szCs w:val="22"/>
          <w:lang w:val="en-CA"/>
        </w:rPr>
        <w:t xml:space="preserve"> is set equal to 1.</w:t>
      </w:r>
    </w:p>
    <w:p w14:paraId="1B42C644" w14:textId="05A38499" w:rsidR="00C9695B" w:rsidRPr="00945AFA" w:rsidRDefault="00C9695B" w:rsidP="00C9695B">
      <w:pPr>
        <w:numPr>
          <w:ilvl w:val="1"/>
          <w:numId w:val="4"/>
        </w:numPr>
        <w:tabs>
          <w:tab w:val="clear" w:pos="800"/>
          <w:tab w:val="num" w:pos="270"/>
        </w:tabs>
        <w:ind w:left="270" w:hanging="270"/>
        <w:rPr>
          <w:ins w:id="277" w:author="Wieckowski, Adam" w:date="2019-07-03T14:03:00Z"/>
          <w:rFonts w:eastAsia="Malgun Gothic"/>
          <w:noProof/>
          <w:szCs w:val="22"/>
          <w:lang w:val="en-CA"/>
        </w:rPr>
      </w:pPr>
      <w:ins w:id="278" w:author="Wieckowski, Adam" w:date="2019-07-03T14:03:00Z">
        <w:r w:rsidRPr="00945AFA">
          <w:rPr>
            <w:rFonts w:eastAsia="Malgun Gothic"/>
            <w:noProof/>
            <w:szCs w:val="22"/>
            <w:lang w:val="en-CA"/>
          </w:rPr>
          <w:t>The variable applyVirtualBoundary</w:t>
        </w:r>
        <w:r>
          <w:rPr>
            <w:rFonts w:eastAsia="Malgun Gothic"/>
            <w:noProof/>
            <w:szCs w:val="22"/>
            <w:lang w:val="en-CA"/>
          </w:rPr>
          <w:t>2</w:t>
        </w:r>
        <w:r w:rsidRPr="00945AFA">
          <w:rPr>
            <w:rFonts w:eastAsia="Malgun Gothic"/>
            <w:noProof/>
            <w:szCs w:val="22"/>
            <w:lang w:val="en-CA"/>
          </w:rPr>
          <w:t xml:space="preserve"> is derived as follows:</w:t>
        </w:r>
      </w:ins>
    </w:p>
    <w:p w14:paraId="6BBCEC67" w14:textId="05517F52" w:rsidR="00C9695B" w:rsidRPr="00945AFA" w:rsidRDefault="00C9695B" w:rsidP="00C9695B">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ins w:id="279" w:author="Wieckowski, Adam" w:date="2019-07-03T14:03:00Z"/>
          <w:lang w:val="en-CA" w:eastAsia="ko-KR"/>
        </w:rPr>
      </w:pPr>
      <w:ins w:id="280" w:author="Wieckowski, Adam" w:date="2019-07-03T14:03:00Z">
        <w:r w:rsidRPr="00945AFA">
          <w:rPr>
            <w:rFonts w:eastAsia="Malgun Gothic"/>
            <w:noProof/>
            <w:szCs w:val="22"/>
            <w:lang w:val="en-CA"/>
          </w:rPr>
          <w:t>If one or more of the following conditions are true, applyVirtualBoundary</w:t>
        </w:r>
        <w:r>
          <w:rPr>
            <w:rFonts w:eastAsia="Malgun Gothic"/>
            <w:noProof/>
            <w:szCs w:val="22"/>
            <w:lang w:val="en-CA"/>
          </w:rPr>
          <w:t>2</w:t>
        </w:r>
        <w:r w:rsidRPr="00945AFA">
          <w:rPr>
            <w:rFonts w:eastAsia="Malgun Gothic"/>
            <w:noProof/>
            <w:szCs w:val="22"/>
            <w:lang w:val="en-CA"/>
          </w:rPr>
          <w:t xml:space="preserve"> is set equal to 0:</w:t>
        </w:r>
      </w:ins>
    </w:p>
    <w:p w14:paraId="49C6131E" w14:textId="77777777" w:rsidR="00C9695B" w:rsidRPr="00945AFA" w:rsidRDefault="00C9695B" w:rsidP="00C9695B">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281" w:author="Wieckowski, Adam" w:date="2019-07-03T14:03:00Z"/>
          <w:noProof/>
          <w:lang w:val="en-CA" w:eastAsia="ko-KR"/>
        </w:rPr>
      </w:pPr>
      <w:ins w:id="282" w:author="Wieckowski, Adam" w:date="2019-07-03T14:03:00Z">
        <w:r w:rsidRPr="00945AFA">
          <w:rPr>
            <w:noProof/>
            <w:lang w:val="en-CA" w:eastAsia="ko-KR"/>
          </w:rPr>
          <w:t xml:space="preserve">The bottom boundary of the current coding tree block is the bottom boundary of the picture. </w:t>
        </w:r>
      </w:ins>
    </w:p>
    <w:p w14:paraId="4ED84EB9" w14:textId="77777777" w:rsidR="00C9695B" w:rsidRPr="00BE33E8" w:rsidRDefault="00C9695B" w:rsidP="00C9695B">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283" w:author="Wieckowski, Adam" w:date="2019-07-03T14:03:00Z"/>
          <w:noProof/>
          <w:highlight w:val="yellow"/>
          <w:lang w:val="en-CA" w:eastAsia="ko-KR"/>
          <w:rPrChange w:id="284" w:author="Wieckowski, Adam" w:date="2019-07-03T14:04:00Z">
            <w:rPr>
              <w:ins w:id="285" w:author="Wieckowski, Adam" w:date="2019-07-03T14:03:00Z"/>
              <w:noProof/>
              <w:lang w:val="en-CA" w:eastAsia="ko-KR"/>
            </w:rPr>
          </w:rPrChange>
        </w:rPr>
      </w:pPr>
      <w:ins w:id="286" w:author="Wieckowski, Adam" w:date="2019-07-03T14:03:00Z">
        <w:r w:rsidRPr="00BE33E8">
          <w:rPr>
            <w:noProof/>
            <w:highlight w:val="yellow"/>
            <w:lang w:val="en-CA" w:eastAsia="ko-KR"/>
            <w:rPrChange w:id="287" w:author="Wieckowski, Adam" w:date="2019-07-03T14:04:00Z">
              <w:rPr>
                <w:noProof/>
                <w:lang w:val="en-CA" w:eastAsia="ko-KR"/>
              </w:rPr>
            </w:rPrChange>
          </w:rPr>
          <w:t>The bottom boundary of the current coding tree block is the bottom boundary of the brick and loop_filter_across_bricks_enabled_flag is equal to 0.</w:t>
        </w:r>
      </w:ins>
    </w:p>
    <w:p w14:paraId="5B50ED77" w14:textId="77777777" w:rsidR="00C9695B" w:rsidRPr="00BE33E8" w:rsidRDefault="00C9695B" w:rsidP="00C9695B">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288" w:author="Wieckowski, Adam" w:date="2019-07-03T14:03:00Z"/>
          <w:noProof/>
          <w:highlight w:val="yellow"/>
          <w:lang w:val="en-CA" w:eastAsia="ko-KR"/>
          <w:rPrChange w:id="289" w:author="Wieckowski, Adam" w:date="2019-07-03T14:04:00Z">
            <w:rPr>
              <w:ins w:id="290" w:author="Wieckowski, Adam" w:date="2019-07-03T14:03:00Z"/>
              <w:noProof/>
              <w:lang w:val="en-CA" w:eastAsia="ko-KR"/>
            </w:rPr>
          </w:rPrChange>
        </w:rPr>
      </w:pPr>
      <w:ins w:id="291" w:author="Wieckowski, Adam" w:date="2019-07-03T14:03:00Z">
        <w:r w:rsidRPr="00BE33E8">
          <w:rPr>
            <w:noProof/>
            <w:highlight w:val="yellow"/>
            <w:lang w:val="en-CA" w:eastAsia="ko-KR"/>
            <w:rPrChange w:id="292" w:author="Wieckowski, Adam" w:date="2019-07-03T14:04:00Z">
              <w:rPr>
                <w:noProof/>
                <w:lang w:val="en-CA" w:eastAsia="ko-KR"/>
              </w:rPr>
            </w:rPrChange>
          </w:rPr>
          <w:t>The bottom boundary of the current coding tree block is the bottom boundary of the slice and loop_filter_across_slices_enabled_flag is equal to 0.</w:t>
        </w:r>
      </w:ins>
    </w:p>
    <w:p w14:paraId="4AB2DB67" w14:textId="77777777" w:rsidR="00C9695B" w:rsidRPr="00BE33E8" w:rsidRDefault="00C9695B" w:rsidP="00C9695B">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293" w:author="Wieckowski, Adam" w:date="2019-07-03T14:03:00Z"/>
          <w:noProof/>
          <w:highlight w:val="yellow"/>
          <w:lang w:val="en-CA" w:eastAsia="ko-KR"/>
          <w:rPrChange w:id="294" w:author="Wieckowski, Adam" w:date="2019-07-03T14:04:00Z">
            <w:rPr>
              <w:ins w:id="295" w:author="Wieckowski, Adam" w:date="2019-07-03T14:03:00Z"/>
              <w:noProof/>
              <w:lang w:val="en-CA" w:eastAsia="ko-KR"/>
            </w:rPr>
          </w:rPrChange>
        </w:rPr>
      </w:pPr>
      <w:ins w:id="296" w:author="Wieckowski, Adam" w:date="2019-07-03T14:03:00Z">
        <w:r w:rsidRPr="00BE33E8">
          <w:rPr>
            <w:noProof/>
            <w:highlight w:val="yellow"/>
            <w:lang w:val="en-CA" w:eastAsia="ko-KR"/>
            <w:rPrChange w:id="297" w:author="Wieckowski, Adam" w:date="2019-07-03T14:04:00Z">
              <w:rPr>
                <w:noProof/>
                <w:lang w:val="en-CA" w:eastAsia="ko-KR"/>
              </w:rPr>
            </w:rPrChange>
          </w:rPr>
          <w:t>The bottom boundary of the current coding tree block is one of the bottom virtual boundaries of the picture and pps_loop_filter_across_virtual_boundaries_disabled_flag is equal to 1.</w:t>
        </w:r>
      </w:ins>
    </w:p>
    <w:p w14:paraId="30CD297E" w14:textId="4FB54B1B" w:rsidR="00C9695B" w:rsidRPr="00C9695B" w:rsidRDefault="00C9695B">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ins w:id="298" w:author="Wieckowski, Adam" w:date="2019-07-03T14:03:00Z">
        <w:r w:rsidRPr="00945AFA">
          <w:rPr>
            <w:noProof/>
            <w:lang w:val="en-CA" w:eastAsia="ko-KR"/>
          </w:rPr>
          <w:t xml:space="preserve">Otherwise, </w:t>
        </w:r>
        <w:r w:rsidRPr="00945AFA">
          <w:rPr>
            <w:rFonts w:eastAsia="Malgun Gothic"/>
            <w:noProof/>
            <w:szCs w:val="22"/>
            <w:lang w:val="en-CA"/>
          </w:rPr>
          <w:t>applyVirtualBoundary</w:t>
        </w:r>
        <w:r w:rsidR="005C0EFA">
          <w:rPr>
            <w:rFonts w:eastAsia="Malgun Gothic"/>
            <w:noProof/>
            <w:szCs w:val="22"/>
            <w:lang w:val="en-CA"/>
          </w:rPr>
          <w:t>2</w:t>
        </w:r>
        <w:r w:rsidRPr="00945AFA">
          <w:rPr>
            <w:rFonts w:eastAsia="Malgun Gothic"/>
            <w:noProof/>
            <w:szCs w:val="22"/>
            <w:lang w:val="en-CA"/>
          </w:rPr>
          <w:t xml:space="preserve"> is set equal to 1.</w:t>
        </w:r>
      </w:ins>
    </w:p>
    <w:p w14:paraId="65AFFF07" w14:textId="5063595B" w:rsidR="004E4AF4" w:rsidRPr="00945AFA" w:rsidRDefault="00F82B43" w:rsidP="004A6E64">
      <w:pPr>
        <w:numPr>
          <w:ilvl w:val="1"/>
          <w:numId w:val="4"/>
        </w:numPr>
        <w:tabs>
          <w:tab w:val="clear" w:pos="800"/>
          <w:tab w:val="num" w:pos="270"/>
        </w:tabs>
        <w:ind w:left="270" w:hanging="270"/>
        <w:rPr>
          <w:rFonts w:eastAsia="Malgun Gothic"/>
          <w:noProof/>
          <w:szCs w:val="22"/>
          <w:lang w:val="en-CA"/>
        </w:rPr>
      </w:pPr>
      <w:r w:rsidRPr="00945AFA">
        <w:rPr>
          <w:rFonts w:eastAsia="Malgun Gothic"/>
          <w:noProof/>
          <w:szCs w:val="22"/>
          <w:lang w:val="en-CA"/>
        </w:rPr>
        <w:lastRenderedPageBreak/>
        <w:t xml:space="preserve">The </w:t>
      </w:r>
      <w:r w:rsidR="00996D0C" w:rsidRPr="00945AFA">
        <w:rPr>
          <w:rFonts w:eastAsia="Malgun Gothic"/>
          <w:noProof/>
          <w:szCs w:val="22"/>
          <w:lang w:val="en-CA"/>
        </w:rPr>
        <w:t xml:space="preserve">reconstructed sample offsets r1, r2 and r3 are specified in </w:t>
      </w:r>
      <w:r w:rsidR="00622027" w:rsidRPr="00945AFA">
        <w:rPr>
          <w:rFonts w:eastAsia="Malgun Gothic"/>
          <w:noProof/>
          <w:szCs w:val="22"/>
          <w:lang w:val="en-CA"/>
        </w:rPr>
        <w:fldChar w:fldCharType="begin" w:fldLock="1"/>
      </w:r>
      <w:r w:rsidR="00622027" w:rsidRPr="00945AFA">
        <w:rPr>
          <w:rFonts w:eastAsia="Malgun Gothic"/>
          <w:noProof/>
          <w:szCs w:val="22"/>
          <w:lang w:val="en-CA"/>
        </w:rPr>
        <w:instrText xml:space="preserve"> REF _Ref8237643 \h </w:instrText>
      </w:r>
      <w:r w:rsidR="00622027" w:rsidRPr="00945AFA">
        <w:rPr>
          <w:rFonts w:eastAsia="Malgun Gothic"/>
          <w:noProof/>
          <w:szCs w:val="22"/>
          <w:lang w:val="en-CA"/>
        </w:rPr>
      </w:r>
      <w:r w:rsidR="00622027" w:rsidRPr="00945AFA">
        <w:rPr>
          <w:rFonts w:eastAsia="Malgun Gothic"/>
          <w:noProof/>
          <w:szCs w:val="22"/>
          <w:lang w:val="en-CA"/>
        </w:rPr>
        <w:fldChar w:fldCharType="separate"/>
      </w:r>
      <w:r w:rsidR="00D45D70" w:rsidRPr="00945AFA">
        <w:rPr>
          <w:noProof/>
          <w:lang w:val="en-CA"/>
        </w:rPr>
        <w:t>Table </w:t>
      </w:r>
      <w:r w:rsidR="00D45D70">
        <w:rPr>
          <w:noProof/>
          <w:lang w:val="en-CA"/>
        </w:rPr>
        <w:t>8</w:t>
      </w:r>
      <w:r w:rsidR="00D45D70" w:rsidRPr="00945AFA">
        <w:rPr>
          <w:noProof/>
          <w:lang w:val="en-CA"/>
        </w:rPr>
        <w:noBreakHyphen/>
      </w:r>
      <w:r w:rsidR="00D45D70">
        <w:rPr>
          <w:noProof/>
          <w:lang w:val="en-CA"/>
        </w:rPr>
        <w:t>24</w:t>
      </w:r>
      <w:r w:rsidR="00622027" w:rsidRPr="00945AFA">
        <w:rPr>
          <w:rFonts w:eastAsia="Malgun Gothic"/>
          <w:noProof/>
          <w:szCs w:val="22"/>
          <w:lang w:val="en-CA"/>
        </w:rPr>
        <w:fldChar w:fldCharType="end"/>
      </w:r>
      <w:r w:rsidR="00622027" w:rsidRPr="00945AFA">
        <w:rPr>
          <w:rFonts w:eastAsia="Malgun Gothic"/>
          <w:noProof/>
          <w:szCs w:val="22"/>
          <w:lang w:val="en-CA"/>
        </w:rPr>
        <w:t xml:space="preserve"> </w:t>
      </w:r>
      <w:r w:rsidR="00996D0C" w:rsidRPr="00945AFA">
        <w:rPr>
          <w:rFonts w:eastAsia="Malgun Gothic"/>
          <w:noProof/>
          <w:szCs w:val="22"/>
          <w:lang w:val="en-CA"/>
        </w:rPr>
        <w:t xml:space="preserve">according to the </w:t>
      </w:r>
      <w:del w:id="299" w:author="Wieckowski, Adam" w:date="2019-07-03T14:02:00Z">
        <w:r w:rsidR="00996D0C" w:rsidRPr="00945AFA" w:rsidDel="00DC7BD6">
          <w:rPr>
            <w:rFonts w:eastAsia="Malgun Gothic"/>
            <w:noProof/>
            <w:szCs w:val="22"/>
            <w:lang w:val="en-CA"/>
          </w:rPr>
          <w:delText xml:space="preserve">horizontal </w:delText>
        </w:r>
      </w:del>
      <w:ins w:id="300" w:author="Wieckowski, Adam" w:date="2019-07-03T14:02:00Z">
        <w:r w:rsidR="00DC7BD6">
          <w:rPr>
            <w:rFonts w:eastAsia="Malgun Gothic"/>
            <w:noProof/>
            <w:szCs w:val="22"/>
            <w:lang w:val="en-CA"/>
          </w:rPr>
          <w:t>vertical</w:t>
        </w:r>
        <w:r w:rsidR="00DC7BD6" w:rsidRPr="00945AFA">
          <w:rPr>
            <w:rFonts w:eastAsia="Malgun Gothic"/>
            <w:noProof/>
            <w:szCs w:val="22"/>
            <w:lang w:val="en-CA"/>
          </w:rPr>
          <w:t xml:space="preserve"> </w:t>
        </w:r>
      </w:ins>
      <w:r w:rsidR="00996D0C" w:rsidRPr="00945AFA">
        <w:rPr>
          <w:rFonts w:eastAsia="Malgun Gothic"/>
          <w:noProof/>
          <w:szCs w:val="22"/>
          <w:lang w:val="en-CA"/>
        </w:rPr>
        <w:t>luma sample position y</w:t>
      </w:r>
      <w:ins w:id="301" w:author="Wieckowski, Adam" w:date="2019-07-03T14:02:00Z">
        <w:r w:rsidR="00DC7BD6">
          <w:rPr>
            <w:rFonts w:eastAsia="Malgun Gothic"/>
            <w:noProof/>
            <w:szCs w:val="22"/>
            <w:lang w:val="en-CA"/>
          </w:rPr>
          <w:t>, applyVirtualBoundary1</w:t>
        </w:r>
      </w:ins>
      <w:r w:rsidR="00996D0C" w:rsidRPr="00945AFA">
        <w:rPr>
          <w:rFonts w:eastAsia="Malgun Gothic"/>
          <w:noProof/>
          <w:szCs w:val="22"/>
          <w:lang w:val="en-CA"/>
        </w:rPr>
        <w:t xml:space="preserve"> and applyVirtualBoundary</w:t>
      </w:r>
      <w:ins w:id="302" w:author="Wieckowski, Adam" w:date="2019-07-03T14:02:00Z">
        <w:r w:rsidR="00DC7BD6">
          <w:rPr>
            <w:rFonts w:eastAsia="Malgun Gothic"/>
            <w:noProof/>
            <w:szCs w:val="22"/>
            <w:lang w:val="en-CA"/>
          </w:rPr>
          <w:t>2</w:t>
        </w:r>
      </w:ins>
      <w:r w:rsidR="00996D0C" w:rsidRPr="00945AFA">
        <w:rPr>
          <w:rFonts w:eastAsia="Malgun Gothic"/>
          <w:noProof/>
          <w:szCs w:val="22"/>
          <w:lang w:val="en-CA"/>
        </w:rPr>
        <w:t>.</w:t>
      </w:r>
    </w:p>
    <w:p w14:paraId="3459A856" w14:textId="649BC4BA" w:rsidR="004A68D9" w:rsidRPr="00945AFA" w:rsidRDefault="004A68D9" w:rsidP="004A6E64">
      <w:pPr>
        <w:numPr>
          <w:ilvl w:val="1"/>
          <w:numId w:val="4"/>
        </w:numPr>
        <w:tabs>
          <w:tab w:val="clear" w:pos="800"/>
          <w:tab w:val="num" w:pos="270"/>
        </w:tabs>
        <w:ind w:left="270" w:hanging="270"/>
        <w:rPr>
          <w:noProof/>
          <w:lang w:val="en-CA" w:eastAsia="ko-KR"/>
        </w:rPr>
      </w:pPr>
      <w:r w:rsidRPr="00945AFA">
        <w:rPr>
          <w:noProof/>
          <w:lang w:val="en-CA" w:eastAsia="ko-KR"/>
        </w:rPr>
        <w:t>The variable curr is derived as follows:</w:t>
      </w:r>
    </w:p>
    <w:p w14:paraId="6E9BC5E7" w14:textId="76A9DD47" w:rsidR="004A68D9" w:rsidRPr="00945AFA" w:rsidRDefault="004A68D9" w:rsidP="004A68D9">
      <w:pPr>
        <w:pStyle w:val="Equation"/>
        <w:tabs>
          <w:tab w:val="clear" w:pos="794"/>
          <w:tab w:val="clear" w:pos="1588"/>
          <w:tab w:val="left" w:pos="851"/>
          <w:tab w:val="left" w:pos="1134"/>
          <w:tab w:val="left" w:pos="1418"/>
        </w:tabs>
        <w:ind w:left="851"/>
        <w:rPr>
          <w:noProof/>
          <w:lang w:val="en-CA" w:eastAsia="ko-KR"/>
        </w:rPr>
      </w:pPr>
      <w:r w:rsidRPr="00945AFA">
        <w:rPr>
          <w:noProof/>
          <w:lang w:val="en-CA" w:eastAsia="ko-KR"/>
        </w:rPr>
        <w:t>curr = recPicture</w:t>
      </w:r>
      <w:r w:rsidRPr="00945AFA">
        <w:rPr>
          <w:noProof/>
          <w:vertAlign w:val="subscript"/>
          <w:lang w:val="en-CA" w:eastAsia="ko-KR"/>
        </w:rPr>
        <w:t>L</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w:t>
      </w:r>
      <w:r w:rsidRPr="00945AFA">
        <w:rPr>
          <w:noProof/>
          <w:lang w:val="en-CA" w:eastAsia="ko-KR"/>
        </w:rPr>
        <w:t> ]</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1203</w:t>
      </w:r>
      <w:r w:rsidRPr="00945AFA">
        <w:rPr>
          <w:rFonts w:eastAsia="Malgun Gothic"/>
          <w:noProof/>
          <w:szCs w:val="22"/>
          <w:lang w:val="en-CA"/>
        </w:rPr>
        <w:fldChar w:fldCharType="end"/>
      </w:r>
      <w:r w:rsidRPr="00945AFA">
        <w:rPr>
          <w:rFonts w:eastAsia="Malgun Gothic"/>
          <w:noProof/>
          <w:szCs w:val="22"/>
          <w:lang w:val="en-CA"/>
        </w:rPr>
        <w:t>)</w:t>
      </w:r>
    </w:p>
    <w:p w14:paraId="225D7FB6" w14:textId="5DA7DB70" w:rsidR="003C7A29" w:rsidRPr="00945AFA" w:rsidRDefault="003C7A29" w:rsidP="004A6E64">
      <w:pPr>
        <w:keepNext/>
        <w:keepLines/>
        <w:numPr>
          <w:ilvl w:val="1"/>
          <w:numId w:val="4"/>
        </w:numPr>
        <w:tabs>
          <w:tab w:val="clear" w:pos="800"/>
          <w:tab w:val="num" w:pos="270"/>
        </w:tabs>
        <w:ind w:left="270" w:hanging="270"/>
        <w:rPr>
          <w:noProof/>
          <w:lang w:val="en-CA" w:eastAsia="ko-KR"/>
        </w:rPr>
      </w:pPr>
      <w:r w:rsidRPr="00945AFA">
        <w:rPr>
          <w:noProof/>
          <w:lang w:val="en-CA" w:eastAsia="ko-KR"/>
        </w:rPr>
        <w:t xml:space="preserve">The variable sum is </w:t>
      </w:r>
      <w:r w:rsidR="00AC2738" w:rsidRPr="00945AFA">
        <w:rPr>
          <w:noProof/>
          <w:lang w:val="en-CA" w:eastAsia="ko-KR"/>
        </w:rPr>
        <w:t>derived as</w:t>
      </w:r>
      <w:r w:rsidRPr="00945AFA">
        <w:rPr>
          <w:noProof/>
          <w:lang w:val="en-CA" w:eastAsia="ko-KR"/>
        </w:rPr>
        <w:t xml:space="preserve"> follows:</w:t>
      </w:r>
    </w:p>
    <w:p w14:paraId="301617EA" w14:textId="50D640BF" w:rsidR="003C7A29" w:rsidRPr="00945AFA" w:rsidRDefault="003C7A29" w:rsidP="008B20ED">
      <w:pPr>
        <w:pStyle w:val="Equation"/>
        <w:keepNext/>
        <w:keepLines/>
        <w:tabs>
          <w:tab w:val="clear" w:pos="794"/>
          <w:tab w:val="clear" w:pos="1588"/>
          <w:tab w:val="left" w:pos="1260"/>
          <w:tab w:val="left" w:pos="2610"/>
        </w:tabs>
        <w:ind w:left="720"/>
        <w:rPr>
          <w:noProof/>
          <w:lang w:val="en-CA" w:eastAsia="ko-KR"/>
        </w:rPr>
      </w:pPr>
      <w:r w:rsidRPr="00945AFA">
        <w:rPr>
          <w:noProof/>
          <w:lang w:val="en-CA"/>
        </w:rPr>
        <w:t>sum</w:t>
      </w:r>
      <w:r w:rsidRPr="00945AFA">
        <w:rPr>
          <w:noProof/>
          <w:lang w:val="en-CA" w:eastAsia="ko-KR"/>
        </w:rPr>
        <w:t> = f[</w:t>
      </w:r>
      <w:r w:rsidR="0011090F" w:rsidRPr="00945AFA">
        <w:rPr>
          <w:noProof/>
          <w:lang w:val="en-CA" w:eastAsia="ko-KR"/>
        </w:rPr>
        <w:t> idx[</w:t>
      </w:r>
      <w:r w:rsidRPr="00945AFA">
        <w:rPr>
          <w:noProof/>
          <w:lang w:val="en-CA" w:eastAsia="ko-KR"/>
        </w:rPr>
        <w:t> 0 </w:t>
      </w:r>
      <w:r w:rsidR="0011090F" w:rsidRPr="00945AFA">
        <w:rPr>
          <w:noProof/>
          <w:lang w:val="en-CA" w:eastAsia="ko-KR"/>
        </w:rPr>
        <w:t>] </w:t>
      </w:r>
      <w:r w:rsidRPr="00945AFA">
        <w:rPr>
          <w:noProof/>
          <w:lang w:val="en-CA" w:eastAsia="ko-KR"/>
        </w:rPr>
        <w:t>] </w:t>
      </w:r>
      <w:r w:rsidR="00AC2738" w:rsidRPr="00945AFA">
        <w:rPr>
          <w:noProof/>
          <w:lang w:val="en-CA" w:eastAsia="ko-KR"/>
        </w:rPr>
        <w:t>  </w:t>
      </w:r>
      <w:r w:rsidRPr="00945AFA">
        <w:rPr>
          <w:noProof/>
          <w:lang w:val="en-CA" w:eastAsia="ko-KR"/>
        </w:rPr>
        <w:t>* ( </w:t>
      </w:r>
      <w:r w:rsidR="00540634" w:rsidRPr="00945AFA">
        <w:rPr>
          <w:noProof/>
          <w:lang w:val="en-CA" w:eastAsia="ko-KR"/>
        </w:rPr>
        <w:t> </w:t>
      </w:r>
      <w:r w:rsidR="0011090F" w:rsidRPr="00945AFA">
        <w:rPr>
          <w:noProof/>
          <w:lang w:val="en-CA" w:eastAsia="ko-KR"/>
        </w:rPr>
        <w:t>Clip3( </w:t>
      </w:r>
      <w:r w:rsidR="0011090F" w:rsidRPr="00945AFA">
        <w:rPr>
          <w:lang w:val="en-CA" w:eastAsia="ko-KR"/>
        </w:rPr>
        <w:t>−c</w:t>
      </w:r>
      <w:r w:rsidR="0011090F" w:rsidRPr="00945AFA">
        <w:rPr>
          <w:noProof/>
          <w:lang w:val="en-CA" w:eastAsia="ko-KR"/>
        </w:rPr>
        <w:t>[ idx[ 0 ] ], c[ idx[ 0 ]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3</w:t>
      </w:r>
      <w:r w:rsidRPr="00945AFA">
        <w:rPr>
          <w:noProof/>
          <w:lang w:val="en-CA" w:eastAsia="ko-KR"/>
        </w:rPr>
        <w:t> ]</w:t>
      </w:r>
      <w:r w:rsidR="0011090F" w:rsidRPr="00945AFA">
        <w:rPr>
          <w:noProof/>
          <w:lang w:val="en-CA" w:eastAsia="ko-KR"/>
        </w:rPr>
        <w:t> </w:t>
      </w:r>
      <w:r w:rsidR="0011090F" w:rsidRPr="00945AFA">
        <w:rPr>
          <w:lang w:val="en-CA" w:eastAsia="ko-KR"/>
        </w:rPr>
        <w:t>− curr</w:t>
      </w:r>
      <w:r w:rsidR="0011090F" w:rsidRPr="00945AFA">
        <w:rPr>
          <w:noProof/>
          <w:lang w:val="en-CA" w:eastAsia="ko-KR"/>
        </w:rPr>
        <w:t> )</w:t>
      </w:r>
      <w:r w:rsidRPr="00945AFA">
        <w:rPr>
          <w:noProof/>
          <w:lang w:val="en-CA" w:eastAsia="ko-KR"/>
        </w:rPr>
        <w:t> + </w:t>
      </w:r>
      <w:r w:rsidR="0011090F" w:rsidRPr="00945AFA">
        <w:rPr>
          <w:noProof/>
          <w:lang w:val="en-CA"/>
        </w:rPr>
        <w:br/>
      </w:r>
      <w:r w:rsidR="0011090F" w:rsidRPr="00945AFA">
        <w:rPr>
          <w:noProof/>
          <w:lang w:val="en-CA"/>
        </w:rPr>
        <w:tab/>
      </w:r>
      <w:r w:rsidR="0011090F" w:rsidRPr="00945AFA">
        <w:rPr>
          <w:noProof/>
          <w:lang w:val="en-CA"/>
        </w:rPr>
        <w:tab/>
      </w:r>
      <w:r w:rsidR="0011090F" w:rsidRPr="00945AFA">
        <w:rPr>
          <w:noProof/>
          <w:lang w:val="en-CA" w:eastAsia="ko-KR"/>
        </w:rPr>
        <w:t>Clip3( </w:t>
      </w:r>
      <w:r w:rsidR="0011090F" w:rsidRPr="00945AFA">
        <w:rPr>
          <w:lang w:val="en-CA" w:eastAsia="ko-KR"/>
        </w:rPr>
        <w:t>−c</w:t>
      </w:r>
      <w:r w:rsidR="0011090F" w:rsidRPr="00945AFA">
        <w:rPr>
          <w:noProof/>
          <w:lang w:val="en-CA" w:eastAsia="ko-KR"/>
        </w:rPr>
        <w:t>[ idx[ 0 ] ], c[ idx[ 0 ]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3</w:t>
      </w:r>
      <w:r w:rsidRPr="00945AFA">
        <w:rPr>
          <w:noProof/>
          <w:lang w:val="en-CA" w:eastAsia="ko-KR"/>
        </w:rPr>
        <w:t> ]</w:t>
      </w:r>
      <w:r w:rsidR="0011090F" w:rsidRPr="00945AFA">
        <w:rPr>
          <w:noProof/>
          <w:lang w:val="en-CA" w:eastAsia="ko-KR"/>
        </w:rPr>
        <w:t> </w:t>
      </w:r>
      <w:r w:rsidR="0011090F" w:rsidRPr="00945AFA">
        <w:rPr>
          <w:lang w:val="en-CA" w:eastAsia="ko-KR"/>
        </w:rPr>
        <w:t>− curr</w:t>
      </w:r>
      <w:r w:rsidR="0011090F" w:rsidRPr="00945AFA">
        <w:rPr>
          <w:noProof/>
          <w:lang w:val="en-CA" w:eastAsia="ko-KR"/>
        </w:rPr>
        <w:t> )</w:t>
      </w:r>
      <w:r w:rsidRPr="00945AFA">
        <w:rPr>
          <w:noProof/>
          <w:lang w:val="en-CA" w:eastAsia="ko-KR"/>
        </w:rPr>
        <w:t xml:space="preserve"> ) + </w:t>
      </w:r>
      <w:r w:rsidRPr="00945AFA">
        <w:rPr>
          <w:noProof/>
          <w:lang w:val="en-CA"/>
        </w:rPr>
        <w:br/>
      </w:r>
      <w:r w:rsidRPr="00945AFA">
        <w:rPr>
          <w:noProof/>
          <w:lang w:val="en-CA"/>
        </w:rPr>
        <w:tab/>
      </w:r>
      <w:r w:rsidRPr="00945AFA">
        <w:rPr>
          <w:noProof/>
          <w:lang w:val="en-CA" w:eastAsia="ko-KR"/>
        </w:rPr>
        <w:t>f[</w:t>
      </w:r>
      <w:r w:rsidR="0011090F" w:rsidRPr="00945AFA">
        <w:rPr>
          <w:noProof/>
          <w:lang w:val="en-CA" w:eastAsia="ko-KR"/>
        </w:rPr>
        <w:t> idx[</w:t>
      </w:r>
      <w:r w:rsidRPr="00945AFA">
        <w:rPr>
          <w:noProof/>
          <w:lang w:val="en-CA" w:eastAsia="ko-KR"/>
        </w:rPr>
        <w:t> 1 ]</w:t>
      </w:r>
      <w:r w:rsidR="00D62AC3" w:rsidRPr="00945AFA">
        <w:rPr>
          <w:noProof/>
          <w:lang w:val="en-CA" w:eastAsia="ko-KR"/>
        </w:rPr>
        <w:t> ]</w:t>
      </w:r>
      <w:r w:rsidRPr="00945AFA">
        <w:rPr>
          <w:noProof/>
          <w:lang w:val="en-CA" w:eastAsia="ko-KR"/>
        </w:rPr>
        <w:t> </w:t>
      </w:r>
      <w:r w:rsidR="00AC2738" w:rsidRPr="00945AFA">
        <w:rPr>
          <w:noProof/>
          <w:lang w:val="en-CA" w:eastAsia="ko-KR"/>
        </w:rPr>
        <w:t>  </w:t>
      </w:r>
      <w:r w:rsidRPr="00945AFA">
        <w:rPr>
          <w:noProof/>
          <w:lang w:val="en-CA" w:eastAsia="ko-KR"/>
        </w:rPr>
        <w:t>* ( </w:t>
      </w:r>
      <w:r w:rsidR="00540634" w:rsidRPr="00945AFA">
        <w:rPr>
          <w:noProof/>
          <w:lang w:val="en-CA" w:eastAsia="ko-KR"/>
        </w:rPr>
        <w:t> Clip3( </w:t>
      </w:r>
      <w:r w:rsidR="00540634" w:rsidRPr="00945AFA">
        <w:rPr>
          <w:lang w:val="en-CA" w:eastAsia="ko-KR"/>
        </w:rPr>
        <w:t>−c</w:t>
      </w:r>
      <w:r w:rsidR="00540634" w:rsidRPr="00945AFA">
        <w:rPr>
          <w:noProof/>
          <w:lang w:val="en-CA" w:eastAsia="ko-KR"/>
        </w:rPr>
        <w:t>[ idx[ 1 ] ], c[ idx[ 1 ]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2</w:t>
      </w:r>
      <w:r w:rsidRPr="00945AFA">
        <w:rPr>
          <w:noProof/>
          <w:lang w:val="en-CA" w:eastAsia="ko-KR"/>
        </w:rPr>
        <w:t> ]</w:t>
      </w:r>
      <w:r w:rsidR="00540634" w:rsidRPr="00945AFA">
        <w:rPr>
          <w:noProof/>
          <w:lang w:val="en-CA" w:eastAsia="ko-KR"/>
        </w:rPr>
        <w:t> </w:t>
      </w:r>
      <w:r w:rsidR="00540634" w:rsidRPr="00945AFA">
        <w:rPr>
          <w:lang w:val="en-CA" w:eastAsia="ko-KR"/>
        </w:rPr>
        <w:t>− curr</w:t>
      </w:r>
      <w:r w:rsidR="00540634" w:rsidRPr="00945AFA">
        <w:rPr>
          <w:noProof/>
          <w:lang w:val="en-CA" w:eastAsia="ko-KR"/>
        </w:rPr>
        <w:t> )</w:t>
      </w:r>
      <w:r w:rsidRPr="00945AFA">
        <w:rPr>
          <w:noProof/>
          <w:lang w:val="en-CA" w:eastAsia="ko-KR"/>
        </w:rPr>
        <w:t> + </w:t>
      </w:r>
      <w:r w:rsidR="00540634" w:rsidRPr="00945AFA">
        <w:rPr>
          <w:noProof/>
          <w:lang w:val="en-CA"/>
        </w:rPr>
        <w:br/>
      </w:r>
      <w:r w:rsidR="00540634" w:rsidRPr="00945AFA">
        <w:rPr>
          <w:noProof/>
          <w:lang w:val="en-CA"/>
        </w:rPr>
        <w:tab/>
      </w:r>
      <w:r w:rsidR="00540634" w:rsidRPr="00945AFA">
        <w:rPr>
          <w:noProof/>
          <w:lang w:val="en-CA"/>
        </w:rPr>
        <w:tab/>
      </w:r>
      <w:r w:rsidR="00540634" w:rsidRPr="00945AFA">
        <w:rPr>
          <w:noProof/>
          <w:lang w:val="en-CA" w:eastAsia="ko-KR"/>
        </w:rPr>
        <w:t>Clip3( </w:t>
      </w:r>
      <w:r w:rsidR="00540634" w:rsidRPr="00945AFA">
        <w:rPr>
          <w:lang w:val="en-CA" w:eastAsia="ko-KR"/>
        </w:rPr>
        <w:t>−c</w:t>
      </w:r>
      <w:r w:rsidR="00540634" w:rsidRPr="00945AFA">
        <w:rPr>
          <w:noProof/>
          <w:lang w:val="en-CA" w:eastAsia="ko-KR"/>
        </w:rPr>
        <w:t>[ idx[ 1 ] ], c[ idx[ 1 ]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2</w:t>
      </w:r>
      <w:r w:rsidRPr="00945AFA">
        <w:rPr>
          <w:noProof/>
          <w:lang w:val="en-CA" w:eastAsia="ko-KR"/>
        </w:rPr>
        <w:t> ]</w:t>
      </w:r>
      <w:r w:rsidR="00540634" w:rsidRPr="00945AFA">
        <w:rPr>
          <w:noProof/>
          <w:lang w:val="en-CA" w:eastAsia="ko-KR"/>
        </w:rPr>
        <w:t> </w:t>
      </w:r>
      <w:r w:rsidR="00540634" w:rsidRPr="00945AFA">
        <w:rPr>
          <w:lang w:val="en-CA" w:eastAsia="ko-KR"/>
        </w:rPr>
        <w:t>− curr</w:t>
      </w:r>
      <w:r w:rsidR="00540634" w:rsidRPr="00945AFA">
        <w:rPr>
          <w:noProof/>
          <w:lang w:val="en-CA" w:eastAsia="ko-KR"/>
        </w:rPr>
        <w:t> )</w:t>
      </w:r>
      <w:r w:rsidRPr="00945AFA">
        <w:rPr>
          <w:noProof/>
          <w:lang w:val="en-CA" w:eastAsia="ko-KR"/>
        </w:rPr>
        <w:t xml:space="preserve"> ) + </w:t>
      </w:r>
      <w:r w:rsidRPr="00945AFA">
        <w:rPr>
          <w:noProof/>
          <w:lang w:val="en-CA"/>
        </w:rPr>
        <w:br/>
      </w:r>
      <w:r w:rsidRPr="00945AFA">
        <w:rPr>
          <w:noProof/>
          <w:lang w:val="en-CA"/>
        </w:rPr>
        <w:tab/>
      </w:r>
      <w:r w:rsidR="00AC2738" w:rsidRPr="00945AFA">
        <w:rPr>
          <w:noProof/>
          <w:lang w:val="en-CA" w:eastAsia="ko-KR"/>
        </w:rPr>
        <w:t>f[</w:t>
      </w:r>
      <w:r w:rsidR="0011090F" w:rsidRPr="00945AFA">
        <w:rPr>
          <w:noProof/>
          <w:lang w:val="en-CA" w:eastAsia="ko-KR"/>
        </w:rPr>
        <w:t> idx[</w:t>
      </w:r>
      <w:r w:rsidR="00AC2738" w:rsidRPr="00945AFA">
        <w:rPr>
          <w:noProof/>
          <w:lang w:val="en-CA" w:eastAsia="ko-KR"/>
        </w:rPr>
        <w:t> 2 ]</w:t>
      </w:r>
      <w:r w:rsidR="00D62AC3" w:rsidRPr="00945AFA">
        <w:rPr>
          <w:noProof/>
          <w:lang w:val="en-CA" w:eastAsia="ko-KR"/>
        </w:rPr>
        <w:t> ]</w:t>
      </w:r>
      <w:r w:rsidR="00AC2738" w:rsidRPr="00945AFA">
        <w:rPr>
          <w:noProof/>
          <w:lang w:val="en-CA" w:eastAsia="ko-KR"/>
        </w:rPr>
        <w:t>   * ( </w:t>
      </w:r>
      <w:r w:rsidR="003E0107" w:rsidRPr="00945AFA">
        <w:rPr>
          <w:noProof/>
          <w:lang w:val="en-CA" w:eastAsia="ko-KR"/>
        </w:rPr>
        <w:t> Clip3( </w:t>
      </w:r>
      <w:r w:rsidR="003E0107" w:rsidRPr="00945AFA">
        <w:rPr>
          <w:lang w:val="en-CA" w:eastAsia="ko-KR"/>
        </w:rPr>
        <w:t>−c</w:t>
      </w:r>
      <w:r w:rsidR="003E0107" w:rsidRPr="00945AFA">
        <w:rPr>
          <w:noProof/>
          <w:lang w:val="en-CA" w:eastAsia="ko-KR"/>
        </w:rPr>
        <w:t>[ idx[ 2 ] ], c[ idx[ 2 ] ], </w:t>
      </w:r>
      <w:r w:rsidR="00435627" w:rsidRPr="00945AFA">
        <w:rPr>
          <w:noProof/>
          <w:lang w:val="en-CA" w:eastAsia="ko-KR"/>
        </w:rPr>
        <w:t>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2</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3E0107" w:rsidRPr="00945AFA">
        <w:rPr>
          <w:noProof/>
          <w:lang w:val="en-CA" w:eastAsia="ko-KR"/>
        </w:rPr>
        <w:t>Clip3( </w:t>
      </w:r>
      <w:r w:rsidR="003E0107" w:rsidRPr="00945AFA">
        <w:rPr>
          <w:lang w:val="en-CA" w:eastAsia="ko-KR"/>
        </w:rPr>
        <w:t>−c</w:t>
      </w:r>
      <w:r w:rsidR="003E0107" w:rsidRPr="00945AFA">
        <w:rPr>
          <w:noProof/>
          <w:lang w:val="en-CA" w:eastAsia="ko-KR"/>
        </w:rPr>
        <w:t>[ idx[ 2 ] ], c[ idx[ 2 ] ], </w:t>
      </w:r>
      <w:r w:rsidR="00435627" w:rsidRPr="00945AFA">
        <w:rPr>
          <w:noProof/>
          <w:lang w:val="en-CA" w:eastAsia="ko-KR"/>
        </w:rPr>
        <w:t>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2</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xml:space="preserve"> ) + </w:t>
      </w:r>
      <w:r w:rsidR="00AC2738" w:rsidRPr="00945AFA">
        <w:rPr>
          <w:noProof/>
          <w:lang w:val="en-CA"/>
        </w:rPr>
        <w:br/>
      </w:r>
      <w:r w:rsidR="00AC2738" w:rsidRPr="00945AFA">
        <w:rPr>
          <w:noProof/>
          <w:lang w:val="en-CA"/>
        </w:rPr>
        <w:tab/>
      </w:r>
      <w:r w:rsidRPr="00945AFA">
        <w:rPr>
          <w:noProof/>
          <w:lang w:val="en-CA" w:eastAsia="ko-KR"/>
        </w:rPr>
        <w:t>f[</w:t>
      </w:r>
      <w:r w:rsidR="0011090F" w:rsidRPr="00945AFA">
        <w:rPr>
          <w:noProof/>
          <w:lang w:val="en-CA" w:eastAsia="ko-KR"/>
        </w:rPr>
        <w:t> idx[</w:t>
      </w:r>
      <w:r w:rsidRPr="00945AFA">
        <w:rPr>
          <w:noProof/>
          <w:lang w:val="en-CA" w:eastAsia="ko-KR"/>
        </w:rPr>
        <w:t> 3 ]</w:t>
      </w:r>
      <w:r w:rsidR="00D62AC3" w:rsidRPr="00945AFA">
        <w:rPr>
          <w:noProof/>
          <w:lang w:val="en-CA" w:eastAsia="ko-KR"/>
        </w:rPr>
        <w:t> ]</w:t>
      </w:r>
      <w:r w:rsidRPr="00945AFA">
        <w:rPr>
          <w:noProof/>
          <w:lang w:val="en-CA" w:eastAsia="ko-KR"/>
        </w:rPr>
        <w:t> </w:t>
      </w:r>
      <w:r w:rsidR="00AC2738" w:rsidRPr="00945AFA">
        <w:rPr>
          <w:noProof/>
          <w:lang w:val="en-CA" w:eastAsia="ko-KR"/>
        </w:rPr>
        <w:t>  </w:t>
      </w:r>
      <w:r w:rsidRPr="00945AFA">
        <w:rPr>
          <w:noProof/>
          <w:lang w:val="en-CA" w:eastAsia="ko-KR"/>
        </w:rPr>
        <w:t>*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idx[ 3 ] ], c[ idx[ 3 ]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2</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idx[ 3 ] ], c[ idx[ 3 ] ],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2</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xml:space="preserve"> ) + </w:t>
      </w:r>
      <w:r w:rsidRPr="00945AFA">
        <w:rPr>
          <w:noProof/>
          <w:lang w:val="en-CA"/>
        </w:rPr>
        <w:br/>
      </w:r>
      <w:r w:rsidRPr="00945AFA">
        <w:rPr>
          <w:noProof/>
          <w:lang w:val="en-CA"/>
        </w:rPr>
        <w:tab/>
      </w:r>
      <w:r w:rsidRPr="00945AFA">
        <w:rPr>
          <w:noProof/>
          <w:lang w:val="en-CA" w:eastAsia="ko-KR"/>
        </w:rPr>
        <w:t>f[</w:t>
      </w:r>
      <w:r w:rsidR="0011090F" w:rsidRPr="00945AFA">
        <w:rPr>
          <w:noProof/>
          <w:lang w:val="en-CA" w:eastAsia="ko-KR"/>
        </w:rPr>
        <w:t> idx[</w:t>
      </w:r>
      <w:r w:rsidRPr="00945AFA">
        <w:rPr>
          <w:noProof/>
          <w:lang w:val="en-CA" w:eastAsia="ko-KR"/>
        </w:rPr>
        <w:t> 4 ]</w:t>
      </w:r>
      <w:r w:rsidR="00D62AC3" w:rsidRPr="00945AFA">
        <w:rPr>
          <w:noProof/>
          <w:lang w:val="en-CA" w:eastAsia="ko-KR"/>
        </w:rPr>
        <w:t> ]</w:t>
      </w:r>
      <w:r w:rsidRPr="00945AFA">
        <w:rPr>
          <w:noProof/>
          <w:lang w:val="en-CA" w:eastAsia="ko-KR"/>
        </w:rPr>
        <w:t> </w:t>
      </w:r>
      <w:r w:rsidR="00AC2738" w:rsidRPr="00945AFA">
        <w:rPr>
          <w:noProof/>
          <w:lang w:val="en-CA" w:eastAsia="ko-KR"/>
        </w:rPr>
        <w:t>  </w:t>
      </w:r>
      <w:r w:rsidRPr="00945AFA">
        <w:rPr>
          <w:noProof/>
          <w:lang w:val="en-CA" w:eastAsia="ko-KR"/>
        </w:rPr>
        <w:t>*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idx[ 4 ] ], c[ idx[ 4 ]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+ 2</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idx[ 4 ] ], c[ idx[ 4 ] ],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− 2</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xml:space="preserve"> ) + </w:t>
      </w:r>
      <w:r w:rsidRPr="00945AFA">
        <w:rPr>
          <w:noProof/>
          <w:lang w:val="en-CA"/>
        </w:rPr>
        <w:br/>
      </w:r>
      <w:r w:rsidRPr="00945AFA">
        <w:rPr>
          <w:noProof/>
          <w:lang w:val="en-CA"/>
        </w:rPr>
        <w:tab/>
      </w:r>
      <w:r w:rsidR="00AC2738" w:rsidRPr="00945AFA">
        <w:rPr>
          <w:noProof/>
          <w:lang w:val="en-CA" w:eastAsia="ko-KR"/>
        </w:rPr>
        <w:t>f[</w:t>
      </w:r>
      <w:r w:rsidR="0011090F" w:rsidRPr="00945AFA">
        <w:rPr>
          <w:noProof/>
          <w:lang w:val="en-CA" w:eastAsia="ko-KR"/>
        </w:rPr>
        <w:t> idx[</w:t>
      </w:r>
      <w:r w:rsidR="00AC2738" w:rsidRPr="00945AFA">
        <w:rPr>
          <w:noProof/>
          <w:lang w:val="en-CA" w:eastAsia="ko-KR"/>
        </w:rPr>
        <w:t> 5 ]</w:t>
      </w:r>
      <w:r w:rsidR="00D62AC3" w:rsidRPr="00945AFA">
        <w:rPr>
          <w:noProof/>
          <w:lang w:val="en-CA" w:eastAsia="ko-KR"/>
        </w:rPr>
        <w:t> ]</w:t>
      </w:r>
      <w:r w:rsidR="00AC2738" w:rsidRPr="00945AFA">
        <w:rPr>
          <w:noProof/>
          <w:lang w:val="en-CA" w:eastAsia="ko-KR"/>
        </w:rPr>
        <w:t>   *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idx[ 5 ] ], c[ idx[ 5 ] ], </w:t>
      </w:r>
      <w:r w:rsidR="00435627" w:rsidRPr="00945AFA">
        <w:rPr>
          <w:noProof/>
          <w:lang w:val="en-CA" w:eastAsia="ko-KR"/>
        </w:rPr>
        <w:t>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+ 1</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1</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idx[ 5 ] ], c[ idx[ 5 ] ],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− 1</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1</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xml:space="preserve"> ) + </w:t>
      </w:r>
      <w:r w:rsidR="00AC2738" w:rsidRPr="00945AFA">
        <w:rPr>
          <w:noProof/>
          <w:lang w:val="en-CA"/>
        </w:rPr>
        <w:br/>
      </w:r>
      <w:r w:rsidR="00AC2738" w:rsidRPr="00945AFA">
        <w:rPr>
          <w:noProof/>
          <w:lang w:val="en-CA"/>
        </w:rPr>
        <w:tab/>
      </w:r>
      <w:r w:rsidR="00AC2738" w:rsidRPr="00945AFA">
        <w:rPr>
          <w:noProof/>
          <w:lang w:val="en-CA" w:eastAsia="ko-KR"/>
        </w:rPr>
        <w:t>f[</w:t>
      </w:r>
      <w:r w:rsidR="0011090F" w:rsidRPr="00945AFA">
        <w:rPr>
          <w:noProof/>
          <w:lang w:val="en-CA" w:eastAsia="ko-KR"/>
        </w:rPr>
        <w:t> idx[</w:t>
      </w:r>
      <w:r w:rsidR="00AC2738" w:rsidRPr="00945AFA">
        <w:rPr>
          <w:noProof/>
          <w:lang w:val="en-CA" w:eastAsia="ko-KR"/>
        </w:rPr>
        <w:t> 6 ]</w:t>
      </w:r>
      <w:r w:rsidR="00D62AC3" w:rsidRPr="00945AFA">
        <w:rPr>
          <w:noProof/>
          <w:lang w:val="en-CA" w:eastAsia="ko-KR"/>
        </w:rPr>
        <w:t> ]</w:t>
      </w:r>
      <w:r w:rsidR="00AC2738" w:rsidRPr="00945AFA">
        <w:rPr>
          <w:noProof/>
          <w:lang w:val="en-CA" w:eastAsia="ko-KR"/>
        </w:rPr>
        <w:t>   *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idx[ 6 ] ], c[ idx[ 6 ] ], </w:t>
      </w:r>
      <w:r w:rsidR="00435627" w:rsidRPr="00945AFA">
        <w:rPr>
          <w:noProof/>
          <w:lang w:val="en-CA" w:eastAsia="ko-KR"/>
        </w:rPr>
        <w:t>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1</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idx[ 6 ] ], c[ idx[ 6 ] ],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1</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xml:space="preserve"> ) + </w:t>
      </w:r>
      <w:r w:rsidR="00260024" w:rsidRPr="00945AFA">
        <w:rPr>
          <w:noProof/>
          <w:lang w:val="en-CA" w:eastAsia="ko-KR"/>
        </w:rPr>
        <w:tab/>
      </w:r>
      <w:r w:rsidR="00260024" w:rsidRPr="00945AFA">
        <w:rPr>
          <w:rFonts w:eastAsia="Malgun Gothic"/>
          <w:noProof/>
          <w:szCs w:val="22"/>
          <w:lang w:val="en-CA"/>
        </w:rPr>
        <w:t>(</w:t>
      </w:r>
      <w:r w:rsidR="00260024" w:rsidRPr="00945AFA">
        <w:rPr>
          <w:rFonts w:eastAsia="Malgun Gothic"/>
          <w:noProof/>
          <w:szCs w:val="22"/>
          <w:lang w:val="en-CA"/>
        </w:rPr>
        <w:fldChar w:fldCharType="begin" w:fldLock="1"/>
      </w:r>
      <w:r w:rsidR="00260024" w:rsidRPr="00945AFA">
        <w:rPr>
          <w:rFonts w:eastAsia="Malgun Gothic"/>
          <w:noProof/>
          <w:szCs w:val="22"/>
          <w:lang w:val="en-CA"/>
        </w:rPr>
        <w:instrText xml:space="preserve"> STYLEREF 1 \s </w:instrText>
      </w:r>
      <w:r w:rsidR="00260024" w:rsidRPr="00945AFA">
        <w:rPr>
          <w:rFonts w:eastAsia="Malgun Gothic"/>
          <w:noProof/>
          <w:szCs w:val="22"/>
          <w:lang w:val="en-CA"/>
        </w:rPr>
        <w:fldChar w:fldCharType="separate"/>
      </w:r>
      <w:r w:rsidR="00D45D70">
        <w:rPr>
          <w:rFonts w:eastAsia="Malgun Gothic"/>
          <w:noProof/>
          <w:szCs w:val="22"/>
          <w:lang w:val="en-CA"/>
        </w:rPr>
        <w:t>8</w:t>
      </w:r>
      <w:r w:rsidR="00260024" w:rsidRPr="00945AFA">
        <w:rPr>
          <w:rFonts w:eastAsia="Malgun Gothic"/>
          <w:noProof/>
          <w:szCs w:val="22"/>
          <w:lang w:val="en-CA"/>
        </w:rPr>
        <w:fldChar w:fldCharType="end"/>
      </w:r>
      <w:r w:rsidR="00260024" w:rsidRPr="00945AFA">
        <w:rPr>
          <w:rFonts w:eastAsia="Malgun Gothic"/>
          <w:noProof/>
          <w:szCs w:val="22"/>
          <w:lang w:val="en-CA"/>
        </w:rPr>
        <w:noBreakHyphen/>
      </w:r>
      <w:r w:rsidR="00260024" w:rsidRPr="00945AFA">
        <w:rPr>
          <w:rFonts w:eastAsia="Malgun Gothic"/>
          <w:noProof/>
          <w:szCs w:val="22"/>
          <w:lang w:val="en-CA"/>
        </w:rPr>
        <w:fldChar w:fldCharType="begin" w:fldLock="1"/>
      </w:r>
      <w:r w:rsidR="00260024" w:rsidRPr="00945AFA">
        <w:rPr>
          <w:rFonts w:eastAsia="Malgun Gothic"/>
          <w:noProof/>
          <w:szCs w:val="22"/>
          <w:lang w:val="en-CA"/>
        </w:rPr>
        <w:instrText xml:space="preserve"> SEQ Equation \* ARABIC \s 1 </w:instrText>
      </w:r>
      <w:r w:rsidR="00260024" w:rsidRPr="00945AFA">
        <w:rPr>
          <w:rFonts w:eastAsia="Malgun Gothic"/>
          <w:noProof/>
          <w:szCs w:val="22"/>
          <w:lang w:val="en-CA"/>
        </w:rPr>
        <w:fldChar w:fldCharType="separate"/>
      </w:r>
      <w:r w:rsidR="00D45D70">
        <w:rPr>
          <w:rFonts w:eastAsia="Malgun Gothic"/>
          <w:noProof/>
          <w:szCs w:val="22"/>
          <w:lang w:val="en-CA"/>
        </w:rPr>
        <w:t>1204</w:t>
      </w:r>
      <w:r w:rsidR="00260024" w:rsidRPr="00945AFA">
        <w:rPr>
          <w:rFonts w:eastAsia="Malgun Gothic"/>
          <w:noProof/>
          <w:szCs w:val="22"/>
          <w:lang w:val="en-CA"/>
        </w:rPr>
        <w:fldChar w:fldCharType="end"/>
      </w:r>
      <w:r w:rsidR="00260024" w:rsidRPr="00945AFA">
        <w:rPr>
          <w:rFonts w:eastAsia="Malgun Gothic"/>
          <w:noProof/>
          <w:szCs w:val="22"/>
          <w:lang w:val="en-CA"/>
        </w:rPr>
        <w:t>)</w:t>
      </w:r>
      <w:r w:rsidR="00AC2738" w:rsidRPr="00945AFA">
        <w:rPr>
          <w:noProof/>
          <w:lang w:val="en-CA"/>
        </w:rPr>
        <w:br/>
      </w:r>
      <w:r w:rsidR="00AC2738" w:rsidRPr="00945AFA">
        <w:rPr>
          <w:noProof/>
          <w:lang w:val="en-CA"/>
        </w:rPr>
        <w:tab/>
      </w:r>
      <w:r w:rsidR="00AC2738" w:rsidRPr="00945AFA">
        <w:rPr>
          <w:noProof/>
          <w:lang w:val="en-CA" w:eastAsia="ko-KR"/>
        </w:rPr>
        <w:t>f[</w:t>
      </w:r>
      <w:r w:rsidR="0011090F" w:rsidRPr="00945AFA">
        <w:rPr>
          <w:noProof/>
          <w:lang w:val="en-CA" w:eastAsia="ko-KR"/>
        </w:rPr>
        <w:t> idx[</w:t>
      </w:r>
      <w:r w:rsidR="00AC2738" w:rsidRPr="00945AFA">
        <w:rPr>
          <w:noProof/>
          <w:lang w:val="en-CA" w:eastAsia="ko-KR"/>
        </w:rPr>
        <w:t> 7 ]</w:t>
      </w:r>
      <w:r w:rsidR="00D62AC3" w:rsidRPr="00945AFA">
        <w:rPr>
          <w:noProof/>
          <w:lang w:val="en-CA" w:eastAsia="ko-KR"/>
        </w:rPr>
        <w:t> ]</w:t>
      </w:r>
      <w:r w:rsidR="00AC2738" w:rsidRPr="00945AFA">
        <w:rPr>
          <w:noProof/>
          <w:lang w:val="en-CA" w:eastAsia="ko-KR"/>
        </w:rPr>
        <w:t>   *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idx[ 7 ] ], c[ idx[ 7 ] ], </w:t>
      </w:r>
      <w:r w:rsidR="00435627" w:rsidRPr="00945AFA">
        <w:rPr>
          <w:noProof/>
          <w:lang w:val="en-CA" w:eastAsia="ko-KR"/>
        </w:rPr>
        <w:t>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− 1</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1</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idx[ 7 ] ], c[ idx[ 7 ] ],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+ 1</w:t>
      </w:r>
      <w:r w:rsidR="00AC2738" w:rsidRPr="00945AFA">
        <w:rPr>
          <w:noProof/>
          <w:lang w:val="en-CA" w:eastAsia="ko-KR"/>
        </w:rPr>
        <w:t>, v</w:t>
      </w:r>
      <w:r w:rsidR="00AC2738" w:rsidRPr="00945AFA">
        <w:rPr>
          <w:noProof/>
          <w:vertAlign w:val="subscript"/>
          <w:lang w:val="en-CA" w:eastAsia="ko-KR"/>
        </w:rPr>
        <w:t>y − </w:t>
      </w:r>
      <w:r w:rsidR="00622027" w:rsidRPr="00945AFA">
        <w:rPr>
          <w:noProof/>
          <w:vertAlign w:val="subscript"/>
          <w:lang w:val="en-CA" w:eastAsia="ko-KR"/>
        </w:rPr>
        <w:t>r</w:t>
      </w:r>
      <w:r w:rsidR="00AC2738" w:rsidRPr="00945AFA">
        <w:rPr>
          <w:noProof/>
          <w:vertAlign w:val="subscript"/>
          <w:lang w:val="en-CA" w:eastAsia="ko-KR"/>
        </w:rPr>
        <w:t>1</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xml:space="preserve"> ) + </w:t>
      </w:r>
      <w:r w:rsidR="00AC2738" w:rsidRPr="00945AFA">
        <w:rPr>
          <w:noProof/>
          <w:lang w:val="en-CA"/>
        </w:rPr>
        <w:br/>
      </w:r>
      <w:r w:rsidR="00AC2738" w:rsidRPr="00945AFA">
        <w:rPr>
          <w:noProof/>
          <w:lang w:val="en-CA"/>
        </w:rPr>
        <w:tab/>
      </w:r>
      <w:r w:rsidRPr="00945AFA">
        <w:rPr>
          <w:noProof/>
          <w:lang w:val="en-CA" w:eastAsia="ko-KR"/>
        </w:rPr>
        <w:t>f[</w:t>
      </w:r>
      <w:r w:rsidR="0011090F" w:rsidRPr="00945AFA">
        <w:rPr>
          <w:noProof/>
          <w:lang w:val="en-CA" w:eastAsia="ko-KR"/>
        </w:rPr>
        <w:t> idx[</w:t>
      </w:r>
      <w:r w:rsidRPr="00945AFA">
        <w:rPr>
          <w:noProof/>
          <w:lang w:val="en-CA" w:eastAsia="ko-KR"/>
        </w:rPr>
        <w:t> 8 ]</w:t>
      </w:r>
      <w:r w:rsidR="00D62AC3" w:rsidRPr="00945AFA">
        <w:rPr>
          <w:noProof/>
          <w:lang w:val="en-CA" w:eastAsia="ko-KR"/>
        </w:rPr>
        <w:t> ]</w:t>
      </w:r>
      <w:r w:rsidRPr="00945AFA">
        <w:rPr>
          <w:noProof/>
          <w:lang w:val="en-CA" w:eastAsia="ko-KR"/>
        </w:rPr>
        <w:t> </w:t>
      </w:r>
      <w:r w:rsidR="00AC2738" w:rsidRPr="00945AFA">
        <w:rPr>
          <w:noProof/>
          <w:lang w:val="en-CA" w:eastAsia="ko-KR"/>
        </w:rPr>
        <w:t>  </w:t>
      </w:r>
      <w:r w:rsidRPr="00945AFA">
        <w:rPr>
          <w:noProof/>
          <w:lang w:val="en-CA" w:eastAsia="ko-KR"/>
        </w:rPr>
        <w:t>*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idx[ 8 ] ], c[ idx[ 8 ]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− 2</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idx[ 8 ] ], c[ idx[ 8 ] ],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+ 2</w:t>
      </w:r>
      <w:r w:rsidRPr="00945AFA">
        <w:rPr>
          <w:noProof/>
          <w:lang w:val="en-CA" w:eastAsia="ko-KR"/>
        </w:rPr>
        <w:t>, v</w:t>
      </w:r>
      <w:r w:rsidRPr="00945AFA">
        <w:rPr>
          <w:noProof/>
          <w:vertAlign w:val="subscript"/>
          <w:lang w:val="en-CA" w:eastAsia="ko-KR"/>
        </w:rPr>
        <w:t>y − </w:t>
      </w:r>
      <w:r w:rsidR="00622027"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xml:space="preserve"> ) + </w:t>
      </w:r>
      <w:r w:rsidRPr="00945AFA">
        <w:rPr>
          <w:noProof/>
          <w:lang w:val="en-CA"/>
        </w:rPr>
        <w:br/>
      </w:r>
      <w:r w:rsidRPr="00945AFA">
        <w:rPr>
          <w:noProof/>
          <w:lang w:val="en-CA"/>
        </w:rPr>
        <w:tab/>
      </w:r>
      <w:r w:rsidRPr="00945AFA">
        <w:rPr>
          <w:noProof/>
          <w:lang w:val="en-CA" w:eastAsia="ko-KR"/>
        </w:rPr>
        <w:t>f[</w:t>
      </w:r>
      <w:r w:rsidR="0011090F" w:rsidRPr="00945AFA">
        <w:rPr>
          <w:noProof/>
          <w:lang w:val="en-CA" w:eastAsia="ko-KR"/>
        </w:rPr>
        <w:t> idx[</w:t>
      </w:r>
      <w:r w:rsidRPr="00945AFA">
        <w:rPr>
          <w:noProof/>
          <w:lang w:val="en-CA" w:eastAsia="ko-KR"/>
        </w:rPr>
        <w:t> 9 ]</w:t>
      </w:r>
      <w:r w:rsidR="00D62AC3" w:rsidRPr="00945AFA">
        <w:rPr>
          <w:noProof/>
          <w:lang w:val="en-CA" w:eastAsia="ko-KR"/>
        </w:rPr>
        <w:t> ]</w:t>
      </w:r>
      <w:r w:rsidRPr="00945AFA">
        <w:rPr>
          <w:noProof/>
          <w:lang w:val="en-CA" w:eastAsia="ko-KR"/>
        </w:rPr>
        <w:t> </w:t>
      </w:r>
      <w:r w:rsidR="00AC2738" w:rsidRPr="00945AFA">
        <w:rPr>
          <w:noProof/>
          <w:lang w:val="en-CA" w:eastAsia="ko-KR"/>
        </w:rPr>
        <w:t>  </w:t>
      </w:r>
      <w:r w:rsidRPr="00945AFA">
        <w:rPr>
          <w:noProof/>
          <w:lang w:val="en-CA" w:eastAsia="ko-KR"/>
        </w:rPr>
        <w:t>*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idx[ 9 ] ], c[ idx[ 9 ] ], </w:t>
      </w:r>
      <w:r w:rsidR="00435627" w:rsidRPr="00945AFA">
        <w:rPr>
          <w:noProof/>
          <w:lang w:val="en-CA" w:eastAsia="ko-KR"/>
        </w:rPr>
        <w:t>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+ 3</w:t>
      </w:r>
      <w:r w:rsidRPr="00945AFA">
        <w:rPr>
          <w:noProof/>
          <w:lang w:val="en-CA" w:eastAsia="ko-KR"/>
        </w:rPr>
        <w:t>, v</w:t>
      </w:r>
      <w:r w:rsidRPr="00945AFA">
        <w:rPr>
          <w:noProof/>
          <w:vertAlign w:val="subscript"/>
          <w:lang w:val="en-CA" w:eastAsia="ko-KR"/>
        </w:rPr>
        <w:t>y</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idx[ 9 ] ], c[ idx[ 9 ] ],     </w:t>
      </w:r>
      <w:r w:rsidRPr="00945AFA">
        <w:rPr>
          <w:noProof/>
          <w:lang w:val="en-CA"/>
        </w:rPr>
        <w:t>recPicture</w:t>
      </w:r>
      <w:r w:rsidR="00C175FB" w:rsidRPr="00945AFA">
        <w:rPr>
          <w:noProof/>
          <w:vertAlign w:val="subscript"/>
          <w:lang w:val="en-CA" w:eastAsia="ko-KR"/>
        </w:rPr>
        <w:t>L</w:t>
      </w:r>
      <w:r w:rsidRPr="00945AFA">
        <w:rPr>
          <w:noProof/>
          <w:lang w:val="en-CA" w:eastAsia="ko-KR"/>
        </w:rPr>
        <w:t>[ h</w:t>
      </w:r>
      <w:r w:rsidRPr="00945AFA">
        <w:rPr>
          <w:noProof/>
          <w:vertAlign w:val="subscript"/>
          <w:lang w:val="en-CA" w:eastAsia="ko-KR"/>
        </w:rPr>
        <w:t>x − 3</w:t>
      </w:r>
      <w:r w:rsidRPr="00945AFA">
        <w:rPr>
          <w:noProof/>
          <w:lang w:val="en-CA" w:eastAsia="ko-KR"/>
        </w:rPr>
        <w:t>, v</w:t>
      </w:r>
      <w:r w:rsidRPr="00945AFA">
        <w:rPr>
          <w:noProof/>
          <w:vertAlign w:val="subscript"/>
          <w:lang w:val="en-CA" w:eastAsia="ko-KR"/>
        </w:rPr>
        <w:t>y</w:t>
      </w:r>
      <w:r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Pr="00945AFA">
        <w:rPr>
          <w:noProof/>
          <w:lang w:val="en-CA" w:eastAsia="ko-KR"/>
        </w:rPr>
        <w:t> )</w:t>
      </w:r>
      <w:r w:rsidR="00AC2738" w:rsidRPr="00945AFA">
        <w:rPr>
          <w:noProof/>
          <w:lang w:val="en-CA" w:eastAsia="ko-KR"/>
        </w:rPr>
        <w:t xml:space="preserve"> + </w:t>
      </w:r>
      <w:r w:rsidR="00AC2738" w:rsidRPr="00945AFA">
        <w:rPr>
          <w:noProof/>
          <w:lang w:val="en-CA"/>
        </w:rPr>
        <w:br/>
      </w:r>
      <w:r w:rsidR="00AC2738" w:rsidRPr="00945AFA">
        <w:rPr>
          <w:noProof/>
          <w:lang w:val="en-CA"/>
        </w:rPr>
        <w:tab/>
      </w:r>
      <w:r w:rsidR="00AC2738" w:rsidRPr="00945AFA">
        <w:rPr>
          <w:noProof/>
          <w:lang w:val="en-CA" w:eastAsia="ko-KR"/>
        </w:rPr>
        <w:t>f[</w:t>
      </w:r>
      <w:r w:rsidR="0011090F" w:rsidRPr="00945AFA">
        <w:rPr>
          <w:noProof/>
          <w:lang w:val="en-CA" w:eastAsia="ko-KR"/>
        </w:rPr>
        <w:t> idx[</w:t>
      </w:r>
      <w:r w:rsidR="00AC2738" w:rsidRPr="00945AFA">
        <w:rPr>
          <w:noProof/>
          <w:lang w:val="en-CA" w:eastAsia="ko-KR"/>
        </w:rPr>
        <w:t> 10 ]</w:t>
      </w:r>
      <w:r w:rsidR="00D62AC3" w:rsidRPr="00945AFA">
        <w:rPr>
          <w:noProof/>
          <w:lang w:val="en-CA" w:eastAsia="ko-KR"/>
        </w:rPr>
        <w:t> ]</w:t>
      </w:r>
      <w:r w:rsidR="00AC2738" w:rsidRPr="00945AFA">
        <w:rPr>
          <w:noProof/>
          <w:lang w:val="en-CA" w:eastAsia="ko-KR"/>
        </w:rPr>
        <w:t> * ( </w:t>
      </w:r>
      <w:r w:rsidR="00435627" w:rsidRPr="00945AFA">
        <w:rPr>
          <w:noProof/>
          <w:lang w:val="en-CA" w:eastAsia="ko-KR"/>
        </w:rPr>
        <w:t> </w:t>
      </w:r>
      <w:r w:rsidR="003E0107" w:rsidRPr="00945AFA">
        <w:rPr>
          <w:noProof/>
          <w:lang w:val="en-CA" w:eastAsia="ko-KR"/>
        </w:rPr>
        <w:t>Clip3( </w:t>
      </w:r>
      <w:r w:rsidR="003E0107" w:rsidRPr="00945AFA">
        <w:rPr>
          <w:lang w:val="en-CA" w:eastAsia="ko-KR"/>
        </w:rPr>
        <w:t>−c</w:t>
      </w:r>
      <w:r w:rsidR="003E0107" w:rsidRPr="00945AFA">
        <w:rPr>
          <w:noProof/>
          <w:lang w:val="en-CA" w:eastAsia="ko-KR"/>
        </w:rPr>
        <w:t>[ idx[ 10 ] ], c[ idx[ 10 ] ],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+ 2</w:t>
      </w:r>
      <w:r w:rsidR="00AC2738" w:rsidRPr="00945AFA">
        <w:rPr>
          <w:noProof/>
          <w:lang w:val="en-CA" w:eastAsia="ko-KR"/>
        </w:rPr>
        <w:t>, v</w:t>
      </w:r>
      <w:r w:rsidR="00AC2738" w:rsidRPr="00945AFA">
        <w:rPr>
          <w:noProof/>
          <w:vertAlign w:val="subscript"/>
          <w:lang w:val="en-CA" w:eastAsia="ko-KR"/>
        </w:rPr>
        <w:t>y</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idx[ 10 ] ], c[ idx[ 10 ] ],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− 2</w:t>
      </w:r>
      <w:r w:rsidR="00AC2738" w:rsidRPr="00945AFA">
        <w:rPr>
          <w:noProof/>
          <w:lang w:val="en-CA" w:eastAsia="ko-KR"/>
        </w:rPr>
        <w:t>, v</w:t>
      </w:r>
      <w:r w:rsidR="00AC2738" w:rsidRPr="00945AFA">
        <w:rPr>
          <w:noProof/>
          <w:vertAlign w:val="subscript"/>
          <w:lang w:val="en-CA" w:eastAsia="ko-KR"/>
        </w:rPr>
        <w:t>y</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xml:space="preserve"> ) + </w:t>
      </w:r>
      <w:r w:rsidR="00AC2738" w:rsidRPr="00945AFA">
        <w:rPr>
          <w:noProof/>
          <w:lang w:val="en-CA"/>
        </w:rPr>
        <w:br/>
      </w:r>
      <w:r w:rsidR="00AC2738" w:rsidRPr="00945AFA">
        <w:rPr>
          <w:noProof/>
          <w:lang w:val="en-CA" w:eastAsia="ko-KR"/>
        </w:rPr>
        <w:tab/>
        <w:t>f[</w:t>
      </w:r>
      <w:r w:rsidR="0011090F" w:rsidRPr="00945AFA">
        <w:rPr>
          <w:noProof/>
          <w:lang w:val="en-CA" w:eastAsia="ko-KR"/>
        </w:rPr>
        <w:t> idx[</w:t>
      </w:r>
      <w:r w:rsidR="00AC2738" w:rsidRPr="00945AFA">
        <w:rPr>
          <w:noProof/>
          <w:lang w:val="en-CA" w:eastAsia="ko-KR"/>
        </w:rPr>
        <w:t> 11 ]</w:t>
      </w:r>
      <w:r w:rsidR="00D62AC3" w:rsidRPr="00945AFA">
        <w:rPr>
          <w:noProof/>
          <w:lang w:val="en-CA" w:eastAsia="ko-KR"/>
        </w:rPr>
        <w:t> ]</w:t>
      </w:r>
      <w:r w:rsidR="00AC2738" w:rsidRPr="00945AFA">
        <w:rPr>
          <w:noProof/>
          <w:lang w:val="en-CA" w:eastAsia="ko-KR"/>
        </w:rPr>
        <w:t> * ( </w:t>
      </w:r>
      <w:r w:rsidR="00435627" w:rsidRPr="00945AFA">
        <w:rPr>
          <w:noProof/>
          <w:lang w:val="en-CA" w:eastAsia="ko-KR"/>
        </w:rPr>
        <w:t> Clip3( </w:t>
      </w:r>
      <w:r w:rsidR="00435627" w:rsidRPr="00945AFA">
        <w:rPr>
          <w:lang w:val="en-CA" w:eastAsia="ko-KR"/>
        </w:rPr>
        <w:t>−c</w:t>
      </w:r>
      <w:r w:rsidR="00435627" w:rsidRPr="00945AFA">
        <w:rPr>
          <w:noProof/>
          <w:lang w:val="en-CA" w:eastAsia="ko-KR"/>
        </w:rPr>
        <w:t>[ idx[ 11 ] ], c[ idx[ 11 ] ],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+ 1</w:t>
      </w:r>
      <w:r w:rsidR="00AC2738" w:rsidRPr="00945AFA">
        <w:rPr>
          <w:noProof/>
          <w:lang w:val="en-CA" w:eastAsia="ko-KR"/>
        </w:rPr>
        <w:t>, v</w:t>
      </w:r>
      <w:r w:rsidR="00AC2738" w:rsidRPr="00945AFA">
        <w:rPr>
          <w:noProof/>
          <w:vertAlign w:val="subscript"/>
          <w:lang w:val="en-CA" w:eastAsia="ko-KR"/>
        </w:rPr>
        <w:t>y</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 </w:t>
      </w:r>
      <w:r w:rsidR="003E0107" w:rsidRPr="00945AFA">
        <w:rPr>
          <w:noProof/>
          <w:lang w:val="en-CA"/>
        </w:rPr>
        <w:br/>
      </w:r>
      <w:r w:rsidR="003E0107" w:rsidRPr="00945AFA">
        <w:rPr>
          <w:noProof/>
          <w:lang w:val="en-CA"/>
        </w:rPr>
        <w:tab/>
      </w:r>
      <w:r w:rsidR="003E0107" w:rsidRPr="00945AFA">
        <w:rPr>
          <w:noProof/>
          <w:lang w:val="en-CA"/>
        </w:rPr>
        <w:tab/>
      </w:r>
      <w:r w:rsidR="00435627" w:rsidRPr="00945AFA">
        <w:rPr>
          <w:noProof/>
          <w:lang w:val="en-CA" w:eastAsia="ko-KR"/>
        </w:rPr>
        <w:t>Clip3( </w:t>
      </w:r>
      <w:r w:rsidR="00435627" w:rsidRPr="00945AFA">
        <w:rPr>
          <w:lang w:val="en-CA" w:eastAsia="ko-KR"/>
        </w:rPr>
        <w:t>−c</w:t>
      </w:r>
      <w:r w:rsidR="00435627" w:rsidRPr="00945AFA">
        <w:rPr>
          <w:noProof/>
          <w:lang w:val="en-CA" w:eastAsia="ko-KR"/>
        </w:rPr>
        <w:t>[ idx[ 11 ] ], c[ idx[ 11 ] ], </w:t>
      </w:r>
      <w:r w:rsidR="00AC2738" w:rsidRPr="00945AFA">
        <w:rPr>
          <w:noProof/>
          <w:lang w:val="en-CA"/>
        </w:rPr>
        <w:t>recPicture</w:t>
      </w:r>
      <w:r w:rsidR="00AC2738" w:rsidRPr="00945AFA">
        <w:rPr>
          <w:noProof/>
          <w:vertAlign w:val="subscript"/>
          <w:lang w:val="en-CA" w:eastAsia="ko-KR"/>
        </w:rPr>
        <w:t>L</w:t>
      </w:r>
      <w:r w:rsidR="00AC2738" w:rsidRPr="00945AFA">
        <w:rPr>
          <w:noProof/>
          <w:lang w:val="en-CA" w:eastAsia="ko-KR"/>
        </w:rPr>
        <w:t>[ h</w:t>
      </w:r>
      <w:r w:rsidR="00AC2738" w:rsidRPr="00945AFA">
        <w:rPr>
          <w:noProof/>
          <w:vertAlign w:val="subscript"/>
          <w:lang w:val="en-CA" w:eastAsia="ko-KR"/>
        </w:rPr>
        <w:t>x − 1</w:t>
      </w:r>
      <w:r w:rsidR="00AC2738" w:rsidRPr="00945AFA">
        <w:rPr>
          <w:noProof/>
          <w:lang w:val="en-CA" w:eastAsia="ko-KR"/>
        </w:rPr>
        <w:t>, v</w:t>
      </w:r>
      <w:r w:rsidR="00AC2738" w:rsidRPr="00945AFA">
        <w:rPr>
          <w:noProof/>
          <w:vertAlign w:val="subscript"/>
          <w:lang w:val="en-CA" w:eastAsia="ko-KR"/>
        </w:rPr>
        <w:t>y</w:t>
      </w:r>
      <w:r w:rsidR="00AC2738" w:rsidRPr="00945AFA">
        <w:rPr>
          <w:noProof/>
          <w:lang w:val="en-CA" w:eastAsia="ko-KR"/>
        </w:rPr>
        <w:t> ]</w:t>
      </w:r>
      <w:r w:rsidR="003E0107" w:rsidRPr="00945AFA">
        <w:rPr>
          <w:noProof/>
          <w:lang w:val="en-CA" w:eastAsia="ko-KR"/>
        </w:rPr>
        <w:t> </w:t>
      </w:r>
      <w:r w:rsidR="003E0107" w:rsidRPr="00945AFA">
        <w:rPr>
          <w:lang w:val="en-CA" w:eastAsia="ko-KR"/>
        </w:rPr>
        <w:t>− curr</w:t>
      </w:r>
      <w:r w:rsidR="003E0107" w:rsidRPr="00945AFA">
        <w:rPr>
          <w:noProof/>
          <w:lang w:val="en-CA" w:eastAsia="ko-KR"/>
        </w:rPr>
        <w:t> )</w:t>
      </w:r>
      <w:r w:rsidR="00AC2738" w:rsidRPr="00945AFA">
        <w:rPr>
          <w:noProof/>
          <w:lang w:val="en-CA" w:eastAsia="ko-KR"/>
        </w:rPr>
        <w:t> )</w:t>
      </w:r>
    </w:p>
    <w:p w14:paraId="5895AE38" w14:textId="4E7BE497" w:rsidR="003C7A29" w:rsidRPr="00945AFA" w:rsidRDefault="003C7A29" w:rsidP="003C7A29">
      <w:pPr>
        <w:pStyle w:val="Equation"/>
        <w:tabs>
          <w:tab w:val="clear" w:pos="794"/>
          <w:tab w:val="clear" w:pos="1588"/>
          <w:tab w:val="left" w:pos="851"/>
          <w:tab w:val="left" w:pos="1134"/>
          <w:tab w:val="left" w:pos="1418"/>
        </w:tabs>
        <w:ind w:left="851"/>
        <w:rPr>
          <w:noProof/>
          <w:lang w:val="en-CA" w:eastAsia="ko-KR"/>
        </w:rPr>
      </w:pPr>
      <w:r w:rsidRPr="00945AFA">
        <w:rPr>
          <w:noProof/>
          <w:lang w:val="en-CA"/>
        </w:rPr>
        <w:t>sum</w:t>
      </w:r>
      <w:r w:rsidRPr="00945AFA">
        <w:rPr>
          <w:noProof/>
          <w:lang w:val="en-CA" w:eastAsia="ko-KR"/>
        </w:rPr>
        <w:t> = </w:t>
      </w:r>
      <w:r w:rsidR="00D62AC3" w:rsidRPr="00945AFA">
        <w:rPr>
          <w:noProof/>
          <w:lang w:val="en-CA" w:eastAsia="ko-KR"/>
        </w:rPr>
        <w:t>curr + ( </w:t>
      </w:r>
      <w:r w:rsidRPr="00945AFA">
        <w:rPr>
          <w:noProof/>
          <w:lang w:val="en-CA" w:eastAsia="ko-KR"/>
        </w:rPr>
        <w:t>( sum + </w:t>
      </w:r>
      <w:r w:rsidR="00CC16BD" w:rsidRPr="00945AFA">
        <w:rPr>
          <w:noProof/>
          <w:lang w:val="en-CA" w:eastAsia="ko-KR"/>
        </w:rPr>
        <w:t>64 </w:t>
      </w:r>
      <w:r w:rsidRPr="00945AFA">
        <w:rPr>
          <w:noProof/>
          <w:lang w:val="en-CA" w:eastAsia="ko-KR"/>
        </w:rPr>
        <w:t>) &gt;&gt; </w:t>
      </w:r>
      <w:r w:rsidR="00CC16BD" w:rsidRPr="00945AFA">
        <w:rPr>
          <w:noProof/>
          <w:lang w:val="en-CA" w:eastAsia="ko-KR"/>
        </w:rPr>
        <w:t>7</w:t>
      </w:r>
      <w:r w:rsidR="00D62AC3" w:rsidRPr="00945AFA">
        <w:rPr>
          <w:noProof/>
          <w:lang w:val="en-CA" w:eastAsia="ko-KR"/>
        </w:rPr>
        <w:t> )</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1205</w:t>
      </w:r>
      <w:r w:rsidRPr="00945AFA">
        <w:rPr>
          <w:rFonts w:eastAsia="Malgun Gothic"/>
          <w:noProof/>
          <w:szCs w:val="22"/>
          <w:lang w:val="en-CA"/>
        </w:rPr>
        <w:fldChar w:fldCharType="end"/>
      </w:r>
      <w:r w:rsidRPr="00945AFA">
        <w:rPr>
          <w:rFonts w:eastAsia="Malgun Gothic"/>
          <w:noProof/>
          <w:szCs w:val="22"/>
          <w:lang w:val="en-CA"/>
        </w:rPr>
        <w:t>)</w:t>
      </w:r>
    </w:p>
    <w:p w14:paraId="01497037" w14:textId="3BD58A28" w:rsidR="003C7A29" w:rsidRPr="00945AFA" w:rsidRDefault="003C7A29" w:rsidP="004A6E64">
      <w:pPr>
        <w:numPr>
          <w:ilvl w:val="1"/>
          <w:numId w:val="4"/>
        </w:numPr>
        <w:tabs>
          <w:tab w:val="clear" w:pos="800"/>
          <w:tab w:val="num" w:pos="270"/>
        </w:tabs>
        <w:ind w:left="270" w:hanging="270"/>
        <w:rPr>
          <w:noProof/>
          <w:lang w:val="en-CA" w:eastAsia="ko-KR"/>
        </w:rPr>
      </w:pPr>
      <w:r w:rsidRPr="00945AFA">
        <w:rPr>
          <w:noProof/>
          <w:lang w:val="en-CA" w:eastAsia="ko-KR"/>
        </w:rPr>
        <w:t xml:space="preserve">The modified filtered </w:t>
      </w:r>
      <w:r w:rsidRPr="00945AFA">
        <w:rPr>
          <w:noProof/>
          <w:lang w:val="en-CA"/>
        </w:rPr>
        <w:t xml:space="preserve">reconstructed </w:t>
      </w:r>
      <w:r w:rsidR="00AC5666" w:rsidRPr="00945AFA">
        <w:rPr>
          <w:noProof/>
          <w:lang w:val="en-CA"/>
        </w:rPr>
        <w:t>luma</w:t>
      </w:r>
      <w:r w:rsidRPr="00945AFA">
        <w:rPr>
          <w:noProof/>
          <w:lang w:val="en-CA"/>
        </w:rPr>
        <w:t xml:space="preserve"> picture sample alfPicture</w:t>
      </w:r>
      <w:r w:rsidR="00C175FB" w:rsidRPr="00945AFA">
        <w:rPr>
          <w:noProof/>
          <w:vertAlign w:val="subscript"/>
          <w:lang w:val="en-CA" w:eastAsia="ko-KR"/>
        </w:rPr>
        <w:t>L</w:t>
      </w:r>
      <w:r w:rsidR="00390ACD" w:rsidRPr="00945AFA">
        <w:rPr>
          <w:noProof/>
          <w:lang w:val="en-CA" w:eastAsia="ko-KR"/>
        </w:rPr>
        <w:t>[ x</w:t>
      </w:r>
      <w:ins w:id="303" w:author="Wieckowski, Adam" w:date="2019-07-03T13:03:00Z">
        <w:r w:rsidR="00441270">
          <w:rPr>
            <w:noProof/>
            <w:lang w:val="en-CA" w:eastAsia="ko-KR"/>
          </w:rPr>
          <w:t>Alf</w:t>
        </w:r>
      </w:ins>
      <w:del w:id="304" w:author="Wieckowski, Adam" w:date="2019-07-03T13:03:00Z">
        <w:r w:rsidR="00390ACD" w:rsidRPr="00945AFA" w:rsidDel="00441270">
          <w:rPr>
            <w:noProof/>
            <w:lang w:val="en-CA" w:eastAsia="ko-KR"/>
          </w:rPr>
          <w:delText>Ctb</w:delText>
        </w:r>
      </w:del>
      <w:r w:rsidR="00390ACD" w:rsidRPr="00945AFA">
        <w:rPr>
          <w:noProof/>
          <w:lang w:val="en-CA" w:eastAsia="ko-KR"/>
        </w:rPr>
        <w:t> + x ][ y</w:t>
      </w:r>
      <w:ins w:id="305" w:author="Wieckowski, Adam" w:date="2019-07-03T13:03:00Z">
        <w:r w:rsidR="00441270">
          <w:rPr>
            <w:noProof/>
            <w:lang w:val="en-CA" w:eastAsia="ko-KR"/>
          </w:rPr>
          <w:t>Alf</w:t>
        </w:r>
      </w:ins>
      <w:del w:id="306" w:author="Wieckowski, Adam" w:date="2019-07-03T13:03:00Z">
        <w:r w:rsidR="00390ACD" w:rsidRPr="00945AFA" w:rsidDel="00441270">
          <w:rPr>
            <w:noProof/>
            <w:lang w:val="en-CA" w:eastAsia="ko-KR"/>
          </w:rPr>
          <w:delText>Ctb</w:delText>
        </w:r>
      </w:del>
      <w:r w:rsidR="00390ACD" w:rsidRPr="00945AFA">
        <w:rPr>
          <w:noProof/>
          <w:lang w:val="en-CA" w:eastAsia="ko-KR"/>
        </w:rPr>
        <w:t> + y ]</w:t>
      </w:r>
      <w:r w:rsidRPr="00945AFA">
        <w:rPr>
          <w:noProof/>
          <w:lang w:val="en-CA"/>
        </w:rPr>
        <w:t xml:space="preserve"> is derived as follows:</w:t>
      </w:r>
    </w:p>
    <w:p w14:paraId="1AAC61F4" w14:textId="56D728A5" w:rsidR="002E2465" w:rsidRPr="00945AFA" w:rsidRDefault="002E2465"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945AFA">
        <w:rPr>
          <w:noProof/>
          <w:lang w:val="en-CA" w:eastAsia="ko-KR"/>
        </w:rPr>
        <w:t>If pcm_loop_filter_disabled_flag and pcm_flag[ x</w:t>
      </w:r>
      <w:ins w:id="307" w:author="Wieckowski, Adam" w:date="2019-07-03T13:03:00Z">
        <w:r w:rsidR="00BD7E7B">
          <w:rPr>
            <w:noProof/>
            <w:lang w:val="en-CA" w:eastAsia="ko-KR"/>
          </w:rPr>
          <w:t>Alf</w:t>
        </w:r>
      </w:ins>
      <w:del w:id="308" w:author="Wieckowski, Adam" w:date="2019-07-03T13:03:00Z">
        <w:r w:rsidR="008D724E" w:rsidRPr="00945AFA" w:rsidDel="00BD7E7B">
          <w:rPr>
            <w:noProof/>
            <w:lang w:val="en-CA" w:eastAsia="ko-KR"/>
          </w:rPr>
          <w:delText>Ctb</w:delText>
        </w:r>
      </w:del>
      <w:r w:rsidR="008D724E" w:rsidRPr="00945AFA">
        <w:rPr>
          <w:noProof/>
          <w:lang w:val="en-CA" w:eastAsia="ko-KR"/>
        </w:rPr>
        <w:t>+ x</w:t>
      </w:r>
      <w:r w:rsidRPr="00945AFA">
        <w:rPr>
          <w:noProof/>
          <w:lang w:val="en-CA" w:eastAsia="ko-KR"/>
        </w:rPr>
        <w:t> ][ y</w:t>
      </w:r>
      <w:ins w:id="309" w:author="Wieckowski, Adam" w:date="2019-07-03T13:03:00Z">
        <w:r w:rsidR="00BD7E7B">
          <w:rPr>
            <w:noProof/>
            <w:lang w:val="en-CA" w:eastAsia="ko-KR"/>
          </w:rPr>
          <w:t>Alf</w:t>
        </w:r>
      </w:ins>
      <w:del w:id="310" w:author="Wieckowski, Adam" w:date="2019-07-03T13:03:00Z">
        <w:r w:rsidR="008D724E" w:rsidRPr="00945AFA" w:rsidDel="00BD7E7B">
          <w:rPr>
            <w:noProof/>
            <w:lang w:val="en-CA" w:eastAsia="ko-KR"/>
          </w:rPr>
          <w:delText>Ctb</w:delText>
        </w:r>
      </w:del>
      <w:r w:rsidR="008D724E" w:rsidRPr="00945AFA">
        <w:rPr>
          <w:noProof/>
          <w:lang w:val="en-CA" w:eastAsia="ko-KR"/>
        </w:rPr>
        <w:t> + y</w:t>
      </w:r>
      <w:r w:rsidRPr="00945AFA">
        <w:rPr>
          <w:noProof/>
          <w:lang w:val="en-CA" w:eastAsia="ko-KR"/>
        </w:rPr>
        <w:t> ] are both equal to 1, the following applies:</w:t>
      </w:r>
    </w:p>
    <w:p w14:paraId="62369858" w14:textId="30C46BB5" w:rsidR="002E2465" w:rsidRPr="00945AFA" w:rsidRDefault="002E2465" w:rsidP="002E2465">
      <w:pPr>
        <w:pStyle w:val="Equation"/>
        <w:tabs>
          <w:tab w:val="clear" w:pos="794"/>
          <w:tab w:val="clear" w:pos="1588"/>
          <w:tab w:val="left" w:pos="851"/>
          <w:tab w:val="left" w:pos="1134"/>
          <w:tab w:val="left" w:pos="1418"/>
        </w:tabs>
        <w:ind w:left="851"/>
        <w:rPr>
          <w:rFonts w:eastAsia="Malgun Gothic"/>
          <w:noProof/>
          <w:szCs w:val="22"/>
          <w:lang w:val="en-CA"/>
        </w:rPr>
      </w:pPr>
      <w:r w:rsidRPr="00945AFA">
        <w:rPr>
          <w:noProof/>
          <w:lang w:val="en-CA"/>
        </w:rPr>
        <w:t>alfPicture</w:t>
      </w:r>
      <w:r w:rsidRPr="00945AFA">
        <w:rPr>
          <w:noProof/>
          <w:vertAlign w:val="subscript"/>
          <w:lang w:val="en-CA"/>
        </w:rPr>
        <w:t>L</w:t>
      </w:r>
      <w:r w:rsidRPr="00945AFA">
        <w:rPr>
          <w:noProof/>
          <w:lang w:val="en-CA" w:eastAsia="ko-KR"/>
        </w:rPr>
        <w:t>[ x</w:t>
      </w:r>
      <w:ins w:id="311" w:author="Wieckowski, Adam" w:date="2019-07-03T13:03:00Z">
        <w:r w:rsidR="00BD7E7B">
          <w:rPr>
            <w:noProof/>
            <w:lang w:val="en-CA" w:eastAsia="ko-KR"/>
          </w:rPr>
          <w:t>Alf</w:t>
        </w:r>
      </w:ins>
      <w:del w:id="312" w:author="Wieckowski, Adam" w:date="2019-07-03T13:03:00Z">
        <w:r w:rsidRPr="00945AFA" w:rsidDel="00BD7E7B">
          <w:rPr>
            <w:noProof/>
            <w:lang w:val="en-CA" w:eastAsia="ko-KR"/>
          </w:rPr>
          <w:delText>Ctb</w:delText>
        </w:r>
      </w:del>
      <w:r w:rsidRPr="00945AFA">
        <w:rPr>
          <w:noProof/>
          <w:lang w:val="en-CA" w:eastAsia="ko-KR"/>
        </w:rPr>
        <w:t> + x ][ y</w:t>
      </w:r>
      <w:ins w:id="313" w:author="Wieckowski, Adam" w:date="2019-07-03T13:03:00Z">
        <w:r w:rsidR="00BD7E7B">
          <w:rPr>
            <w:noProof/>
            <w:lang w:val="en-CA" w:eastAsia="ko-KR"/>
          </w:rPr>
          <w:t>Alf</w:t>
        </w:r>
      </w:ins>
      <w:del w:id="314" w:author="Wieckowski, Adam" w:date="2019-07-03T13:03:00Z">
        <w:r w:rsidRPr="00945AFA" w:rsidDel="00BD7E7B">
          <w:rPr>
            <w:noProof/>
            <w:lang w:val="en-CA" w:eastAsia="ko-KR"/>
          </w:rPr>
          <w:delText>Ctb</w:delText>
        </w:r>
      </w:del>
      <w:r w:rsidRPr="00945AFA">
        <w:rPr>
          <w:noProof/>
          <w:lang w:val="en-CA" w:eastAsia="ko-KR"/>
        </w:rPr>
        <w:t> + y ] = </w:t>
      </w:r>
      <w:r w:rsidRPr="00945AFA">
        <w:rPr>
          <w:noProof/>
          <w:lang w:val="en-CA"/>
        </w:rPr>
        <w:t>recPicture</w:t>
      </w:r>
      <w:r w:rsidRPr="00945AFA">
        <w:rPr>
          <w:noProof/>
          <w:vertAlign w:val="subscript"/>
          <w:lang w:val="en-CA" w:eastAsia="ko-KR"/>
        </w:rPr>
        <w:t>L</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w:t>
      </w:r>
      <w:r w:rsidRPr="00945AFA">
        <w:rPr>
          <w:noProof/>
          <w:lang w:val="en-CA" w:eastAsia="ko-KR"/>
        </w:rPr>
        <w:t>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1206</w:t>
      </w:r>
      <w:r w:rsidRPr="00945AFA">
        <w:rPr>
          <w:rFonts w:eastAsia="Malgun Gothic"/>
          <w:noProof/>
          <w:szCs w:val="22"/>
          <w:lang w:val="en-CA"/>
        </w:rPr>
        <w:fldChar w:fldCharType="end"/>
      </w:r>
      <w:r w:rsidRPr="00945AFA">
        <w:rPr>
          <w:rFonts w:eastAsia="Malgun Gothic"/>
          <w:noProof/>
          <w:szCs w:val="22"/>
          <w:lang w:val="en-CA"/>
        </w:rPr>
        <w:t>)</w:t>
      </w:r>
    </w:p>
    <w:p w14:paraId="637F457A" w14:textId="77777777" w:rsidR="002E2465" w:rsidRPr="00945AFA" w:rsidRDefault="002E2465"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945AFA">
        <w:rPr>
          <w:noProof/>
          <w:lang w:val="en-CA" w:eastAsia="ko-KR"/>
        </w:rPr>
        <w:t>Otherwise (pcm_loop_filter_disabled_flag is equal to 0 or pcm_flag[ x ][ y ] is equal 0), the following applies:</w:t>
      </w:r>
    </w:p>
    <w:p w14:paraId="7962A799" w14:textId="1A335404" w:rsidR="003C7A29" w:rsidRPr="00945AFA" w:rsidRDefault="003C7A29" w:rsidP="003C7A29">
      <w:pPr>
        <w:pStyle w:val="Equation"/>
        <w:tabs>
          <w:tab w:val="clear" w:pos="794"/>
          <w:tab w:val="clear" w:pos="1588"/>
          <w:tab w:val="left" w:pos="851"/>
          <w:tab w:val="left" w:pos="1134"/>
          <w:tab w:val="left" w:pos="1418"/>
        </w:tabs>
        <w:ind w:left="851"/>
        <w:rPr>
          <w:rFonts w:eastAsia="Malgun Gothic"/>
          <w:noProof/>
          <w:szCs w:val="22"/>
          <w:lang w:val="en-CA"/>
        </w:rPr>
      </w:pPr>
      <w:r w:rsidRPr="00945AFA">
        <w:rPr>
          <w:noProof/>
          <w:lang w:val="en-CA"/>
        </w:rPr>
        <w:t>alfPicture</w:t>
      </w:r>
      <w:r w:rsidRPr="00945AFA">
        <w:rPr>
          <w:noProof/>
          <w:vertAlign w:val="subscript"/>
          <w:lang w:val="en-CA"/>
        </w:rPr>
        <w:t>L</w:t>
      </w:r>
      <w:r w:rsidRPr="00945AFA">
        <w:rPr>
          <w:noProof/>
          <w:lang w:val="en-CA" w:eastAsia="ko-KR"/>
        </w:rPr>
        <w:t>[ x</w:t>
      </w:r>
      <w:ins w:id="315" w:author="Wieckowski, Adam" w:date="2019-07-03T13:03:00Z">
        <w:r w:rsidR="00BD7E7B">
          <w:rPr>
            <w:noProof/>
            <w:lang w:val="en-CA" w:eastAsia="ko-KR"/>
          </w:rPr>
          <w:t>Alf</w:t>
        </w:r>
      </w:ins>
      <w:del w:id="316" w:author="Wieckowski, Adam" w:date="2019-07-03T13:03:00Z">
        <w:r w:rsidR="007D4401" w:rsidRPr="00945AFA" w:rsidDel="00BD7E7B">
          <w:rPr>
            <w:noProof/>
            <w:lang w:val="en-CA" w:eastAsia="ko-KR"/>
          </w:rPr>
          <w:delText>Ctb</w:delText>
        </w:r>
      </w:del>
      <w:r w:rsidR="007D4401" w:rsidRPr="00945AFA">
        <w:rPr>
          <w:noProof/>
          <w:lang w:val="en-CA" w:eastAsia="ko-KR"/>
        </w:rPr>
        <w:t> + x</w:t>
      </w:r>
      <w:r w:rsidRPr="00945AFA">
        <w:rPr>
          <w:noProof/>
          <w:lang w:val="en-CA" w:eastAsia="ko-KR"/>
        </w:rPr>
        <w:t> ][ y</w:t>
      </w:r>
      <w:ins w:id="317" w:author="Wieckowski, Adam" w:date="2019-07-03T13:03:00Z">
        <w:r w:rsidR="00BD7E7B">
          <w:rPr>
            <w:noProof/>
            <w:lang w:val="en-CA" w:eastAsia="ko-KR"/>
          </w:rPr>
          <w:t>Alf</w:t>
        </w:r>
      </w:ins>
      <w:del w:id="318" w:author="Wieckowski, Adam" w:date="2019-07-03T13:03:00Z">
        <w:r w:rsidR="007D4401" w:rsidRPr="00945AFA" w:rsidDel="00BD7E7B">
          <w:rPr>
            <w:noProof/>
            <w:lang w:val="en-CA" w:eastAsia="ko-KR"/>
          </w:rPr>
          <w:delText>Ctb</w:delText>
        </w:r>
      </w:del>
      <w:r w:rsidR="007D4401" w:rsidRPr="00945AFA">
        <w:rPr>
          <w:noProof/>
          <w:lang w:val="en-CA" w:eastAsia="ko-KR"/>
        </w:rPr>
        <w:t> + y</w:t>
      </w:r>
      <w:r w:rsidRPr="00945AFA">
        <w:rPr>
          <w:noProof/>
          <w:lang w:val="en-CA" w:eastAsia="ko-KR"/>
        </w:rPr>
        <w:t> ] = Clip3( 0, ( 1 &lt;&lt; BitDepth</w:t>
      </w:r>
      <w:r w:rsidRPr="00945AFA">
        <w:rPr>
          <w:noProof/>
          <w:vertAlign w:val="subscript"/>
          <w:lang w:val="en-CA" w:eastAsia="ko-KR"/>
        </w:rPr>
        <w:t>Y</w:t>
      </w:r>
      <w:r w:rsidRPr="00945AFA">
        <w:rPr>
          <w:noProof/>
          <w:lang w:val="en-CA" w:eastAsia="ko-KR"/>
        </w:rPr>
        <w:t> ) − 1, sum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1207</w:t>
      </w:r>
      <w:r w:rsidRPr="00945AFA">
        <w:rPr>
          <w:rFonts w:eastAsia="Malgun Gothic"/>
          <w:noProof/>
          <w:szCs w:val="22"/>
          <w:lang w:val="en-CA"/>
        </w:rPr>
        <w:fldChar w:fldCharType="end"/>
      </w:r>
      <w:r w:rsidRPr="00945AFA">
        <w:rPr>
          <w:rFonts w:eastAsia="Malgun Gothic"/>
          <w:noProof/>
          <w:szCs w:val="22"/>
          <w:lang w:val="en-CA"/>
        </w:rPr>
        <w:t>)</w:t>
      </w:r>
    </w:p>
    <w:p w14:paraId="0BAB5E9D" w14:textId="77777777" w:rsidR="0015312C" w:rsidRPr="00945AFA" w:rsidRDefault="0015312C" w:rsidP="0015312C">
      <w:pPr>
        <w:rPr>
          <w:noProof/>
          <w:lang w:val="en-CA" w:eastAsia="ko-KR"/>
        </w:rPr>
      </w:pPr>
    </w:p>
    <w:p w14:paraId="48595D4A" w14:textId="33881DC8" w:rsidR="0015312C" w:rsidRPr="00945AFA" w:rsidRDefault="0015312C" w:rsidP="0015312C">
      <w:pPr>
        <w:pStyle w:val="Caption"/>
        <w:keepLines/>
        <w:rPr>
          <w:noProof/>
          <w:lang w:val="en-CA" w:eastAsia="ko-KR"/>
        </w:rPr>
      </w:pPr>
      <w:bookmarkStart w:id="319" w:name="_Ref8237643"/>
      <w:r w:rsidRPr="00945AFA">
        <w:rPr>
          <w:noProof/>
          <w:lang w:val="en-CA"/>
        </w:rPr>
        <w:t>Table </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00D45D70">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Table \* ARABIC \s 1 </w:instrText>
      </w:r>
      <w:r w:rsidRPr="00945AFA">
        <w:rPr>
          <w:noProof/>
          <w:lang w:val="en-CA"/>
        </w:rPr>
        <w:fldChar w:fldCharType="separate"/>
      </w:r>
      <w:r w:rsidR="00D45D70">
        <w:rPr>
          <w:noProof/>
          <w:lang w:val="en-CA"/>
        </w:rPr>
        <w:t>24</w:t>
      </w:r>
      <w:r w:rsidRPr="00945AFA">
        <w:rPr>
          <w:noProof/>
          <w:lang w:val="en-CA"/>
        </w:rPr>
        <w:fldChar w:fldCharType="end"/>
      </w:r>
      <w:bookmarkEnd w:id="319"/>
      <w:r w:rsidRPr="00945AFA">
        <w:rPr>
          <w:noProof/>
          <w:lang w:val="en-CA" w:eastAsia="ko-KR"/>
        </w:rPr>
        <w:t xml:space="preserve"> </w:t>
      </w:r>
      <w:r w:rsidRPr="00945AFA">
        <w:rPr>
          <w:noProof/>
          <w:lang w:val="en-CA"/>
        </w:rPr>
        <w:t xml:space="preserve">– </w:t>
      </w:r>
      <w:r w:rsidRPr="00945AFA">
        <w:rPr>
          <w:noProof/>
          <w:lang w:val="en-CA" w:eastAsia="ko-KR"/>
        </w:rPr>
        <w:t xml:space="preserve">Specification of r1, r2, and r3 according to the </w:t>
      </w:r>
      <w:r w:rsidRPr="00945AFA">
        <w:rPr>
          <w:noProof/>
          <w:szCs w:val="22"/>
          <w:lang w:val="en-CA"/>
        </w:rPr>
        <w:t>horizontal luma sample position y and applyVirtualBoundary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20" w:author="Wieckowski, Adam" w:date="2019-07-03T14: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790"/>
        <w:gridCol w:w="405"/>
        <w:gridCol w:w="405"/>
        <w:gridCol w:w="405"/>
        <w:tblGridChange w:id="321">
          <w:tblGrid>
            <w:gridCol w:w="8494"/>
            <w:gridCol w:w="405"/>
            <w:gridCol w:w="405"/>
            <w:gridCol w:w="405"/>
          </w:tblGrid>
        </w:tblGridChange>
      </w:tblGrid>
      <w:tr w:rsidR="0015312C" w:rsidRPr="00945AFA" w14:paraId="2DD7454E" w14:textId="77777777" w:rsidTr="00BE33E8">
        <w:trPr>
          <w:jc w:val="center"/>
          <w:trPrChange w:id="322" w:author="Wieckowski, Adam" w:date="2019-07-03T14:06:00Z">
            <w:trPr>
              <w:jc w:val="center"/>
            </w:trPr>
          </w:trPrChange>
        </w:trPr>
        <w:tc>
          <w:tcPr>
            <w:tcW w:w="7790" w:type="dxa"/>
            <w:tcPrChange w:id="323" w:author="Wieckowski, Adam" w:date="2019-07-03T14:06:00Z">
              <w:tcPr>
                <w:tcW w:w="0" w:type="auto"/>
              </w:tcPr>
            </w:tcPrChange>
          </w:tcPr>
          <w:p w14:paraId="275CB8D3" w14:textId="77777777" w:rsidR="0015312C" w:rsidRPr="00945AFA" w:rsidRDefault="0015312C" w:rsidP="00EC105B">
            <w:pPr>
              <w:pStyle w:val="Tablehead"/>
              <w:keepNext/>
              <w:keepLines/>
              <w:rPr>
                <w:sz w:val="20"/>
                <w:lang w:val="en-CA"/>
              </w:rPr>
            </w:pPr>
            <w:r w:rsidRPr="00945AFA">
              <w:rPr>
                <w:sz w:val="20"/>
                <w:lang w:val="en-CA"/>
              </w:rPr>
              <w:t>condition</w:t>
            </w:r>
          </w:p>
        </w:tc>
        <w:tc>
          <w:tcPr>
            <w:tcW w:w="0" w:type="auto"/>
            <w:tcPrChange w:id="324" w:author="Wieckowski, Adam" w:date="2019-07-03T14:06:00Z">
              <w:tcPr>
                <w:tcW w:w="0" w:type="auto"/>
              </w:tcPr>
            </w:tcPrChange>
          </w:tcPr>
          <w:p w14:paraId="2B2B416F" w14:textId="77777777" w:rsidR="0015312C" w:rsidRPr="00945AFA" w:rsidRDefault="0015312C" w:rsidP="00EC105B">
            <w:pPr>
              <w:pStyle w:val="Tablehead"/>
              <w:keepNext/>
              <w:keepLines/>
              <w:rPr>
                <w:sz w:val="20"/>
                <w:lang w:val="en-CA" w:eastAsia="ko-KR"/>
              </w:rPr>
            </w:pPr>
            <w:r w:rsidRPr="00945AFA">
              <w:rPr>
                <w:sz w:val="20"/>
                <w:lang w:val="en-CA" w:eastAsia="ko-KR"/>
              </w:rPr>
              <w:t>r1</w:t>
            </w:r>
          </w:p>
        </w:tc>
        <w:tc>
          <w:tcPr>
            <w:tcW w:w="0" w:type="auto"/>
            <w:tcPrChange w:id="325" w:author="Wieckowski, Adam" w:date="2019-07-03T14:06:00Z">
              <w:tcPr>
                <w:tcW w:w="0" w:type="auto"/>
              </w:tcPr>
            </w:tcPrChange>
          </w:tcPr>
          <w:p w14:paraId="3579FD71" w14:textId="77777777" w:rsidR="0015312C" w:rsidRPr="00945AFA" w:rsidRDefault="0015312C" w:rsidP="00EC105B">
            <w:pPr>
              <w:pStyle w:val="Tablehead"/>
              <w:keepNext/>
              <w:keepLines/>
              <w:rPr>
                <w:sz w:val="20"/>
                <w:lang w:val="en-CA" w:eastAsia="ko-KR"/>
              </w:rPr>
            </w:pPr>
            <w:r w:rsidRPr="00945AFA">
              <w:rPr>
                <w:sz w:val="20"/>
                <w:lang w:val="en-CA" w:eastAsia="ko-KR"/>
              </w:rPr>
              <w:t>r2</w:t>
            </w:r>
          </w:p>
        </w:tc>
        <w:tc>
          <w:tcPr>
            <w:tcW w:w="405" w:type="dxa"/>
            <w:tcPrChange w:id="326" w:author="Wieckowski, Adam" w:date="2019-07-03T14:06:00Z">
              <w:tcPr>
                <w:tcW w:w="405" w:type="dxa"/>
              </w:tcPr>
            </w:tcPrChange>
          </w:tcPr>
          <w:p w14:paraId="23FCA1C8" w14:textId="77777777" w:rsidR="0015312C" w:rsidRPr="00945AFA" w:rsidRDefault="0015312C" w:rsidP="00EC105B">
            <w:pPr>
              <w:pStyle w:val="Tablehead"/>
              <w:keepNext/>
              <w:keepLines/>
              <w:rPr>
                <w:sz w:val="20"/>
                <w:lang w:val="en-CA" w:eastAsia="ko-KR"/>
              </w:rPr>
            </w:pPr>
            <w:r w:rsidRPr="00945AFA">
              <w:rPr>
                <w:sz w:val="20"/>
                <w:lang w:val="en-CA" w:eastAsia="ko-KR"/>
              </w:rPr>
              <w:t>r3</w:t>
            </w:r>
          </w:p>
        </w:tc>
      </w:tr>
      <w:tr w:rsidR="0015312C" w:rsidRPr="00945AFA" w14:paraId="3D10464E" w14:textId="77777777" w:rsidTr="00BE33E8">
        <w:trPr>
          <w:jc w:val="center"/>
          <w:trPrChange w:id="327" w:author="Wieckowski, Adam" w:date="2019-07-03T14:06:00Z">
            <w:trPr>
              <w:jc w:val="center"/>
            </w:trPr>
          </w:trPrChange>
        </w:trPr>
        <w:tc>
          <w:tcPr>
            <w:tcW w:w="7790" w:type="dxa"/>
            <w:tcPrChange w:id="328" w:author="Wieckowski, Adam" w:date="2019-07-03T14:06:00Z">
              <w:tcPr>
                <w:tcW w:w="0" w:type="auto"/>
              </w:tcPr>
            </w:tcPrChange>
          </w:tcPr>
          <w:p w14:paraId="368A9E66" w14:textId="7CD3472A" w:rsidR="0015312C" w:rsidRPr="00945AFA" w:rsidRDefault="0015312C">
            <w:pPr>
              <w:pStyle w:val="TableText"/>
              <w:keepNext/>
              <w:jc w:val="left"/>
              <w:rPr>
                <w:noProof/>
                <w:sz w:val="20"/>
                <w:lang w:val="en-CA"/>
              </w:rPr>
            </w:pPr>
            <w:proofErr w:type="gramStart"/>
            <w:r w:rsidRPr="00945AFA">
              <w:rPr>
                <w:sz w:val="20"/>
                <w:lang w:val="en-CA" w:eastAsia="ko-KR"/>
              </w:rPr>
              <w:t>( y</w:t>
            </w:r>
            <w:proofErr w:type="gramEnd"/>
            <w:r w:rsidRPr="00945AFA">
              <w:rPr>
                <w:sz w:val="20"/>
                <w:lang w:val="en-CA" w:eastAsia="ko-KR"/>
              </w:rPr>
              <w:t xml:space="preserve"> = =</w:t>
            </w:r>
            <w:del w:id="329" w:author="Wieckowski, Adam" w:date="2019-07-03T14:05:00Z">
              <w:r w:rsidRPr="00945AFA" w:rsidDel="00BE33E8">
                <w:rPr>
                  <w:sz w:val="20"/>
                  <w:lang w:val="en-CA" w:eastAsia="ko-KR"/>
                </w:rPr>
                <w:delText xml:space="preserve"> </w:delText>
              </w:r>
            </w:del>
            <w:ins w:id="330" w:author="Wieckowski, Adam" w:date="2019-07-03T14:05:00Z">
              <w:r w:rsidR="00BE33E8">
                <w:rPr>
                  <w:sz w:val="20"/>
                  <w:lang w:val="en-CA" w:eastAsia="ko-KR"/>
                </w:rPr>
                <w:t xml:space="preserve"> 0</w:t>
              </w:r>
            </w:ins>
            <w:del w:id="331" w:author="Wieckowski, Adam" w:date="2019-07-03T14:05:00Z">
              <w:r w:rsidRPr="00945AFA" w:rsidDel="00BE33E8">
                <w:rPr>
                  <w:sz w:val="20"/>
                  <w:lang w:val="en-CA" w:eastAsia="ko-KR"/>
                </w:rPr>
                <w:delText>CtbSizeY</w:delText>
              </w:r>
              <w:r w:rsidRPr="00945AFA" w:rsidDel="00BE33E8">
                <w:rPr>
                  <w:lang w:val="en-CA" w:eastAsia="ko-KR"/>
                </w:rPr>
                <w:delText> − </w:delText>
              </w:r>
              <w:r w:rsidRPr="00945AFA" w:rsidDel="00BE33E8">
                <w:rPr>
                  <w:sz w:val="20"/>
                  <w:lang w:val="en-CA" w:eastAsia="ko-KR"/>
                </w:rPr>
                <w:delText>5  | |  y = = CtbSizeY</w:delText>
              </w:r>
              <w:r w:rsidRPr="00945AFA" w:rsidDel="00BE33E8">
                <w:rPr>
                  <w:lang w:val="en-CA" w:eastAsia="ko-KR"/>
                </w:rPr>
                <w:delText> − </w:delText>
              </w:r>
              <w:r w:rsidRPr="00945AFA" w:rsidDel="00BE33E8">
                <w:rPr>
                  <w:sz w:val="20"/>
                  <w:lang w:val="en-CA" w:eastAsia="ko-KR"/>
                </w:rPr>
                <w:delText>4</w:delText>
              </w:r>
            </w:del>
            <w:r w:rsidRPr="00945AFA">
              <w:rPr>
                <w:sz w:val="20"/>
                <w:lang w:val="en-CA" w:eastAsia="ko-KR"/>
              </w:rPr>
              <w:t> )  &amp;&amp;  ( </w:t>
            </w:r>
            <w:r w:rsidRPr="00945AFA">
              <w:rPr>
                <w:rFonts w:eastAsia="Malgun Gothic"/>
                <w:noProof/>
                <w:sz w:val="20"/>
                <w:lang w:val="en-CA"/>
              </w:rPr>
              <w:t>applyVirtualBoundary</w:t>
            </w:r>
            <w:ins w:id="332" w:author="Wieckowski, Adam" w:date="2019-07-03T14:05:00Z">
              <w:r w:rsidR="00BE33E8">
                <w:rPr>
                  <w:rFonts w:eastAsia="Malgun Gothic"/>
                  <w:noProof/>
                  <w:sz w:val="20"/>
                  <w:lang w:val="en-CA"/>
                </w:rPr>
                <w:t>1</w:t>
              </w:r>
            </w:ins>
            <w:r w:rsidRPr="00945AFA">
              <w:rPr>
                <w:noProof/>
                <w:sz w:val="20"/>
                <w:lang w:val="en-CA" w:eastAsia="ko-KR"/>
              </w:rPr>
              <w:t xml:space="preserve"> = = 1 )</w:t>
            </w:r>
          </w:p>
        </w:tc>
        <w:tc>
          <w:tcPr>
            <w:tcW w:w="0" w:type="auto"/>
            <w:tcPrChange w:id="333" w:author="Wieckowski, Adam" w:date="2019-07-03T14:06:00Z">
              <w:tcPr>
                <w:tcW w:w="0" w:type="auto"/>
              </w:tcPr>
            </w:tcPrChange>
          </w:tcPr>
          <w:p w14:paraId="7EEB7974" w14:textId="77777777" w:rsidR="0015312C" w:rsidRPr="00945AFA" w:rsidRDefault="0015312C" w:rsidP="00EC105B">
            <w:pPr>
              <w:pStyle w:val="TableText"/>
              <w:keepNext/>
              <w:jc w:val="center"/>
              <w:rPr>
                <w:noProof/>
                <w:sz w:val="20"/>
                <w:lang w:val="en-CA"/>
              </w:rPr>
            </w:pPr>
            <w:r w:rsidRPr="00945AFA">
              <w:rPr>
                <w:noProof/>
                <w:sz w:val="20"/>
                <w:lang w:val="en-CA"/>
              </w:rPr>
              <w:t>0</w:t>
            </w:r>
          </w:p>
        </w:tc>
        <w:tc>
          <w:tcPr>
            <w:tcW w:w="0" w:type="auto"/>
            <w:tcPrChange w:id="334" w:author="Wieckowski, Adam" w:date="2019-07-03T14:06:00Z">
              <w:tcPr>
                <w:tcW w:w="0" w:type="auto"/>
              </w:tcPr>
            </w:tcPrChange>
          </w:tcPr>
          <w:p w14:paraId="2A9F6582" w14:textId="77777777" w:rsidR="0015312C" w:rsidRPr="00945AFA" w:rsidRDefault="0015312C" w:rsidP="00EC105B">
            <w:pPr>
              <w:pStyle w:val="TableText"/>
              <w:keepNext/>
              <w:jc w:val="center"/>
              <w:rPr>
                <w:noProof/>
                <w:sz w:val="20"/>
                <w:lang w:val="en-CA"/>
              </w:rPr>
            </w:pPr>
            <w:r w:rsidRPr="00945AFA">
              <w:rPr>
                <w:noProof/>
                <w:sz w:val="20"/>
                <w:lang w:val="en-CA"/>
              </w:rPr>
              <w:t>0</w:t>
            </w:r>
          </w:p>
        </w:tc>
        <w:tc>
          <w:tcPr>
            <w:tcW w:w="405" w:type="dxa"/>
            <w:tcPrChange w:id="335" w:author="Wieckowski, Adam" w:date="2019-07-03T14:06:00Z">
              <w:tcPr>
                <w:tcW w:w="405" w:type="dxa"/>
              </w:tcPr>
            </w:tcPrChange>
          </w:tcPr>
          <w:p w14:paraId="4005E433" w14:textId="77777777" w:rsidR="0015312C" w:rsidRPr="00945AFA" w:rsidRDefault="0015312C" w:rsidP="00EC105B">
            <w:pPr>
              <w:pStyle w:val="TableText"/>
              <w:keepNext/>
              <w:jc w:val="center"/>
              <w:rPr>
                <w:noProof/>
                <w:sz w:val="20"/>
                <w:lang w:val="en-CA"/>
              </w:rPr>
            </w:pPr>
            <w:r w:rsidRPr="00945AFA">
              <w:rPr>
                <w:noProof/>
                <w:sz w:val="20"/>
                <w:lang w:val="en-CA"/>
              </w:rPr>
              <w:t>0</w:t>
            </w:r>
          </w:p>
        </w:tc>
      </w:tr>
      <w:tr w:rsidR="00BE33E8" w:rsidRPr="00945AFA" w14:paraId="08E1A225" w14:textId="77777777" w:rsidTr="00BE33E8">
        <w:trPr>
          <w:jc w:val="center"/>
          <w:ins w:id="336" w:author="Wieckowski, Adam" w:date="2019-07-03T14:04:00Z"/>
          <w:trPrChange w:id="337" w:author="Wieckowski, Adam" w:date="2019-07-03T14:06:00Z">
            <w:trPr>
              <w:jc w:val="center"/>
            </w:trPr>
          </w:trPrChange>
        </w:trPr>
        <w:tc>
          <w:tcPr>
            <w:tcW w:w="7790" w:type="dxa"/>
            <w:tcPrChange w:id="338" w:author="Wieckowski, Adam" w:date="2019-07-03T14:06:00Z">
              <w:tcPr>
                <w:tcW w:w="0" w:type="auto"/>
              </w:tcPr>
            </w:tcPrChange>
          </w:tcPr>
          <w:p w14:paraId="3E13B139" w14:textId="2AD87BF9" w:rsidR="00BE33E8" w:rsidRPr="00945AFA" w:rsidRDefault="00BE33E8" w:rsidP="00EC105B">
            <w:pPr>
              <w:pStyle w:val="TableText"/>
              <w:keepNext/>
              <w:jc w:val="left"/>
              <w:rPr>
                <w:ins w:id="339" w:author="Wieckowski, Adam" w:date="2019-07-03T14:04:00Z"/>
                <w:sz w:val="20"/>
                <w:lang w:val="en-CA" w:eastAsia="ko-KR"/>
              </w:rPr>
            </w:pPr>
            <w:proofErr w:type="gramStart"/>
            <w:ins w:id="340" w:author="Wieckowski, Adam" w:date="2019-07-03T14:05:00Z">
              <w:r>
                <w:rPr>
                  <w:sz w:val="20"/>
                  <w:lang w:val="en-CA" w:eastAsia="ko-KR"/>
                </w:rPr>
                <w:t>( y</w:t>
              </w:r>
              <w:proofErr w:type="gramEnd"/>
              <w:r>
                <w:rPr>
                  <w:sz w:val="20"/>
                  <w:lang w:val="en-CA" w:eastAsia="ko-KR"/>
                </w:rPr>
                <w:t xml:space="preserve"> = = </w:t>
              </w:r>
              <w:proofErr w:type="spellStart"/>
              <w:r>
                <w:rPr>
                  <w:sz w:val="20"/>
                  <w:lang w:val="en-CA" w:eastAsia="ko-KR"/>
                </w:rPr>
                <w:t>hAlf</w:t>
              </w:r>
              <w:proofErr w:type="spellEnd"/>
              <w:r>
                <w:rPr>
                  <w:sz w:val="20"/>
                  <w:lang w:val="en-CA" w:eastAsia="ko-KR"/>
                </w:rPr>
                <w:t> – 1 )  &amp;&amp;  ( applyVirtualBoundary2 = = 2 )</w:t>
              </w:r>
            </w:ins>
          </w:p>
        </w:tc>
        <w:tc>
          <w:tcPr>
            <w:tcW w:w="0" w:type="auto"/>
            <w:tcPrChange w:id="341" w:author="Wieckowski, Adam" w:date="2019-07-03T14:06:00Z">
              <w:tcPr>
                <w:tcW w:w="0" w:type="auto"/>
              </w:tcPr>
            </w:tcPrChange>
          </w:tcPr>
          <w:p w14:paraId="1482BBC7" w14:textId="64E0D620" w:rsidR="00BE33E8" w:rsidRPr="00945AFA" w:rsidRDefault="00BE33E8" w:rsidP="00EC105B">
            <w:pPr>
              <w:pStyle w:val="TableText"/>
              <w:keepNext/>
              <w:jc w:val="center"/>
              <w:rPr>
                <w:ins w:id="342" w:author="Wieckowski, Adam" w:date="2019-07-03T14:04:00Z"/>
                <w:noProof/>
                <w:sz w:val="20"/>
                <w:lang w:val="en-CA"/>
              </w:rPr>
            </w:pPr>
            <w:ins w:id="343" w:author="Wieckowski, Adam" w:date="2019-07-03T14:04:00Z">
              <w:r>
                <w:rPr>
                  <w:noProof/>
                  <w:sz w:val="20"/>
                  <w:lang w:val="en-CA"/>
                </w:rPr>
                <w:t>0</w:t>
              </w:r>
            </w:ins>
          </w:p>
        </w:tc>
        <w:tc>
          <w:tcPr>
            <w:tcW w:w="0" w:type="auto"/>
            <w:tcPrChange w:id="344" w:author="Wieckowski, Adam" w:date="2019-07-03T14:06:00Z">
              <w:tcPr>
                <w:tcW w:w="0" w:type="auto"/>
              </w:tcPr>
            </w:tcPrChange>
          </w:tcPr>
          <w:p w14:paraId="766A77D6" w14:textId="3A89E5E3" w:rsidR="00BE33E8" w:rsidRPr="00945AFA" w:rsidRDefault="00BE33E8" w:rsidP="00EC105B">
            <w:pPr>
              <w:pStyle w:val="TableText"/>
              <w:keepNext/>
              <w:jc w:val="center"/>
              <w:rPr>
                <w:ins w:id="345" w:author="Wieckowski, Adam" w:date="2019-07-03T14:04:00Z"/>
                <w:noProof/>
                <w:sz w:val="20"/>
                <w:lang w:val="en-CA"/>
              </w:rPr>
            </w:pPr>
            <w:ins w:id="346" w:author="Wieckowski, Adam" w:date="2019-07-03T14:04:00Z">
              <w:r>
                <w:rPr>
                  <w:noProof/>
                  <w:sz w:val="20"/>
                  <w:lang w:val="en-CA"/>
                </w:rPr>
                <w:t>0</w:t>
              </w:r>
            </w:ins>
          </w:p>
        </w:tc>
        <w:tc>
          <w:tcPr>
            <w:tcW w:w="405" w:type="dxa"/>
            <w:tcPrChange w:id="347" w:author="Wieckowski, Adam" w:date="2019-07-03T14:06:00Z">
              <w:tcPr>
                <w:tcW w:w="405" w:type="dxa"/>
              </w:tcPr>
            </w:tcPrChange>
          </w:tcPr>
          <w:p w14:paraId="6D8455EF" w14:textId="2587BA60" w:rsidR="00BE33E8" w:rsidRPr="00945AFA" w:rsidRDefault="00BE33E8" w:rsidP="00EC105B">
            <w:pPr>
              <w:pStyle w:val="TableText"/>
              <w:keepNext/>
              <w:jc w:val="center"/>
              <w:rPr>
                <w:ins w:id="348" w:author="Wieckowski, Adam" w:date="2019-07-03T14:04:00Z"/>
                <w:noProof/>
                <w:sz w:val="20"/>
                <w:lang w:val="en-CA"/>
              </w:rPr>
            </w:pPr>
            <w:ins w:id="349" w:author="Wieckowski, Adam" w:date="2019-07-03T14:04:00Z">
              <w:r>
                <w:rPr>
                  <w:noProof/>
                  <w:sz w:val="20"/>
                  <w:lang w:val="en-CA"/>
                </w:rPr>
                <w:t>0</w:t>
              </w:r>
            </w:ins>
          </w:p>
        </w:tc>
      </w:tr>
      <w:tr w:rsidR="00BE33E8" w:rsidRPr="00945AFA" w14:paraId="33892A18" w14:textId="77777777" w:rsidTr="00BE33E8">
        <w:trPr>
          <w:jc w:val="center"/>
          <w:trPrChange w:id="350" w:author="Wieckowski, Adam" w:date="2019-07-03T14:06:00Z">
            <w:trPr>
              <w:jc w:val="center"/>
            </w:trPr>
          </w:trPrChange>
        </w:trPr>
        <w:tc>
          <w:tcPr>
            <w:tcW w:w="7790" w:type="dxa"/>
            <w:tcPrChange w:id="351" w:author="Wieckowski, Adam" w:date="2019-07-03T14:06:00Z">
              <w:tcPr>
                <w:tcW w:w="0" w:type="auto"/>
              </w:tcPr>
            </w:tcPrChange>
          </w:tcPr>
          <w:p w14:paraId="3465E6A5" w14:textId="22D7B821" w:rsidR="00BE33E8" w:rsidRPr="00945AFA" w:rsidRDefault="00BE33E8" w:rsidP="00BE33E8">
            <w:pPr>
              <w:pStyle w:val="TableText"/>
              <w:keepNext/>
              <w:jc w:val="left"/>
              <w:rPr>
                <w:noProof/>
                <w:sz w:val="20"/>
                <w:lang w:val="en-CA"/>
              </w:rPr>
            </w:pPr>
            <w:proofErr w:type="gramStart"/>
            <w:ins w:id="352" w:author="Wieckowski, Adam" w:date="2019-07-03T14:06:00Z">
              <w:r w:rsidRPr="00945AFA">
                <w:rPr>
                  <w:sz w:val="20"/>
                  <w:lang w:val="en-CA" w:eastAsia="ko-KR"/>
                </w:rPr>
                <w:t>( y</w:t>
              </w:r>
              <w:proofErr w:type="gramEnd"/>
              <w:r w:rsidRPr="00945AFA">
                <w:rPr>
                  <w:sz w:val="20"/>
                  <w:lang w:val="en-CA" w:eastAsia="ko-KR"/>
                </w:rPr>
                <w:t xml:space="preserve"> = =</w:t>
              </w:r>
              <w:r>
                <w:rPr>
                  <w:sz w:val="20"/>
                  <w:lang w:val="en-CA" w:eastAsia="ko-KR"/>
                </w:rPr>
                <w:t xml:space="preserve"> 1</w:t>
              </w:r>
              <w:r w:rsidRPr="00945AFA">
                <w:rPr>
                  <w:sz w:val="20"/>
                  <w:lang w:val="en-CA" w:eastAsia="ko-KR"/>
                </w:rPr>
                <w:t> )  &amp;&amp;  ( </w:t>
              </w:r>
              <w:r w:rsidRPr="00945AFA">
                <w:rPr>
                  <w:rFonts w:eastAsia="Malgun Gothic"/>
                  <w:noProof/>
                  <w:sz w:val="20"/>
                  <w:lang w:val="en-CA"/>
                </w:rPr>
                <w:t>applyVirtualBoundary</w:t>
              </w:r>
              <w:r>
                <w:rPr>
                  <w:rFonts w:eastAsia="Malgun Gothic"/>
                  <w:noProof/>
                  <w:sz w:val="20"/>
                  <w:lang w:val="en-CA"/>
                </w:rPr>
                <w:t>1</w:t>
              </w:r>
              <w:r w:rsidRPr="00945AFA">
                <w:rPr>
                  <w:noProof/>
                  <w:sz w:val="20"/>
                  <w:lang w:val="en-CA" w:eastAsia="ko-KR"/>
                </w:rPr>
                <w:t xml:space="preserve"> = = 1 )</w:t>
              </w:r>
            </w:ins>
            <w:del w:id="353" w:author="Wieckowski, Adam" w:date="2019-07-03T14:06:00Z">
              <w:r w:rsidRPr="00945AFA" w:rsidDel="00983CC5">
                <w:rPr>
                  <w:sz w:val="20"/>
                  <w:lang w:val="en-CA" w:eastAsia="ko-KR"/>
                </w:rPr>
                <w:delText>( y = = CtbSizeY</w:delText>
              </w:r>
              <w:r w:rsidRPr="00945AFA" w:rsidDel="00983CC5">
                <w:rPr>
                  <w:lang w:val="en-CA" w:eastAsia="ko-KR"/>
                </w:rPr>
                <w:delText> − </w:delText>
              </w:r>
              <w:r w:rsidRPr="00945AFA" w:rsidDel="00983CC5">
                <w:rPr>
                  <w:sz w:val="20"/>
                  <w:lang w:val="en-CA" w:eastAsia="ko-KR"/>
                </w:rPr>
                <w:delText>6  | |  y = = CtbSizeY</w:delText>
              </w:r>
              <w:r w:rsidRPr="00945AFA" w:rsidDel="00983CC5">
                <w:rPr>
                  <w:lang w:val="en-CA" w:eastAsia="ko-KR"/>
                </w:rPr>
                <w:delText> − </w:delText>
              </w:r>
              <w:r w:rsidRPr="00945AFA" w:rsidDel="00983CC5">
                <w:rPr>
                  <w:sz w:val="20"/>
                  <w:lang w:val="en-CA" w:eastAsia="ko-KR"/>
                </w:rPr>
                <w:delText>3 )  &amp;&amp;  ( </w:delText>
              </w:r>
              <w:r w:rsidRPr="00945AFA" w:rsidDel="00983CC5">
                <w:rPr>
                  <w:rFonts w:eastAsia="Malgun Gothic"/>
                  <w:noProof/>
                  <w:sz w:val="20"/>
                  <w:lang w:val="en-CA"/>
                </w:rPr>
                <w:delText>applyVirtualBoundary</w:delText>
              </w:r>
              <w:r w:rsidRPr="00945AFA" w:rsidDel="00983CC5">
                <w:rPr>
                  <w:noProof/>
                  <w:sz w:val="20"/>
                  <w:lang w:val="en-CA" w:eastAsia="ko-KR"/>
                </w:rPr>
                <w:delText xml:space="preserve"> = = 1 )</w:delText>
              </w:r>
            </w:del>
          </w:p>
        </w:tc>
        <w:tc>
          <w:tcPr>
            <w:tcW w:w="0" w:type="auto"/>
            <w:tcPrChange w:id="354" w:author="Wieckowski, Adam" w:date="2019-07-03T14:06:00Z">
              <w:tcPr>
                <w:tcW w:w="0" w:type="auto"/>
              </w:tcPr>
            </w:tcPrChange>
          </w:tcPr>
          <w:p w14:paraId="444E0648" w14:textId="77777777" w:rsidR="00BE33E8" w:rsidRPr="00945AFA" w:rsidRDefault="00BE33E8" w:rsidP="00BE33E8">
            <w:pPr>
              <w:pStyle w:val="TableText"/>
              <w:keepNext/>
              <w:jc w:val="center"/>
              <w:rPr>
                <w:noProof/>
                <w:sz w:val="20"/>
                <w:lang w:val="en-CA"/>
              </w:rPr>
            </w:pPr>
            <w:r w:rsidRPr="00945AFA">
              <w:rPr>
                <w:noProof/>
                <w:sz w:val="20"/>
                <w:lang w:val="en-CA"/>
              </w:rPr>
              <w:t>1</w:t>
            </w:r>
          </w:p>
        </w:tc>
        <w:tc>
          <w:tcPr>
            <w:tcW w:w="0" w:type="auto"/>
            <w:tcPrChange w:id="355" w:author="Wieckowski, Adam" w:date="2019-07-03T14:06:00Z">
              <w:tcPr>
                <w:tcW w:w="0" w:type="auto"/>
              </w:tcPr>
            </w:tcPrChange>
          </w:tcPr>
          <w:p w14:paraId="0053D6CB" w14:textId="77777777" w:rsidR="00BE33E8" w:rsidRPr="00945AFA" w:rsidRDefault="00BE33E8" w:rsidP="00BE33E8">
            <w:pPr>
              <w:pStyle w:val="TableText"/>
              <w:keepNext/>
              <w:jc w:val="center"/>
              <w:rPr>
                <w:noProof/>
                <w:sz w:val="20"/>
                <w:lang w:val="en-CA"/>
              </w:rPr>
            </w:pPr>
            <w:r w:rsidRPr="00945AFA">
              <w:rPr>
                <w:noProof/>
                <w:sz w:val="20"/>
                <w:lang w:val="en-CA"/>
              </w:rPr>
              <w:t>1</w:t>
            </w:r>
          </w:p>
        </w:tc>
        <w:tc>
          <w:tcPr>
            <w:tcW w:w="405" w:type="dxa"/>
            <w:tcPrChange w:id="356" w:author="Wieckowski, Adam" w:date="2019-07-03T14:06:00Z">
              <w:tcPr>
                <w:tcW w:w="405" w:type="dxa"/>
              </w:tcPr>
            </w:tcPrChange>
          </w:tcPr>
          <w:p w14:paraId="2B63ED09" w14:textId="77777777" w:rsidR="00BE33E8" w:rsidRPr="00945AFA" w:rsidRDefault="00BE33E8" w:rsidP="00BE33E8">
            <w:pPr>
              <w:pStyle w:val="TableText"/>
              <w:keepNext/>
              <w:jc w:val="center"/>
              <w:rPr>
                <w:noProof/>
                <w:sz w:val="20"/>
                <w:lang w:val="en-CA"/>
              </w:rPr>
            </w:pPr>
            <w:r w:rsidRPr="00945AFA">
              <w:rPr>
                <w:noProof/>
                <w:sz w:val="20"/>
                <w:lang w:val="en-CA"/>
              </w:rPr>
              <w:t>1</w:t>
            </w:r>
          </w:p>
        </w:tc>
      </w:tr>
      <w:tr w:rsidR="00BE33E8" w:rsidRPr="00945AFA" w14:paraId="722956B2" w14:textId="77777777" w:rsidTr="00BE33E8">
        <w:trPr>
          <w:jc w:val="center"/>
          <w:ins w:id="357" w:author="Wieckowski, Adam" w:date="2019-07-03T14:04:00Z"/>
          <w:trPrChange w:id="358" w:author="Wieckowski, Adam" w:date="2019-07-03T14:06:00Z">
            <w:trPr>
              <w:jc w:val="center"/>
            </w:trPr>
          </w:trPrChange>
        </w:trPr>
        <w:tc>
          <w:tcPr>
            <w:tcW w:w="7790" w:type="dxa"/>
            <w:tcPrChange w:id="359" w:author="Wieckowski, Adam" w:date="2019-07-03T14:06:00Z">
              <w:tcPr>
                <w:tcW w:w="0" w:type="auto"/>
              </w:tcPr>
            </w:tcPrChange>
          </w:tcPr>
          <w:p w14:paraId="258886D7" w14:textId="54A1C02E" w:rsidR="00BE33E8" w:rsidRPr="00945AFA" w:rsidRDefault="00BE33E8" w:rsidP="00BE33E8">
            <w:pPr>
              <w:pStyle w:val="TableText"/>
              <w:keepNext/>
              <w:jc w:val="left"/>
              <w:rPr>
                <w:ins w:id="360" w:author="Wieckowski, Adam" w:date="2019-07-03T14:04:00Z"/>
                <w:sz w:val="20"/>
                <w:lang w:val="en-CA" w:eastAsia="ko-KR"/>
              </w:rPr>
            </w:pPr>
            <w:proofErr w:type="gramStart"/>
            <w:ins w:id="361" w:author="Wieckowski, Adam" w:date="2019-07-03T14:06:00Z">
              <w:r>
                <w:rPr>
                  <w:sz w:val="20"/>
                  <w:lang w:val="en-CA" w:eastAsia="ko-KR"/>
                </w:rPr>
                <w:t>( y</w:t>
              </w:r>
              <w:proofErr w:type="gramEnd"/>
              <w:r>
                <w:rPr>
                  <w:sz w:val="20"/>
                  <w:lang w:val="en-CA" w:eastAsia="ko-KR"/>
                </w:rPr>
                <w:t xml:space="preserve"> = = </w:t>
              </w:r>
              <w:proofErr w:type="spellStart"/>
              <w:r>
                <w:rPr>
                  <w:sz w:val="20"/>
                  <w:lang w:val="en-CA" w:eastAsia="ko-KR"/>
                </w:rPr>
                <w:t>hAlf</w:t>
              </w:r>
              <w:proofErr w:type="spellEnd"/>
              <w:r>
                <w:rPr>
                  <w:sz w:val="20"/>
                  <w:lang w:val="en-CA" w:eastAsia="ko-KR"/>
                </w:rPr>
                <w:t> – 2 )  &amp;&amp;  ( applyVirtualBoundary2 = = 2 )</w:t>
              </w:r>
            </w:ins>
          </w:p>
        </w:tc>
        <w:tc>
          <w:tcPr>
            <w:tcW w:w="0" w:type="auto"/>
            <w:tcPrChange w:id="362" w:author="Wieckowski, Adam" w:date="2019-07-03T14:06:00Z">
              <w:tcPr>
                <w:tcW w:w="0" w:type="auto"/>
              </w:tcPr>
            </w:tcPrChange>
          </w:tcPr>
          <w:p w14:paraId="01A9A25A" w14:textId="339254F3" w:rsidR="00BE33E8" w:rsidRPr="00945AFA" w:rsidRDefault="00BE33E8" w:rsidP="00BE33E8">
            <w:pPr>
              <w:pStyle w:val="TableText"/>
              <w:keepNext/>
              <w:jc w:val="center"/>
              <w:rPr>
                <w:ins w:id="363" w:author="Wieckowski, Adam" w:date="2019-07-03T14:04:00Z"/>
                <w:noProof/>
                <w:sz w:val="20"/>
                <w:lang w:val="en-CA"/>
              </w:rPr>
            </w:pPr>
            <w:ins w:id="364" w:author="Wieckowski, Adam" w:date="2019-07-03T14:05:00Z">
              <w:r>
                <w:rPr>
                  <w:noProof/>
                  <w:sz w:val="20"/>
                  <w:lang w:val="en-CA"/>
                </w:rPr>
                <w:t>1</w:t>
              </w:r>
            </w:ins>
          </w:p>
        </w:tc>
        <w:tc>
          <w:tcPr>
            <w:tcW w:w="0" w:type="auto"/>
            <w:tcPrChange w:id="365" w:author="Wieckowski, Adam" w:date="2019-07-03T14:06:00Z">
              <w:tcPr>
                <w:tcW w:w="0" w:type="auto"/>
              </w:tcPr>
            </w:tcPrChange>
          </w:tcPr>
          <w:p w14:paraId="63C60BAB" w14:textId="327B49B2" w:rsidR="00BE33E8" w:rsidRPr="00945AFA" w:rsidRDefault="00BE33E8" w:rsidP="00BE33E8">
            <w:pPr>
              <w:pStyle w:val="TableText"/>
              <w:keepNext/>
              <w:jc w:val="center"/>
              <w:rPr>
                <w:ins w:id="366" w:author="Wieckowski, Adam" w:date="2019-07-03T14:04:00Z"/>
                <w:noProof/>
                <w:sz w:val="20"/>
                <w:lang w:val="en-CA"/>
              </w:rPr>
            </w:pPr>
            <w:ins w:id="367" w:author="Wieckowski, Adam" w:date="2019-07-03T14:05:00Z">
              <w:r>
                <w:rPr>
                  <w:noProof/>
                  <w:sz w:val="20"/>
                  <w:lang w:val="en-CA"/>
                </w:rPr>
                <w:t>1</w:t>
              </w:r>
            </w:ins>
          </w:p>
        </w:tc>
        <w:tc>
          <w:tcPr>
            <w:tcW w:w="405" w:type="dxa"/>
            <w:tcPrChange w:id="368" w:author="Wieckowski, Adam" w:date="2019-07-03T14:06:00Z">
              <w:tcPr>
                <w:tcW w:w="405" w:type="dxa"/>
              </w:tcPr>
            </w:tcPrChange>
          </w:tcPr>
          <w:p w14:paraId="3FBA8912" w14:textId="0E33C3C2" w:rsidR="00BE33E8" w:rsidRPr="00945AFA" w:rsidRDefault="00BE33E8" w:rsidP="00BE33E8">
            <w:pPr>
              <w:pStyle w:val="TableText"/>
              <w:keepNext/>
              <w:jc w:val="center"/>
              <w:rPr>
                <w:ins w:id="369" w:author="Wieckowski, Adam" w:date="2019-07-03T14:04:00Z"/>
                <w:noProof/>
                <w:sz w:val="20"/>
                <w:lang w:val="en-CA"/>
              </w:rPr>
            </w:pPr>
            <w:ins w:id="370" w:author="Wieckowski, Adam" w:date="2019-07-03T14:04:00Z">
              <w:r>
                <w:rPr>
                  <w:noProof/>
                  <w:sz w:val="20"/>
                  <w:lang w:val="en-CA"/>
                </w:rPr>
                <w:t>1</w:t>
              </w:r>
            </w:ins>
          </w:p>
        </w:tc>
      </w:tr>
      <w:tr w:rsidR="00BE33E8" w:rsidRPr="00945AFA" w14:paraId="51B099FE" w14:textId="77777777" w:rsidTr="00BE33E8">
        <w:trPr>
          <w:jc w:val="center"/>
          <w:trPrChange w:id="371" w:author="Wieckowski, Adam" w:date="2019-07-03T14:06:00Z">
            <w:trPr>
              <w:jc w:val="center"/>
            </w:trPr>
          </w:trPrChange>
        </w:trPr>
        <w:tc>
          <w:tcPr>
            <w:tcW w:w="7790" w:type="dxa"/>
            <w:tcPrChange w:id="372" w:author="Wieckowski, Adam" w:date="2019-07-03T14:06:00Z">
              <w:tcPr>
                <w:tcW w:w="0" w:type="auto"/>
              </w:tcPr>
            </w:tcPrChange>
          </w:tcPr>
          <w:p w14:paraId="3020A8F2" w14:textId="5531CA92" w:rsidR="00BE33E8" w:rsidRPr="00945AFA" w:rsidRDefault="00BE33E8" w:rsidP="00BE33E8">
            <w:pPr>
              <w:pStyle w:val="TableText"/>
              <w:keepNext/>
              <w:jc w:val="left"/>
              <w:rPr>
                <w:noProof/>
                <w:sz w:val="20"/>
                <w:lang w:val="en-CA"/>
              </w:rPr>
            </w:pPr>
            <w:proofErr w:type="gramStart"/>
            <w:ins w:id="373" w:author="Wieckowski, Adam" w:date="2019-07-03T14:06:00Z">
              <w:r w:rsidRPr="00945AFA">
                <w:rPr>
                  <w:sz w:val="20"/>
                  <w:lang w:val="en-CA" w:eastAsia="ko-KR"/>
                </w:rPr>
                <w:t>( y</w:t>
              </w:r>
              <w:proofErr w:type="gramEnd"/>
              <w:r w:rsidRPr="00945AFA">
                <w:rPr>
                  <w:sz w:val="20"/>
                  <w:lang w:val="en-CA" w:eastAsia="ko-KR"/>
                </w:rPr>
                <w:t xml:space="preserve"> = =</w:t>
              </w:r>
              <w:r>
                <w:rPr>
                  <w:sz w:val="20"/>
                  <w:lang w:val="en-CA" w:eastAsia="ko-KR"/>
                </w:rPr>
                <w:t xml:space="preserve"> 2</w:t>
              </w:r>
              <w:r w:rsidRPr="00945AFA">
                <w:rPr>
                  <w:sz w:val="20"/>
                  <w:lang w:val="en-CA" w:eastAsia="ko-KR"/>
                </w:rPr>
                <w:t> )  &amp;&amp;  ( </w:t>
              </w:r>
              <w:r w:rsidRPr="00945AFA">
                <w:rPr>
                  <w:rFonts w:eastAsia="Malgun Gothic"/>
                  <w:noProof/>
                  <w:sz w:val="20"/>
                  <w:lang w:val="en-CA"/>
                </w:rPr>
                <w:t>applyVirtualBoundary</w:t>
              </w:r>
              <w:r>
                <w:rPr>
                  <w:rFonts w:eastAsia="Malgun Gothic"/>
                  <w:noProof/>
                  <w:sz w:val="20"/>
                  <w:lang w:val="en-CA"/>
                </w:rPr>
                <w:t>1</w:t>
              </w:r>
              <w:r w:rsidRPr="00945AFA">
                <w:rPr>
                  <w:noProof/>
                  <w:sz w:val="20"/>
                  <w:lang w:val="en-CA" w:eastAsia="ko-KR"/>
                </w:rPr>
                <w:t xml:space="preserve"> = = 1 )</w:t>
              </w:r>
            </w:ins>
            <w:del w:id="374" w:author="Wieckowski, Adam" w:date="2019-07-03T14:06:00Z">
              <w:r w:rsidRPr="00945AFA" w:rsidDel="00A37E4B">
                <w:rPr>
                  <w:sz w:val="20"/>
                  <w:lang w:val="en-CA" w:eastAsia="ko-KR"/>
                </w:rPr>
                <w:delText>( y = = CtbSizeY</w:delText>
              </w:r>
              <w:r w:rsidRPr="00945AFA" w:rsidDel="00A37E4B">
                <w:rPr>
                  <w:lang w:val="en-CA" w:eastAsia="ko-KR"/>
                </w:rPr>
                <w:delText> − </w:delText>
              </w:r>
              <w:r w:rsidRPr="00945AFA" w:rsidDel="00A37E4B">
                <w:rPr>
                  <w:sz w:val="20"/>
                  <w:lang w:val="en-CA" w:eastAsia="ko-KR"/>
                </w:rPr>
                <w:delText>7  | |  y = = CtbSizeY</w:delText>
              </w:r>
              <w:r w:rsidRPr="00945AFA" w:rsidDel="00A37E4B">
                <w:rPr>
                  <w:lang w:val="en-CA" w:eastAsia="ko-KR"/>
                </w:rPr>
                <w:delText> − </w:delText>
              </w:r>
              <w:r w:rsidRPr="00945AFA" w:rsidDel="00A37E4B">
                <w:rPr>
                  <w:sz w:val="20"/>
                  <w:lang w:val="en-CA" w:eastAsia="ko-KR"/>
                </w:rPr>
                <w:delText>2 )  &amp;&amp;  ( </w:delText>
              </w:r>
              <w:r w:rsidRPr="00945AFA" w:rsidDel="00A37E4B">
                <w:rPr>
                  <w:rFonts w:eastAsia="Malgun Gothic"/>
                  <w:noProof/>
                  <w:sz w:val="20"/>
                  <w:lang w:val="en-CA"/>
                </w:rPr>
                <w:delText>applyVirtualBoundary</w:delText>
              </w:r>
              <w:r w:rsidRPr="00945AFA" w:rsidDel="00A37E4B">
                <w:rPr>
                  <w:noProof/>
                  <w:sz w:val="20"/>
                  <w:lang w:val="en-CA" w:eastAsia="ko-KR"/>
                </w:rPr>
                <w:delText xml:space="preserve"> = = 1 )</w:delText>
              </w:r>
            </w:del>
          </w:p>
        </w:tc>
        <w:tc>
          <w:tcPr>
            <w:tcW w:w="0" w:type="auto"/>
            <w:tcPrChange w:id="375" w:author="Wieckowski, Adam" w:date="2019-07-03T14:06:00Z">
              <w:tcPr>
                <w:tcW w:w="0" w:type="auto"/>
              </w:tcPr>
            </w:tcPrChange>
          </w:tcPr>
          <w:p w14:paraId="6FFE17AA" w14:textId="77777777" w:rsidR="00BE33E8" w:rsidRPr="00945AFA" w:rsidRDefault="00BE33E8" w:rsidP="00BE33E8">
            <w:pPr>
              <w:pStyle w:val="TableText"/>
              <w:keepNext/>
              <w:jc w:val="center"/>
              <w:rPr>
                <w:noProof/>
                <w:sz w:val="20"/>
                <w:lang w:val="en-CA"/>
              </w:rPr>
            </w:pPr>
            <w:r w:rsidRPr="00945AFA">
              <w:rPr>
                <w:noProof/>
                <w:sz w:val="20"/>
                <w:lang w:val="en-CA"/>
              </w:rPr>
              <w:t>1</w:t>
            </w:r>
          </w:p>
        </w:tc>
        <w:tc>
          <w:tcPr>
            <w:tcW w:w="0" w:type="auto"/>
            <w:tcPrChange w:id="376" w:author="Wieckowski, Adam" w:date="2019-07-03T14:06:00Z">
              <w:tcPr>
                <w:tcW w:w="0" w:type="auto"/>
              </w:tcPr>
            </w:tcPrChange>
          </w:tcPr>
          <w:p w14:paraId="01DEC71A" w14:textId="77777777" w:rsidR="00BE33E8" w:rsidRPr="00945AFA" w:rsidRDefault="00BE33E8" w:rsidP="00BE33E8">
            <w:pPr>
              <w:pStyle w:val="TableText"/>
              <w:keepNext/>
              <w:jc w:val="center"/>
              <w:rPr>
                <w:noProof/>
                <w:sz w:val="20"/>
                <w:lang w:val="en-CA"/>
              </w:rPr>
            </w:pPr>
            <w:r w:rsidRPr="00945AFA">
              <w:rPr>
                <w:noProof/>
                <w:sz w:val="20"/>
                <w:lang w:val="en-CA"/>
              </w:rPr>
              <w:t>2</w:t>
            </w:r>
          </w:p>
        </w:tc>
        <w:tc>
          <w:tcPr>
            <w:tcW w:w="405" w:type="dxa"/>
            <w:tcPrChange w:id="377" w:author="Wieckowski, Adam" w:date="2019-07-03T14:06:00Z">
              <w:tcPr>
                <w:tcW w:w="405" w:type="dxa"/>
              </w:tcPr>
            </w:tcPrChange>
          </w:tcPr>
          <w:p w14:paraId="5A88EB1D" w14:textId="77777777" w:rsidR="00BE33E8" w:rsidRPr="00945AFA" w:rsidRDefault="00BE33E8" w:rsidP="00BE33E8">
            <w:pPr>
              <w:pStyle w:val="TableText"/>
              <w:keepNext/>
              <w:jc w:val="center"/>
              <w:rPr>
                <w:noProof/>
                <w:sz w:val="20"/>
                <w:lang w:val="en-CA"/>
              </w:rPr>
            </w:pPr>
            <w:r w:rsidRPr="00945AFA">
              <w:rPr>
                <w:noProof/>
                <w:sz w:val="20"/>
                <w:lang w:val="en-CA"/>
              </w:rPr>
              <w:t>2</w:t>
            </w:r>
          </w:p>
        </w:tc>
      </w:tr>
      <w:tr w:rsidR="00BE33E8" w:rsidRPr="00945AFA" w14:paraId="4D2D9A1C" w14:textId="77777777" w:rsidTr="00BE33E8">
        <w:trPr>
          <w:jc w:val="center"/>
          <w:ins w:id="378" w:author="Wieckowski, Adam" w:date="2019-07-03T14:04:00Z"/>
          <w:trPrChange w:id="379" w:author="Wieckowski, Adam" w:date="2019-07-03T14:06:00Z">
            <w:trPr>
              <w:jc w:val="center"/>
            </w:trPr>
          </w:trPrChange>
        </w:trPr>
        <w:tc>
          <w:tcPr>
            <w:tcW w:w="7790" w:type="dxa"/>
            <w:tcPrChange w:id="380" w:author="Wieckowski, Adam" w:date="2019-07-03T14:06:00Z">
              <w:tcPr>
                <w:tcW w:w="0" w:type="auto"/>
              </w:tcPr>
            </w:tcPrChange>
          </w:tcPr>
          <w:p w14:paraId="6106C8B0" w14:textId="3466C2EC" w:rsidR="00BE33E8" w:rsidRPr="00945AFA" w:rsidRDefault="00BE33E8" w:rsidP="00BE33E8">
            <w:pPr>
              <w:pStyle w:val="TableText"/>
              <w:keepNext/>
              <w:jc w:val="left"/>
              <w:rPr>
                <w:ins w:id="381" w:author="Wieckowski, Adam" w:date="2019-07-03T14:04:00Z"/>
                <w:sz w:val="20"/>
                <w:lang w:val="en-CA" w:eastAsia="ko-KR"/>
              </w:rPr>
            </w:pPr>
            <w:proofErr w:type="gramStart"/>
            <w:ins w:id="382" w:author="Wieckowski, Adam" w:date="2019-07-03T14:06:00Z">
              <w:r>
                <w:rPr>
                  <w:sz w:val="20"/>
                  <w:lang w:val="en-CA" w:eastAsia="ko-KR"/>
                </w:rPr>
                <w:t>( y</w:t>
              </w:r>
              <w:proofErr w:type="gramEnd"/>
              <w:r>
                <w:rPr>
                  <w:sz w:val="20"/>
                  <w:lang w:val="en-CA" w:eastAsia="ko-KR"/>
                </w:rPr>
                <w:t xml:space="preserve"> = = </w:t>
              </w:r>
              <w:proofErr w:type="spellStart"/>
              <w:r>
                <w:rPr>
                  <w:sz w:val="20"/>
                  <w:lang w:val="en-CA" w:eastAsia="ko-KR"/>
                </w:rPr>
                <w:t>hAlf</w:t>
              </w:r>
              <w:proofErr w:type="spellEnd"/>
              <w:r>
                <w:rPr>
                  <w:sz w:val="20"/>
                  <w:lang w:val="en-CA" w:eastAsia="ko-KR"/>
                </w:rPr>
                <w:t> – 3 )  &amp;&amp;  ( applyVirtualBoundary2 = = 2 )</w:t>
              </w:r>
            </w:ins>
          </w:p>
        </w:tc>
        <w:tc>
          <w:tcPr>
            <w:tcW w:w="0" w:type="auto"/>
            <w:tcPrChange w:id="383" w:author="Wieckowski, Adam" w:date="2019-07-03T14:06:00Z">
              <w:tcPr>
                <w:tcW w:w="0" w:type="auto"/>
              </w:tcPr>
            </w:tcPrChange>
          </w:tcPr>
          <w:p w14:paraId="5C4DF2A2" w14:textId="7A0E1A6F" w:rsidR="00BE33E8" w:rsidRPr="00945AFA" w:rsidRDefault="00BE33E8" w:rsidP="00BE33E8">
            <w:pPr>
              <w:pStyle w:val="TableText"/>
              <w:keepNext/>
              <w:jc w:val="center"/>
              <w:rPr>
                <w:ins w:id="384" w:author="Wieckowski, Adam" w:date="2019-07-03T14:04:00Z"/>
                <w:noProof/>
                <w:sz w:val="20"/>
                <w:lang w:val="en-CA"/>
              </w:rPr>
            </w:pPr>
            <w:ins w:id="385" w:author="Wieckowski, Adam" w:date="2019-07-03T14:05:00Z">
              <w:r>
                <w:rPr>
                  <w:noProof/>
                  <w:sz w:val="20"/>
                  <w:lang w:val="en-CA"/>
                </w:rPr>
                <w:t>1</w:t>
              </w:r>
            </w:ins>
          </w:p>
        </w:tc>
        <w:tc>
          <w:tcPr>
            <w:tcW w:w="0" w:type="auto"/>
            <w:tcPrChange w:id="386" w:author="Wieckowski, Adam" w:date="2019-07-03T14:06:00Z">
              <w:tcPr>
                <w:tcW w:w="0" w:type="auto"/>
              </w:tcPr>
            </w:tcPrChange>
          </w:tcPr>
          <w:p w14:paraId="356223DE" w14:textId="3772A82B" w:rsidR="00BE33E8" w:rsidRPr="00945AFA" w:rsidRDefault="00BE33E8" w:rsidP="00BE33E8">
            <w:pPr>
              <w:pStyle w:val="TableText"/>
              <w:keepNext/>
              <w:jc w:val="center"/>
              <w:rPr>
                <w:ins w:id="387" w:author="Wieckowski, Adam" w:date="2019-07-03T14:04:00Z"/>
                <w:noProof/>
                <w:sz w:val="20"/>
                <w:lang w:val="en-CA"/>
              </w:rPr>
            </w:pPr>
            <w:ins w:id="388" w:author="Wieckowski, Adam" w:date="2019-07-03T14:05:00Z">
              <w:r>
                <w:rPr>
                  <w:noProof/>
                  <w:sz w:val="20"/>
                  <w:lang w:val="en-CA"/>
                </w:rPr>
                <w:t>2</w:t>
              </w:r>
            </w:ins>
          </w:p>
        </w:tc>
        <w:tc>
          <w:tcPr>
            <w:tcW w:w="405" w:type="dxa"/>
            <w:tcPrChange w:id="389" w:author="Wieckowski, Adam" w:date="2019-07-03T14:06:00Z">
              <w:tcPr>
                <w:tcW w:w="405" w:type="dxa"/>
              </w:tcPr>
            </w:tcPrChange>
          </w:tcPr>
          <w:p w14:paraId="1106CE86" w14:textId="761D6919" w:rsidR="00BE33E8" w:rsidRPr="00945AFA" w:rsidRDefault="00BE33E8" w:rsidP="00BE33E8">
            <w:pPr>
              <w:pStyle w:val="TableText"/>
              <w:keepNext/>
              <w:jc w:val="center"/>
              <w:rPr>
                <w:ins w:id="390" w:author="Wieckowski, Adam" w:date="2019-07-03T14:04:00Z"/>
                <w:noProof/>
                <w:sz w:val="20"/>
                <w:lang w:val="en-CA"/>
              </w:rPr>
            </w:pPr>
            <w:ins w:id="391" w:author="Wieckowski, Adam" w:date="2019-07-03T14:05:00Z">
              <w:r>
                <w:rPr>
                  <w:noProof/>
                  <w:sz w:val="20"/>
                  <w:lang w:val="en-CA"/>
                </w:rPr>
                <w:t>3</w:t>
              </w:r>
            </w:ins>
          </w:p>
        </w:tc>
      </w:tr>
      <w:tr w:rsidR="0015312C" w:rsidRPr="00945AFA" w14:paraId="3EEDC971" w14:textId="77777777" w:rsidTr="00BE33E8">
        <w:trPr>
          <w:jc w:val="center"/>
          <w:trPrChange w:id="392" w:author="Wieckowski, Adam" w:date="2019-07-03T14:06:00Z">
            <w:trPr>
              <w:jc w:val="center"/>
            </w:trPr>
          </w:trPrChange>
        </w:trPr>
        <w:tc>
          <w:tcPr>
            <w:tcW w:w="7790" w:type="dxa"/>
            <w:tcPrChange w:id="393" w:author="Wieckowski, Adam" w:date="2019-07-03T14:06:00Z">
              <w:tcPr>
                <w:tcW w:w="0" w:type="auto"/>
              </w:tcPr>
            </w:tcPrChange>
          </w:tcPr>
          <w:p w14:paraId="7F1089AC" w14:textId="77777777" w:rsidR="0015312C" w:rsidRPr="00945AFA" w:rsidRDefault="0015312C" w:rsidP="00EC105B">
            <w:pPr>
              <w:pStyle w:val="TableText"/>
              <w:rPr>
                <w:noProof/>
                <w:sz w:val="20"/>
                <w:lang w:val="en-CA" w:eastAsia="ko-KR"/>
              </w:rPr>
            </w:pPr>
            <w:r w:rsidRPr="00945AFA">
              <w:rPr>
                <w:noProof/>
                <w:sz w:val="20"/>
                <w:lang w:val="en-CA" w:eastAsia="ko-KR"/>
              </w:rPr>
              <w:t>otherwise</w:t>
            </w:r>
          </w:p>
        </w:tc>
        <w:tc>
          <w:tcPr>
            <w:tcW w:w="0" w:type="auto"/>
            <w:tcPrChange w:id="394" w:author="Wieckowski, Adam" w:date="2019-07-03T14:06:00Z">
              <w:tcPr>
                <w:tcW w:w="0" w:type="auto"/>
              </w:tcPr>
            </w:tcPrChange>
          </w:tcPr>
          <w:p w14:paraId="387E9AF9" w14:textId="77777777" w:rsidR="0015312C" w:rsidRPr="00945AFA" w:rsidRDefault="0015312C" w:rsidP="00EC105B">
            <w:pPr>
              <w:pStyle w:val="TableText"/>
              <w:jc w:val="center"/>
              <w:rPr>
                <w:noProof/>
                <w:sz w:val="20"/>
                <w:lang w:val="en-CA"/>
              </w:rPr>
            </w:pPr>
            <w:r w:rsidRPr="00945AFA">
              <w:rPr>
                <w:noProof/>
                <w:sz w:val="20"/>
                <w:lang w:val="en-CA"/>
              </w:rPr>
              <w:t>1</w:t>
            </w:r>
          </w:p>
        </w:tc>
        <w:tc>
          <w:tcPr>
            <w:tcW w:w="0" w:type="auto"/>
            <w:tcPrChange w:id="395" w:author="Wieckowski, Adam" w:date="2019-07-03T14:06:00Z">
              <w:tcPr>
                <w:tcW w:w="0" w:type="auto"/>
              </w:tcPr>
            </w:tcPrChange>
          </w:tcPr>
          <w:p w14:paraId="6C0C164D" w14:textId="77777777" w:rsidR="0015312C" w:rsidRPr="00945AFA" w:rsidRDefault="0015312C" w:rsidP="00EC105B">
            <w:pPr>
              <w:pStyle w:val="TableText"/>
              <w:jc w:val="center"/>
              <w:rPr>
                <w:noProof/>
                <w:sz w:val="20"/>
                <w:lang w:val="en-CA"/>
              </w:rPr>
            </w:pPr>
            <w:r w:rsidRPr="00945AFA">
              <w:rPr>
                <w:noProof/>
                <w:sz w:val="20"/>
                <w:lang w:val="en-CA"/>
              </w:rPr>
              <w:t>2</w:t>
            </w:r>
          </w:p>
        </w:tc>
        <w:tc>
          <w:tcPr>
            <w:tcW w:w="405" w:type="dxa"/>
            <w:tcPrChange w:id="396" w:author="Wieckowski, Adam" w:date="2019-07-03T14:06:00Z">
              <w:tcPr>
                <w:tcW w:w="405" w:type="dxa"/>
              </w:tcPr>
            </w:tcPrChange>
          </w:tcPr>
          <w:p w14:paraId="26C06BA1" w14:textId="77777777" w:rsidR="0015312C" w:rsidRPr="00945AFA" w:rsidRDefault="0015312C" w:rsidP="00EC105B">
            <w:pPr>
              <w:pStyle w:val="TableText"/>
              <w:jc w:val="center"/>
              <w:rPr>
                <w:noProof/>
                <w:sz w:val="20"/>
                <w:lang w:val="en-CA"/>
              </w:rPr>
            </w:pPr>
            <w:r w:rsidRPr="00945AFA">
              <w:rPr>
                <w:noProof/>
                <w:sz w:val="20"/>
                <w:lang w:val="en-CA"/>
              </w:rPr>
              <w:t>3</w:t>
            </w:r>
          </w:p>
        </w:tc>
      </w:tr>
    </w:tbl>
    <w:p w14:paraId="7BEA896D" w14:textId="77777777" w:rsidR="00622027" w:rsidRPr="00945AFA" w:rsidRDefault="00622027" w:rsidP="003C7A29">
      <w:pPr>
        <w:rPr>
          <w:noProof/>
          <w:lang w:val="en-CA" w:eastAsia="ko-KR"/>
        </w:rPr>
      </w:pPr>
    </w:p>
    <w:p w14:paraId="6E4ED2AE" w14:textId="1055BD54" w:rsidR="00DF2463" w:rsidRPr="00945AFA" w:rsidRDefault="00DF2463" w:rsidP="00DF2463">
      <w:pPr>
        <w:pStyle w:val="Heading4"/>
        <w:tabs>
          <w:tab w:val="num" w:pos="862"/>
        </w:tabs>
        <w:ind w:left="1870" w:hanging="1870"/>
        <w:jc w:val="left"/>
        <w:rPr>
          <w:noProof/>
          <w:lang w:val="en-CA"/>
        </w:rPr>
      </w:pPr>
      <w:bookmarkStart w:id="397" w:name="_Ref525240294"/>
      <w:r w:rsidRPr="00945AFA">
        <w:rPr>
          <w:noProof/>
          <w:lang w:val="en-CA"/>
        </w:rPr>
        <w:t xml:space="preserve">Derivation process for </w:t>
      </w:r>
      <w:r w:rsidR="00670E8A" w:rsidRPr="00945AFA">
        <w:rPr>
          <w:noProof/>
          <w:lang w:val="en-CA"/>
        </w:rPr>
        <w:t xml:space="preserve">ALF transpose and </w:t>
      </w:r>
      <w:r w:rsidRPr="00945AFA">
        <w:rPr>
          <w:noProof/>
          <w:lang w:val="en-CA"/>
        </w:rPr>
        <w:t>filter index</w:t>
      </w:r>
      <w:r w:rsidR="00670E8A" w:rsidRPr="00945AFA">
        <w:rPr>
          <w:noProof/>
          <w:lang w:val="en-CA"/>
        </w:rPr>
        <w:t xml:space="preserve"> </w:t>
      </w:r>
      <w:r w:rsidRPr="00945AFA">
        <w:rPr>
          <w:noProof/>
          <w:lang w:val="en-CA"/>
        </w:rPr>
        <w:t>for luma samples</w:t>
      </w:r>
      <w:bookmarkEnd w:id="157"/>
      <w:bookmarkEnd w:id="158"/>
      <w:bookmarkEnd w:id="159"/>
      <w:bookmarkEnd w:id="397"/>
    </w:p>
    <w:bookmarkEnd w:id="19"/>
    <w:bookmarkEnd w:id="20"/>
    <w:p w14:paraId="66C60893" w14:textId="77777777" w:rsidR="000E1650" w:rsidRPr="00945AFA" w:rsidRDefault="000E1650" w:rsidP="000E1650">
      <w:pPr>
        <w:tabs>
          <w:tab w:val="left" w:pos="284"/>
        </w:tabs>
        <w:ind w:left="284" w:hanging="284"/>
        <w:rPr>
          <w:noProof/>
          <w:lang w:val="en-CA" w:eastAsia="ko-KR"/>
        </w:rPr>
      </w:pPr>
      <w:r w:rsidRPr="00945AFA">
        <w:rPr>
          <w:noProof/>
          <w:lang w:val="en-CA" w:eastAsia="ko-KR"/>
        </w:rPr>
        <w:t>Inputs of this process are:</w:t>
      </w:r>
    </w:p>
    <w:p w14:paraId="5643D275" w14:textId="4266117D" w:rsidR="000E1650" w:rsidRDefault="000E1650" w:rsidP="004A6E64">
      <w:pPr>
        <w:numPr>
          <w:ilvl w:val="0"/>
          <w:numId w:val="9"/>
        </w:numPr>
        <w:tabs>
          <w:tab w:val="clear" w:pos="794"/>
          <w:tab w:val="num" w:pos="284"/>
          <w:tab w:val="left" w:pos="709"/>
        </w:tabs>
        <w:ind w:left="284" w:hanging="284"/>
        <w:rPr>
          <w:ins w:id="398" w:author="Wieckowski, Adam" w:date="2019-07-03T13:04:00Z"/>
          <w:noProof/>
          <w:lang w:val="en-CA"/>
        </w:rPr>
      </w:pPr>
      <w:r w:rsidRPr="00945AFA">
        <w:rPr>
          <w:noProof/>
          <w:lang w:val="en-CA" w:eastAsia="ko-KR"/>
        </w:rPr>
        <w:t>a luma location ( x</w:t>
      </w:r>
      <w:ins w:id="399" w:author="Wieckowski, Adam" w:date="2019-07-03T13:04:00Z">
        <w:r w:rsidR="00AC0744">
          <w:rPr>
            <w:noProof/>
            <w:lang w:val="en-CA" w:eastAsia="ko-KR"/>
          </w:rPr>
          <w:t>Alf</w:t>
        </w:r>
      </w:ins>
      <w:del w:id="400" w:author="Wieckowski, Adam" w:date="2019-07-03T13:04:00Z">
        <w:r w:rsidRPr="00945AFA" w:rsidDel="00AC0744">
          <w:rPr>
            <w:noProof/>
            <w:lang w:val="en-CA" w:eastAsia="ko-KR"/>
          </w:rPr>
          <w:delText>Ctb</w:delText>
        </w:r>
      </w:del>
      <w:r w:rsidRPr="00945AFA">
        <w:rPr>
          <w:noProof/>
          <w:lang w:val="en-CA" w:eastAsia="ko-KR"/>
        </w:rPr>
        <w:t>, y</w:t>
      </w:r>
      <w:ins w:id="401" w:author="Wieckowski, Adam" w:date="2019-07-03T13:04:00Z">
        <w:r w:rsidR="00AC0744">
          <w:rPr>
            <w:noProof/>
            <w:lang w:val="en-CA" w:eastAsia="ko-KR"/>
          </w:rPr>
          <w:t>Alf</w:t>
        </w:r>
      </w:ins>
      <w:del w:id="402" w:author="Wieckowski, Adam" w:date="2019-07-03T13:04:00Z">
        <w:r w:rsidRPr="00945AFA" w:rsidDel="00AC0744">
          <w:rPr>
            <w:noProof/>
            <w:lang w:val="en-CA" w:eastAsia="ko-KR"/>
          </w:rPr>
          <w:delText>Ctb</w:delText>
        </w:r>
      </w:del>
      <w:r w:rsidRPr="00945AFA">
        <w:rPr>
          <w:noProof/>
          <w:lang w:val="en-CA" w:eastAsia="ko-KR"/>
        </w:rPr>
        <w:t xml:space="preserve"> ) specifying the top-left sample of the current </w:t>
      </w:r>
      <w:del w:id="403" w:author="Wieckowski, Adam" w:date="2019-07-03T13:04:00Z">
        <w:r w:rsidRPr="00945AFA" w:rsidDel="009B7386">
          <w:rPr>
            <w:noProof/>
            <w:lang w:val="en-CA" w:eastAsia="ko-KR"/>
          </w:rPr>
          <w:delText xml:space="preserve">luma coding tree block </w:delText>
        </w:r>
      </w:del>
      <w:ins w:id="404" w:author="Wieckowski, Adam" w:date="2019-07-03T13:04:00Z">
        <w:r w:rsidR="009B7386">
          <w:rPr>
            <w:noProof/>
            <w:lang w:val="en-CA" w:eastAsia="ko-KR"/>
          </w:rPr>
          <w:t xml:space="preserve">alf region </w:t>
        </w:r>
      </w:ins>
      <w:r w:rsidRPr="00945AFA">
        <w:rPr>
          <w:noProof/>
          <w:lang w:val="en-CA" w:eastAsia="ko-KR"/>
        </w:rPr>
        <w:t>relative to the top left sample of the current picture,</w:t>
      </w:r>
    </w:p>
    <w:p w14:paraId="60B9CFBC" w14:textId="518719D9" w:rsidR="003F1AAB" w:rsidRPr="00945AFA" w:rsidRDefault="003F1AAB" w:rsidP="004A6E64">
      <w:pPr>
        <w:numPr>
          <w:ilvl w:val="0"/>
          <w:numId w:val="9"/>
        </w:numPr>
        <w:tabs>
          <w:tab w:val="clear" w:pos="794"/>
          <w:tab w:val="num" w:pos="284"/>
          <w:tab w:val="left" w:pos="709"/>
        </w:tabs>
        <w:ind w:left="284" w:hanging="284"/>
        <w:rPr>
          <w:noProof/>
          <w:lang w:val="en-CA"/>
        </w:rPr>
      </w:pPr>
      <w:ins w:id="405" w:author="Wieckowski, Adam" w:date="2019-07-03T13:04:00Z">
        <w:r>
          <w:rPr>
            <w:noProof/>
            <w:lang w:val="en-CA" w:eastAsia="ko-KR"/>
          </w:rPr>
          <w:t>a luma size ( wAlf, hAlf ) of the current alf region.</w:t>
        </w:r>
      </w:ins>
    </w:p>
    <w:p w14:paraId="02EDB14B" w14:textId="77777777" w:rsidR="000E1650" w:rsidRPr="00945AFA" w:rsidRDefault="000E1650" w:rsidP="004A6E64">
      <w:pPr>
        <w:numPr>
          <w:ilvl w:val="0"/>
          <w:numId w:val="9"/>
        </w:numPr>
        <w:tabs>
          <w:tab w:val="clear" w:pos="794"/>
          <w:tab w:val="num" w:pos="284"/>
          <w:tab w:val="left" w:pos="709"/>
        </w:tabs>
        <w:ind w:left="284" w:hanging="284"/>
        <w:rPr>
          <w:noProof/>
          <w:lang w:val="en-CA"/>
        </w:rPr>
      </w:pPr>
      <w:r w:rsidRPr="00945AFA">
        <w:rPr>
          <w:noProof/>
          <w:lang w:val="en-CA"/>
        </w:rPr>
        <w:t>a reconstructed luma picture sample array recPicture</w:t>
      </w:r>
      <w:r w:rsidRPr="00945AFA">
        <w:rPr>
          <w:noProof/>
          <w:vertAlign w:val="subscript"/>
          <w:lang w:val="en-CA" w:eastAsia="ko-KR"/>
        </w:rPr>
        <w:t>L</w:t>
      </w:r>
      <w:r w:rsidRPr="00945AFA">
        <w:rPr>
          <w:noProof/>
          <w:lang w:val="en-CA"/>
        </w:rPr>
        <w:t xml:space="preserve"> prior to the adaptive loop filtering process.</w:t>
      </w:r>
    </w:p>
    <w:p w14:paraId="73B7351A" w14:textId="77777777" w:rsidR="000E1650" w:rsidRPr="00945AFA" w:rsidRDefault="000E1650" w:rsidP="000E1650">
      <w:pPr>
        <w:tabs>
          <w:tab w:val="left" w:pos="284"/>
        </w:tabs>
        <w:ind w:left="284" w:hanging="284"/>
        <w:rPr>
          <w:noProof/>
          <w:lang w:val="en-CA" w:eastAsia="ko-KR"/>
        </w:rPr>
      </w:pPr>
      <w:r w:rsidRPr="00945AFA">
        <w:rPr>
          <w:noProof/>
          <w:lang w:val="en-CA" w:eastAsia="ko-KR"/>
        </w:rPr>
        <w:t>Outputs of this process are</w:t>
      </w:r>
    </w:p>
    <w:p w14:paraId="567D22C1" w14:textId="59B02299" w:rsidR="000E1650" w:rsidRPr="00945AFA" w:rsidRDefault="000E1650" w:rsidP="004A6E64">
      <w:pPr>
        <w:numPr>
          <w:ilvl w:val="0"/>
          <w:numId w:val="9"/>
        </w:numPr>
        <w:tabs>
          <w:tab w:val="clear" w:pos="794"/>
          <w:tab w:val="num" w:pos="284"/>
          <w:tab w:val="left" w:pos="709"/>
        </w:tabs>
        <w:ind w:left="284" w:hanging="284"/>
        <w:rPr>
          <w:noProof/>
          <w:lang w:val="en-CA" w:eastAsia="ko-KR"/>
        </w:rPr>
      </w:pPr>
      <w:r w:rsidRPr="00945AFA">
        <w:rPr>
          <w:noProof/>
          <w:lang w:val="en-CA" w:eastAsia="ko-KR"/>
        </w:rPr>
        <w:t>the classification filter index array filtIdx[ x ][ y ] with x</w:t>
      </w:r>
      <w:ins w:id="406" w:author="Wieckowski, Adam" w:date="2019-07-03T13:04:00Z">
        <w:r w:rsidR="00153AE5">
          <w:rPr>
            <w:noProof/>
            <w:lang w:val="en-CA" w:eastAsia="ko-KR"/>
          </w:rPr>
          <w:t> = 0..</w:t>
        </w:r>
      </w:ins>
      <w:ins w:id="407" w:author="Wieckowski, Adam" w:date="2019-07-03T13:05:00Z">
        <w:r w:rsidR="00153AE5">
          <w:rPr>
            <w:noProof/>
            <w:lang w:val="en-CA" w:eastAsia="ko-KR"/>
          </w:rPr>
          <w:t>wAlf </w:t>
        </w:r>
        <w:r w:rsidR="00153AE5">
          <w:rPr>
            <w:noProof/>
            <w:lang w:val="en-CA" w:eastAsia="ko-KR"/>
          </w:rPr>
          <w:noBreakHyphen/>
          <w:t> 1</w:t>
        </w:r>
      </w:ins>
      <w:r w:rsidRPr="00945AFA">
        <w:rPr>
          <w:noProof/>
          <w:lang w:val="en-CA" w:eastAsia="ko-KR"/>
        </w:rPr>
        <w:t>, y = 0..</w:t>
      </w:r>
      <w:ins w:id="408" w:author="Wieckowski, Adam" w:date="2019-07-03T13:05:00Z">
        <w:r w:rsidR="00153AE5">
          <w:rPr>
            <w:noProof/>
            <w:lang w:val="en-CA" w:eastAsia="ko-KR"/>
          </w:rPr>
          <w:t>hAlf</w:t>
        </w:r>
        <w:r w:rsidR="00055900">
          <w:rPr>
            <w:noProof/>
            <w:lang w:val="en-CA" w:eastAsia="ko-KR"/>
          </w:rPr>
          <w:t> </w:t>
        </w:r>
      </w:ins>
      <w:del w:id="409" w:author="Wieckowski, Adam" w:date="2019-07-03T13:05:00Z">
        <w:r w:rsidRPr="00945AFA" w:rsidDel="00153AE5">
          <w:rPr>
            <w:noProof/>
            <w:lang w:val="en-CA" w:eastAsia="ko-KR"/>
          </w:rPr>
          <w:delText>CtbSizeY </w:delText>
        </w:r>
      </w:del>
      <w:r w:rsidRPr="00945AFA">
        <w:rPr>
          <w:noProof/>
          <w:lang w:val="en-CA"/>
        </w:rPr>
        <w:t>−</w:t>
      </w:r>
      <w:r w:rsidRPr="00945AFA">
        <w:rPr>
          <w:noProof/>
          <w:lang w:val="en-CA" w:eastAsia="ko-KR"/>
        </w:rPr>
        <w:t> 1,</w:t>
      </w:r>
    </w:p>
    <w:p w14:paraId="19AB1DB5" w14:textId="1740AC49" w:rsidR="000E1650" w:rsidRPr="00945AFA" w:rsidRDefault="000E1650" w:rsidP="004A6E64">
      <w:pPr>
        <w:numPr>
          <w:ilvl w:val="0"/>
          <w:numId w:val="9"/>
        </w:numPr>
        <w:tabs>
          <w:tab w:val="clear" w:pos="794"/>
          <w:tab w:val="num" w:pos="284"/>
          <w:tab w:val="left" w:pos="709"/>
        </w:tabs>
        <w:ind w:left="284" w:hanging="284"/>
        <w:rPr>
          <w:noProof/>
          <w:lang w:val="en-CA" w:eastAsia="ko-KR"/>
        </w:rPr>
      </w:pPr>
      <w:r w:rsidRPr="00945AFA">
        <w:rPr>
          <w:noProof/>
          <w:lang w:val="en-CA" w:eastAsia="ko-KR"/>
        </w:rPr>
        <w:t xml:space="preserve">the transpose index array transposeIdx[ x ][ y ] with </w:t>
      </w:r>
      <w:ins w:id="410" w:author="Wieckowski, Adam" w:date="2019-07-03T13:05:00Z">
        <w:r w:rsidR="00055900" w:rsidRPr="00945AFA">
          <w:rPr>
            <w:noProof/>
            <w:lang w:val="en-CA" w:eastAsia="ko-KR"/>
          </w:rPr>
          <w:t>x</w:t>
        </w:r>
        <w:r w:rsidR="00055900">
          <w:rPr>
            <w:noProof/>
            <w:lang w:val="en-CA" w:eastAsia="ko-KR"/>
          </w:rPr>
          <w:t> = 0..wAlf </w:t>
        </w:r>
        <w:r w:rsidR="00055900">
          <w:rPr>
            <w:noProof/>
            <w:lang w:val="en-CA" w:eastAsia="ko-KR"/>
          </w:rPr>
          <w:noBreakHyphen/>
          <w:t> 1</w:t>
        </w:r>
        <w:r w:rsidR="00055900" w:rsidRPr="00945AFA">
          <w:rPr>
            <w:noProof/>
            <w:lang w:val="en-CA" w:eastAsia="ko-KR"/>
          </w:rPr>
          <w:t>, y = 0..</w:t>
        </w:r>
        <w:r w:rsidR="00055900">
          <w:rPr>
            <w:noProof/>
            <w:lang w:val="en-CA" w:eastAsia="ko-KR"/>
          </w:rPr>
          <w:t>hAlf </w:t>
        </w:r>
        <w:r w:rsidR="00055900" w:rsidRPr="00945AFA">
          <w:rPr>
            <w:noProof/>
            <w:lang w:val="en-CA"/>
          </w:rPr>
          <w:t>−</w:t>
        </w:r>
        <w:r w:rsidR="00055900" w:rsidRPr="00945AFA">
          <w:rPr>
            <w:noProof/>
            <w:lang w:val="en-CA" w:eastAsia="ko-KR"/>
          </w:rPr>
          <w:t> 1</w:t>
        </w:r>
      </w:ins>
      <w:del w:id="411" w:author="Wieckowski, Adam" w:date="2019-07-03T13:05:00Z">
        <w:r w:rsidRPr="00945AFA" w:rsidDel="00055900">
          <w:rPr>
            <w:noProof/>
            <w:lang w:val="en-CA" w:eastAsia="ko-KR"/>
          </w:rPr>
          <w:delText>x, y = 0..CtbSizeY </w:delText>
        </w:r>
        <w:r w:rsidRPr="00945AFA" w:rsidDel="00055900">
          <w:rPr>
            <w:noProof/>
            <w:lang w:val="en-CA"/>
          </w:rPr>
          <w:delText>−</w:delText>
        </w:r>
        <w:r w:rsidRPr="00945AFA" w:rsidDel="00055900">
          <w:rPr>
            <w:noProof/>
            <w:lang w:val="en-CA" w:eastAsia="ko-KR"/>
          </w:rPr>
          <w:delText> 1</w:delText>
        </w:r>
      </w:del>
      <w:r w:rsidRPr="00945AFA">
        <w:rPr>
          <w:noProof/>
          <w:lang w:val="en-CA" w:eastAsia="ko-KR"/>
        </w:rPr>
        <w:t>.</w:t>
      </w:r>
    </w:p>
    <w:p w14:paraId="549F6931" w14:textId="49A51A7C" w:rsidR="000E1650" w:rsidRPr="00945AFA" w:rsidRDefault="000E1650" w:rsidP="000E1650">
      <w:pPr>
        <w:rPr>
          <w:noProof/>
          <w:lang w:val="en-CA" w:eastAsia="ko-KR"/>
        </w:rPr>
      </w:pPr>
      <w:r w:rsidRPr="00945AFA">
        <w:rPr>
          <w:noProof/>
          <w:lang w:val="en-CA" w:eastAsia="ko-KR"/>
        </w:rPr>
        <w:t>The locations ( h</w:t>
      </w:r>
      <w:r w:rsidRPr="00945AFA">
        <w:rPr>
          <w:noProof/>
          <w:vertAlign w:val="subscript"/>
          <w:lang w:val="en-CA" w:eastAsia="ko-KR"/>
        </w:rPr>
        <w:t>x</w:t>
      </w:r>
      <w:r w:rsidR="00FC69B1" w:rsidRPr="00945AFA">
        <w:rPr>
          <w:noProof/>
          <w:vertAlign w:val="subscript"/>
          <w:lang w:val="en-CA" w:eastAsia="ko-KR"/>
        </w:rPr>
        <w:t> + i</w:t>
      </w:r>
      <w:r w:rsidRPr="00945AFA">
        <w:rPr>
          <w:noProof/>
          <w:lang w:val="en-CA" w:eastAsia="ko-KR"/>
        </w:rPr>
        <w:t>, v</w:t>
      </w:r>
      <w:r w:rsidRPr="00945AFA">
        <w:rPr>
          <w:noProof/>
          <w:vertAlign w:val="subscript"/>
          <w:lang w:val="en-CA" w:eastAsia="ko-KR"/>
        </w:rPr>
        <w:t>y</w:t>
      </w:r>
      <w:r w:rsidR="00FC69B1" w:rsidRPr="00945AFA">
        <w:rPr>
          <w:noProof/>
          <w:vertAlign w:val="subscript"/>
          <w:lang w:val="en-CA" w:eastAsia="ko-KR"/>
        </w:rPr>
        <w:t> + j</w:t>
      </w:r>
      <w:r w:rsidRPr="00945AFA">
        <w:rPr>
          <w:noProof/>
          <w:lang w:val="en-CA" w:eastAsia="ko-KR"/>
        </w:rPr>
        <w:t xml:space="preserve"> ) for each of the corresponding luma samples ( x, y ) inside the given array </w:t>
      </w:r>
      <w:r w:rsidRPr="00945AFA">
        <w:rPr>
          <w:noProof/>
          <w:lang w:val="en-CA"/>
        </w:rPr>
        <w:t>recPicture</w:t>
      </w:r>
      <w:r w:rsidRPr="00945AFA">
        <w:rPr>
          <w:noProof/>
          <w:lang w:val="en-CA" w:eastAsia="ko-KR"/>
        </w:rPr>
        <w:t xml:space="preserve"> of luma samples </w:t>
      </w:r>
      <w:r w:rsidR="00FC69B1" w:rsidRPr="00945AFA">
        <w:rPr>
          <w:lang w:val="en-CA" w:eastAsia="ko-KR"/>
        </w:rPr>
        <w:t xml:space="preserve">with </w:t>
      </w:r>
      <w:proofErr w:type="spellStart"/>
      <w:r w:rsidR="00FC69B1" w:rsidRPr="00945AFA">
        <w:rPr>
          <w:lang w:val="en-CA" w:eastAsia="ko-KR"/>
        </w:rPr>
        <w:t>i</w:t>
      </w:r>
      <w:proofErr w:type="spellEnd"/>
      <w:r w:rsidR="00FC69B1" w:rsidRPr="00945AFA">
        <w:rPr>
          <w:lang w:val="en-CA" w:eastAsia="ko-KR"/>
        </w:rPr>
        <w:t>, j = −</w:t>
      </w:r>
      <w:proofErr w:type="gramStart"/>
      <w:r w:rsidR="00FC69B1" w:rsidRPr="00945AFA">
        <w:rPr>
          <w:lang w:val="en-CA" w:eastAsia="ko-KR"/>
        </w:rPr>
        <w:t>2..</w:t>
      </w:r>
      <w:proofErr w:type="gramEnd"/>
      <w:r w:rsidR="00FC69B1" w:rsidRPr="00945AFA">
        <w:rPr>
          <w:lang w:val="en-CA" w:eastAsia="ko-KR"/>
        </w:rPr>
        <w:t xml:space="preserve">5 </w:t>
      </w:r>
      <w:r w:rsidRPr="00945AFA">
        <w:rPr>
          <w:noProof/>
          <w:lang w:val="en-CA" w:eastAsia="ko-KR"/>
        </w:rPr>
        <w:t>are derived as follows:</w:t>
      </w:r>
    </w:p>
    <w:p w14:paraId="2E6FD6D5" w14:textId="32288DE8" w:rsidR="00F5087D" w:rsidRPr="00945AFA" w:rsidRDefault="00F5087D" w:rsidP="004A6E64">
      <w:pPr>
        <w:numPr>
          <w:ilvl w:val="1"/>
          <w:numId w:val="4"/>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945AFA">
        <w:rPr>
          <w:lang w:val="en-CA" w:eastAsia="ko-KR"/>
        </w:rPr>
        <w:t xml:space="preserve">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r w:rsidRPr="00945AFA">
        <w:rPr>
          <w:lang w:val="en-CA" w:eastAsia="ko-KR"/>
        </w:rPr>
        <w:t>x</w:t>
      </w:r>
      <w:ins w:id="412" w:author="Wieckowski, Adam" w:date="2019-07-03T13:05:00Z">
        <w:r w:rsidR="00055900">
          <w:rPr>
            <w:lang w:val="en-CA" w:eastAsia="ko-KR"/>
          </w:rPr>
          <w:t>Alf</w:t>
        </w:r>
      </w:ins>
      <w:proofErr w:type="spellEnd"/>
      <w:del w:id="413" w:author="Wieckowski, Adam" w:date="2019-07-03T13:05:00Z">
        <w:r w:rsidRPr="00945AFA" w:rsidDel="00055900">
          <w:rPr>
            <w:lang w:val="en-CA" w:eastAsia="ko-KR"/>
          </w:rPr>
          <w:delText>Ctb</w:delText>
        </w:r>
      </w:del>
      <w:r w:rsidRPr="00945AFA">
        <w:rPr>
          <w:lang w:val="en-CA" w:eastAsia="ko-KR"/>
        </w:rPr>
        <w:t> + x − </w:t>
      </w:r>
      <w:proofErr w:type="spellStart"/>
      <w:proofErr w:type="gramStart"/>
      <w:r w:rsidRPr="00945AFA">
        <w:rPr>
          <w:lang w:val="en-CA"/>
        </w:rPr>
        <w:t>PpsVirtualBoundariesPosX</w:t>
      </w:r>
      <w:proofErr w:type="spellEnd"/>
      <w:r w:rsidRPr="00945AFA">
        <w:rPr>
          <w:lang w:val="en-CA"/>
        </w:rPr>
        <w:t>[</w:t>
      </w:r>
      <w:proofErr w:type="gramEnd"/>
      <w:r w:rsidRPr="00945AFA">
        <w:rPr>
          <w:lang w:val="en-CA"/>
        </w:rPr>
        <w:t> n ]</w:t>
      </w:r>
      <w:r w:rsidRPr="00945AFA">
        <w:rPr>
          <w:bCs/>
          <w:lang w:val="en-CA" w:eastAsia="ko-KR"/>
        </w:rPr>
        <w:t xml:space="preserve"> </w:t>
      </w:r>
      <w:r w:rsidRPr="00945AFA">
        <w:rPr>
          <w:lang w:val="en-CA" w:eastAsia="ko-KR"/>
        </w:rPr>
        <w:t>is greater than or equal to</w:t>
      </w:r>
      <w:r w:rsidRPr="00945AFA">
        <w:rPr>
          <w:bCs/>
          <w:lang w:val="en-CA" w:eastAsia="ko-KR"/>
        </w:rPr>
        <w:t xml:space="preserve"> 0 and less than 2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0..pps_num_ver_virtual_boundaries</w:t>
      </w:r>
      <w:r w:rsidRPr="00945AFA">
        <w:rPr>
          <w:lang w:val="en-CA" w:eastAsia="ko-KR"/>
        </w:rPr>
        <w:t> − </w:t>
      </w:r>
      <w:r w:rsidRPr="00945AFA">
        <w:rPr>
          <w:bCs/>
          <w:lang w:val="en-CA" w:eastAsia="ko-KR"/>
        </w:rPr>
        <w:t>1</w:t>
      </w:r>
      <w:r w:rsidRPr="00945AFA">
        <w:rPr>
          <w:lang w:val="en-CA" w:eastAsia="ko-KR"/>
        </w:rPr>
        <w:t>, the following applies:</w:t>
      </w:r>
    </w:p>
    <w:p w14:paraId="13918851" w14:textId="1D55421C" w:rsidR="00F5087D" w:rsidRPr="00945AFA" w:rsidRDefault="00F5087D" w:rsidP="00F5087D">
      <w:pPr>
        <w:pStyle w:val="Equation"/>
        <w:tabs>
          <w:tab w:val="clear" w:pos="794"/>
          <w:tab w:val="clear" w:pos="1588"/>
          <w:tab w:val="left" w:pos="851"/>
          <w:tab w:val="left" w:pos="1134"/>
          <w:tab w:val="left" w:pos="1418"/>
        </w:tabs>
        <w:ind w:left="851"/>
        <w:rPr>
          <w:lang w:val="en-CA" w:eastAsia="ko-KR"/>
        </w:rPr>
      </w:pPr>
      <w:r w:rsidRPr="00945AFA">
        <w:rPr>
          <w:lang w:val="en-CA" w:eastAsia="ko-KR"/>
        </w:rPr>
        <w:t>h</w:t>
      </w:r>
      <w:r w:rsidRPr="00945AFA">
        <w:rPr>
          <w:vertAlign w:val="subscript"/>
          <w:lang w:val="en-CA" w:eastAsia="ko-KR"/>
        </w:rPr>
        <w:t>x + i</w:t>
      </w:r>
      <w:r w:rsidRPr="00945AFA">
        <w:rPr>
          <w:lang w:val="en-CA" w:eastAsia="ko-KR"/>
        </w:rPr>
        <w:t> = Clip</w:t>
      </w:r>
      <w:proofErr w:type="gramStart"/>
      <w:r w:rsidRPr="00945AFA">
        <w:rPr>
          <w:lang w:val="en-CA" w:eastAsia="ko-KR"/>
        </w:rPr>
        <w:t>3( </w:t>
      </w:r>
      <w:r w:rsidRPr="00945AFA">
        <w:rPr>
          <w:lang w:val="en-CA"/>
        </w:rPr>
        <w:t>PpsVirtualBoundariesPosX</w:t>
      </w:r>
      <w:proofErr w:type="gramEnd"/>
      <w:r w:rsidRPr="00945AFA">
        <w:rPr>
          <w:lang w:val="en-CA"/>
        </w:rPr>
        <w:t>[ n ]</w:t>
      </w:r>
      <w:r w:rsidRPr="00945AFA">
        <w:rPr>
          <w:lang w:val="en-CA" w:eastAsia="ko-KR"/>
        </w:rPr>
        <w:t>, pic_width_in_luma_samples − 1, x</w:t>
      </w:r>
      <w:ins w:id="414" w:author="Wieckowski, Adam" w:date="2019-07-03T13:05:00Z">
        <w:r w:rsidR="00C62520">
          <w:rPr>
            <w:lang w:val="en-CA" w:eastAsia="ko-KR"/>
          </w:rPr>
          <w:t>Alf</w:t>
        </w:r>
      </w:ins>
      <w:del w:id="415" w:author="Wieckowski, Adam" w:date="2019-07-03T13:05:00Z">
        <w:r w:rsidRPr="00945AFA" w:rsidDel="00C62520">
          <w:rPr>
            <w:lang w:val="en-CA" w:eastAsia="ko-KR"/>
          </w:rPr>
          <w:delText>Ctb</w:delText>
        </w:r>
      </w:del>
      <w:r w:rsidRPr="00945AFA">
        <w:rPr>
          <w:lang w:val="en-CA" w:eastAsia="ko-KR"/>
        </w:rPr>
        <w:t> + x + i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1208</w:t>
      </w:r>
      <w:r w:rsidRPr="00945AFA">
        <w:rPr>
          <w:rFonts w:eastAsia="Malgun Gothic"/>
          <w:noProof/>
          <w:szCs w:val="22"/>
          <w:lang w:val="en-CA"/>
        </w:rPr>
        <w:fldChar w:fldCharType="end"/>
      </w:r>
      <w:r w:rsidRPr="00945AFA">
        <w:rPr>
          <w:rFonts w:eastAsia="Malgun Gothic"/>
          <w:noProof/>
          <w:szCs w:val="22"/>
          <w:lang w:val="en-CA"/>
        </w:rPr>
        <w:t>)</w:t>
      </w:r>
    </w:p>
    <w:p w14:paraId="51274439" w14:textId="55B5EBAD" w:rsidR="00F5087D" w:rsidRPr="00945AFA" w:rsidRDefault="00F5087D" w:rsidP="004A6E64">
      <w:pPr>
        <w:numPr>
          <w:ilvl w:val="1"/>
          <w:numId w:val="4"/>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945AFA">
        <w:rPr>
          <w:lang w:val="en-CA" w:eastAsia="ko-KR"/>
        </w:rPr>
        <w:t xml:space="preserve">Otherwise, 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proofErr w:type="gramStart"/>
      <w:r w:rsidRPr="00945AFA">
        <w:rPr>
          <w:lang w:val="en-CA"/>
        </w:rPr>
        <w:t>PpsVirtualBoundariesPosX</w:t>
      </w:r>
      <w:proofErr w:type="spellEnd"/>
      <w:r w:rsidRPr="00945AFA">
        <w:rPr>
          <w:lang w:val="en-CA"/>
        </w:rPr>
        <w:t>[</w:t>
      </w:r>
      <w:proofErr w:type="gramEnd"/>
      <w:r w:rsidRPr="00945AFA">
        <w:rPr>
          <w:lang w:val="en-CA"/>
        </w:rPr>
        <w:t> n ]</w:t>
      </w:r>
      <w:r w:rsidRPr="00945AFA">
        <w:rPr>
          <w:lang w:val="en-CA" w:eastAsia="ko-KR"/>
        </w:rPr>
        <w:t> − </w:t>
      </w:r>
      <w:proofErr w:type="spellStart"/>
      <w:r w:rsidRPr="00945AFA">
        <w:rPr>
          <w:lang w:val="en-CA" w:eastAsia="ko-KR"/>
        </w:rPr>
        <w:t>x</w:t>
      </w:r>
      <w:ins w:id="416" w:author="Wieckowski, Adam" w:date="2019-07-03T13:05:00Z">
        <w:r w:rsidR="00DB11AA">
          <w:rPr>
            <w:lang w:val="en-CA" w:eastAsia="ko-KR"/>
          </w:rPr>
          <w:t>Alf</w:t>
        </w:r>
      </w:ins>
      <w:proofErr w:type="spellEnd"/>
      <w:del w:id="417" w:author="Wieckowski, Adam" w:date="2019-07-03T13:05:00Z">
        <w:r w:rsidRPr="00945AFA" w:rsidDel="00DB11AA">
          <w:rPr>
            <w:lang w:val="en-CA" w:eastAsia="ko-KR"/>
          </w:rPr>
          <w:delText>Ctb</w:delText>
        </w:r>
      </w:del>
      <w:r w:rsidRPr="00945AFA">
        <w:rPr>
          <w:lang w:val="en-CA" w:eastAsia="ko-KR"/>
        </w:rPr>
        <w:t xml:space="preserve"> − x is greater than </w:t>
      </w:r>
      <w:r w:rsidRPr="00945AFA">
        <w:rPr>
          <w:bCs/>
          <w:lang w:val="en-CA" w:eastAsia="ko-KR"/>
        </w:rPr>
        <w:t>0 and less than 6</w:t>
      </w:r>
      <w:r w:rsidRPr="00945AFA">
        <w:rPr>
          <w:lang w:val="en-CA" w:eastAsia="ko-KR"/>
        </w:rPr>
        <w:t xml:space="preserve"> </w:t>
      </w:r>
      <w:r w:rsidRPr="00945AFA">
        <w:rPr>
          <w:bCs/>
          <w:lang w:val="en-CA" w:eastAsia="ko-KR"/>
        </w:rPr>
        <w:t>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0..pps_num_ver_virtual_boundaries</w:t>
      </w:r>
      <w:r w:rsidRPr="00945AFA">
        <w:rPr>
          <w:lang w:val="en-CA" w:eastAsia="ko-KR"/>
        </w:rPr>
        <w:t> − </w:t>
      </w:r>
      <w:r w:rsidRPr="00945AFA">
        <w:rPr>
          <w:bCs/>
          <w:lang w:val="en-CA" w:eastAsia="ko-KR"/>
        </w:rPr>
        <w:t>1</w:t>
      </w:r>
      <w:r w:rsidRPr="00945AFA">
        <w:rPr>
          <w:lang w:val="en-CA" w:eastAsia="ko-KR"/>
        </w:rPr>
        <w:t>, the following applies:</w:t>
      </w:r>
    </w:p>
    <w:p w14:paraId="6A710C68" w14:textId="49257332" w:rsidR="00F5087D" w:rsidRPr="00945AFA" w:rsidRDefault="00F5087D" w:rsidP="00F5087D">
      <w:pPr>
        <w:pStyle w:val="Equation"/>
        <w:tabs>
          <w:tab w:val="clear" w:pos="794"/>
          <w:tab w:val="clear" w:pos="1588"/>
          <w:tab w:val="left" w:pos="851"/>
          <w:tab w:val="left" w:pos="1134"/>
          <w:tab w:val="left" w:pos="1418"/>
        </w:tabs>
        <w:ind w:left="851"/>
        <w:rPr>
          <w:lang w:val="en-CA" w:eastAsia="ko-KR"/>
        </w:rPr>
      </w:pPr>
      <w:r w:rsidRPr="00945AFA">
        <w:rPr>
          <w:lang w:val="en-CA" w:eastAsia="ko-KR"/>
        </w:rPr>
        <w:t>h</w:t>
      </w:r>
      <w:r w:rsidRPr="00945AFA">
        <w:rPr>
          <w:vertAlign w:val="subscript"/>
          <w:lang w:val="en-CA" w:eastAsia="ko-KR"/>
        </w:rPr>
        <w:t>x + i</w:t>
      </w:r>
      <w:r w:rsidRPr="00945AFA">
        <w:rPr>
          <w:lang w:val="en-CA" w:eastAsia="ko-KR"/>
        </w:rPr>
        <w:t> = Clip</w:t>
      </w:r>
      <w:proofErr w:type="gramStart"/>
      <w:r w:rsidRPr="00945AFA">
        <w:rPr>
          <w:lang w:val="en-CA" w:eastAsia="ko-KR"/>
        </w:rPr>
        <w:t>3( 0</w:t>
      </w:r>
      <w:proofErr w:type="gramEnd"/>
      <w:r w:rsidRPr="00945AFA">
        <w:rPr>
          <w:lang w:val="en-CA" w:eastAsia="ko-KR"/>
        </w:rPr>
        <w:t>, </w:t>
      </w:r>
      <w:r w:rsidRPr="00945AFA">
        <w:rPr>
          <w:lang w:val="en-CA"/>
        </w:rPr>
        <w:t>PpsVirtualBoundariesPosX[ n ]</w:t>
      </w:r>
      <w:r w:rsidRPr="00945AFA">
        <w:rPr>
          <w:lang w:val="en-CA" w:eastAsia="ko-KR"/>
        </w:rPr>
        <w:t> − 1, x</w:t>
      </w:r>
      <w:ins w:id="418" w:author="Wieckowski, Adam" w:date="2019-07-03T13:05:00Z">
        <w:r w:rsidR="00FA377C">
          <w:rPr>
            <w:lang w:val="en-CA" w:eastAsia="ko-KR"/>
          </w:rPr>
          <w:t>Alf</w:t>
        </w:r>
      </w:ins>
      <w:del w:id="419" w:author="Wieckowski, Adam" w:date="2019-07-03T13:05:00Z">
        <w:r w:rsidRPr="00945AFA" w:rsidDel="00FA377C">
          <w:rPr>
            <w:lang w:val="en-CA" w:eastAsia="ko-KR"/>
          </w:rPr>
          <w:delText>Ctb</w:delText>
        </w:r>
      </w:del>
      <w:r w:rsidRPr="00945AFA">
        <w:rPr>
          <w:lang w:val="en-CA" w:eastAsia="ko-KR"/>
        </w:rPr>
        <w:t> + x + i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1209</w:t>
      </w:r>
      <w:r w:rsidRPr="00945AFA">
        <w:rPr>
          <w:rFonts w:eastAsia="Malgun Gothic"/>
          <w:noProof/>
          <w:szCs w:val="22"/>
          <w:lang w:val="en-CA"/>
        </w:rPr>
        <w:fldChar w:fldCharType="end"/>
      </w:r>
      <w:r w:rsidRPr="00945AFA">
        <w:rPr>
          <w:rFonts w:eastAsia="Malgun Gothic"/>
          <w:noProof/>
          <w:szCs w:val="22"/>
          <w:lang w:val="en-CA"/>
        </w:rPr>
        <w:t>)</w:t>
      </w:r>
    </w:p>
    <w:p w14:paraId="0DF5D97C" w14:textId="77777777" w:rsidR="00F5087D" w:rsidRPr="00945AFA" w:rsidRDefault="00F5087D" w:rsidP="004A6E64">
      <w:pPr>
        <w:numPr>
          <w:ilvl w:val="1"/>
          <w:numId w:val="4"/>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945AFA">
        <w:rPr>
          <w:lang w:val="en-CA"/>
        </w:rPr>
        <w:t>Otherwise,</w:t>
      </w:r>
      <w:r w:rsidRPr="00945AFA">
        <w:rPr>
          <w:lang w:val="en-CA" w:eastAsia="ko-KR"/>
        </w:rPr>
        <w:t xml:space="preserve"> the following applies:</w:t>
      </w:r>
    </w:p>
    <w:p w14:paraId="02935EBC" w14:textId="45F3B50C" w:rsidR="000E1650" w:rsidRPr="00945AFA" w:rsidRDefault="000E1650" w:rsidP="00756ADA">
      <w:pPr>
        <w:pStyle w:val="Equation"/>
        <w:tabs>
          <w:tab w:val="clear" w:pos="794"/>
          <w:tab w:val="clear" w:pos="1588"/>
          <w:tab w:val="left" w:pos="851"/>
          <w:tab w:val="left" w:pos="1134"/>
          <w:tab w:val="left" w:pos="1418"/>
        </w:tabs>
        <w:ind w:left="851"/>
        <w:rPr>
          <w:noProof/>
          <w:lang w:val="en-CA"/>
        </w:rPr>
      </w:pPr>
      <w:r w:rsidRPr="00945AFA">
        <w:rPr>
          <w:noProof/>
          <w:lang w:val="en-CA" w:eastAsia="ko-KR"/>
        </w:rPr>
        <w:t>h</w:t>
      </w:r>
      <w:r w:rsidRPr="00945AFA">
        <w:rPr>
          <w:noProof/>
          <w:vertAlign w:val="subscript"/>
          <w:lang w:val="en-CA" w:eastAsia="ko-KR"/>
        </w:rPr>
        <w:t>x</w:t>
      </w:r>
      <w:r w:rsidR="00FC69B1" w:rsidRPr="00945AFA">
        <w:rPr>
          <w:noProof/>
          <w:vertAlign w:val="subscript"/>
          <w:lang w:val="en-CA" w:eastAsia="ko-KR"/>
        </w:rPr>
        <w:t> + i</w:t>
      </w:r>
      <w:r w:rsidRPr="00945AFA">
        <w:rPr>
          <w:noProof/>
          <w:lang w:val="en-CA" w:eastAsia="ko-KR"/>
        </w:rPr>
        <w:t> = Clip3( 0, pic_width_in_luma_samples − 1, </w:t>
      </w:r>
      <w:proofErr w:type="spellStart"/>
      <w:r w:rsidR="00FC69B1" w:rsidRPr="00945AFA">
        <w:rPr>
          <w:lang w:val="en-CA" w:eastAsia="ko-KR"/>
        </w:rPr>
        <w:t>x</w:t>
      </w:r>
      <w:ins w:id="420" w:author="Wieckowski, Adam" w:date="2019-07-03T13:05:00Z">
        <w:r w:rsidR="008D3AFE">
          <w:rPr>
            <w:lang w:val="en-CA" w:eastAsia="ko-KR"/>
          </w:rPr>
          <w:t>Alf</w:t>
        </w:r>
      </w:ins>
      <w:proofErr w:type="spellEnd"/>
      <w:del w:id="421" w:author="Wieckowski, Adam" w:date="2019-07-03T13:05:00Z">
        <w:r w:rsidR="00FC69B1" w:rsidRPr="00945AFA" w:rsidDel="008D3AFE">
          <w:rPr>
            <w:lang w:val="en-CA" w:eastAsia="ko-KR"/>
          </w:rPr>
          <w:delText>Ctb</w:delText>
        </w:r>
      </w:del>
      <w:r w:rsidR="00FC69B1" w:rsidRPr="00945AFA">
        <w:rPr>
          <w:lang w:val="en-CA" w:eastAsia="ko-KR"/>
        </w:rPr>
        <w:t> + </w:t>
      </w:r>
      <w:r w:rsidRPr="00945AFA">
        <w:rPr>
          <w:noProof/>
          <w:lang w:val="en-CA" w:eastAsia="ko-KR"/>
        </w:rPr>
        <w:t>x</w:t>
      </w:r>
      <w:r w:rsidR="00FC69B1" w:rsidRPr="00945AFA">
        <w:rPr>
          <w:lang w:val="en-CA" w:eastAsia="ko-KR"/>
        </w:rPr>
        <w:t> + </w:t>
      </w:r>
      <w:proofErr w:type="spellStart"/>
      <w:proofErr w:type="gramStart"/>
      <w:r w:rsidR="00FC69B1" w:rsidRPr="00945AFA">
        <w:rPr>
          <w:lang w:val="en-CA" w:eastAsia="ko-KR"/>
        </w:rPr>
        <w:t>i</w:t>
      </w:r>
      <w:proofErr w:type="spellEnd"/>
      <w:r w:rsidRPr="00945AFA">
        <w:rPr>
          <w:noProof/>
          <w:lang w:val="en-CA" w:eastAsia="ko-KR"/>
        </w:rPr>
        <w:t> )</w:t>
      </w:r>
      <w:proofErr w:type="gramEnd"/>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1210</w:t>
      </w:r>
      <w:r w:rsidRPr="00945AFA">
        <w:rPr>
          <w:rFonts w:eastAsia="Malgun Gothic"/>
          <w:noProof/>
          <w:szCs w:val="22"/>
          <w:lang w:val="en-CA"/>
        </w:rPr>
        <w:fldChar w:fldCharType="end"/>
      </w:r>
      <w:r w:rsidRPr="00945AFA">
        <w:rPr>
          <w:rFonts w:eastAsia="Malgun Gothic"/>
          <w:noProof/>
          <w:szCs w:val="22"/>
          <w:lang w:val="en-CA"/>
        </w:rPr>
        <w:t>)</w:t>
      </w:r>
    </w:p>
    <w:p w14:paraId="64EEA5F8" w14:textId="7DDBBDA6" w:rsidR="00EE59DD" w:rsidRPr="00945AFA" w:rsidRDefault="00EE59DD" w:rsidP="004A6E64">
      <w:pPr>
        <w:numPr>
          <w:ilvl w:val="1"/>
          <w:numId w:val="4"/>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945AFA">
        <w:rPr>
          <w:lang w:val="en-CA" w:eastAsia="ko-KR"/>
        </w:rPr>
        <w:t xml:space="preserve">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r w:rsidRPr="00945AFA">
        <w:rPr>
          <w:lang w:val="en-CA" w:eastAsia="ko-KR"/>
        </w:rPr>
        <w:t>y</w:t>
      </w:r>
      <w:ins w:id="422" w:author="Wieckowski, Adam" w:date="2019-07-03T13:11:00Z">
        <w:r w:rsidR="00190153">
          <w:rPr>
            <w:lang w:val="en-CA" w:eastAsia="ko-KR"/>
          </w:rPr>
          <w:t>Alf</w:t>
        </w:r>
      </w:ins>
      <w:proofErr w:type="spellEnd"/>
      <w:del w:id="423" w:author="Wieckowski, Adam" w:date="2019-07-03T13:11:00Z">
        <w:r w:rsidRPr="00945AFA" w:rsidDel="00190153">
          <w:rPr>
            <w:lang w:val="en-CA" w:eastAsia="ko-KR"/>
          </w:rPr>
          <w:delText>Ctb</w:delText>
        </w:r>
      </w:del>
      <w:r w:rsidRPr="00945AFA">
        <w:rPr>
          <w:lang w:val="en-CA" w:eastAsia="ko-KR"/>
        </w:rPr>
        <w:t> + y − </w:t>
      </w:r>
      <w:proofErr w:type="spellStart"/>
      <w:proofErr w:type="gramStart"/>
      <w:r w:rsidRPr="00945AFA">
        <w:rPr>
          <w:lang w:val="en-CA"/>
        </w:rPr>
        <w:t>PpsVirtualBoundariesPosY</w:t>
      </w:r>
      <w:proofErr w:type="spellEnd"/>
      <w:r w:rsidRPr="00945AFA">
        <w:rPr>
          <w:lang w:val="en-CA"/>
        </w:rPr>
        <w:t>[</w:t>
      </w:r>
      <w:proofErr w:type="gramEnd"/>
      <w:r w:rsidRPr="00945AFA">
        <w:rPr>
          <w:lang w:val="en-CA"/>
        </w:rPr>
        <w:t> n ]</w:t>
      </w:r>
      <w:r w:rsidRPr="00945AFA">
        <w:rPr>
          <w:bCs/>
          <w:lang w:val="en-CA" w:eastAsia="ko-KR"/>
        </w:rPr>
        <w:t xml:space="preserve"> </w:t>
      </w:r>
      <w:r w:rsidRPr="00945AFA">
        <w:rPr>
          <w:lang w:val="en-CA" w:eastAsia="ko-KR"/>
        </w:rPr>
        <w:t>is greater than or equal to</w:t>
      </w:r>
      <w:r w:rsidRPr="00945AFA">
        <w:rPr>
          <w:bCs/>
          <w:lang w:val="en-CA" w:eastAsia="ko-KR"/>
        </w:rPr>
        <w:t xml:space="preserve"> 0 and less than 2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0..pps_num_hor_virtual_boundaries</w:t>
      </w:r>
      <w:r w:rsidRPr="00945AFA">
        <w:rPr>
          <w:lang w:val="en-CA" w:eastAsia="ko-KR"/>
        </w:rPr>
        <w:t> − </w:t>
      </w:r>
      <w:r w:rsidRPr="00945AFA">
        <w:rPr>
          <w:bCs/>
          <w:lang w:val="en-CA" w:eastAsia="ko-KR"/>
        </w:rPr>
        <w:t>1</w:t>
      </w:r>
      <w:r w:rsidRPr="00945AFA">
        <w:rPr>
          <w:lang w:val="en-CA" w:eastAsia="ko-KR"/>
        </w:rPr>
        <w:t>, the following applies:</w:t>
      </w:r>
    </w:p>
    <w:p w14:paraId="3261F96E" w14:textId="72A4F5B9" w:rsidR="00EE59DD" w:rsidRPr="00945AFA" w:rsidRDefault="00EE59DD" w:rsidP="00EE59DD">
      <w:pPr>
        <w:pStyle w:val="Equation"/>
        <w:tabs>
          <w:tab w:val="clear" w:pos="794"/>
          <w:tab w:val="clear" w:pos="1588"/>
          <w:tab w:val="left" w:pos="851"/>
          <w:tab w:val="left" w:pos="1134"/>
          <w:tab w:val="left" w:pos="1418"/>
        </w:tabs>
        <w:ind w:left="851"/>
        <w:rPr>
          <w:lang w:val="en-CA" w:eastAsia="ko-KR"/>
        </w:rPr>
      </w:pPr>
      <w:r w:rsidRPr="00945AFA">
        <w:rPr>
          <w:lang w:val="en-CA" w:eastAsia="ko-KR"/>
        </w:rPr>
        <w:t>v</w:t>
      </w:r>
      <w:r w:rsidRPr="00945AFA">
        <w:rPr>
          <w:vertAlign w:val="subscript"/>
          <w:lang w:val="en-CA" w:eastAsia="ko-KR"/>
        </w:rPr>
        <w:t>y + j</w:t>
      </w:r>
      <w:r w:rsidRPr="00945AFA">
        <w:rPr>
          <w:lang w:val="en-CA" w:eastAsia="ko-KR"/>
        </w:rPr>
        <w:t> = Clip</w:t>
      </w:r>
      <w:proofErr w:type="gramStart"/>
      <w:r w:rsidRPr="00945AFA">
        <w:rPr>
          <w:lang w:val="en-CA" w:eastAsia="ko-KR"/>
        </w:rPr>
        <w:t>3( </w:t>
      </w:r>
      <w:r w:rsidRPr="00945AFA">
        <w:rPr>
          <w:lang w:val="en-CA"/>
        </w:rPr>
        <w:t>PpsVirtualBoundariesPosY</w:t>
      </w:r>
      <w:proofErr w:type="gramEnd"/>
      <w:r w:rsidRPr="00945AFA">
        <w:rPr>
          <w:lang w:val="en-CA"/>
        </w:rPr>
        <w:t>[ n ]</w:t>
      </w:r>
      <w:r w:rsidRPr="00945AFA">
        <w:rPr>
          <w:lang w:val="en-CA" w:eastAsia="ko-KR"/>
        </w:rPr>
        <w:t>, pic_height_in_luma_samples − 1, y</w:t>
      </w:r>
      <w:ins w:id="424" w:author="Wieckowski, Adam" w:date="2019-07-03T13:06:00Z">
        <w:r w:rsidR="008B2127">
          <w:rPr>
            <w:lang w:val="en-CA" w:eastAsia="ko-KR"/>
          </w:rPr>
          <w:t>Alf</w:t>
        </w:r>
      </w:ins>
      <w:del w:id="425" w:author="Wieckowski, Adam" w:date="2019-07-03T13:06:00Z">
        <w:r w:rsidRPr="00945AFA" w:rsidDel="008B2127">
          <w:rPr>
            <w:lang w:val="en-CA" w:eastAsia="ko-KR"/>
          </w:rPr>
          <w:delText>Ctb</w:delText>
        </w:r>
      </w:del>
      <w:r w:rsidRPr="00945AFA">
        <w:rPr>
          <w:lang w:val="en-CA" w:eastAsia="ko-KR"/>
        </w:rPr>
        <w:t> + y + j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1211</w:t>
      </w:r>
      <w:r w:rsidRPr="00945AFA">
        <w:rPr>
          <w:rFonts w:eastAsia="Malgun Gothic"/>
          <w:noProof/>
          <w:szCs w:val="22"/>
          <w:lang w:val="en-CA"/>
        </w:rPr>
        <w:fldChar w:fldCharType="end"/>
      </w:r>
      <w:r w:rsidRPr="00945AFA">
        <w:rPr>
          <w:rFonts w:eastAsia="Malgun Gothic"/>
          <w:noProof/>
          <w:szCs w:val="22"/>
          <w:lang w:val="en-CA"/>
        </w:rPr>
        <w:t>)</w:t>
      </w:r>
    </w:p>
    <w:p w14:paraId="73AABEBC" w14:textId="2C7A214A" w:rsidR="00EE59DD" w:rsidRPr="00945AFA" w:rsidRDefault="00EE59DD" w:rsidP="004A6E64">
      <w:pPr>
        <w:numPr>
          <w:ilvl w:val="1"/>
          <w:numId w:val="4"/>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945AFA">
        <w:rPr>
          <w:bCs/>
          <w:lang w:val="en-CA" w:eastAsia="ko-KR"/>
        </w:rPr>
        <w:t>Otherwise</w:t>
      </w:r>
      <w:r w:rsidRPr="00945AFA">
        <w:rPr>
          <w:lang w:val="en-CA" w:eastAsia="ko-KR"/>
        </w:rPr>
        <w:t xml:space="preserve">, 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proofErr w:type="gramStart"/>
      <w:r w:rsidRPr="00945AFA">
        <w:rPr>
          <w:lang w:val="en-CA"/>
        </w:rPr>
        <w:t>PpsVirtualBoundariesPosY</w:t>
      </w:r>
      <w:proofErr w:type="spellEnd"/>
      <w:r w:rsidRPr="00945AFA">
        <w:rPr>
          <w:lang w:val="en-CA"/>
        </w:rPr>
        <w:t>[</w:t>
      </w:r>
      <w:proofErr w:type="gramEnd"/>
      <w:r w:rsidRPr="00945AFA">
        <w:rPr>
          <w:lang w:val="en-CA"/>
        </w:rPr>
        <w:t> n ]</w:t>
      </w:r>
      <w:r w:rsidRPr="00945AFA">
        <w:rPr>
          <w:lang w:val="en-CA" w:eastAsia="ko-KR"/>
        </w:rPr>
        <w:t> − </w:t>
      </w:r>
      <w:proofErr w:type="spellStart"/>
      <w:r w:rsidRPr="00945AFA">
        <w:rPr>
          <w:lang w:val="en-CA" w:eastAsia="ko-KR"/>
        </w:rPr>
        <w:t>y</w:t>
      </w:r>
      <w:ins w:id="426" w:author="Wieckowski, Adam" w:date="2019-07-03T13:06:00Z">
        <w:r w:rsidR="00513657">
          <w:rPr>
            <w:lang w:val="en-CA" w:eastAsia="ko-KR"/>
          </w:rPr>
          <w:t>Alf</w:t>
        </w:r>
      </w:ins>
      <w:proofErr w:type="spellEnd"/>
      <w:del w:id="427" w:author="Wieckowski, Adam" w:date="2019-07-03T13:06:00Z">
        <w:r w:rsidRPr="00945AFA" w:rsidDel="00513657">
          <w:rPr>
            <w:lang w:val="en-CA" w:eastAsia="ko-KR"/>
          </w:rPr>
          <w:delText>Ctb</w:delText>
        </w:r>
      </w:del>
      <w:r w:rsidRPr="00945AFA">
        <w:rPr>
          <w:lang w:val="en-CA" w:eastAsia="ko-KR"/>
        </w:rPr>
        <w:t xml:space="preserve"> − y is greater than </w:t>
      </w:r>
      <w:r w:rsidRPr="00945AFA">
        <w:rPr>
          <w:bCs/>
          <w:lang w:val="en-CA" w:eastAsia="ko-KR"/>
        </w:rPr>
        <w:t>0 and less than 6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0..pps_num_hor_virtual_boundaries</w:t>
      </w:r>
      <w:r w:rsidRPr="00945AFA">
        <w:rPr>
          <w:lang w:val="en-CA" w:eastAsia="ko-KR"/>
        </w:rPr>
        <w:t> − </w:t>
      </w:r>
      <w:r w:rsidRPr="00945AFA">
        <w:rPr>
          <w:bCs/>
          <w:lang w:val="en-CA" w:eastAsia="ko-KR"/>
        </w:rPr>
        <w:t>1</w:t>
      </w:r>
      <w:r w:rsidRPr="00945AFA">
        <w:rPr>
          <w:lang w:val="en-CA" w:eastAsia="ko-KR"/>
        </w:rPr>
        <w:t>, the following applies:</w:t>
      </w:r>
    </w:p>
    <w:p w14:paraId="786420F6" w14:textId="4D483096" w:rsidR="00EE59DD" w:rsidRPr="00945AFA" w:rsidRDefault="00EE59DD" w:rsidP="00EE59DD">
      <w:pPr>
        <w:pStyle w:val="Equation"/>
        <w:tabs>
          <w:tab w:val="clear" w:pos="794"/>
          <w:tab w:val="clear" w:pos="1588"/>
          <w:tab w:val="left" w:pos="851"/>
          <w:tab w:val="left" w:pos="1134"/>
          <w:tab w:val="left" w:pos="1418"/>
        </w:tabs>
        <w:ind w:left="851"/>
        <w:rPr>
          <w:lang w:val="en-CA" w:eastAsia="ko-KR"/>
        </w:rPr>
      </w:pPr>
      <w:r w:rsidRPr="00945AFA">
        <w:rPr>
          <w:lang w:val="en-CA" w:eastAsia="ko-KR"/>
        </w:rPr>
        <w:t>v</w:t>
      </w:r>
      <w:r w:rsidRPr="00945AFA">
        <w:rPr>
          <w:vertAlign w:val="subscript"/>
          <w:lang w:val="en-CA" w:eastAsia="ko-KR"/>
        </w:rPr>
        <w:t>y + j</w:t>
      </w:r>
      <w:r w:rsidRPr="00945AFA">
        <w:rPr>
          <w:lang w:val="en-CA" w:eastAsia="ko-KR"/>
        </w:rPr>
        <w:t> = Clip</w:t>
      </w:r>
      <w:proofErr w:type="gramStart"/>
      <w:r w:rsidRPr="00945AFA">
        <w:rPr>
          <w:lang w:val="en-CA" w:eastAsia="ko-KR"/>
        </w:rPr>
        <w:t>3( 0</w:t>
      </w:r>
      <w:proofErr w:type="gramEnd"/>
      <w:r w:rsidRPr="00945AFA">
        <w:rPr>
          <w:lang w:val="en-CA" w:eastAsia="ko-KR"/>
        </w:rPr>
        <w:t>, </w:t>
      </w:r>
      <w:r w:rsidRPr="00945AFA">
        <w:rPr>
          <w:lang w:val="en-CA"/>
        </w:rPr>
        <w:t>PpsVirtualBoundariesPosY[ n ]</w:t>
      </w:r>
      <w:r w:rsidRPr="00945AFA">
        <w:rPr>
          <w:lang w:val="en-CA" w:eastAsia="ko-KR"/>
        </w:rPr>
        <w:t> − 1, y</w:t>
      </w:r>
      <w:ins w:id="428" w:author="Wieckowski, Adam" w:date="2019-07-03T13:11:00Z">
        <w:r w:rsidR="00190153">
          <w:rPr>
            <w:lang w:val="en-CA" w:eastAsia="ko-KR"/>
          </w:rPr>
          <w:t>Alf</w:t>
        </w:r>
      </w:ins>
      <w:del w:id="429" w:author="Wieckowski, Adam" w:date="2019-07-03T13:11:00Z">
        <w:r w:rsidRPr="00945AFA" w:rsidDel="00190153">
          <w:rPr>
            <w:lang w:val="en-CA" w:eastAsia="ko-KR"/>
          </w:rPr>
          <w:delText>Ctb</w:delText>
        </w:r>
      </w:del>
      <w:r w:rsidRPr="00945AFA">
        <w:rPr>
          <w:lang w:val="en-CA" w:eastAsia="ko-KR"/>
        </w:rPr>
        <w:t> + y + j )</w:t>
      </w:r>
      <w:r w:rsidRPr="00945AFA">
        <w:rPr>
          <w:noProof/>
          <w:lang w:val="en-CA" w:eastAsia="ko-KR"/>
        </w:rPr>
        <w:t xml:space="preserve">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1212</w:t>
      </w:r>
      <w:r w:rsidRPr="00945AFA">
        <w:rPr>
          <w:rFonts w:eastAsia="Malgun Gothic"/>
          <w:noProof/>
          <w:szCs w:val="22"/>
          <w:lang w:val="en-CA"/>
        </w:rPr>
        <w:fldChar w:fldCharType="end"/>
      </w:r>
      <w:r w:rsidRPr="00945AFA">
        <w:rPr>
          <w:rFonts w:eastAsia="Malgun Gothic"/>
          <w:noProof/>
          <w:szCs w:val="22"/>
          <w:lang w:val="en-CA"/>
        </w:rPr>
        <w:t>)</w:t>
      </w:r>
    </w:p>
    <w:p w14:paraId="34518883" w14:textId="77777777" w:rsidR="00EE59DD" w:rsidRPr="00945AFA" w:rsidRDefault="00EE59DD" w:rsidP="004A6E64">
      <w:pPr>
        <w:numPr>
          <w:ilvl w:val="1"/>
          <w:numId w:val="4"/>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945AFA">
        <w:rPr>
          <w:bCs/>
          <w:lang w:val="en-CA" w:eastAsia="ko-KR"/>
        </w:rPr>
        <w:t>Otherwise</w:t>
      </w:r>
      <w:r w:rsidRPr="00945AFA">
        <w:rPr>
          <w:lang w:val="en-CA"/>
        </w:rPr>
        <w:t xml:space="preserve">, </w:t>
      </w:r>
      <w:r w:rsidRPr="00945AFA">
        <w:rPr>
          <w:lang w:val="en-CA" w:eastAsia="ko-KR"/>
        </w:rPr>
        <w:t>the following applies:</w:t>
      </w:r>
    </w:p>
    <w:p w14:paraId="3F6C4F4D" w14:textId="7489BE18" w:rsidR="00D748DE" w:rsidRPr="00945AFA" w:rsidRDefault="00D748DE"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lang w:val="en-CA" w:eastAsia="ko-KR"/>
        </w:rPr>
      </w:pPr>
      <w:r w:rsidRPr="00945AFA">
        <w:rPr>
          <w:lang w:val="en-CA" w:eastAsia="ko-KR"/>
        </w:rPr>
        <w:t xml:space="preserve">If </w:t>
      </w:r>
      <w:r w:rsidRPr="00945AFA">
        <w:rPr>
          <w:noProof/>
          <w:lang w:val="en-CA" w:eastAsia="ko-KR"/>
        </w:rPr>
        <w:t>y</w:t>
      </w:r>
      <w:ins w:id="430" w:author="Wieckowski, Adam" w:date="2019-07-03T13:06:00Z">
        <w:r w:rsidR="00E80744">
          <w:rPr>
            <w:noProof/>
            <w:lang w:val="en-CA" w:eastAsia="ko-KR"/>
          </w:rPr>
          <w:t>Alf</w:t>
        </w:r>
      </w:ins>
      <w:del w:id="431" w:author="Wieckowski, Adam" w:date="2019-07-03T13:06:00Z">
        <w:r w:rsidRPr="00945AFA" w:rsidDel="00E80744">
          <w:rPr>
            <w:noProof/>
            <w:lang w:val="en-CA" w:eastAsia="ko-KR"/>
          </w:rPr>
          <w:delText>Ctb</w:delText>
        </w:r>
      </w:del>
      <w:r w:rsidRPr="00945AFA">
        <w:rPr>
          <w:lang w:val="en-CA" w:eastAsia="ko-KR"/>
        </w:rPr>
        <w:t> + </w:t>
      </w:r>
      <w:proofErr w:type="spellStart"/>
      <w:del w:id="432" w:author="Wieckowski, Adam" w:date="2019-07-03T13:06:00Z">
        <w:r w:rsidRPr="00945AFA" w:rsidDel="00E80744">
          <w:rPr>
            <w:lang w:val="en-CA" w:eastAsia="ko-KR"/>
          </w:rPr>
          <w:delText>CtbSizeY</w:delText>
        </w:r>
        <w:r w:rsidRPr="00945AFA" w:rsidDel="00E80744">
          <w:rPr>
            <w:noProof/>
            <w:lang w:val="en-CA" w:eastAsia="ko-KR"/>
          </w:rPr>
          <w:delText xml:space="preserve"> </w:delText>
        </w:r>
      </w:del>
      <w:ins w:id="433" w:author="Wieckowski, Adam" w:date="2019-07-03T13:06:00Z">
        <w:r w:rsidR="00E80744">
          <w:rPr>
            <w:lang w:val="en-CA" w:eastAsia="ko-KR"/>
          </w:rPr>
          <w:t>hAlf</w:t>
        </w:r>
        <w:proofErr w:type="spellEnd"/>
        <w:r w:rsidR="00E80744" w:rsidRPr="00945AFA">
          <w:rPr>
            <w:noProof/>
            <w:lang w:val="en-CA" w:eastAsia="ko-KR"/>
          </w:rPr>
          <w:t xml:space="preserve"> </w:t>
        </w:r>
      </w:ins>
      <w:r w:rsidRPr="00945AFA">
        <w:rPr>
          <w:noProof/>
          <w:lang w:val="en-CA" w:eastAsia="ko-KR"/>
        </w:rPr>
        <w:t>is greater than or equal to pic_height_in_luma_samples, the following applies:</w:t>
      </w:r>
    </w:p>
    <w:p w14:paraId="6AA61548" w14:textId="435D025E" w:rsidR="000E1650" w:rsidRPr="00945AFA" w:rsidRDefault="000E1650" w:rsidP="00756ADA">
      <w:pPr>
        <w:pStyle w:val="Equation"/>
        <w:tabs>
          <w:tab w:val="clear" w:pos="794"/>
          <w:tab w:val="clear" w:pos="1588"/>
          <w:tab w:val="left" w:pos="851"/>
          <w:tab w:val="left" w:pos="1134"/>
          <w:tab w:val="left" w:pos="1418"/>
        </w:tabs>
        <w:ind w:left="851"/>
        <w:rPr>
          <w:noProof/>
          <w:vertAlign w:val="subscript"/>
          <w:lang w:val="en-CA" w:eastAsia="ko-KR"/>
        </w:rPr>
      </w:pPr>
      <w:r w:rsidRPr="00945AFA">
        <w:rPr>
          <w:noProof/>
          <w:lang w:val="en-CA" w:eastAsia="ko-KR"/>
        </w:rPr>
        <w:t>v</w:t>
      </w:r>
      <w:r w:rsidRPr="00945AFA">
        <w:rPr>
          <w:noProof/>
          <w:vertAlign w:val="subscript"/>
          <w:lang w:val="en-CA" w:eastAsia="ko-KR"/>
        </w:rPr>
        <w:t>y</w:t>
      </w:r>
      <w:r w:rsidR="00F5087D" w:rsidRPr="00945AFA">
        <w:rPr>
          <w:noProof/>
          <w:vertAlign w:val="subscript"/>
          <w:lang w:val="en-CA" w:eastAsia="ko-KR"/>
        </w:rPr>
        <w:t> + j</w:t>
      </w:r>
      <w:r w:rsidRPr="00945AFA">
        <w:rPr>
          <w:noProof/>
          <w:lang w:val="en-CA" w:eastAsia="ko-KR"/>
        </w:rPr>
        <w:t> = Clip3( 0, pic_height_in_luma_samples − 1, </w:t>
      </w:r>
      <w:proofErr w:type="spellStart"/>
      <w:r w:rsidR="00F5087D" w:rsidRPr="00945AFA">
        <w:rPr>
          <w:lang w:val="en-CA" w:eastAsia="ko-KR"/>
        </w:rPr>
        <w:t>y</w:t>
      </w:r>
      <w:ins w:id="434" w:author="Wieckowski, Adam" w:date="2019-07-03T13:06:00Z">
        <w:r w:rsidR="005F1682">
          <w:rPr>
            <w:lang w:val="en-CA" w:eastAsia="ko-KR"/>
          </w:rPr>
          <w:t>Alf</w:t>
        </w:r>
      </w:ins>
      <w:proofErr w:type="spellEnd"/>
      <w:del w:id="435" w:author="Wieckowski, Adam" w:date="2019-07-03T13:06:00Z">
        <w:r w:rsidR="00F5087D" w:rsidRPr="00945AFA" w:rsidDel="005F1682">
          <w:rPr>
            <w:lang w:val="en-CA" w:eastAsia="ko-KR"/>
          </w:rPr>
          <w:delText>Ctb</w:delText>
        </w:r>
      </w:del>
      <w:r w:rsidR="00F5087D" w:rsidRPr="00945AFA">
        <w:rPr>
          <w:lang w:val="en-CA" w:eastAsia="ko-KR"/>
        </w:rPr>
        <w:t> + </w:t>
      </w:r>
      <w:r w:rsidRPr="00945AFA">
        <w:rPr>
          <w:noProof/>
          <w:lang w:val="en-CA" w:eastAsia="ko-KR"/>
        </w:rPr>
        <w:t>y</w:t>
      </w:r>
      <w:r w:rsidR="00F5087D" w:rsidRPr="00945AFA">
        <w:rPr>
          <w:lang w:val="en-CA" w:eastAsia="ko-KR"/>
        </w:rPr>
        <w:t> + </w:t>
      </w:r>
      <w:proofErr w:type="gramStart"/>
      <w:r w:rsidR="00F5087D" w:rsidRPr="00945AFA">
        <w:rPr>
          <w:lang w:val="en-CA" w:eastAsia="ko-KR"/>
        </w:rPr>
        <w:t>j</w:t>
      </w:r>
      <w:r w:rsidRPr="00945AFA">
        <w:rPr>
          <w:noProof/>
          <w:lang w:val="en-CA" w:eastAsia="ko-KR"/>
        </w:rPr>
        <w:t> )</w:t>
      </w:r>
      <w:proofErr w:type="gramEnd"/>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1213</w:t>
      </w:r>
      <w:r w:rsidRPr="00945AFA">
        <w:rPr>
          <w:rFonts w:eastAsia="Malgun Gothic"/>
          <w:noProof/>
          <w:szCs w:val="22"/>
          <w:lang w:val="en-CA"/>
        </w:rPr>
        <w:fldChar w:fldCharType="end"/>
      </w:r>
      <w:r w:rsidRPr="00945AFA">
        <w:rPr>
          <w:rFonts w:eastAsia="Malgun Gothic"/>
          <w:noProof/>
          <w:szCs w:val="22"/>
          <w:lang w:val="en-CA"/>
        </w:rPr>
        <w:t>)</w:t>
      </w:r>
    </w:p>
    <w:p w14:paraId="167195EB" w14:textId="4B68FE6C" w:rsidR="00D748DE" w:rsidRPr="00945AFA" w:rsidRDefault="00D748DE"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lang w:val="en-CA" w:eastAsia="ko-KR"/>
        </w:rPr>
      </w:pPr>
      <w:r w:rsidRPr="00945AFA">
        <w:rPr>
          <w:noProof/>
          <w:lang w:val="en-CA" w:eastAsia="ko-KR"/>
        </w:rPr>
        <w:t xml:space="preserve">Otherwise, </w:t>
      </w:r>
      <w:r w:rsidRPr="00945AFA">
        <w:rPr>
          <w:lang w:val="en-CA" w:eastAsia="ko-KR"/>
        </w:rPr>
        <w:t xml:space="preserve">if y is less than </w:t>
      </w:r>
      <w:del w:id="436" w:author="Wieckowski, Adam" w:date="2019-07-03T13:07:00Z">
        <w:r w:rsidRPr="00945AFA" w:rsidDel="002119EB">
          <w:rPr>
            <w:lang w:val="en-CA" w:eastAsia="ko-KR"/>
          </w:rPr>
          <w:delText>CtbSizeY </w:delText>
        </w:r>
      </w:del>
      <w:proofErr w:type="spellStart"/>
      <w:ins w:id="437" w:author="Wieckowski, Adam" w:date="2019-07-03T13:07:00Z">
        <w:r w:rsidR="002119EB">
          <w:rPr>
            <w:lang w:val="en-CA" w:eastAsia="ko-KR"/>
          </w:rPr>
          <w:t>hAlf</w:t>
        </w:r>
        <w:proofErr w:type="spellEnd"/>
        <w:r w:rsidR="002119EB" w:rsidRPr="00945AFA">
          <w:rPr>
            <w:lang w:val="en-CA" w:eastAsia="ko-KR"/>
          </w:rPr>
          <w:t> </w:t>
        </w:r>
      </w:ins>
      <w:r w:rsidRPr="00945AFA">
        <w:rPr>
          <w:lang w:val="en-CA" w:eastAsia="ko-KR"/>
        </w:rPr>
        <w:t>− 4, the following applies:</w:t>
      </w:r>
    </w:p>
    <w:p w14:paraId="1E910E19" w14:textId="5DD527C5" w:rsidR="00D748DE" w:rsidRPr="00945AFA" w:rsidRDefault="00D748DE" w:rsidP="00D748DE">
      <w:pPr>
        <w:pStyle w:val="Equation"/>
        <w:tabs>
          <w:tab w:val="clear" w:pos="794"/>
          <w:tab w:val="clear" w:pos="1588"/>
          <w:tab w:val="left" w:pos="851"/>
          <w:tab w:val="left" w:pos="1134"/>
          <w:tab w:val="left" w:pos="1418"/>
        </w:tabs>
        <w:ind w:left="851"/>
        <w:rPr>
          <w:noProof/>
          <w:lang w:val="en-CA" w:eastAsia="ko-KR"/>
        </w:rPr>
      </w:pPr>
      <w:r w:rsidRPr="00945AFA">
        <w:rPr>
          <w:noProof/>
          <w:lang w:val="en-CA" w:eastAsia="ko-KR"/>
        </w:rPr>
        <w:t>v</w:t>
      </w:r>
      <w:r w:rsidRPr="00945AFA">
        <w:rPr>
          <w:noProof/>
          <w:vertAlign w:val="subscript"/>
          <w:lang w:val="en-CA" w:eastAsia="ko-KR"/>
        </w:rPr>
        <w:t>y + j</w:t>
      </w:r>
      <w:r w:rsidRPr="00945AFA">
        <w:rPr>
          <w:noProof/>
          <w:lang w:val="en-CA" w:eastAsia="ko-KR"/>
        </w:rPr>
        <w:t xml:space="preserve"> = Clip3( 0, </w:t>
      </w:r>
      <w:proofErr w:type="spellStart"/>
      <w:r w:rsidRPr="00945AFA">
        <w:rPr>
          <w:lang w:val="en-CA" w:eastAsia="ko-KR"/>
        </w:rPr>
        <w:t>y</w:t>
      </w:r>
      <w:ins w:id="438" w:author="Wieckowski, Adam" w:date="2019-07-03T13:06:00Z">
        <w:r w:rsidR="004054DF">
          <w:rPr>
            <w:lang w:val="en-CA" w:eastAsia="ko-KR"/>
          </w:rPr>
          <w:t>Alf</w:t>
        </w:r>
      </w:ins>
      <w:proofErr w:type="spellEnd"/>
      <w:del w:id="439" w:author="Wieckowski, Adam" w:date="2019-07-03T13:06:00Z">
        <w:r w:rsidRPr="00945AFA" w:rsidDel="004054DF">
          <w:rPr>
            <w:lang w:val="en-CA" w:eastAsia="ko-KR"/>
          </w:rPr>
          <w:delText>Ctb</w:delText>
        </w:r>
      </w:del>
      <w:r w:rsidRPr="00945AFA">
        <w:rPr>
          <w:lang w:val="en-CA" w:eastAsia="ko-KR"/>
        </w:rPr>
        <w:t xml:space="preserve"> + </w:t>
      </w:r>
      <w:del w:id="440" w:author="Wieckowski, Adam" w:date="2019-07-03T13:07:00Z">
        <w:r w:rsidRPr="00945AFA" w:rsidDel="00DB216B">
          <w:rPr>
            <w:lang w:val="en-CA" w:eastAsia="ko-KR"/>
          </w:rPr>
          <w:delText>CtbSizeY </w:delText>
        </w:r>
      </w:del>
      <w:proofErr w:type="spellStart"/>
      <w:ins w:id="441" w:author="Wieckowski, Adam" w:date="2019-07-03T13:07:00Z">
        <w:r w:rsidR="00DB216B">
          <w:rPr>
            <w:lang w:val="en-CA" w:eastAsia="ko-KR"/>
          </w:rPr>
          <w:t>hAlf</w:t>
        </w:r>
        <w:proofErr w:type="spellEnd"/>
        <w:r w:rsidR="00DB216B" w:rsidRPr="00945AFA">
          <w:rPr>
            <w:lang w:val="en-CA" w:eastAsia="ko-KR"/>
          </w:rPr>
          <w:t> </w:t>
        </w:r>
      </w:ins>
      <w:r w:rsidRPr="00945AFA">
        <w:rPr>
          <w:lang w:val="en-CA" w:eastAsia="ko-KR"/>
        </w:rPr>
        <w:t>− 5</w:t>
      </w:r>
      <w:r w:rsidRPr="00945AFA">
        <w:rPr>
          <w:noProof/>
          <w:lang w:val="en-CA" w:eastAsia="ko-KR"/>
        </w:rPr>
        <w:t>, </w:t>
      </w:r>
      <w:proofErr w:type="spellStart"/>
      <w:r w:rsidRPr="00945AFA">
        <w:rPr>
          <w:noProof/>
          <w:lang w:val="en-CA" w:eastAsia="ko-KR"/>
        </w:rPr>
        <w:t>y</w:t>
      </w:r>
      <w:ins w:id="442" w:author="Wieckowski, Adam" w:date="2019-07-03T13:06:00Z">
        <w:r w:rsidR="004054DF">
          <w:rPr>
            <w:noProof/>
            <w:lang w:val="en-CA" w:eastAsia="ko-KR"/>
          </w:rPr>
          <w:t>Alf</w:t>
        </w:r>
      </w:ins>
      <w:proofErr w:type="spellEnd"/>
      <w:del w:id="443" w:author="Wieckowski, Adam" w:date="2019-07-03T13:06:00Z">
        <w:r w:rsidRPr="00945AFA" w:rsidDel="004054DF">
          <w:rPr>
            <w:noProof/>
            <w:lang w:val="en-CA" w:eastAsia="ko-KR"/>
          </w:rPr>
          <w:delText>Ctb</w:delText>
        </w:r>
      </w:del>
      <w:r w:rsidRPr="00945AFA">
        <w:rPr>
          <w:noProof/>
          <w:lang w:val="en-CA" w:eastAsia="ko-KR"/>
        </w:rPr>
        <w:t> + y + j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1214</w:t>
      </w:r>
      <w:r w:rsidRPr="00945AFA">
        <w:rPr>
          <w:rFonts w:eastAsia="Malgun Gothic"/>
          <w:noProof/>
          <w:szCs w:val="22"/>
          <w:lang w:val="en-CA"/>
        </w:rPr>
        <w:fldChar w:fldCharType="end"/>
      </w:r>
      <w:r w:rsidRPr="00945AFA">
        <w:rPr>
          <w:rFonts w:eastAsia="Malgun Gothic"/>
          <w:noProof/>
          <w:szCs w:val="22"/>
          <w:lang w:val="en-CA"/>
        </w:rPr>
        <w:t>)</w:t>
      </w:r>
    </w:p>
    <w:p w14:paraId="3DD691A0" w14:textId="77777777" w:rsidR="00D748DE" w:rsidRPr="00945AFA" w:rsidRDefault="00D748DE"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noProof/>
          <w:lang w:val="en-CA" w:eastAsia="ko-KR"/>
        </w:rPr>
      </w:pPr>
      <w:r w:rsidRPr="00945AFA">
        <w:rPr>
          <w:noProof/>
          <w:lang w:val="en-CA" w:eastAsia="ko-KR"/>
        </w:rPr>
        <w:t xml:space="preserve">Otherwise, </w:t>
      </w:r>
      <w:r w:rsidRPr="00945AFA">
        <w:rPr>
          <w:lang w:val="en-CA" w:eastAsia="ko-KR"/>
        </w:rPr>
        <w:t>the following applies:</w:t>
      </w:r>
    </w:p>
    <w:p w14:paraId="6B9D77F8" w14:textId="706380BE" w:rsidR="00D748DE" w:rsidRPr="00945AFA" w:rsidRDefault="00D748DE" w:rsidP="00D748DE">
      <w:pPr>
        <w:pStyle w:val="Equation"/>
        <w:tabs>
          <w:tab w:val="clear" w:pos="794"/>
          <w:tab w:val="clear" w:pos="1588"/>
          <w:tab w:val="left" w:pos="851"/>
          <w:tab w:val="left" w:pos="1134"/>
          <w:tab w:val="left" w:pos="1418"/>
        </w:tabs>
        <w:ind w:left="851"/>
        <w:rPr>
          <w:noProof/>
          <w:lang w:val="en-CA" w:eastAsia="ko-KR"/>
        </w:rPr>
      </w:pPr>
      <w:r w:rsidRPr="00945AFA">
        <w:rPr>
          <w:noProof/>
          <w:lang w:val="en-CA" w:eastAsia="ko-KR"/>
        </w:rPr>
        <w:t>v</w:t>
      </w:r>
      <w:r w:rsidRPr="00945AFA">
        <w:rPr>
          <w:noProof/>
          <w:vertAlign w:val="subscript"/>
          <w:lang w:val="en-CA" w:eastAsia="ko-KR"/>
        </w:rPr>
        <w:t>y + j</w:t>
      </w:r>
      <w:r w:rsidRPr="00945AFA">
        <w:rPr>
          <w:noProof/>
          <w:lang w:val="en-CA" w:eastAsia="ko-KR"/>
        </w:rPr>
        <w:t> = Clip</w:t>
      </w:r>
      <w:proofErr w:type="gramStart"/>
      <w:r w:rsidRPr="00945AFA">
        <w:rPr>
          <w:noProof/>
          <w:lang w:val="en-CA" w:eastAsia="ko-KR"/>
        </w:rPr>
        <w:t>3( </w:t>
      </w:r>
      <w:r w:rsidRPr="00945AFA">
        <w:rPr>
          <w:lang w:val="en-CA" w:eastAsia="ko-KR"/>
        </w:rPr>
        <w:t xml:space="preserve"> </w:t>
      </w:r>
      <w:proofErr w:type="spellStart"/>
      <w:proofErr w:type="gramEnd"/>
      <w:r w:rsidRPr="00945AFA">
        <w:rPr>
          <w:lang w:val="en-CA" w:eastAsia="ko-KR"/>
        </w:rPr>
        <w:t>y</w:t>
      </w:r>
      <w:del w:id="444" w:author="Wieckowski, Adam" w:date="2019-07-03T13:06:00Z">
        <w:r w:rsidRPr="00945AFA" w:rsidDel="00E04643">
          <w:rPr>
            <w:lang w:val="en-CA" w:eastAsia="ko-KR"/>
          </w:rPr>
          <w:delText>Ctb</w:delText>
        </w:r>
      </w:del>
      <w:ins w:id="445" w:author="Wieckowski, Adam" w:date="2019-07-03T13:06:00Z">
        <w:r w:rsidR="00E04643">
          <w:rPr>
            <w:lang w:val="en-CA" w:eastAsia="ko-KR"/>
          </w:rPr>
          <w:t>Alf</w:t>
        </w:r>
      </w:ins>
      <w:proofErr w:type="spellEnd"/>
      <w:r w:rsidRPr="00945AFA">
        <w:rPr>
          <w:lang w:val="en-CA" w:eastAsia="ko-KR"/>
        </w:rPr>
        <w:t> + </w:t>
      </w:r>
      <w:proofErr w:type="spellStart"/>
      <w:del w:id="446" w:author="Wieckowski, Adam" w:date="2019-07-03T13:06:00Z">
        <w:r w:rsidRPr="00945AFA" w:rsidDel="00DB216B">
          <w:rPr>
            <w:lang w:val="en-CA" w:eastAsia="ko-KR"/>
          </w:rPr>
          <w:delText>CtbSizeY </w:delText>
        </w:r>
      </w:del>
      <w:ins w:id="447" w:author="Wieckowski, Adam" w:date="2019-07-03T13:06:00Z">
        <w:r w:rsidR="00DB216B">
          <w:rPr>
            <w:lang w:val="en-CA" w:eastAsia="ko-KR"/>
          </w:rPr>
          <w:t>hAlf</w:t>
        </w:r>
        <w:proofErr w:type="spellEnd"/>
        <w:r w:rsidR="00DB216B" w:rsidRPr="00945AFA">
          <w:rPr>
            <w:lang w:val="en-CA" w:eastAsia="ko-KR"/>
          </w:rPr>
          <w:t> </w:t>
        </w:r>
      </w:ins>
      <w:r w:rsidRPr="00945AFA">
        <w:rPr>
          <w:lang w:val="en-CA" w:eastAsia="ko-KR"/>
        </w:rPr>
        <w:t>− 4</w:t>
      </w:r>
      <w:r w:rsidRPr="00945AFA">
        <w:rPr>
          <w:noProof/>
          <w:lang w:val="en-CA" w:eastAsia="ko-KR"/>
        </w:rPr>
        <w:t>, pic_height_in_luma_samples − 1, y</w:t>
      </w:r>
      <w:ins w:id="448" w:author="Wieckowski, Adam" w:date="2019-07-03T13:06:00Z">
        <w:r w:rsidR="00E33A02">
          <w:rPr>
            <w:noProof/>
            <w:lang w:val="en-CA" w:eastAsia="ko-KR"/>
          </w:rPr>
          <w:t>Alf</w:t>
        </w:r>
      </w:ins>
      <w:del w:id="449" w:author="Wieckowski, Adam" w:date="2019-07-03T13:06:00Z">
        <w:r w:rsidRPr="00945AFA" w:rsidDel="00E33A02">
          <w:rPr>
            <w:noProof/>
            <w:lang w:val="en-CA" w:eastAsia="ko-KR"/>
          </w:rPr>
          <w:delText>Ctb</w:delText>
        </w:r>
      </w:del>
      <w:r w:rsidRPr="00945AFA">
        <w:rPr>
          <w:noProof/>
          <w:lang w:val="en-CA" w:eastAsia="ko-KR"/>
        </w:rPr>
        <w:t> + y + j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1215</w:t>
      </w:r>
      <w:r w:rsidRPr="00945AFA">
        <w:rPr>
          <w:rFonts w:eastAsia="Malgun Gothic"/>
          <w:noProof/>
          <w:szCs w:val="22"/>
          <w:lang w:val="en-CA"/>
        </w:rPr>
        <w:fldChar w:fldCharType="end"/>
      </w:r>
      <w:r w:rsidRPr="00945AFA">
        <w:rPr>
          <w:rFonts w:eastAsia="Malgun Gothic"/>
          <w:noProof/>
          <w:szCs w:val="22"/>
          <w:lang w:val="en-CA"/>
        </w:rPr>
        <w:t>)</w:t>
      </w:r>
    </w:p>
    <w:p w14:paraId="008B53D6" w14:textId="77777777" w:rsidR="000E1650" w:rsidRPr="00945AFA" w:rsidRDefault="000E1650" w:rsidP="000E1650">
      <w:pPr>
        <w:rPr>
          <w:noProof/>
          <w:lang w:val="en-CA" w:eastAsia="ko-KR"/>
        </w:rPr>
      </w:pPr>
      <w:r w:rsidRPr="00945AFA">
        <w:rPr>
          <w:noProof/>
          <w:lang w:val="en-CA" w:eastAsia="ko-KR"/>
        </w:rPr>
        <w:t>The classification filter index array filtIdx and the transpose index array transposeIdx are derived by the following ordered steps:</w:t>
      </w:r>
    </w:p>
    <w:p w14:paraId="7C1BF9B4" w14:textId="1FD15336" w:rsidR="000E1650" w:rsidRPr="00945AFA" w:rsidRDefault="000E1650" w:rsidP="004A6E64">
      <w:pPr>
        <w:numPr>
          <w:ilvl w:val="0"/>
          <w:numId w:val="70"/>
        </w:numPr>
        <w:tabs>
          <w:tab w:val="clear" w:pos="794"/>
          <w:tab w:val="clear" w:pos="1191"/>
          <w:tab w:val="clear" w:pos="1588"/>
          <w:tab w:val="clear" w:pos="1985"/>
          <w:tab w:val="left" w:pos="720"/>
          <w:tab w:val="left" w:pos="1080"/>
          <w:tab w:val="left" w:pos="1440"/>
          <w:tab w:val="left" w:pos="1701"/>
        </w:tabs>
        <w:ind w:left="709"/>
        <w:rPr>
          <w:noProof/>
          <w:lang w:val="en-CA" w:eastAsia="ko-KR"/>
        </w:rPr>
      </w:pPr>
      <w:r w:rsidRPr="00945AFA">
        <w:rPr>
          <w:noProof/>
          <w:lang w:val="en-CA" w:eastAsia="ko-KR"/>
        </w:rPr>
        <w:t xml:space="preserve">The variables </w:t>
      </w:r>
      <w:r w:rsidR="00D4371B" w:rsidRPr="00945AFA">
        <w:rPr>
          <w:noProof/>
          <w:lang w:val="en-CA" w:eastAsia="ko-KR"/>
        </w:rPr>
        <w:t>filtH</w:t>
      </w:r>
      <w:r w:rsidRPr="00945AFA">
        <w:rPr>
          <w:noProof/>
          <w:lang w:val="en-CA" w:eastAsia="ko-KR"/>
        </w:rPr>
        <w:t xml:space="preserve">[ x ][ y ], </w:t>
      </w:r>
      <w:r w:rsidR="00D4371B" w:rsidRPr="00945AFA">
        <w:rPr>
          <w:noProof/>
          <w:lang w:val="en-CA" w:eastAsia="ko-KR"/>
        </w:rPr>
        <w:t>filtV</w:t>
      </w:r>
      <w:r w:rsidRPr="00945AFA">
        <w:rPr>
          <w:noProof/>
          <w:lang w:val="en-CA" w:eastAsia="ko-KR"/>
        </w:rPr>
        <w:t xml:space="preserve">[ x ][ y ], </w:t>
      </w:r>
      <w:r w:rsidR="00D4371B" w:rsidRPr="00945AFA">
        <w:rPr>
          <w:noProof/>
          <w:lang w:val="en-CA" w:eastAsia="ko-KR"/>
        </w:rPr>
        <w:t>filtD0</w:t>
      </w:r>
      <w:r w:rsidRPr="00945AFA">
        <w:rPr>
          <w:noProof/>
          <w:lang w:val="en-CA" w:eastAsia="ko-KR"/>
        </w:rPr>
        <w:t xml:space="preserve">[ x ][ y ] and </w:t>
      </w:r>
      <w:r w:rsidR="00D4371B" w:rsidRPr="00945AFA">
        <w:rPr>
          <w:noProof/>
          <w:lang w:val="en-CA" w:eastAsia="ko-KR"/>
        </w:rPr>
        <w:t>filtD1</w:t>
      </w:r>
      <w:r w:rsidRPr="00945AFA">
        <w:rPr>
          <w:noProof/>
          <w:lang w:val="en-CA" w:eastAsia="ko-KR"/>
        </w:rPr>
        <w:t>[ x ][ y ] with x</w:t>
      </w:r>
      <w:ins w:id="450" w:author="Wieckowski, Adam" w:date="2019-07-03T13:07:00Z">
        <w:r w:rsidR="00374343">
          <w:rPr>
            <w:noProof/>
            <w:lang w:val="en-CA" w:eastAsia="ko-KR"/>
          </w:rPr>
          <w:t> = − 2..wAlf</w:t>
        </w:r>
        <w:r w:rsidR="00374343" w:rsidRPr="00945AFA">
          <w:rPr>
            <w:noProof/>
            <w:lang w:val="en-CA" w:eastAsia="ko-KR"/>
          </w:rPr>
          <w:t> + 1</w:t>
        </w:r>
      </w:ins>
      <w:r w:rsidRPr="00945AFA">
        <w:rPr>
          <w:noProof/>
          <w:lang w:val="en-CA" w:eastAsia="ko-KR"/>
        </w:rPr>
        <w:t>, y = − 2..</w:t>
      </w:r>
      <w:ins w:id="451" w:author="Wieckowski, Adam" w:date="2019-07-03T13:07:00Z">
        <w:r w:rsidR="00374343">
          <w:rPr>
            <w:noProof/>
            <w:lang w:val="en-CA" w:eastAsia="ko-KR"/>
          </w:rPr>
          <w:t>hAlf</w:t>
        </w:r>
      </w:ins>
      <w:del w:id="452" w:author="Wieckowski, Adam" w:date="2019-07-03T13:07:00Z">
        <w:r w:rsidRPr="00945AFA" w:rsidDel="00374343">
          <w:rPr>
            <w:noProof/>
            <w:lang w:val="en-CA" w:eastAsia="ko-KR"/>
          </w:rPr>
          <w:delText>CtbSizeY</w:delText>
        </w:r>
      </w:del>
      <w:r w:rsidRPr="00945AFA">
        <w:rPr>
          <w:noProof/>
          <w:lang w:val="en-CA" w:eastAsia="ko-KR"/>
        </w:rPr>
        <w:t> + 1 are derived as follows:</w:t>
      </w:r>
    </w:p>
    <w:p w14:paraId="5D38E045" w14:textId="04B979DD" w:rsidR="00864535" w:rsidRPr="00945AFA" w:rsidRDefault="00864535" w:rsidP="004A6E64">
      <w:pPr>
        <w:numPr>
          <w:ilvl w:val="0"/>
          <w:numId w:val="9"/>
        </w:numPr>
        <w:tabs>
          <w:tab w:val="clear" w:pos="794"/>
          <w:tab w:val="num" w:pos="284"/>
          <w:tab w:val="left" w:pos="709"/>
        </w:tabs>
        <w:ind w:left="993" w:hanging="284"/>
        <w:rPr>
          <w:noProof/>
          <w:lang w:val="en-CA" w:eastAsia="ko-KR"/>
        </w:rPr>
      </w:pPr>
      <w:r w:rsidRPr="00945AFA">
        <w:rPr>
          <w:noProof/>
          <w:lang w:val="en-CA" w:eastAsia="ko-KR"/>
        </w:rPr>
        <w:lastRenderedPageBreak/>
        <w:t>If both x and y are even numbers or both x and y are uneven numbers, the following applies:</w:t>
      </w:r>
    </w:p>
    <w:p w14:paraId="58475ABD" w14:textId="5BCD3E3F" w:rsidR="000E1650" w:rsidRPr="00945AFA" w:rsidRDefault="007D5E57" w:rsidP="00AC2505">
      <w:pPr>
        <w:pStyle w:val="Equation"/>
        <w:tabs>
          <w:tab w:val="clear" w:pos="794"/>
          <w:tab w:val="clear" w:pos="1588"/>
          <w:tab w:val="left" w:pos="3261"/>
        </w:tabs>
        <w:spacing w:after="0"/>
        <w:ind w:left="1418"/>
        <w:rPr>
          <w:noProof/>
          <w:lang w:val="en-CA" w:eastAsia="ko-KR"/>
        </w:rPr>
      </w:pPr>
      <w:r w:rsidRPr="00945AFA">
        <w:rPr>
          <w:noProof/>
          <w:lang w:val="en-CA" w:eastAsia="ko-KR"/>
        </w:rPr>
        <w:t>filtH</w:t>
      </w:r>
      <w:r w:rsidR="000E1650" w:rsidRPr="00945AFA">
        <w:rPr>
          <w:noProof/>
          <w:lang w:val="en-CA" w:eastAsia="ko-KR"/>
        </w:rPr>
        <w:t>[ x ][ y ] = Abs( ( recPicture[ h</w:t>
      </w:r>
      <w:r w:rsidR="000E1650" w:rsidRPr="00945AFA">
        <w:rPr>
          <w:noProof/>
          <w:vertAlign w:val="subscript"/>
          <w:lang w:val="en-CA" w:eastAsia="ko-KR"/>
        </w:rPr>
        <w:t>x</w:t>
      </w:r>
      <w:r w:rsidR="000E1650" w:rsidRPr="00945AFA">
        <w:rPr>
          <w:noProof/>
          <w:lang w:val="en-CA" w:eastAsia="ko-KR"/>
        </w:rPr>
        <w:t>, v</w:t>
      </w:r>
      <w:r w:rsidR="000E1650" w:rsidRPr="00945AFA">
        <w:rPr>
          <w:noProof/>
          <w:vertAlign w:val="subscript"/>
          <w:lang w:val="en-CA" w:eastAsia="ko-KR"/>
        </w:rPr>
        <w:t>y</w:t>
      </w:r>
      <w:r w:rsidR="000E1650" w:rsidRPr="00945AFA">
        <w:rPr>
          <w:noProof/>
          <w:lang w:val="en-CA" w:eastAsia="ko-KR"/>
        </w:rPr>
        <w:t> ]</w:t>
      </w:r>
      <w:r w:rsidR="00F5087D" w:rsidRPr="00945AFA">
        <w:rPr>
          <w:noProof/>
          <w:lang w:val="en-CA" w:eastAsia="ko-KR"/>
        </w:rPr>
        <w:t> </w:t>
      </w:r>
      <w:r w:rsidR="000E1650" w:rsidRPr="00945AFA">
        <w:rPr>
          <w:noProof/>
          <w:lang w:val="en-CA" w:eastAsia="ko-KR"/>
        </w:rPr>
        <w:t> &lt;&lt;</w:t>
      </w:r>
      <w:r w:rsidR="00F5087D" w:rsidRPr="00945AFA">
        <w:rPr>
          <w:noProof/>
          <w:lang w:val="en-CA" w:eastAsia="ko-KR"/>
        </w:rPr>
        <w:t> </w:t>
      </w:r>
      <w:r w:rsidR="000E1650" w:rsidRPr="00945AFA">
        <w:rPr>
          <w:noProof/>
          <w:lang w:val="en-CA" w:eastAsia="ko-KR"/>
        </w:rPr>
        <w:t> 1 ) − recPicture[ h</w:t>
      </w:r>
      <w:r w:rsidR="000E1650" w:rsidRPr="00945AFA">
        <w:rPr>
          <w:noProof/>
          <w:vertAlign w:val="subscript"/>
          <w:lang w:val="en-CA" w:eastAsia="ko-KR"/>
        </w:rPr>
        <w:t>x</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v</w:t>
      </w:r>
      <w:r w:rsidR="000E1650" w:rsidRPr="00945AFA">
        <w:rPr>
          <w:noProof/>
          <w:vertAlign w:val="subscript"/>
          <w:lang w:val="en-CA" w:eastAsia="ko-KR"/>
        </w:rPr>
        <w:t>y</w:t>
      </w:r>
      <w:r w:rsidR="000E1650" w:rsidRPr="00945AFA">
        <w:rPr>
          <w:noProof/>
          <w:lang w:val="en-CA" w:eastAsia="ko-KR"/>
        </w:rPr>
        <w:t> ] − </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1216</w:t>
      </w:r>
      <w:r w:rsidR="000E1650" w:rsidRPr="00945AFA">
        <w:rPr>
          <w:rFonts w:eastAsia="Malgun Gothic"/>
          <w:noProof/>
          <w:szCs w:val="22"/>
          <w:lang w:val="en-CA"/>
        </w:rPr>
        <w:fldChar w:fldCharType="end"/>
      </w:r>
      <w:r w:rsidR="000E1650" w:rsidRPr="00945AFA">
        <w:rPr>
          <w:rFonts w:eastAsia="Malgun Gothic"/>
          <w:noProof/>
          <w:szCs w:val="22"/>
          <w:lang w:val="en-CA"/>
        </w:rPr>
        <w:t>)</w:t>
      </w:r>
      <w:r w:rsidR="000E1650" w:rsidRPr="00945AFA">
        <w:rPr>
          <w:noProof/>
          <w:lang w:val="en-CA"/>
        </w:rPr>
        <w:br/>
      </w:r>
      <w:r w:rsidR="000E1650" w:rsidRPr="00945AFA">
        <w:rPr>
          <w:noProof/>
          <w:lang w:val="en-CA" w:eastAsia="ko-KR"/>
        </w:rPr>
        <w:tab/>
        <w:t> recPicture[ h</w:t>
      </w:r>
      <w:r w:rsidR="000E1650" w:rsidRPr="00945AFA">
        <w:rPr>
          <w:noProof/>
          <w:vertAlign w:val="subscript"/>
          <w:lang w:val="en-CA" w:eastAsia="ko-KR"/>
        </w:rPr>
        <w:t>x</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v</w:t>
      </w:r>
      <w:r w:rsidR="000E1650" w:rsidRPr="00945AFA">
        <w:rPr>
          <w:noProof/>
          <w:vertAlign w:val="subscript"/>
          <w:lang w:val="en-CA" w:eastAsia="ko-KR"/>
        </w:rPr>
        <w:t>y</w:t>
      </w:r>
      <w:r w:rsidR="000E1650" w:rsidRPr="00945AFA">
        <w:rPr>
          <w:noProof/>
          <w:lang w:val="en-CA" w:eastAsia="ko-KR"/>
        </w:rPr>
        <w:t> ] )</w:t>
      </w:r>
    </w:p>
    <w:p w14:paraId="4470DCB3" w14:textId="7E7078A1" w:rsidR="000E1650" w:rsidRPr="00945AFA" w:rsidRDefault="007D5E57" w:rsidP="00AC2505">
      <w:pPr>
        <w:pStyle w:val="Equation"/>
        <w:tabs>
          <w:tab w:val="clear" w:pos="794"/>
          <w:tab w:val="clear" w:pos="1588"/>
          <w:tab w:val="left" w:pos="3261"/>
        </w:tabs>
        <w:spacing w:after="0"/>
        <w:ind w:left="1418"/>
        <w:rPr>
          <w:noProof/>
          <w:lang w:val="en-CA" w:eastAsia="ko-KR"/>
        </w:rPr>
      </w:pPr>
      <w:r w:rsidRPr="00945AFA">
        <w:rPr>
          <w:noProof/>
          <w:lang w:val="en-CA" w:eastAsia="ko-KR"/>
        </w:rPr>
        <w:t>filtV</w:t>
      </w:r>
      <w:r w:rsidR="000E1650" w:rsidRPr="00945AFA">
        <w:rPr>
          <w:noProof/>
          <w:lang w:val="en-CA" w:eastAsia="ko-KR"/>
        </w:rPr>
        <w:t>[ x ][ y ] = Abs( ( recPicture[ h</w:t>
      </w:r>
      <w:r w:rsidR="000E1650" w:rsidRPr="00945AFA">
        <w:rPr>
          <w:noProof/>
          <w:vertAlign w:val="subscript"/>
          <w:lang w:val="en-CA" w:eastAsia="ko-KR"/>
        </w:rPr>
        <w:t>x</w:t>
      </w:r>
      <w:r w:rsidR="000E1650" w:rsidRPr="00945AFA">
        <w:rPr>
          <w:noProof/>
          <w:lang w:val="en-CA" w:eastAsia="ko-KR"/>
        </w:rPr>
        <w:t>, v</w:t>
      </w:r>
      <w:r w:rsidR="000E1650" w:rsidRPr="00945AFA">
        <w:rPr>
          <w:noProof/>
          <w:vertAlign w:val="subscript"/>
          <w:lang w:val="en-CA" w:eastAsia="ko-KR"/>
        </w:rPr>
        <w:t>y</w:t>
      </w:r>
      <w:r w:rsidR="000E1650" w:rsidRPr="00945AFA">
        <w:rPr>
          <w:noProof/>
          <w:lang w:val="en-CA" w:eastAsia="ko-KR"/>
        </w:rPr>
        <w:t> ]</w:t>
      </w:r>
      <w:r w:rsidR="00F5087D" w:rsidRPr="00945AFA">
        <w:rPr>
          <w:noProof/>
          <w:lang w:val="en-CA" w:eastAsia="ko-KR"/>
        </w:rPr>
        <w:t> </w:t>
      </w:r>
      <w:r w:rsidR="000E1650" w:rsidRPr="00945AFA">
        <w:rPr>
          <w:noProof/>
          <w:lang w:val="en-CA" w:eastAsia="ko-KR"/>
        </w:rPr>
        <w:t> &lt;&lt;</w:t>
      </w:r>
      <w:r w:rsidR="00F5087D" w:rsidRPr="00945AFA">
        <w:rPr>
          <w:noProof/>
          <w:lang w:val="en-CA" w:eastAsia="ko-KR"/>
        </w:rPr>
        <w:t> </w:t>
      </w:r>
      <w:r w:rsidR="000E1650" w:rsidRPr="00945AFA">
        <w:rPr>
          <w:noProof/>
          <w:lang w:val="en-CA" w:eastAsia="ko-KR"/>
        </w:rPr>
        <w:t> 1 ) − recPicture[ h</w:t>
      </w:r>
      <w:r w:rsidR="000E1650" w:rsidRPr="00945AFA">
        <w:rPr>
          <w:noProof/>
          <w:vertAlign w:val="subscript"/>
          <w:lang w:val="en-CA" w:eastAsia="ko-KR"/>
        </w:rPr>
        <w:t>x</w:t>
      </w:r>
      <w:r w:rsidR="000E1650" w:rsidRPr="00945AFA">
        <w:rPr>
          <w:noProof/>
          <w:lang w:val="en-CA" w:eastAsia="ko-KR"/>
        </w:rPr>
        <w:t>, v</w:t>
      </w:r>
      <w:r w:rsidR="000E1650" w:rsidRPr="00945AFA">
        <w:rPr>
          <w:noProof/>
          <w:vertAlign w:val="subscript"/>
          <w:lang w:val="en-CA" w:eastAsia="ko-KR"/>
        </w:rPr>
        <w:t>y</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 − </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1217</w:t>
      </w:r>
      <w:r w:rsidR="000E1650" w:rsidRPr="00945AFA">
        <w:rPr>
          <w:rFonts w:eastAsia="Malgun Gothic"/>
          <w:noProof/>
          <w:szCs w:val="22"/>
          <w:lang w:val="en-CA"/>
        </w:rPr>
        <w:fldChar w:fldCharType="end"/>
      </w:r>
      <w:r w:rsidR="000E1650" w:rsidRPr="00945AFA">
        <w:rPr>
          <w:rFonts w:eastAsia="Malgun Gothic"/>
          <w:noProof/>
          <w:szCs w:val="22"/>
          <w:lang w:val="en-CA"/>
        </w:rPr>
        <w:t>)</w:t>
      </w:r>
      <w:r w:rsidR="000E1650" w:rsidRPr="00945AFA">
        <w:rPr>
          <w:noProof/>
          <w:lang w:val="en-CA"/>
        </w:rPr>
        <w:br/>
      </w:r>
      <w:r w:rsidR="000E1650" w:rsidRPr="00945AFA">
        <w:rPr>
          <w:noProof/>
          <w:lang w:val="en-CA" w:eastAsia="ko-KR"/>
        </w:rPr>
        <w:tab/>
        <w:t> recPicture[ h</w:t>
      </w:r>
      <w:r w:rsidR="000E1650" w:rsidRPr="00945AFA">
        <w:rPr>
          <w:noProof/>
          <w:vertAlign w:val="subscript"/>
          <w:lang w:val="en-CA" w:eastAsia="ko-KR"/>
        </w:rPr>
        <w:t>x</w:t>
      </w:r>
      <w:r w:rsidR="000E1650" w:rsidRPr="00945AFA">
        <w:rPr>
          <w:noProof/>
          <w:lang w:val="en-CA" w:eastAsia="ko-KR"/>
        </w:rPr>
        <w:t>, v</w:t>
      </w:r>
      <w:r w:rsidR="000E1650" w:rsidRPr="00945AFA">
        <w:rPr>
          <w:noProof/>
          <w:vertAlign w:val="subscript"/>
          <w:lang w:val="en-CA" w:eastAsia="ko-KR"/>
        </w:rPr>
        <w:t>y</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 )</w:t>
      </w:r>
    </w:p>
    <w:p w14:paraId="38CFA947" w14:textId="45095BC1" w:rsidR="000E1650" w:rsidRPr="00945AFA" w:rsidRDefault="007D5E57" w:rsidP="00AC2505">
      <w:pPr>
        <w:pStyle w:val="Equation"/>
        <w:tabs>
          <w:tab w:val="clear" w:pos="794"/>
          <w:tab w:val="clear" w:pos="1588"/>
          <w:tab w:val="left" w:pos="3402"/>
        </w:tabs>
        <w:spacing w:after="0"/>
        <w:ind w:left="1418"/>
        <w:rPr>
          <w:noProof/>
          <w:lang w:val="en-CA" w:eastAsia="ko-KR"/>
        </w:rPr>
      </w:pPr>
      <w:r w:rsidRPr="00945AFA">
        <w:rPr>
          <w:noProof/>
          <w:lang w:val="en-CA" w:eastAsia="ko-KR"/>
        </w:rPr>
        <w:t>filtD0</w:t>
      </w:r>
      <w:r w:rsidR="000E1650" w:rsidRPr="00945AFA">
        <w:rPr>
          <w:noProof/>
          <w:lang w:val="en-CA" w:eastAsia="ko-KR"/>
        </w:rPr>
        <w:t>[ x ][ y ] = Abs( ( recPicture[ h</w:t>
      </w:r>
      <w:r w:rsidR="000E1650" w:rsidRPr="00945AFA">
        <w:rPr>
          <w:noProof/>
          <w:vertAlign w:val="subscript"/>
          <w:lang w:val="en-CA" w:eastAsia="ko-KR"/>
        </w:rPr>
        <w:t>x</w:t>
      </w:r>
      <w:r w:rsidR="000E1650" w:rsidRPr="00945AFA">
        <w:rPr>
          <w:noProof/>
          <w:lang w:val="en-CA" w:eastAsia="ko-KR"/>
        </w:rPr>
        <w:t>, v</w:t>
      </w:r>
      <w:r w:rsidR="000E1650" w:rsidRPr="00945AFA">
        <w:rPr>
          <w:noProof/>
          <w:vertAlign w:val="subscript"/>
          <w:lang w:val="en-CA" w:eastAsia="ko-KR"/>
        </w:rPr>
        <w:t>y</w:t>
      </w:r>
      <w:r w:rsidR="000E1650" w:rsidRPr="00945AFA">
        <w:rPr>
          <w:noProof/>
          <w:lang w:val="en-CA" w:eastAsia="ko-KR"/>
        </w:rPr>
        <w:t> ]</w:t>
      </w:r>
      <w:r w:rsidR="00F5087D" w:rsidRPr="00945AFA">
        <w:rPr>
          <w:noProof/>
          <w:lang w:val="en-CA" w:eastAsia="ko-KR"/>
        </w:rPr>
        <w:t> </w:t>
      </w:r>
      <w:r w:rsidR="000E1650" w:rsidRPr="00945AFA">
        <w:rPr>
          <w:noProof/>
          <w:lang w:val="en-CA" w:eastAsia="ko-KR"/>
        </w:rPr>
        <w:t> &lt;&lt;</w:t>
      </w:r>
      <w:r w:rsidR="00F5087D" w:rsidRPr="00945AFA">
        <w:rPr>
          <w:noProof/>
          <w:lang w:val="en-CA" w:eastAsia="ko-KR"/>
        </w:rPr>
        <w:t> </w:t>
      </w:r>
      <w:r w:rsidR="000E1650" w:rsidRPr="00945AFA">
        <w:rPr>
          <w:noProof/>
          <w:lang w:val="en-CA" w:eastAsia="ko-KR"/>
        </w:rPr>
        <w:t> 1 ) − recPicture[ h</w:t>
      </w:r>
      <w:r w:rsidR="000E1650" w:rsidRPr="00945AFA">
        <w:rPr>
          <w:noProof/>
          <w:vertAlign w:val="subscript"/>
          <w:lang w:val="en-CA" w:eastAsia="ko-KR"/>
        </w:rPr>
        <w:t>x</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v</w:t>
      </w:r>
      <w:r w:rsidR="000E1650" w:rsidRPr="00945AFA">
        <w:rPr>
          <w:noProof/>
          <w:vertAlign w:val="subscript"/>
          <w:lang w:val="en-CA" w:eastAsia="ko-KR"/>
        </w:rPr>
        <w:t>y</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 − </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1218</w:t>
      </w:r>
      <w:r w:rsidR="000E1650" w:rsidRPr="00945AFA">
        <w:rPr>
          <w:rFonts w:eastAsia="Malgun Gothic"/>
          <w:noProof/>
          <w:szCs w:val="22"/>
          <w:lang w:val="en-CA"/>
        </w:rPr>
        <w:fldChar w:fldCharType="end"/>
      </w:r>
      <w:r w:rsidR="000E1650" w:rsidRPr="00945AFA">
        <w:rPr>
          <w:rFonts w:eastAsia="Malgun Gothic"/>
          <w:noProof/>
          <w:szCs w:val="22"/>
          <w:lang w:val="en-CA"/>
        </w:rPr>
        <w:t>)</w:t>
      </w:r>
      <w:r w:rsidR="000E1650" w:rsidRPr="00945AFA">
        <w:rPr>
          <w:noProof/>
          <w:lang w:val="en-CA"/>
        </w:rPr>
        <w:br/>
      </w:r>
      <w:r w:rsidR="000E1650" w:rsidRPr="00945AFA">
        <w:rPr>
          <w:noProof/>
          <w:lang w:val="en-CA" w:eastAsia="ko-KR"/>
        </w:rPr>
        <w:tab/>
        <w:t>recPicture[ h</w:t>
      </w:r>
      <w:r w:rsidR="000E1650" w:rsidRPr="00945AFA">
        <w:rPr>
          <w:noProof/>
          <w:vertAlign w:val="subscript"/>
          <w:lang w:val="en-CA" w:eastAsia="ko-KR"/>
        </w:rPr>
        <w:t>x</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v</w:t>
      </w:r>
      <w:r w:rsidR="000E1650" w:rsidRPr="00945AFA">
        <w:rPr>
          <w:noProof/>
          <w:vertAlign w:val="subscript"/>
          <w:lang w:val="en-CA" w:eastAsia="ko-KR"/>
        </w:rPr>
        <w:t>y</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 )</w:t>
      </w:r>
    </w:p>
    <w:p w14:paraId="6327FF05" w14:textId="762E447F" w:rsidR="0043593B" w:rsidRPr="00945AFA" w:rsidRDefault="007D5E57" w:rsidP="00AC2505">
      <w:pPr>
        <w:pStyle w:val="Equation"/>
        <w:tabs>
          <w:tab w:val="clear" w:pos="794"/>
          <w:tab w:val="clear" w:pos="1588"/>
          <w:tab w:val="left" w:pos="3402"/>
        </w:tabs>
        <w:spacing w:after="0"/>
        <w:ind w:left="1418"/>
        <w:rPr>
          <w:noProof/>
          <w:lang w:val="en-CA" w:eastAsia="ko-KR"/>
        </w:rPr>
      </w:pPr>
      <w:r w:rsidRPr="00945AFA">
        <w:rPr>
          <w:noProof/>
          <w:lang w:val="en-CA" w:eastAsia="ko-KR"/>
        </w:rPr>
        <w:t>filtD1</w:t>
      </w:r>
      <w:r w:rsidR="000E1650" w:rsidRPr="00945AFA">
        <w:rPr>
          <w:noProof/>
          <w:lang w:val="en-CA" w:eastAsia="ko-KR"/>
        </w:rPr>
        <w:t>[ x ][ y ] = Abs( ( recPicture[ h</w:t>
      </w:r>
      <w:r w:rsidR="000E1650" w:rsidRPr="00945AFA">
        <w:rPr>
          <w:noProof/>
          <w:vertAlign w:val="subscript"/>
          <w:lang w:val="en-CA" w:eastAsia="ko-KR"/>
        </w:rPr>
        <w:t>x</w:t>
      </w:r>
      <w:r w:rsidR="000E1650" w:rsidRPr="00945AFA">
        <w:rPr>
          <w:noProof/>
          <w:lang w:val="en-CA" w:eastAsia="ko-KR"/>
        </w:rPr>
        <w:t>, v</w:t>
      </w:r>
      <w:r w:rsidR="000E1650" w:rsidRPr="00945AFA">
        <w:rPr>
          <w:noProof/>
          <w:vertAlign w:val="subscript"/>
          <w:lang w:val="en-CA" w:eastAsia="ko-KR"/>
        </w:rPr>
        <w:t>y</w:t>
      </w:r>
      <w:r w:rsidR="000E1650" w:rsidRPr="00945AFA">
        <w:rPr>
          <w:noProof/>
          <w:lang w:val="en-CA" w:eastAsia="ko-KR"/>
        </w:rPr>
        <w:t> ] </w:t>
      </w:r>
      <w:r w:rsidR="00F5087D" w:rsidRPr="00945AFA">
        <w:rPr>
          <w:noProof/>
          <w:lang w:val="en-CA" w:eastAsia="ko-KR"/>
        </w:rPr>
        <w:t> </w:t>
      </w:r>
      <w:r w:rsidR="000E1650" w:rsidRPr="00945AFA">
        <w:rPr>
          <w:noProof/>
          <w:lang w:val="en-CA" w:eastAsia="ko-KR"/>
        </w:rPr>
        <w:t>&lt;&lt;</w:t>
      </w:r>
      <w:r w:rsidR="00F5087D" w:rsidRPr="00945AFA">
        <w:rPr>
          <w:noProof/>
          <w:lang w:val="en-CA" w:eastAsia="ko-KR"/>
        </w:rPr>
        <w:t> </w:t>
      </w:r>
      <w:r w:rsidR="000E1650" w:rsidRPr="00945AFA">
        <w:rPr>
          <w:noProof/>
          <w:lang w:val="en-CA" w:eastAsia="ko-KR"/>
        </w:rPr>
        <w:t> 1 ) − recPicture[ h</w:t>
      </w:r>
      <w:r w:rsidR="000E1650" w:rsidRPr="00945AFA">
        <w:rPr>
          <w:noProof/>
          <w:vertAlign w:val="subscript"/>
          <w:lang w:val="en-CA" w:eastAsia="ko-KR"/>
        </w:rPr>
        <w:t>x</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v</w:t>
      </w:r>
      <w:r w:rsidR="000E1650" w:rsidRPr="00945AFA">
        <w:rPr>
          <w:noProof/>
          <w:vertAlign w:val="subscript"/>
          <w:lang w:val="en-CA" w:eastAsia="ko-KR"/>
        </w:rPr>
        <w:t>y</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 − </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1219</w:t>
      </w:r>
      <w:r w:rsidR="000E1650" w:rsidRPr="00945AFA">
        <w:rPr>
          <w:rFonts w:eastAsia="Malgun Gothic"/>
          <w:noProof/>
          <w:szCs w:val="22"/>
          <w:lang w:val="en-CA"/>
        </w:rPr>
        <w:fldChar w:fldCharType="end"/>
      </w:r>
      <w:r w:rsidR="000E1650" w:rsidRPr="00945AFA">
        <w:rPr>
          <w:rFonts w:eastAsia="Malgun Gothic"/>
          <w:noProof/>
          <w:szCs w:val="22"/>
          <w:lang w:val="en-CA"/>
        </w:rPr>
        <w:t>)</w:t>
      </w:r>
      <w:r w:rsidR="000E1650" w:rsidRPr="00945AFA">
        <w:rPr>
          <w:noProof/>
          <w:lang w:val="en-CA"/>
        </w:rPr>
        <w:br/>
      </w:r>
      <w:r w:rsidR="000E1650" w:rsidRPr="00945AFA">
        <w:rPr>
          <w:noProof/>
          <w:lang w:val="en-CA" w:eastAsia="ko-KR"/>
        </w:rPr>
        <w:tab/>
        <w:t>recPicture[</w:t>
      </w:r>
      <w:r w:rsidR="00F5087D" w:rsidRPr="00945AFA">
        <w:rPr>
          <w:noProof/>
          <w:lang w:val="en-CA" w:eastAsia="ko-KR"/>
        </w:rPr>
        <w:t> </w:t>
      </w:r>
      <w:r w:rsidR="000E1650" w:rsidRPr="00945AFA">
        <w:rPr>
          <w:noProof/>
          <w:lang w:val="en-CA" w:eastAsia="ko-KR"/>
        </w:rPr>
        <w:t>h</w:t>
      </w:r>
      <w:r w:rsidR="000E1650" w:rsidRPr="00945AFA">
        <w:rPr>
          <w:noProof/>
          <w:vertAlign w:val="subscript"/>
          <w:lang w:val="en-CA" w:eastAsia="ko-KR"/>
        </w:rPr>
        <w:t>x</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v</w:t>
      </w:r>
      <w:r w:rsidR="000E1650" w:rsidRPr="00945AFA">
        <w:rPr>
          <w:noProof/>
          <w:vertAlign w:val="subscript"/>
          <w:lang w:val="en-CA" w:eastAsia="ko-KR"/>
        </w:rPr>
        <w:t>y</w:t>
      </w:r>
      <w:r w:rsidR="00F5087D" w:rsidRPr="00945AFA">
        <w:rPr>
          <w:noProof/>
          <w:vertAlign w:val="subscript"/>
          <w:lang w:val="en-CA" w:eastAsia="ko-KR"/>
        </w:rPr>
        <w:t> </w:t>
      </w:r>
      <w:r w:rsidR="000E1650" w:rsidRPr="00945AFA">
        <w:rPr>
          <w:noProof/>
          <w:vertAlign w:val="subscript"/>
          <w:lang w:val="en-CA" w:eastAsia="ko-KR"/>
        </w:rPr>
        <w:t>+</w:t>
      </w:r>
      <w:r w:rsidR="00F5087D" w:rsidRPr="00945AFA">
        <w:rPr>
          <w:noProof/>
          <w:vertAlign w:val="subscript"/>
          <w:lang w:val="en-CA" w:eastAsia="ko-KR"/>
        </w:rPr>
        <w:t> </w:t>
      </w:r>
      <w:r w:rsidR="000E1650" w:rsidRPr="00945AFA">
        <w:rPr>
          <w:noProof/>
          <w:vertAlign w:val="subscript"/>
          <w:lang w:val="en-CA" w:eastAsia="ko-KR"/>
        </w:rPr>
        <w:t>1</w:t>
      </w:r>
      <w:r w:rsidR="000E1650" w:rsidRPr="00945AFA">
        <w:rPr>
          <w:noProof/>
          <w:lang w:val="en-CA" w:eastAsia="ko-KR"/>
        </w:rPr>
        <w:t> ] )</w:t>
      </w:r>
    </w:p>
    <w:p w14:paraId="57EB7B38" w14:textId="7F33351E" w:rsidR="00864535" w:rsidRPr="00945AFA" w:rsidRDefault="00864535" w:rsidP="004A6E64">
      <w:pPr>
        <w:numPr>
          <w:ilvl w:val="0"/>
          <w:numId w:val="9"/>
        </w:numPr>
        <w:tabs>
          <w:tab w:val="clear" w:pos="794"/>
          <w:tab w:val="num" w:pos="284"/>
          <w:tab w:val="left" w:pos="709"/>
        </w:tabs>
        <w:ind w:left="993" w:hanging="284"/>
        <w:rPr>
          <w:noProof/>
          <w:lang w:val="en-CA" w:eastAsia="ko-KR"/>
        </w:rPr>
      </w:pPr>
      <w:r w:rsidRPr="00945AFA">
        <w:rPr>
          <w:noProof/>
          <w:lang w:val="en-CA" w:eastAsia="ko-KR"/>
        </w:rPr>
        <w:t>Otherwise, filtH[ x ][ y ], filtV[ x ][ y ], filtD0[ x ][ y ] and filtD1[ x ][ y ] are set equal to 0.</w:t>
      </w:r>
    </w:p>
    <w:p w14:paraId="2695B962" w14:textId="3EFA8CBC" w:rsidR="00B500A2" w:rsidRPr="00945AFA" w:rsidRDefault="00B500A2" w:rsidP="004A6E64">
      <w:pPr>
        <w:numPr>
          <w:ilvl w:val="0"/>
          <w:numId w:val="70"/>
        </w:numPr>
        <w:tabs>
          <w:tab w:val="clear" w:pos="794"/>
          <w:tab w:val="clear" w:pos="1191"/>
          <w:tab w:val="clear" w:pos="1588"/>
          <w:tab w:val="clear" w:pos="1985"/>
          <w:tab w:val="left" w:pos="720"/>
          <w:tab w:val="left" w:pos="1080"/>
          <w:tab w:val="left" w:pos="1440"/>
          <w:tab w:val="left" w:pos="1701"/>
        </w:tabs>
        <w:ind w:left="709"/>
        <w:rPr>
          <w:noProof/>
          <w:lang w:val="en-CA" w:eastAsia="ko-KR"/>
        </w:rPr>
      </w:pPr>
      <w:r w:rsidRPr="00945AFA">
        <w:rPr>
          <w:noProof/>
          <w:lang w:val="en-CA" w:eastAsia="ko-KR"/>
        </w:rPr>
        <w:t>The var</w:t>
      </w:r>
      <w:r w:rsidR="00480722" w:rsidRPr="00945AFA">
        <w:rPr>
          <w:noProof/>
          <w:lang w:val="en-CA" w:eastAsia="ko-KR"/>
        </w:rPr>
        <w:t>iables minY,</w:t>
      </w:r>
      <w:r w:rsidRPr="00945AFA">
        <w:rPr>
          <w:noProof/>
          <w:lang w:val="en-CA" w:eastAsia="ko-KR"/>
        </w:rPr>
        <w:t xml:space="preserve"> maxY </w:t>
      </w:r>
      <w:r w:rsidR="00480722" w:rsidRPr="00945AFA">
        <w:rPr>
          <w:noProof/>
          <w:lang w:val="en-CA" w:eastAsia="ko-KR"/>
        </w:rPr>
        <w:t xml:space="preserve">and ac </w:t>
      </w:r>
      <w:r w:rsidRPr="00945AFA">
        <w:rPr>
          <w:noProof/>
          <w:lang w:val="en-CA" w:eastAsia="ko-KR"/>
        </w:rPr>
        <w:t>are derived as follows:</w:t>
      </w:r>
    </w:p>
    <w:p w14:paraId="180643F1" w14:textId="13BD8360" w:rsidR="00B500A2" w:rsidRPr="00945AFA" w:rsidRDefault="00B500A2" w:rsidP="00323899">
      <w:pPr>
        <w:numPr>
          <w:ilvl w:val="0"/>
          <w:numId w:val="9"/>
        </w:numPr>
        <w:tabs>
          <w:tab w:val="clear" w:pos="794"/>
          <w:tab w:val="left" w:pos="709"/>
        </w:tabs>
        <w:rPr>
          <w:noProof/>
          <w:lang w:val="en-CA" w:eastAsia="ko-KR"/>
        </w:rPr>
      </w:pPr>
      <w:r w:rsidRPr="00945AFA">
        <w:rPr>
          <w:noProof/>
          <w:lang w:val="en-CA" w:eastAsia="ko-KR"/>
        </w:rPr>
        <w:t xml:space="preserve">If </w:t>
      </w:r>
      <w:proofErr w:type="gramStart"/>
      <w:r w:rsidRPr="00945AFA">
        <w:rPr>
          <w:lang w:val="en-CA" w:eastAsia="ko-KR"/>
        </w:rPr>
        <w:t>( y</w:t>
      </w:r>
      <w:proofErr w:type="gramEnd"/>
      <w:r w:rsidRPr="00945AFA">
        <w:rPr>
          <w:lang w:val="en-CA" w:eastAsia="ko-KR"/>
        </w:rPr>
        <w:t> &lt;&lt; 2 ) is equal to ( </w:t>
      </w:r>
      <w:proofErr w:type="spellStart"/>
      <w:ins w:id="453" w:author="Wieckowski, Adam" w:date="2019-07-03T13:07:00Z">
        <w:r w:rsidR="007B1E78">
          <w:rPr>
            <w:lang w:val="en-CA" w:eastAsia="ko-KR"/>
          </w:rPr>
          <w:t>hAlf</w:t>
        </w:r>
      </w:ins>
      <w:proofErr w:type="spellEnd"/>
      <w:del w:id="454" w:author="Wieckowski, Adam" w:date="2019-07-03T13:07:00Z">
        <w:r w:rsidRPr="00945AFA" w:rsidDel="007B1E78">
          <w:rPr>
            <w:lang w:val="en-CA" w:eastAsia="ko-KR"/>
          </w:rPr>
          <w:delText>CtbSizeY</w:delText>
        </w:r>
      </w:del>
      <w:r w:rsidRPr="00945AFA">
        <w:rPr>
          <w:noProof/>
          <w:lang w:val="en-CA" w:eastAsia="ko-KR"/>
        </w:rPr>
        <w:t> − </w:t>
      </w:r>
      <w:r w:rsidRPr="00945AFA">
        <w:rPr>
          <w:lang w:val="en-CA" w:eastAsia="ko-KR"/>
        </w:rPr>
        <w:t>8 ) and ( </w:t>
      </w:r>
      <w:proofErr w:type="spellStart"/>
      <w:r w:rsidRPr="00945AFA">
        <w:rPr>
          <w:lang w:val="en-CA" w:eastAsia="ko-KR"/>
        </w:rPr>
        <w:t>y</w:t>
      </w:r>
      <w:del w:id="455" w:author="Wieckowski, Adam" w:date="2019-07-03T13:07:00Z">
        <w:r w:rsidRPr="00945AFA" w:rsidDel="007B1E78">
          <w:rPr>
            <w:lang w:val="en-CA" w:eastAsia="ko-KR"/>
          </w:rPr>
          <w:delText>Ctb </w:delText>
        </w:r>
      </w:del>
      <w:ins w:id="456" w:author="Wieckowski, Adam" w:date="2019-07-03T13:07:00Z">
        <w:r w:rsidR="007B1E78">
          <w:rPr>
            <w:lang w:val="en-CA" w:eastAsia="ko-KR"/>
          </w:rPr>
          <w:t>Alf</w:t>
        </w:r>
        <w:proofErr w:type="spellEnd"/>
        <w:r w:rsidR="007B1E78">
          <w:rPr>
            <w:lang w:val="en-CA" w:eastAsia="ko-KR"/>
          </w:rPr>
          <w:t> </w:t>
        </w:r>
      </w:ins>
      <w:r w:rsidRPr="00945AFA">
        <w:rPr>
          <w:lang w:val="en-CA" w:eastAsia="ko-KR"/>
        </w:rPr>
        <w:t>+ </w:t>
      </w:r>
      <w:proofErr w:type="spellStart"/>
      <w:del w:id="457" w:author="Wieckowski, Adam" w:date="2019-07-03T13:07:00Z">
        <w:r w:rsidRPr="00945AFA" w:rsidDel="007B1E78">
          <w:rPr>
            <w:lang w:val="en-CA" w:eastAsia="ko-KR"/>
          </w:rPr>
          <w:delText>CtbSizeY </w:delText>
        </w:r>
      </w:del>
      <w:ins w:id="458" w:author="Wieckowski, Adam" w:date="2019-07-03T13:07:00Z">
        <w:r w:rsidR="007B1E78">
          <w:rPr>
            <w:lang w:val="en-CA" w:eastAsia="ko-KR"/>
          </w:rPr>
          <w:t>hAlf</w:t>
        </w:r>
        <w:proofErr w:type="spellEnd"/>
        <w:r w:rsidR="007B1E78" w:rsidRPr="00945AFA">
          <w:rPr>
            <w:lang w:val="en-CA" w:eastAsia="ko-KR"/>
          </w:rPr>
          <w:t> </w:t>
        </w:r>
      </w:ins>
      <w:r w:rsidRPr="00945AFA">
        <w:rPr>
          <w:lang w:val="en-CA" w:eastAsia="ko-KR"/>
        </w:rPr>
        <w:t xml:space="preserve">) is less than </w:t>
      </w:r>
      <w:proofErr w:type="spellStart"/>
      <w:r w:rsidRPr="00945AFA">
        <w:rPr>
          <w:lang w:val="en-CA" w:eastAsia="ko-KR"/>
        </w:rPr>
        <w:t>pic_height_in_luma_samples</w:t>
      </w:r>
      <w:proofErr w:type="spellEnd"/>
      <w:r w:rsidRPr="00945AFA">
        <w:rPr>
          <w:lang w:val="en-CA" w:eastAsia="ko-KR"/>
        </w:rPr>
        <w:t> </w:t>
      </w:r>
      <w:r w:rsidR="00323899" w:rsidRPr="00945AFA">
        <w:rPr>
          <w:lang w:val="en-CA" w:eastAsia="ko-KR"/>
        </w:rPr>
        <w:t>−</w:t>
      </w:r>
      <w:r w:rsidRPr="00945AFA">
        <w:rPr>
          <w:lang w:val="en-CA" w:eastAsia="ko-KR"/>
        </w:rPr>
        <w:t xml:space="preserve"> 1, </w:t>
      </w:r>
      <w:proofErr w:type="spellStart"/>
      <w:r w:rsidRPr="00945AFA">
        <w:rPr>
          <w:lang w:val="en-CA" w:eastAsia="ko-KR"/>
        </w:rPr>
        <w:t>minY</w:t>
      </w:r>
      <w:proofErr w:type="spellEnd"/>
      <w:r w:rsidRPr="00945AFA">
        <w:rPr>
          <w:lang w:val="en-CA" w:eastAsia="ko-KR"/>
        </w:rPr>
        <w:t xml:space="preserve"> is set equal to </w:t>
      </w:r>
      <w:r w:rsidRPr="00945AFA">
        <w:rPr>
          <w:noProof/>
          <w:lang w:val="en-CA" w:eastAsia="ko-KR"/>
        </w:rPr>
        <w:t>−</w:t>
      </w:r>
      <w:r w:rsidRPr="00945AFA">
        <w:rPr>
          <w:lang w:val="en-CA" w:eastAsia="ko-KR"/>
        </w:rPr>
        <w:t xml:space="preserve">2, </w:t>
      </w:r>
      <w:proofErr w:type="spellStart"/>
      <w:r w:rsidRPr="00945AFA">
        <w:rPr>
          <w:lang w:val="en-CA" w:eastAsia="ko-KR"/>
        </w:rPr>
        <w:t>maxY</w:t>
      </w:r>
      <w:proofErr w:type="spellEnd"/>
      <w:r w:rsidRPr="00945AFA">
        <w:rPr>
          <w:lang w:val="en-CA" w:eastAsia="ko-KR"/>
        </w:rPr>
        <w:t xml:space="preserve"> is set equal to 3</w:t>
      </w:r>
      <w:r w:rsidR="00480722" w:rsidRPr="00945AFA">
        <w:rPr>
          <w:lang w:val="en-CA" w:eastAsia="ko-KR"/>
        </w:rPr>
        <w:t xml:space="preserve"> and ac is set equal to 96</w:t>
      </w:r>
      <w:r w:rsidRPr="00945AFA">
        <w:rPr>
          <w:lang w:val="en-CA" w:eastAsia="ko-KR"/>
        </w:rPr>
        <w:t>.</w:t>
      </w:r>
    </w:p>
    <w:p w14:paraId="62ECEF7F" w14:textId="40920DAE" w:rsidR="00B500A2" w:rsidRPr="00945AFA" w:rsidRDefault="00B500A2" w:rsidP="00323899">
      <w:pPr>
        <w:numPr>
          <w:ilvl w:val="0"/>
          <w:numId w:val="9"/>
        </w:numPr>
        <w:tabs>
          <w:tab w:val="clear" w:pos="794"/>
          <w:tab w:val="left" w:pos="709"/>
        </w:tabs>
        <w:rPr>
          <w:noProof/>
          <w:lang w:val="en-CA" w:eastAsia="ko-KR"/>
        </w:rPr>
      </w:pPr>
      <w:r w:rsidRPr="00945AFA">
        <w:rPr>
          <w:noProof/>
          <w:lang w:val="en-CA" w:eastAsia="ko-KR"/>
        </w:rPr>
        <w:t xml:space="preserve">Otherwise, if </w:t>
      </w:r>
      <w:proofErr w:type="gramStart"/>
      <w:r w:rsidRPr="00945AFA">
        <w:rPr>
          <w:lang w:val="en-CA" w:eastAsia="ko-KR"/>
        </w:rPr>
        <w:t>( y</w:t>
      </w:r>
      <w:proofErr w:type="gramEnd"/>
      <w:r w:rsidRPr="00945AFA">
        <w:rPr>
          <w:lang w:val="en-CA" w:eastAsia="ko-KR"/>
        </w:rPr>
        <w:t> &lt;&lt; 2 ) is equal to ( </w:t>
      </w:r>
      <w:proofErr w:type="spellStart"/>
      <w:ins w:id="459" w:author="Wieckowski, Adam" w:date="2019-07-03T13:08:00Z">
        <w:r w:rsidR="004C32C2">
          <w:rPr>
            <w:lang w:val="en-CA" w:eastAsia="ko-KR"/>
          </w:rPr>
          <w:t>hAlf</w:t>
        </w:r>
      </w:ins>
      <w:proofErr w:type="spellEnd"/>
      <w:del w:id="460" w:author="Wieckowski, Adam" w:date="2019-07-03T13:08:00Z">
        <w:r w:rsidRPr="00945AFA" w:rsidDel="004C32C2">
          <w:rPr>
            <w:lang w:val="en-CA" w:eastAsia="ko-KR"/>
          </w:rPr>
          <w:delText>CtbSizeY</w:delText>
        </w:r>
      </w:del>
      <w:r w:rsidRPr="00945AFA">
        <w:rPr>
          <w:noProof/>
          <w:lang w:val="en-CA" w:eastAsia="ko-KR"/>
        </w:rPr>
        <w:t> − 4</w:t>
      </w:r>
      <w:r w:rsidRPr="00945AFA">
        <w:rPr>
          <w:lang w:val="en-CA" w:eastAsia="ko-KR"/>
        </w:rPr>
        <w:t> ) and ( </w:t>
      </w:r>
      <w:proofErr w:type="spellStart"/>
      <w:r w:rsidRPr="00945AFA">
        <w:rPr>
          <w:lang w:val="en-CA" w:eastAsia="ko-KR"/>
        </w:rPr>
        <w:t>y</w:t>
      </w:r>
      <w:ins w:id="461" w:author="Wieckowski, Adam" w:date="2019-07-03T13:08:00Z">
        <w:r w:rsidR="004C32C2">
          <w:rPr>
            <w:lang w:val="en-CA" w:eastAsia="ko-KR"/>
          </w:rPr>
          <w:t>Alf</w:t>
        </w:r>
      </w:ins>
      <w:proofErr w:type="spellEnd"/>
      <w:del w:id="462" w:author="Wieckowski, Adam" w:date="2019-07-03T13:08:00Z">
        <w:r w:rsidRPr="00945AFA" w:rsidDel="004C32C2">
          <w:rPr>
            <w:lang w:val="en-CA" w:eastAsia="ko-KR"/>
          </w:rPr>
          <w:delText>Ctb</w:delText>
        </w:r>
      </w:del>
      <w:r w:rsidRPr="00945AFA">
        <w:rPr>
          <w:lang w:val="en-CA" w:eastAsia="ko-KR"/>
        </w:rPr>
        <w:t> + </w:t>
      </w:r>
      <w:proofErr w:type="spellStart"/>
      <w:del w:id="463" w:author="Wieckowski, Adam" w:date="2019-07-03T13:08:00Z">
        <w:r w:rsidRPr="00945AFA" w:rsidDel="004C32C2">
          <w:rPr>
            <w:lang w:val="en-CA" w:eastAsia="ko-KR"/>
          </w:rPr>
          <w:delText>CtbSizeY </w:delText>
        </w:r>
      </w:del>
      <w:ins w:id="464" w:author="Wieckowski, Adam" w:date="2019-07-03T13:08:00Z">
        <w:r w:rsidR="004C32C2">
          <w:rPr>
            <w:lang w:val="en-CA" w:eastAsia="ko-KR"/>
          </w:rPr>
          <w:t>hAlf</w:t>
        </w:r>
        <w:proofErr w:type="spellEnd"/>
        <w:r w:rsidR="004C32C2">
          <w:rPr>
            <w:lang w:val="en-CA" w:eastAsia="ko-KR"/>
          </w:rPr>
          <w:t> </w:t>
        </w:r>
      </w:ins>
      <w:r w:rsidRPr="00945AFA">
        <w:rPr>
          <w:lang w:val="en-CA" w:eastAsia="ko-KR"/>
        </w:rPr>
        <w:t xml:space="preserve">) is less than </w:t>
      </w:r>
      <w:proofErr w:type="spellStart"/>
      <w:r w:rsidRPr="00945AFA">
        <w:rPr>
          <w:lang w:val="en-CA" w:eastAsia="ko-KR"/>
        </w:rPr>
        <w:t>pic_height_in_luma_samples</w:t>
      </w:r>
      <w:proofErr w:type="spellEnd"/>
      <w:r w:rsidRPr="00945AFA">
        <w:rPr>
          <w:lang w:val="en-CA" w:eastAsia="ko-KR"/>
        </w:rPr>
        <w:t> </w:t>
      </w:r>
      <w:r w:rsidR="00323899" w:rsidRPr="00945AFA">
        <w:rPr>
          <w:lang w:val="en-CA" w:eastAsia="ko-KR"/>
        </w:rPr>
        <w:t>−</w:t>
      </w:r>
      <w:r w:rsidRPr="00945AFA">
        <w:rPr>
          <w:lang w:val="en-CA" w:eastAsia="ko-KR"/>
        </w:rPr>
        <w:t xml:space="preserve"> 1, </w:t>
      </w:r>
      <w:proofErr w:type="spellStart"/>
      <w:r w:rsidRPr="00945AFA">
        <w:rPr>
          <w:lang w:val="en-CA" w:eastAsia="ko-KR"/>
        </w:rPr>
        <w:t>minY</w:t>
      </w:r>
      <w:proofErr w:type="spellEnd"/>
      <w:r w:rsidRPr="00945AFA">
        <w:rPr>
          <w:lang w:val="en-CA" w:eastAsia="ko-KR"/>
        </w:rPr>
        <w:t xml:space="preserve"> is set equal to 0</w:t>
      </w:r>
      <w:r w:rsidR="00480722" w:rsidRPr="00945AFA">
        <w:rPr>
          <w:lang w:val="en-CA" w:eastAsia="ko-KR"/>
        </w:rPr>
        <w:t>,</w:t>
      </w:r>
      <w:r w:rsidRPr="00945AFA">
        <w:rPr>
          <w:lang w:val="en-CA" w:eastAsia="ko-KR"/>
        </w:rPr>
        <w:t xml:space="preserve"> </w:t>
      </w:r>
      <w:proofErr w:type="spellStart"/>
      <w:r w:rsidRPr="00945AFA">
        <w:rPr>
          <w:lang w:val="en-CA" w:eastAsia="ko-KR"/>
        </w:rPr>
        <w:t>maxY</w:t>
      </w:r>
      <w:proofErr w:type="spellEnd"/>
      <w:r w:rsidRPr="00945AFA">
        <w:rPr>
          <w:lang w:val="en-CA" w:eastAsia="ko-KR"/>
        </w:rPr>
        <w:t xml:space="preserve"> is set equal to 5</w:t>
      </w:r>
      <w:r w:rsidR="00480722" w:rsidRPr="00945AFA">
        <w:rPr>
          <w:lang w:val="en-CA" w:eastAsia="ko-KR"/>
        </w:rPr>
        <w:t xml:space="preserve"> and ac is set equal to 96</w:t>
      </w:r>
      <w:r w:rsidRPr="00945AFA">
        <w:rPr>
          <w:lang w:val="en-CA" w:eastAsia="ko-KR"/>
        </w:rPr>
        <w:t>.</w:t>
      </w:r>
    </w:p>
    <w:p w14:paraId="6910D64D" w14:textId="6F6ED5FF" w:rsidR="00B500A2" w:rsidRPr="00945AFA" w:rsidRDefault="00480722" w:rsidP="004A6E64">
      <w:pPr>
        <w:numPr>
          <w:ilvl w:val="0"/>
          <w:numId w:val="9"/>
        </w:numPr>
        <w:tabs>
          <w:tab w:val="clear" w:pos="794"/>
          <w:tab w:val="num" w:pos="284"/>
          <w:tab w:val="left" w:pos="709"/>
        </w:tabs>
        <w:ind w:left="993" w:hanging="284"/>
        <w:rPr>
          <w:noProof/>
          <w:lang w:val="en-CA" w:eastAsia="ko-KR"/>
        </w:rPr>
      </w:pPr>
      <w:r w:rsidRPr="00945AFA">
        <w:rPr>
          <w:noProof/>
          <w:lang w:val="en-CA" w:eastAsia="ko-KR"/>
        </w:rPr>
        <w:t>Otherwise</w:t>
      </w:r>
      <w:r w:rsidR="00B500A2" w:rsidRPr="00945AFA">
        <w:rPr>
          <w:lang w:val="en-CA" w:eastAsia="ko-KR"/>
        </w:rPr>
        <w:t xml:space="preserve">, </w:t>
      </w:r>
      <w:proofErr w:type="spellStart"/>
      <w:r w:rsidR="00B500A2" w:rsidRPr="00945AFA">
        <w:rPr>
          <w:lang w:val="en-CA" w:eastAsia="ko-KR"/>
        </w:rPr>
        <w:t>minY</w:t>
      </w:r>
      <w:proofErr w:type="spellEnd"/>
      <w:r w:rsidR="00B500A2" w:rsidRPr="00945AFA">
        <w:rPr>
          <w:lang w:val="en-CA" w:eastAsia="ko-KR"/>
        </w:rPr>
        <w:t xml:space="preserve"> is set equal to </w:t>
      </w:r>
      <w:r w:rsidR="00B500A2" w:rsidRPr="00945AFA">
        <w:rPr>
          <w:noProof/>
          <w:lang w:val="en-CA" w:eastAsia="ko-KR"/>
        </w:rPr>
        <w:t>−</w:t>
      </w:r>
      <w:r w:rsidRPr="00945AFA">
        <w:rPr>
          <w:lang w:val="en-CA" w:eastAsia="ko-KR"/>
        </w:rPr>
        <w:t xml:space="preserve">2 and </w:t>
      </w:r>
      <w:proofErr w:type="spellStart"/>
      <w:r w:rsidRPr="00945AFA">
        <w:rPr>
          <w:lang w:val="en-CA" w:eastAsia="ko-KR"/>
        </w:rPr>
        <w:t>maxY</w:t>
      </w:r>
      <w:proofErr w:type="spellEnd"/>
      <w:r w:rsidRPr="00945AFA">
        <w:rPr>
          <w:lang w:val="en-CA" w:eastAsia="ko-KR"/>
        </w:rPr>
        <w:t xml:space="preserve"> is set equal to 5 and ac is set equal to 64</w:t>
      </w:r>
      <w:r w:rsidR="00B500A2" w:rsidRPr="00945AFA">
        <w:rPr>
          <w:lang w:val="en-CA" w:eastAsia="ko-KR"/>
        </w:rPr>
        <w:t>.</w:t>
      </w:r>
    </w:p>
    <w:p w14:paraId="6E8E0F3B" w14:textId="6E34DDA4" w:rsidR="000E1650" w:rsidRPr="00945AFA" w:rsidRDefault="000E1650" w:rsidP="004A6E64">
      <w:pPr>
        <w:numPr>
          <w:ilvl w:val="0"/>
          <w:numId w:val="70"/>
        </w:numPr>
        <w:tabs>
          <w:tab w:val="clear" w:pos="794"/>
          <w:tab w:val="clear" w:pos="1191"/>
          <w:tab w:val="clear" w:pos="1588"/>
          <w:tab w:val="clear" w:pos="1985"/>
          <w:tab w:val="left" w:pos="720"/>
          <w:tab w:val="left" w:pos="1080"/>
          <w:tab w:val="left" w:pos="1440"/>
          <w:tab w:val="left" w:pos="1701"/>
        </w:tabs>
        <w:ind w:left="709"/>
        <w:rPr>
          <w:noProof/>
          <w:lang w:val="en-CA" w:eastAsia="ko-KR"/>
        </w:rPr>
      </w:pPr>
      <w:r w:rsidRPr="00945AFA">
        <w:rPr>
          <w:noProof/>
          <w:lang w:val="en-CA" w:eastAsia="ko-KR"/>
        </w:rPr>
        <w:t xml:space="preserve">The variables </w:t>
      </w:r>
      <w:r w:rsidR="004A257E" w:rsidRPr="00945AFA">
        <w:rPr>
          <w:noProof/>
          <w:lang w:val="en-CA" w:eastAsia="ko-KR"/>
        </w:rPr>
        <w:t>sumH</w:t>
      </w:r>
      <w:r w:rsidRPr="00945AFA">
        <w:rPr>
          <w:noProof/>
          <w:lang w:val="en-CA" w:eastAsia="ko-KR"/>
        </w:rPr>
        <w:t xml:space="preserve">[ x ][ y ], </w:t>
      </w:r>
      <w:r w:rsidR="004A257E" w:rsidRPr="00945AFA">
        <w:rPr>
          <w:noProof/>
          <w:lang w:val="en-CA" w:eastAsia="ko-KR"/>
        </w:rPr>
        <w:t>sumV</w:t>
      </w:r>
      <w:r w:rsidRPr="00945AFA">
        <w:rPr>
          <w:noProof/>
          <w:lang w:val="en-CA" w:eastAsia="ko-KR"/>
        </w:rPr>
        <w:t xml:space="preserve">[ x ][ y ], </w:t>
      </w:r>
      <w:r w:rsidR="004A257E" w:rsidRPr="00945AFA">
        <w:rPr>
          <w:noProof/>
          <w:lang w:val="en-CA" w:eastAsia="ko-KR"/>
        </w:rPr>
        <w:t>sumD0</w:t>
      </w:r>
      <w:r w:rsidRPr="00945AFA">
        <w:rPr>
          <w:noProof/>
          <w:lang w:val="en-CA" w:eastAsia="ko-KR"/>
        </w:rPr>
        <w:t xml:space="preserve">[ x ][ y ], </w:t>
      </w:r>
      <w:r w:rsidR="004A257E" w:rsidRPr="00945AFA">
        <w:rPr>
          <w:noProof/>
          <w:lang w:val="en-CA" w:eastAsia="ko-KR"/>
        </w:rPr>
        <w:t>sumD1</w:t>
      </w:r>
      <w:r w:rsidRPr="00945AFA">
        <w:rPr>
          <w:noProof/>
          <w:lang w:val="en-CA" w:eastAsia="ko-KR"/>
        </w:rPr>
        <w:t xml:space="preserve">[ x ][ y ] and </w:t>
      </w:r>
      <w:r w:rsidR="004A257E" w:rsidRPr="00945AFA">
        <w:rPr>
          <w:noProof/>
          <w:lang w:val="en-CA" w:eastAsia="ko-KR"/>
        </w:rPr>
        <w:t>sumOfHV</w:t>
      </w:r>
      <w:r w:rsidRPr="00945AFA">
        <w:rPr>
          <w:noProof/>
          <w:lang w:val="en-CA" w:eastAsia="ko-KR"/>
        </w:rPr>
        <w:t>[ x ][ y ] with x</w:t>
      </w:r>
      <w:ins w:id="465" w:author="Wieckowski, Adam" w:date="2019-07-03T13:10:00Z">
        <w:r w:rsidR="00A969F4">
          <w:rPr>
            <w:noProof/>
            <w:lang w:val="en-CA" w:eastAsia="ko-KR"/>
          </w:rPr>
          <w:t> =</w:t>
        </w:r>
        <w:r w:rsidR="00A969F4" w:rsidRPr="00945AFA">
          <w:rPr>
            <w:noProof/>
            <w:lang w:val="en-CA" w:eastAsia="ko-KR"/>
          </w:rPr>
          <w:t> 0..( </w:t>
        </w:r>
      </w:ins>
      <w:ins w:id="466" w:author="Wieckowski, Adam" w:date="2019-07-03T13:11:00Z">
        <w:r w:rsidR="00A969F4">
          <w:rPr>
            <w:noProof/>
            <w:lang w:val="en-CA" w:eastAsia="ko-KR"/>
          </w:rPr>
          <w:t>wAlf</w:t>
        </w:r>
      </w:ins>
      <w:ins w:id="467" w:author="Wieckowski, Adam" w:date="2019-07-03T13:10:00Z">
        <w:r w:rsidR="00A969F4" w:rsidRPr="00945AFA">
          <w:rPr>
            <w:noProof/>
            <w:lang w:val="en-CA" w:eastAsia="ko-KR"/>
          </w:rPr>
          <w:t> − 1 ) &gt;&gt; 2</w:t>
        </w:r>
      </w:ins>
      <w:r w:rsidRPr="00945AFA">
        <w:rPr>
          <w:noProof/>
          <w:lang w:val="en-CA" w:eastAsia="ko-KR"/>
        </w:rPr>
        <w:t>, y = 0..( </w:t>
      </w:r>
      <w:del w:id="468" w:author="Wieckowski, Adam" w:date="2019-07-03T13:11:00Z">
        <w:r w:rsidRPr="00945AFA" w:rsidDel="00A969F4">
          <w:rPr>
            <w:noProof/>
            <w:lang w:val="en-CA" w:eastAsia="ko-KR"/>
          </w:rPr>
          <w:delText>CtbSizeY</w:delText>
        </w:r>
        <w:r w:rsidR="00A9336E" w:rsidRPr="00945AFA" w:rsidDel="00A969F4">
          <w:rPr>
            <w:noProof/>
            <w:lang w:val="en-CA" w:eastAsia="ko-KR"/>
          </w:rPr>
          <w:delText> </w:delText>
        </w:r>
      </w:del>
      <w:ins w:id="469" w:author="Wieckowski, Adam" w:date="2019-07-03T13:11:00Z">
        <w:r w:rsidR="00A969F4">
          <w:rPr>
            <w:noProof/>
            <w:lang w:val="en-CA" w:eastAsia="ko-KR"/>
          </w:rPr>
          <w:t>hAlf</w:t>
        </w:r>
        <w:r w:rsidR="00A969F4" w:rsidRPr="00945AFA">
          <w:rPr>
            <w:noProof/>
            <w:lang w:val="en-CA" w:eastAsia="ko-KR"/>
          </w:rPr>
          <w:t> </w:t>
        </w:r>
      </w:ins>
      <w:r w:rsidRPr="00945AFA">
        <w:rPr>
          <w:noProof/>
          <w:lang w:val="en-CA" w:eastAsia="ko-KR"/>
        </w:rPr>
        <w:t>− 1 ) &gt;&gt; 2 are derived as follows:</w:t>
      </w:r>
    </w:p>
    <w:p w14:paraId="5AEB4457" w14:textId="037148A9" w:rsidR="000E1650" w:rsidRPr="00945AFA" w:rsidRDefault="007D5E57"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sumH</w:t>
      </w:r>
      <w:r w:rsidR="000E1650" w:rsidRPr="00945AFA">
        <w:rPr>
          <w:noProof/>
          <w:lang w:val="en-CA" w:eastAsia="ko-KR"/>
        </w:rPr>
        <w:t>[ x ][ y ] = </w:t>
      </w:r>
      <w:r w:rsidR="000E1650" w:rsidRPr="00945AFA">
        <w:rPr>
          <w:noProof/>
          <w:lang w:val="en-CA" w:eastAsia="ko-KR"/>
        </w:rPr>
        <w:sym w:font="Symbol" w:char="F053"/>
      </w:r>
      <w:r w:rsidR="000E1650" w:rsidRPr="00945AFA">
        <w:rPr>
          <w:noProof/>
          <w:vertAlign w:val="subscript"/>
          <w:lang w:val="en-CA" w:eastAsia="ko-KR"/>
        </w:rPr>
        <w:t>i</w:t>
      </w:r>
      <w:r w:rsidR="000E1650" w:rsidRPr="00945AFA">
        <w:rPr>
          <w:noProof/>
          <w:lang w:val="en-CA" w:eastAsia="ko-KR"/>
        </w:rPr>
        <w:sym w:font="Symbol" w:char="F053"/>
      </w:r>
      <w:r w:rsidR="000E1650" w:rsidRPr="00945AFA">
        <w:rPr>
          <w:noProof/>
          <w:vertAlign w:val="subscript"/>
          <w:lang w:val="en-CA" w:eastAsia="ko-KR"/>
        </w:rPr>
        <w:t>j</w:t>
      </w:r>
      <w:r w:rsidR="000E1650" w:rsidRPr="00945AFA">
        <w:rPr>
          <w:noProof/>
          <w:lang w:val="en-CA" w:eastAsia="ko-KR"/>
        </w:rPr>
        <w:t xml:space="preserve"> </w:t>
      </w:r>
      <w:r w:rsidRPr="00945AFA">
        <w:rPr>
          <w:noProof/>
          <w:lang w:val="en-CA" w:eastAsia="ko-KR"/>
        </w:rPr>
        <w:t>filtH</w:t>
      </w:r>
      <w:r w:rsidR="00B93116" w:rsidRPr="00945AFA">
        <w:rPr>
          <w:noProof/>
          <w:lang w:val="en-CA" w:eastAsia="ko-KR"/>
        </w:rPr>
        <w:t>[ h</w:t>
      </w:r>
      <w:r w:rsidR="00B93116" w:rsidRPr="00945AFA">
        <w:rPr>
          <w:noProof/>
          <w:vertAlign w:val="subscript"/>
          <w:lang w:val="en-CA" w:eastAsia="ko-KR"/>
        </w:rPr>
        <w:t>(x  &lt;&lt;  2 ) + i</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x</w:t>
      </w:r>
      <w:ins w:id="470" w:author="Wieckowski, Adam" w:date="2019-07-03T13:10:00Z">
        <w:r w:rsidR="00A969F4">
          <w:rPr>
            <w:lang w:val="en-CA" w:eastAsia="ko-KR"/>
          </w:rPr>
          <w:t>Alf</w:t>
        </w:r>
      </w:ins>
      <w:proofErr w:type="spellEnd"/>
      <w:del w:id="471" w:author="Wieckowski, Adam" w:date="2019-07-03T13:10:00Z">
        <w:r w:rsidR="00B93116" w:rsidRPr="00945AFA" w:rsidDel="00A969F4">
          <w:rPr>
            <w:lang w:val="en-CA" w:eastAsia="ko-KR"/>
          </w:rPr>
          <w:delText>Ctb</w:delText>
        </w:r>
      </w:del>
      <w:r w:rsidR="00B93116" w:rsidRPr="00945AFA">
        <w:rPr>
          <w:lang w:val="en-CA" w:eastAsia="ko-KR"/>
        </w:rPr>
        <w:t> </w:t>
      </w:r>
      <w:r w:rsidR="00B93116" w:rsidRPr="00945AFA">
        <w:rPr>
          <w:noProof/>
          <w:lang w:val="en-CA" w:eastAsia="ko-KR"/>
        </w:rPr>
        <w:t>][ v</w:t>
      </w:r>
      <w:r w:rsidR="00B93116" w:rsidRPr="00945AFA">
        <w:rPr>
          <w:noProof/>
          <w:vertAlign w:val="subscript"/>
          <w:lang w:val="en-CA" w:eastAsia="ko-KR"/>
        </w:rPr>
        <w:t>(y  &lt;&lt;  2) + j</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y</w:t>
      </w:r>
      <w:ins w:id="472" w:author="Wieckowski, Adam" w:date="2019-07-03T13:10:00Z">
        <w:r w:rsidR="00A969F4">
          <w:rPr>
            <w:lang w:val="en-CA" w:eastAsia="ko-KR"/>
          </w:rPr>
          <w:t>Alf</w:t>
        </w:r>
      </w:ins>
      <w:proofErr w:type="spellEnd"/>
      <w:del w:id="473" w:author="Wieckowski, Adam" w:date="2019-07-03T13:10:00Z">
        <w:r w:rsidR="00B93116" w:rsidRPr="00945AFA" w:rsidDel="00A969F4">
          <w:rPr>
            <w:lang w:val="en-CA" w:eastAsia="ko-KR"/>
          </w:rPr>
          <w:delText>Ctb</w:delText>
        </w:r>
      </w:del>
      <w:r w:rsidR="00B93116" w:rsidRPr="00945AFA">
        <w:rPr>
          <w:lang w:val="en-CA" w:eastAsia="ko-KR"/>
        </w:rPr>
        <w:t> </w:t>
      </w:r>
      <w:r w:rsidR="00B93116" w:rsidRPr="00945AFA">
        <w:rPr>
          <w:noProof/>
          <w:lang w:val="en-CA" w:eastAsia="ko-KR"/>
        </w:rPr>
        <w:t>]</w:t>
      </w:r>
      <w:r w:rsidR="000E1650" w:rsidRPr="00945AFA">
        <w:rPr>
          <w:noProof/>
          <w:lang w:val="en-CA" w:eastAsia="ko-KR"/>
        </w:rPr>
        <w:t xml:space="preserve"> with i</w:t>
      </w:r>
      <w:r w:rsidR="00A90B66" w:rsidRPr="00945AFA">
        <w:rPr>
          <w:noProof/>
          <w:lang w:val="en-CA" w:eastAsia="ko-KR"/>
        </w:rPr>
        <w:t> = −2..5</w:t>
      </w:r>
      <w:r w:rsidR="000E1650" w:rsidRPr="00945AFA">
        <w:rPr>
          <w:noProof/>
          <w:lang w:val="en-CA" w:eastAsia="ko-KR"/>
        </w:rPr>
        <w:t>, j = </w:t>
      </w:r>
      <w:r w:rsidR="00480722" w:rsidRPr="00945AFA">
        <w:rPr>
          <w:noProof/>
          <w:lang w:val="en-CA" w:eastAsia="ko-KR"/>
        </w:rPr>
        <w:t>minY</w:t>
      </w:r>
      <w:r w:rsidR="000E1650" w:rsidRPr="00945AFA">
        <w:rPr>
          <w:noProof/>
          <w:lang w:val="en-CA" w:eastAsia="ko-KR"/>
        </w:rPr>
        <w:t>..</w:t>
      </w:r>
      <w:r w:rsidR="00480722" w:rsidRPr="00945AFA">
        <w:rPr>
          <w:noProof/>
          <w:lang w:val="en-CA" w:eastAsia="ko-KR"/>
        </w:rPr>
        <w:t>maxY</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1220</w:t>
      </w:r>
      <w:r w:rsidR="000E1650" w:rsidRPr="00945AFA">
        <w:rPr>
          <w:rFonts w:eastAsia="Malgun Gothic"/>
          <w:noProof/>
          <w:szCs w:val="22"/>
          <w:lang w:val="en-CA"/>
        </w:rPr>
        <w:fldChar w:fldCharType="end"/>
      </w:r>
      <w:r w:rsidR="000E1650" w:rsidRPr="00945AFA">
        <w:rPr>
          <w:rFonts w:eastAsia="Malgun Gothic"/>
          <w:noProof/>
          <w:szCs w:val="22"/>
          <w:lang w:val="en-CA"/>
        </w:rPr>
        <w:t>)</w:t>
      </w:r>
    </w:p>
    <w:p w14:paraId="0EA9ABD4" w14:textId="715A9474" w:rsidR="000E1650" w:rsidRPr="00945AFA" w:rsidRDefault="007D5E57"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sumV</w:t>
      </w:r>
      <w:r w:rsidR="000E1650" w:rsidRPr="00945AFA">
        <w:rPr>
          <w:noProof/>
          <w:lang w:val="en-CA" w:eastAsia="ko-KR"/>
        </w:rPr>
        <w:t>[ x ][ y ] = </w:t>
      </w:r>
      <w:r w:rsidR="000E1650" w:rsidRPr="00945AFA">
        <w:rPr>
          <w:noProof/>
          <w:lang w:val="en-CA" w:eastAsia="ko-KR"/>
        </w:rPr>
        <w:sym w:font="Symbol" w:char="F053"/>
      </w:r>
      <w:r w:rsidR="000E1650" w:rsidRPr="00945AFA">
        <w:rPr>
          <w:noProof/>
          <w:vertAlign w:val="subscript"/>
          <w:lang w:val="en-CA" w:eastAsia="ko-KR"/>
        </w:rPr>
        <w:t>i</w:t>
      </w:r>
      <w:r w:rsidR="000E1650" w:rsidRPr="00945AFA">
        <w:rPr>
          <w:noProof/>
          <w:lang w:val="en-CA" w:eastAsia="ko-KR"/>
        </w:rPr>
        <w:sym w:font="Symbol" w:char="F053"/>
      </w:r>
      <w:r w:rsidR="000E1650" w:rsidRPr="00945AFA">
        <w:rPr>
          <w:noProof/>
          <w:vertAlign w:val="subscript"/>
          <w:lang w:val="en-CA" w:eastAsia="ko-KR"/>
        </w:rPr>
        <w:t>j</w:t>
      </w:r>
      <w:r w:rsidR="000E1650" w:rsidRPr="00945AFA">
        <w:rPr>
          <w:noProof/>
          <w:lang w:val="en-CA" w:eastAsia="ko-KR"/>
        </w:rPr>
        <w:t xml:space="preserve"> </w:t>
      </w:r>
      <w:r w:rsidRPr="00945AFA">
        <w:rPr>
          <w:noProof/>
          <w:lang w:val="en-CA" w:eastAsia="ko-KR"/>
        </w:rPr>
        <w:t>filtV</w:t>
      </w:r>
      <w:r w:rsidR="00B93116" w:rsidRPr="00945AFA">
        <w:rPr>
          <w:noProof/>
          <w:lang w:val="en-CA" w:eastAsia="ko-KR"/>
        </w:rPr>
        <w:t>[ h</w:t>
      </w:r>
      <w:r w:rsidR="00B93116" w:rsidRPr="00945AFA">
        <w:rPr>
          <w:noProof/>
          <w:vertAlign w:val="subscript"/>
          <w:lang w:val="en-CA" w:eastAsia="ko-KR"/>
        </w:rPr>
        <w:t>(x  &lt;&lt;  2 ) + i</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x</w:t>
      </w:r>
      <w:ins w:id="474" w:author="Wieckowski, Adam" w:date="2019-07-03T13:10:00Z">
        <w:r w:rsidR="00A969F4">
          <w:rPr>
            <w:lang w:val="en-CA" w:eastAsia="ko-KR"/>
          </w:rPr>
          <w:t>Alf</w:t>
        </w:r>
      </w:ins>
      <w:proofErr w:type="spellEnd"/>
      <w:del w:id="475" w:author="Wieckowski, Adam" w:date="2019-07-03T13:10:00Z">
        <w:r w:rsidR="00B93116" w:rsidRPr="00945AFA" w:rsidDel="00A969F4">
          <w:rPr>
            <w:lang w:val="en-CA" w:eastAsia="ko-KR"/>
          </w:rPr>
          <w:delText>Ctb</w:delText>
        </w:r>
      </w:del>
      <w:r w:rsidR="00B93116" w:rsidRPr="00945AFA">
        <w:rPr>
          <w:lang w:val="en-CA" w:eastAsia="ko-KR"/>
        </w:rPr>
        <w:t> </w:t>
      </w:r>
      <w:r w:rsidR="00B93116" w:rsidRPr="00945AFA">
        <w:rPr>
          <w:noProof/>
          <w:lang w:val="en-CA" w:eastAsia="ko-KR"/>
        </w:rPr>
        <w:t>][ v</w:t>
      </w:r>
      <w:r w:rsidR="00B93116" w:rsidRPr="00945AFA">
        <w:rPr>
          <w:noProof/>
          <w:vertAlign w:val="subscript"/>
          <w:lang w:val="en-CA" w:eastAsia="ko-KR"/>
        </w:rPr>
        <w:t>(y  &lt;&lt;  2) + j</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y</w:t>
      </w:r>
      <w:ins w:id="476" w:author="Wieckowski, Adam" w:date="2019-07-03T13:10:00Z">
        <w:r w:rsidR="00A969F4">
          <w:rPr>
            <w:lang w:val="en-CA" w:eastAsia="ko-KR"/>
          </w:rPr>
          <w:t>Alf</w:t>
        </w:r>
      </w:ins>
      <w:proofErr w:type="spellEnd"/>
      <w:del w:id="477" w:author="Wieckowski, Adam" w:date="2019-07-03T13:10:00Z">
        <w:r w:rsidR="00B93116" w:rsidRPr="00945AFA" w:rsidDel="00A969F4">
          <w:rPr>
            <w:lang w:val="en-CA" w:eastAsia="ko-KR"/>
          </w:rPr>
          <w:delText>Ctb</w:delText>
        </w:r>
      </w:del>
      <w:r w:rsidR="00B93116" w:rsidRPr="00945AFA">
        <w:rPr>
          <w:lang w:val="en-CA" w:eastAsia="ko-KR"/>
        </w:rPr>
        <w:t> </w:t>
      </w:r>
      <w:r w:rsidR="00B93116" w:rsidRPr="00945AFA">
        <w:rPr>
          <w:noProof/>
          <w:lang w:val="en-CA" w:eastAsia="ko-KR"/>
        </w:rPr>
        <w:t>]</w:t>
      </w:r>
      <w:r w:rsidR="000E1650" w:rsidRPr="00945AFA">
        <w:rPr>
          <w:noProof/>
          <w:lang w:val="en-CA" w:eastAsia="ko-KR"/>
        </w:rPr>
        <w:t xml:space="preserve"> with i</w:t>
      </w:r>
      <w:r w:rsidR="00A90B66" w:rsidRPr="00945AFA">
        <w:rPr>
          <w:noProof/>
          <w:lang w:val="en-CA" w:eastAsia="ko-KR"/>
        </w:rPr>
        <w:t> = −2..5</w:t>
      </w:r>
      <w:r w:rsidR="000E1650" w:rsidRPr="00945AFA">
        <w:rPr>
          <w:noProof/>
          <w:lang w:val="en-CA" w:eastAsia="ko-KR"/>
        </w:rPr>
        <w:t>, j = </w:t>
      </w:r>
      <w:r w:rsidR="00480722" w:rsidRPr="00945AFA">
        <w:rPr>
          <w:noProof/>
          <w:lang w:val="en-CA" w:eastAsia="ko-KR"/>
        </w:rPr>
        <w:t>minY</w:t>
      </w:r>
      <w:r w:rsidR="000E1650" w:rsidRPr="00945AFA">
        <w:rPr>
          <w:noProof/>
          <w:lang w:val="en-CA" w:eastAsia="ko-KR"/>
        </w:rPr>
        <w:t>..</w:t>
      </w:r>
      <w:r w:rsidR="00480722" w:rsidRPr="00945AFA">
        <w:rPr>
          <w:noProof/>
          <w:lang w:val="en-CA" w:eastAsia="ko-KR"/>
        </w:rPr>
        <w:t>maxY</w:t>
      </w:r>
      <w:r w:rsidR="00480722" w:rsidRPr="00945AFA" w:rsidDel="00480722">
        <w:rPr>
          <w:noProof/>
          <w:lang w:val="en-CA" w:eastAsia="ko-KR"/>
        </w:rPr>
        <w:t xml:space="preserve"> </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1221</w:t>
      </w:r>
      <w:r w:rsidR="000E1650" w:rsidRPr="00945AFA">
        <w:rPr>
          <w:rFonts w:eastAsia="Malgun Gothic"/>
          <w:noProof/>
          <w:szCs w:val="22"/>
          <w:lang w:val="en-CA"/>
        </w:rPr>
        <w:fldChar w:fldCharType="end"/>
      </w:r>
      <w:r w:rsidR="000E1650" w:rsidRPr="00945AFA">
        <w:rPr>
          <w:rFonts w:eastAsia="Malgun Gothic"/>
          <w:noProof/>
          <w:szCs w:val="22"/>
          <w:lang w:val="en-CA"/>
        </w:rPr>
        <w:t>)</w:t>
      </w:r>
    </w:p>
    <w:p w14:paraId="1E319EE9" w14:textId="26B9E658" w:rsidR="000E1650" w:rsidRPr="00945AFA" w:rsidRDefault="007D5E57"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sumD0</w:t>
      </w:r>
      <w:r w:rsidR="000E1650" w:rsidRPr="00945AFA">
        <w:rPr>
          <w:noProof/>
          <w:lang w:val="en-CA" w:eastAsia="ko-KR"/>
        </w:rPr>
        <w:t>[ x ][ y ] = </w:t>
      </w:r>
      <w:r w:rsidR="000E1650" w:rsidRPr="00945AFA">
        <w:rPr>
          <w:noProof/>
          <w:lang w:val="en-CA" w:eastAsia="ko-KR"/>
        </w:rPr>
        <w:sym w:font="Symbol" w:char="F053"/>
      </w:r>
      <w:r w:rsidR="000E1650" w:rsidRPr="00945AFA">
        <w:rPr>
          <w:noProof/>
          <w:vertAlign w:val="subscript"/>
          <w:lang w:val="en-CA" w:eastAsia="ko-KR"/>
        </w:rPr>
        <w:t>i</w:t>
      </w:r>
      <w:r w:rsidR="000E1650" w:rsidRPr="00945AFA">
        <w:rPr>
          <w:noProof/>
          <w:lang w:val="en-CA" w:eastAsia="ko-KR"/>
        </w:rPr>
        <w:sym w:font="Symbol" w:char="F053"/>
      </w:r>
      <w:r w:rsidR="000E1650" w:rsidRPr="00945AFA">
        <w:rPr>
          <w:noProof/>
          <w:vertAlign w:val="subscript"/>
          <w:lang w:val="en-CA" w:eastAsia="ko-KR"/>
        </w:rPr>
        <w:t>j</w:t>
      </w:r>
      <w:r w:rsidR="000E1650" w:rsidRPr="00945AFA">
        <w:rPr>
          <w:noProof/>
          <w:lang w:val="en-CA" w:eastAsia="ko-KR"/>
        </w:rPr>
        <w:t xml:space="preserve"> </w:t>
      </w:r>
      <w:r w:rsidRPr="00945AFA">
        <w:rPr>
          <w:noProof/>
          <w:lang w:val="en-CA" w:eastAsia="ko-KR"/>
        </w:rPr>
        <w:t>filtD0</w:t>
      </w:r>
      <w:r w:rsidR="00B93116" w:rsidRPr="00945AFA">
        <w:rPr>
          <w:noProof/>
          <w:lang w:val="en-CA" w:eastAsia="ko-KR"/>
        </w:rPr>
        <w:t>[ h</w:t>
      </w:r>
      <w:r w:rsidR="00B93116" w:rsidRPr="00945AFA">
        <w:rPr>
          <w:noProof/>
          <w:vertAlign w:val="subscript"/>
          <w:lang w:val="en-CA" w:eastAsia="ko-KR"/>
        </w:rPr>
        <w:t>(x  &lt;&lt;  2 ) + i</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x</w:t>
      </w:r>
      <w:del w:id="478" w:author="Wieckowski, Adam" w:date="2019-07-03T13:10:00Z">
        <w:r w:rsidR="00B93116" w:rsidRPr="00945AFA" w:rsidDel="00A969F4">
          <w:rPr>
            <w:lang w:val="en-CA" w:eastAsia="ko-KR"/>
          </w:rPr>
          <w:delText>Ctb</w:delText>
        </w:r>
      </w:del>
      <w:ins w:id="479" w:author="Wieckowski, Adam" w:date="2019-07-03T13:10:00Z">
        <w:r w:rsidR="00A969F4">
          <w:rPr>
            <w:lang w:val="en-CA" w:eastAsia="ko-KR"/>
          </w:rPr>
          <w:t>Alf</w:t>
        </w:r>
      </w:ins>
      <w:proofErr w:type="spellEnd"/>
      <w:r w:rsidR="00B93116" w:rsidRPr="00945AFA">
        <w:rPr>
          <w:lang w:val="en-CA" w:eastAsia="ko-KR"/>
        </w:rPr>
        <w:t> </w:t>
      </w:r>
      <w:r w:rsidR="00B93116" w:rsidRPr="00945AFA">
        <w:rPr>
          <w:noProof/>
          <w:lang w:val="en-CA" w:eastAsia="ko-KR"/>
        </w:rPr>
        <w:t>][ v</w:t>
      </w:r>
      <w:r w:rsidR="00B93116" w:rsidRPr="00945AFA">
        <w:rPr>
          <w:noProof/>
          <w:vertAlign w:val="subscript"/>
          <w:lang w:val="en-CA" w:eastAsia="ko-KR"/>
        </w:rPr>
        <w:t>(y  &lt;&lt;  2) + j</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y</w:t>
      </w:r>
      <w:del w:id="480" w:author="Wieckowski, Adam" w:date="2019-07-03T13:10:00Z">
        <w:r w:rsidR="00B93116" w:rsidRPr="00945AFA" w:rsidDel="00A969F4">
          <w:rPr>
            <w:lang w:val="en-CA" w:eastAsia="ko-KR"/>
          </w:rPr>
          <w:delText>Ctb</w:delText>
        </w:r>
      </w:del>
      <w:ins w:id="481" w:author="Wieckowski, Adam" w:date="2019-07-03T13:10:00Z">
        <w:r w:rsidR="00A969F4">
          <w:rPr>
            <w:lang w:val="en-CA" w:eastAsia="ko-KR"/>
          </w:rPr>
          <w:t>Alf</w:t>
        </w:r>
      </w:ins>
      <w:proofErr w:type="spellEnd"/>
      <w:r w:rsidR="00B93116" w:rsidRPr="00945AFA">
        <w:rPr>
          <w:lang w:val="en-CA" w:eastAsia="ko-KR"/>
        </w:rPr>
        <w:t> </w:t>
      </w:r>
      <w:r w:rsidR="00B93116" w:rsidRPr="00945AFA">
        <w:rPr>
          <w:noProof/>
          <w:lang w:val="en-CA" w:eastAsia="ko-KR"/>
        </w:rPr>
        <w:t>]</w:t>
      </w:r>
      <w:r w:rsidR="000E1650" w:rsidRPr="00945AFA">
        <w:rPr>
          <w:noProof/>
          <w:lang w:val="en-CA" w:eastAsia="ko-KR"/>
        </w:rPr>
        <w:t xml:space="preserve"> with i</w:t>
      </w:r>
      <w:r w:rsidR="00A90B66" w:rsidRPr="00945AFA">
        <w:rPr>
          <w:noProof/>
          <w:lang w:val="en-CA" w:eastAsia="ko-KR"/>
        </w:rPr>
        <w:t> = −2..5</w:t>
      </w:r>
      <w:r w:rsidR="000E1650" w:rsidRPr="00945AFA">
        <w:rPr>
          <w:noProof/>
          <w:lang w:val="en-CA" w:eastAsia="ko-KR"/>
        </w:rPr>
        <w:t>, j = </w:t>
      </w:r>
      <w:r w:rsidR="00480722" w:rsidRPr="00945AFA">
        <w:rPr>
          <w:noProof/>
          <w:lang w:val="en-CA" w:eastAsia="ko-KR"/>
        </w:rPr>
        <w:t>minY</w:t>
      </w:r>
      <w:r w:rsidR="000E1650" w:rsidRPr="00945AFA">
        <w:rPr>
          <w:noProof/>
          <w:lang w:val="en-CA" w:eastAsia="ko-KR"/>
        </w:rPr>
        <w:t>..</w:t>
      </w:r>
      <w:r w:rsidR="00480722" w:rsidRPr="00945AFA">
        <w:rPr>
          <w:noProof/>
          <w:lang w:val="en-CA" w:eastAsia="ko-KR"/>
        </w:rPr>
        <w:t>maxY</w:t>
      </w:r>
      <w:r w:rsidR="00480722" w:rsidRPr="00945AFA" w:rsidDel="00480722">
        <w:rPr>
          <w:noProof/>
          <w:lang w:val="en-CA" w:eastAsia="ko-KR"/>
        </w:rPr>
        <w:t xml:space="preserve"> </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1222</w:t>
      </w:r>
      <w:r w:rsidR="000E1650" w:rsidRPr="00945AFA">
        <w:rPr>
          <w:rFonts w:eastAsia="Malgun Gothic"/>
          <w:noProof/>
          <w:szCs w:val="22"/>
          <w:lang w:val="en-CA"/>
        </w:rPr>
        <w:fldChar w:fldCharType="end"/>
      </w:r>
      <w:r w:rsidR="000E1650" w:rsidRPr="00945AFA">
        <w:rPr>
          <w:rFonts w:eastAsia="Malgun Gothic"/>
          <w:noProof/>
          <w:szCs w:val="22"/>
          <w:lang w:val="en-CA"/>
        </w:rPr>
        <w:t>)</w:t>
      </w:r>
    </w:p>
    <w:p w14:paraId="70AA21A4" w14:textId="222B43AC" w:rsidR="000E1650" w:rsidRPr="00945AFA" w:rsidRDefault="007D5E57"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sumD1</w:t>
      </w:r>
      <w:r w:rsidR="000E1650" w:rsidRPr="00945AFA">
        <w:rPr>
          <w:noProof/>
          <w:lang w:val="en-CA" w:eastAsia="ko-KR"/>
        </w:rPr>
        <w:t>[ x ][ y ] = </w:t>
      </w:r>
      <w:r w:rsidR="000E1650" w:rsidRPr="00945AFA">
        <w:rPr>
          <w:noProof/>
          <w:lang w:val="en-CA" w:eastAsia="ko-KR"/>
        </w:rPr>
        <w:sym w:font="Symbol" w:char="F053"/>
      </w:r>
      <w:r w:rsidR="000E1650" w:rsidRPr="00945AFA">
        <w:rPr>
          <w:noProof/>
          <w:vertAlign w:val="subscript"/>
          <w:lang w:val="en-CA" w:eastAsia="ko-KR"/>
        </w:rPr>
        <w:t>i</w:t>
      </w:r>
      <w:r w:rsidR="000E1650" w:rsidRPr="00945AFA">
        <w:rPr>
          <w:noProof/>
          <w:lang w:val="en-CA" w:eastAsia="ko-KR"/>
        </w:rPr>
        <w:sym w:font="Symbol" w:char="F053"/>
      </w:r>
      <w:r w:rsidR="000E1650" w:rsidRPr="00945AFA">
        <w:rPr>
          <w:noProof/>
          <w:vertAlign w:val="subscript"/>
          <w:lang w:val="en-CA" w:eastAsia="ko-KR"/>
        </w:rPr>
        <w:t>j</w:t>
      </w:r>
      <w:r w:rsidR="000E1650" w:rsidRPr="00945AFA">
        <w:rPr>
          <w:noProof/>
          <w:lang w:val="en-CA" w:eastAsia="ko-KR"/>
        </w:rPr>
        <w:t xml:space="preserve"> </w:t>
      </w:r>
      <w:r w:rsidRPr="00945AFA">
        <w:rPr>
          <w:noProof/>
          <w:lang w:val="en-CA" w:eastAsia="ko-KR"/>
        </w:rPr>
        <w:t>filtD1</w:t>
      </w:r>
      <w:r w:rsidR="00B93116" w:rsidRPr="00945AFA">
        <w:rPr>
          <w:noProof/>
          <w:lang w:val="en-CA" w:eastAsia="ko-KR"/>
        </w:rPr>
        <w:t>[ h</w:t>
      </w:r>
      <w:r w:rsidR="00B93116" w:rsidRPr="00945AFA">
        <w:rPr>
          <w:noProof/>
          <w:vertAlign w:val="subscript"/>
          <w:lang w:val="en-CA" w:eastAsia="ko-KR"/>
        </w:rPr>
        <w:t>(x  &lt;&lt;  2 ) + i</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x</w:t>
      </w:r>
      <w:ins w:id="482" w:author="Wieckowski, Adam" w:date="2019-07-03T13:10:00Z">
        <w:r w:rsidR="00A969F4">
          <w:rPr>
            <w:lang w:val="en-CA" w:eastAsia="ko-KR"/>
          </w:rPr>
          <w:t>Alf</w:t>
        </w:r>
      </w:ins>
      <w:proofErr w:type="spellEnd"/>
      <w:del w:id="483" w:author="Wieckowski, Adam" w:date="2019-07-03T13:10:00Z">
        <w:r w:rsidR="00B93116" w:rsidRPr="00945AFA" w:rsidDel="00A969F4">
          <w:rPr>
            <w:lang w:val="en-CA" w:eastAsia="ko-KR"/>
          </w:rPr>
          <w:delText>Ctb</w:delText>
        </w:r>
      </w:del>
      <w:r w:rsidR="00B93116" w:rsidRPr="00945AFA">
        <w:rPr>
          <w:lang w:val="en-CA" w:eastAsia="ko-KR"/>
        </w:rPr>
        <w:t> </w:t>
      </w:r>
      <w:r w:rsidR="00B93116" w:rsidRPr="00945AFA">
        <w:rPr>
          <w:noProof/>
          <w:lang w:val="en-CA" w:eastAsia="ko-KR"/>
        </w:rPr>
        <w:t>][ v</w:t>
      </w:r>
      <w:r w:rsidR="00B93116" w:rsidRPr="00945AFA">
        <w:rPr>
          <w:noProof/>
          <w:vertAlign w:val="subscript"/>
          <w:lang w:val="en-CA" w:eastAsia="ko-KR"/>
        </w:rPr>
        <w:t>(y  &lt;&lt;  2) + j</w:t>
      </w:r>
      <w:r w:rsidR="00B93116" w:rsidRPr="00945AFA">
        <w:rPr>
          <w:noProof/>
          <w:lang w:val="en-CA" w:eastAsia="ko-KR"/>
        </w:rPr>
        <w:t> −</w:t>
      </w:r>
      <w:r w:rsidR="00B93116" w:rsidRPr="00945AFA">
        <w:rPr>
          <w:lang w:val="en-CA" w:eastAsia="ko-KR"/>
        </w:rPr>
        <w:t> </w:t>
      </w:r>
      <w:proofErr w:type="spellStart"/>
      <w:r w:rsidR="00B93116" w:rsidRPr="00945AFA">
        <w:rPr>
          <w:lang w:val="en-CA" w:eastAsia="ko-KR"/>
        </w:rPr>
        <w:t>y</w:t>
      </w:r>
      <w:ins w:id="484" w:author="Wieckowski, Adam" w:date="2019-07-03T13:10:00Z">
        <w:r w:rsidR="00A969F4">
          <w:rPr>
            <w:lang w:val="en-CA" w:eastAsia="ko-KR"/>
          </w:rPr>
          <w:t>Alf</w:t>
        </w:r>
      </w:ins>
      <w:proofErr w:type="spellEnd"/>
      <w:del w:id="485" w:author="Wieckowski, Adam" w:date="2019-07-03T13:10:00Z">
        <w:r w:rsidR="00B93116" w:rsidRPr="00945AFA" w:rsidDel="00A969F4">
          <w:rPr>
            <w:lang w:val="en-CA" w:eastAsia="ko-KR"/>
          </w:rPr>
          <w:delText>Ctb</w:delText>
        </w:r>
      </w:del>
      <w:r w:rsidR="00B93116" w:rsidRPr="00945AFA">
        <w:rPr>
          <w:lang w:val="en-CA" w:eastAsia="ko-KR"/>
        </w:rPr>
        <w:t> </w:t>
      </w:r>
      <w:r w:rsidR="00B93116" w:rsidRPr="00945AFA">
        <w:rPr>
          <w:noProof/>
          <w:lang w:val="en-CA" w:eastAsia="ko-KR"/>
        </w:rPr>
        <w:t>]</w:t>
      </w:r>
      <w:r w:rsidR="000E1650" w:rsidRPr="00945AFA">
        <w:rPr>
          <w:noProof/>
          <w:lang w:val="en-CA" w:eastAsia="ko-KR"/>
        </w:rPr>
        <w:t xml:space="preserve"> with i</w:t>
      </w:r>
      <w:r w:rsidR="00A90B66" w:rsidRPr="00945AFA">
        <w:rPr>
          <w:noProof/>
          <w:lang w:val="en-CA" w:eastAsia="ko-KR"/>
        </w:rPr>
        <w:t> = −2..5</w:t>
      </w:r>
      <w:r w:rsidR="000E1650" w:rsidRPr="00945AFA">
        <w:rPr>
          <w:noProof/>
          <w:lang w:val="en-CA" w:eastAsia="ko-KR"/>
        </w:rPr>
        <w:t>, j = </w:t>
      </w:r>
      <w:r w:rsidR="00480722" w:rsidRPr="00945AFA">
        <w:rPr>
          <w:noProof/>
          <w:lang w:val="en-CA" w:eastAsia="ko-KR"/>
        </w:rPr>
        <w:t>minY</w:t>
      </w:r>
      <w:r w:rsidR="000E1650" w:rsidRPr="00945AFA">
        <w:rPr>
          <w:noProof/>
          <w:lang w:val="en-CA" w:eastAsia="ko-KR"/>
        </w:rPr>
        <w:t>..</w:t>
      </w:r>
      <w:r w:rsidR="00480722" w:rsidRPr="00945AFA">
        <w:rPr>
          <w:noProof/>
          <w:lang w:val="en-CA" w:eastAsia="ko-KR"/>
        </w:rPr>
        <w:t>maxY</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1223</w:t>
      </w:r>
      <w:r w:rsidR="000E1650" w:rsidRPr="00945AFA">
        <w:rPr>
          <w:rFonts w:eastAsia="Malgun Gothic"/>
          <w:noProof/>
          <w:szCs w:val="22"/>
          <w:lang w:val="en-CA"/>
        </w:rPr>
        <w:fldChar w:fldCharType="end"/>
      </w:r>
      <w:r w:rsidR="000E1650" w:rsidRPr="00945AFA">
        <w:rPr>
          <w:rFonts w:eastAsia="Malgun Gothic"/>
          <w:noProof/>
          <w:szCs w:val="22"/>
          <w:lang w:val="en-CA"/>
        </w:rPr>
        <w:t>)</w:t>
      </w:r>
    </w:p>
    <w:p w14:paraId="49D977FB" w14:textId="57591912" w:rsidR="000E1650" w:rsidRPr="00945AFA" w:rsidRDefault="007D5E57"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sum</w:t>
      </w:r>
      <w:r w:rsidR="009A0F94" w:rsidRPr="00945AFA">
        <w:rPr>
          <w:noProof/>
          <w:lang w:val="en-CA" w:eastAsia="ko-KR"/>
        </w:rPr>
        <w:t>Of</w:t>
      </w:r>
      <w:r w:rsidRPr="00945AFA">
        <w:rPr>
          <w:noProof/>
          <w:lang w:val="en-CA" w:eastAsia="ko-KR"/>
        </w:rPr>
        <w:t>HV</w:t>
      </w:r>
      <w:r w:rsidR="000E1650" w:rsidRPr="00945AFA">
        <w:rPr>
          <w:noProof/>
          <w:lang w:val="en-CA" w:eastAsia="ko-KR"/>
        </w:rPr>
        <w:t>[ x ][ y ]</w:t>
      </w:r>
      <w:r w:rsidR="002B3688" w:rsidRPr="00945AFA">
        <w:rPr>
          <w:noProof/>
          <w:lang w:val="en-CA" w:eastAsia="ko-KR"/>
        </w:rPr>
        <w:t> </w:t>
      </w:r>
      <w:r w:rsidR="000E1650" w:rsidRPr="00945AFA">
        <w:rPr>
          <w:noProof/>
          <w:lang w:val="en-CA" w:eastAsia="ko-KR"/>
        </w:rPr>
        <w:t>=</w:t>
      </w:r>
      <w:r w:rsidR="002B3688" w:rsidRPr="00945AFA">
        <w:rPr>
          <w:noProof/>
          <w:lang w:val="en-CA" w:eastAsia="ko-KR"/>
        </w:rPr>
        <w:t> </w:t>
      </w:r>
      <w:r w:rsidR="009A0F94" w:rsidRPr="00945AFA">
        <w:rPr>
          <w:noProof/>
          <w:lang w:val="en-CA" w:eastAsia="ko-KR"/>
        </w:rPr>
        <w:t>sumH</w:t>
      </w:r>
      <w:r w:rsidR="000E1650" w:rsidRPr="00945AFA">
        <w:rPr>
          <w:noProof/>
          <w:lang w:val="en-CA" w:eastAsia="ko-KR"/>
        </w:rPr>
        <w:t>[ x ][ y ] + </w:t>
      </w:r>
      <w:r w:rsidR="009A0F94" w:rsidRPr="00945AFA">
        <w:rPr>
          <w:noProof/>
          <w:lang w:val="en-CA" w:eastAsia="ko-KR"/>
        </w:rPr>
        <w:t>sumV</w:t>
      </w:r>
      <w:r w:rsidR="000E1650" w:rsidRPr="00945AFA">
        <w:rPr>
          <w:noProof/>
          <w:lang w:val="en-CA" w:eastAsia="ko-KR"/>
        </w:rPr>
        <w:t>[ x ][ y ]</w:t>
      </w:r>
      <w:r w:rsidR="000E1650" w:rsidRPr="00945AFA">
        <w:rPr>
          <w:noProof/>
          <w:lang w:val="en-CA" w:eastAsia="ko-KR"/>
        </w:rPr>
        <w:tab/>
      </w:r>
      <w:r w:rsidR="000E1650" w:rsidRPr="00945AFA">
        <w:rPr>
          <w:rFonts w:eastAsia="Malgun Gothic"/>
          <w:noProof/>
          <w:szCs w:val="22"/>
          <w:lang w:val="en-CA"/>
        </w:rPr>
        <w:t>(</w:t>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STYLEREF 1 \s </w:instrText>
      </w:r>
      <w:r w:rsidR="000E1650" w:rsidRPr="00945AFA">
        <w:rPr>
          <w:rFonts w:eastAsia="Malgun Gothic"/>
          <w:noProof/>
          <w:szCs w:val="22"/>
          <w:lang w:val="en-CA"/>
        </w:rPr>
        <w:fldChar w:fldCharType="separate"/>
      </w:r>
      <w:r w:rsidR="00D45D70">
        <w:rPr>
          <w:rFonts w:eastAsia="Malgun Gothic"/>
          <w:noProof/>
          <w:szCs w:val="22"/>
          <w:lang w:val="en-CA"/>
        </w:rPr>
        <w:t>8</w:t>
      </w:r>
      <w:r w:rsidR="000E1650" w:rsidRPr="00945AFA">
        <w:rPr>
          <w:rFonts w:eastAsia="Malgun Gothic"/>
          <w:noProof/>
          <w:szCs w:val="22"/>
          <w:lang w:val="en-CA"/>
        </w:rPr>
        <w:fldChar w:fldCharType="end"/>
      </w:r>
      <w:r w:rsidR="000E1650" w:rsidRPr="00945AFA">
        <w:rPr>
          <w:rFonts w:eastAsia="Malgun Gothic"/>
          <w:noProof/>
          <w:szCs w:val="22"/>
          <w:lang w:val="en-CA"/>
        </w:rPr>
        <w:noBreakHyphen/>
      </w:r>
      <w:r w:rsidR="000E1650" w:rsidRPr="00945AFA">
        <w:rPr>
          <w:rFonts w:eastAsia="Malgun Gothic"/>
          <w:noProof/>
          <w:szCs w:val="22"/>
          <w:lang w:val="en-CA"/>
        </w:rPr>
        <w:fldChar w:fldCharType="begin" w:fldLock="1"/>
      </w:r>
      <w:r w:rsidR="000E1650" w:rsidRPr="00945AFA">
        <w:rPr>
          <w:rFonts w:eastAsia="Malgun Gothic"/>
          <w:noProof/>
          <w:szCs w:val="22"/>
          <w:lang w:val="en-CA"/>
        </w:rPr>
        <w:instrText xml:space="preserve"> SEQ Equation \* ARABIC \s 1 </w:instrText>
      </w:r>
      <w:r w:rsidR="000E1650" w:rsidRPr="00945AFA">
        <w:rPr>
          <w:rFonts w:eastAsia="Malgun Gothic"/>
          <w:noProof/>
          <w:szCs w:val="22"/>
          <w:lang w:val="en-CA"/>
        </w:rPr>
        <w:fldChar w:fldCharType="separate"/>
      </w:r>
      <w:r w:rsidR="00D45D70">
        <w:rPr>
          <w:rFonts w:eastAsia="Malgun Gothic"/>
          <w:noProof/>
          <w:szCs w:val="22"/>
          <w:lang w:val="en-CA"/>
        </w:rPr>
        <w:t>1224</w:t>
      </w:r>
      <w:r w:rsidR="000E1650" w:rsidRPr="00945AFA">
        <w:rPr>
          <w:rFonts w:eastAsia="Malgun Gothic"/>
          <w:noProof/>
          <w:szCs w:val="22"/>
          <w:lang w:val="en-CA"/>
        </w:rPr>
        <w:fldChar w:fldCharType="end"/>
      </w:r>
      <w:r w:rsidR="000E1650" w:rsidRPr="00945AFA">
        <w:rPr>
          <w:rFonts w:eastAsia="Malgun Gothic"/>
          <w:noProof/>
          <w:szCs w:val="22"/>
          <w:lang w:val="en-CA"/>
        </w:rPr>
        <w:t>)</w:t>
      </w:r>
    </w:p>
    <w:p w14:paraId="49B7F818" w14:textId="4CAD2273" w:rsidR="000E1650" w:rsidRPr="00945AFA" w:rsidRDefault="000E1650" w:rsidP="004A6E64">
      <w:pPr>
        <w:numPr>
          <w:ilvl w:val="0"/>
          <w:numId w:val="70"/>
        </w:numPr>
        <w:tabs>
          <w:tab w:val="clear" w:pos="794"/>
          <w:tab w:val="clear" w:pos="1191"/>
          <w:tab w:val="clear" w:pos="1588"/>
          <w:tab w:val="clear" w:pos="1985"/>
          <w:tab w:val="left" w:pos="720"/>
          <w:tab w:val="left" w:pos="1080"/>
          <w:tab w:val="left" w:pos="1440"/>
          <w:tab w:val="left" w:pos="1701"/>
        </w:tabs>
        <w:ind w:left="709"/>
        <w:rPr>
          <w:noProof/>
          <w:lang w:val="en-CA" w:eastAsia="ko-KR"/>
        </w:rPr>
      </w:pPr>
      <w:r w:rsidRPr="00945AFA">
        <w:rPr>
          <w:noProof/>
          <w:lang w:val="en-CA" w:eastAsia="ko-KR"/>
        </w:rPr>
        <w:t xml:space="preserve">The variables </w:t>
      </w:r>
      <w:r w:rsidR="00A7068F" w:rsidRPr="00945AFA">
        <w:rPr>
          <w:noProof/>
          <w:lang w:val="en-CA" w:eastAsia="ko-KR"/>
        </w:rPr>
        <w:t>dir1[ x ][ y ]</w:t>
      </w:r>
      <w:r w:rsidRPr="00945AFA">
        <w:rPr>
          <w:noProof/>
          <w:lang w:val="en-CA" w:eastAsia="ko-KR"/>
        </w:rPr>
        <w:t xml:space="preserve">, </w:t>
      </w:r>
      <w:r w:rsidR="00A7068F" w:rsidRPr="00945AFA">
        <w:rPr>
          <w:noProof/>
          <w:lang w:val="en-CA" w:eastAsia="ko-KR"/>
        </w:rPr>
        <w:t>dir2[ x ][ y ]</w:t>
      </w:r>
      <w:r w:rsidRPr="00945AFA">
        <w:rPr>
          <w:noProof/>
          <w:lang w:val="en-CA" w:eastAsia="ko-KR"/>
        </w:rPr>
        <w:t xml:space="preserve"> and </w:t>
      </w:r>
      <w:r w:rsidRPr="00945AFA">
        <w:rPr>
          <w:rFonts w:eastAsia="PMingLiU"/>
          <w:noProof/>
          <w:lang w:val="en-CA" w:eastAsia="zh-TW"/>
        </w:rPr>
        <w:t>dirS</w:t>
      </w:r>
      <w:r w:rsidR="00A7068F" w:rsidRPr="00945AFA">
        <w:rPr>
          <w:noProof/>
          <w:lang w:val="en-CA" w:eastAsia="ko-KR"/>
        </w:rPr>
        <w:t>[ x ][ y ]</w:t>
      </w:r>
      <w:r w:rsidRPr="00945AFA">
        <w:rPr>
          <w:noProof/>
          <w:lang w:val="en-CA" w:eastAsia="ko-KR"/>
        </w:rPr>
        <w:t xml:space="preserve"> with x</w:t>
      </w:r>
      <w:ins w:id="486" w:author="Wieckowski, Adam" w:date="2019-07-03T13:08:00Z">
        <w:r w:rsidR="004C32C2">
          <w:rPr>
            <w:noProof/>
            <w:lang w:val="en-CA" w:eastAsia="ko-KR"/>
          </w:rPr>
          <w:t> = 0..wAlf</w:t>
        </w:r>
        <w:r w:rsidR="004C32C2" w:rsidRPr="00945AFA">
          <w:rPr>
            <w:noProof/>
            <w:lang w:val="en-CA" w:eastAsia="ko-KR"/>
          </w:rPr>
          <w:t> − 1</w:t>
        </w:r>
      </w:ins>
      <w:r w:rsidRPr="00945AFA">
        <w:rPr>
          <w:noProof/>
          <w:lang w:val="en-CA" w:eastAsia="ko-KR"/>
        </w:rPr>
        <w:t>, y = 0..</w:t>
      </w:r>
      <w:ins w:id="487" w:author="Wieckowski, Adam" w:date="2019-07-03T13:08:00Z">
        <w:r w:rsidR="004C32C2">
          <w:rPr>
            <w:noProof/>
            <w:lang w:val="en-CA" w:eastAsia="ko-KR"/>
          </w:rPr>
          <w:t>hAlf</w:t>
        </w:r>
      </w:ins>
      <w:del w:id="488" w:author="Wieckowski, Adam" w:date="2019-07-03T13:08:00Z">
        <w:r w:rsidRPr="00945AFA" w:rsidDel="004C32C2">
          <w:rPr>
            <w:noProof/>
            <w:lang w:val="en-CA" w:eastAsia="ko-KR"/>
          </w:rPr>
          <w:delText>CtbSizeY</w:delText>
        </w:r>
      </w:del>
      <w:r w:rsidRPr="00945AFA">
        <w:rPr>
          <w:noProof/>
          <w:lang w:val="en-CA" w:eastAsia="ko-KR"/>
        </w:rPr>
        <w:t> − 1 are derived as follows:</w:t>
      </w:r>
    </w:p>
    <w:p w14:paraId="31B59C64" w14:textId="57A1AE98" w:rsidR="000E1650" w:rsidRPr="00945AFA" w:rsidRDefault="000E1650" w:rsidP="004A6E64">
      <w:pPr>
        <w:numPr>
          <w:ilvl w:val="0"/>
          <w:numId w:val="4"/>
        </w:numPr>
        <w:tabs>
          <w:tab w:val="clear" w:pos="400"/>
          <w:tab w:val="clear" w:pos="794"/>
        </w:tabs>
        <w:ind w:left="1134" w:hanging="425"/>
        <w:rPr>
          <w:noProof/>
          <w:lang w:val="en-CA" w:eastAsia="ko-KR"/>
        </w:rPr>
      </w:pPr>
      <w:r w:rsidRPr="00945AFA">
        <w:rPr>
          <w:noProof/>
          <w:lang w:val="en-CA" w:eastAsia="ko-KR"/>
        </w:rPr>
        <w:t>The variables hv1, hv0 and dirHV are derived as follows:</w:t>
      </w:r>
    </w:p>
    <w:p w14:paraId="1F3D82D8" w14:textId="3DAD335D" w:rsidR="000E1650" w:rsidRPr="00945AFA" w:rsidRDefault="000E1650" w:rsidP="004A6E64">
      <w:pPr>
        <w:numPr>
          <w:ilvl w:val="0"/>
          <w:numId w:val="4"/>
        </w:numPr>
        <w:tabs>
          <w:tab w:val="clear" w:pos="400"/>
          <w:tab w:val="clear" w:pos="794"/>
          <w:tab w:val="clear" w:pos="1191"/>
        </w:tabs>
        <w:ind w:left="1560" w:hanging="425"/>
        <w:rPr>
          <w:noProof/>
          <w:lang w:val="en-CA" w:eastAsia="ko-KR"/>
        </w:rPr>
      </w:pPr>
      <w:r w:rsidRPr="00945AFA">
        <w:rPr>
          <w:noProof/>
          <w:lang w:val="en-CA" w:eastAsia="ko-KR"/>
        </w:rPr>
        <w:t xml:space="preserve">If </w:t>
      </w:r>
      <w:r w:rsidR="00AE6138" w:rsidRPr="00945AFA">
        <w:rPr>
          <w:noProof/>
          <w:lang w:val="en-CA" w:eastAsia="ko-KR"/>
        </w:rPr>
        <w:t>sumV</w:t>
      </w:r>
      <w:r w:rsidRPr="00945AFA">
        <w:rPr>
          <w:noProof/>
          <w:lang w:val="en-CA" w:eastAsia="ko-KR"/>
        </w:rPr>
        <w:t xml:space="preserve">[ x &gt;&gt; 2 ][ y &gt;&gt; 2 ] is greater than </w:t>
      </w:r>
      <w:r w:rsidR="00AE6138" w:rsidRPr="00945AFA">
        <w:rPr>
          <w:noProof/>
          <w:lang w:val="en-CA" w:eastAsia="ko-KR"/>
        </w:rPr>
        <w:t>sumH</w:t>
      </w:r>
      <w:r w:rsidRPr="00945AFA">
        <w:rPr>
          <w:noProof/>
          <w:lang w:val="en-CA" w:eastAsia="ko-KR"/>
        </w:rPr>
        <w:t>[ x &gt;&gt; 2 ][ y &gt;&gt; 2 ], the following applies:</w:t>
      </w:r>
    </w:p>
    <w:p w14:paraId="15D15C22" w14:textId="04377ADD"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hv1 = </w:t>
      </w:r>
      <w:r w:rsidR="006224DA" w:rsidRPr="00945AFA">
        <w:rPr>
          <w:noProof/>
          <w:lang w:val="en-CA" w:eastAsia="ko-KR"/>
        </w:rPr>
        <w:t>sumV</w:t>
      </w:r>
      <w:r w:rsidRPr="00945AFA">
        <w:rPr>
          <w:noProof/>
          <w:lang w:val="en-CA" w:eastAsia="ko-KR"/>
        </w:rPr>
        <w:t>[ x &gt;&gt; 2 ][ y &gt;&gt; 2 ]</w:t>
      </w:r>
      <w:r w:rsidRPr="00945AFA">
        <w:rPr>
          <w:noProof/>
          <w:lang w:val="en-CA" w:eastAsia="ko-KR"/>
        </w:rPr>
        <w:tab/>
      </w:r>
      <w:r w:rsidR="002B3688"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1225</w:t>
      </w:r>
      <w:r w:rsidRPr="00945AFA">
        <w:rPr>
          <w:rFonts w:eastAsia="Malgun Gothic"/>
          <w:noProof/>
          <w:szCs w:val="22"/>
          <w:lang w:val="en-CA"/>
        </w:rPr>
        <w:fldChar w:fldCharType="end"/>
      </w:r>
      <w:r w:rsidRPr="00945AFA">
        <w:rPr>
          <w:rFonts w:eastAsia="Malgun Gothic"/>
          <w:noProof/>
          <w:szCs w:val="22"/>
          <w:lang w:val="en-CA"/>
        </w:rPr>
        <w:t>)</w:t>
      </w:r>
    </w:p>
    <w:p w14:paraId="1BC838A7" w14:textId="043AA23E"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hv0 = </w:t>
      </w:r>
      <w:r w:rsidR="006224DA" w:rsidRPr="00945AFA">
        <w:rPr>
          <w:noProof/>
          <w:lang w:val="en-CA" w:eastAsia="ko-KR"/>
        </w:rPr>
        <w:t>sumH</w:t>
      </w:r>
      <w:r w:rsidRPr="00945AFA">
        <w:rPr>
          <w:noProof/>
          <w:lang w:val="en-CA" w:eastAsia="ko-KR"/>
        </w:rPr>
        <w:t>[ x &gt;&gt; 2 ][ y &gt;&gt; 2 ] </w:t>
      </w:r>
      <w:r w:rsidRPr="00945AFA">
        <w:rPr>
          <w:noProof/>
          <w:lang w:val="en-CA" w:eastAsia="ko-KR"/>
        </w:rPr>
        <w:tab/>
      </w:r>
      <w:r w:rsidR="002B3688" w:rsidRPr="00945AFA">
        <w:rPr>
          <w:rFonts w:eastAsia="Malgun Gothic"/>
          <w:noProof/>
          <w:szCs w:val="22"/>
          <w:lang w:val="en-CA"/>
        </w:rPr>
        <w:tab/>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1226</w:t>
      </w:r>
      <w:r w:rsidRPr="00945AFA">
        <w:rPr>
          <w:rFonts w:eastAsia="Malgun Gothic"/>
          <w:noProof/>
          <w:szCs w:val="22"/>
          <w:lang w:val="en-CA"/>
        </w:rPr>
        <w:fldChar w:fldCharType="end"/>
      </w:r>
      <w:r w:rsidRPr="00945AFA">
        <w:rPr>
          <w:rFonts w:eastAsia="Malgun Gothic"/>
          <w:noProof/>
          <w:szCs w:val="22"/>
          <w:lang w:val="en-CA"/>
        </w:rPr>
        <w:t>)</w:t>
      </w:r>
    </w:p>
    <w:p w14:paraId="6B323043" w14:textId="050A95EF"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dirHV = 1</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1227</w:t>
      </w:r>
      <w:r w:rsidRPr="00945AFA">
        <w:rPr>
          <w:rFonts w:eastAsia="Malgun Gothic"/>
          <w:noProof/>
          <w:szCs w:val="22"/>
          <w:lang w:val="en-CA"/>
        </w:rPr>
        <w:fldChar w:fldCharType="end"/>
      </w:r>
      <w:r w:rsidRPr="00945AFA">
        <w:rPr>
          <w:rFonts w:eastAsia="Malgun Gothic"/>
          <w:noProof/>
          <w:szCs w:val="22"/>
          <w:lang w:val="en-CA"/>
        </w:rPr>
        <w:t>)</w:t>
      </w:r>
    </w:p>
    <w:p w14:paraId="7F72731F" w14:textId="77777777" w:rsidR="000E1650" w:rsidRPr="00945AFA" w:rsidRDefault="000E1650" w:rsidP="004A6E64">
      <w:pPr>
        <w:numPr>
          <w:ilvl w:val="0"/>
          <w:numId w:val="4"/>
        </w:numPr>
        <w:tabs>
          <w:tab w:val="clear" w:pos="400"/>
          <w:tab w:val="clear" w:pos="794"/>
          <w:tab w:val="clear" w:pos="1191"/>
        </w:tabs>
        <w:ind w:left="1560" w:hanging="425"/>
        <w:rPr>
          <w:noProof/>
          <w:lang w:val="en-CA" w:eastAsia="ko-KR"/>
        </w:rPr>
      </w:pPr>
      <w:r w:rsidRPr="00945AFA">
        <w:rPr>
          <w:noProof/>
          <w:lang w:val="en-CA" w:eastAsia="ko-KR"/>
        </w:rPr>
        <w:t>Otherwise, the following applies:</w:t>
      </w:r>
    </w:p>
    <w:p w14:paraId="64B764F8" w14:textId="7A58829A"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hv1 = </w:t>
      </w:r>
      <w:r w:rsidR="006224DA" w:rsidRPr="00945AFA">
        <w:rPr>
          <w:noProof/>
          <w:lang w:val="en-CA" w:eastAsia="ko-KR"/>
        </w:rPr>
        <w:t>sumH</w:t>
      </w:r>
      <w:r w:rsidRPr="00945AFA">
        <w:rPr>
          <w:noProof/>
          <w:lang w:val="en-CA" w:eastAsia="ko-KR"/>
        </w:rPr>
        <w:t>[ x &gt;&gt; 2 ][ y &gt;&gt; 2 ]</w:t>
      </w:r>
      <w:r w:rsidRPr="00945AFA">
        <w:rPr>
          <w:noProof/>
          <w:lang w:val="en-CA" w:eastAsia="ko-KR"/>
        </w:rPr>
        <w:tab/>
      </w:r>
      <w:r w:rsidR="002B3688"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1228</w:t>
      </w:r>
      <w:r w:rsidRPr="00945AFA">
        <w:rPr>
          <w:rFonts w:eastAsia="Malgun Gothic"/>
          <w:noProof/>
          <w:szCs w:val="22"/>
          <w:lang w:val="en-CA"/>
        </w:rPr>
        <w:fldChar w:fldCharType="end"/>
      </w:r>
      <w:r w:rsidRPr="00945AFA">
        <w:rPr>
          <w:rFonts w:eastAsia="Malgun Gothic"/>
          <w:noProof/>
          <w:szCs w:val="22"/>
          <w:lang w:val="en-CA"/>
        </w:rPr>
        <w:t>)</w:t>
      </w:r>
    </w:p>
    <w:p w14:paraId="6AA96FE8" w14:textId="10897F19"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hv0 = </w:t>
      </w:r>
      <w:r w:rsidR="006224DA" w:rsidRPr="00945AFA">
        <w:rPr>
          <w:noProof/>
          <w:lang w:val="en-CA" w:eastAsia="ko-KR"/>
        </w:rPr>
        <w:t>sumV</w:t>
      </w:r>
      <w:r w:rsidRPr="00945AFA">
        <w:rPr>
          <w:noProof/>
          <w:lang w:val="en-CA" w:eastAsia="ko-KR"/>
        </w:rPr>
        <w:t>[ x &gt;&gt; 2 ][ y &gt;&gt; 2 ]</w:t>
      </w:r>
      <w:r w:rsidR="0043593B" w:rsidRPr="00945AFA">
        <w:rPr>
          <w:noProof/>
          <w:lang w:val="en-CA" w:eastAsia="ko-KR"/>
        </w:rPr>
        <w:tab/>
      </w:r>
      <w:r w:rsidR="0043593B"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1229</w:t>
      </w:r>
      <w:r w:rsidRPr="00945AFA">
        <w:rPr>
          <w:rFonts w:eastAsia="Malgun Gothic"/>
          <w:noProof/>
          <w:szCs w:val="22"/>
          <w:lang w:val="en-CA"/>
        </w:rPr>
        <w:fldChar w:fldCharType="end"/>
      </w:r>
      <w:r w:rsidRPr="00945AFA">
        <w:rPr>
          <w:rFonts w:eastAsia="Malgun Gothic"/>
          <w:noProof/>
          <w:szCs w:val="22"/>
          <w:lang w:val="en-CA"/>
        </w:rPr>
        <w:t>)</w:t>
      </w:r>
    </w:p>
    <w:p w14:paraId="0137141E" w14:textId="09C69093"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dirHV</w:t>
      </w:r>
      <w:r w:rsidR="002B3688" w:rsidRPr="00945AFA">
        <w:rPr>
          <w:noProof/>
          <w:lang w:val="en-CA" w:eastAsia="ko-KR"/>
        </w:rPr>
        <w:t> </w:t>
      </w:r>
      <w:r w:rsidRPr="00945AFA">
        <w:rPr>
          <w:noProof/>
          <w:lang w:val="en-CA" w:eastAsia="ko-KR"/>
        </w:rPr>
        <w:t>=</w:t>
      </w:r>
      <w:r w:rsidR="002B3688" w:rsidRPr="00945AFA">
        <w:rPr>
          <w:noProof/>
          <w:lang w:val="en-CA" w:eastAsia="ko-KR"/>
        </w:rPr>
        <w:t> </w:t>
      </w:r>
      <w:r w:rsidRPr="00945AFA">
        <w:rPr>
          <w:noProof/>
          <w:lang w:val="en-CA" w:eastAsia="ko-KR"/>
        </w:rPr>
        <w:t>3</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1230</w:t>
      </w:r>
      <w:r w:rsidRPr="00945AFA">
        <w:rPr>
          <w:rFonts w:eastAsia="Malgun Gothic"/>
          <w:noProof/>
          <w:szCs w:val="22"/>
          <w:lang w:val="en-CA"/>
        </w:rPr>
        <w:fldChar w:fldCharType="end"/>
      </w:r>
      <w:r w:rsidRPr="00945AFA">
        <w:rPr>
          <w:rFonts w:eastAsia="Malgun Gothic"/>
          <w:noProof/>
          <w:szCs w:val="22"/>
          <w:lang w:val="en-CA"/>
        </w:rPr>
        <w:t>)</w:t>
      </w:r>
    </w:p>
    <w:p w14:paraId="390B678A" w14:textId="01EB2810" w:rsidR="000E1650" w:rsidRPr="00945AFA" w:rsidRDefault="000E1650" w:rsidP="004A6E64">
      <w:pPr>
        <w:numPr>
          <w:ilvl w:val="0"/>
          <w:numId w:val="4"/>
        </w:numPr>
        <w:tabs>
          <w:tab w:val="clear" w:pos="400"/>
          <w:tab w:val="clear" w:pos="794"/>
        </w:tabs>
        <w:ind w:left="1134" w:hanging="425"/>
        <w:rPr>
          <w:noProof/>
          <w:lang w:val="en-CA" w:eastAsia="ko-KR"/>
        </w:rPr>
      </w:pPr>
      <w:r w:rsidRPr="00945AFA">
        <w:rPr>
          <w:noProof/>
          <w:lang w:val="en-CA" w:eastAsia="ko-KR"/>
        </w:rPr>
        <w:t>The variables d1, d0 and dirD are derived as follows:</w:t>
      </w:r>
    </w:p>
    <w:p w14:paraId="058FEC29" w14:textId="6D55264E" w:rsidR="000E1650" w:rsidRPr="00945AFA" w:rsidRDefault="000E1650" w:rsidP="004A6E64">
      <w:pPr>
        <w:numPr>
          <w:ilvl w:val="0"/>
          <w:numId w:val="4"/>
        </w:numPr>
        <w:tabs>
          <w:tab w:val="clear" w:pos="400"/>
          <w:tab w:val="clear" w:pos="794"/>
          <w:tab w:val="clear" w:pos="1191"/>
        </w:tabs>
        <w:ind w:left="1560" w:hanging="425"/>
        <w:rPr>
          <w:noProof/>
          <w:lang w:val="en-CA" w:eastAsia="ko-KR"/>
        </w:rPr>
      </w:pPr>
      <w:r w:rsidRPr="00945AFA">
        <w:rPr>
          <w:noProof/>
          <w:lang w:val="en-CA" w:eastAsia="ko-KR"/>
        </w:rPr>
        <w:t xml:space="preserve">If </w:t>
      </w:r>
      <w:r w:rsidR="006224DA" w:rsidRPr="00945AFA">
        <w:rPr>
          <w:noProof/>
          <w:lang w:val="en-CA" w:eastAsia="ko-KR"/>
        </w:rPr>
        <w:t>sumD0</w:t>
      </w:r>
      <w:r w:rsidRPr="00945AFA">
        <w:rPr>
          <w:noProof/>
          <w:lang w:val="en-CA" w:eastAsia="ko-KR"/>
        </w:rPr>
        <w:t xml:space="preserve">[ x &gt;&gt; 2 ][ y &gt;&gt; 2 ] is greater than </w:t>
      </w:r>
      <w:r w:rsidR="006224DA" w:rsidRPr="00945AFA">
        <w:rPr>
          <w:noProof/>
          <w:lang w:val="en-CA" w:eastAsia="ko-KR"/>
        </w:rPr>
        <w:t>sumD1</w:t>
      </w:r>
      <w:r w:rsidRPr="00945AFA">
        <w:rPr>
          <w:noProof/>
          <w:lang w:val="en-CA" w:eastAsia="ko-KR"/>
        </w:rPr>
        <w:t>[ x &gt;&gt; 2 ][ y &gt;&gt; 2 ], the following applies:</w:t>
      </w:r>
    </w:p>
    <w:p w14:paraId="7D63835C" w14:textId="0790C997"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d1 = </w:t>
      </w:r>
      <w:r w:rsidR="006224DA" w:rsidRPr="00945AFA">
        <w:rPr>
          <w:noProof/>
          <w:lang w:val="en-CA" w:eastAsia="ko-KR"/>
        </w:rPr>
        <w:t>sumD0</w:t>
      </w:r>
      <w:r w:rsidRPr="00945AFA">
        <w:rPr>
          <w:noProof/>
          <w:lang w:val="en-CA" w:eastAsia="ko-KR"/>
        </w:rPr>
        <w:t>[ x &gt;&gt; 2 ][ y &gt;&gt; 2 ]</w:t>
      </w:r>
      <w:r w:rsidRPr="00945AFA">
        <w:rPr>
          <w:noProof/>
          <w:lang w:val="en-CA" w:eastAsia="ko-KR"/>
        </w:rPr>
        <w:tab/>
      </w:r>
      <w:r w:rsidR="004707DA"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1231</w:t>
      </w:r>
      <w:r w:rsidRPr="00945AFA">
        <w:rPr>
          <w:rFonts w:eastAsia="Malgun Gothic"/>
          <w:noProof/>
          <w:szCs w:val="22"/>
          <w:lang w:val="en-CA"/>
        </w:rPr>
        <w:fldChar w:fldCharType="end"/>
      </w:r>
      <w:r w:rsidRPr="00945AFA">
        <w:rPr>
          <w:rFonts w:eastAsia="Malgun Gothic"/>
          <w:noProof/>
          <w:szCs w:val="22"/>
          <w:lang w:val="en-CA"/>
        </w:rPr>
        <w:t>)</w:t>
      </w:r>
    </w:p>
    <w:p w14:paraId="6DB34F8A" w14:textId="5195AD8E"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d0 = </w:t>
      </w:r>
      <w:r w:rsidR="006224DA" w:rsidRPr="00945AFA">
        <w:rPr>
          <w:noProof/>
          <w:lang w:val="en-CA" w:eastAsia="ko-KR"/>
        </w:rPr>
        <w:t>sumD1</w:t>
      </w:r>
      <w:r w:rsidRPr="00945AFA">
        <w:rPr>
          <w:noProof/>
          <w:lang w:val="en-CA" w:eastAsia="ko-KR"/>
        </w:rPr>
        <w:t>[ x &gt;&gt; 2 ][ y &gt;&gt; 2 ]</w:t>
      </w:r>
      <w:r w:rsidR="004707DA" w:rsidRPr="00945AFA">
        <w:rPr>
          <w:noProof/>
          <w:lang w:val="en-CA" w:eastAsia="ko-KR"/>
        </w:rPr>
        <w:tab/>
      </w:r>
      <w:r w:rsidR="004707DA"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1232</w:t>
      </w:r>
      <w:r w:rsidRPr="00945AFA">
        <w:rPr>
          <w:rFonts w:eastAsia="Malgun Gothic"/>
          <w:noProof/>
          <w:szCs w:val="22"/>
          <w:lang w:val="en-CA"/>
        </w:rPr>
        <w:fldChar w:fldCharType="end"/>
      </w:r>
      <w:r w:rsidRPr="00945AFA">
        <w:rPr>
          <w:rFonts w:eastAsia="Malgun Gothic"/>
          <w:noProof/>
          <w:szCs w:val="22"/>
          <w:lang w:val="en-CA"/>
        </w:rPr>
        <w:t>)</w:t>
      </w:r>
    </w:p>
    <w:p w14:paraId="12FF495C" w14:textId="5BAE71B9"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dirD = 0</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1233</w:t>
      </w:r>
      <w:r w:rsidRPr="00945AFA">
        <w:rPr>
          <w:rFonts w:eastAsia="Malgun Gothic"/>
          <w:noProof/>
          <w:szCs w:val="22"/>
          <w:lang w:val="en-CA"/>
        </w:rPr>
        <w:fldChar w:fldCharType="end"/>
      </w:r>
      <w:r w:rsidRPr="00945AFA">
        <w:rPr>
          <w:rFonts w:eastAsia="Malgun Gothic"/>
          <w:noProof/>
          <w:szCs w:val="22"/>
          <w:lang w:val="en-CA"/>
        </w:rPr>
        <w:t>)</w:t>
      </w:r>
    </w:p>
    <w:p w14:paraId="66AE1B5F" w14:textId="77777777" w:rsidR="000E1650" w:rsidRPr="00945AFA" w:rsidRDefault="000E1650" w:rsidP="004A6E64">
      <w:pPr>
        <w:numPr>
          <w:ilvl w:val="0"/>
          <w:numId w:val="4"/>
        </w:numPr>
        <w:tabs>
          <w:tab w:val="clear" w:pos="400"/>
          <w:tab w:val="clear" w:pos="794"/>
          <w:tab w:val="clear" w:pos="1191"/>
        </w:tabs>
        <w:ind w:left="1560" w:hanging="425"/>
        <w:rPr>
          <w:noProof/>
          <w:lang w:val="en-CA" w:eastAsia="ko-KR"/>
        </w:rPr>
      </w:pPr>
      <w:r w:rsidRPr="00945AFA">
        <w:rPr>
          <w:noProof/>
          <w:lang w:val="en-CA" w:eastAsia="ko-KR"/>
        </w:rPr>
        <w:t>Otherwise, the following applies:</w:t>
      </w:r>
    </w:p>
    <w:p w14:paraId="405CFA42" w14:textId="299D8117"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lastRenderedPageBreak/>
        <w:t>d1 = </w:t>
      </w:r>
      <w:r w:rsidR="006224DA" w:rsidRPr="00945AFA">
        <w:rPr>
          <w:noProof/>
          <w:lang w:val="en-CA" w:eastAsia="ko-KR"/>
        </w:rPr>
        <w:t>sumD1</w:t>
      </w:r>
      <w:r w:rsidRPr="00945AFA">
        <w:rPr>
          <w:noProof/>
          <w:lang w:val="en-CA" w:eastAsia="ko-KR"/>
        </w:rPr>
        <w:t>[ x &gt;&gt; 2 ][ y &gt;&gt; 2 ]</w:t>
      </w:r>
      <w:r w:rsidRPr="00945AFA">
        <w:rPr>
          <w:noProof/>
          <w:lang w:val="en-CA" w:eastAsia="ko-KR"/>
        </w:rPr>
        <w:tab/>
      </w:r>
      <w:r w:rsidR="0043593B"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1234</w:t>
      </w:r>
      <w:r w:rsidRPr="00945AFA">
        <w:rPr>
          <w:rFonts w:eastAsia="Malgun Gothic"/>
          <w:noProof/>
          <w:szCs w:val="22"/>
          <w:lang w:val="en-CA"/>
        </w:rPr>
        <w:fldChar w:fldCharType="end"/>
      </w:r>
      <w:r w:rsidRPr="00945AFA">
        <w:rPr>
          <w:rFonts w:eastAsia="Malgun Gothic"/>
          <w:noProof/>
          <w:szCs w:val="22"/>
          <w:lang w:val="en-CA"/>
        </w:rPr>
        <w:t>)</w:t>
      </w:r>
    </w:p>
    <w:p w14:paraId="49F97B49" w14:textId="4F7068D4"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d0 = </w:t>
      </w:r>
      <w:r w:rsidR="006224DA" w:rsidRPr="00945AFA">
        <w:rPr>
          <w:noProof/>
          <w:lang w:val="en-CA" w:eastAsia="ko-KR"/>
        </w:rPr>
        <w:t>sumD0</w:t>
      </w:r>
      <w:r w:rsidRPr="00945AFA">
        <w:rPr>
          <w:noProof/>
          <w:lang w:val="en-CA" w:eastAsia="ko-KR"/>
        </w:rPr>
        <w:t>[ x &gt;&gt; 2 ][ y &gt;&gt; 2 ]</w:t>
      </w:r>
      <w:r w:rsidR="0043593B"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1235</w:t>
      </w:r>
      <w:r w:rsidRPr="00945AFA">
        <w:rPr>
          <w:rFonts w:eastAsia="Malgun Gothic"/>
          <w:noProof/>
          <w:szCs w:val="22"/>
          <w:lang w:val="en-CA"/>
        </w:rPr>
        <w:fldChar w:fldCharType="end"/>
      </w:r>
      <w:r w:rsidRPr="00945AFA">
        <w:rPr>
          <w:rFonts w:eastAsia="Malgun Gothic"/>
          <w:noProof/>
          <w:szCs w:val="22"/>
          <w:lang w:val="en-CA"/>
        </w:rPr>
        <w:t>)</w:t>
      </w:r>
    </w:p>
    <w:p w14:paraId="02FB7A09" w14:textId="00AC2A90"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dirD = 2</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1236</w:t>
      </w:r>
      <w:r w:rsidRPr="00945AFA">
        <w:rPr>
          <w:rFonts w:eastAsia="Malgun Gothic"/>
          <w:noProof/>
          <w:szCs w:val="22"/>
          <w:lang w:val="en-CA"/>
        </w:rPr>
        <w:fldChar w:fldCharType="end"/>
      </w:r>
      <w:r w:rsidRPr="00945AFA">
        <w:rPr>
          <w:rFonts w:eastAsia="Malgun Gothic"/>
          <w:noProof/>
          <w:szCs w:val="22"/>
          <w:lang w:val="en-CA"/>
        </w:rPr>
        <w:t>)</w:t>
      </w:r>
    </w:p>
    <w:p w14:paraId="04856EEF" w14:textId="1E77E4D8" w:rsidR="000E1650" w:rsidRPr="00945AFA" w:rsidRDefault="000E1650" w:rsidP="004A6E64">
      <w:pPr>
        <w:numPr>
          <w:ilvl w:val="0"/>
          <w:numId w:val="4"/>
        </w:numPr>
        <w:tabs>
          <w:tab w:val="clear" w:pos="400"/>
          <w:tab w:val="clear" w:pos="794"/>
        </w:tabs>
        <w:ind w:left="1134" w:hanging="425"/>
        <w:rPr>
          <w:noProof/>
          <w:lang w:val="en-CA" w:eastAsia="ko-KR"/>
        </w:rPr>
      </w:pPr>
      <w:r w:rsidRPr="00945AFA">
        <w:rPr>
          <w:noProof/>
          <w:lang w:val="en-CA" w:eastAsia="ko-KR"/>
        </w:rPr>
        <w:t>The variables hvd1, hvd0, are derived as follows:</w:t>
      </w:r>
    </w:p>
    <w:p w14:paraId="0DFD7B21" w14:textId="42232983"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hvd1 = ( d1 * hv0 &gt; hv1 * d0 )  ?  d1  :  hv1</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1237</w:t>
      </w:r>
      <w:r w:rsidRPr="00945AFA">
        <w:rPr>
          <w:rFonts w:eastAsia="Malgun Gothic"/>
          <w:noProof/>
          <w:szCs w:val="22"/>
          <w:lang w:val="en-CA"/>
        </w:rPr>
        <w:fldChar w:fldCharType="end"/>
      </w:r>
      <w:r w:rsidRPr="00945AFA">
        <w:rPr>
          <w:rFonts w:eastAsia="Malgun Gothic"/>
          <w:noProof/>
          <w:szCs w:val="22"/>
          <w:lang w:val="en-CA"/>
        </w:rPr>
        <w:t>)</w:t>
      </w:r>
    </w:p>
    <w:p w14:paraId="50696337" w14:textId="0FAACEF4" w:rsidR="000E1650" w:rsidRPr="00945AFA" w:rsidRDefault="000E1650" w:rsidP="000E1650">
      <w:pPr>
        <w:pStyle w:val="Equation"/>
        <w:tabs>
          <w:tab w:val="clear" w:pos="794"/>
          <w:tab w:val="clear" w:pos="1588"/>
        </w:tabs>
        <w:spacing w:after="0"/>
        <w:ind w:left="1985"/>
        <w:rPr>
          <w:noProof/>
          <w:lang w:val="en-CA" w:eastAsia="ko-KR"/>
        </w:rPr>
      </w:pPr>
      <w:r w:rsidRPr="00945AFA">
        <w:rPr>
          <w:noProof/>
          <w:lang w:val="en-CA" w:eastAsia="ko-KR"/>
        </w:rPr>
        <w:t>hvd0 = ( d1 * hv0 &gt; hv1 * d0 )  ?  d0  :  hv0</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1238</w:t>
      </w:r>
      <w:r w:rsidRPr="00945AFA">
        <w:rPr>
          <w:rFonts w:eastAsia="Malgun Gothic"/>
          <w:noProof/>
          <w:szCs w:val="22"/>
          <w:lang w:val="en-CA"/>
        </w:rPr>
        <w:fldChar w:fldCharType="end"/>
      </w:r>
      <w:r w:rsidRPr="00945AFA">
        <w:rPr>
          <w:rFonts w:eastAsia="Malgun Gothic"/>
          <w:noProof/>
          <w:szCs w:val="22"/>
          <w:lang w:val="en-CA"/>
        </w:rPr>
        <w:t>)</w:t>
      </w:r>
    </w:p>
    <w:p w14:paraId="76101573" w14:textId="150395FF" w:rsidR="000E1650" w:rsidRPr="00945AFA" w:rsidRDefault="000E1650" w:rsidP="004A6E64">
      <w:pPr>
        <w:numPr>
          <w:ilvl w:val="0"/>
          <w:numId w:val="4"/>
        </w:numPr>
        <w:tabs>
          <w:tab w:val="clear" w:pos="400"/>
          <w:tab w:val="clear" w:pos="794"/>
        </w:tabs>
        <w:ind w:left="1134" w:hanging="425"/>
        <w:rPr>
          <w:rFonts w:eastAsia="PMingLiU"/>
          <w:noProof/>
          <w:lang w:val="en-CA" w:eastAsia="zh-TW"/>
        </w:rPr>
      </w:pPr>
      <w:r w:rsidRPr="00945AFA">
        <w:rPr>
          <w:rFonts w:eastAsia="PMingLiU"/>
          <w:noProof/>
          <w:lang w:val="en-CA" w:eastAsia="zh-TW"/>
        </w:rPr>
        <w:t>The variables dirS</w:t>
      </w:r>
      <w:r w:rsidR="00A7068F" w:rsidRPr="00945AFA">
        <w:rPr>
          <w:noProof/>
          <w:lang w:val="en-CA" w:eastAsia="ko-KR"/>
        </w:rPr>
        <w:t>[ x ][ y ]</w:t>
      </w:r>
      <w:r w:rsidRPr="00945AFA">
        <w:rPr>
          <w:rFonts w:eastAsia="PMingLiU"/>
          <w:noProof/>
          <w:lang w:val="en-CA" w:eastAsia="zh-TW"/>
        </w:rPr>
        <w:t xml:space="preserve">, </w:t>
      </w:r>
      <w:r w:rsidR="00A7068F" w:rsidRPr="00945AFA">
        <w:rPr>
          <w:noProof/>
          <w:lang w:val="en-CA" w:eastAsia="ko-KR"/>
        </w:rPr>
        <w:t>dir1[ x ][ y ]</w:t>
      </w:r>
      <w:r w:rsidRPr="00945AFA">
        <w:rPr>
          <w:noProof/>
          <w:lang w:val="en-CA" w:eastAsia="ko-KR"/>
        </w:rPr>
        <w:t xml:space="preserve"> and </w:t>
      </w:r>
      <w:r w:rsidR="00A7068F" w:rsidRPr="00945AFA">
        <w:rPr>
          <w:noProof/>
          <w:lang w:val="en-CA" w:eastAsia="ko-KR"/>
        </w:rPr>
        <w:t>dir2[ x ][ y ]</w:t>
      </w:r>
      <w:r w:rsidRPr="00945AFA">
        <w:rPr>
          <w:rFonts w:eastAsia="PMingLiU"/>
          <w:noProof/>
          <w:lang w:val="en-CA" w:eastAsia="zh-TW"/>
        </w:rPr>
        <w:t xml:space="preserve"> derived as follows:</w:t>
      </w:r>
    </w:p>
    <w:p w14:paraId="6213C47A" w14:textId="67D3A7D0" w:rsidR="000E1650" w:rsidRPr="00A21A2F" w:rsidRDefault="00A7068F" w:rsidP="000E1650">
      <w:pPr>
        <w:pStyle w:val="Equation"/>
        <w:tabs>
          <w:tab w:val="clear" w:pos="794"/>
          <w:tab w:val="clear" w:pos="1588"/>
        </w:tabs>
        <w:spacing w:after="0"/>
        <w:ind w:left="1985"/>
        <w:rPr>
          <w:noProof/>
          <w:lang w:val="de-DE" w:eastAsia="ko-KR"/>
        </w:rPr>
      </w:pPr>
      <w:r w:rsidRPr="00945AFA">
        <w:rPr>
          <w:noProof/>
          <w:lang w:val="en-CA" w:eastAsia="ko-KR"/>
        </w:rPr>
        <w:t>dir1[ x ][ y ]</w:t>
      </w:r>
      <w:r w:rsidR="000E1650" w:rsidRPr="00945AFA">
        <w:rPr>
          <w:noProof/>
          <w:lang w:val="en-CA" w:eastAsia="ko-KR"/>
        </w:rPr>
        <w:t> = ( d1 * hv0 &gt; hv1 * d0 )  ?  </w:t>
      </w:r>
      <w:r w:rsidR="000E1650" w:rsidRPr="00A21A2F">
        <w:rPr>
          <w:noProof/>
          <w:lang w:val="de-DE" w:eastAsia="ko-KR"/>
        </w:rPr>
        <w:t>dirD  :  dirHV</w:t>
      </w:r>
      <w:r w:rsidR="000E1650" w:rsidRPr="00A21A2F">
        <w:rPr>
          <w:noProof/>
          <w:lang w:val="de-DE" w:eastAsia="ko-KR"/>
        </w:rPr>
        <w:tab/>
      </w:r>
      <w:r w:rsidR="000E1650" w:rsidRPr="00A21A2F">
        <w:rPr>
          <w:rFonts w:eastAsia="Malgun Gothic"/>
          <w:noProof/>
          <w:szCs w:val="22"/>
          <w:lang w:val="de-DE"/>
        </w:rPr>
        <w:t>(</w:t>
      </w:r>
      <w:r w:rsidR="000E1650" w:rsidRPr="00945AFA">
        <w:rPr>
          <w:rFonts w:eastAsia="Malgun Gothic"/>
          <w:noProof/>
          <w:szCs w:val="22"/>
          <w:lang w:val="en-CA"/>
        </w:rPr>
        <w:fldChar w:fldCharType="begin" w:fldLock="1"/>
      </w:r>
      <w:r w:rsidR="000E1650" w:rsidRPr="00A21A2F">
        <w:rPr>
          <w:rFonts w:eastAsia="Malgun Gothic"/>
          <w:noProof/>
          <w:szCs w:val="22"/>
          <w:lang w:val="de-DE"/>
        </w:rPr>
        <w:instrText xml:space="preserve"> STYLEREF 1 \s </w:instrText>
      </w:r>
      <w:r w:rsidR="000E1650" w:rsidRPr="00945AFA">
        <w:rPr>
          <w:rFonts w:eastAsia="Malgun Gothic"/>
          <w:noProof/>
          <w:szCs w:val="22"/>
          <w:lang w:val="en-CA"/>
        </w:rPr>
        <w:fldChar w:fldCharType="separate"/>
      </w:r>
      <w:r w:rsidR="00D45D70" w:rsidRPr="00A21A2F">
        <w:rPr>
          <w:rFonts w:eastAsia="Malgun Gothic"/>
          <w:noProof/>
          <w:szCs w:val="22"/>
          <w:lang w:val="de-DE"/>
        </w:rPr>
        <w:t>8</w:t>
      </w:r>
      <w:r w:rsidR="000E1650" w:rsidRPr="00945AFA">
        <w:rPr>
          <w:rFonts w:eastAsia="Malgun Gothic"/>
          <w:noProof/>
          <w:szCs w:val="22"/>
          <w:lang w:val="en-CA"/>
        </w:rPr>
        <w:fldChar w:fldCharType="end"/>
      </w:r>
      <w:r w:rsidR="000E1650" w:rsidRPr="00A21A2F">
        <w:rPr>
          <w:rFonts w:eastAsia="Malgun Gothic"/>
          <w:noProof/>
          <w:szCs w:val="22"/>
          <w:lang w:val="de-DE"/>
        </w:rPr>
        <w:noBreakHyphen/>
      </w:r>
      <w:r w:rsidR="000E1650" w:rsidRPr="00945AFA">
        <w:rPr>
          <w:rFonts w:eastAsia="Malgun Gothic"/>
          <w:noProof/>
          <w:szCs w:val="22"/>
          <w:lang w:val="en-CA"/>
        </w:rPr>
        <w:fldChar w:fldCharType="begin" w:fldLock="1"/>
      </w:r>
      <w:r w:rsidR="000E1650" w:rsidRPr="00A21A2F">
        <w:rPr>
          <w:rFonts w:eastAsia="Malgun Gothic"/>
          <w:noProof/>
          <w:szCs w:val="22"/>
          <w:lang w:val="de-DE"/>
        </w:rPr>
        <w:instrText xml:space="preserve"> SEQ Equation \* ARABIC \s 1 </w:instrText>
      </w:r>
      <w:r w:rsidR="000E1650" w:rsidRPr="00945AFA">
        <w:rPr>
          <w:rFonts w:eastAsia="Malgun Gothic"/>
          <w:noProof/>
          <w:szCs w:val="22"/>
          <w:lang w:val="en-CA"/>
        </w:rPr>
        <w:fldChar w:fldCharType="separate"/>
      </w:r>
      <w:r w:rsidR="00D45D70" w:rsidRPr="00A21A2F">
        <w:rPr>
          <w:rFonts w:eastAsia="Malgun Gothic"/>
          <w:noProof/>
          <w:szCs w:val="22"/>
          <w:lang w:val="de-DE"/>
        </w:rPr>
        <w:t>1239</w:t>
      </w:r>
      <w:r w:rsidR="000E1650" w:rsidRPr="00945AFA">
        <w:rPr>
          <w:rFonts w:eastAsia="Malgun Gothic"/>
          <w:noProof/>
          <w:szCs w:val="22"/>
          <w:lang w:val="en-CA"/>
        </w:rPr>
        <w:fldChar w:fldCharType="end"/>
      </w:r>
      <w:r w:rsidR="000E1650" w:rsidRPr="00A21A2F">
        <w:rPr>
          <w:rFonts w:eastAsia="Malgun Gothic"/>
          <w:noProof/>
          <w:szCs w:val="22"/>
          <w:lang w:val="de-DE"/>
        </w:rPr>
        <w:t>)</w:t>
      </w:r>
    </w:p>
    <w:p w14:paraId="2B656526" w14:textId="4D2FDF59" w:rsidR="000E1650" w:rsidRPr="00A21A2F" w:rsidRDefault="00A7068F" w:rsidP="000E1650">
      <w:pPr>
        <w:pStyle w:val="Equation"/>
        <w:tabs>
          <w:tab w:val="clear" w:pos="794"/>
          <w:tab w:val="clear" w:pos="1588"/>
        </w:tabs>
        <w:spacing w:after="0"/>
        <w:ind w:left="1985"/>
        <w:rPr>
          <w:noProof/>
          <w:lang w:val="de-DE" w:eastAsia="ko-KR"/>
        </w:rPr>
      </w:pPr>
      <w:r w:rsidRPr="00A21A2F">
        <w:rPr>
          <w:noProof/>
          <w:lang w:val="de-DE" w:eastAsia="ko-KR"/>
        </w:rPr>
        <w:t>dir2[ x ][ y ]</w:t>
      </w:r>
      <w:r w:rsidR="000E1650" w:rsidRPr="00A21A2F">
        <w:rPr>
          <w:noProof/>
          <w:lang w:val="de-DE" w:eastAsia="ko-KR"/>
        </w:rPr>
        <w:t> = ( d1 * hv0 &gt; hv1 * d0 )  ?  dir</w:t>
      </w:r>
      <w:r w:rsidRPr="00A21A2F">
        <w:rPr>
          <w:noProof/>
          <w:lang w:val="de-DE" w:eastAsia="ko-KR"/>
        </w:rPr>
        <w:t>HV</w:t>
      </w:r>
      <w:r w:rsidR="000E1650" w:rsidRPr="00A21A2F">
        <w:rPr>
          <w:noProof/>
          <w:lang w:val="de-DE" w:eastAsia="ko-KR"/>
        </w:rPr>
        <w:t>  :  dirD</w:t>
      </w:r>
      <w:r w:rsidR="000E1650" w:rsidRPr="00A21A2F">
        <w:rPr>
          <w:noProof/>
          <w:lang w:val="de-DE" w:eastAsia="ko-KR"/>
        </w:rPr>
        <w:tab/>
      </w:r>
      <w:r w:rsidR="000E1650" w:rsidRPr="00A21A2F">
        <w:rPr>
          <w:rFonts w:eastAsia="Malgun Gothic"/>
          <w:noProof/>
          <w:szCs w:val="22"/>
          <w:lang w:val="de-DE"/>
        </w:rPr>
        <w:t>(</w:t>
      </w:r>
      <w:r w:rsidR="000E1650" w:rsidRPr="00945AFA">
        <w:rPr>
          <w:rFonts w:eastAsia="Malgun Gothic"/>
          <w:noProof/>
          <w:szCs w:val="22"/>
          <w:lang w:val="en-CA"/>
        </w:rPr>
        <w:fldChar w:fldCharType="begin" w:fldLock="1"/>
      </w:r>
      <w:r w:rsidR="000E1650" w:rsidRPr="00A21A2F">
        <w:rPr>
          <w:rFonts w:eastAsia="Malgun Gothic"/>
          <w:noProof/>
          <w:szCs w:val="22"/>
          <w:lang w:val="de-DE"/>
        </w:rPr>
        <w:instrText xml:space="preserve"> STYLEREF 1 \s </w:instrText>
      </w:r>
      <w:r w:rsidR="000E1650" w:rsidRPr="00945AFA">
        <w:rPr>
          <w:rFonts w:eastAsia="Malgun Gothic"/>
          <w:noProof/>
          <w:szCs w:val="22"/>
          <w:lang w:val="en-CA"/>
        </w:rPr>
        <w:fldChar w:fldCharType="separate"/>
      </w:r>
      <w:r w:rsidR="00D45D70" w:rsidRPr="00A21A2F">
        <w:rPr>
          <w:rFonts w:eastAsia="Malgun Gothic"/>
          <w:noProof/>
          <w:szCs w:val="22"/>
          <w:lang w:val="de-DE"/>
        </w:rPr>
        <w:t>8</w:t>
      </w:r>
      <w:r w:rsidR="000E1650" w:rsidRPr="00945AFA">
        <w:rPr>
          <w:rFonts w:eastAsia="Malgun Gothic"/>
          <w:noProof/>
          <w:szCs w:val="22"/>
          <w:lang w:val="en-CA"/>
        </w:rPr>
        <w:fldChar w:fldCharType="end"/>
      </w:r>
      <w:r w:rsidR="000E1650" w:rsidRPr="00A21A2F">
        <w:rPr>
          <w:rFonts w:eastAsia="Malgun Gothic"/>
          <w:noProof/>
          <w:szCs w:val="22"/>
          <w:lang w:val="de-DE"/>
        </w:rPr>
        <w:noBreakHyphen/>
      </w:r>
      <w:r w:rsidR="000E1650" w:rsidRPr="00945AFA">
        <w:rPr>
          <w:rFonts w:eastAsia="Malgun Gothic"/>
          <w:noProof/>
          <w:szCs w:val="22"/>
          <w:lang w:val="en-CA"/>
        </w:rPr>
        <w:fldChar w:fldCharType="begin" w:fldLock="1"/>
      </w:r>
      <w:r w:rsidR="000E1650" w:rsidRPr="00A21A2F">
        <w:rPr>
          <w:rFonts w:eastAsia="Malgun Gothic"/>
          <w:noProof/>
          <w:szCs w:val="22"/>
          <w:lang w:val="de-DE"/>
        </w:rPr>
        <w:instrText xml:space="preserve"> SEQ Equation \* ARABIC \s 1 </w:instrText>
      </w:r>
      <w:r w:rsidR="000E1650" w:rsidRPr="00945AFA">
        <w:rPr>
          <w:rFonts w:eastAsia="Malgun Gothic"/>
          <w:noProof/>
          <w:szCs w:val="22"/>
          <w:lang w:val="en-CA"/>
        </w:rPr>
        <w:fldChar w:fldCharType="separate"/>
      </w:r>
      <w:r w:rsidR="00D45D70" w:rsidRPr="00A21A2F">
        <w:rPr>
          <w:rFonts w:eastAsia="Malgun Gothic"/>
          <w:noProof/>
          <w:szCs w:val="22"/>
          <w:lang w:val="de-DE"/>
        </w:rPr>
        <w:t>1240</w:t>
      </w:r>
      <w:r w:rsidR="000E1650" w:rsidRPr="00945AFA">
        <w:rPr>
          <w:rFonts w:eastAsia="Malgun Gothic"/>
          <w:noProof/>
          <w:szCs w:val="22"/>
          <w:lang w:val="en-CA"/>
        </w:rPr>
        <w:fldChar w:fldCharType="end"/>
      </w:r>
      <w:r w:rsidR="000E1650" w:rsidRPr="00A21A2F">
        <w:rPr>
          <w:rFonts w:eastAsia="Malgun Gothic"/>
          <w:noProof/>
          <w:szCs w:val="22"/>
          <w:lang w:val="de-DE"/>
        </w:rPr>
        <w:t>)</w:t>
      </w:r>
    </w:p>
    <w:p w14:paraId="6BE61AB3" w14:textId="7F3F2421" w:rsidR="000E1650" w:rsidRPr="00945AFA" w:rsidRDefault="000E1650" w:rsidP="000E1650">
      <w:pPr>
        <w:pStyle w:val="Equation"/>
        <w:tabs>
          <w:tab w:val="clear" w:pos="794"/>
          <w:tab w:val="clear" w:pos="1588"/>
        </w:tabs>
        <w:spacing w:after="0"/>
        <w:ind w:left="1985"/>
        <w:rPr>
          <w:rFonts w:eastAsia="PMingLiU"/>
          <w:noProof/>
          <w:lang w:val="en-CA" w:eastAsia="zh-TW"/>
        </w:rPr>
      </w:pPr>
      <w:r w:rsidRPr="00A21A2F">
        <w:rPr>
          <w:rFonts w:eastAsia="PMingLiU"/>
          <w:noProof/>
          <w:lang w:val="de-DE" w:eastAsia="zh-TW"/>
        </w:rPr>
        <w:t>dirS</w:t>
      </w:r>
      <w:r w:rsidR="00A7068F" w:rsidRPr="00A21A2F">
        <w:rPr>
          <w:noProof/>
          <w:lang w:val="de-DE" w:eastAsia="ko-KR"/>
        </w:rPr>
        <w:t>[ x ][ y ]</w:t>
      </w:r>
      <w:r w:rsidRPr="00A21A2F">
        <w:rPr>
          <w:noProof/>
          <w:lang w:val="de-DE" w:eastAsia="ko-KR"/>
        </w:rPr>
        <w:t> </w:t>
      </w:r>
      <w:r w:rsidRPr="00A21A2F">
        <w:rPr>
          <w:rFonts w:eastAsia="PMingLiU"/>
          <w:noProof/>
          <w:lang w:val="de-DE" w:eastAsia="zh-TW"/>
        </w:rPr>
        <w:t>=</w:t>
      </w:r>
      <w:r w:rsidRPr="00A21A2F">
        <w:rPr>
          <w:noProof/>
          <w:lang w:val="de-DE" w:eastAsia="ko-KR"/>
        </w:rPr>
        <w:t> ( hvd1 &gt; 2 * hvd0 )  ?  </w:t>
      </w:r>
      <w:r w:rsidRPr="00A21A2F">
        <w:rPr>
          <w:rFonts w:eastAsia="PMingLiU"/>
          <w:noProof/>
          <w:lang w:val="de-DE" w:eastAsia="zh-TW"/>
        </w:rPr>
        <w:t>1  :  ( ( </w:t>
      </w:r>
      <w:r w:rsidRPr="00A21A2F">
        <w:rPr>
          <w:noProof/>
          <w:lang w:val="de-DE" w:eastAsia="ko-KR"/>
        </w:rPr>
        <w:t>hvd1 * 2 &gt; 9 * hvd0 )  ?  </w:t>
      </w:r>
      <w:r w:rsidRPr="00945AFA">
        <w:rPr>
          <w:noProof/>
          <w:lang w:val="en-CA" w:eastAsia="ko-KR"/>
        </w:rPr>
        <w:t>2  :  0 )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1241</w:t>
      </w:r>
      <w:r w:rsidRPr="00945AFA">
        <w:rPr>
          <w:rFonts w:eastAsia="Malgun Gothic"/>
          <w:noProof/>
          <w:szCs w:val="22"/>
          <w:lang w:val="en-CA"/>
        </w:rPr>
        <w:fldChar w:fldCharType="end"/>
      </w:r>
      <w:r w:rsidRPr="00945AFA">
        <w:rPr>
          <w:rFonts w:eastAsia="Malgun Gothic"/>
          <w:noProof/>
          <w:szCs w:val="22"/>
          <w:lang w:val="en-CA"/>
        </w:rPr>
        <w:t>)</w:t>
      </w:r>
    </w:p>
    <w:p w14:paraId="759B3232" w14:textId="2FBB1002" w:rsidR="000E1650" w:rsidRPr="00945AFA" w:rsidRDefault="000E1650" w:rsidP="004A6E64">
      <w:pPr>
        <w:numPr>
          <w:ilvl w:val="0"/>
          <w:numId w:val="70"/>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945AFA">
        <w:rPr>
          <w:noProof/>
          <w:lang w:val="en-CA" w:eastAsia="ko-KR"/>
        </w:rPr>
        <w:t xml:space="preserve">The variable </w:t>
      </w:r>
      <w:r w:rsidRPr="00945AFA">
        <w:rPr>
          <w:rFonts w:eastAsia="PMingLiU"/>
          <w:noProof/>
          <w:lang w:val="en-CA" w:eastAsia="zh-TW"/>
        </w:rPr>
        <w:t>avgVar</w:t>
      </w:r>
      <w:r w:rsidR="00A7068F" w:rsidRPr="00945AFA">
        <w:rPr>
          <w:noProof/>
          <w:lang w:val="en-CA" w:eastAsia="ko-KR"/>
        </w:rPr>
        <w:t>[ x ][ y ]</w:t>
      </w:r>
      <w:r w:rsidR="00955099" w:rsidRPr="00945AFA">
        <w:rPr>
          <w:noProof/>
          <w:lang w:val="en-CA" w:eastAsia="ko-KR"/>
        </w:rPr>
        <w:t xml:space="preserve"> with x</w:t>
      </w:r>
      <w:ins w:id="489" w:author="Wieckowski, Adam" w:date="2019-07-03T13:09:00Z">
        <w:r w:rsidR="00F50CC5">
          <w:rPr>
            <w:noProof/>
            <w:lang w:val="en-CA" w:eastAsia="ko-KR"/>
          </w:rPr>
          <w:t> = 0..wAlf</w:t>
        </w:r>
        <w:r w:rsidR="00F50CC5" w:rsidRPr="00945AFA">
          <w:rPr>
            <w:noProof/>
            <w:lang w:val="en-CA" w:eastAsia="ko-KR"/>
          </w:rPr>
          <w:t> − 1</w:t>
        </w:r>
      </w:ins>
      <w:r w:rsidR="00955099" w:rsidRPr="00945AFA">
        <w:rPr>
          <w:noProof/>
          <w:lang w:val="en-CA" w:eastAsia="ko-KR"/>
        </w:rPr>
        <w:t>, y = 0..</w:t>
      </w:r>
      <w:ins w:id="490" w:author="Wieckowski, Adam" w:date="2019-07-03T13:09:00Z">
        <w:r w:rsidR="00F50CC5">
          <w:rPr>
            <w:noProof/>
            <w:lang w:val="en-CA" w:eastAsia="ko-KR"/>
          </w:rPr>
          <w:t>hAlf</w:t>
        </w:r>
      </w:ins>
      <w:del w:id="491" w:author="Wieckowski, Adam" w:date="2019-07-03T13:09:00Z">
        <w:r w:rsidR="00955099" w:rsidRPr="00945AFA" w:rsidDel="00F50CC5">
          <w:rPr>
            <w:noProof/>
            <w:lang w:val="en-CA" w:eastAsia="ko-KR"/>
          </w:rPr>
          <w:delText>CtbSizeY</w:delText>
        </w:r>
      </w:del>
      <w:r w:rsidR="00955099" w:rsidRPr="00945AFA">
        <w:rPr>
          <w:noProof/>
          <w:lang w:val="en-CA" w:eastAsia="ko-KR"/>
        </w:rPr>
        <w:t> − 1</w:t>
      </w:r>
      <w:r w:rsidRPr="00945AFA">
        <w:rPr>
          <w:noProof/>
          <w:lang w:val="en-CA" w:eastAsia="ko-KR"/>
        </w:rPr>
        <w:t xml:space="preserve"> is derived as follows:</w:t>
      </w:r>
    </w:p>
    <w:p w14:paraId="5DE19B07" w14:textId="2E40A0E1" w:rsidR="000E1650" w:rsidRPr="00945AFA" w:rsidRDefault="000E1650"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varTab[ ] = {</w:t>
      </w:r>
      <w:r w:rsidRPr="00945AFA">
        <w:rPr>
          <w:noProof/>
          <w:lang w:val="en-CA"/>
        </w:rPr>
        <w:t xml:space="preserve"> </w:t>
      </w:r>
      <w:r w:rsidRPr="00945AFA">
        <w:rPr>
          <w:noProof/>
          <w:lang w:val="en-CA" w:eastAsia="ko-KR"/>
        </w:rPr>
        <w:t>0, 1, 2, 2, 2, 2, 2, 3, 3, 3, 3, 3, 3, 3, 3, 4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1242</w:t>
      </w:r>
      <w:r w:rsidRPr="00945AFA">
        <w:rPr>
          <w:noProof/>
          <w:lang w:val="en-CA" w:eastAsia="ko-KR"/>
        </w:rPr>
        <w:fldChar w:fldCharType="end"/>
      </w:r>
      <w:r w:rsidRPr="00945AFA">
        <w:rPr>
          <w:noProof/>
          <w:lang w:val="en-CA" w:eastAsia="ko-KR"/>
        </w:rPr>
        <w:t>)</w:t>
      </w:r>
    </w:p>
    <w:p w14:paraId="330546EB" w14:textId="5E8EAAC4" w:rsidR="000E1650" w:rsidRPr="00945AFA" w:rsidRDefault="000E1650"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avgVar</w:t>
      </w:r>
      <w:r w:rsidR="008C6EF0" w:rsidRPr="00945AFA">
        <w:rPr>
          <w:noProof/>
          <w:lang w:val="en-CA" w:eastAsia="ko-KR"/>
        </w:rPr>
        <w:t>[ x ][ y ]</w:t>
      </w:r>
      <w:r w:rsidRPr="00945AFA">
        <w:rPr>
          <w:noProof/>
          <w:lang w:val="en-CA" w:eastAsia="ko-KR"/>
        </w:rPr>
        <w:t> = varTab[ Clip3( 0, 15, ( </w:t>
      </w:r>
      <w:r w:rsidR="008C597C" w:rsidRPr="00945AFA">
        <w:rPr>
          <w:noProof/>
          <w:lang w:val="en-CA" w:eastAsia="ko-KR"/>
        </w:rPr>
        <w:t>sumOfHV</w:t>
      </w:r>
      <w:r w:rsidRPr="00945AFA">
        <w:rPr>
          <w:noProof/>
          <w:lang w:val="en-CA" w:eastAsia="ko-KR"/>
        </w:rPr>
        <w:t>[ x &gt;&gt; 2 ][ y &gt;&gt;</w:t>
      </w:r>
      <w:r w:rsidR="00480722" w:rsidRPr="00945AFA">
        <w:rPr>
          <w:noProof/>
          <w:lang w:val="en-CA" w:eastAsia="ko-KR"/>
        </w:rPr>
        <w:t> </w:t>
      </w:r>
      <w:r w:rsidRPr="00945AFA">
        <w:rPr>
          <w:noProof/>
          <w:lang w:val="en-CA" w:eastAsia="ko-KR"/>
        </w:rPr>
        <w:t>2 ] * </w:t>
      </w:r>
      <w:r w:rsidR="00480722" w:rsidRPr="00945AFA">
        <w:rPr>
          <w:noProof/>
          <w:lang w:val="en-CA" w:eastAsia="ko-KR"/>
        </w:rPr>
        <w:t>ac </w:t>
      </w:r>
      <w:r w:rsidRPr="00945AFA">
        <w:rPr>
          <w:noProof/>
          <w:lang w:val="en-CA" w:eastAsia="ko-KR"/>
        </w:rPr>
        <w:t>) &gt;&gt; ( 3 + BitDepth</w:t>
      </w:r>
      <w:r w:rsidRPr="00945AFA">
        <w:rPr>
          <w:noProof/>
          <w:vertAlign w:val="subscript"/>
          <w:lang w:val="en-CA" w:eastAsia="ko-KR"/>
        </w:rPr>
        <w:t>Y</w:t>
      </w:r>
      <w:r w:rsidRPr="00945AFA">
        <w:rPr>
          <w:noProof/>
          <w:lang w:val="en-CA" w:eastAsia="ko-KR"/>
        </w:rPr>
        <w:t> ) )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1243</w:t>
      </w:r>
      <w:r w:rsidRPr="00945AFA">
        <w:rPr>
          <w:noProof/>
          <w:lang w:val="en-CA" w:eastAsia="ko-KR"/>
        </w:rPr>
        <w:fldChar w:fldCharType="end"/>
      </w:r>
      <w:r w:rsidRPr="00945AFA">
        <w:rPr>
          <w:noProof/>
          <w:lang w:val="en-CA" w:eastAsia="ko-KR"/>
        </w:rPr>
        <w:t>)</w:t>
      </w:r>
    </w:p>
    <w:p w14:paraId="6C7E6402" w14:textId="64132315" w:rsidR="000E1650" w:rsidRPr="00945AFA" w:rsidRDefault="000E1650" w:rsidP="004A6E64">
      <w:pPr>
        <w:numPr>
          <w:ilvl w:val="0"/>
          <w:numId w:val="70"/>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945AFA">
        <w:rPr>
          <w:noProof/>
          <w:lang w:val="en-CA" w:eastAsia="ko-KR"/>
        </w:rPr>
        <w:t>The classification filter index array filtIdx[ x ][ y ] and the transpose index array transposeIdx[ x ][ y ] with x</w:t>
      </w:r>
      <w:ins w:id="492" w:author="Wieckowski, Adam" w:date="2019-07-03T13:09:00Z">
        <w:r w:rsidR="00F059D9" w:rsidRPr="00945AFA">
          <w:rPr>
            <w:noProof/>
            <w:lang w:val="en-CA" w:eastAsia="ko-KR"/>
          </w:rPr>
          <w:t> = 0..</w:t>
        </w:r>
      </w:ins>
      <w:ins w:id="493" w:author="Wieckowski, Adam" w:date="2019-07-03T13:10:00Z">
        <w:r w:rsidR="00F059D9">
          <w:rPr>
            <w:noProof/>
            <w:lang w:val="en-CA" w:eastAsia="ko-KR"/>
          </w:rPr>
          <w:t>wAlf</w:t>
        </w:r>
        <w:r w:rsidR="007E0710">
          <w:rPr>
            <w:noProof/>
            <w:lang w:val="en-CA" w:eastAsia="ko-KR"/>
          </w:rPr>
          <w:t> </w:t>
        </w:r>
      </w:ins>
      <w:ins w:id="494" w:author="Wieckowski, Adam" w:date="2019-07-03T13:09:00Z">
        <w:r w:rsidR="00F059D9">
          <w:rPr>
            <w:noProof/>
            <w:lang w:val="en-CA"/>
          </w:rPr>
          <w:t>–</w:t>
        </w:r>
        <w:r w:rsidR="00F059D9" w:rsidRPr="00945AFA">
          <w:rPr>
            <w:noProof/>
            <w:lang w:val="en-CA" w:eastAsia="ko-KR"/>
          </w:rPr>
          <w:t> 1</w:t>
        </w:r>
        <w:r w:rsidR="00F059D9">
          <w:rPr>
            <w:noProof/>
            <w:lang w:val="en-CA" w:eastAsia="ko-KR"/>
          </w:rPr>
          <w:t>,</w:t>
        </w:r>
      </w:ins>
      <w:del w:id="495" w:author="Wieckowski, Adam" w:date="2019-07-03T13:09:00Z">
        <w:r w:rsidRPr="00945AFA" w:rsidDel="00F059D9">
          <w:rPr>
            <w:noProof/>
            <w:lang w:val="en-CA" w:eastAsia="ko-KR"/>
          </w:rPr>
          <w:delText> =</w:delText>
        </w:r>
      </w:del>
      <w:r w:rsidRPr="00945AFA">
        <w:rPr>
          <w:noProof/>
          <w:lang w:val="en-CA" w:eastAsia="ko-KR"/>
        </w:rPr>
        <w:t> y = 0..</w:t>
      </w:r>
      <w:ins w:id="496" w:author="Wieckowski, Adam" w:date="2019-07-03T13:10:00Z">
        <w:r w:rsidR="00F059D9" w:rsidRPr="00945AFA" w:rsidDel="00F059D9">
          <w:rPr>
            <w:noProof/>
            <w:lang w:val="en-CA" w:eastAsia="ko-KR"/>
          </w:rPr>
          <w:t xml:space="preserve"> </w:t>
        </w:r>
        <w:r w:rsidR="00F059D9">
          <w:rPr>
            <w:noProof/>
            <w:lang w:val="en-CA" w:eastAsia="ko-KR"/>
          </w:rPr>
          <w:t>hAlf</w:t>
        </w:r>
        <w:r w:rsidR="007E0710">
          <w:rPr>
            <w:noProof/>
            <w:lang w:val="en-CA" w:eastAsia="ko-KR"/>
          </w:rPr>
          <w:t> </w:t>
        </w:r>
      </w:ins>
      <w:del w:id="497" w:author="Wieckowski, Adam" w:date="2019-07-03T13:10:00Z">
        <w:r w:rsidRPr="00945AFA" w:rsidDel="00F059D9">
          <w:rPr>
            <w:noProof/>
            <w:lang w:val="en-CA" w:eastAsia="ko-KR"/>
          </w:rPr>
          <w:delText>CtbSizeY </w:delText>
        </w:r>
      </w:del>
      <w:r w:rsidRPr="00945AFA">
        <w:rPr>
          <w:noProof/>
          <w:lang w:val="en-CA"/>
        </w:rPr>
        <w:t>−</w:t>
      </w:r>
      <w:r w:rsidRPr="00945AFA">
        <w:rPr>
          <w:noProof/>
          <w:lang w:val="en-CA" w:eastAsia="ko-KR"/>
        </w:rPr>
        <w:t> 1 are derived as follows:</w:t>
      </w:r>
    </w:p>
    <w:p w14:paraId="47CF9B3C" w14:textId="77777777" w:rsidR="000E1650" w:rsidRPr="00945AFA" w:rsidRDefault="000E1650"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transposeTable[ ] = { 0, 1, 0, 2, 2, 3, 1, 3 }</w:t>
      </w:r>
    </w:p>
    <w:p w14:paraId="0283260A" w14:textId="36412CBF" w:rsidR="000E1650" w:rsidRPr="00945AFA" w:rsidRDefault="000E1650"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transposeIdx[ x ][ y ] = transposeTable[ </w:t>
      </w:r>
      <w:r w:rsidR="00A7068F" w:rsidRPr="00945AFA">
        <w:rPr>
          <w:noProof/>
          <w:lang w:val="en-CA" w:eastAsia="ko-KR"/>
        </w:rPr>
        <w:t>dir1[ x ][ y ]</w:t>
      </w:r>
      <w:r w:rsidRPr="00945AFA">
        <w:rPr>
          <w:noProof/>
          <w:lang w:val="en-CA" w:eastAsia="ko-KR"/>
        </w:rPr>
        <w:t> * 2 + ( </w:t>
      </w:r>
      <w:r w:rsidR="00A7068F" w:rsidRPr="00945AFA">
        <w:rPr>
          <w:noProof/>
          <w:lang w:val="en-CA" w:eastAsia="ko-KR"/>
        </w:rPr>
        <w:t>dir2[ x ][ y ]</w:t>
      </w:r>
      <w:r w:rsidRPr="00945AFA">
        <w:rPr>
          <w:noProof/>
          <w:lang w:val="en-CA" w:eastAsia="ko-KR"/>
        </w:rPr>
        <w:t> &gt;&gt; 1 ) ]</w:t>
      </w:r>
    </w:p>
    <w:p w14:paraId="7C570DEB" w14:textId="77777777" w:rsidR="000E1650" w:rsidRPr="00945AFA" w:rsidRDefault="000E1650" w:rsidP="000E1650">
      <w:pPr>
        <w:pStyle w:val="Equation"/>
        <w:tabs>
          <w:tab w:val="clear" w:pos="794"/>
          <w:tab w:val="clear" w:pos="1588"/>
          <w:tab w:val="left" w:pos="851"/>
          <w:tab w:val="left" w:pos="1134"/>
          <w:tab w:val="left" w:pos="1418"/>
        </w:tabs>
        <w:spacing w:after="0"/>
        <w:ind w:left="851"/>
        <w:rPr>
          <w:noProof/>
          <w:lang w:val="en-CA" w:eastAsia="ko-KR"/>
        </w:rPr>
      </w:pPr>
      <w:r w:rsidRPr="00945AFA">
        <w:rPr>
          <w:noProof/>
          <w:lang w:val="en-CA" w:eastAsia="ko-KR"/>
        </w:rPr>
        <w:t>filtIdx[ x ][ y ] = avgVar</w:t>
      </w:r>
      <w:r w:rsidR="00A7068F" w:rsidRPr="00945AFA">
        <w:rPr>
          <w:noProof/>
          <w:lang w:val="en-CA" w:eastAsia="ko-KR"/>
        </w:rPr>
        <w:t>[ x ][ y ]</w:t>
      </w:r>
    </w:p>
    <w:p w14:paraId="32BDEABC" w14:textId="29D599FD" w:rsidR="000E1650" w:rsidRPr="00945AFA" w:rsidRDefault="000E1650" w:rsidP="000E1650">
      <w:pPr>
        <w:tabs>
          <w:tab w:val="clear" w:pos="794"/>
        </w:tabs>
        <w:ind w:left="709"/>
        <w:rPr>
          <w:noProof/>
          <w:lang w:val="en-CA" w:eastAsia="ko-KR"/>
        </w:rPr>
      </w:pPr>
      <w:r w:rsidRPr="00945AFA">
        <w:rPr>
          <w:noProof/>
          <w:lang w:val="en-CA" w:eastAsia="ko-KR"/>
        </w:rPr>
        <w:t>When dirS</w:t>
      </w:r>
      <w:r w:rsidR="00A7068F" w:rsidRPr="00945AFA">
        <w:rPr>
          <w:noProof/>
          <w:lang w:val="en-CA" w:eastAsia="ko-KR"/>
        </w:rPr>
        <w:t>[ x ][ y ]</w:t>
      </w:r>
      <w:r w:rsidRPr="00945AFA">
        <w:rPr>
          <w:noProof/>
          <w:lang w:val="en-CA" w:eastAsia="ko-KR"/>
        </w:rPr>
        <w:t xml:space="preserve"> is not equal 0, filtIdx[ x ][ y ] is modified as follows:</w:t>
      </w:r>
    </w:p>
    <w:p w14:paraId="3AE2EA2A" w14:textId="185123C3" w:rsidR="000E1650" w:rsidRPr="00945AFA" w:rsidRDefault="000E1650" w:rsidP="000E1650">
      <w:pPr>
        <w:pStyle w:val="Equation"/>
        <w:tabs>
          <w:tab w:val="clear" w:pos="794"/>
          <w:tab w:val="clear" w:pos="1588"/>
          <w:tab w:val="left" w:pos="851"/>
          <w:tab w:val="left" w:pos="1134"/>
          <w:tab w:val="left" w:pos="1418"/>
        </w:tabs>
        <w:spacing w:after="0"/>
        <w:ind w:left="851"/>
        <w:rPr>
          <w:rFonts w:eastAsia="PMingLiU"/>
          <w:noProof/>
          <w:lang w:val="en-CA" w:eastAsia="zh-TW"/>
        </w:rPr>
      </w:pPr>
      <w:r w:rsidRPr="00945AFA">
        <w:rPr>
          <w:noProof/>
          <w:lang w:val="en-CA" w:eastAsia="ko-KR"/>
        </w:rPr>
        <w:t>filtIdx[ x ][ y ] += ( ( ( </w:t>
      </w:r>
      <w:r w:rsidR="00A7068F" w:rsidRPr="00945AFA">
        <w:rPr>
          <w:noProof/>
          <w:lang w:val="en-CA" w:eastAsia="ko-KR"/>
        </w:rPr>
        <w:t>dir1[ x ][ y ]</w:t>
      </w:r>
      <w:r w:rsidRPr="00945AFA">
        <w:rPr>
          <w:noProof/>
          <w:lang w:val="en-CA" w:eastAsia="ko-KR"/>
        </w:rPr>
        <w:t> &amp; 0x1 ) &lt;&lt; 1 ) + dirS</w:t>
      </w:r>
      <w:r w:rsidR="00A7068F" w:rsidRPr="00945AFA">
        <w:rPr>
          <w:noProof/>
          <w:lang w:val="en-CA" w:eastAsia="ko-KR"/>
        </w:rPr>
        <w:t>[ x ][ y ]</w:t>
      </w:r>
      <w:r w:rsidRPr="00945AFA">
        <w:rPr>
          <w:noProof/>
          <w:lang w:val="en-CA" w:eastAsia="ko-KR"/>
        </w:rPr>
        <w:t> ) * 5</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1244</w:t>
      </w:r>
      <w:r w:rsidRPr="00945AFA">
        <w:rPr>
          <w:noProof/>
          <w:lang w:val="en-CA" w:eastAsia="ko-KR"/>
        </w:rPr>
        <w:fldChar w:fldCharType="end"/>
      </w:r>
      <w:r w:rsidRPr="00945AFA">
        <w:rPr>
          <w:noProof/>
          <w:lang w:val="en-CA" w:eastAsia="ko-KR"/>
        </w:rPr>
        <w:t>)</w:t>
      </w:r>
    </w:p>
    <w:p w14:paraId="1BF58F6B" w14:textId="77777777" w:rsidR="00412188" w:rsidRPr="00945AFA" w:rsidRDefault="00412188" w:rsidP="00FE6B52">
      <w:pPr>
        <w:tabs>
          <w:tab w:val="clear" w:pos="794"/>
          <w:tab w:val="left" w:pos="400"/>
        </w:tabs>
        <w:rPr>
          <w:noProof/>
          <w:lang w:val="en-CA" w:eastAsia="ko-KR"/>
        </w:rPr>
      </w:pPr>
    </w:p>
    <w:p w14:paraId="140162FE" w14:textId="77777777" w:rsidR="00F44732" w:rsidRPr="00945AFA" w:rsidRDefault="00F44732" w:rsidP="00F44732">
      <w:pPr>
        <w:pStyle w:val="Heading4"/>
        <w:tabs>
          <w:tab w:val="num" w:pos="862"/>
        </w:tabs>
        <w:ind w:left="1870" w:hanging="1870"/>
        <w:jc w:val="left"/>
        <w:rPr>
          <w:noProof/>
          <w:lang w:val="en-CA"/>
        </w:rPr>
      </w:pPr>
      <w:bookmarkStart w:id="498" w:name="_Ref525240265"/>
      <w:r w:rsidRPr="00945AFA">
        <w:rPr>
          <w:noProof/>
          <w:lang w:val="en-CA"/>
        </w:rPr>
        <w:t>Coding tree block filtering process for chroma samples</w:t>
      </w:r>
      <w:bookmarkEnd w:id="498"/>
    </w:p>
    <w:p w14:paraId="143F5EF3" w14:textId="77777777" w:rsidR="00F44732" w:rsidRPr="00945AFA" w:rsidRDefault="00F44732" w:rsidP="00F44732">
      <w:pPr>
        <w:tabs>
          <w:tab w:val="left" w:pos="284"/>
        </w:tabs>
        <w:ind w:left="284" w:hanging="284"/>
        <w:rPr>
          <w:noProof/>
          <w:lang w:val="en-CA" w:eastAsia="ko-KR"/>
        </w:rPr>
      </w:pPr>
      <w:r w:rsidRPr="00945AFA">
        <w:rPr>
          <w:noProof/>
          <w:lang w:val="en-CA" w:eastAsia="ko-KR"/>
        </w:rPr>
        <w:t>Inputs of this process are:</w:t>
      </w:r>
    </w:p>
    <w:p w14:paraId="5E2A5E5A" w14:textId="77777777" w:rsidR="00F44732" w:rsidRPr="00945AFA" w:rsidRDefault="00F44732" w:rsidP="004A6E64">
      <w:pPr>
        <w:numPr>
          <w:ilvl w:val="0"/>
          <w:numId w:val="9"/>
        </w:numPr>
        <w:tabs>
          <w:tab w:val="clear" w:pos="794"/>
          <w:tab w:val="num" w:pos="284"/>
          <w:tab w:val="left" w:pos="709"/>
        </w:tabs>
        <w:ind w:left="284" w:hanging="284"/>
        <w:rPr>
          <w:noProof/>
          <w:lang w:val="en-CA"/>
        </w:rPr>
      </w:pPr>
      <w:r w:rsidRPr="00945AFA">
        <w:rPr>
          <w:noProof/>
          <w:lang w:val="en-CA"/>
        </w:rPr>
        <w:t>a reconstructed chroma picture sample array recPicture prior to the adaptive loop filtering process,</w:t>
      </w:r>
    </w:p>
    <w:p w14:paraId="1A7286E1" w14:textId="77777777" w:rsidR="00F44732" w:rsidRPr="00945AFA" w:rsidRDefault="00F44732" w:rsidP="004A6E64">
      <w:pPr>
        <w:numPr>
          <w:ilvl w:val="0"/>
          <w:numId w:val="9"/>
        </w:numPr>
        <w:tabs>
          <w:tab w:val="clear" w:pos="794"/>
          <w:tab w:val="num" w:pos="284"/>
          <w:tab w:val="left" w:pos="709"/>
        </w:tabs>
        <w:ind w:left="284" w:hanging="284"/>
        <w:rPr>
          <w:noProof/>
          <w:lang w:val="en-CA"/>
        </w:rPr>
      </w:pPr>
      <w:r w:rsidRPr="00945AFA">
        <w:rPr>
          <w:noProof/>
          <w:lang w:val="en-CA"/>
        </w:rPr>
        <w:t xml:space="preserve">a </w:t>
      </w:r>
      <w:r w:rsidRPr="00945AFA">
        <w:rPr>
          <w:noProof/>
          <w:lang w:val="en-CA" w:eastAsia="ko-KR"/>
        </w:rPr>
        <w:t xml:space="preserve">filtered </w:t>
      </w:r>
      <w:r w:rsidRPr="00945AFA">
        <w:rPr>
          <w:noProof/>
          <w:lang w:val="en-CA"/>
        </w:rPr>
        <w:t>reconstructed chroma picture sample array alfPicture,</w:t>
      </w:r>
    </w:p>
    <w:p w14:paraId="1595F358" w14:textId="45A8164C" w:rsidR="00C50480" w:rsidRPr="00945AFA" w:rsidRDefault="00C50480" w:rsidP="00C50480">
      <w:pPr>
        <w:numPr>
          <w:ilvl w:val="0"/>
          <w:numId w:val="9"/>
        </w:numPr>
        <w:tabs>
          <w:tab w:val="clear" w:pos="794"/>
          <w:tab w:val="num" w:pos="284"/>
          <w:tab w:val="left" w:pos="709"/>
        </w:tabs>
        <w:ind w:left="284" w:hanging="284"/>
        <w:rPr>
          <w:ins w:id="499" w:author="Wieckowski, Adam" w:date="2019-07-03T12:55:00Z"/>
          <w:noProof/>
          <w:lang w:val="en-CA"/>
        </w:rPr>
      </w:pPr>
      <w:ins w:id="500" w:author="Wieckowski, Adam" w:date="2019-07-03T12:55:00Z">
        <w:r>
          <w:rPr>
            <w:noProof/>
            <w:lang w:val="en-CA" w:eastAsia="ko-KR"/>
          </w:rPr>
          <w:t>a horizontal and a vertical index of the alf region ( rx, ry ).</w:t>
        </w:r>
      </w:ins>
    </w:p>
    <w:p w14:paraId="04CCA798" w14:textId="6EC84F45" w:rsidR="004A4A23" w:rsidRPr="00945AFA" w:rsidDel="00C50480" w:rsidRDefault="004A4A23" w:rsidP="004A6E64">
      <w:pPr>
        <w:numPr>
          <w:ilvl w:val="0"/>
          <w:numId w:val="9"/>
        </w:numPr>
        <w:tabs>
          <w:tab w:val="clear" w:pos="794"/>
          <w:tab w:val="num" w:pos="284"/>
          <w:tab w:val="left" w:pos="709"/>
        </w:tabs>
        <w:ind w:left="284" w:hanging="284"/>
        <w:rPr>
          <w:del w:id="501" w:author="Wieckowski, Adam" w:date="2019-07-03T12:55:00Z"/>
          <w:noProof/>
          <w:lang w:val="en-CA"/>
        </w:rPr>
      </w:pPr>
      <w:del w:id="502" w:author="Wieckowski, Adam" w:date="2019-07-03T12:55:00Z">
        <w:r w:rsidRPr="00945AFA" w:rsidDel="00C50480">
          <w:rPr>
            <w:noProof/>
            <w:lang w:val="en-CA" w:eastAsia="ko-KR"/>
          </w:rPr>
          <w:delText>a chroma location ( xCtbC, yCtbC ) specifying the top-left sample of the current chroma coding tree block relative to the top left sample of the current picture</w:delText>
        </w:r>
        <w:r w:rsidR="009830AF" w:rsidRPr="00945AFA" w:rsidDel="00C50480">
          <w:rPr>
            <w:noProof/>
            <w:lang w:val="en-CA" w:eastAsia="ko-KR"/>
          </w:rPr>
          <w:delText>.</w:delText>
        </w:r>
      </w:del>
    </w:p>
    <w:p w14:paraId="23C2EE42" w14:textId="7106A8BD" w:rsidR="00F44732" w:rsidRDefault="00F44732" w:rsidP="00F44732">
      <w:pPr>
        <w:tabs>
          <w:tab w:val="left" w:pos="284"/>
        </w:tabs>
        <w:ind w:left="284" w:hanging="284"/>
        <w:rPr>
          <w:ins w:id="503" w:author="Wieckowski, Adam" w:date="2019-07-03T12:55:00Z"/>
          <w:noProof/>
          <w:lang w:val="en-CA" w:eastAsia="ko-KR"/>
        </w:rPr>
      </w:pPr>
      <w:r w:rsidRPr="00945AFA">
        <w:rPr>
          <w:noProof/>
          <w:lang w:val="en-CA" w:eastAsia="ko-KR"/>
        </w:rPr>
        <w:t xml:space="preserve">Output of this process is the modified filtered </w:t>
      </w:r>
      <w:r w:rsidRPr="00945AFA">
        <w:rPr>
          <w:noProof/>
          <w:lang w:val="en-CA"/>
        </w:rPr>
        <w:t>reconstructed chroma picture sample array alfPicture</w:t>
      </w:r>
      <w:r w:rsidRPr="00945AFA">
        <w:rPr>
          <w:noProof/>
          <w:lang w:val="en-CA" w:eastAsia="ko-KR"/>
        </w:rPr>
        <w:t>.</w:t>
      </w:r>
    </w:p>
    <w:p w14:paraId="27844E6D" w14:textId="5326EC97" w:rsidR="00344156" w:rsidRPr="00344156" w:rsidRDefault="00344156">
      <w:pPr>
        <w:tabs>
          <w:tab w:val="left" w:pos="0"/>
        </w:tabs>
        <w:rPr>
          <w:noProof/>
          <w:lang w:val="en-US" w:eastAsia="ko-KR"/>
          <w:rPrChange w:id="504" w:author="Wieckowski, Adam" w:date="2019-07-03T12:55:00Z">
            <w:rPr>
              <w:noProof/>
              <w:lang w:val="en-CA" w:eastAsia="ko-KR"/>
            </w:rPr>
          </w:rPrChange>
        </w:rPr>
        <w:pPrChange w:id="505" w:author="Wieckowski, Adam" w:date="2019-07-03T12:55:00Z">
          <w:pPr>
            <w:tabs>
              <w:tab w:val="left" w:pos="284"/>
            </w:tabs>
            <w:ind w:left="284" w:hanging="284"/>
          </w:pPr>
        </w:pPrChange>
      </w:pPr>
      <w:ins w:id="506" w:author="Wieckowski, Adam" w:date="2019-07-03T12:55:00Z">
        <w:r>
          <w:rPr>
            <w:noProof/>
            <w:lang w:val="en-CA" w:eastAsia="ko-KR"/>
          </w:rPr>
          <w:t>The alf region derivation process XXX is invoked with alf region hori</w:t>
        </w:r>
        <w:r>
          <w:rPr>
            <w:noProof/>
            <w:lang w:val="en-US" w:eastAsia="ko-KR"/>
          </w:rPr>
          <w:t xml:space="preserve">zontal and vertical indices </w:t>
        </w:r>
        <w:proofErr w:type="gramStart"/>
        <w:r>
          <w:rPr>
            <w:noProof/>
            <w:lang w:val="en-US" w:eastAsia="ko-KR"/>
          </w:rPr>
          <w:t>(</w:t>
        </w:r>
        <w:r>
          <w:t> </w:t>
        </w:r>
        <w:proofErr w:type="spellStart"/>
        <w:r>
          <w:t>rx</w:t>
        </w:r>
        <w:proofErr w:type="spellEnd"/>
        <w:proofErr w:type="gramEnd"/>
        <w:r>
          <w:t>, </w:t>
        </w:r>
        <w:proofErr w:type="spellStart"/>
        <w:r>
          <w:t>ry</w:t>
        </w:r>
        <w:proofErr w:type="spellEnd"/>
        <w:r>
          <w:t> </w:t>
        </w:r>
        <w:r>
          <w:rPr>
            <w:noProof/>
            <w:lang w:val="en-US" w:eastAsia="ko-KR"/>
          </w:rPr>
          <w:t xml:space="preserve">) and luma coordinates ( xAlf, yAlf ) and size ( wAlf, hAlf ) of the alf region as output. </w:t>
        </w:r>
      </w:ins>
    </w:p>
    <w:p w14:paraId="5DA0BB96" w14:textId="03AC8461" w:rsidR="00433B1B" w:rsidRDefault="00433B1B" w:rsidP="00433B1B">
      <w:pPr>
        <w:rPr>
          <w:ins w:id="507" w:author="Wieckowski, Adam" w:date="2019-07-03T12:58:00Z"/>
          <w:noProof/>
          <w:lang w:val="en-CA" w:eastAsia="ko-KR"/>
        </w:rPr>
      </w:pPr>
      <w:r w:rsidRPr="00945AFA">
        <w:rPr>
          <w:noProof/>
          <w:lang w:val="en-CA" w:eastAsia="ko-KR"/>
        </w:rPr>
        <w:t>The</w:t>
      </w:r>
      <w:ins w:id="508" w:author="Wieckowski, Adam" w:date="2019-07-03T12:57:00Z">
        <w:r w:rsidR="008E1CC5">
          <w:rPr>
            <w:noProof/>
            <w:lang w:val="en-CA" w:eastAsia="ko-KR"/>
          </w:rPr>
          <w:t xml:space="preserve"> x and y coordinates and</w:t>
        </w:r>
      </w:ins>
      <w:r w:rsidRPr="00945AFA">
        <w:rPr>
          <w:noProof/>
          <w:lang w:val="en-CA" w:eastAsia="ko-KR"/>
        </w:rPr>
        <w:t xml:space="preserve"> </w:t>
      </w:r>
      <w:r w:rsidR="001F6489" w:rsidRPr="00945AFA">
        <w:rPr>
          <w:noProof/>
          <w:lang w:val="en-CA" w:eastAsia="ko-KR"/>
        </w:rPr>
        <w:t>width and height</w:t>
      </w:r>
      <w:r w:rsidRPr="00945AFA">
        <w:rPr>
          <w:noProof/>
          <w:lang w:val="en-CA" w:eastAsia="ko-KR"/>
        </w:rPr>
        <w:t xml:space="preserve"> of the current chroma </w:t>
      </w:r>
      <w:del w:id="509" w:author="Wieckowski, Adam" w:date="2019-07-03T12:56:00Z">
        <w:r w:rsidRPr="00945AFA" w:rsidDel="00342FDA">
          <w:rPr>
            <w:noProof/>
            <w:lang w:val="en-CA" w:eastAsia="ko-KR"/>
          </w:rPr>
          <w:delText xml:space="preserve">coding tree block </w:delText>
        </w:r>
        <w:r w:rsidR="001F6489" w:rsidRPr="00945AFA" w:rsidDel="00342FDA">
          <w:rPr>
            <w:noProof/>
            <w:lang w:val="en-CA" w:eastAsia="ko-KR"/>
          </w:rPr>
          <w:delText>ctbWidthC and ctbHeightC</w:delText>
        </w:r>
      </w:del>
      <w:ins w:id="510" w:author="Wieckowski, Adam" w:date="2019-07-03T12:56:00Z">
        <w:r w:rsidR="00342FDA">
          <w:rPr>
            <w:noProof/>
            <w:lang w:val="en-CA" w:eastAsia="ko-KR"/>
          </w:rPr>
          <w:t>alf region alfWidthC and alfHeightC</w:t>
        </w:r>
      </w:ins>
      <w:r w:rsidR="001F6489" w:rsidRPr="00945AFA">
        <w:rPr>
          <w:noProof/>
          <w:lang w:val="en-CA" w:eastAsia="ko-KR"/>
        </w:rPr>
        <w:t xml:space="preserve"> </w:t>
      </w:r>
      <w:r w:rsidRPr="00945AFA">
        <w:rPr>
          <w:noProof/>
          <w:lang w:val="en-CA" w:eastAsia="ko-KR"/>
        </w:rPr>
        <w:t>is derived as follows:</w:t>
      </w:r>
    </w:p>
    <w:p w14:paraId="22EF46A3" w14:textId="4D463BD6" w:rsidR="008E1CC5" w:rsidRPr="00945AFA" w:rsidRDefault="002E6309" w:rsidP="008E1CC5">
      <w:pPr>
        <w:pStyle w:val="Equation"/>
        <w:tabs>
          <w:tab w:val="clear" w:pos="794"/>
          <w:tab w:val="clear" w:pos="1588"/>
          <w:tab w:val="left" w:pos="851"/>
          <w:tab w:val="left" w:pos="1134"/>
          <w:tab w:val="left" w:pos="1418"/>
        </w:tabs>
        <w:ind w:left="562"/>
        <w:rPr>
          <w:ins w:id="511" w:author="Wieckowski, Adam" w:date="2019-07-03T12:58:00Z"/>
          <w:noProof/>
          <w:lang w:val="en-CA" w:eastAsia="ko-KR"/>
        </w:rPr>
      </w:pPr>
      <w:ins w:id="512" w:author="Wieckowski, Adam" w:date="2019-07-03T12:58:00Z">
        <w:r>
          <w:rPr>
            <w:noProof/>
            <w:lang w:val="en-CA" w:eastAsia="ko-KR"/>
          </w:rPr>
          <w:t>xAlf</w:t>
        </w:r>
        <w:r w:rsidR="008E1CC5" w:rsidRPr="00945AFA">
          <w:rPr>
            <w:noProof/>
            <w:lang w:val="en-CA" w:eastAsia="ko-KR"/>
          </w:rPr>
          <w:t>C = </w:t>
        </w:r>
        <w:r w:rsidR="00BD2155">
          <w:rPr>
            <w:noProof/>
            <w:lang w:val="en-CA" w:eastAsia="ko-KR"/>
          </w:rPr>
          <w:t>x</w:t>
        </w:r>
        <w:r w:rsidR="008E1CC5">
          <w:rPr>
            <w:noProof/>
            <w:lang w:val="en-CA" w:eastAsia="ko-KR"/>
          </w:rPr>
          <w:t>Alf</w:t>
        </w:r>
        <w:r w:rsidR="008E1CC5" w:rsidRPr="00945AFA">
          <w:rPr>
            <w:noProof/>
            <w:lang w:val="en-CA" w:eastAsia="ko-KR"/>
          </w:rPr>
          <w:t> / SubWidthC</w:t>
        </w:r>
        <w:r w:rsidR="008E1CC5" w:rsidRPr="00945AFA">
          <w:rPr>
            <w:noProof/>
            <w:lang w:val="en-CA" w:eastAsia="ko-KR"/>
          </w:rPr>
          <w:tab/>
        </w:r>
        <w:r w:rsidR="008E1CC5" w:rsidRPr="00945AFA">
          <w:rPr>
            <w:noProof/>
            <w:lang w:val="en-CA" w:eastAsia="ko-KR"/>
          </w:rPr>
          <w:tab/>
          <w:t>(</w:t>
        </w:r>
        <w:r w:rsidR="008E1CC5" w:rsidRPr="00945AFA">
          <w:rPr>
            <w:noProof/>
            <w:lang w:val="en-CA" w:eastAsia="ko-KR"/>
          </w:rPr>
          <w:fldChar w:fldCharType="begin" w:fldLock="1"/>
        </w:r>
        <w:r w:rsidR="008E1CC5" w:rsidRPr="00945AFA">
          <w:rPr>
            <w:noProof/>
            <w:lang w:val="en-CA" w:eastAsia="ko-KR"/>
          </w:rPr>
          <w:instrText xml:space="preserve"> STYLEREF 1 \s </w:instrText>
        </w:r>
        <w:r w:rsidR="008E1CC5" w:rsidRPr="00945AFA">
          <w:rPr>
            <w:noProof/>
            <w:lang w:val="en-CA" w:eastAsia="ko-KR"/>
          </w:rPr>
          <w:fldChar w:fldCharType="separate"/>
        </w:r>
        <w:r w:rsidR="008E1CC5">
          <w:rPr>
            <w:noProof/>
            <w:lang w:val="en-CA" w:eastAsia="ko-KR"/>
          </w:rPr>
          <w:t>8</w:t>
        </w:r>
        <w:r w:rsidR="008E1CC5" w:rsidRPr="00945AFA">
          <w:rPr>
            <w:noProof/>
            <w:lang w:val="en-CA" w:eastAsia="ko-KR"/>
          </w:rPr>
          <w:fldChar w:fldCharType="end"/>
        </w:r>
        <w:r w:rsidR="008E1CC5" w:rsidRPr="00945AFA">
          <w:rPr>
            <w:noProof/>
            <w:lang w:val="en-CA" w:eastAsia="ko-KR"/>
          </w:rPr>
          <w:noBreakHyphen/>
        </w:r>
        <w:r w:rsidR="008E1CC5" w:rsidRPr="00945AFA">
          <w:rPr>
            <w:noProof/>
            <w:lang w:val="en-CA" w:eastAsia="ko-KR"/>
          </w:rPr>
          <w:fldChar w:fldCharType="begin" w:fldLock="1"/>
        </w:r>
        <w:r w:rsidR="008E1CC5" w:rsidRPr="00945AFA">
          <w:rPr>
            <w:noProof/>
            <w:lang w:val="en-CA" w:eastAsia="ko-KR"/>
          </w:rPr>
          <w:instrText xml:space="preserve"> SEQ Equation \* ARABIC \s 1 </w:instrText>
        </w:r>
        <w:r w:rsidR="008E1CC5" w:rsidRPr="00945AFA">
          <w:rPr>
            <w:noProof/>
            <w:lang w:val="en-CA" w:eastAsia="ko-KR"/>
          </w:rPr>
          <w:fldChar w:fldCharType="separate"/>
        </w:r>
        <w:r w:rsidR="008E1CC5">
          <w:rPr>
            <w:noProof/>
            <w:lang w:val="en-CA" w:eastAsia="ko-KR"/>
          </w:rPr>
          <w:t>1245</w:t>
        </w:r>
        <w:r w:rsidR="008E1CC5" w:rsidRPr="00945AFA">
          <w:rPr>
            <w:noProof/>
            <w:lang w:val="en-CA" w:eastAsia="ko-KR"/>
          </w:rPr>
          <w:fldChar w:fldCharType="end"/>
        </w:r>
        <w:r w:rsidR="008E1CC5" w:rsidRPr="00945AFA">
          <w:rPr>
            <w:noProof/>
            <w:lang w:val="en-CA" w:eastAsia="ko-KR"/>
          </w:rPr>
          <w:t>)</w:t>
        </w:r>
      </w:ins>
    </w:p>
    <w:p w14:paraId="0C5F24CE" w14:textId="55D03443" w:rsidR="008E1CC5" w:rsidRPr="00945AFA" w:rsidRDefault="002E6309">
      <w:pPr>
        <w:pStyle w:val="Equation"/>
        <w:tabs>
          <w:tab w:val="clear" w:pos="794"/>
          <w:tab w:val="clear" w:pos="1588"/>
          <w:tab w:val="left" w:pos="851"/>
          <w:tab w:val="left" w:pos="1134"/>
          <w:tab w:val="left" w:pos="1418"/>
        </w:tabs>
        <w:ind w:left="562"/>
        <w:rPr>
          <w:noProof/>
          <w:lang w:val="en-CA" w:eastAsia="ko-KR"/>
        </w:rPr>
        <w:pPrChange w:id="513" w:author="Wieckowski, Adam" w:date="2019-07-03T12:58:00Z">
          <w:pPr/>
        </w:pPrChange>
      </w:pPr>
      <w:ins w:id="514" w:author="Wieckowski, Adam" w:date="2019-07-03T12:58:00Z">
        <w:r>
          <w:rPr>
            <w:noProof/>
            <w:lang w:val="en-CA" w:eastAsia="ko-KR"/>
          </w:rPr>
          <w:t>yAlf</w:t>
        </w:r>
        <w:r w:rsidR="008E1CC5" w:rsidRPr="00945AFA">
          <w:rPr>
            <w:noProof/>
            <w:lang w:val="en-CA" w:eastAsia="ko-KR"/>
          </w:rPr>
          <w:t>C = </w:t>
        </w:r>
        <w:r w:rsidR="008E1CC5" w:rsidRPr="00945AFA" w:rsidDel="00342FDA">
          <w:rPr>
            <w:noProof/>
            <w:lang w:val="en-CA" w:eastAsia="ko-KR"/>
          </w:rPr>
          <w:t xml:space="preserve"> </w:t>
        </w:r>
        <w:r w:rsidR="00BD2155">
          <w:rPr>
            <w:noProof/>
            <w:lang w:val="en-CA" w:eastAsia="ko-KR"/>
          </w:rPr>
          <w:t>y</w:t>
        </w:r>
        <w:r w:rsidR="008E1CC5">
          <w:rPr>
            <w:noProof/>
            <w:lang w:val="en-CA" w:eastAsia="ko-KR"/>
          </w:rPr>
          <w:t>Alf </w:t>
        </w:r>
        <w:r w:rsidR="008E1CC5" w:rsidRPr="00945AFA">
          <w:rPr>
            <w:noProof/>
            <w:lang w:val="en-CA" w:eastAsia="ko-KR"/>
          </w:rPr>
          <w:t>/ SubHeightC</w:t>
        </w:r>
        <w:r w:rsidR="008E1CC5" w:rsidRPr="00945AFA">
          <w:rPr>
            <w:noProof/>
            <w:lang w:val="en-CA" w:eastAsia="ko-KR"/>
          </w:rPr>
          <w:tab/>
        </w:r>
        <w:r w:rsidR="008E1CC5" w:rsidRPr="00945AFA">
          <w:rPr>
            <w:noProof/>
            <w:lang w:val="en-CA" w:eastAsia="ko-KR"/>
          </w:rPr>
          <w:tab/>
          <w:t>(</w:t>
        </w:r>
        <w:r w:rsidR="008E1CC5" w:rsidRPr="00945AFA">
          <w:rPr>
            <w:noProof/>
            <w:lang w:val="en-CA" w:eastAsia="ko-KR"/>
          </w:rPr>
          <w:fldChar w:fldCharType="begin" w:fldLock="1"/>
        </w:r>
        <w:r w:rsidR="008E1CC5" w:rsidRPr="00945AFA">
          <w:rPr>
            <w:noProof/>
            <w:lang w:val="en-CA" w:eastAsia="ko-KR"/>
          </w:rPr>
          <w:instrText xml:space="preserve"> STYLEREF 1 \s </w:instrText>
        </w:r>
        <w:r w:rsidR="008E1CC5" w:rsidRPr="00945AFA">
          <w:rPr>
            <w:noProof/>
            <w:lang w:val="en-CA" w:eastAsia="ko-KR"/>
          </w:rPr>
          <w:fldChar w:fldCharType="separate"/>
        </w:r>
        <w:r w:rsidR="008E1CC5">
          <w:rPr>
            <w:noProof/>
            <w:lang w:val="en-CA" w:eastAsia="ko-KR"/>
          </w:rPr>
          <w:t>8</w:t>
        </w:r>
        <w:r w:rsidR="008E1CC5" w:rsidRPr="00945AFA">
          <w:rPr>
            <w:noProof/>
            <w:lang w:val="en-CA" w:eastAsia="ko-KR"/>
          </w:rPr>
          <w:fldChar w:fldCharType="end"/>
        </w:r>
        <w:r w:rsidR="008E1CC5" w:rsidRPr="00945AFA">
          <w:rPr>
            <w:noProof/>
            <w:lang w:val="en-CA" w:eastAsia="ko-KR"/>
          </w:rPr>
          <w:noBreakHyphen/>
        </w:r>
        <w:r w:rsidR="008E1CC5" w:rsidRPr="00945AFA">
          <w:rPr>
            <w:noProof/>
            <w:lang w:val="en-CA" w:eastAsia="ko-KR"/>
          </w:rPr>
          <w:fldChar w:fldCharType="begin" w:fldLock="1"/>
        </w:r>
        <w:r w:rsidR="008E1CC5" w:rsidRPr="00945AFA">
          <w:rPr>
            <w:noProof/>
            <w:lang w:val="en-CA" w:eastAsia="ko-KR"/>
          </w:rPr>
          <w:instrText xml:space="preserve"> SEQ Equation \* ARABIC \s 1 </w:instrText>
        </w:r>
        <w:r w:rsidR="008E1CC5" w:rsidRPr="00945AFA">
          <w:rPr>
            <w:noProof/>
            <w:lang w:val="en-CA" w:eastAsia="ko-KR"/>
          </w:rPr>
          <w:fldChar w:fldCharType="separate"/>
        </w:r>
        <w:r w:rsidR="008E1CC5">
          <w:rPr>
            <w:noProof/>
            <w:lang w:val="en-CA" w:eastAsia="ko-KR"/>
          </w:rPr>
          <w:t>1246</w:t>
        </w:r>
        <w:r w:rsidR="008E1CC5" w:rsidRPr="00945AFA">
          <w:rPr>
            <w:noProof/>
            <w:lang w:val="en-CA" w:eastAsia="ko-KR"/>
          </w:rPr>
          <w:fldChar w:fldCharType="end"/>
        </w:r>
        <w:r w:rsidR="008E1CC5" w:rsidRPr="00945AFA">
          <w:rPr>
            <w:noProof/>
            <w:lang w:val="en-CA" w:eastAsia="ko-KR"/>
          </w:rPr>
          <w:t>)</w:t>
        </w:r>
      </w:ins>
    </w:p>
    <w:p w14:paraId="16435150" w14:textId="78D134E8" w:rsidR="00433B1B" w:rsidRPr="00945AFA" w:rsidRDefault="00CF138E" w:rsidP="00222486">
      <w:pPr>
        <w:pStyle w:val="Equation"/>
        <w:tabs>
          <w:tab w:val="clear" w:pos="794"/>
          <w:tab w:val="clear" w:pos="1588"/>
          <w:tab w:val="left" w:pos="851"/>
          <w:tab w:val="left" w:pos="1134"/>
          <w:tab w:val="left" w:pos="1418"/>
        </w:tabs>
        <w:ind w:left="562"/>
        <w:rPr>
          <w:noProof/>
          <w:lang w:val="en-CA" w:eastAsia="ko-KR"/>
        </w:rPr>
      </w:pPr>
      <w:ins w:id="515" w:author="Wieckowski, Adam" w:date="2019-07-03T12:56:00Z">
        <w:r>
          <w:rPr>
            <w:noProof/>
            <w:lang w:val="en-CA" w:eastAsia="ko-KR"/>
          </w:rPr>
          <w:t>alf</w:t>
        </w:r>
      </w:ins>
      <w:del w:id="516" w:author="Wieckowski, Adam" w:date="2019-07-03T12:56:00Z">
        <w:r w:rsidR="002513ED" w:rsidRPr="00945AFA" w:rsidDel="00CF138E">
          <w:rPr>
            <w:noProof/>
            <w:lang w:val="en-CA" w:eastAsia="ko-KR"/>
          </w:rPr>
          <w:delText>ctb</w:delText>
        </w:r>
      </w:del>
      <w:r w:rsidR="002513ED" w:rsidRPr="00945AFA">
        <w:rPr>
          <w:noProof/>
          <w:lang w:val="en-CA" w:eastAsia="ko-KR"/>
        </w:rPr>
        <w:t>WidthC </w:t>
      </w:r>
      <w:r w:rsidR="00433B1B" w:rsidRPr="00945AFA">
        <w:rPr>
          <w:noProof/>
          <w:lang w:val="en-CA" w:eastAsia="ko-KR"/>
        </w:rPr>
        <w:t>= </w:t>
      </w:r>
      <w:ins w:id="517" w:author="Wieckowski, Adam" w:date="2019-07-03T12:56:00Z">
        <w:r w:rsidR="00342FDA">
          <w:rPr>
            <w:noProof/>
            <w:lang w:val="en-CA" w:eastAsia="ko-KR"/>
          </w:rPr>
          <w:t>wAlf</w:t>
        </w:r>
      </w:ins>
      <w:del w:id="518" w:author="Wieckowski, Adam" w:date="2019-07-03T12:56:00Z">
        <w:r w:rsidR="00433B1B" w:rsidRPr="00945AFA" w:rsidDel="00342FDA">
          <w:rPr>
            <w:noProof/>
            <w:lang w:val="en-CA" w:eastAsia="ko-KR"/>
          </w:rPr>
          <w:delText>CtbSizeY</w:delText>
        </w:r>
      </w:del>
      <w:r w:rsidR="00433B1B" w:rsidRPr="00945AFA">
        <w:rPr>
          <w:noProof/>
          <w:lang w:val="en-CA" w:eastAsia="ko-KR"/>
        </w:rPr>
        <w:t> / SubWidthC</w:t>
      </w:r>
      <w:r w:rsidR="00433B1B" w:rsidRPr="00945AFA">
        <w:rPr>
          <w:noProof/>
          <w:lang w:val="en-CA" w:eastAsia="ko-KR"/>
        </w:rPr>
        <w:tab/>
      </w:r>
      <w:r w:rsidR="00706D35" w:rsidRPr="00945AFA">
        <w:rPr>
          <w:noProof/>
          <w:lang w:val="en-CA" w:eastAsia="ko-KR"/>
        </w:rPr>
        <w:tab/>
      </w:r>
      <w:r w:rsidR="00433B1B" w:rsidRPr="00945AFA">
        <w:rPr>
          <w:noProof/>
          <w:lang w:val="en-CA" w:eastAsia="ko-KR"/>
        </w:rPr>
        <w:t>(</w:t>
      </w:r>
      <w:r w:rsidR="00433B1B" w:rsidRPr="00945AFA">
        <w:rPr>
          <w:noProof/>
          <w:lang w:val="en-CA" w:eastAsia="ko-KR"/>
        </w:rPr>
        <w:fldChar w:fldCharType="begin" w:fldLock="1"/>
      </w:r>
      <w:r w:rsidR="00433B1B" w:rsidRPr="00945AFA">
        <w:rPr>
          <w:noProof/>
          <w:lang w:val="en-CA" w:eastAsia="ko-KR"/>
        </w:rPr>
        <w:instrText xml:space="preserve"> STYLEREF 1 \s </w:instrText>
      </w:r>
      <w:r w:rsidR="00433B1B" w:rsidRPr="00945AFA">
        <w:rPr>
          <w:noProof/>
          <w:lang w:val="en-CA" w:eastAsia="ko-KR"/>
        </w:rPr>
        <w:fldChar w:fldCharType="separate"/>
      </w:r>
      <w:r w:rsidR="00D45D70">
        <w:rPr>
          <w:noProof/>
          <w:lang w:val="en-CA" w:eastAsia="ko-KR"/>
        </w:rPr>
        <w:t>8</w:t>
      </w:r>
      <w:r w:rsidR="00433B1B" w:rsidRPr="00945AFA">
        <w:rPr>
          <w:noProof/>
          <w:lang w:val="en-CA" w:eastAsia="ko-KR"/>
        </w:rPr>
        <w:fldChar w:fldCharType="end"/>
      </w:r>
      <w:r w:rsidR="00433B1B" w:rsidRPr="00945AFA">
        <w:rPr>
          <w:noProof/>
          <w:lang w:val="en-CA" w:eastAsia="ko-KR"/>
        </w:rPr>
        <w:noBreakHyphen/>
      </w:r>
      <w:r w:rsidR="00433B1B" w:rsidRPr="00945AFA">
        <w:rPr>
          <w:noProof/>
          <w:lang w:val="en-CA" w:eastAsia="ko-KR"/>
        </w:rPr>
        <w:fldChar w:fldCharType="begin" w:fldLock="1"/>
      </w:r>
      <w:r w:rsidR="00433B1B" w:rsidRPr="00945AFA">
        <w:rPr>
          <w:noProof/>
          <w:lang w:val="en-CA" w:eastAsia="ko-KR"/>
        </w:rPr>
        <w:instrText xml:space="preserve"> SEQ Equation \* ARABIC \s 1 </w:instrText>
      </w:r>
      <w:r w:rsidR="00433B1B" w:rsidRPr="00945AFA">
        <w:rPr>
          <w:noProof/>
          <w:lang w:val="en-CA" w:eastAsia="ko-KR"/>
        </w:rPr>
        <w:fldChar w:fldCharType="separate"/>
      </w:r>
      <w:r w:rsidR="00D45D70">
        <w:rPr>
          <w:noProof/>
          <w:lang w:val="en-CA" w:eastAsia="ko-KR"/>
        </w:rPr>
        <w:t>1245</w:t>
      </w:r>
      <w:r w:rsidR="00433B1B" w:rsidRPr="00945AFA">
        <w:rPr>
          <w:noProof/>
          <w:lang w:val="en-CA" w:eastAsia="ko-KR"/>
        </w:rPr>
        <w:fldChar w:fldCharType="end"/>
      </w:r>
      <w:r w:rsidR="00433B1B" w:rsidRPr="00945AFA">
        <w:rPr>
          <w:noProof/>
          <w:lang w:val="en-CA" w:eastAsia="ko-KR"/>
        </w:rPr>
        <w:t>)</w:t>
      </w:r>
    </w:p>
    <w:p w14:paraId="07DBFBBC" w14:textId="08D5BBA5" w:rsidR="001F6489" w:rsidRPr="00945AFA" w:rsidRDefault="00CF138E" w:rsidP="001F6489">
      <w:pPr>
        <w:pStyle w:val="Equation"/>
        <w:tabs>
          <w:tab w:val="clear" w:pos="794"/>
          <w:tab w:val="clear" w:pos="1588"/>
          <w:tab w:val="left" w:pos="851"/>
          <w:tab w:val="left" w:pos="1134"/>
          <w:tab w:val="left" w:pos="1418"/>
        </w:tabs>
        <w:ind w:left="562"/>
        <w:rPr>
          <w:noProof/>
          <w:lang w:val="en-CA" w:eastAsia="ko-KR"/>
        </w:rPr>
      </w:pPr>
      <w:ins w:id="519" w:author="Wieckowski, Adam" w:date="2019-07-03T12:56:00Z">
        <w:r>
          <w:rPr>
            <w:noProof/>
            <w:lang w:val="en-CA" w:eastAsia="ko-KR"/>
          </w:rPr>
          <w:t>alf</w:t>
        </w:r>
      </w:ins>
      <w:del w:id="520" w:author="Wieckowski, Adam" w:date="2019-07-03T12:56:00Z">
        <w:r w:rsidR="001F6489" w:rsidRPr="00945AFA" w:rsidDel="00CF138E">
          <w:rPr>
            <w:noProof/>
            <w:lang w:val="en-CA" w:eastAsia="ko-KR"/>
          </w:rPr>
          <w:delText>ctb</w:delText>
        </w:r>
      </w:del>
      <w:r w:rsidR="002513ED" w:rsidRPr="00945AFA">
        <w:rPr>
          <w:noProof/>
          <w:lang w:val="en-CA" w:eastAsia="ko-KR"/>
        </w:rPr>
        <w:t>Height</w:t>
      </w:r>
      <w:r w:rsidR="001F6489" w:rsidRPr="00945AFA">
        <w:rPr>
          <w:noProof/>
          <w:lang w:val="en-CA" w:eastAsia="ko-KR"/>
        </w:rPr>
        <w:t>C = </w:t>
      </w:r>
      <w:ins w:id="521" w:author="Wieckowski, Adam" w:date="2019-07-03T12:56:00Z">
        <w:r w:rsidR="00342FDA" w:rsidRPr="00945AFA" w:rsidDel="00342FDA">
          <w:rPr>
            <w:noProof/>
            <w:lang w:val="en-CA" w:eastAsia="ko-KR"/>
          </w:rPr>
          <w:t xml:space="preserve"> </w:t>
        </w:r>
      </w:ins>
      <w:ins w:id="522" w:author="Wieckowski, Adam" w:date="2019-07-03T12:57:00Z">
        <w:r w:rsidR="00342FDA">
          <w:rPr>
            <w:noProof/>
            <w:lang w:val="en-CA" w:eastAsia="ko-KR"/>
          </w:rPr>
          <w:t>hAlf </w:t>
        </w:r>
      </w:ins>
      <w:del w:id="523" w:author="Wieckowski, Adam" w:date="2019-07-03T12:56:00Z">
        <w:r w:rsidR="001F6489" w:rsidRPr="00945AFA" w:rsidDel="00342FDA">
          <w:rPr>
            <w:noProof/>
            <w:lang w:val="en-CA" w:eastAsia="ko-KR"/>
          </w:rPr>
          <w:delText>CtbSizeY </w:delText>
        </w:r>
      </w:del>
      <w:r w:rsidR="001F6489" w:rsidRPr="00945AFA">
        <w:rPr>
          <w:noProof/>
          <w:lang w:val="en-CA" w:eastAsia="ko-KR"/>
        </w:rPr>
        <w:t>/ Sub</w:t>
      </w:r>
      <w:r w:rsidR="002513ED" w:rsidRPr="00945AFA">
        <w:rPr>
          <w:noProof/>
          <w:lang w:val="en-CA" w:eastAsia="ko-KR"/>
        </w:rPr>
        <w:t>Height</w:t>
      </w:r>
      <w:r w:rsidR="001F6489" w:rsidRPr="00945AFA">
        <w:rPr>
          <w:noProof/>
          <w:lang w:val="en-CA" w:eastAsia="ko-KR"/>
        </w:rPr>
        <w:t>C</w:t>
      </w:r>
      <w:r w:rsidR="001F6489" w:rsidRPr="00945AFA">
        <w:rPr>
          <w:noProof/>
          <w:lang w:val="en-CA" w:eastAsia="ko-KR"/>
        </w:rPr>
        <w:tab/>
      </w:r>
      <w:r w:rsidR="001F6489" w:rsidRPr="00945AFA">
        <w:rPr>
          <w:noProof/>
          <w:lang w:val="en-CA" w:eastAsia="ko-KR"/>
        </w:rPr>
        <w:tab/>
        <w:t>(</w:t>
      </w:r>
      <w:r w:rsidR="001F6489" w:rsidRPr="00945AFA">
        <w:rPr>
          <w:noProof/>
          <w:lang w:val="en-CA" w:eastAsia="ko-KR"/>
        </w:rPr>
        <w:fldChar w:fldCharType="begin" w:fldLock="1"/>
      </w:r>
      <w:r w:rsidR="001F6489" w:rsidRPr="00945AFA">
        <w:rPr>
          <w:noProof/>
          <w:lang w:val="en-CA" w:eastAsia="ko-KR"/>
        </w:rPr>
        <w:instrText xml:space="preserve"> STYLEREF 1 \s </w:instrText>
      </w:r>
      <w:r w:rsidR="001F6489" w:rsidRPr="00945AFA">
        <w:rPr>
          <w:noProof/>
          <w:lang w:val="en-CA" w:eastAsia="ko-KR"/>
        </w:rPr>
        <w:fldChar w:fldCharType="separate"/>
      </w:r>
      <w:r w:rsidR="00D45D70">
        <w:rPr>
          <w:noProof/>
          <w:lang w:val="en-CA" w:eastAsia="ko-KR"/>
        </w:rPr>
        <w:t>8</w:t>
      </w:r>
      <w:r w:rsidR="001F6489" w:rsidRPr="00945AFA">
        <w:rPr>
          <w:noProof/>
          <w:lang w:val="en-CA" w:eastAsia="ko-KR"/>
        </w:rPr>
        <w:fldChar w:fldCharType="end"/>
      </w:r>
      <w:r w:rsidR="001F6489" w:rsidRPr="00945AFA">
        <w:rPr>
          <w:noProof/>
          <w:lang w:val="en-CA" w:eastAsia="ko-KR"/>
        </w:rPr>
        <w:noBreakHyphen/>
      </w:r>
      <w:r w:rsidR="001F6489" w:rsidRPr="00945AFA">
        <w:rPr>
          <w:noProof/>
          <w:lang w:val="en-CA" w:eastAsia="ko-KR"/>
        </w:rPr>
        <w:fldChar w:fldCharType="begin" w:fldLock="1"/>
      </w:r>
      <w:r w:rsidR="001F6489" w:rsidRPr="00945AFA">
        <w:rPr>
          <w:noProof/>
          <w:lang w:val="en-CA" w:eastAsia="ko-KR"/>
        </w:rPr>
        <w:instrText xml:space="preserve"> SEQ Equation \* ARABIC \s 1 </w:instrText>
      </w:r>
      <w:r w:rsidR="001F6489" w:rsidRPr="00945AFA">
        <w:rPr>
          <w:noProof/>
          <w:lang w:val="en-CA" w:eastAsia="ko-KR"/>
        </w:rPr>
        <w:fldChar w:fldCharType="separate"/>
      </w:r>
      <w:r w:rsidR="00D45D70">
        <w:rPr>
          <w:noProof/>
          <w:lang w:val="en-CA" w:eastAsia="ko-KR"/>
        </w:rPr>
        <w:t>1246</w:t>
      </w:r>
      <w:r w:rsidR="001F6489" w:rsidRPr="00945AFA">
        <w:rPr>
          <w:noProof/>
          <w:lang w:val="en-CA" w:eastAsia="ko-KR"/>
        </w:rPr>
        <w:fldChar w:fldCharType="end"/>
      </w:r>
      <w:r w:rsidR="001F6489" w:rsidRPr="00945AFA">
        <w:rPr>
          <w:noProof/>
          <w:lang w:val="en-CA" w:eastAsia="ko-KR"/>
        </w:rPr>
        <w:t>)</w:t>
      </w:r>
    </w:p>
    <w:p w14:paraId="5638EF4B" w14:textId="169D77D0" w:rsidR="00433B1B" w:rsidRPr="00945AFA" w:rsidRDefault="00433B1B" w:rsidP="00433B1B">
      <w:pPr>
        <w:rPr>
          <w:noProof/>
          <w:lang w:val="en-CA" w:eastAsia="ko-KR"/>
        </w:rPr>
      </w:pPr>
      <w:r w:rsidRPr="00945AFA">
        <w:rPr>
          <w:noProof/>
          <w:lang w:val="en-CA" w:eastAsia="ko-KR"/>
        </w:rPr>
        <w:t xml:space="preserve">For the derivation of the filtered reconstructed chroma samples </w:t>
      </w:r>
      <w:r w:rsidRPr="00945AFA">
        <w:rPr>
          <w:noProof/>
          <w:lang w:val="en-CA"/>
        </w:rPr>
        <w:t>alfPicture</w:t>
      </w:r>
      <w:r w:rsidRPr="00945AFA">
        <w:rPr>
          <w:noProof/>
          <w:lang w:val="en-CA" w:eastAsia="ko-KR"/>
        </w:rPr>
        <w:t xml:space="preserve">[ x ][ y ], each reconstructed chroma sample inside the current chroma coding tree block </w:t>
      </w:r>
      <w:r w:rsidRPr="00945AFA">
        <w:rPr>
          <w:noProof/>
          <w:lang w:val="en-CA"/>
        </w:rPr>
        <w:t>recPicture</w:t>
      </w:r>
      <w:r w:rsidRPr="00945AFA">
        <w:rPr>
          <w:noProof/>
          <w:lang w:val="en-CA" w:eastAsia="ko-KR"/>
        </w:rPr>
        <w:t>[ x ][ y ] is filtered as follows with x</w:t>
      </w:r>
      <w:r w:rsidR="00585899" w:rsidRPr="00945AFA">
        <w:rPr>
          <w:noProof/>
          <w:lang w:val="en-CA" w:eastAsia="ko-KR"/>
        </w:rPr>
        <w:t> = 0..</w:t>
      </w:r>
      <w:ins w:id="524" w:author="Wieckowski, Adam" w:date="2019-07-03T12:57:00Z">
        <w:r w:rsidR="008E1CC5">
          <w:rPr>
            <w:noProof/>
            <w:lang w:val="en-CA" w:eastAsia="ko-KR"/>
          </w:rPr>
          <w:t>alfW</w:t>
        </w:r>
      </w:ins>
      <w:del w:id="525" w:author="Wieckowski, Adam" w:date="2019-07-03T12:57:00Z">
        <w:r w:rsidR="00585899" w:rsidRPr="00945AFA" w:rsidDel="008E1CC5">
          <w:rPr>
            <w:noProof/>
            <w:lang w:val="en-CA" w:eastAsia="ko-KR"/>
          </w:rPr>
          <w:delText>ctbW</w:delText>
        </w:r>
      </w:del>
      <w:r w:rsidR="00585899" w:rsidRPr="00945AFA">
        <w:rPr>
          <w:noProof/>
          <w:lang w:val="en-CA" w:eastAsia="ko-KR"/>
        </w:rPr>
        <w:t>idthC − 1</w:t>
      </w:r>
      <w:r w:rsidRPr="00945AFA">
        <w:rPr>
          <w:noProof/>
          <w:lang w:val="en-CA" w:eastAsia="ko-KR"/>
        </w:rPr>
        <w:t>,</w:t>
      </w:r>
      <w:r w:rsidR="00585899" w:rsidRPr="00945AFA">
        <w:rPr>
          <w:noProof/>
          <w:lang w:val="en-CA" w:eastAsia="ko-KR"/>
        </w:rPr>
        <w:t xml:space="preserve"> </w:t>
      </w:r>
      <w:r w:rsidRPr="00945AFA">
        <w:rPr>
          <w:noProof/>
          <w:lang w:val="en-CA" w:eastAsia="ko-KR"/>
        </w:rPr>
        <w:t>y = 0..</w:t>
      </w:r>
      <w:ins w:id="526" w:author="Wieckowski, Adam" w:date="2019-07-03T12:57:00Z">
        <w:r w:rsidR="008E1CC5">
          <w:rPr>
            <w:noProof/>
            <w:lang w:val="en-CA" w:eastAsia="ko-KR"/>
          </w:rPr>
          <w:t>alf</w:t>
        </w:r>
      </w:ins>
      <w:del w:id="527" w:author="Wieckowski, Adam" w:date="2019-07-03T12:57:00Z">
        <w:r w:rsidR="00585899" w:rsidRPr="00945AFA" w:rsidDel="008E1CC5">
          <w:rPr>
            <w:noProof/>
            <w:lang w:val="en-CA" w:eastAsia="ko-KR"/>
          </w:rPr>
          <w:delText>ctb</w:delText>
        </w:r>
      </w:del>
      <w:r w:rsidR="00585899" w:rsidRPr="00945AFA">
        <w:rPr>
          <w:noProof/>
          <w:lang w:val="en-CA" w:eastAsia="ko-KR"/>
        </w:rPr>
        <w:t>HeightC </w:t>
      </w:r>
      <w:r w:rsidRPr="00945AFA">
        <w:rPr>
          <w:noProof/>
          <w:lang w:val="en-CA" w:eastAsia="ko-KR"/>
        </w:rPr>
        <w:t>− 1:</w:t>
      </w:r>
    </w:p>
    <w:p w14:paraId="620BECEC" w14:textId="3D6AB87A" w:rsidR="00F44732" w:rsidRPr="00945AFA" w:rsidRDefault="00F44732" w:rsidP="004A6E64">
      <w:pPr>
        <w:numPr>
          <w:ilvl w:val="1"/>
          <w:numId w:val="4"/>
        </w:numPr>
        <w:tabs>
          <w:tab w:val="clear" w:pos="800"/>
          <w:tab w:val="num" w:pos="270"/>
        </w:tabs>
        <w:ind w:left="270" w:hanging="270"/>
        <w:rPr>
          <w:noProof/>
          <w:lang w:val="en-CA" w:eastAsia="ko-KR"/>
        </w:rPr>
      </w:pPr>
      <w:r w:rsidRPr="00945AFA">
        <w:rPr>
          <w:noProof/>
          <w:lang w:val="en-CA" w:eastAsia="ko-KR"/>
        </w:rPr>
        <w:lastRenderedPageBreak/>
        <w:t xml:space="preserve">The locations </w:t>
      </w:r>
      <w:r w:rsidR="00D445AF" w:rsidRPr="00945AFA">
        <w:rPr>
          <w:noProof/>
          <w:lang w:val="en-CA" w:eastAsia="ko-KR"/>
        </w:rPr>
        <w:t>( h</w:t>
      </w:r>
      <w:r w:rsidR="00D445AF" w:rsidRPr="00945AFA">
        <w:rPr>
          <w:noProof/>
          <w:vertAlign w:val="subscript"/>
          <w:lang w:val="en-CA" w:eastAsia="ko-KR"/>
        </w:rPr>
        <w:t>x</w:t>
      </w:r>
      <w:r w:rsidR="00D445AF" w:rsidRPr="00945AFA">
        <w:rPr>
          <w:vertAlign w:val="subscript"/>
          <w:lang w:val="en-CA" w:eastAsia="ko-KR"/>
        </w:rPr>
        <w:t> + </w:t>
      </w:r>
      <w:proofErr w:type="spellStart"/>
      <w:r w:rsidR="00D445AF" w:rsidRPr="00945AFA">
        <w:rPr>
          <w:vertAlign w:val="subscript"/>
          <w:lang w:val="en-CA" w:eastAsia="ko-KR"/>
        </w:rPr>
        <w:t>i</w:t>
      </w:r>
      <w:proofErr w:type="spellEnd"/>
      <w:r w:rsidR="00D445AF" w:rsidRPr="00945AFA">
        <w:rPr>
          <w:noProof/>
          <w:lang w:val="en-CA" w:eastAsia="ko-KR"/>
        </w:rPr>
        <w:t>, v</w:t>
      </w:r>
      <w:r w:rsidR="00D445AF" w:rsidRPr="00945AFA">
        <w:rPr>
          <w:noProof/>
          <w:vertAlign w:val="subscript"/>
          <w:lang w:val="en-CA" w:eastAsia="ko-KR"/>
        </w:rPr>
        <w:t>y</w:t>
      </w:r>
      <w:r w:rsidR="00D445AF" w:rsidRPr="00945AFA">
        <w:rPr>
          <w:vertAlign w:val="subscript"/>
          <w:lang w:val="en-CA" w:eastAsia="ko-KR"/>
        </w:rPr>
        <w:t> + </w:t>
      </w:r>
      <w:proofErr w:type="gramStart"/>
      <w:r w:rsidR="00D445AF" w:rsidRPr="00945AFA">
        <w:rPr>
          <w:vertAlign w:val="subscript"/>
          <w:lang w:val="en-CA" w:eastAsia="ko-KR"/>
        </w:rPr>
        <w:t>j</w:t>
      </w:r>
      <w:r w:rsidR="00D445AF" w:rsidRPr="00945AFA">
        <w:rPr>
          <w:noProof/>
          <w:lang w:val="en-CA" w:eastAsia="ko-KR"/>
        </w:rPr>
        <w:t> )</w:t>
      </w:r>
      <w:proofErr w:type="gramEnd"/>
      <w:r w:rsidRPr="00945AFA">
        <w:rPr>
          <w:noProof/>
          <w:lang w:val="en-CA" w:eastAsia="ko-KR"/>
        </w:rPr>
        <w:t xml:space="preserve"> for each of the corresponding chroma samples ( x, y ) inside the given array </w:t>
      </w:r>
      <w:r w:rsidRPr="00945AFA">
        <w:rPr>
          <w:noProof/>
          <w:lang w:val="en-CA"/>
        </w:rPr>
        <w:t>recPicture</w:t>
      </w:r>
      <w:r w:rsidRPr="00945AFA">
        <w:rPr>
          <w:noProof/>
          <w:lang w:val="en-CA" w:eastAsia="ko-KR"/>
        </w:rPr>
        <w:t xml:space="preserve"> of chroma samples </w:t>
      </w:r>
      <w:r w:rsidR="00D445AF" w:rsidRPr="00945AFA">
        <w:rPr>
          <w:lang w:val="en-CA" w:eastAsia="ko-KR"/>
        </w:rPr>
        <w:t xml:space="preserve">with </w:t>
      </w:r>
      <w:proofErr w:type="spellStart"/>
      <w:r w:rsidR="00D445AF" w:rsidRPr="00945AFA">
        <w:rPr>
          <w:lang w:val="en-CA" w:eastAsia="ko-KR"/>
        </w:rPr>
        <w:t>i</w:t>
      </w:r>
      <w:proofErr w:type="spellEnd"/>
      <w:r w:rsidR="00D445AF" w:rsidRPr="00945AFA">
        <w:rPr>
          <w:lang w:val="en-CA" w:eastAsia="ko-KR"/>
        </w:rPr>
        <w:t xml:space="preserve">, j = −2..2 </w:t>
      </w:r>
      <w:r w:rsidRPr="00945AFA">
        <w:rPr>
          <w:noProof/>
          <w:lang w:val="en-CA" w:eastAsia="ko-KR"/>
        </w:rPr>
        <w:t>are derived as follows:</w:t>
      </w:r>
    </w:p>
    <w:p w14:paraId="6E6CE49B" w14:textId="29892316" w:rsidR="00D445AF" w:rsidRPr="00945AFA" w:rsidRDefault="00D445AF"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r w:rsidRPr="00945AFA">
        <w:rPr>
          <w:lang w:val="en-CA" w:eastAsia="ko-KR"/>
        </w:rPr>
        <w:t>x</w:t>
      </w:r>
      <w:ins w:id="528" w:author="Wieckowski, Adam" w:date="2019-07-03T12:59:00Z">
        <w:r w:rsidR="00A23653">
          <w:rPr>
            <w:lang w:val="en-CA" w:eastAsia="ko-KR"/>
          </w:rPr>
          <w:t>Alf</w:t>
        </w:r>
      </w:ins>
      <w:del w:id="529" w:author="Wieckowski, Adam" w:date="2019-07-03T12:59:00Z">
        <w:r w:rsidRPr="00945AFA" w:rsidDel="00A23653">
          <w:rPr>
            <w:lang w:val="en-CA" w:eastAsia="ko-KR"/>
          </w:rPr>
          <w:delText>C</w:delText>
        </w:r>
      </w:del>
      <w:del w:id="530" w:author="Wieckowski, Adam" w:date="2019-07-03T12:58:00Z">
        <w:r w:rsidRPr="00945AFA" w:rsidDel="00EB39F2">
          <w:rPr>
            <w:lang w:val="en-CA" w:eastAsia="ko-KR"/>
          </w:rPr>
          <w:delText>t</w:delText>
        </w:r>
      </w:del>
      <w:del w:id="531" w:author="Wieckowski, Adam" w:date="2019-07-03T12:59:00Z">
        <w:r w:rsidRPr="00945AFA" w:rsidDel="00A23653">
          <w:rPr>
            <w:lang w:val="en-CA" w:eastAsia="ko-KR"/>
          </w:rPr>
          <w:delText>b</w:delText>
        </w:r>
      </w:del>
      <w:r w:rsidRPr="00945AFA">
        <w:rPr>
          <w:lang w:val="en-CA" w:eastAsia="ko-KR"/>
        </w:rPr>
        <w:t>C</w:t>
      </w:r>
      <w:proofErr w:type="spellEnd"/>
      <w:r w:rsidRPr="00945AFA">
        <w:rPr>
          <w:lang w:val="en-CA" w:eastAsia="ko-KR"/>
        </w:rPr>
        <w:t> + x − </w:t>
      </w:r>
      <w:proofErr w:type="spellStart"/>
      <w:proofErr w:type="gramStart"/>
      <w:r w:rsidRPr="00945AFA">
        <w:rPr>
          <w:lang w:val="en-CA"/>
        </w:rPr>
        <w:t>PpsVirtualBoundariesPosX</w:t>
      </w:r>
      <w:proofErr w:type="spellEnd"/>
      <w:r w:rsidRPr="00945AFA">
        <w:rPr>
          <w:lang w:val="en-CA"/>
        </w:rPr>
        <w:t>[</w:t>
      </w:r>
      <w:proofErr w:type="gramEnd"/>
      <w:r w:rsidRPr="00945AFA">
        <w:rPr>
          <w:lang w:val="en-CA"/>
        </w:rPr>
        <w:t> n ]</w:t>
      </w:r>
      <w:r w:rsidRPr="00945AFA">
        <w:rPr>
          <w:bCs/>
          <w:lang w:val="en-CA" w:eastAsia="ko-KR"/>
        </w:rPr>
        <w:t> / </w:t>
      </w:r>
      <w:proofErr w:type="spellStart"/>
      <w:r w:rsidRPr="00945AFA">
        <w:rPr>
          <w:bCs/>
          <w:lang w:val="en-CA" w:eastAsia="ko-KR"/>
        </w:rPr>
        <w:t>SubWidthC</w:t>
      </w:r>
      <w:proofErr w:type="spellEnd"/>
      <w:r w:rsidRPr="00945AFA">
        <w:rPr>
          <w:bCs/>
          <w:lang w:val="en-CA" w:eastAsia="ko-KR"/>
        </w:rPr>
        <w:t xml:space="preserve"> </w:t>
      </w:r>
      <w:r w:rsidRPr="00945AFA">
        <w:rPr>
          <w:lang w:val="en-CA" w:eastAsia="ko-KR"/>
        </w:rPr>
        <w:t>is greater than or equal to</w:t>
      </w:r>
      <w:r w:rsidRPr="00945AFA">
        <w:rPr>
          <w:bCs/>
          <w:lang w:val="en-CA" w:eastAsia="ko-KR"/>
        </w:rPr>
        <w:t xml:space="preserve"> 0 and less than 2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0..pps_num_ver_virtual_boundaries</w:t>
      </w:r>
      <w:r w:rsidRPr="00945AFA">
        <w:rPr>
          <w:lang w:val="en-CA" w:eastAsia="ko-KR"/>
        </w:rPr>
        <w:t> − </w:t>
      </w:r>
      <w:r w:rsidRPr="00945AFA">
        <w:rPr>
          <w:bCs/>
          <w:lang w:val="en-CA" w:eastAsia="ko-KR"/>
        </w:rPr>
        <w:t>1</w:t>
      </w:r>
      <w:r w:rsidRPr="00945AFA">
        <w:rPr>
          <w:lang w:val="en-CA" w:eastAsia="ko-KR"/>
        </w:rPr>
        <w:t>,</w:t>
      </w:r>
      <w:r w:rsidRPr="00945AFA">
        <w:rPr>
          <w:lang w:val="en-CA"/>
        </w:rPr>
        <w:t xml:space="preserve"> the following applies:</w:t>
      </w:r>
    </w:p>
    <w:p w14:paraId="628AF03D" w14:textId="37DF1647" w:rsidR="00D445AF" w:rsidRPr="00945AFA" w:rsidRDefault="00D445AF" w:rsidP="00D445AF">
      <w:pPr>
        <w:pStyle w:val="Equation"/>
        <w:tabs>
          <w:tab w:val="clear" w:pos="794"/>
          <w:tab w:val="clear" w:pos="1588"/>
          <w:tab w:val="left" w:pos="851"/>
          <w:tab w:val="left" w:pos="1134"/>
          <w:tab w:val="left" w:pos="1418"/>
        </w:tabs>
        <w:ind w:left="851"/>
        <w:rPr>
          <w:lang w:val="en-CA" w:eastAsia="ko-KR"/>
        </w:rPr>
      </w:pPr>
      <w:proofErr w:type="spellStart"/>
      <w:r w:rsidRPr="00945AFA">
        <w:rPr>
          <w:lang w:val="en-CA" w:eastAsia="ko-KR"/>
        </w:rPr>
        <w:t>h</w:t>
      </w:r>
      <w:r w:rsidRPr="00945AFA">
        <w:rPr>
          <w:vertAlign w:val="subscript"/>
          <w:lang w:val="en-CA" w:eastAsia="ko-KR"/>
        </w:rPr>
        <w:t>x</w:t>
      </w:r>
      <w:proofErr w:type="spellEnd"/>
      <w:r w:rsidRPr="00945AFA">
        <w:rPr>
          <w:vertAlign w:val="subscript"/>
          <w:lang w:val="en-CA" w:eastAsia="ko-KR"/>
        </w:rPr>
        <w:t> + </w:t>
      </w:r>
      <w:proofErr w:type="spellStart"/>
      <w:r w:rsidRPr="00945AFA">
        <w:rPr>
          <w:vertAlign w:val="subscript"/>
          <w:lang w:val="en-CA" w:eastAsia="ko-KR"/>
        </w:rPr>
        <w:t>i</w:t>
      </w:r>
      <w:proofErr w:type="spellEnd"/>
      <w:r w:rsidRPr="00945AFA">
        <w:rPr>
          <w:lang w:val="en-CA" w:eastAsia="ko-KR"/>
        </w:rPr>
        <w:t> = Clip</w:t>
      </w:r>
      <w:proofErr w:type="gramStart"/>
      <w:r w:rsidRPr="00945AFA">
        <w:rPr>
          <w:lang w:val="en-CA" w:eastAsia="ko-KR"/>
        </w:rPr>
        <w:t>3( </w:t>
      </w:r>
      <w:proofErr w:type="spellStart"/>
      <w:r w:rsidRPr="00945AFA">
        <w:rPr>
          <w:lang w:val="en-CA"/>
        </w:rPr>
        <w:t>PpsVirtualBoundariesPosX</w:t>
      </w:r>
      <w:proofErr w:type="spellEnd"/>
      <w:proofErr w:type="gramEnd"/>
      <w:r w:rsidRPr="00945AFA">
        <w:rPr>
          <w:lang w:val="en-CA"/>
        </w:rPr>
        <w:t>[ n ]</w:t>
      </w:r>
      <w:r w:rsidRPr="00945AFA">
        <w:rPr>
          <w:bCs/>
          <w:lang w:val="en-CA" w:eastAsia="ko-KR"/>
        </w:rPr>
        <w:t> / </w:t>
      </w:r>
      <w:proofErr w:type="spellStart"/>
      <w:r w:rsidRPr="00945AFA">
        <w:rPr>
          <w:bCs/>
          <w:lang w:val="en-CA" w:eastAsia="ko-KR"/>
        </w:rPr>
        <w:t>SubWidthC</w:t>
      </w:r>
      <w:proofErr w:type="spellEnd"/>
      <w:r w:rsidRPr="00945AFA">
        <w:rPr>
          <w:lang w:val="en-CA" w:eastAsia="ko-KR"/>
        </w:rPr>
        <w:t>,</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1247</w:t>
      </w:r>
      <w:r w:rsidRPr="00945AFA">
        <w:rPr>
          <w:noProof/>
          <w:lang w:val="en-CA" w:eastAsia="ko-KR"/>
        </w:rPr>
        <w:fldChar w:fldCharType="end"/>
      </w:r>
      <w:r w:rsidRPr="00945AFA">
        <w:rPr>
          <w:noProof/>
          <w:lang w:val="en-CA" w:eastAsia="ko-KR"/>
        </w:rPr>
        <w:t>)</w:t>
      </w:r>
      <w:r w:rsidRPr="00945AFA">
        <w:rPr>
          <w:lang w:val="en-CA" w:eastAsia="ko-KR"/>
        </w:rPr>
        <w:br/>
      </w:r>
      <w:r w:rsidRPr="00945AFA">
        <w:rPr>
          <w:noProof/>
          <w:lang w:val="en-CA" w:eastAsia="ko-KR"/>
        </w:rPr>
        <w:tab/>
      </w:r>
      <w:r w:rsidRPr="00945AFA">
        <w:rPr>
          <w:noProof/>
          <w:lang w:val="en-CA" w:eastAsia="ko-KR"/>
        </w:rPr>
        <w:tab/>
      </w:r>
      <w:r w:rsidRPr="00945AFA">
        <w:rPr>
          <w:lang w:val="en-CA" w:eastAsia="ko-KR"/>
        </w:rPr>
        <w:tab/>
      </w:r>
      <w:proofErr w:type="spellStart"/>
      <w:r w:rsidRPr="00945AFA">
        <w:rPr>
          <w:lang w:val="en-CA" w:eastAsia="ko-KR"/>
        </w:rPr>
        <w:t>pic_width_in_luma_samples</w:t>
      </w:r>
      <w:proofErr w:type="spellEnd"/>
      <w:r w:rsidRPr="00945AFA">
        <w:rPr>
          <w:bCs/>
          <w:lang w:val="en-CA" w:eastAsia="ko-KR"/>
        </w:rPr>
        <w:t> / </w:t>
      </w:r>
      <w:proofErr w:type="spellStart"/>
      <w:r w:rsidRPr="00945AFA">
        <w:rPr>
          <w:bCs/>
          <w:lang w:val="en-CA" w:eastAsia="ko-KR"/>
        </w:rPr>
        <w:t>SubWidthC</w:t>
      </w:r>
      <w:proofErr w:type="spellEnd"/>
      <w:r w:rsidRPr="00945AFA">
        <w:rPr>
          <w:lang w:val="en-CA" w:eastAsia="ko-KR"/>
        </w:rPr>
        <w:t> − 1, </w:t>
      </w:r>
      <w:proofErr w:type="spellStart"/>
      <w:ins w:id="532" w:author="Wieckowski, Adam" w:date="2019-07-03T12:59:00Z">
        <w:r w:rsidR="002C32B5">
          <w:rPr>
            <w:lang w:val="en-CA" w:eastAsia="ko-KR"/>
          </w:rPr>
          <w:t>xAlf</w:t>
        </w:r>
      </w:ins>
      <w:del w:id="533" w:author="Wieckowski, Adam" w:date="2019-07-03T12:59:00Z">
        <w:r w:rsidRPr="00945AFA" w:rsidDel="002C32B5">
          <w:rPr>
            <w:lang w:val="en-CA" w:eastAsia="ko-KR"/>
          </w:rPr>
          <w:delText>xCtb</w:delText>
        </w:r>
      </w:del>
      <w:r w:rsidRPr="00945AFA">
        <w:rPr>
          <w:lang w:val="en-CA" w:eastAsia="ko-KR"/>
        </w:rPr>
        <w:t>C</w:t>
      </w:r>
      <w:proofErr w:type="spellEnd"/>
      <w:r w:rsidRPr="00945AFA">
        <w:rPr>
          <w:lang w:val="en-CA" w:eastAsia="ko-KR"/>
        </w:rPr>
        <w:t> + x + </w:t>
      </w:r>
      <w:proofErr w:type="spellStart"/>
      <w:r w:rsidRPr="00945AFA">
        <w:rPr>
          <w:lang w:val="en-CA" w:eastAsia="ko-KR"/>
        </w:rPr>
        <w:t>i</w:t>
      </w:r>
      <w:proofErr w:type="spellEnd"/>
      <w:r w:rsidRPr="00945AFA">
        <w:rPr>
          <w:lang w:val="en-CA" w:eastAsia="ko-KR"/>
        </w:rPr>
        <w:t> )</w:t>
      </w:r>
    </w:p>
    <w:p w14:paraId="072F3D97" w14:textId="3A9B87EC" w:rsidR="00D445AF" w:rsidRPr="00945AFA" w:rsidRDefault="00D445AF"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Otherwise, 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proofErr w:type="gramStart"/>
      <w:r w:rsidRPr="00945AFA">
        <w:rPr>
          <w:lang w:val="en-CA"/>
        </w:rPr>
        <w:t>PpsVirtualBoundariesPosX</w:t>
      </w:r>
      <w:proofErr w:type="spellEnd"/>
      <w:r w:rsidRPr="00945AFA">
        <w:rPr>
          <w:lang w:val="en-CA"/>
        </w:rPr>
        <w:t>[</w:t>
      </w:r>
      <w:proofErr w:type="gramEnd"/>
      <w:r w:rsidRPr="00945AFA">
        <w:rPr>
          <w:lang w:val="en-CA"/>
        </w:rPr>
        <w:t> n ]</w:t>
      </w:r>
      <w:r w:rsidRPr="00945AFA">
        <w:rPr>
          <w:bCs/>
          <w:lang w:val="en-CA" w:eastAsia="ko-KR"/>
        </w:rPr>
        <w:t> / </w:t>
      </w:r>
      <w:proofErr w:type="spellStart"/>
      <w:r w:rsidRPr="00945AFA">
        <w:rPr>
          <w:bCs/>
          <w:lang w:val="en-CA" w:eastAsia="ko-KR"/>
        </w:rPr>
        <w:t>SubWidthC</w:t>
      </w:r>
      <w:proofErr w:type="spellEnd"/>
      <w:r w:rsidRPr="00945AFA">
        <w:rPr>
          <w:lang w:val="en-CA" w:eastAsia="ko-KR"/>
        </w:rPr>
        <w:t> − </w:t>
      </w:r>
      <w:proofErr w:type="spellStart"/>
      <w:r w:rsidRPr="00945AFA">
        <w:rPr>
          <w:lang w:val="en-CA" w:eastAsia="ko-KR"/>
        </w:rPr>
        <w:t>x</w:t>
      </w:r>
      <w:ins w:id="534" w:author="Wieckowski, Adam" w:date="2019-07-03T12:59:00Z">
        <w:r w:rsidR="006D5A0F">
          <w:rPr>
            <w:lang w:val="en-CA" w:eastAsia="ko-KR"/>
          </w:rPr>
          <w:t>Alf</w:t>
        </w:r>
      </w:ins>
      <w:del w:id="535" w:author="Wieckowski, Adam" w:date="2019-07-03T12:59:00Z">
        <w:r w:rsidRPr="00945AFA" w:rsidDel="006D5A0F">
          <w:rPr>
            <w:lang w:val="en-CA" w:eastAsia="ko-KR"/>
          </w:rPr>
          <w:delText>Ctb</w:delText>
        </w:r>
      </w:del>
      <w:r w:rsidRPr="00945AFA">
        <w:rPr>
          <w:lang w:val="en-CA" w:eastAsia="ko-KR"/>
        </w:rPr>
        <w:t>C</w:t>
      </w:r>
      <w:proofErr w:type="spellEnd"/>
      <w:r w:rsidRPr="00945AFA">
        <w:rPr>
          <w:lang w:val="en-CA" w:eastAsia="ko-KR"/>
        </w:rPr>
        <w:t xml:space="preserve"> − x is greater than </w:t>
      </w:r>
      <w:r w:rsidRPr="00945AFA">
        <w:rPr>
          <w:bCs/>
          <w:lang w:val="en-CA" w:eastAsia="ko-KR"/>
        </w:rPr>
        <w:t>0 and less than 3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0..pps_num_ver_virtual_boundaries</w:t>
      </w:r>
      <w:r w:rsidRPr="00945AFA">
        <w:rPr>
          <w:lang w:val="en-CA" w:eastAsia="ko-KR"/>
        </w:rPr>
        <w:t> − </w:t>
      </w:r>
      <w:r w:rsidRPr="00945AFA">
        <w:rPr>
          <w:bCs/>
          <w:lang w:val="en-CA" w:eastAsia="ko-KR"/>
        </w:rPr>
        <w:t>1</w:t>
      </w:r>
      <w:r w:rsidRPr="00945AFA">
        <w:rPr>
          <w:lang w:val="en-CA" w:eastAsia="ko-KR"/>
        </w:rPr>
        <w:t>,</w:t>
      </w:r>
      <w:r w:rsidRPr="00945AFA">
        <w:rPr>
          <w:lang w:val="en-CA"/>
        </w:rPr>
        <w:t xml:space="preserve"> the following applies:</w:t>
      </w:r>
    </w:p>
    <w:p w14:paraId="3A5A6CC6" w14:textId="6C53E203" w:rsidR="00D445AF" w:rsidRPr="00945AFA" w:rsidRDefault="00D445AF" w:rsidP="00D445AF">
      <w:pPr>
        <w:pStyle w:val="Equation"/>
        <w:tabs>
          <w:tab w:val="clear" w:pos="794"/>
          <w:tab w:val="clear" w:pos="1588"/>
          <w:tab w:val="left" w:pos="851"/>
          <w:tab w:val="left" w:pos="1134"/>
          <w:tab w:val="left" w:pos="1418"/>
        </w:tabs>
        <w:ind w:left="851"/>
        <w:rPr>
          <w:lang w:val="en-CA" w:eastAsia="ko-KR"/>
        </w:rPr>
      </w:pPr>
      <w:r w:rsidRPr="00945AFA">
        <w:rPr>
          <w:lang w:val="en-CA" w:eastAsia="ko-KR"/>
        </w:rPr>
        <w:t>h</w:t>
      </w:r>
      <w:r w:rsidRPr="00945AFA">
        <w:rPr>
          <w:vertAlign w:val="subscript"/>
          <w:lang w:val="en-CA" w:eastAsia="ko-KR"/>
        </w:rPr>
        <w:t>x + i</w:t>
      </w:r>
      <w:r w:rsidRPr="00945AFA">
        <w:rPr>
          <w:lang w:val="en-CA" w:eastAsia="ko-KR"/>
        </w:rPr>
        <w:t> = Clip</w:t>
      </w:r>
      <w:proofErr w:type="gramStart"/>
      <w:r w:rsidRPr="00945AFA">
        <w:rPr>
          <w:lang w:val="en-CA" w:eastAsia="ko-KR"/>
        </w:rPr>
        <w:t>3( 0</w:t>
      </w:r>
      <w:proofErr w:type="gramEnd"/>
      <w:r w:rsidRPr="00945AFA">
        <w:rPr>
          <w:lang w:val="en-CA" w:eastAsia="ko-KR"/>
        </w:rPr>
        <w:t>, </w:t>
      </w:r>
      <w:r w:rsidRPr="00945AFA">
        <w:rPr>
          <w:lang w:val="en-CA"/>
        </w:rPr>
        <w:t>PpsVirtualBoundariesPosX[ n ]</w:t>
      </w:r>
      <w:r w:rsidRPr="00945AFA">
        <w:rPr>
          <w:bCs/>
          <w:lang w:val="en-CA" w:eastAsia="ko-KR"/>
        </w:rPr>
        <w:t> / SubWidthC</w:t>
      </w:r>
      <w:r w:rsidRPr="00945AFA">
        <w:rPr>
          <w:lang w:val="en-CA" w:eastAsia="ko-KR"/>
        </w:rPr>
        <w:t> − 1, x</w:t>
      </w:r>
      <w:ins w:id="536" w:author="Wieckowski, Adam" w:date="2019-07-03T12:59:00Z">
        <w:r w:rsidR="007356C0">
          <w:rPr>
            <w:lang w:val="en-CA" w:eastAsia="ko-KR"/>
          </w:rPr>
          <w:t>Alf</w:t>
        </w:r>
      </w:ins>
      <w:del w:id="537" w:author="Wieckowski, Adam" w:date="2019-07-03T12:59:00Z">
        <w:r w:rsidRPr="00945AFA" w:rsidDel="007356C0">
          <w:rPr>
            <w:lang w:val="en-CA" w:eastAsia="ko-KR"/>
          </w:rPr>
          <w:delText>Ctb</w:delText>
        </w:r>
      </w:del>
      <w:r w:rsidRPr="00945AFA">
        <w:rPr>
          <w:lang w:val="en-CA" w:eastAsia="ko-KR"/>
        </w:rPr>
        <w:t>C + x + i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1248</w:t>
      </w:r>
      <w:r w:rsidRPr="00945AFA">
        <w:rPr>
          <w:noProof/>
          <w:lang w:val="en-CA" w:eastAsia="ko-KR"/>
        </w:rPr>
        <w:fldChar w:fldCharType="end"/>
      </w:r>
      <w:r w:rsidRPr="00945AFA">
        <w:rPr>
          <w:noProof/>
          <w:lang w:val="en-CA" w:eastAsia="ko-KR"/>
        </w:rPr>
        <w:t>)</w:t>
      </w:r>
    </w:p>
    <w:p w14:paraId="3A0BB422" w14:textId="77777777" w:rsidR="00D445AF" w:rsidRPr="00945AFA" w:rsidRDefault="00D445AF"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rPr>
        <w:t>Otherwise, the following applies:</w:t>
      </w:r>
    </w:p>
    <w:p w14:paraId="7E8D16F0" w14:textId="7F850BDE" w:rsidR="00F44732" w:rsidRPr="00945AFA" w:rsidRDefault="00F44732" w:rsidP="00756ADA">
      <w:pPr>
        <w:pStyle w:val="Equation"/>
        <w:tabs>
          <w:tab w:val="clear" w:pos="794"/>
          <w:tab w:val="clear" w:pos="1588"/>
          <w:tab w:val="left" w:pos="851"/>
          <w:tab w:val="left" w:pos="1134"/>
          <w:tab w:val="left" w:pos="1418"/>
        </w:tabs>
        <w:ind w:left="851"/>
        <w:rPr>
          <w:noProof/>
          <w:lang w:val="en-CA"/>
        </w:rPr>
      </w:pPr>
      <w:r w:rsidRPr="00945AFA">
        <w:rPr>
          <w:noProof/>
          <w:lang w:val="en-CA" w:eastAsia="ko-KR"/>
        </w:rPr>
        <w:t>h</w:t>
      </w:r>
      <w:r w:rsidRPr="00945AFA">
        <w:rPr>
          <w:noProof/>
          <w:vertAlign w:val="subscript"/>
          <w:lang w:val="en-CA" w:eastAsia="ko-KR"/>
        </w:rPr>
        <w:t>x</w:t>
      </w:r>
      <w:r w:rsidR="00D445AF" w:rsidRPr="00945AFA">
        <w:rPr>
          <w:vertAlign w:val="subscript"/>
          <w:lang w:val="en-CA" w:eastAsia="ko-KR"/>
        </w:rPr>
        <w:t> + </w:t>
      </w:r>
      <w:proofErr w:type="spellStart"/>
      <w:r w:rsidR="00D445AF" w:rsidRPr="00945AFA">
        <w:rPr>
          <w:vertAlign w:val="subscript"/>
          <w:lang w:val="en-CA" w:eastAsia="ko-KR"/>
        </w:rPr>
        <w:t>i</w:t>
      </w:r>
      <w:proofErr w:type="spellEnd"/>
      <w:r w:rsidRPr="00945AFA">
        <w:rPr>
          <w:noProof/>
          <w:lang w:val="en-CA" w:eastAsia="ko-KR"/>
        </w:rPr>
        <w:t> = Clip3( 0, pic_width_in_luma_samples</w:t>
      </w:r>
      <w:r w:rsidR="00706D35" w:rsidRPr="00945AFA">
        <w:rPr>
          <w:noProof/>
          <w:lang w:val="en-CA" w:eastAsia="ko-KR"/>
        </w:rPr>
        <w:t> / </w:t>
      </w:r>
      <w:r w:rsidRPr="00945AFA">
        <w:rPr>
          <w:noProof/>
          <w:lang w:val="en-CA" w:eastAsia="ko-KR"/>
        </w:rPr>
        <w:t>SubWidthC − 1, </w:t>
      </w:r>
      <w:r w:rsidR="00CF2D53" w:rsidRPr="00945AFA">
        <w:rPr>
          <w:noProof/>
          <w:lang w:val="en-CA" w:eastAsia="ko-KR"/>
        </w:rPr>
        <w:t>x</w:t>
      </w:r>
      <w:ins w:id="538" w:author="Wieckowski, Adam" w:date="2019-07-03T12:59:00Z">
        <w:r w:rsidR="005475F0">
          <w:rPr>
            <w:noProof/>
            <w:lang w:val="en-CA" w:eastAsia="ko-KR"/>
          </w:rPr>
          <w:t>Alf</w:t>
        </w:r>
      </w:ins>
      <w:del w:id="539" w:author="Wieckowski, Adam" w:date="2019-07-03T12:59:00Z">
        <w:r w:rsidR="00CF2D53" w:rsidRPr="00945AFA" w:rsidDel="005475F0">
          <w:rPr>
            <w:noProof/>
            <w:lang w:val="en-CA" w:eastAsia="ko-KR"/>
          </w:rPr>
          <w:delText>Ctb</w:delText>
        </w:r>
      </w:del>
      <w:r w:rsidR="00CF2D53" w:rsidRPr="00945AFA">
        <w:rPr>
          <w:noProof/>
          <w:lang w:val="en-CA" w:eastAsia="ko-KR"/>
        </w:rPr>
        <w:t>C + </w:t>
      </w:r>
      <w:r w:rsidRPr="00945AFA">
        <w:rPr>
          <w:noProof/>
          <w:lang w:val="en-CA" w:eastAsia="ko-KR"/>
        </w:rPr>
        <w:t>x</w:t>
      </w:r>
      <w:r w:rsidR="00D445AF" w:rsidRPr="00945AFA">
        <w:rPr>
          <w:lang w:val="en-CA" w:eastAsia="ko-KR"/>
        </w:rPr>
        <w:t> + </w:t>
      </w:r>
      <w:proofErr w:type="spellStart"/>
      <w:proofErr w:type="gramStart"/>
      <w:r w:rsidR="00D445AF" w:rsidRPr="00945AFA">
        <w:rPr>
          <w:lang w:val="en-CA" w:eastAsia="ko-KR"/>
        </w:rPr>
        <w:t>i</w:t>
      </w:r>
      <w:proofErr w:type="spellEnd"/>
      <w:r w:rsidRPr="00945AFA">
        <w:rPr>
          <w:noProof/>
          <w:lang w:val="en-CA" w:eastAsia="ko-KR"/>
        </w:rPr>
        <w:t> )</w:t>
      </w:r>
      <w:proofErr w:type="gramEnd"/>
      <w:r w:rsidR="00433B1B" w:rsidRPr="00945AFA">
        <w:rPr>
          <w:noProof/>
          <w:lang w:val="en-CA" w:eastAsia="ko-KR"/>
        </w:rPr>
        <w:tab/>
        <w:t>(</w:t>
      </w:r>
      <w:r w:rsidR="00433B1B" w:rsidRPr="00945AFA">
        <w:rPr>
          <w:noProof/>
          <w:lang w:val="en-CA" w:eastAsia="ko-KR"/>
        </w:rPr>
        <w:fldChar w:fldCharType="begin" w:fldLock="1"/>
      </w:r>
      <w:r w:rsidR="00433B1B" w:rsidRPr="00945AFA">
        <w:rPr>
          <w:noProof/>
          <w:lang w:val="en-CA" w:eastAsia="ko-KR"/>
        </w:rPr>
        <w:instrText xml:space="preserve"> STYLEREF 1 \s </w:instrText>
      </w:r>
      <w:r w:rsidR="00433B1B" w:rsidRPr="00945AFA">
        <w:rPr>
          <w:noProof/>
          <w:lang w:val="en-CA" w:eastAsia="ko-KR"/>
        </w:rPr>
        <w:fldChar w:fldCharType="separate"/>
      </w:r>
      <w:r w:rsidR="00D45D70">
        <w:rPr>
          <w:noProof/>
          <w:lang w:val="en-CA" w:eastAsia="ko-KR"/>
        </w:rPr>
        <w:t>8</w:t>
      </w:r>
      <w:r w:rsidR="00433B1B" w:rsidRPr="00945AFA">
        <w:rPr>
          <w:noProof/>
          <w:lang w:val="en-CA" w:eastAsia="ko-KR"/>
        </w:rPr>
        <w:fldChar w:fldCharType="end"/>
      </w:r>
      <w:r w:rsidR="00433B1B" w:rsidRPr="00945AFA">
        <w:rPr>
          <w:noProof/>
          <w:lang w:val="en-CA" w:eastAsia="ko-KR"/>
        </w:rPr>
        <w:noBreakHyphen/>
      </w:r>
      <w:r w:rsidR="00433B1B" w:rsidRPr="00945AFA">
        <w:rPr>
          <w:noProof/>
          <w:lang w:val="en-CA" w:eastAsia="ko-KR"/>
        </w:rPr>
        <w:fldChar w:fldCharType="begin" w:fldLock="1"/>
      </w:r>
      <w:r w:rsidR="00433B1B" w:rsidRPr="00945AFA">
        <w:rPr>
          <w:noProof/>
          <w:lang w:val="en-CA" w:eastAsia="ko-KR"/>
        </w:rPr>
        <w:instrText xml:space="preserve"> SEQ Equation \* ARABIC \s 1 </w:instrText>
      </w:r>
      <w:r w:rsidR="00433B1B" w:rsidRPr="00945AFA">
        <w:rPr>
          <w:noProof/>
          <w:lang w:val="en-CA" w:eastAsia="ko-KR"/>
        </w:rPr>
        <w:fldChar w:fldCharType="separate"/>
      </w:r>
      <w:r w:rsidR="00D45D70">
        <w:rPr>
          <w:noProof/>
          <w:lang w:val="en-CA" w:eastAsia="ko-KR"/>
        </w:rPr>
        <w:t>1249</w:t>
      </w:r>
      <w:r w:rsidR="00433B1B" w:rsidRPr="00945AFA">
        <w:rPr>
          <w:noProof/>
          <w:lang w:val="en-CA" w:eastAsia="ko-KR"/>
        </w:rPr>
        <w:fldChar w:fldCharType="end"/>
      </w:r>
      <w:r w:rsidR="00433B1B" w:rsidRPr="00945AFA">
        <w:rPr>
          <w:noProof/>
          <w:lang w:val="en-CA" w:eastAsia="ko-KR"/>
        </w:rPr>
        <w:t>)</w:t>
      </w:r>
    </w:p>
    <w:p w14:paraId="0E3A64A1" w14:textId="477A048D" w:rsidR="00D445AF" w:rsidRPr="00945AFA" w:rsidRDefault="00D445AF"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r w:rsidRPr="00945AFA">
        <w:rPr>
          <w:lang w:val="en-CA" w:eastAsia="ko-KR"/>
        </w:rPr>
        <w:t>y</w:t>
      </w:r>
      <w:ins w:id="540" w:author="Wieckowski, Adam" w:date="2019-07-03T13:00:00Z">
        <w:r w:rsidR="00687F1C">
          <w:rPr>
            <w:lang w:val="en-CA" w:eastAsia="ko-KR"/>
          </w:rPr>
          <w:t>Alf</w:t>
        </w:r>
      </w:ins>
      <w:del w:id="541" w:author="Wieckowski, Adam" w:date="2019-07-03T13:00:00Z">
        <w:r w:rsidRPr="00945AFA" w:rsidDel="00687F1C">
          <w:rPr>
            <w:lang w:val="en-CA" w:eastAsia="ko-KR"/>
          </w:rPr>
          <w:delText>Ctb</w:delText>
        </w:r>
      </w:del>
      <w:r w:rsidRPr="00945AFA">
        <w:rPr>
          <w:lang w:val="en-CA" w:eastAsia="ko-KR"/>
        </w:rPr>
        <w:t>C</w:t>
      </w:r>
      <w:proofErr w:type="spellEnd"/>
      <w:r w:rsidRPr="00945AFA">
        <w:rPr>
          <w:lang w:val="en-CA" w:eastAsia="ko-KR"/>
        </w:rPr>
        <w:t> + y − </w:t>
      </w:r>
      <w:proofErr w:type="spellStart"/>
      <w:proofErr w:type="gramStart"/>
      <w:r w:rsidRPr="00945AFA">
        <w:rPr>
          <w:lang w:val="en-CA"/>
        </w:rPr>
        <w:t>PpsVirtualBoundariesPosY</w:t>
      </w:r>
      <w:proofErr w:type="spellEnd"/>
      <w:r w:rsidRPr="00945AFA">
        <w:rPr>
          <w:lang w:val="en-CA"/>
        </w:rPr>
        <w:t>[</w:t>
      </w:r>
      <w:proofErr w:type="gramEnd"/>
      <w:r w:rsidRPr="00945AFA">
        <w:rPr>
          <w:lang w:val="en-CA"/>
        </w:rPr>
        <w:t> n ]</w:t>
      </w:r>
      <w:r w:rsidRPr="00945AFA">
        <w:rPr>
          <w:bCs/>
          <w:lang w:val="en-CA" w:eastAsia="ko-KR"/>
        </w:rPr>
        <w:t> / </w:t>
      </w:r>
      <w:proofErr w:type="spellStart"/>
      <w:r w:rsidRPr="00945AFA">
        <w:rPr>
          <w:bCs/>
          <w:lang w:val="en-CA" w:eastAsia="ko-KR"/>
        </w:rPr>
        <w:t>SubHeightC</w:t>
      </w:r>
      <w:proofErr w:type="spellEnd"/>
      <w:r w:rsidRPr="00945AFA">
        <w:rPr>
          <w:bCs/>
          <w:lang w:val="en-CA" w:eastAsia="ko-KR"/>
        </w:rPr>
        <w:t xml:space="preserve"> </w:t>
      </w:r>
      <w:r w:rsidRPr="00945AFA">
        <w:rPr>
          <w:lang w:val="en-CA" w:eastAsia="ko-KR"/>
        </w:rPr>
        <w:t>is greater than or equal to</w:t>
      </w:r>
      <w:r w:rsidRPr="00945AFA">
        <w:rPr>
          <w:bCs/>
          <w:lang w:val="en-CA" w:eastAsia="ko-KR"/>
        </w:rPr>
        <w:t xml:space="preserve"> 0 and less than 2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0..pps_num_hor_virtual_boundaries</w:t>
      </w:r>
      <w:r w:rsidRPr="00945AFA">
        <w:rPr>
          <w:lang w:val="en-CA" w:eastAsia="ko-KR"/>
        </w:rPr>
        <w:t> − </w:t>
      </w:r>
      <w:r w:rsidRPr="00945AFA">
        <w:rPr>
          <w:bCs/>
          <w:lang w:val="en-CA" w:eastAsia="ko-KR"/>
        </w:rPr>
        <w:t>1</w:t>
      </w:r>
      <w:r w:rsidRPr="00945AFA">
        <w:rPr>
          <w:lang w:val="en-CA" w:eastAsia="ko-KR"/>
        </w:rPr>
        <w:t>,</w:t>
      </w:r>
      <w:r w:rsidRPr="00945AFA">
        <w:rPr>
          <w:lang w:val="en-CA"/>
        </w:rPr>
        <w:t xml:space="preserve"> the following applies:</w:t>
      </w:r>
    </w:p>
    <w:p w14:paraId="71332244" w14:textId="01F1090C" w:rsidR="00D445AF" w:rsidRPr="00945AFA" w:rsidRDefault="00D445AF" w:rsidP="00D445AF">
      <w:pPr>
        <w:pStyle w:val="Equation"/>
        <w:tabs>
          <w:tab w:val="clear" w:pos="794"/>
          <w:tab w:val="clear" w:pos="1588"/>
          <w:tab w:val="left" w:pos="851"/>
          <w:tab w:val="left" w:pos="1134"/>
          <w:tab w:val="left" w:pos="1418"/>
        </w:tabs>
        <w:ind w:left="851"/>
        <w:rPr>
          <w:lang w:val="en-CA" w:eastAsia="ko-KR"/>
        </w:rPr>
      </w:pPr>
      <w:proofErr w:type="spellStart"/>
      <w:r w:rsidRPr="00945AFA">
        <w:rPr>
          <w:lang w:val="en-CA" w:eastAsia="ko-KR"/>
        </w:rPr>
        <w:t>v</w:t>
      </w:r>
      <w:r w:rsidRPr="00945AFA">
        <w:rPr>
          <w:vertAlign w:val="subscript"/>
          <w:lang w:val="en-CA" w:eastAsia="ko-KR"/>
        </w:rPr>
        <w:t>y</w:t>
      </w:r>
      <w:proofErr w:type="spellEnd"/>
      <w:r w:rsidRPr="00945AFA">
        <w:rPr>
          <w:vertAlign w:val="subscript"/>
          <w:lang w:val="en-CA" w:eastAsia="ko-KR"/>
        </w:rPr>
        <w:t> + j</w:t>
      </w:r>
      <w:r w:rsidRPr="00945AFA">
        <w:rPr>
          <w:lang w:val="en-CA" w:eastAsia="ko-KR"/>
        </w:rPr>
        <w:t> = Clip</w:t>
      </w:r>
      <w:proofErr w:type="gramStart"/>
      <w:r w:rsidRPr="00945AFA">
        <w:rPr>
          <w:lang w:val="en-CA" w:eastAsia="ko-KR"/>
        </w:rPr>
        <w:t>3( </w:t>
      </w:r>
      <w:proofErr w:type="spellStart"/>
      <w:r w:rsidRPr="00945AFA">
        <w:rPr>
          <w:lang w:val="en-CA"/>
        </w:rPr>
        <w:t>PpsVirtualBoundariesPosY</w:t>
      </w:r>
      <w:proofErr w:type="spellEnd"/>
      <w:proofErr w:type="gramEnd"/>
      <w:r w:rsidRPr="00945AFA">
        <w:rPr>
          <w:lang w:val="en-CA"/>
        </w:rPr>
        <w:t>[ n ]</w:t>
      </w:r>
      <w:r w:rsidRPr="00945AFA">
        <w:rPr>
          <w:bCs/>
          <w:lang w:val="en-CA" w:eastAsia="ko-KR"/>
        </w:rPr>
        <w:t> / </w:t>
      </w:r>
      <w:proofErr w:type="spellStart"/>
      <w:r w:rsidRPr="00945AFA">
        <w:rPr>
          <w:bCs/>
          <w:lang w:val="en-CA" w:eastAsia="ko-KR"/>
        </w:rPr>
        <w:t>SubHeightC</w:t>
      </w:r>
      <w:proofErr w:type="spellEnd"/>
      <w:r w:rsidRPr="00945AFA">
        <w:rPr>
          <w:bCs/>
          <w:lang w:val="en-CA" w:eastAsia="ko-KR"/>
        </w:rPr>
        <w:t> </w:t>
      </w:r>
      <w:r w:rsidRPr="00945AFA">
        <w:rPr>
          <w:lang w:val="en-CA" w:eastAsia="ko-KR"/>
        </w:rPr>
        <w:t>,</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1250</w:t>
      </w:r>
      <w:r w:rsidRPr="00945AFA">
        <w:rPr>
          <w:noProof/>
          <w:lang w:val="en-CA" w:eastAsia="ko-KR"/>
        </w:rPr>
        <w:fldChar w:fldCharType="end"/>
      </w:r>
      <w:r w:rsidRPr="00945AFA">
        <w:rPr>
          <w:noProof/>
          <w:lang w:val="en-CA" w:eastAsia="ko-KR"/>
        </w:rPr>
        <w:t>)</w:t>
      </w:r>
      <w:r w:rsidRPr="00945AFA">
        <w:rPr>
          <w:lang w:val="en-CA" w:eastAsia="ko-KR"/>
        </w:rPr>
        <w:br/>
      </w:r>
      <w:r w:rsidRPr="00945AFA">
        <w:rPr>
          <w:noProof/>
          <w:lang w:val="en-CA" w:eastAsia="ko-KR"/>
        </w:rPr>
        <w:tab/>
      </w:r>
      <w:r w:rsidRPr="00945AFA">
        <w:rPr>
          <w:noProof/>
          <w:lang w:val="en-CA" w:eastAsia="ko-KR"/>
        </w:rPr>
        <w:tab/>
      </w:r>
      <w:r w:rsidRPr="00945AFA">
        <w:rPr>
          <w:lang w:val="en-CA" w:eastAsia="ko-KR"/>
        </w:rPr>
        <w:tab/>
      </w:r>
      <w:proofErr w:type="spellStart"/>
      <w:r w:rsidRPr="00945AFA">
        <w:rPr>
          <w:lang w:val="en-CA" w:eastAsia="ko-KR"/>
        </w:rPr>
        <w:t>pic_height_in_luma_samples</w:t>
      </w:r>
      <w:proofErr w:type="spellEnd"/>
      <w:r w:rsidRPr="00945AFA">
        <w:rPr>
          <w:bCs/>
          <w:lang w:val="en-CA" w:eastAsia="ko-KR"/>
        </w:rPr>
        <w:t> / </w:t>
      </w:r>
      <w:proofErr w:type="spellStart"/>
      <w:r w:rsidRPr="00945AFA">
        <w:rPr>
          <w:bCs/>
          <w:lang w:val="en-CA" w:eastAsia="ko-KR"/>
        </w:rPr>
        <w:t>SubHeightC</w:t>
      </w:r>
      <w:proofErr w:type="spellEnd"/>
      <w:r w:rsidRPr="00945AFA">
        <w:rPr>
          <w:lang w:val="en-CA" w:eastAsia="ko-KR"/>
        </w:rPr>
        <w:t> − 1, </w:t>
      </w:r>
      <w:proofErr w:type="spellStart"/>
      <w:r w:rsidRPr="00945AFA">
        <w:rPr>
          <w:lang w:val="en-CA" w:eastAsia="ko-KR"/>
        </w:rPr>
        <w:t>y</w:t>
      </w:r>
      <w:ins w:id="542" w:author="Wieckowski, Adam" w:date="2019-07-03T13:00:00Z">
        <w:r w:rsidR="00F27ACE">
          <w:rPr>
            <w:lang w:val="en-CA" w:eastAsia="ko-KR"/>
          </w:rPr>
          <w:t>Alf</w:t>
        </w:r>
      </w:ins>
      <w:del w:id="543" w:author="Wieckowski, Adam" w:date="2019-07-03T13:00:00Z">
        <w:r w:rsidRPr="00945AFA" w:rsidDel="00F27ACE">
          <w:rPr>
            <w:lang w:val="en-CA" w:eastAsia="ko-KR"/>
          </w:rPr>
          <w:delText>Ctb</w:delText>
        </w:r>
      </w:del>
      <w:r w:rsidRPr="00945AFA">
        <w:rPr>
          <w:lang w:val="en-CA" w:eastAsia="ko-KR"/>
        </w:rPr>
        <w:t>C</w:t>
      </w:r>
      <w:proofErr w:type="spellEnd"/>
      <w:r w:rsidRPr="00945AFA">
        <w:rPr>
          <w:lang w:val="en-CA" w:eastAsia="ko-KR"/>
        </w:rPr>
        <w:t> + y + j )</w:t>
      </w:r>
    </w:p>
    <w:p w14:paraId="51B68A3B" w14:textId="51CFF94D" w:rsidR="00D445AF" w:rsidRPr="00945AFA" w:rsidRDefault="00D445AF"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eastAsia="ko-KR"/>
        </w:rPr>
        <w:t xml:space="preserve">Otherwise, if </w:t>
      </w:r>
      <w:proofErr w:type="spellStart"/>
      <w:r w:rsidRPr="00945AFA">
        <w:rPr>
          <w:bCs/>
          <w:lang w:val="en-CA" w:eastAsia="ko-KR"/>
        </w:rPr>
        <w:t>pps_loop_filter_across_virtual_boundaries_disabled_flag</w:t>
      </w:r>
      <w:proofErr w:type="spellEnd"/>
      <w:r w:rsidRPr="00945AFA">
        <w:rPr>
          <w:lang w:val="en-CA" w:eastAsia="ko-KR"/>
        </w:rPr>
        <w:t xml:space="preserve"> is equal to 1 and </w:t>
      </w:r>
      <w:proofErr w:type="spellStart"/>
      <w:proofErr w:type="gramStart"/>
      <w:r w:rsidRPr="00945AFA">
        <w:rPr>
          <w:lang w:val="en-CA"/>
        </w:rPr>
        <w:t>PpsVirtualBoundariesPosY</w:t>
      </w:r>
      <w:proofErr w:type="spellEnd"/>
      <w:r w:rsidRPr="00945AFA">
        <w:rPr>
          <w:lang w:val="en-CA"/>
        </w:rPr>
        <w:t>[</w:t>
      </w:r>
      <w:proofErr w:type="gramEnd"/>
      <w:r w:rsidRPr="00945AFA">
        <w:rPr>
          <w:lang w:val="en-CA"/>
        </w:rPr>
        <w:t> n ]</w:t>
      </w:r>
      <w:r w:rsidRPr="00945AFA">
        <w:rPr>
          <w:bCs/>
          <w:lang w:val="en-CA" w:eastAsia="ko-KR"/>
        </w:rPr>
        <w:t> / </w:t>
      </w:r>
      <w:proofErr w:type="spellStart"/>
      <w:r w:rsidRPr="00945AFA">
        <w:rPr>
          <w:bCs/>
          <w:lang w:val="en-CA" w:eastAsia="ko-KR"/>
        </w:rPr>
        <w:t>SubHeightC</w:t>
      </w:r>
      <w:proofErr w:type="spellEnd"/>
      <w:r w:rsidRPr="00945AFA">
        <w:rPr>
          <w:lang w:val="en-CA" w:eastAsia="ko-KR"/>
        </w:rPr>
        <w:t> − </w:t>
      </w:r>
      <w:proofErr w:type="spellStart"/>
      <w:r w:rsidRPr="00945AFA">
        <w:rPr>
          <w:lang w:val="en-CA" w:eastAsia="ko-KR"/>
        </w:rPr>
        <w:t>y</w:t>
      </w:r>
      <w:ins w:id="544" w:author="Wieckowski, Adam" w:date="2019-07-03T13:00:00Z">
        <w:r w:rsidR="005E2D84">
          <w:rPr>
            <w:lang w:val="en-CA" w:eastAsia="ko-KR"/>
          </w:rPr>
          <w:t>Alf</w:t>
        </w:r>
      </w:ins>
      <w:del w:id="545" w:author="Wieckowski, Adam" w:date="2019-07-03T13:00:00Z">
        <w:r w:rsidRPr="00945AFA" w:rsidDel="005E2D84">
          <w:rPr>
            <w:lang w:val="en-CA" w:eastAsia="ko-KR"/>
          </w:rPr>
          <w:delText>Ctb</w:delText>
        </w:r>
      </w:del>
      <w:r w:rsidRPr="00945AFA">
        <w:rPr>
          <w:lang w:val="en-CA" w:eastAsia="ko-KR"/>
        </w:rPr>
        <w:t>C</w:t>
      </w:r>
      <w:proofErr w:type="spellEnd"/>
      <w:r w:rsidRPr="00945AFA">
        <w:rPr>
          <w:lang w:val="en-CA" w:eastAsia="ko-KR"/>
        </w:rPr>
        <w:t xml:space="preserve"> − y is greater than </w:t>
      </w:r>
      <w:r w:rsidRPr="00945AFA">
        <w:rPr>
          <w:bCs/>
          <w:lang w:val="en-CA" w:eastAsia="ko-KR"/>
        </w:rPr>
        <w:t>0 and less than 3 for any n</w:t>
      </w:r>
      <w:r w:rsidRPr="00945AFA">
        <w:rPr>
          <w:lang w:val="en-CA" w:eastAsia="ko-KR"/>
        </w:rPr>
        <w:t> </w:t>
      </w:r>
      <w:r w:rsidRPr="00945AFA">
        <w:rPr>
          <w:bCs/>
          <w:lang w:val="en-CA" w:eastAsia="ko-KR"/>
        </w:rPr>
        <w:t>=</w:t>
      </w:r>
      <w:r w:rsidRPr="00945AFA">
        <w:rPr>
          <w:lang w:val="en-CA" w:eastAsia="ko-KR"/>
        </w:rPr>
        <w:t> </w:t>
      </w:r>
      <w:r w:rsidRPr="00945AFA">
        <w:rPr>
          <w:bCs/>
          <w:lang w:val="en-CA" w:eastAsia="ko-KR"/>
        </w:rPr>
        <w:t>0..pps_num_hor_virtual_boundaries</w:t>
      </w:r>
      <w:r w:rsidRPr="00945AFA">
        <w:rPr>
          <w:lang w:val="en-CA" w:eastAsia="ko-KR"/>
        </w:rPr>
        <w:t> − </w:t>
      </w:r>
      <w:r w:rsidRPr="00945AFA">
        <w:rPr>
          <w:bCs/>
          <w:lang w:val="en-CA" w:eastAsia="ko-KR"/>
        </w:rPr>
        <w:t>1</w:t>
      </w:r>
      <w:r w:rsidRPr="00945AFA">
        <w:rPr>
          <w:lang w:val="en-CA" w:eastAsia="ko-KR"/>
        </w:rPr>
        <w:t>,</w:t>
      </w:r>
      <w:r w:rsidRPr="00945AFA">
        <w:rPr>
          <w:lang w:val="en-CA"/>
        </w:rPr>
        <w:t xml:space="preserve"> the following applies:</w:t>
      </w:r>
    </w:p>
    <w:p w14:paraId="62E1D944" w14:textId="04838C6D" w:rsidR="00D445AF" w:rsidRPr="00945AFA" w:rsidRDefault="00D445AF" w:rsidP="00D445AF">
      <w:pPr>
        <w:pStyle w:val="Equation"/>
        <w:tabs>
          <w:tab w:val="clear" w:pos="794"/>
          <w:tab w:val="clear" w:pos="1588"/>
          <w:tab w:val="left" w:pos="851"/>
          <w:tab w:val="left" w:pos="1134"/>
          <w:tab w:val="left" w:pos="1418"/>
        </w:tabs>
        <w:ind w:left="851"/>
        <w:rPr>
          <w:lang w:val="en-CA" w:eastAsia="ko-KR"/>
        </w:rPr>
      </w:pPr>
      <w:r w:rsidRPr="00945AFA">
        <w:rPr>
          <w:lang w:val="en-CA" w:eastAsia="ko-KR"/>
        </w:rPr>
        <w:t>v</w:t>
      </w:r>
      <w:r w:rsidRPr="00945AFA">
        <w:rPr>
          <w:vertAlign w:val="subscript"/>
          <w:lang w:val="en-CA" w:eastAsia="ko-KR"/>
        </w:rPr>
        <w:t>y + j</w:t>
      </w:r>
      <w:r w:rsidRPr="00945AFA">
        <w:rPr>
          <w:lang w:val="en-CA" w:eastAsia="ko-KR"/>
        </w:rPr>
        <w:t> = Clip</w:t>
      </w:r>
      <w:proofErr w:type="gramStart"/>
      <w:r w:rsidRPr="00945AFA">
        <w:rPr>
          <w:lang w:val="en-CA" w:eastAsia="ko-KR"/>
        </w:rPr>
        <w:t>3( 0</w:t>
      </w:r>
      <w:proofErr w:type="gramEnd"/>
      <w:r w:rsidRPr="00945AFA">
        <w:rPr>
          <w:lang w:val="en-CA" w:eastAsia="ko-KR"/>
        </w:rPr>
        <w:t>, </w:t>
      </w:r>
      <w:r w:rsidRPr="00945AFA">
        <w:rPr>
          <w:lang w:val="en-CA"/>
        </w:rPr>
        <w:t>PpsVirtualBoundariesPosY[ n ]</w:t>
      </w:r>
      <w:r w:rsidRPr="00945AFA">
        <w:rPr>
          <w:bCs/>
          <w:lang w:val="en-CA" w:eastAsia="ko-KR"/>
        </w:rPr>
        <w:t> / SubHeightC</w:t>
      </w:r>
      <w:r w:rsidRPr="00945AFA">
        <w:rPr>
          <w:lang w:val="en-CA" w:eastAsia="ko-KR"/>
        </w:rPr>
        <w:t> − 1, y</w:t>
      </w:r>
      <w:ins w:id="546" w:author="Wieckowski, Adam" w:date="2019-07-03T13:00:00Z">
        <w:r w:rsidR="00C42F65">
          <w:rPr>
            <w:lang w:val="en-CA" w:eastAsia="ko-KR"/>
          </w:rPr>
          <w:t>Alf</w:t>
        </w:r>
      </w:ins>
      <w:del w:id="547" w:author="Wieckowski, Adam" w:date="2019-07-03T13:00:00Z">
        <w:r w:rsidRPr="00945AFA" w:rsidDel="00C42F65">
          <w:rPr>
            <w:lang w:val="en-CA" w:eastAsia="ko-KR"/>
          </w:rPr>
          <w:delText>Ctb</w:delText>
        </w:r>
      </w:del>
      <w:r w:rsidRPr="00945AFA">
        <w:rPr>
          <w:lang w:val="en-CA" w:eastAsia="ko-KR"/>
        </w:rPr>
        <w:t>C + y + j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00D45D70">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00D45D70">
        <w:rPr>
          <w:noProof/>
          <w:lang w:val="en-CA" w:eastAsia="ko-KR"/>
        </w:rPr>
        <w:t>1251</w:t>
      </w:r>
      <w:r w:rsidRPr="00945AFA">
        <w:rPr>
          <w:noProof/>
          <w:lang w:val="en-CA" w:eastAsia="ko-KR"/>
        </w:rPr>
        <w:fldChar w:fldCharType="end"/>
      </w:r>
      <w:r w:rsidRPr="00945AFA">
        <w:rPr>
          <w:noProof/>
          <w:lang w:val="en-CA" w:eastAsia="ko-KR"/>
        </w:rPr>
        <w:t>)</w:t>
      </w:r>
    </w:p>
    <w:p w14:paraId="0D58EBC2" w14:textId="77777777" w:rsidR="00D445AF" w:rsidRPr="00945AFA" w:rsidRDefault="00D445AF"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945AFA">
        <w:rPr>
          <w:lang w:val="en-CA"/>
        </w:rPr>
        <w:t>Otherwise, the following applies:</w:t>
      </w:r>
    </w:p>
    <w:p w14:paraId="05B5E309" w14:textId="37033DA9" w:rsidR="00F44732" w:rsidRPr="00945AFA" w:rsidRDefault="00F44732" w:rsidP="00756ADA">
      <w:pPr>
        <w:pStyle w:val="Equation"/>
        <w:tabs>
          <w:tab w:val="clear" w:pos="794"/>
          <w:tab w:val="clear" w:pos="1588"/>
          <w:tab w:val="left" w:pos="851"/>
          <w:tab w:val="left" w:pos="1134"/>
          <w:tab w:val="left" w:pos="1418"/>
        </w:tabs>
        <w:ind w:left="851"/>
        <w:rPr>
          <w:noProof/>
          <w:vertAlign w:val="subscript"/>
          <w:lang w:val="en-CA" w:eastAsia="ko-KR"/>
        </w:rPr>
      </w:pPr>
      <w:r w:rsidRPr="00945AFA">
        <w:rPr>
          <w:noProof/>
          <w:lang w:val="en-CA" w:eastAsia="ko-KR"/>
        </w:rPr>
        <w:t>v</w:t>
      </w:r>
      <w:r w:rsidRPr="00945AFA">
        <w:rPr>
          <w:noProof/>
          <w:vertAlign w:val="subscript"/>
          <w:lang w:val="en-CA" w:eastAsia="ko-KR"/>
        </w:rPr>
        <w:t>y</w:t>
      </w:r>
      <w:r w:rsidR="00D445AF" w:rsidRPr="00945AFA">
        <w:rPr>
          <w:vertAlign w:val="subscript"/>
          <w:lang w:val="en-CA" w:eastAsia="ko-KR"/>
        </w:rPr>
        <w:t> + j</w:t>
      </w:r>
      <w:r w:rsidRPr="00945AFA">
        <w:rPr>
          <w:noProof/>
          <w:lang w:val="en-CA" w:eastAsia="ko-KR"/>
        </w:rPr>
        <w:t> = Clip3( 0, pic_height_in_luma_samples</w:t>
      </w:r>
      <w:r w:rsidR="00706D35" w:rsidRPr="00945AFA">
        <w:rPr>
          <w:noProof/>
          <w:lang w:val="en-CA" w:eastAsia="ko-KR"/>
        </w:rPr>
        <w:t> / </w:t>
      </w:r>
      <w:r w:rsidRPr="00945AFA">
        <w:rPr>
          <w:noProof/>
          <w:lang w:val="en-CA" w:eastAsia="ko-KR"/>
        </w:rPr>
        <w:t>SubHeightC − 1, </w:t>
      </w:r>
      <w:r w:rsidR="00CF2D53" w:rsidRPr="00945AFA">
        <w:rPr>
          <w:noProof/>
          <w:lang w:val="en-CA" w:eastAsia="ko-KR"/>
        </w:rPr>
        <w:t>y</w:t>
      </w:r>
      <w:ins w:id="548" w:author="Wieckowski, Adam" w:date="2019-07-03T13:00:00Z">
        <w:r w:rsidR="00C42F65">
          <w:rPr>
            <w:noProof/>
            <w:lang w:val="en-CA" w:eastAsia="ko-KR"/>
          </w:rPr>
          <w:t>Alf</w:t>
        </w:r>
      </w:ins>
      <w:del w:id="549" w:author="Wieckowski, Adam" w:date="2019-07-03T13:00:00Z">
        <w:r w:rsidR="00CF2D53" w:rsidRPr="00945AFA" w:rsidDel="00C42F65">
          <w:rPr>
            <w:noProof/>
            <w:lang w:val="en-CA" w:eastAsia="ko-KR"/>
          </w:rPr>
          <w:delText>Ctb</w:delText>
        </w:r>
      </w:del>
      <w:r w:rsidR="00CF2D53" w:rsidRPr="00945AFA">
        <w:rPr>
          <w:noProof/>
          <w:lang w:val="en-CA" w:eastAsia="ko-KR"/>
        </w:rPr>
        <w:t>C + </w:t>
      </w:r>
      <w:r w:rsidRPr="00945AFA">
        <w:rPr>
          <w:noProof/>
          <w:lang w:val="en-CA" w:eastAsia="ko-KR"/>
        </w:rPr>
        <w:t>y</w:t>
      </w:r>
      <w:r w:rsidR="00D445AF" w:rsidRPr="00945AFA">
        <w:rPr>
          <w:lang w:val="en-CA" w:eastAsia="ko-KR"/>
        </w:rPr>
        <w:t> + </w:t>
      </w:r>
      <w:proofErr w:type="gramStart"/>
      <w:r w:rsidR="00D445AF" w:rsidRPr="00945AFA">
        <w:rPr>
          <w:lang w:val="en-CA" w:eastAsia="ko-KR"/>
        </w:rPr>
        <w:t>j</w:t>
      </w:r>
      <w:r w:rsidRPr="00945AFA">
        <w:rPr>
          <w:noProof/>
          <w:lang w:val="en-CA" w:eastAsia="ko-KR"/>
        </w:rPr>
        <w:t> )</w:t>
      </w:r>
      <w:proofErr w:type="gramEnd"/>
      <w:r w:rsidR="00433B1B" w:rsidRPr="00945AFA">
        <w:rPr>
          <w:noProof/>
          <w:lang w:val="en-CA" w:eastAsia="ko-KR"/>
        </w:rPr>
        <w:tab/>
        <w:t>(</w:t>
      </w:r>
      <w:r w:rsidR="00433B1B" w:rsidRPr="00945AFA">
        <w:rPr>
          <w:noProof/>
          <w:lang w:val="en-CA" w:eastAsia="ko-KR"/>
        </w:rPr>
        <w:fldChar w:fldCharType="begin" w:fldLock="1"/>
      </w:r>
      <w:r w:rsidR="00433B1B" w:rsidRPr="00945AFA">
        <w:rPr>
          <w:noProof/>
          <w:lang w:val="en-CA" w:eastAsia="ko-KR"/>
        </w:rPr>
        <w:instrText xml:space="preserve"> STYLEREF 1 \s </w:instrText>
      </w:r>
      <w:r w:rsidR="00433B1B" w:rsidRPr="00945AFA">
        <w:rPr>
          <w:noProof/>
          <w:lang w:val="en-CA" w:eastAsia="ko-KR"/>
        </w:rPr>
        <w:fldChar w:fldCharType="separate"/>
      </w:r>
      <w:r w:rsidR="00D45D70">
        <w:rPr>
          <w:noProof/>
          <w:lang w:val="en-CA" w:eastAsia="ko-KR"/>
        </w:rPr>
        <w:t>8</w:t>
      </w:r>
      <w:r w:rsidR="00433B1B" w:rsidRPr="00945AFA">
        <w:rPr>
          <w:noProof/>
          <w:lang w:val="en-CA" w:eastAsia="ko-KR"/>
        </w:rPr>
        <w:fldChar w:fldCharType="end"/>
      </w:r>
      <w:r w:rsidR="00433B1B" w:rsidRPr="00945AFA">
        <w:rPr>
          <w:noProof/>
          <w:lang w:val="en-CA" w:eastAsia="ko-KR"/>
        </w:rPr>
        <w:noBreakHyphen/>
      </w:r>
      <w:r w:rsidR="00433B1B" w:rsidRPr="00945AFA">
        <w:rPr>
          <w:noProof/>
          <w:lang w:val="en-CA" w:eastAsia="ko-KR"/>
        </w:rPr>
        <w:fldChar w:fldCharType="begin" w:fldLock="1"/>
      </w:r>
      <w:r w:rsidR="00433B1B" w:rsidRPr="00945AFA">
        <w:rPr>
          <w:noProof/>
          <w:lang w:val="en-CA" w:eastAsia="ko-KR"/>
        </w:rPr>
        <w:instrText xml:space="preserve"> SEQ Equation \* ARABIC \s 1 </w:instrText>
      </w:r>
      <w:r w:rsidR="00433B1B" w:rsidRPr="00945AFA">
        <w:rPr>
          <w:noProof/>
          <w:lang w:val="en-CA" w:eastAsia="ko-KR"/>
        </w:rPr>
        <w:fldChar w:fldCharType="separate"/>
      </w:r>
      <w:r w:rsidR="00D45D70">
        <w:rPr>
          <w:noProof/>
          <w:lang w:val="en-CA" w:eastAsia="ko-KR"/>
        </w:rPr>
        <w:t>1252</w:t>
      </w:r>
      <w:r w:rsidR="00433B1B" w:rsidRPr="00945AFA">
        <w:rPr>
          <w:noProof/>
          <w:lang w:val="en-CA" w:eastAsia="ko-KR"/>
        </w:rPr>
        <w:fldChar w:fldCharType="end"/>
      </w:r>
      <w:r w:rsidR="00433B1B" w:rsidRPr="00945AFA">
        <w:rPr>
          <w:noProof/>
          <w:lang w:val="en-CA" w:eastAsia="ko-KR"/>
        </w:rPr>
        <w:t>)</w:t>
      </w:r>
    </w:p>
    <w:p w14:paraId="2EE3A7D4" w14:textId="77777777" w:rsidR="006B12DA" w:rsidRPr="00945AFA" w:rsidRDefault="006B12DA" w:rsidP="006B12DA">
      <w:pPr>
        <w:numPr>
          <w:ilvl w:val="1"/>
          <w:numId w:val="4"/>
        </w:numPr>
        <w:tabs>
          <w:tab w:val="clear" w:pos="800"/>
          <w:tab w:val="num" w:pos="270"/>
        </w:tabs>
        <w:ind w:left="270" w:hanging="270"/>
        <w:rPr>
          <w:ins w:id="550" w:author="Wieckowski, Adam" w:date="2019-07-03T14:06:00Z"/>
          <w:rFonts w:eastAsia="Malgun Gothic"/>
          <w:noProof/>
          <w:szCs w:val="22"/>
          <w:lang w:val="en-CA"/>
        </w:rPr>
      </w:pPr>
      <w:ins w:id="551" w:author="Wieckowski, Adam" w:date="2019-07-03T14:06:00Z">
        <w:r w:rsidRPr="00945AFA">
          <w:rPr>
            <w:rFonts w:eastAsia="Malgun Gothic"/>
            <w:noProof/>
            <w:szCs w:val="22"/>
            <w:lang w:val="en-CA"/>
          </w:rPr>
          <w:t>The variable applyVirtualBoundary</w:t>
        </w:r>
        <w:r>
          <w:rPr>
            <w:rFonts w:eastAsia="Malgun Gothic"/>
            <w:noProof/>
            <w:szCs w:val="22"/>
            <w:lang w:val="en-CA"/>
          </w:rPr>
          <w:t>1</w:t>
        </w:r>
        <w:r w:rsidRPr="00945AFA">
          <w:rPr>
            <w:rFonts w:eastAsia="Malgun Gothic"/>
            <w:noProof/>
            <w:szCs w:val="22"/>
            <w:lang w:val="en-CA"/>
          </w:rPr>
          <w:t xml:space="preserve"> is derived as follows:</w:t>
        </w:r>
      </w:ins>
    </w:p>
    <w:p w14:paraId="6EAA3B3E" w14:textId="77777777" w:rsidR="006B12DA" w:rsidRPr="00945AFA"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ins w:id="552" w:author="Wieckowski, Adam" w:date="2019-07-03T14:06:00Z"/>
          <w:lang w:val="en-CA" w:eastAsia="ko-KR"/>
        </w:rPr>
      </w:pPr>
      <w:ins w:id="553" w:author="Wieckowski, Adam" w:date="2019-07-03T14:06:00Z">
        <w:r w:rsidRPr="00945AFA">
          <w:rPr>
            <w:rFonts w:eastAsia="Malgun Gothic"/>
            <w:noProof/>
            <w:szCs w:val="22"/>
            <w:lang w:val="en-CA"/>
          </w:rPr>
          <w:t>If one or more of the following conditions are true, applyVirtualBoundary</w:t>
        </w:r>
        <w:r>
          <w:rPr>
            <w:rFonts w:eastAsia="Malgun Gothic"/>
            <w:noProof/>
            <w:szCs w:val="22"/>
            <w:lang w:val="en-CA"/>
          </w:rPr>
          <w:t>1</w:t>
        </w:r>
        <w:r w:rsidRPr="00945AFA">
          <w:rPr>
            <w:rFonts w:eastAsia="Malgun Gothic"/>
            <w:noProof/>
            <w:szCs w:val="22"/>
            <w:lang w:val="en-CA"/>
          </w:rPr>
          <w:t xml:space="preserve"> is set equal to 0:</w:t>
        </w:r>
      </w:ins>
    </w:p>
    <w:p w14:paraId="13AFA174" w14:textId="77777777" w:rsidR="006B12DA" w:rsidRPr="00945AFA"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54" w:author="Wieckowski, Adam" w:date="2019-07-03T14:06:00Z"/>
          <w:noProof/>
          <w:lang w:val="en-CA" w:eastAsia="ko-KR"/>
        </w:rPr>
      </w:pPr>
      <w:ins w:id="555" w:author="Wieckowski, Adam" w:date="2019-07-03T14:06:00Z">
        <w:r w:rsidRPr="00945AFA">
          <w:rPr>
            <w:noProof/>
            <w:lang w:val="en-CA" w:eastAsia="ko-KR"/>
          </w:rPr>
          <w:t xml:space="preserve">The </w:t>
        </w:r>
        <w:r>
          <w:rPr>
            <w:noProof/>
            <w:lang w:val="en-CA" w:eastAsia="ko-KR"/>
          </w:rPr>
          <w:t xml:space="preserve">top </w:t>
        </w:r>
        <w:r w:rsidRPr="00945AFA">
          <w:rPr>
            <w:noProof/>
            <w:lang w:val="en-CA" w:eastAsia="ko-KR"/>
          </w:rPr>
          <w:t xml:space="preserve">boundary of the current coding tree block is the </w:t>
        </w:r>
        <w:r>
          <w:rPr>
            <w:noProof/>
            <w:lang w:val="en-CA" w:eastAsia="ko-KR"/>
          </w:rPr>
          <w:t>top</w:t>
        </w:r>
        <w:r w:rsidRPr="00945AFA">
          <w:rPr>
            <w:noProof/>
            <w:lang w:val="en-CA" w:eastAsia="ko-KR"/>
          </w:rPr>
          <w:t xml:space="preserve"> boundary of the picture. </w:t>
        </w:r>
      </w:ins>
    </w:p>
    <w:p w14:paraId="53D19038" w14:textId="77777777" w:rsidR="006B12DA" w:rsidRPr="00EB3013"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56" w:author="Wieckowski, Adam" w:date="2019-07-03T14:06:00Z"/>
          <w:noProof/>
          <w:highlight w:val="yellow"/>
          <w:lang w:val="en-CA" w:eastAsia="ko-KR"/>
        </w:rPr>
      </w:pPr>
      <w:ins w:id="557" w:author="Wieckowski, Adam" w:date="2019-07-03T14:06:00Z">
        <w:r w:rsidRPr="00EB3013">
          <w:rPr>
            <w:noProof/>
            <w:highlight w:val="yellow"/>
            <w:lang w:val="en-CA" w:eastAsia="ko-KR"/>
          </w:rPr>
          <w:t>The top boundary of the current coding tree block is the top boundary of the brick and loop_filter_across_bricks_enabled_flag is equal to 0.</w:t>
        </w:r>
      </w:ins>
    </w:p>
    <w:p w14:paraId="29968D36" w14:textId="77777777" w:rsidR="006B12DA" w:rsidRPr="00EB3013"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58" w:author="Wieckowski, Adam" w:date="2019-07-03T14:06:00Z"/>
          <w:noProof/>
          <w:highlight w:val="yellow"/>
          <w:lang w:val="en-CA" w:eastAsia="ko-KR"/>
        </w:rPr>
      </w:pPr>
      <w:ins w:id="559" w:author="Wieckowski, Adam" w:date="2019-07-03T14:06:00Z">
        <w:r w:rsidRPr="00EB3013">
          <w:rPr>
            <w:noProof/>
            <w:highlight w:val="yellow"/>
            <w:lang w:val="en-CA" w:eastAsia="ko-KR"/>
          </w:rPr>
          <w:t>The top boundary of the current coding tree block is the top boundary of the slice and loop_filter_across_slices_enabled_flag is equal to 0.</w:t>
        </w:r>
      </w:ins>
    </w:p>
    <w:p w14:paraId="0FB4146E" w14:textId="77777777" w:rsidR="006B12DA" w:rsidRPr="00EB3013"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60" w:author="Wieckowski, Adam" w:date="2019-07-03T14:06:00Z"/>
          <w:noProof/>
          <w:highlight w:val="yellow"/>
          <w:lang w:val="en-CA" w:eastAsia="ko-KR"/>
        </w:rPr>
      </w:pPr>
      <w:ins w:id="561" w:author="Wieckowski, Adam" w:date="2019-07-03T14:06:00Z">
        <w:r w:rsidRPr="00EB3013">
          <w:rPr>
            <w:noProof/>
            <w:highlight w:val="yellow"/>
            <w:lang w:val="en-CA" w:eastAsia="ko-KR"/>
          </w:rPr>
          <w:t>The top boundary of the current coding tree block is one of the top virtual boundaries of the picture and pps_loop_filter_across_virtual_boundaries_disabled_flag is equal to 1.</w:t>
        </w:r>
      </w:ins>
    </w:p>
    <w:p w14:paraId="0A808233" w14:textId="77777777" w:rsidR="006B12DA" w:rsidRPr="00EB3013"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ins w:id="562" w:author="Wieckowski, Adam" w:date="2019-07-03T14:06:00Z"/>
          <w:noProof/>
          <w:lang w:val="en-CA" w:eastAsia="ko-KR"/>
        </w:rPr>
      </w:pPr>
      <w:ins w:id="563" w:author="Wieckowski, Adam" w:date="2019-07-03T14:06:00Z">
        <w:r w:rsidRPr="00945AFA">
          <w:rPr>
            <w:noProof/>
            <w:lang w:val="en-CA" w:eastAsia="ko-KR"/>
          </w:rPr>
          <w:t xml:space="preserve">Otherwise, </w:t>
        </w:r>
        <w:r w:rsidRPr="00945AFA">
          <w:rPr>
            <w:rFonts w:eastAsia="Malgun Gothic"/>
            <w:noProof/>
            <w:szCs w:val="22"/>
            <w:lang w:val="en-CA"/>
          </w:rPr>
          <w:t>applyVirtualBoundary</w:t>
        </w:r>
        <w:r>
          <w:rPr>
            <w:rFonts w:eastAsia="Malgun Gothic"/>
            <w:noProof/>
            <w:szCs w:val="22"/>
            <w:lang w:val="en-CA"/>
          </w:rPr>
          <w:t>1</w:t>
        </w:r>
        <w:r w:rsidRPr="00945AFA">
          <w:rPr>
            <w:rFonts w:eastAsia="Malgun Gothic"/>
            <w:noProof/>
            <w:szCs w:val="22"/>
            <w:lang w:val="en-CA"/>
          </w:rPr>
          <w:t xml:space="preserve"> is set equal to 1.</w:t>
        </w:r>
      </w:ins>
    </w:p>
    <w:p w14:paraId="7F0FA7E1" w14:textId="77777777" w:rsidR="006B12DA" w:rsidRPr="00945AFA" w:rsidRDefault="006B12DA" w:rsidP="006B12DA">
      <w:pPr>
        <w:numPr>
          <w:ilvl w:val="1"/>
          <w:numId w:val="4"/>
        </w:numPr>
        <w:tabs>
          <w:tab w:val="clear" w:pos="800"/>
          <w:tab w:val="num" w:pos="270"/>
        </w:tabs>
        <w:ind w:left="270" w:hanging="270"/>
        <w:rPr>
          <w:ins w:id="564" w:author="Wieckowski, Adam" w:date="2019-07-03T14:06:00Z"/>
          <w:rFonts w:eastAsia="Malgun Gothic"/>
          <w:noProof/>
          <w:szCs w:val="22"/>
          <w:lang w:val="en-CA"/>
        </w:rPr>
      </w:pPr>
      <w:ins w:id="565" w:author="Wieckowski, Adam" w:date="2019-07-03T14:06:00Z">
        <w:r w:rsidRPr="00945AFA">
          <w:rPr>
            <w:rFonts w:eastAsia="Malgun Gothic"/>
            <w:noProof/>
            <w:szCs w:val="22"/>
            <w:lang w:val="en-CA"/>
          </w:rPr>
          <w:t>The variable applyVirtualBoundary</w:t>
        </w:r>
        <w:r>
          <w:rPr>
            <w:rFonts w:eastAsia="Malgun Gothic"/>
            <w:noProof/>
            <w:szCs w:val="22"/>
            <w:lang w:val="en-CA"/>
          </w:rPr>
          <w:t>2</w:t>
        </w:r>
        <w:r w:rsidRPr="00945AFA">
          <w:rPr>
            <w:rFonts w:eastAsia="Malgun Gothic"/>
            <w:noProof/>
            <w:szCs w:val="22"/>
            <w:lang w:val="en-CA"/>
          </w:rPr>
          <w:t xml:space="preserve"> is derived as follows:</w:t>
        </w:r>
      </w:ins>
    </w:p>
    <w:p w14:paraId="16A85C46" w14:textId="77777777" w:rsidR="006B12DA" w:rsidRPr="00945AFA"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ins w:id="566" w:author="Wieckowski, Adam" w:date="2019-07-03T14:06:00Z"/>
          <w:lang w:val="en-CA" w:eastAsia="ko-KR"/>
        </w:rPr>
      </w:pPr>
      <w:ins w:id="567" w:author="Wieckowski, Adam" w:date="2019-07-03T14:06:00Z">
        <w:r w:rsidRPr="00945AFA">
          <w:rPr>
            <w:rFonts w:eastAsia="Malgun Gothic"/>
            <w:noProof/>
            <w:szCs w:val="22"/>
            <w:lang w:val="en-CA"/>
          </w:rPr>
          <w:t>If one or more of the following conditions are true, applyVirtualBoundary</w:t>
        </w:r>
        <w:r>
          <w:rPr>
            <w:rFonts w:eastAsia="Malgun Gothic"/>
            <w:noProof/>
            <w:szCs w:val="22"/>
            <w:lang w:val="en-CA"/>
          </w:rPr>
          <w:t>2</w:t>
        </w:r>
        <w:r w:rsidRPr="00945AFA">
          <w:rPr>
            <w:rFonts w:eastAsia="Malgun Gothic"/>
            <w:noProof/>
            <w:szCs w:val="22"/>
            <w:lang w:val="en-CA"/>
          </w:rPr>
          <w:t xml:space="preserve"> is set equal to 0:</w:t>
        </w:r>
      </w:ins>
    </w:p>
    <w:p w14:paraId="53E8B4E2" w14:textId="77777777" w:rsidR="006B12DA" w:rsidRPr="00945AFA"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68" w:author="Wieckowski, Adam" w:date="2019-07-03T14:06:00Z"/>
          <w:noProof/>
          <w:lang w:val="en-CA" w:eastAsia="ko-KR"/>
        </w:rPr>
      </w:pPr>
      <w:ins w:id="569" w:author="Wieckowski, Adam" w:date="2019-07-03T14:06:00Z">
        <w:r w:rsidRPr="00945AFA">
          <w:rPr>
            <w:noProof/>
            <w:lang w:val="en-CA" w:eastAsia="ko-KR"/>
          </w:rPr>
          <w:t xml:space="preserve">The bottom boundary of the current coding tree block is the bottom boundary of the picture. </w:t>
        </w:r>
      </w:ins>
    </w:p>
    <w:p w14:paraId="21701892" w14:textId="77777777" w:rsidR="006B12DA" w:rsidRPr="00EB3013"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70" w:author="Wieckowski, Adam" w:date="2019-07-03T14:06:00Z"/>
          <w:noProof/>
          <w:highlight w:val="yellow"/>
          <w:lang w:val="en-CA" w:eastAsia="ko-KR"/>
        </w:rPr>
      </w:pPr>
      <w:ins w:id="571" w:author="Wieckowski, Adam" w:date="2019-07-03T14:06:00Z">
        <w:r w:rsidRPr="00EB3013">
          <w:rPr>
            <w:noProof/>
            <w:highlight w:val="yellow"/>
            <w:lang w:val="en-CA" w:eastAsia="ko-KR"/>
          </w:rPr>
          <w:t>The bottom boundary of the current coding tree block is the bottom boundary of the brick and loop_filter_across_bricks_enabled_flag is equal to 0.</w:t>
        </w:r>
      </w:ins>
    </w:p>
    <w:p w14:paraId="646B640A" w14:textId="77777777" w:rsidR="006B12DA" w:rsidRPr="00EB3013"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72" w:author="Wieckowski, Adam" w:date="2019-07-03T14:06:00Z"/>
          <w:noProof/>
          <w:highlight w:val="yellow"/>
          <w:lang w:val="en-CA" w:eastAsia="ko-KR"/>
        </w:rPr>
      </w:pPr>
      <w:ins w:id="573" w:author="Wieckowski, Adam" w:date="2019-07-03T14:06:00Z">
        <w:r w:rsidRPr="00EB3013">
          <w:rPr>
            <w:noProof/>
            <w:highlight w:val="yellow"/>
            <w:lang w:val="en-CA" w:eastAsia="ko-KR"/>
          </w:rPr>
          <w:t>The bottom boundary of the current coding tree block is the bottom boundary of the slice and loop_filter_across_slices_enabled_flag is equal to 0.</w:t>
        </w:r>
      </w:ins>
    </w:p>
    <w:p w14:paraId="06E9CD05" w14:textId="77777777" w:rsidR="006B12DA" w:rsidRPr="00EB3013" w:rsidRDefault="006B12DA" w:rsidP="006B12DA">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ins w:id="574" w:author="Wieckowski, Adam" w:date="2019-07-03T14:06:00Z"/>
          <w:noProof/>
          <w:highlight w:val="yellow"/>
          <w:lang w:val="en-CA" w:eastAsia="ko-KR"/>
        </w:rPr>
      </w:pPr>
      <w:ins w:id="575" w:author="Wieckowski, Adam" w:date="2019-07-03T14:06:00Z">
        <w:r w:rsidRPr="00EB3013">
          <w:rPr>
            <w:noProof/>
            <w:highlight w:val="yellow"/>
            <w:lang w:val="en-CA" w:eastAsia="ko-KR"/>
          </w:rPr>
          <w:t>The bottom boundary of the current coding tree block is one of the bottom virtual boundaries of the picture and pps_loop_filter_across_virtual_boundaries_disabled_flag is equal to 1.</w:t>
        </w:r>
      </w:ins>
    </w:p>
    <w:p w14:paraId="6A8349EF" w14:textId="41D99746" w:rsidR="000A315D" w:rsidRPr="00945AFA" w:rsidDel="006B12DA" w:rsidRDefault="000A315D" w:rsidP="004A6E64">
      <w:pPr>
        <w:numPr>
          <w:ilvl w:val="1"/>
          <w:numId w:val="4"/>
        </w:numPr>
        <w:tabs>
          <w:tab w:val="clear" w:pos="800"/>
          <w:tab w:val="num" w:pos="270"/>
        </w:tabs>
        <w:ind w:left="270" w:hanging="270"/>
        <w:rPr>
          <w:del w:id="576" w:author="Wieckowski, Adam" w:date="2019-07-03T14:06:00Z"/>
          <w:lang w:val="en-CA" w:eastAsia="ko-KR"/>
        </w:rPr>
      </w:pPr>
      <w:del w:id="577" w:author="Wieckowski, Adam" w:date="2019-07-03T14:06:00Z">
        <w:r w:rsidRPr="00945AFA" w:rsidDel="006B12DA">
          <w:rPr>
            <w:rFonts w:eastAsia="Malgun Gothic"/>
            <w:noProof/>
            <w:szCs w:val="22"/>
            <w:lang w:val="en-CA"/>
          </w:rPr>
          <w:lastRenderedPageBreak/>
          <w:delText>The variable applyVirtualBoundary is derived as follows:</w:delText>
        </w:r>
      </w:del>
    </w:p>
    <w:p w14:paraId="49B844F1" w14:textId="3092DA4A" w:rsidR="000A315D" w:rsidRPr="00945AFA" w:rsidDel="006B12DA" w:rsidRDefault="000A315D"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del w:id="578" w:author="Wieckowski, Adam" w:date="2019-07-03T14:06:00Z"/>
          <w:lang w:val="en-CA" w:eastAsia="ko-KR"/>
        </w:rPr>
      </w:pPr>
      <w:del w:id="579" w:author="Wieckowski, Adam" w:date="2019-07-03T14:06:00Z">
        <w:r w:rsidRPr="00945AFA" w:rsidDel="006B12DA">
          <w:rPr>
            <w:rFonts w:eastAsia="Malgun Gothic"/>
            <w:noProof/>
            <w:szCs w:val="22"/>
            <w:lang w:val="en-CA"/>
          </w:rPr>
          <w:delText xml:space="preserve">If one or </w:delText>
        </w:r>
        <w:r w:rsidRPr="00945AFA" w:rsidDel="006B12DA">
          <w:rPr>
            <w:noProof/>
            <w:lang w:val="en-CA" w:eastAsia="ko-KR"/>
          </w:rPr>
          <w:delText>more</w:delText>
        </w:r>
        <w:r w:rsidRPr="00945AFA" w:rsidDel="006B12DA">
          <w:rPr>
            <w:rFonts w:eastAsia="Malgun Gothic"/>
            <w:noProof/>
            <w:szCs w:val="22"/>
            <w:lang w:val="en-CA"/>
          </w:rPr>
          <w:delText xml:space="preserve"> of the following conditions are true, applyVirtualBoundary is set equal to 0:</w:delText>
        </w:r>
      </w:del>
    </w:p>
    <w:p w14:paraId="3D39B9B4" w14:textId="77D5276C" w:rsidR="000A315D" w:rsidRPr="00945AFA" w:rsidDel="006B12DA" w:rsidRDefault="000A315D"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del w:id="580" w:author="Wieckowski, Adam" w:date="2019-07-03T14:06:00Z"/>
          <w:noProof/>
          <w:lang w:val="en-CA" w:eastAsia="ko-KR"/>
        </w:rPr>
      </w:pPr>
      <w:del w:id="581" w:author="Wieckowski, Adam" w:date="2019-07-03T14:06:00Z">
        <w:r w:rsidRPr="00945AFA" w:rsidDel="006B12DA">
          <w:rPr>
            <w:noProof/>
            <w:lang w:val="en-CA" w:eastAsia="ko-KR"/>
          </w:rPr>
          <w:delText xml:space="preserve">The </w:delText>
        </w:r>
        <w:r w:rsidRPr="00945AFA" w:rsidDel="006B12DA">
          <w:rPr>
            <w:lang w:val="en-CA"/>
          </w:rPr>
          <w:delText>bottom</w:delText>
        </w:r>
        <w:r w:rsidRPr="00945AFA" w:rsidDel="006B12DA">
          <w:rPr>
            <w:noProof/>
            <w:lang w:val="en-CA" w:eastAsia="ko-KR"/>
          </w:rPr>
          <w:delText xml:space="preserve"> boundary of the current coding tree block is the bottom boundary of the picture. </w:delText>
        </w:r>
      </w:del>
    </w:p>
    <w:p w14:paraId="6A95F44C" w14:textId="47565292" w:rsidR="000A315D" w:rsidRPr="00945AFA" w:rsidDel="006B12DA" w:rsidRDefault="000A315D"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del w:id="582" w:author="Wieckowski, Adam" w:date="2019-07-03T14:06:00Z"/>
          <w:noProof/>
          <w:lang w:val="en-CA" w:eastAsia="ko-KR"/>
        </w:rPr>
      </w:pPr>
      <w:del w:id="583" w:author="Wieckowski, Adam" w:date="2019-07-03T14:06:00Z">
        <w:r w:rsidRPr="00945AFA" w:rsidDel="006B12DA">
          <w:rPr>
            <w:noProof/>
            <w:lang w:val="en-CA" w:eastAsia="ko-KR"/>
          </w:rPr>
          <w:delText>The bottom boundary of the current coding tree block is the bottom boundary of the brick and loop_filter_across_bricks_enabled_flag is equal to 0.</w:delText>
        </w:r>
      </w:del>
    </w:p>
    <w:p w14:paraId="15C9F382" w14:textId="081A9009" w:rsidR="000A315D" w:rsidRPr="00945AFA" w:rsidDel="006B12DA" w:rsidRDefault="000A315D"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del w:id="584" w:author="Wieckowski, Adam" w:date="2019-07-03T14:06:00Z"/>
          <w:noProof/>
          <w:lang w:val="en-CA" w:eastAsia="ko-KR"/>
        </w:rPr>
      </w:pPr>
      <w:del w:id="585" w:author="Wieckowski, Adam" w:date="2019-07-03T14:06:00Z">
        <w:r w:rsidRPr="00945AFA" w:rsidDel="006B12DA">
          <w:rPr>
            <w:noProof/>
            <w:lang w:val="en-CA" w:eastAsia="ko-KR"/>
          </w:rPr>
          <w:delText>The bottom boundary of the current coding tree block is the bottom boundary of the slice and loop_filter_across_slices_enabled_flag is equal to 0.</w:delText>
        </w:r>
      </w:del>
    </w:p>
    <w:p w14:paraId="7F8F8B47" w14:textId="70D77ECB" w:rsidR="000A315D" w:rsidRPr="00945AFA" w:rsidDel="006B12DA" w:rsidRDefault="000A315D" w:rsidP="004A6E64">
      <w:pPr>
        <w:numPr>
          <w:ilvl w:val="1"/>
          <w:numId w:val="4"/>
        </w:numPr>
        <w:tabs>
          <w:tab w:val="clear" w:pos="800"/>
          <w:tab w:val="left" w:pos="2160"/>
          <w:tab w:val="left" w:pos="2520"/>
          <w:tab w:val="left" w:pos="2880"/>
          <w:tab w:val="left" w:pos="3240"/>
          <w:tab w:val="left" w:pos="3600"/>
          <w:tab w:val="left" w:pos="3960"/>
          <w:tab w:val="left" w:pos="4320"/>
        </w:tabs>
        <w:ind w:left="810" w:hanging="270"/>
        <w:textAlignment w:val="auto"/>
        <w:rPr>
          <w:del w:id="586" w:author="Wieckowski, Adam" w:date="2019-07-03T14:06:00Z"/>
          <w:noProof/>
          <w:lang w:val="en-CA" w:eastAsia="ko-KR"/>
        </w:rPr>
      </w:pPr>
      <w:del w:id="587" w:author="Wieckowski, Adam" w:date="2019-07-03T14:06:00Z">
        <w:r w:rsidRPr="00945AFA" w:rsidDel="006B12DA">
          <w:rPr>
            <w:noProof/>
            <w:lang w:val="en-CA" w:eastAsia="ko-KR"/>
          </w:rPr>
          <w:delText>The bottom boundary of the current coding tree block is one of the bottom virtual boundaries of the picture and pps_loop_filter_across_virtual_boundaries_disabled_flag is equal to 1.</w:delText>
        </w:r>
      </w:del>
    </w:p>
    <w:p w14:paraId="40DF26D1" w14:textId="2EAC9BD9" w:rsidR="000A315D" w:rsidRPr="00945AFA" w:rsidDel="006B12DA" w:rsidRDefault="000A315D"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del w:id="588" w:author="Wieckowski, Adam" w:date="2019-07-03T14:06:00Z"/>
          <w:noProof/>
          <w:lang w:val="en-CA" w:eastAsia="ko-KR"/>
        </w:rPr>
      </w:pPr>
      <w:del w:id="589" w:author="Wieckowski, Adam" w:date="2019-07-03T14:06:00Z">
        <w:r w:rsidRPr="00945AFA" w:rsidDel="006B12DA">
          <w:rPr>
            <w:noProof/>
            <w:lang w:val="en-CA" w:eastAsia="ko-KR"/>
          </w:rPr>
          <w:delText xml:space="preserve">Otherwise, </w:delText>
        </w:r>
        <w:r w:rsidRPr="00945AFA" w:rsidDel="006B12DA">
          <w:rPr>
            <w:rFonts w:eastAsia="Malgun Gothic"/>
            <w:noProof/>
            <w:szCs w:val="22"/>
            <w:lang w:val="en-CA"/>
          </w:rPr>
          <w:delText>applyVirtualBoundary is set equal to 1.</w:delText>
        </w:r>
      </w:del>
    </w:p>
    <w:p w14:paraId="4BE0FBDD" w14:textId="053D88F9" w:rsidR="000A315D" w:rsidRPr="00945AFA" w:rsidRDefault="000A315D" w:rsidP="004A6E64">
      <w:pPr>
        <w:numPr>
          <w:ilvl w:val="1"/>
          <w:numId w:val="4"/>
        </w:numPr>
        <w:tabs>
          <w:tab w:val="clear" w:pos="800"/>
          <w:tab w:val="num" w:pos="270"/>
        </w:tabs>
        <w:ind w:left="270" w:hanging="270"/>
        <w:rPr>
          <w:rFonts w:eastAsia="Malgun Gothic"/>
          <w:noProof/>
          <w:szCs w:val="22"/>
          <w:lang w:val="en-CA"/>
        </w:rPr>
      </w:pPr>
      <w:r w:rsidRPr="00945AFA">
        <w:rPr>
          <w:rFonts w:eastAsia="Malgun Gothic"/>
          <w:noProof/>
          <w:szCs w:val="22"/>
          <w:lang w:val="en-CA"/>
        </w:rPr>
        <w:t xml:space="preserve">The reconstructed sample offsets r1 and r2 are specified in </w:t>
      </w:r>
      <w:r w:rsidRPr="00945AFA">
        <w:rPr>
          <w:rFonts w:eastAsia="Malgun Gothic"/>
          <w:noProof/>
          <w:szCs w:val="22"/>
          <w:lang w:val="en-CA"/>
        </w:rPr>
        <w:fldChar w:fldCharType="begin" w:fldLock="1"/>
      </w:r>
      <w:r w:rsidRPr="00945AFA">
        <w:rPr>
          <w:rFonts w:eastAsia="Malgun Gothic"/>
          <w:noProof/>
          <w:szCs w:val="22"/>
          <w:lang w:val="en-CA"/>
        </w:rPr>
        <w:instrText xml:space="preserve"> REF _Ref8237643 \h </w:instrText>
      </w:r>
      <w:r w:rsidRPr="00945AFA">
        <w:rPr>
          <w:rFonts w:eastAsia="Malgun Gothic"/>
          <w:noProof/>
          <w:szCs w:val="22"/>
          <w:lang w:val="en-CA"/>
        </w:rPr>
      </w:r>
      <w:r w:rsidRPr="00945AFA">
        <w:rPr>
          <w:rFonts w:eastAsia="Malgun Gothic"/>
          <w:noProof/>
          <w:szCs w:val="22"/>
          <w:lang w:val="en-CA"/>
        </w:rPr>
        <w:fldChar w:fldCharType="separate"/>
      </w:r>
      <w:r w:rsidR="00D45D70" w:rsidRPr="00945AFA">
        <w:rPr>
          <w:noProof/>
          <w:lang w:val="en-CA"/>
        </w:rPr>
        <w:t>Table </w:t>
      </w:r>
      <w:r w:rsidR="00D45D70">
        <w:rPr>
          <w:noProof/>
          <w:lang w:val="en-CA"/>
        </w:rPr>
        <w:t>8</w:t>
      </w:r>
      <w:r w:rsidR="00D45D70" w:rsidRPr="00945AFA">
        <w:rPr>
          <w:noProof/>
          <w:lang w:val="en-CA"/>
        </w:rPr>
        <w:noBreakHyphen/>
      </w:r>
      <w:r w:rsidR="00D45D70">
        <w:rPr>
          <w:noProof/>
          <w:lang w:val="en-CA"/>
        </w:rPr>
        <w:t>24</w:t>
      </w:r>
      <w:r w:rsidRPr="00945AFA">
        <w:rPr>
          <w:rFonts w:eastAsia="Malgun Gothic"/>
          <w:noProof/>
          <w:szCs w:val="22"/>
          <w:lang w:val="en-CA"/>
        </w:rPr>
        <w:fldChar w:fldCharType="end"/>
      </w:r>
      <w:r w:rsidRPr="00945AFA">
        <w:rPr>
          <w:rFonts w:eastAsia="Malgun Gothic"/>
          <w:noProof/>
          <w:szCs w:val="22"/>
          <w:lang w:val="en-CA"/>
        </w:rPr>
        <w:t xml:space="preserve"> according to the horizontal luma sample position y</w:t>
      </w:r>
      <w:ins w:id="590" w:author="Wieckowski, Adam" w:date="2019-07-03T14:07:00Z">
        <w:r w:rsidR="006B12DA">
          <w:rPr>
            <w:rFonts w:eastAsia="Malgun Gothic"/>
            <w:noProof/>
            <w:szCs w:val="22"/>
            <w:lang w:val="en-CA"/>
          </w:rPr>
          <w:t>, applyVirtualBoundary1</w:t>
        </w:r>
      </w:ins>
      <w:r w:rsidRPr="00945AFA">
        <w:rPr>
          <w:rFonts w:eastAsia="Malgun Gothic"/>
          <w:noProof/>
          <w:szCs w:val="22"/>
          <w:lang w:val="en-CA"/>
        </w:rPr>
        <w:t xml:space="preserve"> and applyVirtualBoundary</w:t>
      </w:r>
      <w:ins w:id="591" w:author="Wieckowski, Adam" w:date="2019-07-03T14:07:00Z">
        <w:r w:rsidR="006B12DA">
          <w:rPr>
            <w:rFonts w:eastAsia="Malgun Gothic"/>
            <w:noProof/>
            <w:szCs w:val="22"/>
            <w:lang w:val="en-CA"/>
          </w:rPr>
          <w:t>2</w:t>
        </w:r>
      </w:ins>
      <w:r w:rsidRPr="00945AFA">
        <w:rPr>
          <w:rFonts w:eastAsia="Malgun Gothic"/>
          <w:noProof/>
          <w:szCs w:val="22"/>
          <w:lang w:val="en-CA"/>
        </w:rPr>
        <w:t>.</w:t>
      </w:r>
    </w:p>
    <w:p w14:paraId="263D84A9" w14:textId="77777777" w:rsidR="004A68D9" w:rsidRPr="00945AFA" w:rsidRDefault="004A68D9" w:rsidP="004A6E64">
      <w:pPr>
        <w:numPr>
          <w:ilvl w:val="1"/>
          <w:numId w:val="4"/>
        </w:numPr>
        <w:tabs>
          <w:tab w:val="clear" w:pos="800"/>
          <w:tab w:val="num" w:pos="270"/>
        </w:tabs>
        <w:ind w:left="270" w:hanging="270"/>
        <w:rPr>
          <w:noProof/>
          <w:lang w:val="en-CA" w:eastAsia="ko-KR"/>
        </w:rPr>
      </w:pPr>
      <w:r w:rsidRPr="00945AFA">
        <w:rPr>
          <w:noProof/>
          <w:lang w:val="en-CA" w:eastAsia="ko-KR"/>
        </w:rPr>
        <w:t>The variable curr is derived as follows:</w:t>
      </w:r>
    </w:p>
    <w:p w14:paraId="21171446" w14:textId="143966CC" w:rsidR="004A68D9" w:rsidRPr="00945AFA" w:rsidRDefault="004A68D9" w:rsidP="004A68D9">
      <w:pPr>
        <w:pStyle w:val="Equation"/>
        <w:tabs>
          <w:tab w:val="clear" w:pos="794"/>
          <w:tab w:val="clear" w:pos="1588"/>
          <w:tab w:val="left" w:pos="851"/>
          <w:tab w:val="left" w:pos="1134"/>
          <w:tab w:val="left" w:pos="1418"/>
        </w:tabs>
        <w:ind w:left="851"/>
        <w:rPr>
          <w:noProof/>
          <w:lang w:val="en-CA" w:eastAsia="ko-KR"/>
        </w:rPr>
      </w:pPr>
      <w:r w:rsidRPr="00945AFA">
        <w:rPr>
          <w:noProof/>
          <w:lang w:val="en-CA" w:eastAsia="ko-KR"/>
        </w:rPr>
        <w:t>curr = recPicture[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w:t>
      </w:r>
      <w:r w:rsidRPr="00945AFA">
        <w:rPr>
          <w:noProof/>
          <w:lang w:val="en-CA" w:eastAsia="ko-KR"/>
        </w:rPr>
        <w:t> ]</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1253</w:t>
      </w:r>
      <w:r w:rsidRPr="00945AFA">
        <w:rPr>
          <w:rFonts w:eastAsia="Malgun Gothic"/>
          <w:noProof/>
          <w:szCs w:val="22"/>
          <w:lang w:val="en-CA"/>
        </w:rPr>
        <w:fldChar w:fldCharType="end"/>
      </w:r>
      <w:r w:rsidRPr="00945AFA">
        <w:rPr>
          <w:rFonts w:eastAsia="Malgun Gothic"/>
          <w:noProof/>
          <w:szCs w:val="22"/>
          <w:lang w:val="en-CA"/>
        </w:rPr>
        <w:t>)</w:t>
      </w:r>
    </w:p>
    <w:p w14:paraId="2337E82C" w14:textId="79474C99" w:rsidR="00D95210" w:rsidRPr="00945AFA" w:rsidRDefault="00D95210" w:rsidP="004A6E64">
      <w:pPr>
        <w:numPr>
          <w:ilvl w:val="1"/>
          <w:numId w:val="4"/>
        </w:numPr>
        <w:tabs>
          <w:tab w:val="clear" w:pos="800"/>
          <w:tab w:val="num" w:pos="270"/>
        </w:tabs>
        <w:ind w:left="270" w:hanging="270"/>
        <w:rPr>
          <w:noProof/>
          <w:lang w:val="en-CA" w:eastAsia="ko-KR"/>
        </w:rPr>
      </w:pPr>
      <w:r w:rsidRPr="00945AFA">
        <w:rPr>
          <w:noProof/>
          <w:lang w:val="en-CA" w:eastAsia="ko-KR"/>
        </w:rPr>
        <w:t xml:space="preserve">The array of chroma filter coefficients f[ j ] </w:t>
      </w:r>
      <w:r w:rsidR="0000066A" w:rsidRPr="00945AFA">
        <w:rPr>
          <w:noProof/>
          <w:lang w:val="en-CA" w:eastAsia="ko-KR"/>
        </w:rPr>
        <w:t xml:space="preserve">and the array of chroma clipping values c[ j ] </w:t>
      </w:r>
      <w:r w:rsidRPr="00945AFA">
        <w:rPr>
          <w:noProof/>
          <w:lang w:val="en-CA" w:eastAsia="ko-KR"/>
        </w:rPr>
        <w:t>is derived as follows with j</w:t>
      </w:r>
      <w:r w:rsidR="0000066A" w:rsidRPr="00945AFA">
        <w:rPr>
          <w:noProof/>
          <w:lang w:val="en-CA" w:eastAsia="ko-KR"/>
        </w:rPr>
        <w:t> </w:t>
      </w:r>
      <w:r w:rsidRPr="00945AFA">
        <w:rPr>
          <w:noProof/>
          <w:lang w:val="en-CA" w:eastAsia="ko-KR"/>
        </w:rPr>
        <w:t>=</w:t>
      </w:r>
      <w:r w:rsidR="0000066A" w:rsidRPr="00945AFA">
        <w:rPr>
          <w:noProof/>
          <w:lang w:val="en-CA" w:eastAsia="ko-KR"/>
        </w:rPr>
        <w:t> </w:t>
      </w:r>
      <w:r w:rsidRPr="00945AFA">
        <w:rPr>
          <w:noProof/>
          <w:lang w:val="en-CA" w:eastAsia="ko-KR"/>
        </w:rPr>
        <w:t>0..5:</w:t>
      </w:r>
    </w:p>
    <w:p w14:paraId="4A9B1BF8" w14:textId="3D04B6E1" w:rsidR="00D95210" w:rsidRPr="00945AFA" w:rsidRDefault="00D95210" w:rsidP="00D95210">
      <w:pPr>
        <w:pStyle w:val="Equation"/>
        <w:tabs>
          <w:tab w:val="clear" w:pos="794"/>
          <w:tab w:val="clear" w:pos="1588"/>
          <w:tab w:val="left" w:pos="851"/>
          <w:tab w:val="left" w:pos="1134"/>
          <w:tab w:val="left" w:pos="1418"/>
        </w:tabs>
        <w:ind w:left="851"/>
        <w:rPr>
          <w:noProof/>
          <w:lang w:val="en-CA" w:eastAsia="ko-KR"/>
        </w:rPr>
      </w:pPr>
      <w:r w:rsidRPr="00945AFA">
        <w:rPr>
          <w:noProof/>
          <w:lang w:val="en-CA" w:eastAsia="ko-KR"/>
        </w:rPr>
        <w:t>f[ j ] = AlfCoeff</w:t>
      </w:r>
      <w:r w:rsidRPr="00945AFA">
        <w:rPr>
          <w:noProof/>
          <w:vertAlign w:val="subscript"/>
          <w:lang w:val="en-CA"/>
        </w:rPr>
        <w:t>C</w:t>
      </w:r>
      <w:r w:rsidRPr="00945AFA">
        <w:rPr>
          <w:noProof/>
          <w:lang w:val="en-CA" w:eastAsia="ko-KR"/>
        </w:rPr>
        <w:t>[ slice_alf_aps_id_chroma ][</w:t>
      </w:r>
      <w:r w:rsidR="00EE65A4" w:rsidRPr="00945AFA">
        <w:rPr>
          <w:noProof/>
          <w:lang w:val="en-CA" w:eastAsia="ko-KR"/>
        </w:rPr>
        <w:t> j</w:t>
      </w:r>
      <w:r w:rsidRPr="00945AFA">
        <w:rPr>
          <w:noProof/>
          <w:lang w:val="en-CA" w:eastAsia="ko-KR"/>
        </w:rPr>
        <w:t> ]</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1254</w:t>
      </w:r>
      <w:r w:rsidRPr="00945AFA">
        <w:rPr>
          <w:rFonts w:eastAsia="Malgun Gothic"/>
          <w:noProof/>
          <w:szCs w:val="22"/>
          <w:lang w:val="en-CA"/>
        </w:rPr>
        <w:fldChar w:fldCharType="end"/>
      </w:r>
      <w:r w:rsidRPr="00945AFA">
        <w:rPr>
          <w:rFonts w:eastAsia="Malgun Gothic"/>
          <w:noProof/>
          <w:szCs w:val="22"/>
          <w:lang w:val="en-CA"/>
        </w:rPr>
        <w:t>)</w:t>
      </w:r>
    </w:p>
    <w:p w14:paraId="1AB836AE" w14:textId="33B8800C" w:rsidR="0000066A" w:rsidRPr="00945AFA" w:rsidRDefault="0000066A" w:rsidP="0000066A">
      <w:pPr>
        <w:pStyle w:val="Equation"/>
        <w:tabs>
          <w:tab w:val="clear" w:pos="794"/>
          <w:tab w:val="clear" w:pos="1588"/>
          <w:tab w:val="left" w:pos="851"/>
          <w:tab w:val="left" w:pos="1134"/>
          <w:tab w:val="left" w:pos="1418"/>
        </w:tabs>
        <w:ind w:left="851"/>
        <w:rPr>
          <w:noProof/>
          <w:lang w:val="en-CA" w:eastAsia="ko-KR"/>
        </w:rPr>
      </w:pPr>
      <w:r w:rsidRPr="00945AFA">
        <w:rPr>
          <w:noProof/>
          <w:lang w:val="en-CA" w:eastAsia="ko-KR"/>
        </w:rPr>
        <w:t>c[ j ] = AlfClip</w:t>
      </w:r>
      <w:r w:rsidRPr="00945AFA">
        <w:rPr>
          <w:noProof/>
          <w:vertAlign w:val="subscript"/>
          <w:lang w:val="en-CA"/>
        </w:rPr>
        <w:t>C</w:t>
      </w:r>
      <w:r w:rsidR="00247108" w:rsidRPr="00945AFA">
        <w:rPr>
          <w:noProof/>
          <w:lang w:val="en-CA" w:eastAsia="ko-KR"/>
        </w:rPr>
        <w:t>[ slice_alf_aps_id_chroma ]</w:t>
      </w:r>
      <w:r w:rsidRPr="00945AFA">
        <w:rPr>
          <w:noProof/>
          <w:lang w:val="en-CA" w:eastAsia="ko-KR"/>
        </w:rPr>
        <w:t>[ j ]</w:t>
      </w:r>
      <w:r w:rsidRPr="00945AFA">
        <w:rPr>
          <w:noProof/>
          <w:lang w:val="en-CA" w:eastAsia="ko-KR"/>
        </w:rPr>
        <w:tab/>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1255</w:t>
      </w:r>
      <w:r w:rsidRPr="00945AFA">
        <w:rPr>
          <w:rFonts w:eastAsia="Malgun Gothic"/>
          <w:noProof/>
          <w:szCs w:val="22"/>
          <w:lang w:val="en-CA"/>
        </w:rPr>
        <w:fldChar w:fldCharType="end"/>
      </w:r>
      <w:r w:rsidRPr="00945AFA">
        <w:rPr>
          <w:rFonts w:eastAsia="Malgun Gothic"/>
          <w:noProof/>
          <w:szCs w:val="22"/>
          <w:lang w:val="en-CA"/>
        </w:rPr>
        <w:t>)</w:t>
      </w:r>
    </w:p>
    <w:p w14:paraId="281B74EC" w14:textId="4FEBA4B4" w:rsidR="00F44732" w:rsidRPr="00945AFA" w:rsidRDefault="00706D35" w:rsidP="004A6E64">
      <w:pPr>
        <w:numPr>
          <w:ilvl w:val="1"/>
          <w:numId w:val="4"/>
        </w:numPr>
        <w:tabs>
          <w:tab w:val="clear" w:pos="800"/>
          <w:tab w:val="num" w:pos="270"/>
        </w:tabs>
        <w:ind w:left="270" w:hanging="270"/>
        <w:rPr>
          <w:noProof/>
          <w:lang w:val="en-CA" w:eastAsia="ko-KR"/>
        </w:rPr>
      </w:pPr>
      <w:r w:rsidRPr="00945AFA">
        <w:rPr>
          <w:noProof/>
          <w:lang w:val="en-CA" w:eastAsia="ko-KR"/>
        </w:rPr>
        <w:t>The</w:t>
      </w:r>
      <w:r w:rsidR="00F44732" w:rsidRPr="00945AFA">
        <w:rPr>
          <w:noProof/>
          <w:lang w:val="en-CA" w:eastAsia="ko-KR"/>
        </w:rPr>
        <w:t xml:space="preserve"> variable sum is derived as follows:</w:t>
      </w:r>
    </w:p>
    <w:p w14:paraId="3EA1F1D4" w14:textId="4DD50DB3" w:rsidR="00F44732" w:rsidRPr="00945AFA" w:rsidRDefault="00F44732" w:rsidP="00EE65A4">
      <w:pPr>
        <w:pStyle w:val="Equation"/>
        <w:tabs>
          <w:tab w:val="clear" w:pos="794"/>
          <w:tab w:val="clear" w:pos="1588"/>
          <w:tab w:val="left" w:pos="1134"/>
          <w:tab w:val="left" w:pos="1890"/>
        </w:tabs>
        <w:ind w:left="562"/>
        <w:rPr>
          <w:noProof/>
          <w:lang w:val="en-CA" w:eastAsia="ko-KR"/>
        </w:rPr>
      </w:pPr>
      <w:r w:rsidRPr="00945AFA">
        <w:rPr>
          <w:noProof/>
          <w:lang w:val="en-CA" w:eastAsia="ko-KR"/>
        </w:rPr>
        <w:t>sum = </w:t>
      </w:r>
      <w:r w:rsidR="00EE65A4" w:rsidRPr="00945AFA">
        <w:rPr>
          <w:noProof/>
          <w:lang w:val="en-CA" w:eastAsia="ko-KR"/>
        </w:rPr>
        <w:t>f</w:t>
      </w:r>
      <w:r w:rsidRPr="00945AFA">
        <w:rPr>
          <w:noProof/>
          <w:lang w:val="en-CA" w:eastAsia="ko-KR"/>
        </w:rPr>
        <w:t>[ 0 ] * ( </w:t>
      </w:r>
      <w:r w:rsidR="004A68D9" w:rsidRPr="00945AFA">
        <w:rPr>
          <w:noProof/>
          <w:lang w:val="en-CA" w:eastAsia="ko-KR"/>
        </w:rPr>
        <w:t> Clip3( −</w:t>
      </w:r>
      <w:r w:rsidR="0000066A" w:rsidRPr="00945AFA">
        <w:rPr>
          <w:noProof/>
          <w:lang w:val="en-CA" w:eastAsia="ko-KR"/>
        </w:rPr>
        <w:t>c</w:t>
      </w:r>
      <w:r w:rsidR="004A68D9" w:rsidRPr="00945AFA">
        <w:rPr>
          <w:noProof/>
          <w:lang w:val="en-CA" w:eastAsia="ko-KR"/>
        </w:rPr>
        <w:t>[ 0 ], </w:t>
      </w:r>
      <w:r w:rsidR="0000066A" w:rsidRPr="00945AFA">
        <w:rPr>
          <w:noProof/>
          <w:lang w:val="en-CA" w:eastAsia="ko-KR"/>
        </w:rPr>
        <w:t>c</w:t>
      </w:r>
      <w:r w:rsidR="004A68D9" w:rsidRPr="00945AFA">
        <w:rPr>
          <w:noProof/>
          <w:lang w:val="en-CA" w:eastAsia="ko-KR"/>
        </w:rPr>
        <w:t>[ 0 ], </w:t>
      </w:r>
      <w:r w:rsidRPr="00945AFA">
        <w:rPr>
          <w:noProof/>
          <w:lang w:val="en-CA"/>
        </w:rPr>
        <w:t>recPicture</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 + </w:t>
      </w:r>
      <w:r w:rsidR="000A315D" w:rsidRPr="00945AFA">
        <w:rPr>
          <w:noProof/>
          <w:vertAlign w:val="subscript"/>
          <w:lang w:val="en-CA" w:eastAsia="ko-KR"/>
        </w:rPr>
        <w:t>r</w:t>
      </w:r>
      <w:r w:rsidRPr="00945AFA">
        <w:rPr>
          <w:noProof/>
          <w:vertAlign w:val="subscript"/>
          <w:lang w:val="en-CA" w:eastAsia="ko-KR"/>
        </w:rPr>
        <w:t>2</w:t>
      </w:r>
      <w:r w:rsidRPr="00945AFA">
        <w:rPr>
          <w:noProof/>
          <w:lang w:val="en-CA" w:eastAsia="ko-KR"/>
        </w:rPr>
        <w:t> ]</w:t>
      </w:r>
      <w:r w:rsidR="004A68D9" w:rsidRPr="00945AFA">
        <w:rPr>
          <w:noProof/>
          <w:lang w:val="en-CA" w:eastAsia="ko-KR"/>
        </w:rPr>
        <w:t> − curr )</w:t>
      </w:r>
      <w:r w:rsidRPr="00945AFA">
        <w:rPr>
          <w:noProof/>
          <w:lang w:val="en-CA" w:eastAsia="ko-KR"/>
        </w:rPr>
        <w:t> + </w:t>
      </w:r>
      <w:r w:rsidR="004A68D9" w:rsidRPr="00945AFA">
        <w:rPr>
          <w:noProof/>
          <w:lang w:val="en-CA"/>
        </w:rPr>
        <w:br/>
      </w:r>
      <w:r w:rsidR="004A68D9" w:rsidRPr="00945AFA">
        <w:rPr>
          <w:noProof/>
          <w:lang w:val="en-CA" w:eastAsia="ko-KR"/>
        </w:rPr>
        <w:tab/>
      </w:r>
      <w:r w:rsidR="004A68D9" w:rsidRPr="00945AFA">
        <w:rPr>
          <w:noProof/>
          <w:lang w:val="en-CA" w:eastAsia="ko-KR"/>
        </w:rPr>
        <w:tab/>
        <w:t>Clip3( −</w:t>
      </w:r>
      <w:r w:rsidR="0000066A" w:rsidRPr="00945AFA">
        <w:rPr>
          <w:noProof/>
          <w:lang w:val="en-CA" w:eastAsia="ko-KR"/>
        </w:rPr>
        <w:t>c</w:t>
      </w:r>
      <w:r w:rsidR="004A68D9" w:rsidRPr="00945AFA">
        <w:rPr>
          <w:noProof/>
          <w:lang w:val="en-CA" w:eastAsia="ko-KR"/>
        </w:rPr>
        <w:t>[ 0 ], </w:t>
      </w:r>
      <w:r w:rsidR="0000066A" w:rsidRPr="00945AFA">
        <w:rPr>
          <w:noProof/>
          <w:lang w:val="en-CA" w:eastAsia="ko-KR"/>
        </w:rPr>
        <w:t>c</w:t>
      </w:r>
      <w:r w:rsidR="004A68D9" w:rsidRPr="00945AFA">
        <w:rPr>
          <w:noProof/>
          <w:lang w:val="en-CA" w:eastAsia="ko-KR"/>
        </w:rPr>
        <w:t>[ 0 ], </w:t>
      </w:r>
      <w:r w:rsidRPr="00945AFA">
        <w:rPr>
          <w:noProof/>
          <w:lang w:val="en-CA"/>
        </w:rPr>
        <w:t>recPicture</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 </w:t>
      </w:r>
      <w:bookmarkStart w:id="592" w:name="_Hlk519484903"/>
      <w:r w:rsidRPr="00945AFA">
        <w:rPr>
          <w:noProof/>
          <w:vertAlign w:val="subscript"/>
          <w:lang w:val="en-CA" w:eastAsia="ko-KR"/>
        </w:rPr>
        <w:t>−</w:t>
      </w:r>
      <w:bookmarkEnd w:id="592"/>
      <w:r w:rsidRPr="00945AFA">
        <w:rPr>
          <w:noProof/>
          <w:vertAlign w:val="subscript"/>
          <w:lang w:val="en-CA" w:eastAsia="ko-KR"/>
        </w:rPr>
        <w:t> </w:t>
      </w:r>
      <w:r w:rsidR="000A315D" w:rsidRPr="00945AFA">
        <w:rPr>
          <w:noProof/>
          <w:vertAlign w:val="subscript"/>
          <w:lang w:val="en-CA" w:eastAsia="ko-KR"/>
        </w:rPr>
        <w:t>r</w:t>
      </w:r>
      <w:r w:rsidRPr="00945AFA">
        <w:rPr>
          <w:noProof/>
          <w:vertAlign w:val="subscript"/>
          <w:lang w:val="en-CA" w:eastAsia="ko-KR"/>
        </w:rPr>
        <w:t>2</w:t>
      </w:r>
      <w:r w:rsidRPr="00945AFA">
        <w:rPr>
          <w:noProof/>
          <w:lang w:val="en-CA" w:eastAsia="ko-KR"/>
        </w:rPr>
        <w:t> ]</w:t>
      </w:r>
      <w:r w:rsidR="004A68D9" w:rsidRPr="00945AFA">
        <w:rPr>
          <w:noProof/>
          <w:lang w:val="en-CA" w:eastAsia="ko-KR"/>
        </w:rPr>
        <w:t> − curr )</w:t>
      </w:r>
      <w:r w:rsidRPr="00945AFA">
        <w:rPr>
          <w:noProof/>
          <w:lang w:val="en-CA" w:eastAsia="ko-KR"/>
        </w:rPr>
        <w:t> )</w:t>
      </w:r>
      <w:r w:rsidR="00706D35" w:rsidRPr="00945AFA">
        <w:rPr>
          <w:noProof/>
          <w:lang w:val="en-CA" w:eastAsia="ko-KR"/>
        </w:rPr>
        <w:t xml:space="preserve"> + </w:t>
      </w:r>
      <w:r w:rsidR="00706D35" w:rsidRPr="00945AFA">
        <w:rPr>
          <w:noProof/>
          <w:lang w:val="en-CA"/>
        </w:rPr>
        <w:br/>
      </w:r>
      <w:r w:rsidR="00706D35" w:rsidRPr="00945AFA">
        <w:rPr>
          <w:noProof/>
          <w:lang w:val="en-CA" w:eastAsia="ko-KR"/>
        </w:rPr>
        <w:tab/>
      </w:r>
      <w:r w:rsidR="00EE65A4" w:rsidRPr="00945AFA">
        <w:rPr>
          <w:noProof/>
          <w:lang w:val="en-CA" w:eastAsia="ko-KR"/>
        </w:rPr>
        <w:t>f</w:t>
      </w:r>
      <w:r w:rsidRPr="00945AFA">
        <w:rPr>
          <w:noProof/>
          <w:lang w:val="en-CA" w:eastAsia="ko-KR"/>
        </w:rPr>
        <w:t>[ 1 ] * ( </w:t>
      </w:r>
      <w:r w:rsidR="004A68D9" w:rsidRPr="00945AFA">
        <w:rPr>
          <w:noProof/>
          <w:lang w:val="en-CA" w:eastAsia="ko-KR"/>
        </w:rPr>
        <w:t>Clip3( −</w:t>
      </w:r>
      <w:r w:rsidR="0000066A" w:rsidRPr="00945AFA">
        <w:rPr>
          <w:noProof/>
          <w:lang w:val="en-CA" w:eastAsia="ko-KR"/>
        </w:rPr>
        <w:t>c</w:t>
      </w:r>
      <w:r w:rsidR="004A68D9" w:rsidRPr="00945AFA">
        <w:rPr>
          <w:noProof/>
          <w:lang w:val="en-CA" w:eastAsia="ko-KR"/>
        </w:rPr>
        <w:t>[ 1 ], </w:t>
      </w:r>
      <w:r w:rsidR="0000066A" w:rsidRPr="00945AFA">
        <w:rPr>
          <w:noProof/>
          <w:lang w:val="en-CA" w:eastAsia="ko-KR"/>
        </w:rPr>
        <w:t>c</w:t>
      </w:r>
      <w:r w:rsidR="004A68D9" w:rsidRPr="00945AFA">
        <w:rPr>
          <w:noProof/>
          <w:lang w:val="en-CA" w:eastAsia="ko-KR"/>
        </w:rPr>
        <w:t>[ 1 ], </w:t>
      </w:r>
      <w:r w:rsidRPr="00945AFA">
        <w:rPr>
          <w:noProof/>
          <w:lang w:val="en-CA"/>
        </w:rPr>
        <w:t>recPicture</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0A315D"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4A68D9" w:rsidRPr="00945AFA">
        <w:rPr>
          <w:noProof/>
          <w:lang w:val="en-CA" w:eastAsia="ko-KR"/>
        </w:rPr>
        <w:t> − curr )</w:t>
      </w:r>
      <w:r w:rsidRPr="00945AFA">
        <w:rPr>
          <w:noProof/>
          <w:lang w:val="en-CA" w:eastAsia="ko-KR"/>
        </w:rPr>
        <w:t> + </w:t>
      </w:r>
      <w:r w:rsidR="004A68D9" w:rsidRPr="00945AFA">
        <w:rPr>
          <w:noProof/>
          <w:lang w:val="en-CA"/>
        </w:rPr>
        <w:br/>
      </w:r>
      <w:r w:rsidR="004A68D9" w:rsidRPr="00945AFA">
        <w:rPr>
          <w:noProof/>
          <w:lang w:val="en-CA" w:eastAsia="ko-KR"/>
        </w:rPr>
        <w:tab/>
      </w:r>
      <w:r w:rsidR="004A68D9" w:rsidRPr="00945AFA">
        <w:rPr>
          <w:noProof/>
          <w:lang w:val="en-CA" w:eastAsia="ko-KR"/>
        </w:rPr>
        <w:tab/>
        <w:t>Clip3( −</w:t>
      </w:r>
      <w:r w:rsidR="0000066A" w:rsidRPr="00945AFA">
        <w:rPr>
          <w:noProof/>
          <w:lang w:val="en-CA" w:eastAsia="ko-KR"/>
        </w:rPr>
        <w:t>c</w:t>
      </w:r>
      <w:r w:rsidR="004A68D9" w:rsidRPr="00945AFA">
        <w:rPr>
          <w:noProof/>
          <w:lang w:val="en-CA" w:eastAsia="ko-KR"/>
        </w:rPr>
        <w:t>[ 1 ], </w:t>
      </w:r>
      <w:r w:rsidR="0000066A" w:rsidRPr="00945AFA">
        <w:rPr>
          <w:noProof/>
          <w:lang w:val="en-CA" w:eastAsia="ko-KR"/>
        </w:rPr>
        <w:t>c</w:t>
      </w:r>
      <w:r w:rsidR="004A68D9" w:rsidRPr="00945AFA">
        <w:rPr>
          <w:noProof/>
          <w:lang w:val="en-CA" w:eastAsia="ko-KR"/>
        </w:rPr>
        <w:t>[ 1 ], </w:t>
      </w:r>
      <w:r w:rsidRPr="00945AFA">
        <w:rPr>
          <w:noProof/>
          <w:lang w:val="en-CA"/>
        </w:rPr>
        <w:t>recPicture</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0A315D"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4A68D9" w:rsidRPr="00945AFA">
        <w:rPr>
          <w:noProof/>
          <w:lang w:val="en-CA" w:eastAsia="ko-KR"/>
        </w:rPr>
        <w:t> − curr )</w:t>
      </w:r>
      <w:r w:rsidRPr="00945AFA">
        <w:rPr>
          <w:noProof/>
          <w:lang w:val="en-CA" w:eastAsia="ko-KR"/>
        </w:rPr>
        <w:t> )</w:t>
      </w:r>
      <w:r w:rsidR="00706D35" w:rsidRPr="00945AFA">
        <w:rPr>
          <w:noProof/>
          <w:lang w:val="en-CA" w:eastAsia="ko-KR"/>
        </w:rPr>
        <w:t xml:space="preserve"> + </w:t>
      </w:r>
      <w:r w:rsidR="00706D35" w:rsidRPr="00945AFA">
        <w:rPr>
          <w:noProof/>
          <w:lang w:val="en-CA"/>
        </w:rPr>
        <w:br/>
      </w:r>
      <w:r w:rsidR="00706D35" w:rsidRPr="00945AFA">
        <w:rPr>
          <w:noProof/>
          <w:lang w:val="en-CA" w:eastAsia="ko-KR"/>
        </w:rPr>
        <w:tab/>
      </w:r>
      <w:r w:rsidR="00EE65A4" w:rsidRPr="00945AFA">
        <w:rPr>
          <w:noProof/>
          <w:lang w:val="en-CA" w:eastAsia="ko-KR"/>
        </w:rPr>
        <w:t>f</w:t>
      </w:r>
      <w:r w:rsidRPr="00945AFA">
        <w:rPr>
          <w:noProof/>
          <w:lang w:val="en-CA" w:eastAsia="ko-KR"/>
        </w:rPr>
        <w:t>[ 2 ] * ( </w:t>
      </w:r>
      <w:r w:rsidR="004A68D9" w:rsidRPr="00945AFA">
        <w:rPr>
          <w:noProof/>
          <w:lang w:val="en-CA" w:eastAsia="ko-KR"/>
        </w:rPr>
        <w:t>Clip3( −</w:t>
      </w:r>
      <w:r w:rsidR="0000066A" w:rsidRPr="00945AFA">
        <w:rPr>
          <w:noProof/>
          <w:lang w:val="en-CA" w:eastAsia="ko-KR"/>
        </w:rPr>
        <w:t>c</w:t>
      </w:r>
      <w:r w:rsidR="004A68D9" w:rsidRPr="00945AFA">
        <w:rPr>
          <w:noProof/>
          <w:lang w:val="en-CA" w:eastAsia="ko-KR"/>
        </w:rPr>
        <w:t>[ 2 ], </w:t>
      </w:r>
      <w:r w:rsidR="0000066A" w:rsidRPr="00945AFA">
        <w:rPr>
          <w:noProof/>
          <w:lang w:val="en-CA" w:eastAsia="ko-KR"/>
        </w:rPr>
        <w:t>c</w:t>
      </w:r>
      <w:r w:rsidR="004A68D9" w:rsidRPr="00945AFA">
        <w:rPr>
          <w:noProof/>
          <w:lang w:val="en-CA" w:eastAsia="ko-KR"/>
        </w:rPr>
        <w:t>[ 2 ], </w:t>
      </w:r>
      <w:r w:rsidRPr="00945AFA">
        <w:rPr>
          <w:noProof/>
          <w:lang w:val="en-CA"/>
        </w:rPr>
        <w:t>recPicture</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 + </w:t>
      </w:r>
      <w:r w:rsidR="000A315D"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4A68D9" w:rsidRPr="00945AFA">
        <w:rPr>
          <w:noProof/>
          <w:lang w:val="en-CA" w:eastAsia="ko-KR"/>
        </w:rPr>
        <w:t> − curr )</w:t>
      </w:r>
      <w:r w:rsidRPr="00945AFA">
        <w:rPr>
          <w:noProof/>
          <w:lang w:val="en-CA" w:eastAsia="ko-KR"/>
        </w:rPr>
        <w:t> + </w:t>
      </w:r>
      <w:r w:rsidR="004361D9" w:rsidRPr="00945AFA">
        <w:rPr>
          <w:noProof/>
          <w:lang w:val="en-CA"/>
        </w:rPr>
        <w:br/>
      </w:r>
      <w:r w:rsidR="004361D9" w:rsidRPr="00945AFA">
        <w:rPr>
          <w:noProof/>
          <w:lang w:val="en-CA" w:eastAsia="ko-KR"/>
        </w:rPr>
        <w:tab/>
      </w:r>
      <w:r w:rsidR="004361D9" w:rsidRPr="00945AFA">
        <w:rPr>
          <w:noProof/>
          <w:lang w:val="en-CA" w:eastAsia="ko-KR"/>
        </w:rPr>
        <w:tab/>
        <w:t>Clip3( −</w:t>
      </w:r>
      <w:r w:rsidR="0000066A" w:rsidRPr="00945AFA">
        <w:rPr>
          <w:noProof/>
          <w:lang w:val="en-CA" w:eastAsia="ko-KR"/>
        </w:rPr>
        <w:t>c</w:t>
      </w:r>
      <w:r w:rsidR="004361D9" w:rsidRPr="00945AFA">
        <w:rPr>
          <w:noProof/>
          <w:lang w:val="en-CA" w:eastAsia="ko-KR"/>
        </w:rPr>
        <w:t>[ 2 ], </w:t>
      </w:r>
      <w:r w:rsidR="0000066A" w:rsidRPr="00945AFA">
        <w:rPr>
          <w:noProof/>
          <w:lang w:val="en-CA" w:eastAsia="ko-KR"/>
        </w:rPr>
        <w:t>c</w:t>
      </w:r>
      <w:r w:rsidR="004361D9" w:rsidRPr="00945AFA">
        <w:rPr>
          <w:noProof/>
          <w:lang w:val="en-CA" w:eastAsia="ko-KR"/>
        </w:rPr>
        <w:t>[ 2 ], </w:t>
      </w:r>
      <w:r w:rsidRPr="00945AFA">
        <w:rPr>
          <w:noProof/>
          <w:lang w:val="en-CA"/>
        </w:rPr>
        <w:t>recPicture</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 − </w:t>
      </w:r>
      <w:r w:rsidR="000A315D"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4A68D9" w:rsidRPr="00945AFA">
        <w:rPr>
          <w:noProof/>
          <w:lang w:val="en-CA" w:eastAsia="ko-KR"/>
        </w:rPr>
        <w:t> − curr )</w:t>
      </w:r>
      <w:r w:rsidRPr="00945AFA">
        <w:rPr>
          <w:noProof/>
          <w:lang w:val="en-CA" w:eastAsia="ko-KR"/>
        </w:rPr>
        <w:t> )</w:t>
      </w:r>
      <w:r w:rsidR="00706D35" w:rsidRPr="00945AFA">
        <w:rPr>
          <w:noProof/>
          <w:lang w:val="en-CA" w:eastAsia="ko-KR"/>
        </w:rPr>
        <w:t xml:space="preserve"> + </w:t>
      </w:r>
      <w:r w:rsidR="00706D35" w:rsidRPr="00945AFA">
        <w:rPr>
          <w:noProof/>
          <w:lang w:val="en-CA" w:eastAsia="ko-KR"/>
        </w:rPr>
        <w:tab/>
        <w:t>(</w:t>
      </w:r>
      <w:r w:rsidR="00706D35" w:rsidRPr="00945AFA">
        <w:rPr>
          <w:noProof/>
          <w:lang w:val="en-CA" w:eastAsia="ko-KR"/>
        </w:rPr>
        <w:fldChar w:fldCharType="begin" w:fldLock="1"/>
      </w:r>
      <w:r w:rsidR="00706D35" w:rsidRPr="00945AFA">
        <w:rPr>
          <w:noProof/>
          <w:lang w:val="en-CA" w:eastAsia="ko-KR"/>
        </w:rPr>
        <w:instrText xml:space="preserve"> STYLEREF 1 \s </w:instrText>
      </w:r>
      <w:r w:rsidR="00706D35" w:rsidRPr="00945AFA">
        <w:rPr>
          <w:noProof/>
          <w:lang w:val="en-CA" w:eastAsia="ko-KR"/>
        </w:rPr>
        <w:fldChar w:fldCharType="separate"/>
      </w:r>
      <w:r w:rsidR="00D45D70">
        <w:rPr>
          <w:noProof/>
          <w:lang w:val="en-CA" w:eastAsia="ko-KR"/>
        </w:rPr>
        <w:t>8</w:t>
      </w:r>
      <w:r w:rsidR="00706D35" w:rsidRPr="00945AFA">
        <w:rPr>
          <w:noProof/>
          <w:lang w:val="en-CA" w:eastAsia="ko-KR"/>
        </w:rPr>
        <w:fldChar w:fldCharType="end"/>
      </w:r>
      <w:r w:rsidR="00706D35" w:rsidRPr="00945AFA">
        <w:rPr>
          <w:noProof/>
          <w:lang w:val="en-CA" w:eastAsia="ko-KR"/>
        </w:rPr>
        <w:noBreakHyphen/>
      </w:r>
      <w:r w:rsidR="00706D35" w:rsidRPr="00945AFA">
        <w:rPr>
          <w:noProof/>
          <w:lang w:val="en-CA" w:eastAsia="ko-KR"/>
        </w:rPr>
        <w:fldChar w:fldCharType="begin" w:fldLock="1"/>
      </w:r>
      <w:r w:rsidR="00706D35" w:rsidRPr="00945AFA">
        <w:rPr>
          <w:noProof/>
          <w:lang w:val="en-CA" w:eastAsia="ko-KR"/>
        </w:rPr>
        <w:instrText xml:space="preserve"> SEQ Equation \* ARABIC \s 1 </w:instrText>
      </w:r>
      <w:r w:rsidR="00706D35" w:rsidRPr="00945AFA">
        <w:rPr>
          <w:noProof/>
          <w:lang w:val="en-CA" w:eastAsia="ko-KR"/>
        </w:rPr>
        <w:fldChar w:fldCharType="separate"/>
      </w:r>
      <w:r w:rsidR="00D45D70">
        <w:rPr>
          <w:noProof/>
          <w:lang w:val="en-CA" w:eastAsia="ko-KR"/>
        </w:rPr>
        <w:t>1256</w:t>
      </w:r>
      <w:r w:rsidR="00706D35" w:rsidRPr="00945AFA">
        <w:rPr>
          <w:noProof/>
          <w:lang w:val="en-CA" w:eastAsia="ko-KR"/>
        </w:rPr>
        <w:fldChar w:fldCharType="end"/>
      </w:r>
      <w:r w:rsidR="00706D35" w:rsidRPr="00945AFA">
        <w:rPr>
          <w:noProof/>
          <w:lang w:val="en-CA" w:eastAsia="ko-KR"/>
        </w:rPr>
        <w:t>)</w:t>
      </w:r>
      <w:r w:rsidR="00706D35" w:rsidRPr="00945AFA">
        <w:rPr>
          <w:noProof/>
          <w:lang w:val="en-CA"/>
        </w:rPr>
        <w:br/>
      </w:r>
      <w:r w:rsidR="00706D35" w:rsidRPr="00945AFA">
        <w:rPr>
          <w:noProof/>
          <w:lang w:val="en-CA" w:eastAsia="ko-KR"/>
        </w:rPr>
        <w:tab/>
      </w:r>
      <w:r w:rsidR="00EE65A4" w:rsidRPr="00945AFA">
        <w:rPr>
          <w:noProof/>
          <w:lang w:val="en-CA" w:eastAsia="ko-KR"/>
        </w:rPr>
        <w:t>f</w:t>
      </w:r>
      <w:r w:rsidRPr="00945AFA">
        <w:rPr>
          <w:noProof/>
          <w:lang w:val="en-CA" w:eastAsia="ko-KR"/>
        </w:rPr>
        <w:t>[ 3 ] * ( </w:t>
      </w:r>
      <w:r w:rsidR="004A68D9" w:rsidRPr="00945AFA">
        <w:rPr>
          <w:noProof/>
          <w:lang w:val="en-CA" w:eastAsia="ko-KR"/>
        </w:rPr>
        <w:t>Clip3( −</w:t>
      </w:r>
      <w:r w:rsidR="0000066A" w:rsidRPr="00945AFA">
        <w:rPr>
          <w:noProof/>
          <w:lang w:val="en-CA" w:eastAsia="ko-KR"/>
        </w:rPr>
        <w:t>c</w:t>
      </w:r>
      <w:r w:rsidR="004A68D9" w:rsidRPr="00945AFA">
        <w:rPr>
          <w:noProof/>
          <w:lang w:val="en-CA" w:eastAsia="ko-KR"/>
        </w:rPr>
        <w:t>[ 3 ], </w:t>
      </w:r>
      <w:r w:rsidR="0000066A" w:rsidRPr="00945AFA">
        <w:rPr>
          <w:noProof/>
          <w:lang w:val="en-CA" w:eastAsia="ko-KR"/>
        </w:rPr>
        <w:t>c</w:t>
      </w:r>
      <w:r w:rsidR="004A68D9" w:rsidRPr="00945AFA">
        <w:rPr>
          <w:noProof/>
          <w:lang w:val="en-CA" w:eastAsia="ko-KR"/>
        </w:rPr>
        <w:t>[ 3 ], </w:t>
      </w:r>
      <w:r w:rsidRPr="00945AFA">
        <w:rPr>
          <w:noProof/>
          <w:lang w:val="en-CA"/>
        </w:rPr>
        <w:t>recPicture</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0A315D"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4A68D9" w:rsidRPr="00945AFA">
        <w:rPr>
          <w:noProof/>
          <w:lang w:val="en-CA" w:eastAsia="ko-KR"/>
        </w:rPr>
        <w:t> − curr )</w:t>
      </w:r>
      <w:r w:rsidRPr="00945AFA">
        <w:rPr>
          <w:noProof/>
          <w:lang w:val="en-CA" w:eastAsia="ko-KR"/>
        </w:rPr>
        <w:t> + </w:t>
      </w:r>
      <w:r w:rsidR="004361D9" w:rsidRPr="00945AFA">
        <w:rPr>
          <w:noProof/>
          <w:lang w:val="en-CA"/>
        </w:rPr>
        <w:br/>
      </w:r>
      <w:r w:rsidR="004361D9" w:rsidRPr="00945AFA">
        <w:rPr>
          <w:noProof/>
          <w:lang w:val="en-CA" w:eastAsia="ko-KR"/>
        </w:rPr>
        <w:tab/>
      </w:r>
      <w:r w:rsidR="004361D9" w:rsidRPr="00945AFA">
        <w:rPr>
          <w:noProof/>
          <w:lang w:val="en-CA" w:eastAsia="ko-KR"/>
        </w:rPr>
        <w:tab/>
        <w:t>Clip3( −</w:t>
      </w:r>
      <w:r w:rsidR="0000066A" w:rsidRPr="00945AFA">
        <w:rPr>
          <w:noProof/>
          <w:lang w:val="en-CA" w:eastAsia="ko-KR"/>
        </w:rPr>
        <w:t>c</w:t>
      </w:r>
      <w:r w:rsidR="004361D9" w:rsidRPr="00945AFA">
        <w:rPr>
          <w:noProof/>
          <w:lang w:val="en-CA" w:eastAsia="ko-KR"/>
        </w:rPr>
        <w:t>[ 3 ], </w:t>
      </w:r>
      <w:r w:rsidR="0000066A" w:rsidRPr="00945AFA">
        <w:rPr>
          <w:noProof/>
          <w:lang w:val="en-CA" w:eastAsia="ko-KR"/>
        </w:rPr>
        <w:t>c</w:t>
      </w:r>
      <w:r w:rsidR="004361D9" w:rsidRPr="00945AFA">
        <w:rPr>
          <w:noProof/>
          <w:lang w:val="en-CA" w:eastAsia="ko-KR"/>
        </w:rPr>
        <w:t>[ 3 ], </w:t>
      </w:r>
      <w:r w:rsidRPr="00945AFA">
        <w:rPr>
          <w:noProof/>
          <w:lang w:val="en-CA"/>
        </w:rPr>
        <w:t>recPicture</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 − </w:t>
      </w:r>
      <w:r w:rsidR="000A315D" w:rsidRPr="00945AFA">
        <w:rPr>
          <w:noProof/>
          <w:vertAlign w:val="subscript"/>
          <w:lang w:val="en-CA" w:eastAsia="ko-KR"/>
        </w:rPr>
        <w:t>r</w:t>
      </w:r>
      <w:r w:rsidRPr="00945AFA">
        <w:rPr>
          <w:noProof/>
          <w:vertAlign w:val="subscript"/>
          <w:lang w:val="en-CA" w:eastAsia="ko-KR"/>
        </w:rPr>
        <w:t>1</w:t>
      </w:r>
      <w:r w:rsidRPr="00945AFA">
        <w:rPr>
          <w:noProof/>
          <w:lang w:val="en-CA" w:eastAsia="ko-KR"/>
        </w:rPr>
        <w:t> ]</w:t>
      </w:r>
      <w:r w:rsidR="004A68D9" w:rsidRPr="00945AFA">
        <w:rPr>
          <w:noProof/>
          <w:lang w:val="en-CA" w:eastAsia="ko-KR"/>
        </w:rPr>
        <w:t> − curr )</w:t>
      </w:r>
      <w:r w:rsidRPr="00945AFA">
        <w:rPr>
          <w:noProof/>
          <w:lang w:val="en-CA" w:eastAsia="ko-KR"/>
        </w:rPr>
        <w:t> )</w:t>
      </w:r>
      <w:r w:rsidR="00706D35" w:rsidRPr="00945AFA">
        <w:rPr>
          <w:noProof/>
          <w:lang w:val="en-CA" w:eastAsia="ko-KR"/>
        </w:rPr>
        <w:t xml:space="preserve"> + </w:t>
      </w:r>
      <w:r w:rsidR="00706D35" w:rsidRPr="00945AFA">
        <w:rPr>
          <w:noProof/>
          <w:lang w:val="en-CA"/>
        </w:rPr>
        <w:br/>
      </w:r>
      <w:r w:rsidR="00706D35" w:rsidRPr="00945AFA">
        <w:rPr>
          <w:noProof/>
          <w:lang w:val="en-CA" w:eastAsia="ko-KR"/>
        </w:rPr>
        <w:tab/>
      </w:r>
      <w:r w:rsidR="00EE65A4" w:rsidRPr="00945AFA">
        <w:rPr>
          <w:noProof/>
          <w:lang w:val="en-CA" w:eastAsia="ko-KR"/>
        </w:rPr>
        <w:t>f</w:t>
      </w:r>
      <w:r w:rsidRPr="00945AFA">
        <w:rPr>
          <w:noProof/>
          <w:lang w:val="en-CA" w:eastAsia="ko-KR"/>
        </w:rPr>
        <w:t>[ 4 ] * ( </w:t>
      </w:r>
      <w:r w:rsidR="004A68D9" w:rsidRPr="00945AFA">
        <w:rPr>
          <w:noProof/>
          <w:lang w:val="en-CA" w:eastAsia="ko-KR"/>
        </w:rPr>
        <w:t>Clip3( −</w:t>
      </w:r>
      <w:r w:rsidR="0000066A" w:rsidRPr="00945AFA">
        <w:rPr>
          <w:noProof/>
          <w:lang w:val="en-CA" w:eastAsia="ko-KR"/>
        </w:rPr>
        <w:t>c</w:t>
      </w:r>
      <w:r w:rsidR="004A68D9" w:rsidRPr="00945AFA">
        <w:rPr>
          <w:noProof/>
          <w:lang w:val="en-CA" w:eastAsia="ko-KR"/>
        </w:rPr>
        <w:t>[ 4 ], </w:t>
      </w:r>
      <w:r w:rsidR="0000066A" w:rsidRPr="00945AFA">
        <w:rPr>
          <w:noProof/>
          <w:lang w:val="en-CA" w:eastAsia="ko-KR"/>
        </w:rPr>
        <w:t>c</w:t>
      </w:r>
      <w:r w:rsidR="004A68D9" w:rsidRPr="00945AFA">
        <w:rPr>
          <w:noProof/>
          <w:lang w:val="en-CA" w:eastAsia="ko-KR"/>
        </w:rPr>
        <w:t>[ 4 ], </w:t>
      </w:r>
      <w:r w:rsidRPr="00945AFA">
        <w:rPr>
          <w:noProof/>
          <w:lang w:val="en-CA"/>
        </w:rPr>
        <w:t>recPicture</w:t>
      </w:r>
      <w:r w:rsidRPr="00945AFA">
        <w:rPr>
          <w:noProof/>
          <w:lang w:val="en-CA" w:eastAsia="ko-KR"/>
        </w:rPr>
        <w:t>[ h</w:t>
      </w:r>
      <w:r w:rsidRPr="00945AFA">
        <w:rPr>
          <w:noProof/>
          <w:vertAlign w:val="subscript"/>
          <w:lang w:val="en-CA" w:eastAsia="ko-KR"/>
        </w:rPr>
        <w:t>x + 2</w:t>
      </w:r>
      <w:r w:rsidRPr="00945AFA">
        <w:rPr>
          <w:noProof/>
          <w:lang w:val="en-CA" w:eastAsia="ko-KR"/>
        </w:rPr>
        <w:t>, v</w:t>
      </w:r>
      <w:r w:rsidRPr="00945AFA">
        <w:rPr>
          <w:noProof/>
          <w:vertAlign w:val="subscript"/>
          <w:lang w:val="en-CA" w:eastAsia="ko-KR"/>
        </w:rPr>
        <w:t>y</w:t>
      </w:r>
      <w:r w:rsidRPr="00945AFA">
        <w:rPr>
          <w:noProof/>
          <w:lang w:val="en-CA" w:eastAsia="ko-KR"/>
        </w:rPr>
        <w:t> ]</w:t>
      </w:r>
      <w:r w:rsidR="004A68D9" w:rsidRPr="00945AFA">
        <w:rPr>
          <w:noProof/>
          <w:lang w:val="en-CA" w:eastAsia="ko-KR"/>
        </w:rPr>
        <w:t> − curr )</w:t>
      </w:r>
      <w:r w:rsidRPr="00945AFA">
        <w:rPr>
          <w:noProof/>
          <w:lang w:val="en-CA" w:eastAsia="ko-KR"/>
        </w:rPr>
        <w:t> + </w:t>
      </w:r>
      <w:r w:rsidR="004361D9" w:rsidRPr="00945AFA">
        <w:rPr>
          <w:noProof/>
          <w:lang w:val="en-CA"/>
        </w:rPr>
        <w:br/>
      </w:r>
      <w:r w:rsidR="004361D9" w:rsidRPr="00945AFA">
        <w:rPr>
          <w:noProof/>
          <w:lang w:val="en-CA" w:eastAsia="ko-KR"/>
        </w:rPr>
        <w:tab/>
      </w:r>
      <w:r w:rsidR="004361D9" w:rsidRPr="00945AFA">
        <w:rPr>
          <w:noProof/>
          <w:lang w:val="en-CA" w:eastAsia="ko-KR"/>
        </w:rPr>
        <w:tab/>
        <w:t>Clip3( −</w:t>
      </w:r>
      <w:r w:rsidR="0000066A" w:rsidRPr="00945AFA">
        <w:rPr>
          <w:noProof/>
          <w:lang w:val="en-CA" w:eastAsia="ko-KR"/>
        </w:rPr>
        <w:t>c</w:t>
      </w:r>
      <w:r w:rsidR="004361D9" w:rsidRPr="00945AFA">
        <w:rPr>
          <w:noProof/>
          <w:lang w:val="en-CA" w:eastAsia="ko-KR"/>
        </w:rPr>
        <w:t>[ 4 ], </w:t>
      </w:r>
      <w:r w:rsidR="0000066A" w:rsidRPr="00945AFA">
        <w:rPr>
          <w:noProof/>
          <w:lang w:val="en-CA" w:eastAsia="ko-KR"/>
        </w:rPr>
        <w:t>c</w:t>
      </w:r>
      <w:r w:rsidR="004361D9" w:rsidRPr="00945AFA">
        <w:rPr>
          <w:noProof/>
          <w:lang w:val="en-CA" w:eastAsia="ko-KR"/>
        </w:rPr>
        <w:t>[ 4 ], </w:t>
      </w:r>
      <w:r w:rsidRPr="00945AFA">
        <w:rPr>
          <w:noProof/>
          <w:lang w:val="en-CA"/>
        </w:rPr>
        <w:t>recPicture</w:t>
      </w:r>
      <w:r w:rsidRPr="00945AFA">
        <w:rPr>
          <w:noProof/>
          <w:lang w:val="en-CA" w:eastAsia="ko-KR"/>
        </w:rPr>
        <w:t>[ h</w:t>
      </w:r>
      <w:r w:rsidRPr="00945AFA">
        <w:rPr>
          <w:noProof/>
          <w:vertAlign w:val="subscript"/>
          <w:lang w:val="en-CA" w:eastAsia="ko-KR"/>
        </w:rPr>
        <w:t>x − 2</w:t>
      </w:r>
      <w:r w:rsidRPr="00945AFA">
        <w:rPr>
          <w:noProof/>
          <w:lang w:val="en-CA" w:eastAsia="ko-KR"/>
        </w:rPr>
        <w:t>, v</w:t>
      </w:r>
      <w:r w:rsidRPr="00945AFA">
        <w:rPr>
          <w:noProof/>
          <w:vertAlign w:val="subscript"/>
          <w:lang w:val="en-CA" w:eastAsia="ko-KR"/>
        </w:rPr>
        <w:t>y</w:t>
      </w:r>
      <w:r w:rsidRPr="00945AFA">
        <w:rPr>
          <w:noProof/>
          <w:lang w:val="en-CA" w:eastAsia="ko-KR"/>
        </w:rPr>
        <w:t> ]</w:t>
      </w:r>
      <w:r w:rsidR="004A68D9" w:rsidRPr="00945AFA">
        <w:rPr>
          <w:noProof/>
          <w:lang w:val="en-CA" w:eastAsia="ko-KR"/>
        </w:rPr>
        <w:t> − curr )</w:t>
      </w:r>
      <w:r w:rsidRPr="00945AFA">
        <w:rPr>
          <w:noProof/>
          <w:lang w:val="en-CA" w:eastAsia="ko-KR"/>
        </w:rPr>
        <w:t> )</w:t>
      </w:r>
      <w:r w:rsidR="00706D35" w:rsidRPr="00945AFA">
        <w:rPr>
          <w:noProof/>
          <w:lang w:val="en-CA" w:eastAsia="ko-KR"/>
        </w:rPr>
        <w:t xml:space="preserve"> + </w:t>
      </w:r>
      <w:r w:rsidR="00706D35" w:rsidRPr="00945AFA">
        <w:rPr>
          <w:noProof/>
          <w:lang w:val="en-CA"/>
        </w:rPr>
        <w:br/>
      </w:r>
      <w:r w:rsidR="00706D35" w:rsidRPr="00945AFA">
        <w:rPr>
          <w:noProof/>
          <w:lang w:val="en-CA" w:eastAsia="ko-KR"/>
        </w:rPr>
        <w:tab/>
      </w:r>
      <w:r w:rsidR="00EE65A4" w:rsidRPr="00945AFA">
        <w:rPr>
          <w:noProof/>
          <w:lang w:val="en-CA" w:eastAsia="ko-KR"/>
        </w:rPr>
        <w:t>f</w:t>
      </w:r>
      <w:r w:rsidRPr="00945AFA">
        <w:rPr>
          <w:noProof/>
          <w:lang w:val="en-CA" w:eastAsia="ko-KR"/>
        </w:rPr>
        <w:t>[ 5 ] * ( </w:t>
      </w:r>
      <w:r w:rsidR="004A68D9" w:rsidRPr="00945AFA">
        <w:rPr>
          <w:noProof/>
          <w:lang w:val="en-CA" w:eastAsia="ko-KR"/>
        </w:rPr>
        <w:t>Clip3( −</w:t>
      </w:r>
      <w:r w:rsidR="0000066A" w:rsidRPr="00945AFA">
        <w:rPr>
          <w:noProof/>
          <w:lang w:val="en-CA" w:eastAsia="ko-KR"/>
        </w:rPr>
        <w:t>c</w:t>
      </w:r>
      <w:r w:rsidR="004A68D9" w:rsidRPr="00945AFA">
        <w:rPr>
          <w:noProof/>
          <w:lang w:val="en-CA" w:eastAsia="ko-KR"/>
        </w:rPr>
        <w:t>[ 5 ], </w:t>
      </w:r>
      <w:r w:rsidR="0000066A" w:rsidRPr="00945AFA">
        <w:rPr>
          <w:noProof/>
          <w:lang w:val="en-CA" w:eastAsia="ko-KR"/>
        </w:rPr>
        <w:t>c</w:t>
      </w:r>
      <w:r w:rsidR="004A68D9" w:rsidRPr="00945AFA">
        <w:rPr>
          <w:noProof/>
          <w:lang w:val="en-CA" w:eastAsia="ko-KR"/>
        </w:rPr>
        <w:t>[ 5 ], </w:t>
      </w:r>
      <w:r w:rsidRPr="00945AFA">
        <w:rPr>
          <w:noProof/>
          <w:lang w:val="en-CA"/>
        </w:rPr>
        <w:t>recPicture</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w:t>
      </w:r>
      <w:r w:rsidRPr="00945AFA">
        <w:rPr>
          <w:noProof/>
          <w:lang w:val="en-CA" w:eastAsia="ko-KR"/>
        </w:rPr>
        <w:t> ]</w:t>
      </w:r>
      <w:r w:rsidR="004A68D9" w:rsidRPr="00945AFA">
        <w:rPr>
          <w:noProof/>
          <w:lang w:val="en-CA" w:eastAsia="ko-KR"/>
        </w:rPr>
        <w:t> − curr )</w:t>
      </w:r>
      <w:r w:rsidRPr="00945AFA">
        <w:rPr>
          <w:noProof/>
          <w:lang w:val="en-CA" w:eastAsia="ko-KR"/>
        </w:rPr>
        <w:t> + </w:t>
      </w:r>
      <w:r w:rsidR="004361D9" w:rsidRPr="00945AFA">
        <w:rPr>
          <w:noProof/>
          <w:lang w:val="en-CA"/>
        </w:rPr>
        <w:br/>
      </w:r>
      <w:r w:rsidR="004361D9" w:rsidRPr="00945AFA">
        <w:rPr>
          <w:noProof/>
          <w:lang w:val="en-CA" w:eastAsia="ko-KR"/>
        </w:rPr>
        <w:tab/>
      </w:r>
      <w:r w:rsidR="004361D9" w:rsidRPr="00945AFA">
        <w:rPr>
          <w:noProof/>
          <w:lang w:val="en-CA" w:eastAsia="ko-KR"/>
        </w:rPr>
        <w:tab/>
        <w:t>Clip3( −</w:t>
      </w:r>
      <w:r w:rsidR="0000066A" w:rsidRPr="00945AFA">
        <w:rPr>
          <w:noProof/>
          <w:lang w:val="en-CA" w:eastAsia="ko-KR"/>
        </w:rPr>
        <w:t>c</w:t>
      </w:r>
      <w:r w:rsidR="004361D9" w:rsidRPr="00945AFA">
        <w:rPr>
          <w:noProof/>
          <w:lang w:val="en-CA" w:eastAsia="ko-KR"/>
        </w:rPr>
        <w:t>[ 5 ], </w:t>
      </w:r>
      <w:r w:rsidR="0000066A" w:rsidRPr="00945AFA">
        <w:rPr>
          <w:noProof/>
          <w:lang w:val="en-CA" w:eastAsia="ko-KR"/>
        </w:rPr>
        <w:t>c</w:t>
      </w:r>
      <w:r w:rsidR="004361D9" w:rsidRPr="00945AFA">
        <w:rPr>
          <w:noProof/>
          <w:lang w:val="en-CA" w:eastAsia="ko-KR"/>
        </w:rPr>
        <w:t>[ 5 ], </w:t>
      </w:r>
      <w:r w:rsidRPr="00945AFA">
        <w:rPr>
          <w:noProof/>
          <w:lang w:val="en-CA"/>
        </w:rPr>
        <w:t>recPicture</w:t>
      </w:r>
      <w:r w:rsidRPr="00945AFA">
        <w:rPr>
          <w:noProof/>
          <w:lang w:val="en-CA" w:eastAsia="ko-KR"/>
        </w:rPr>
        <w:t>[ h</w:t>
      </w:r>
      <w:r w:rsidRPr="00945AFA">
        <w:rPr>
          <w:noProof/>
          <w:vertAlign w:val="subscript"/>
          <w:lang w:val="en-CA" w:eastAsia="ko-KR"/>
        </w:rPr>
        <w:t>x − 1</w:t>
      </w:r>
      <w:r w:rsidRPr="00945AFA">
        <w:rPr>
          <w:noProof/>
          <w:lang w:val="en-CA" w:eastAsia="ko-KR"/>
        </w:rPr>
        <w:t>, v</w:t>
      </w:r>
      <w:r w:rsidRPr="00945AFA">
        <w:rPr>
          <w:noProof/>
          <w:vertAlign w:val="subscript"/>
          <w:lang w:val="en-CA" w:eastAsia="ko-KR"/>
        </w:rPr>
        <w:t>y</w:t>
      </w:r>
      <w:r w:rsidRPr="00945AFA">
        <w:rPr>
          <w:noProof/>
          <w:lang w:val="en-CA" w:eastAsia="ko-KR"/>
        </w:rPr>
        <w:t> ]</w:t>
      </w:r>
      <w:r w:rsidR="004A68D9" w:rsidRPr="00945AFA">
        <w:rPr>
          <w:noProof/>
          <w:lang w:val="en-CA" w:eastAsia="ko-KR"/>
        </w:rPr>
        <w:t> − curr )</w:t>
      </w:r>
      <w:r w:rsidRPr="00945AFA">
        <w:rPr>
          <w:noProof/>
          <w:lang w:val="en-CA" w:eastAsia="ko-KR"/>
        </w:rPr>
        <w:t> )</w:t>
      </w:r>
    </w:p>
    <w:p w14:paraId="65C71EAA" w14:textId="4776B2E8" w:rsidR="00F44732" w:rsidRPr="00945AFA" w:rsidRDefault="00F44732" w:rsidP="00F44732">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sum = </w:t>
      </w:r>
      <w:r w:rsidR="004A68D9" w:rsidRPr="00945AFA">
        <w:rPr>
          <w:noProof/>
          <w:lang w:val="en-CA" w:eastAsia="ko-KR"/>
        </w:rPr>
        <w:t>curr + </w:t>
      </w:r>
      <w:r w:rsidRPr="00945AFA">
        <w:rPr>
          <w:noProof/>
          <w:lang w:val="en-CA" w:eastAsia="ko-KR"/>
        </w:rPr>
        <w:t>( sum + </w:t>
      </w:r>
      <w:r w:rsidR="00CC16BD" w:rsidRPr="00945AFA">
        <w:rPr>
          <w:noProof/>
          <w:lang w:val="en-CA" w:eastAsia="ko-KR"/>
        </w:rPr>
        <w:t>64 </w:t>
      </w:r>
      <w:r w:rsidRPr="00945AFA">
        <w:rPr>
          <w:noProof/>
          <w:lang w:val="en-CA" w:eastAsia="ko-KR"/>
        </w:rPr>
        <w:t>) &gt;&gt; </w:t>
      </w:r>
      <w:r w:rsidR="00CC16BD" w:rsidRPr="00945AFA">
        <w:rPr>
          <w:noProof/>
          <w:lang w:val="en-CA" w:eastAsia="ko-KR"/>
        </w:rPr>
        <w:t>7</w:t>
      </w:r>
      <w:r w:rsidR="004A68D9" w:rsidRPr="00945AFA">
        <w:rPr>
          <w:noProof/>
          <w:lang w:val="en-CA" w:eastAsia="ko-KR"/>
        </w:rPr>
        <w:t> )</w:t>
      </w:r>
      <w:r w:rsidR="00706D35" w:rsidRPr="00945AFA">
        <w:rPr>
          <w:noProof/>
          <w:lang w:val="en-CA" w:eastAsia="ko-KR"/>
        </w:rPr>
        <w:tab/>
      </w:r>
      <w:r w:rsidR="00706D35" w:rsidRPr="00945AFA">
        <w:rPr>
          <w:noProof/>
          <w:lang w:val="en-CA" w:eastAsia="ko-KR"/>
        </w:rPr>
        <w:tab/>
        <w:t>(</w:t>
      </w:r>
      <w:r w:rsidR="00706D35" w:rsidRPr="00945AFA">
        <w:rPr>
          <w:noProof/>
          <w:lang w:val="en-CA" w:eastAsia="ko-KR"/>
        </w:rPr>
        <w:fldChar w:fldCharType="begin" w:fldLock="1"/>
      </w:r>
      <w:r w:rsidR="00706D35" w:rsidRPr="00945AFA">
        <w:rPr>
          <w:noProof/>
          <w:lang w:val="en-CA" w:eastAsia="ko-KR"/>
        </w:rPr>
        <w:instrText xml:space="preserve"> STYLEREF 1 \s </w:instrText>
      </w:r>
      <w:r w:rsidR="00706D35" w:rsidRPr="00945AFA">
        <w:rPr>
          <w:noProof/>
          <w:lang w:val="en-CA" w:eastAsia="ko-KR"/>
        </w:rPr>
        <w:fldChar w:fldCharType="separate"/>
      </w:r>
      <w:r w:rsidR="00D45D70">
        <w:rPr>
          <w:noProof/>
          <w:lang w:val="en-CA" w:eastAsia="ko-KR"/>
        </w:rPr>
        <w:t>8</w:t>
      </w:r>
      <w:r w:rsidR="00706D35" w:rsidRPr="00945AFA">
        <w:rPr>
          <w:noProof/>
          <w:lang w:val="en-CA" w:eastAsia="ko-KR"/>
        </w:rPr>
        <w:fldChar w:fldCharType="end"/>
      </w:r>
      <w:r w:rsidR="00706D35" w:rsidRPr="00945AFA">
        <w:rPr>
          <w:noProof/>
          <w:lang w:val="en-CA" w:eastAsia="ko-KR"/>
        </w:rPr>
        <w:noBreakHyphen/>
      </w:r>
      <w:r w:rsidR="00706D35" w:rsidRPr="00945AFA">
        <w:rPr>
          <w:noProof/>
          <w:lang w:val="en-CA" w:eastAsia="ko-KR"/>
        </w:rPr>
        <w:fldChar w:fldCharType="begin" w:fldLock="1"/>
      </w:r>
      <w:r w:rsidR="00706D35" w:rsidRPr="00945AFA">
        <w:rPr>
          <w:noProof/>
          <w:lang w:val="en-CA" w:eastAsia="ko-KR"/>
        </w:rPr>
        <w:instrText xml:space="preserve"> SEQ Equation \* ARABIC \s 1 </w:instrText>
      </w:r>
      <w:r w:rsidR="00706D35" w:rsidRPr="00945AFA">
        <w:rPr>
          <w:noProof/>
          <w:lang w:val="en-CA" w:eastAsia="ko-KR"/>
        </w:rPr>
        <w:fldChar w:fldCharType="separate"/>
      </w:r>
      <w:r w:rsidR="00D45D70">
        <w:rPr>
          <w:noProof/>
          <w:lang w:val="en-CA" w:eastAsia="ko-KR"/>
        </w:rPr>
        <w:t>1257</w:t>
      </w:r>
      <w:r w:rsidR="00706D35" w:rsidRPr="00945AFA">
        <w:rPr>
          <w:noProof/>
          <w:lang w:val="en-CA" w:eastAsia="ko-KR"/>
        </w:rPr>
        <w:fldChar w:fldCharType="end"/>
      </w:r>
      <w:r w:rsidR="00706D35" w:rsidRPr="00945AFA">
        <w:rPr>
          <w:noProof/>
          <w:lang w:val="en-CA" w:eastAsia="ko-KR"/>
        </w:rPr>
        <w:t>)</w:t>
      </w:r>
    </w:p>
    <w:p w14:paraId="0D62464F" w14:textId="5247FDFC" w:rsidR="00A21663" w:rsidRPr="00945AFA" w:rsidRDefault="00A21663" w:rsidP="004A6E64">
      <w:pPr>
        <w:numPr>
          <w:ilvl w:val="1"/>
          <w:numId w:val="4"/>
        </w:numPr>
        <w:tabs>
          <w:tab w:val="clear" w:pos="800"/>
          <w:tab w:val="num" w:pos="270"/>
        </w:tabs>
        <w:ind w:left="270" w:hanging="270"/>
        <w:rPr>
          <w:noProof/>
          <w:lang w:val="en-CA" w:eastAsia="ko-KR"/>
        </w:rPr>
      </w:pPr>
      <w:r w:rsidRPr="00945AFA">
        <w:rPr>
          <w:noProof/>
          <w:lang w:val="en-CA" w:eastAsia="ko-KR"/>
        </w:rPr>
        <w:t xml:space="preserve">The modified filtered </w:t>
      </w:r>
      <w:r w:rsidRPr="00945AFA">
        <w:rPr>
          <w:noProof/>
          <w:lang w:val="en-CA"/>
        </w:rPr>
        <w:t>reconstructed chroma picture sample alfPicture</w:t>
      </w:r>
      <w:r w:rsidRPr="00945AFA">
        <w:rPr>
          <w:noProof/>
          <w:lang w:val="en-CA" w:eastAsia="ko-KR"/>
        </w:rPr>
        <w:t>[ x</w:t>
      </w:r>
      <w:ins w:id="593" w:author="Wieckowski, Adam" w:date="2019-07-03T13:00:00Z">
        <w:r w:rsidR="005F7BF7">
          <w:rPr>
            <w:noProof/>
            <w:lang w:val="en-CA" w:eastAsia="ko-KR"/>
          </w:rPr>
          <w:t>Alf</w:t>
        </w:r>
      </w:ins>
      <w:del w:id="594" w:author="Wieckowski, Adam" w:date="2019-07-03T13:00:00Z">
        <w:r w:rsidRPr="00945AFA" w:rsidDel="005F7BF7">
          <w:rPr>
            <w:noProof/>
            <w:lang w:val="en-CA" w:eastAsia="ko-KR"/>
          </w:rPr>
          <w:delText>Ctb</w:delText>
        </w:r>
      </w:del>
      <w:r w:rsidRPr="00945AFA">
        <w:rPr>
          <w:noProof/>
          <w:lang w:val="en-CA" w:eastAsia="ko-KR"/>
        </w:rPr>
        <w:t>C + x ][ y</w:t>
      </w:r>
      <w:ins w:id="595" w:author="Wieckowski, Adam" w:date="2019-07-03T13:00:00Z">
        <w:r w:rsidR="005F7BF7">
          <w:rPr>
            <w:noProof/>
            <w:lang w:val="en-CA" w:eastAsia="ko-KR"/>
          </w:rPr>
          <w:t>Alf</w:t>
        </w:r>
      </w:ins>
      <w:del w:id="596" w:author="Wieckowski, Adam" w:date="2019-07-03T13:00:00Z">
        <w:r w:rsidRPr="00945AFA" w:rsidDel="005F7BF7">
          <w:rPr>
            <w:noProof/>
            <w:lang w:val="en-CA" w:eastAsia="ko-KR"/>
          </w:rPr>
          <w:delText>Ctb</w:delText>
        </w:r>
      </w:del>
      <w:r w:rsidRPr="00945AFA">
        <w:rPr>
          <w:noProof/>
          <w:lang w:val="en-CA" w:eastAsia="ko-KR"/>
        </w:rPr>
        <w:t>C + y ]</w:t>
      </w:r>
      <w:r w:rsidRPr="00945AFA">
        <w:rPr>
          <w:noProof/>
          <w:lang w:val="en-CA"/>
        </w:rPr>
        <w:t xml:space="preserve"> is derived as follows:</w:t>
      </w:r>
    </w:p>
    <w:p w14:paraId="7D6A7F7C" w14:textId="2CCA8E66" w:rsidR="008D724E" w:rsidRPr="00945AFA" w:rsidRDefault="008D724E"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945AFA">
        <w:rPr>
          <w:noProof/>
          <w:lang w:val="en-CA" w:eastAsia="ko-KR"/>
        </w:rPr>
        <w:t>If pcm_loop_filter_disabled_flag and pcm_flag</w:t>
      </w:r>
      <w:r w:rsidR="00EC6DCB" w:rsidRPr="00945AFA">
        <w:rPr>
          <w:noProof/>
          <w:lang w:val="en-CA" w:eastAsia="ko-KR"/>
        </w:rPr>
        <w:t>[ ( </w:t>
      </w:r>
      <w:ins w:id="597" w:author="Wieckowski, Adam" w:date="2019-07-03T13:01:00Z">
        <w:r w:rsidR="00096865">
          <w:rPr>
            <w:noProof/>
            <w:lang w:val="en-CA" w:eastAsia="ko-KR"/>
          </w:rPr>
          <w:t>xAlf</w:t>
        </w:r>
      </w:ins>
      <w:del w:id="598" w:author="Wieckowski, Adam" w:date="2019-07-03T13:01:00Z">
        <w:r w:rsidR="00EC6DCB" w:rsidRPr="00945AFA" w:rsidDel="00096865">
          <w:rPr>
            <w:noProof/>
            <w:lang w:val="en-CA" w:eastAsia="ko-KR"/>
          </w:rPr>
          <w:delText>xCtb</w:delText>
        </w:r>
      </w:del>
      <w:r w:rsidR="00EC6DCB" w:rsidRPr="00945AFA">
        <w:rPr>
          <w:noProof/>
          <w:lang w:val="en-CA" w:eastAsia="ko-KR"/>
        </w:rPr>
        <w:t>C + x ) * SubWidthC ][ ( y</w:t>
      </w:r>
      <w:ins w:id="599" w:author="Wieckowski, Adam" w:date="2019-07-03T13:00:00Z">
        <w:r w:rsidR="00096865">
          <w:rPr>
            <w:noProof/>
            <w:lang w:val="en-CA" w:eastAsia="ko-KR"/>
          </w:rPr>
          <w:t>Alf</w:t>
        </w:r>
      </w:ins>
      <w:del w:id="600" w:author="Wieckowski, Adam" w:date="2019-07-03T13:00:00Z">
        <w:r w:rsidR="00EC6DCB" w:rsidRPr="00945AFA" w:rsidDel="00096865">
          <w:rPr>
            <w:noProof/>
            <w:lang w:val="en-CA" w:eastAsia="ko-KR"/>
          </w:rPr>
          <w:delText>Ctb</w:delText>
        </w:r>
      </w:del>
      <w:r w:rsidR="00EC6DCB" w:rsidRPr="00945AFA">
        <w:rPr>
          <w:noProof/>
          <w:lang w:val="en-CA" w:eastAsia="ko-KR"/>
        </w:rPr>
        <w:t>C + y ) * SubHeightC ]</w:t>
      </w:r>
      <w:r w:rsidRPr="00945AFA">
        <w:rPr>
          <w:noProof/>
          <w:lang w:val="en-CA" w:eastAsia="ko-KR"/>
        </w:rPr>
        <w:t xml:space="preserve"> are both equal to 1, the following applies:</w:t>
      </w:r>
    </w:p>
    <w:p w14:paraId="79A9A5D0" w14:textId="33601CE6" w:rsidR="008D724E" w:rsidRPr="00945AFA" w:rsidRDefault="008D724E" w:rsidP="008D724E">
      <w:pPr>
        <w:pStyle w:val="Equation"/>
        <w:tabs>
          <w:tab w:val="clear" w:pos="794"/>
          <w:tab w:val="clear" w:pos="1588"/>
          <w:tab w:val="left" w:pos="851"/>
          <w:tab w:val="left" w:pos="1134"/>
          <w:tab w:val="left" w:pos="1418"/>
        </w:tabs>
        <w:ind w:left="851"/>
        <w:rPr>
          <w:rFonts w:eastAsia="Malgun Gothic"/>
          <w:noProof/>
          <w:szCs w:val="22"/>
          <w:lang w:val="en-CA"/>
        </w:rPr>
      </w:pPr>
      <w:r w:rsidRPr="00945AFA">
        <w:rPr>
          <w:noProof/>
          <w:lang w:val="en-CA"/>
        </w:rPr>
        <w:t>alfPicture</w:t>
      </w:r>
      <w:r w:rsidRPr="00945AFA">
        <w:rPr>
          <w:noProof/>
          <w:lang w:val="en-CA" w:eastAsia="ko-KR"/>
        </w:rPr>
        <w:t>[ x</w:t>
      </w:r>
      <w:ins w:id="601" w:author="Wieckowski, Adam" w:date="2019-07-03T13:01:00Z">
        <w:r w:rsidR="00534F44">
          <w:rPr>
            <w:noProof/>
            <w:lang w:val="en-CA" w:eastAsia="ko-KR"/>
          </w:rPr>
          <w:t>Alf</w:t>
        </w:r>
      </w:ins>
      <w:del w:id="602" w:author="Wieckowski, Adam" w:date="2019-07-03T13:01:00Z">
        <w:r w:rsidRPr="00945AFA" w:rsidDel="00534F44">
          <w:rPr>
            <w:noProof/>
            <w:lang w:val="en-CA" w:eastAsia="ko-KR"/>
          </w:rPr>
          <w:delText>Ctb</w:delText>
        </w:r>
      </w:del>
      <w:r w:rsidRPr="00945AFA">
        <w:rPr>
          <w:noProof/>
          <w:lang w:val="en-CA" w:eastAsia="ko-KR"/>
        </w:rPr>
        <w:t>C + x ][ y</w:t>
      </w:r>
      <w:ins w:id="603" w:author="Wieckowski, Adam" w:date="2019-07-03T13:01:00Z">
        <w:r w:rsidR="00534F44">
          <w:rPr>
            <w:noProof/>
            <w:lang w:val="en-CA" w:eastAsia="ko-KR"/>
          </w:rPr>
          <w:t>Alf</w:t>
        </w:r>
      </w:ins>
      <w:del w:id="604" w:author="Wieckowski, Adam" w:date="2019-07-03T13:01:00Z">
        <w:r w:rsidRPr="00945AFA" w:rsidDel="00534F44">
          <w:rPr>
            <w:noProof/>
            <w:lang w:val="en-CA" w:eastAsia="ko-KR"/>
          </w:rPr>
          <w:delText>Ctb</w:delText>
        </w:r>
      </w:del>
      <w:r w:rsidRPr="00945AFA">
        <w:rPr>
          <w:noProof/>
          <w:lang w:val="en-CA" w:eastAsia="ko-KR"/>
        </w:rPr>
        <w:t>C + y ] = </w:t>
      </w:r>
      <w:r w:rsidRPr="00945AFA">
        <w:rPr>
          <w:noProof/>
          <w:lang w:val="en-CA"/>
        </w:rPr>
        <w:t>recPicture</w:t>
      </w:r>
      <w:r w:rsidRPr="00945AFA">
        <w:rPr>
          <w:noProof/>
          <w:vertAlign w:val="subscript"/>
          <w:lang w:val="en-CA" w:eastAsia="ko-KR"/>
        </w:rPr>
        <w:t>L</w:t>
      </w:r>
      <w:r w:rsidRPr="00945AFA">
        <w:rPr>
          <w:noProof/>
          <w:lang w:val="en-CA" w:eastAsia="ko-KR"/>
        </w:rPr>
        <w:t>[ h</w:t>
      </w:r>
      <w:r w:rsidRPr="00945AFA">
        <w:rPr>
          <w:noProof/>
          <w:vertAlign w:val="subscript"/>
          <w:lang w:val="en-CA" w:eastAsia="ko-KR"/>
        </w:rPr>
        <w:t>x</w:t>
      </w:r>
      <w:r w:rsidRPr="00945AFA">
        <w:rPr>
          <w:noProof/>
          <w:lang w:val="en-CA" w:eastAsia="ko-KR"/>
        </w:rPr>
        <w:t>, v</w:t>
      </w:r>
      <w:r w:rsidRPr="00945AFA">
        <w:rPr>
          <w:noProof/>
          <w:vertAlign w:val="subscript"/>
          <w:lang w:val="en-CA" w:eastAsia="ko-KR"/>
        </w:rPr>
        <w:t>y</w:t>
      </w:r>
      <w:r w:rsidRPr="00945AFA">
        <w:rPr>
          <w:noProof/>
          <w:lang w:val="en-CA" w:eastAsia="ko-KR"/>
        </w:rPr>
        <w:t> ]</w:t>
      </w:r>
      <w:r w:rsidRPr="00945AFA">
        <w:rPr>
          <w:noProof/>
          <w:lang w:val="en-CA" w:eastAsia="ko-KR"/>
        </w:rPr>
        <w:tab/>
      </w:r>
      <w:r w:rsidRPr="00945AFA">
        <w:rPr>
          <w:rFonts w:eastAsia="Malgun Gothic"/>
          <w:noProof/>
          <w:szCs w:val="22"/>
          <w:lang w:val="en-CA"/>
        </w:rPr>
        <w:t>(</w:t>
      </w:r>
      <w:r w:rsidRPr="00945AFA">
        <w:rPr>
          <w:rFonts w:eastAsia="Malgun Gothic"/>
          <w:noProof/>
          <w:szCs w:val="22"/>
          <w:lang w:val="en-CA"/>
        </w:rPr>
        <w:fldChar w:fldCharType="begin" w:fldLock="1"/>
      </w:r>
      <w:r w:rsidRPr="00945AFA">
        <w:rPr>
          <w:rFonts w:eastAsia="Malgun Gothic"/>
          <w:noProof/>
          <w:szCs w:val="22"/>
          <w:lang w:val="en-CA"/>
        </w:rPr>
        <w:instrText xml:space="preserve"> STYLEREF 1 \s </w:instrText>
      </w:r>
      <w:r w:rsidRPr="00945AFA">
        <w:rPr>
          <w:rFonts w:eastAsia="Malgun Gothic"/>
          <w:noProof/>
          <w:szCs w:val="22"/>
          <w:lang w:val="en-CA"/>
        </w:rPr>
        <w:fldChar w:fldCharType="separate"/>
      </w:r>
      <w:r w:rsidR="00D45D70">
        <w:rPr>
          <w:rFonts w:eastAsia="Malgun Gothic"/>
          <w:noProof/>
          <w:szCs w:val="22"/>
          <w:lang w:val="en-CA"/>
        </w:rPr>
        <w:t>8</w:t>
      </w:r>
      <w:r w:rsidRPr="00945AFA">
        <w:rPr>
          <w:rFonts w:eastAsia="Malgun Gothic"/>
          <w:noProof/>
          <w:szCs w:val="22"/>
          <w:lang w:val="en-CA"/>
        </w:rPr>
        <w:fldChar w:fldCharType="end"/>
      </w:r>
      <w:r w:rsidRPr="00945AFA">
        <w:rPr>
          <w:rFonts w:eastAsia="Malgun Gothic"/>
          <w:noProof/>
          <w:szCs w:val="22"/>
          <w:lang w:val="en-CA"/>
        </w:rPr>
        <w:noBreakHyphen/>
      </w:r>
      <w:r w:rsidRPr="00945AFA">
        <w:rPr>
          <w:rFonts w:eastAsia="Malgun Gothic"/>
          <w:noProof/>
          <w:szCs w:val="22"/>
          <w:lang w:val="en-CA"/>
        </w:rPr>
        <w:fldChar w:fldCharType="begin" w:fldLock="1"/>
      </w:r>
      <w:r w:rsidRPr="00945AFA">
        <w:rPr>
          <w:rFonts w:eastAsia="Malgun Gothic"/>
          <w:noProof/>
          <w:szCs w:val="22"/>
          <w:lang w:val="en-CA"/>
        </w:rPr>
        <w:instrText xml:space="preserve"> SEQ Equation \* ARABIC \s 1 </w:instrText>
      </w:r>
      <w:r w:rsidRPr="00945AFA">
        <w:rPr>
          <w:rFonts w:eastAsia="Malgun Gothic"/>
          <w:noProof/>
          <w:szCs w:val="22"/>
          <w:lang w:val="en-CA"/>
        </w:rPr>
        <w:fldChar w:fldCharType="separate"/>
      </w:r>
      <w:r w:rsidR="00D45D70">
        <w:rPr>
          <w:rFonts w:eastAsia="Malgun Gothic"/>
          <w:noProof/>
          <w:szCs w:val="22"/>
          <w:lang w:val="en-CA"/>
        </w:rPr>
        <w:t>1258</w:t>
      </w:r>
      <w:r w:rsidRPr="00945AFA">
        <w:rPr>
          <w:rFonts w:eastAsia="Malgun Gothic"/>
          <w:noProof/>
          <w:szCs w:val="22"/>
          <w:lang w:val="en-CA"/>
        </w:rPr>
        <w:fldChar w:fldCharType="end"/>
      </w:r>
      <w:r w:rsidRPr="00945AFA">
        <w:rPr>
          <w:rFonts w:eastAsia="Malgun Gothic"/>
          <w:noProof/>
          <w:szCs w:val="22"/>
          <w:lang w:val="en-CA"/>
        </w:rPr>
        <w:t>)</w:t>
      </w:r>
    </w:p>
    <w:p w14:paraId="7C4B20CF" w14:textId="77777777" w:rsidR="008D724E" w:rsidRPr="00945AFA" w:rsidRDefault="008D724E" w:rsidP="004A6E64">
      <w:pPr>
        <w:numPr>
          <w:ilvl w:val="1"/>
          <w:numId w:val="4"/>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945AFA">
        <w:rPr>
          <w:noProof/>
          <w:lang w:val="en-CA" w:eastAsia="ko-KR"/>
        </w:rPr>
        <w:t>Otherwise (pcm_loop_filter_disabled_flag is equal to 0 or pcm_flag[ x ][ y ] is equal 0), the following applies:</w:t>
      </w:r>
    </w:p>
    <w:p w14:paraId="7992DE10" w14:textId="1C513600" w:rsidR="00F44732" w:rsidRPr="00945AFA" w:rsidRDefault="00F44732" w:rsidP="008B20ED">
      <w:pPr>
        <w:pStyle w:val="Equation"/>
        <w:tabs>
          <w:tab w:val="clear" w:pos="794"/>
          <w:tab w:val="clear" w:pos="1588"/>
          <w:tab w:val="left" w:pos="851"/>
          <w:tab w:val="left" w:pos="1134"/>
          <w:tab w:val="left" w:pos="1418"/>
        </w:tabs>
        <w:ind w:left="851"/>
        <w:rPr>
          <w:noProof/>
          <w:lang w:val="en-CA" w:eastAsia="ko-KR"/>
        </w:rPr>
      </w:pPr>
      <w:r w:rsidRPr="00945AFA">
        <w:rPr>
          <w:noProof/>
          <w:lang w:val="en-CA"/>
        </w:rPr>
        <w:t>alfPicture</w:t>
      </w:r>
      <w:r w:rsidR="00A21663" w:rsidRPr="00945AFA">
        <w:rPr>
          <w:noProof/>
          <w:lang w:val="en-CA" w:eastAsia="ko-KR"/>
        </w:rPr>
        <w:t>[ x</w:t>
      </w:r>
      <w:ins w:id="605" w:author="Wieckowski, Adam" w:date="2019-07-03T13:01:00Z">
        <w:r w:rsidR="00DC7B26">
          <w:rPr>
            <w:noProof/>
            <w:lang w:val="en-CA" w:eastAsia="ko-KR"/>
          </w:rPr>
          <w:t>Alf</w:t>
        </w:r>
      </w:ins>
      <w:del w:id="606" w:author="Wieckowski, Adam" w:date="2019-07-03T13:01:00Z">
        <w:r w:rsidR="00A21663" w:rsidRPr="00945AFA" w:rsidDel="00DC7B26">
          <w:rPr>
            <w:noProof/>
            <w:lang w:val="en-CA" w:eastAsia="ko-KR"/>
          </w:rPr>
          <w:delText>Ctb</w:delText>
        </w:r>
      </w:del>
      <w:r w:rsidR="00A21663" w:rsidRPr="00945AFA">
        <w:rPr>
          <w:noProof/>
          <w:lang w:val="en-CA" w:eastAsia="ko-KR"/>
        </w:rPr>
        <w:t>C + x ][ y</w:t>
      </w:r>
      <w:ins w:id="607" w:author="Wieckowski, Adam" w:date="2019-07-03T13:01:00Z">
        <w:r w:rsidR="00DC7B26">
          <w:rPr>
            <w:noProof/>
            <w:lang w:val="en-CA" w:eastAsia="ko-KR"/>
          </w:rPr>
          <w:t>Alf</w:t>
        </w:r>
      </w:ins>
      <w:del w:id="608" w:author="Wieckowski, Adam" w:date="2019-07-03T13:01:00Z">
        <w:r w:rsidR="00A21663" w:rsidRPr="00945AFA" w:rsidDel="00DC7B26">
          <w:rPr>
            <w:noProof/>
            <w:lang w:val="en-CA" w:eastAsia="ko-KR"/>
          </w:rPr>
          <w:delText>Ctb</w:delText>
        </w:r>
      </w:del>
      <w:r w:rsidR="00A21663" w:rsidRPr="00945AFA">
        <w:rPr>
          <w:noProof/>
          <w:lang w:val="en-CA" w:eastAsia="ko-KR"/>
        </w:rPr>
        <w:t>C + y ]</w:t>
      </w:r>
      <w:r w:rsidRPr="00945AFA">
        <w:rPr>
          <w:noProof/>
          <w:lang w:val="en-CA" w:eastAsia="ko-KR"/>
        </w:rPr>
        <w:t> = Clip3( 0, ( 1 &lt;&lt; BitDepth</w:t>
      </w:r>
      <w:r w:rsidRPr="00945AFA">
        <w:rPr>
          <w:noProof/>
          <w:vertAlign w:val="subscript"/>
          <w:lang w:val="en-CA" w:eastAsia="ko-KR"/>
        </w:rPr>
        <w:t>C</w:t>
      </w:r>
      <w:r w:rsidRPr="00945AFA">
        <w:rPr>
          <w:noProof/>
          <w:lang w:val="en-CA" w:eastAsia="ko-KR"/>
        </w:rPr>
        <w:t> ) − 1, sum )</w:t>
      </w:r>
      <w:r w:rsidR="00A21663" w:rsidRPr="00945AFA">
        <w:rPr>
          <w:noProof/>
          <w:lang w:val="en-CA" w:eastAsia="ko-KR"/>
        </w:rPr>
        <w:tab/>
        <w:t>(</w:t>
      </w:r>
      <w:r w:rsidR="00A21663" w:rsidRPr="00945AFA">
        <w:rPr>
          <w:noProof/>
          <w:lang w:val="en-CA" w:eastAsia="ko-KR"/>
        </w:rPr>
        <w:fldChar w:fldCharType="begin" w:fldLock="1"/>
      </w:r>
      <w:r w:rsidR="00A21663" w:rsidRPr="00945AFA">
        <w:rPr>
          <w:noProof/>
          <w:lang w:val="en-CA" w:eastAsia="ko-KR"/>
        </w:rPr>
        <w:instrText xml:space="preserve"> STYLEREF 1 \s </w:instrText>
      </w:r>
      <w:r w:rsidR="00A21663" w:rsidRPr="00945AFA">
        <w:rPr>
          <w:noProof/>
          <w:lang w:val="en-CA" w:eastAsia="ko-KR"/>
        </w:rPr>
        <w:fldChar w:fldCharType="separate"/>
      </w:r>
      <w:r w:rsidR="00D45D70">
        <w:rPr>
          <w:noProof/>
          <w:lang w:val="en-CA" w:eastAsia="ko-KR"/>
        </w:rPr>
        <w:t>8</w:t>
      </w:r>
      <w:r w:rsidR="00A21663" w:rsidRPr="00945AFA">
        <w:rPr>
          <w:noProof/>
          <w:lang w:val="en-CA" w:eastAsia="ko-KR"/>
        </w:rPr>
        <w:fldChar w:fldCharType="end"/>
      </w:r>
      <w:r w:rsidR="00A21663" w:rsidRPr="00945AFA">
        <w:rPr>
          <w:noProof/>
          <w:lang w:val="en-CA" w:eastAsia="ko-KR"/>
        </w:rPr>
        <w:noBreakHyphen/>
      </w:r>
      <w:r w:rsidR="00A21663" w:rsidRPr="00945AFA">
        <w:rPr>
          <w:noProof/>
          <w:lang w:val="en-CA" w:eastAsia="ko-KR"/>
        </w:rPr>
        <w:fldChar w:fldCharType="begin" w:fldLock="1"/>
      </w:r>
      <w:r w:rsidR="00A21663" w:rsidRPr="00945AFA">
        <w:rPr>
          <w:noProof/>
          <w:lang w:val="en-CA" w:eastAsia="ko-KR"/>
        </w:rPr>
        <w:instrText xml:space="preserve"> SEQ Equation \* ARABIC \s 1 </w:instrText>
      </w:r>
      <w:r w:rsidR="00A21663" w:rsidRPr="00945AFA">
        <w:rPr>
          <w:noProof/>
          <w:lang w:val="en-CA" w:eastAsia="ko-KR"/>
        </w:rPr>
        <w:fldChar w:fldCharType="separate"/>
      </w:r>
      <w:r w:rsidR="00D45D70">
        <w:rPr>
          <w:noProof/>
          <w:lang w:val="en-CA" w:eastAsia="ko-KR"/>
        </w:rPr>
        <w:t>1259</w:t>
      </w:r>
      <w:r w:rsidR="00A21663" w:rsidRPr="00945AFA">
        <w:rPr>
          <w:noProof/>
          <w:lang w:val="en-CA" w:eastAsia="ko-KR"/>
        </w:rPr>
        <w:fldChar w:fldCharType="end"/>
      </w:r>
      <w:r w:rsidR="00A21663" w:rsidRPr="00945AFA">
        <w:rPr>
          <w:noProof/>
          <w:lang w:val="en-CA" w:eastAsia="ko-KR"/>
        </w:rPr>
        <w:t>)</w:t>
      </w:r>
    </w:p>
    <w:p w14:paraId="0CF8EE1C" w14:textId="77777777" w:rsidR="000A315D" w:rsidRPr="00945AFA" w:rsidRDefault="000A315D" w:rsidP="000A315D">
      <w:pPr>
        <w:rPr>
          <w:noProof/>
          <w:lang w:val="en-CA" w:eastAsia="ko-KR"/>
        </w:rPr>
      </w:pPr>
    </w:p>
    <w:p w14:paraId="44D35C66" w14:textId="56F82256" w:rsidR="000A315D" w:rsidRPr="00945AFA" w:rsidRDefault="000A315D" w:rsidP="000A315D">
      <w:pPr>
        <w:pStyle w:val="Caption"/>
        <w:keepLines/>
        <w:rPr>
          <w:noProof/>
          <w:lang w:val="en-CA" w:eastAsia="ko-KR"/>
        </w:rPr>
      </w:pPr>
      <w:r w:rsidRPr="00945AFA">
        <w:rPr>
          <w:noProof/>
          <w:lang w:val="en-CA"/>
        </w:rPr>
        <w:t>Table </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00D45D70">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Table \* ARABIC \s 1 </w:instrText>
      </w:r>
      <w:r w:rsidRPr="00945AFA">
        <w:rPr>
          <w:noProof/>
          <w:lang w:val="en-CA"/>
        </w:rPr>
        <w:fldChar w:fldCharType="separate"/>
      </w:r>
      <w:r w:rsidR="00D45D70">
        <w:rPr>
          <w:noProof/>
          <w:lang w:val="en-CA"/>
        </w:rPr>
        <w:t>25</w:t>
      </w:r>
      <w:r w:rsidRPr="00945AFA">
        <w:rPr>
          <w:noProof/>
          <w:lang w:val="en-CA"/>
        </w:rPr>
        <w:fldChar w:fldCharType="end"/>
      </w:r>
      <w:r w:rsidRPr="00945AFA">
        <w:rPr>
          <w:noProof/>
          <w:lang w:val="en-CA" w:eastAsia="ko-KR"/>
        </w:rPr>
        <w:t xml:space="preserve"> </w:t>
      </w:r>
      <w:r w:rsidRPr="00945AFA">
        <w:rPr>
          <w:noProof/>
          <w:lang w:val="en-CA"/>
        </w:rPr>
        <w:t xml:space="preserve">– </w:t>
      </w:r>
      <w:r w:rsidRPr="00945AFA">
        <w:rPr>
          <w:noProof/>
          <w:lang w:val="en-CA" w:eastAsia="ko-KR"/>
        </w:rPr>
        <w:t xml:space="preserve">Specification of r1 and r2 according to the </w:t>
      </w:r>
      <w:r w:rsidRPr="00945AFA">
        <w:rPr>
          <w:noProof/>
          <w:szCs w:val="22"/>
          <w:lang w:val="en-CA"/>
        </w:rPr>
        <w:t>horizontal luma sample position y and applyVirtualBoundary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9"/>
        <w:gridCol w:w="405"/>
        <w:gridCol w:w="405"/>
      </w:tblGrid>
      <w:tr w:rsidR="000A315D" w:rsidRPr="00945AFA" w14:paraId="7F6EBCA3" w14:textId="77777777" w:rsidTr="000A315D">
        <w:trPr>
          <w:jc w:val="center"/>
        </w:trPr>
        <w:tc>
          <w:tcPr>
            <w:tcW w:w="0" w:type="auto"/>
          </w:tcPr>
          <w:p w14:paraId="7B8C7FAE" w14:textId="77777777" w:rsidR="000A315D" w:rsidRPr="00945AFA" w:rsidRDefault="000A315D" w:rsidP="000A315D">
            <w:pPr>
              <w:pStyle w:val="Tablehead"/>
              <w:keepNext/>
              <w:keepLines/>
              <w:rPr>
                <w:sz w:val="20"/>
                <w:lang w:val="en-CA"/>
              </w:rPr>
            </w:pPr>
            <w:r w:rsidRPr="00945AFA">
              <w:rPr>
                <w:sz w:val="20"/>
                <w:lang w:val="en-CA"/>
              </w:rPr>
              <w:t>condition</w:t>
            </w:r>
          </w:p>
        </w:tc>
        <w:tc>
          <w:tcPr>
            <w:tcW w:w="0" w:type="auto"/>
          </w:tcPr>
          <w:p w14:paraId="580B331E" w14:textId="77777777" w:rsidR="000A315D" w:rsidRPr="00945AFA" w:rsidRDefault="000A315D" w:rsidP="000A315D">
            <w:pPr>
              <w:pStyle w:val="Tablehead"/>
              <w:keepNext/>
              <w:keepLines/>
              <w:rPr>
                <w:sz w:val="20"/>
                <w:lang w:val="en-CA" w:eastAsia="ko-KR"/>
              </w:rPr>
            </w:pPr>
            <w:r w:rsidRPr="00945AFA">
              <w:rPr>
                <w:sz w:val="20"/>
                <w:lang w:val="en-CA" w:eastAsia="ko-KR"/>
              </w:rPr>
              <w:t>r1</w:t>
            </w:r>
          </w:p>
        </w:tc>
        <w:tc>
          <w:tcPr>
            <w:tcW w:w="0" w:type="auto"/>
          </w:tcPr>
          <w:p w14:paraId="40B4D7F2" w14:textId="77777777" w:rsidR="000A315D" w:rsidRPr="00945AFA" w:rsidRDefault="000A315D" w:rsidP="000A315D">
            <w:pPr>
              <w:pStyle w:val="Tablehead"/>
              <w:keepNext/>
              <w:keepLines/>
              <w:rPr>
                <w:sz w:val="20"/>
                <w:lang w:val="en-CA" w:eastAsia="ko-KR"/>
              </w:rPr>
            </w:pPr>
            <w:r w:rsidRPr="00945AFA">
              <w:rPr>
                <w:sz w:val="20"/>
                <w:lang w:val="en-CA" w:eastAsia="ko-KR"/>
              </w:rPr>
              <w:t>r2</w:t>
            </w:r>
          </w:p>
        </w:tc>
      </w:tr>
      <w:tr w:rsidR="000A315D" w:rsidRPr="00945AFA" w14:paraId="28E0C27B" w14:textId="77777777" w:rsidTr="000A315D">
        <w:trPr>
          <w:jc w:val="center"/>
        </w:trPr>
        <w:tc>
          <w:tcPr>
            <w:tcW w:w="0" w:type="auto"/>
          </w:tcPr>
          <w:p w14:paraId="5647AD47" w14:textId="34AC9419" w:rsidR="000A315D" w:rsidRPr="00945AFA" w:rsidRDefault="004B01DC">
            <w:pPr>
              <w:pStyle w:val="TableText"/>
              <w:keepNext/>
              <w:jc w:val="left"/>
              <w:rPr>
                <w:noProof/>
                <w:sz w:val="20"/>
                <w:lang w:val="en-CA"/>
              </w:rPr>
            </w:pPr>
            <w:proofErr w:type="gramStart"/>
            <w:ins w:id="609" w:author="Wieckowski, Adam" w:date="2019-07-03T14:08:00Z">
              <w:r w:rsidRPr="00945AFA">
                <w:rPr>
                  <w:sz w:val="20"/>
                  <w:lang w:val="en-CA" w:eastAsia="ko-KR"/>
                </w:rPr>
                <w:t>( y</w:t>
              </w:r>
              <w:proofErr w:type="gramEnd"/>
              <w:r w:rsidRPr="00945AFA">
                <w:rPr>
                  <w:sz w:val="20"/>
                  <w:lang w:val="en-CA" w:eastAsia="ko-KR"/>
                </w:rPr>
                <w:t xml:space="preserve"> = = </w:t>
              </w:r>
              <w:r>
                <w:rPr>
                  <w:sz w:val="20"/>
                  <w:lang w:val="en-CA" w:eastAsia="ko-KR"/>
                </w:rPr>
                <w:t>0 </w:t>
              </w:r>
              <w:r w:rsidRPr="00945AFA">
                <w:rPr>
                  <w:sz w:val="20"/>
                  <w:lang w:val="en-CA" w:eastAsia="ko-KR"/>
                </w:rPr>
                <w:t>)  &amp;&amp;  ( </w:t>
              </w:r>
              <w:r w:rsidRPr="00945AFA">
                <w:rPr>
                  <w:rFonts w:eastAsia="Malgun Gothic"/>
                  <w:noProof/>
                  <w:sz w:val="20"/>
                  <w:lang w:val="en-CA"/>
                </w:rPr>
                <w:t>applyVirtualBoundary</w:t>
              </w:r>
              <w:r>
                <w:rPr>
                  <w:rFonts w:eastAsia="Malgun Gothic"/>
                  <w:noProof/>
                  <w:sz w:val="20"/>
                  <w:lang w:val="en-CA"/>
                </w:rPr>
                <w:t>2</w:t>
              </w:r>
              <w:r w:rsidRPr="00945AFA">
                <w:rPr>
                  <w:noProof/>
                  <w:sz w:val="20"/>
                  <w:lang w:val="en-CA" w:eastAsia="ko-KR"/>
                </w:rPr>
                <w:t xml:space="preserve"> = = 1 )</w:t>
              </w:r>
              <w:r w:rsidRPr="00945AFA" w:rsidDel="004B01DC">
                <w:rPr>
                  <w:sz w:val="20"/>
                  <w:lang w:val="en-CA" w:eastAsia="ko-KR"/>
                </w:rPr>
                <w:t xml:space="preserve"> </w:t>
              </w:r>
            </w:ins>
            <w:del w:id="610" w:author="Wieckowski, Adam" w:date="2019-07-03T14:08:00Z">
              <w:r w:rsidR="000A315D" w:rsidRPr="00945AFA" w:rsidDel="004B01DC">
                <w:rPr>
                  <w:sz w:val="20"/>
                  <w:lang w:val="en-CA" w:eastAsia="ko-KR"/>
                </w:rPr>
                <w:delText xml:space="preserve">( y = = </w:delText>
              </w:r>
            </w:del>
            <w:del w:id="611" w:author="Wieckowski, Adam" w:date="2019-07-03T14:07:00Z">
              <w:r w:rsidR="00F52EC3" w:rsidRPr="00945AFA" w:rsidDel="008A5EB7">
                <w:rPr>
                  <w:sz w:val="20"/>
                  <w:lang w:val="en-CA" w:eastAsia="ko-KR"/>
                </w:rPr>
                <w:delText>c</w:delText>
              </w:r>
              <w:r w:rsidR="000A315D" w:rsidRPr="00945AFA" w:rsidDel="008A5EB7">
                <w:rPr>
                  <w:sz w:val="20"/>
                  <w:lang w:val="en-CA" w:eastAsia="ko-KR"/>
                </w:rPr>
                <w:delText>tb</w:delText>
              </w:r>
              <w:r w:rsidR="00F52EC3" w:rsidRPr="00945AFA" w:rsidDel="008A5EB7">
                <w:rPr>
                  <w:sz w:val="20"/>
                  <w:lang w:val="en-CA" w:eastAsia="ko-KR"/>
                </w:rPr>
                <w:delText>Height</w:delText>
              </w:r>
              <w:r w:rsidR="000A315D" w:rsidRPr="00945AFA" w:rsidDel="008A5EB7">
                <w:rPr>
                  <w:sz w:val="20"/>
                  <w:lang w:val="en-CA" w:eastAsia="ko-KR"/>
                </w:rPr>
                <w:delText>C</w:delText>
              </w:r>
              <w:r w:rsidR="000A315D" w:rsidRPr="00945AFA" w:rsidDel="008A5EB7">
                <w:rPr>
                  <w:lang w:val="en-CA" w:eastAsia="ko-KR"/>
                </w:rPr>
                <w:delText> </w:delText>
              </w:r>
            </w:del>
            <w:del w:id="612" w:author="Wieckowski, Adam" w:date="2019-07-03T14:08:00Z">
              <w:r w:rsidR="000A315D" w:rsidRPr="00945AFA" w:rsidDel="004B01DC">
                <w:rPr>
                  <w:lang w:val="en-CA" w:eastAsia="ko-KR"/>
                </w:rPr>
                <w:delText>− 2</w:delText>
              </w:r>
            </w:del>
            <w:del w:id="613" w:author="Wieckowski, Adam" w:date="2019-07-03T14:07:00Z">
              <w:r w:rsidR="000A315D" w:rsidRPr="00945AFA" w:rsidDel="008A5EB7">
                <w:rPr>
                  <w:sz w:val="20"/>
                  <w:lang w:val="en-CA" w:eastAsia="ko-KR"/>
                </w:rPr>
                <w:delText xml:space="preserve">  | |  y = = </w:delText>
              </w:r>
              <w:r w:rsidR="00F52EC3" w:rsidRPr="00945AFA" w:rsidDel="008A5EB7">
                <w:rPr>
                  <w:sz w:val="20"/>
                  <w:lang w:val="en-CA" w:eastAsia="ko-KR"/>
                </w:rPr>
                <w:delText>c</w:delText>
              </w:r>
              <w:r w:rsidR="000A315D" w:rsidRPr="00945AFA" w:rsidDel="008A5EB7">
                <w:rPr>
                  <w:sz w:val="20"/>
                  <w:lang w:val="en-CA" w:eastAsia="ko-KR"/>
                </w:rPr>
                <w:delText>tb</w:delText>
              </w:r>
              <w:r w:rsidR="00F52EC3" w:rsidRPr="00945AFA" w:rsidDel="008A5EB7">
                <w:rPr>
                  <w:sz w:val="20"/>
                  <w:lang w:val="en-CA" w:eastAsia="ko-KR"/>
                </w:rPr>
                <w:delText>Height</w:delText>
              </w:r>
              <w:r w:rsidR="000A315D" w:rsidRPr="00945AFA" w:rsidDel="008A5EB7">
                <w:rPr>
                  <w:sz w:val="20"/>
                  <w:lang w:val="en-CA" w:eastAsia="ko-KR"/>
                </w:rPr>
                <w:delText>C</w:delText>
              </w:r>
              <w:r w:rsidR="000A315D" w:rsidRPr="00945AFA" w:rsidDel="008A5EB7">
                <w:rPr>
                  <w:lang w:val="en-CA" w:eastAsia="ko-KR"/>
                </w:rPr>
                <w:delText> − 3</w:delText>
              </w:r>
            </w:del>
            <w:del w:id="614" w:author="Wieckowski, Adam" w:date="2019-07-03T14:08:00Z">
              <w:r w:rsidR="000A315D" w:rsidRPr="00945AFA" w:rsidDel="004B01DC">
                <w:rPr>
                  <w:sz w:val="20"/>
                  <w:lang w:val="en-CA" w:eastAsia="ko-KR"/>
                </w:rPr>
                <w:delText> )  &amp;&amp;  ( </w:delText>
              </w:r>
              <w:r w:rsidR="000A315D" w:rsidRPr="00945AFA" w:rsidDel="004B01DC">
                <w:rPr>
                  <w:rFonts w:eastAsia="Malgun Gothic"/>
                  <w:noProof/>
                  <w:sz w:val="20"/>
                  <w:lang w:val="en-CA"/>
                </w:rPr>
                <w:delText>applyVirtualBoundary</w:delText>
              </w:r>
              <w:r w:rsidR="000A315D" w:rsidRPr="00945AFA" w:rsidDel="004B01DC">
                <w:rPr>
                  <w:noProof/>
                  <w:sz w:val="20"/>
                  <w:lang w:val="en-CA" w:eastAsia="ko-KR"/>
                </w:rPr>
                <w:delText xml:space="preserve"> = = 1 )</w:delText>
              </w:r>
            </w:del>
          </w:p>
        </w:tc>
        <w:tc>
          <w:tcPr>
            <w:tcW w:w="0" w:type="auto"/>
          </w:tcPr>
          <w:p w14:paraId="16CF6492" w14:textId="77777777" w:rsidR="000A315D" w:rsidRPr="00945AFA" w:rsidRDefault="000A315D" w:rsidP="000A315D">
            <w:pPr>
              <w:pStyle w:val="TableText"/>
              <w:keepNext/>
              <w:jc w:val="center"/>
              <w:rPr>
                <w:noProof/>
                <w:sz w:val="20"/>
                <w:lang w:val="en-CA"/>
              </w:rPr>
            </w:pPr>
            <w:r w:rsidRPr="00945AFA">
              <w:rPr>
                <w:noProof/>
                <w:sz w:val="20"/>
                <w:lang w:val="en-CA"/>
              </w:rPr>
              <w:t>0</w:t>
            </w:r>
          </w:p>
        </w:tc>
        <w:tc>
          <w:tcPr>
            <w:tcW w:w="0" w:type="auto"/>
          </w:tcPr>
          <w:p w14:paraId="2D51FE78" w14:textId="77777777" w:rsidR="000A315D" w:rsidRPr="00945AFA" w:rsidRDefault="000A315D" w:rsidP="000A315D">
            <w:pPr>
              <w:pStyle w:val="TableText"/>
              <w:keepNext/>
              <w:jc w:val="center"/>
              <w:rPr>
                <w:noProof/>
                <w:sz w:val="20"/>
                <w:lang w:val="en-CA"/>
              </w:rPr>
            </w:pPr>
            <w:r w:rsidRPr="00945AFA">
              <w:rPr>
                <w:noProof/>
                <w:sz w:val="20"/>
                <w:lang w:val="en-CA"/>
              </w:rPr>
              <w:t>0</w:t>
            </w:r>
          </w:p>
        </w:tc>
      </w:tr>
      <w:tr w:rsidR="008A5EB7" w:rsidRPr="00945AFA" w14:paraId="1BFCDDB4" w14:textId="77777777" w:rsidTr="000A315D">
        <w:trPr>
          <w:jc w:val="center"/>
          <w:ins w:id="615" w:author="Wieckowski, Adam" w:date="2019-07-03T14:07:00Z"/>
        </w:trPr>
        <w:tc>
          <w:tcPr>
            <w:tcW w:w="0" w:type="auto"/>
          </w:tcPr>
          <w:p w14:paraId="75B5498B" w14:textId="20156C1A" w:rsidR="008A5EB7" w:rsidRPr="00945AFA" w:rsidRDefault="004B01DC" w:rsidP="00F52EC3">
            <w:pPr>
              <w:pStyle w:val="TableText"/>
              <w:keepNext/>
              <w:jc w:val="left"/>
              <w:rPr>
                <w:ins w:id="616" w:author="Wieckowski, Adam" w:date="2019-07-03T14:07:00Z"/>
                <w:sz w:val="20"/>
                <w:lang w:val="en-CA" w:eastAsia="ko-KR"/>
              </w:rPr>
            </w:pPr>
            <w:proofErr w:type="gramStart"/>
            <w:ins w:id="617" w:author="Wieckowski, Adam" w:date="2019-07-03T14:08:00Z">
              <w:r w:rsidRPr="00945AFA">
                <w:rPr>
                  <w:sz w:val="20"/>
                  <w:lang w:val="en-CA" w:eastAsia="ko-KR"/>
                </w:rPr>
                <w:t>( y</w:t>
              </w:r>
              <w:proofErr w:type="gramEnd"/>
              <w:r w:rsidRPr="00945AFA">
                <w:rPr>
                  <w:sz w:val="20"/>
                  <w:lang w:val="en-CA" w:eastAsia="ko-KR"/>
                </w:rPr>
                <w:t xml:space="preserve"> = = </w:t>
              </w:r>
              <w:proofErr w:type="spellStart"/>
              <w:r>
                <w:rPr>
                  <w:sz w:val="20"/>
                  <w:lang w:val="en-CA" w:eastAsia="ko-KR"/>
                </w:rPr>
                <w:t>hAlfC</w:t>
              </w:r>
              <w:proofErr w:type="spellEnd"/>
              <w:r w:rsidRPr="00945AFA">
                <w:rPr>
                  <w:lang w:val="en-CA" w:eastAsia="ko-KR"/>
                </w:rPr>
                <w:t> −</w:t>
              </w:r>
              <w:r>
                <w:rPr>
                  <w:lang w:val="en-CA" w:eastAsia="ko-KR"/>
                </w:rPr>
                <w:t> 1</w:t>
              </w:r>
              <w:r w:rsidRPr="00945AFA">
                <w:rPr>
                  <w:sz w:val="20"/>
                  <w:lang w:val="en-CA" w:eastAsia="ko-KR"/>
                </w:rPr>
                <w:t> )  &amp;&amp;  ( </w:t>
              </w:r>
              <w:r w:rsidRPr="00945AFA">
                <w:rPr>
                  <w:rFonts w:eastAsia="Malgun Gothic"/>
                  <w:noProof/>
                  <w:sz w:val="20"/>
                  <w:lang w:val="en-CA"/>
                </w:rPr>
                <w:t>applyVirtualBoundary</w:t>
              </w:r>
              <w:r>
                <w:rPr>
                  <w:rFonts w:eastAsia="Malgun Gothic"/>
                  <w:noProof/>
                  <w:sz w:val="20"/>
                  <w:lang w:val="en-CA"/>
                </w:rPr>
                <w:t>2</w:t>
              </w:r>
              <w:r w:rsidRPr="00945AFA">
                <w:rPr>
                  <w:noProof/>
                  <w:sz w:val="20"/>
                  <w:lang w:val="en-CA" w:eastAsia="ko-KR"/>
                </w:rPr>
                <w:t xml:space="preserve"> = = 1 )</w:t>
              </w:r>
            </w:ins>
          </w:p>
        </w:tc>
        <w:tc>
          <w:tcPr>
            <w:tcW w:w="0" w:type="auto"/>
          </w:tcPr>
          <w:p w14:paraId="46D34FBC" w14:textId="64C67F71" w:rsidR="008A5EB7" w:rsidRPr="00945AFA" w:rsidRDefault="008A5EB7" w:rsidP="000A315D">
            <w:pPr>
              <w:pStyle w:val="TableText"/>
              <w:keepNext/>
              <w:jc w:val="center"/>
              <w:rPr>
                <w:ins w:id="618" w:author="Wieckowski, Adam" w:date="2019-07-03T14:07:00Z"/>
                <w:noProof/>
                <w:sz w:val="20"/>
                <w:lang w:val="en-CA"/>
              </w:rPr>
            </w:pPr>
            <w:ins w:id="619" w:author="Wieckowski, Adam" w:date="2019-07-03T14:07:00Z">
              <w:r>
                <w:rPr>
                  <w:noProof/>
                  <w:sz w:val="20"/>
                  <w:lang w:val="en-CA"/>
                </w:rPr>
                <w:t>0</w:t>
              </w:r>
            </w:ins>
          </w:p>
        </w:tc>
        <w:tc>
          <w:tcPr>
            <w:tcW w:w="0" w:type="auto"/>
          </w:tcPr>
          <w:p w14:paraId="33A6AB0D" w14:textId="69D031BA" w:rsidR="008A5EB7" w:rsidRPr="00945AFA" w:rsidRDefault="008A5EB7" w:rsidP="000A315D">
            <w:pPr>
              <w:pStyle w:val="TableText"/>
              <w:keepNext/>
              <w:jc w:val="center"/>
              <w:rPr>
                <w:ins w:id="620" w:author="Wieckowski, Adam" w:date="2019-07-03T14:07:00Z"/>
                <w:noProof/>
                <w:sz w:val="20"/>
                <w:lang w:val="en-CA"/>
              </w:rPr>
            </w:pPr>
            <w:ins w:id="621" w:author="Wieckowski, Adam" w:date="2019-07-03T14:07:00Z">
              <w:r>
                <w:rPr>
                  <w:noProof/>
                  <w:sz w:val="20"/>
                  <w:lang w:val="en-CA"/>
                </w:rPr>
                <w:t>0</w:t>
              </w:r>
            </w:ins>
          </w:p>
        </w:tc>
      </w:tr>
      <w:tr w:rsidR="004B01DC" w:rsidRPr="00945AFA" w14:paraId="700A23E3" w14:textId="77777777" w:rsidTr="000A315D">
        <w:trPr>
          <w:jc w:val="center"/>
          <w:ins w:id="622" w:author="Wieckowski, Adam" w:date="2019-07-03T14:07:00Z"/>
        </w:trPr>
        <w:tc>
          <w:tcPr>
            <w:tcW w:w="0" w:type="auto"/>
          </w:tcPr>
          <w:p w14:paraId="718BC31B" w14:textId="383F370A" w:rsidR="004B01DC" w:rsidRPr="00945AFA" w:rsidRDefault="004B01DC" w:rsidP="004B01DC">
            <w:pPr>
              <w:pStyle w:val="TableText"/>
              <w:keepNext/>
              <w:jc w:val="left"/>
              <w:rPr>
                <w:ins w:id="623" w:author="Wieckowski, Adam" w:date="2019-07-03T14:07:00Z"/>
                <w:sz w:val="20"/>
                <w:lang w:val="en-CA" w:eastAsia="ko-KR"/>
              </w:rPr>
            </w:pPr>
            <w:proofErr w:type="gramStart"/>
            <w:ins w:id="624" w:author="Wieckowski, Adam" w:date="2019-07-03T14:08:00Z">
              <w:r w:rsidRPr="00945AFA">
                <w:rPr>
                  <w:sz w:val="20"/>
                  <w:lang w:val="en-CA" w:eastAsia="ko-KR"/>
                </w:rPr>
                <w:t>( y</w:t>
              </w:r>
              <w:proofErr w:type="gramEnd"/>
              <w:r w:rsidRPr="00945AFA">
                <w:rPr>
                  <w:sz w:val="20"/>
                  <w:lang w:val="en-CA" w:eastAsia="ko-KR"/>
                </w:rPr>
                <w:t xml:space="preserve"> = = </w:t>
              </w:r>
              <w:r>
                <w:rPr>
                  <w:sz w:val="20"/>
                  <w:lang w:val="en-CA" w:eastAsia="ko-KR"/>
                </w:rPr>
                <w:t>1 </w:t>
              </w:r>
              <w:r w:rsidRPr="00945AFA">
                <w:rPr>
                  <w:sz w:val="20"/>
                  <w:lang w:val="en-CA" w:eastAsia="ko-KR"/>
                </w:rPr>
                <w:t>)  &amp;&amp;  ( </w:t>
              </w:r>
              <w:r w:rsidRPr="00945AFA">
                <w:rPr>
                  <w:rFonts w:eastAsia="Malgun Gothic"/>
                  <w:noProof/>
                  <w:sz w:val="20"/>
                  <w:lang w:val="en-CA"/>
                </w:rPr>
                <w:t>applyVirtualBoundary</w:t>
              </w:r>
              <w:r>
                <w:rPr>
                  <w:rFonts w:eastAsia="Malgun Gothic"/>
                  <w:noProof/>
                  <w:sz w:val="20"/>
                  <w:lang w:val="en-CA"/>
                </w:rPr>
                <w:t>2</w:t>
              </w:r>
              <w:r w:rsidRPr="00945AFA">
                <w:rPr>
                  <w:noProof/>
                  <w:sz w:val="20"/>
                  <w:lang w:val="en-CA" w:eastAsia="ko-KR"/>
                </w:rPr>
                <w:t xml:space="preserve"> = = 1 )</w:t>
              </w:r>
              <w:r w:rsidRPr="00945AFA" w:rsidDel="004B01DC">
                <w:rPr>
                  <w:sz w:val="20"/>
                  <w:lang w:val="en-CA" w:eastAsia="ko-KR"/>
                </w:rPr>
                <w:t xml:space="preserve"> </w:t>
              </w:r>
            </w:ins>
          </w:p>
        </w:tc>
        <w:tc>
          <w:tcPr>
            <w:tcW w:w="0" w:type="auto"/>
          </w:tcPr>
          <w:p w14:paraId="19C8DFA4" w14:textId="2316121A" w:rsidR="004B01DC" w:rsidRPr="00945AFA" w:rsidRDefault="004B01DC" w:rsidP="004B01DC">
            <w:pPr>
              <w:pStyle w:val="TableText"/>
              <w:keepNext/>
              <w:jc w:val="center"/>
              <w:rPr>
                <w:ins w:id="625" w:author="Wieckowski, Adam" w:date="2019-07-03T14:07:00Z"/>
                <w:noProof/>
                <w:sz w:val="20"/>
                <w:lang w:val="en-CA"/>
              </w:rPr>
            </w:pPr>
            <w:ins w:id="626" w:author="Wieckowski, Adam" w:date="2019-07-03T14:07:00Z">
              <w:r>
                <w:rPr>
                  <w:noProof/>
                  <w:sz w:val="20"/>
                  <w:lang w:val="en-CA"/>
                </w:rPr>
                <w:t>1</w:t>
              </w:r>
            </w:ins>
          </w:p>
        </w:tc>
        <w:tc>
          <w:tcPr>
            <w:tcW w:w="0" w:type="auto"/>
          </w:tcPr>
          <w:p w14:paraId="4A3861BB" w14:textId="05EE540A" w:rsidR="004B01DC" w:rsidRPr="00945AFA" w:rsidRDefault="004B01DC" w:rsidP="004B01DC">
            <w:pPr>
              <w:pStyle w:val="TableText"/>
              <w:keepNext/>
              <w:jc w:val="center"/>
              <w:rPr>
                <w:ins w:id="627" w:author="Wieckowski, Adam" w:date="2019-07-03T14:07:00Z"/>
                <w:noProof/>
                <w:sz w:val="20"/>
                <w:lang w:val="en-CA"/>
              </w:rPr>
            </w:pPr>
            <w:ins w:id="628" w:author="Wieckowski, Adam" w:date="2019-07-03T14:07:00Z">
              <w:r>
                <w:rPr>
                  <w:noProof/>
                  <w:sz w:val="20"/>
                  <w:lang w:val="en-CA"/>
                </w:rPr>
                <w:t>1</w:t>
              </w:r>
            </w:ins>
          </w:p>
        </w:tc>
      </w:tr>
      <w:tr w:rsidR="004B01DC" w:rsidRPr="00945AFA" w14:paraId="2759E6B4" w14:textId="77777777" w:rsidTr="000A315D">
        <w:trPr>
          <w:jc w:val="center"/>
        </w:trPr>
        <w:tc>
          <w:tcPr>
            <w:tcW w:w="0" w:type="auto"/>
          </w:tcPr>
          <w:p w14:paraId="5191B197" w14:textId="341DA3C5" w:rsidR="004B01DC" w:rsidRPr="00945AFA" w:rsidRDefault="004B01DC" w:rsidP="004B01DC">
            <w:pPr>
              <w:pStyle w:val="TableText"/>
              <w:keepNext/>
              <w:jc w:val="left"/>
              <w:rPr>
                <w:noProof/>
                <w:sz w:val="20"/>
                <w:lang w:val="en-CA"/>
              </w:rPr>
            </w:pPr>
            <w:proofErr w:type="gramStart"/>
            <w:ins w:id="629" w:author="Wieckowski, Adam" w:date="2019-07-03T14:08:00Z">
              <w:r w:rsidRPr="00945AFA">
                <w:rPr>
                  <w:sz w:val="20"/>
                  <w:lang w:val="en-CA" w:eastAsia="ko-KR"/>
                </w:rPr>
                <w:t>( y</w:t>
              </w:r>
              <w:proofErr w:type="gramEnd"/>
              <w:r w:rsidRPr="00945AFA">
                <w:rPr>
                  <w:sz w:val="20"/>
                  <w:lang w:val="en-CA" w:eastAsia="ko-KR"/>
                </w:rPr>
                <w:t xml:space="preserve"> = = </w:t>
              </w:r>
              <w:proofErr w:type="spellStart"/>
              <w:r>
                <w:rPr>
                  <w:sz w:val="20"/>
                  <w:lang w:val="en-CA" w:eastAsia="ko-KR"/>
                </w:rPr>
                <w:t>hAlfC</w:t>
              </w:r>
              <w:proofErr w:type="spellEnd"/>
              <w:r w:rsidRPr="00945AFA">
                <w:rPr>
                  <w:lang w:val="en-CA" w:eastAsia="ko-KR"/>
                </w:rPr>
                <w:t> −</w:t>
              </w:r>
              <w:r>
                <w:rPr>
                  <w:lang w:val="en-CA" w:eastAsia="ko-KR"/>
                </w:rPr>
                <w:t> 2</w:t>
              </w:r>
              <w:r w:rsidRPr="00945AFA">
                <w:rPr>
                  <w:sz w:val="20"/>
                  <w:lang w:val="en-CA" w:eastAsia="ko-KR"/>
                </w:rPr>
                <w:t> )  &amp;&amp;  ( </w:t>
              </w:r>
              <w:r w:rsidRPr="00945AFA">
                <w:rPr>
                  <w:rFonts w:eastAsia="Malgun Gothic"/>
                  <w:noProof/>
                  <w:sz w:val="20"/>
                  <w:lang w:val="en-CA"/>
                </w:rPr>
                <w:t>applyVirtualBoundary</w:t>
              </w:r>
              <w:r>
                <w:rPr>
                  <w:rFonts w:eastAsia="Malgun Gothic"/>
                  <w:noProof/>
                  <w:sz w:val="20"/>
                  <w:lang w:val="en-CA"/>
                </w:rPr>
                <w:t>2</w:t>
              </w:r>
              <w:r w:rsidRPr="00945AFA">
                <w:rPr>
                  <w:noProof/>
                  <w:sz w:val="20"/>
                  <w:lang w:val="en-CA" w:eastAsia="ko-KR"/>
                </w:rPr>
                <w:t xml:space="preserve"> = = 1 )</w:t>
              </w:r>
            </w:ins>
            <w:del w:id="630" w:author="Wieckowski, Adam" w:date="2019-07-03T14:08:00Z">
              <w:r w:rsidRPr="00945AFA" w:rsidDel="002074B0">
                <w:rPr>
                  <w:sz w:val="20"/>
                  <w:lang w:val="en-CA" w:eastAsia="ko-KR"/>
                </w:rPr>
                <w:delText>( y = = ctbHeightC</w:delText>
              </w:r>
              <w:r w:rsidRPr="00945AFA" w:rsidDel="002074B0">
                <w:rPr>
                  <w:lang w:val="en-CA" w:eastAsia="ko-KR"/>
                </w:rPr>
                <w:delText> − 1</w:delText>
              </w:r>
              <w:r w:rsidRPr="00945AFA" w:rsidDel="002074B0">
                <w:rPr>
                  <w:sz w:val="20"/>
                  <w:lang w:val="en-CA" w:eastAsia="ko-KR"/>
                </w:rPr>
                <w:delText xml:space="preserve">  | |  y = = ctbHeightC</w:delText>
              </w:r>
              <w:r w:rsidRPr="00945AFA" w:rsidDel="002074B0">
                <w:rPr>
                  <w:lang w:val="en-CA" w:eastAsia="ko-KR"/>
                </w:rPr>
                <w:delText> − 4</w:delText>
              </w:r>
              <w:r w:rsidRPr="00945AFA" w:rsidDel="002074B0">
                <w:rPr>
                  <w:sz w:val="20"/>
                  <w:lang w:val="en-CA" w:eastAsia="ko-KR"/>
                </w:rPr>
                <w:delText> )  &amp;&amp;  ( </w:delText>
              </w:r>
              <w:r w:rsidRPr="00945AFA" w:rsidDel="002074B0">
                <w:rPr>
                  <w:rFonts w:eastAsia="Malgun Gothic"/>
                  <w:noProof/>
                  <w:sz w:val="20"/>
                  <w:lang w:val="en-CA"/>
                </w:rPr>
                <w:delText>applyVirtualBoundary</w:delText>
              </w:r>
              <w:r w:rsidRPr="00945AFA" w:rsidDel="002074B0">
                <w:rPr>
                  <w:noProof/>
                  <w:sz w:val="20"/>
                  <w:lang w:val="en-CA" w:eastAsia="ko-KR"/>
                </w:rPr>
                <w:delText xml:space="preserve"> = = 1 )</w:delText>
              </w:r>
            </w:del>
          </w:p>
        </w:tc>
        <w:tc>
          <w:tcPr>
            <w:tcW w:w="0" w:type="auto"/>
          </w:tcPr>
          <w:p w14:paraId="5D56BD94" w14:textId="77777777" w:rsidR="004B01DC" w:rsidRPr="00945AFA" w:rsidRDefault="004B01DC" w:rsidP="004B01DC">
            <w:pPr>
              <w:pStyle w:val="TableText"/>
              <w:keepNext/>
              <w:jc w:val="center"/>
              <w:rPr>
                <w:noProof/>
                <w:sz w:val="20"/>
                <w:lang w:val="en-CA"/>
              </w:rPr>
            </w:pPr>
            <w:r w:rsidRPr="00945AFA">
              <w:rPr>
                <w:noProof/>
                <w:sz w:val="20"/>
                <w:lang w:val="en-CA"/>
              </w:rPr>
              <w:t>1</w:t>
            </w:r>
          </w:p>
        </w:tc>
        <w:tc>
          <w:tcPr>
            <w:tcW w:w="0" w:type="auto"/>
          </w:tcPr>
          <w:p w14:paraId="63B3BACB" w14:textId="77777777" w:rsidR="004B01DC" w:rsidRPr="00945AFA" w:rsidRDefault="004B01DC" w:rsidP="004B01DC">
            <w:pPr>
              <w:pStyle w:val="TableText"/>
              <w:keepNext/>
              <w:jc w:val="center"/>
              <w:rPr>
                <w:noProof/>
                <w:sz w:val="20"/>
                <w:lang w:val="en-CA"/>
              </w:rPr>
            </w:pPr>
            <w:r w:rsidRPr="00945AFA">
              <w:rPr>
                <w:noProof/>
                <w:sz w:val="20"/>
                <w:lang w:val="en-CA"/>
              </w:rPr>
              <w:t>1</w:t>
            </w:r>
          </w:p>
        </w:tc>
      </w:tr>
      <w:tr w:rsidR="004B01DC" w:rsidRPr="00945AFA" w14:paraId="5DC13300" w14:textId="77777777" w:rsidTr="000A315D">
        <w:trPr>
          <w:jc w:val="center"/>
        </w:trPr>
        <w:tc>
          <w:tcPr>
            <w:tcW w:w="0" w:type="auto"/>
          </w:tcPr>
          <w:p w14:paraId="1666DD86" w14:textId="62CC3746" w:rsidR="004B01DC" w:rsidRPr="00945AFA" w:rsidRDefault="004B01DC" w:rsidP="004B01DC">
            <w:pPr>
              <w:pStyle w:val="TableText"/>
              <w:rPr>
                <w:noProof/>
                <w:sz w:val="20"/>
                <w:lang w:val="en-CA" w:eastAsia="ko-KR"/>
              </w:rPr>
            </w:pPr>
            <w:r w:rsidRPr="00945AFA">
              <w:rPr>
                <w:noProof/>
                <w:sz w:val="20"/>
                <w:lang w:val="en-CA" w:eastAsia="ko-KR"/>
              </w:rPr>
              <w:t>Otherwise</w:t>
            </w:r>
          </w:p>
        </w:tc>
        <w:tc>
          <w:tcPr>
            <w:tcW w:w="0" w:type="auto"/>
          </w:tcPr>
          <w:p w14:paraId="034D2CBC" w14:textId="77777777" w:rsidR="004B01DC" w:rsidRPr="00945AFA" w:rsidRDefault="004B01DC" w:rsidP="004B01DC">
            <w:pPr>
              <w:pStyle w:val="TableText"/>
              <w:jc w:val="center"/>
              <w:rPr>
                <w:noProof/>
                <w:sz w:val="20"/>
                <w:lang w:val="en-CA"/>
              </w:rPr>
            </w:pPr>
            <w:r w:rsidRPr="00945AFA">
              <w:rPr>
                <w:noProof/>
                <w:sz w:val="20"/>
                <w:lang w:val="en-CA"/>
              </w:rPr>
              <w:t>1</w:t>
            </w:r>
          </w:p>
        </w:tc>
        <w:tc>
          <w:tcPr>
            <w:tcW w:w="0" w:type="auto"/>
          </w:tcPr>
          <w:p w14:paraId="42B9CD9D" w14:textId="77777777" w:rsidR="004B01DC" w:rsidRPr="00945AFA" w:rsidRDefault="004B01DC" w:rsidP="004B01DC">
            <w:pPr>
              <w:pStyle w:val="TableText"/>
              <w:jc w:val="center"/>
              <w:rPr>
                <w:noProof/>
                <w:sz w:val="20"/>
                <w:lang w:val="en-CA"/>
              </w:rPr>
            </w:pPr>
            <w:r w:rsidRPr="00945AFA">
              <w:rPr>
                <w:noProof/>
                <w:sz w:val="20"/>
                <w:lang w:val="en-CA"/>
              </w:rPr>
              <w:t>2</w:t>
            </w:r>
          </w:p>
        </w:tc>
      </w:tr>
    </w:tbl>
    <w:p w14:paraId="1AA6921A" w14:textId="77777777" w:rsidR="00184558" w:rsidRPr="00945AFA" w:rsidRDefault="00184558" w:rsidP="00A21A2F">
      <w:pPr>
        <w:tabs>
          <w:tab w:val="clear" w:pos="794"/>
          <w:tab w:val="left" w:pos="400"/>
        </w:tabs>
        <w:rPr>
          <w:noProof/>
          <w:lang w:val="en-CA"/>
        </w:rPr>
      </w:pPr>
    </w:p>
    <w:sectPr w:rsidR="00184558" w:rsidRPr="00945AFA"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3BF2A" w14:textId="77777777" w:rsidR="008E45B9" w:rsidRDefault="008E45B9" w:rsidP="00D909B6">
      <w:pPr>
        <w:spacing w:before="0"/>
      </w:pPr>
      <w:r>
        <w:separator/>
      </w:r>
    </w:p>
  </w:endnote>
  <w:endnote w:type="continuationSeparator" w:id="0">
    <w:p w14:paraId="076C88BD" w14:textId="77777777" w:rsidR="008E45B9" w:rsidRDefault="008E45B9" w:rsidP="00D909B6">
      <w:pPr>
        <w:spacing w:before="0"/>
      </w:pPr>
      <w:r>
        <w:continuationSeparator/>
      </w:r>
    </w:p>
  </w:endnote>
  <w:endnote w:type="continuationNotice" w:id="1">
    <w:p w14:paraId="7B9330DC" w14:textId="77777777" w:rsidR="008E45B9" w:rsidRDefault="008E45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00500000000000000"/>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imes">
    <w:altName w:val="Times New Roman"/>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Cambria"/>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Malgun Gothic Semilight"/>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2DF7FB9D" w:rsidR="00E23F93" w:rsidRDefault="00E23F93">
    <w:pPr>
      <w:pStyle w:val="Footer"/>
    </w:pPr>
    <w:r>
      <w:rPr>
        <w:b w:val="0"/>
      </w:rPr>
      <w:fldChar w:fldCharType="begin"/>
    </w:r>
    <w:r>
      <w:rPr>
        <w:b w:val="0"/>
      </w:rPr>
      <w:instrText>PAGE</w:instrText>
    </w:r>
    <w:r>
      <w:rPr>
        <w:b w:val="0"/>
      </w:rPr>
      <w:fldChar w:fldCharType="separate"/>
    </w:r>
    <w:r w:rsidR="006B12DA">
      <w:rPr>
        <w:b w:val="0"/>
        <w:noProof/>
      </w:rPr>
      <w:t>8</w:t>
    </w:r>
    <w:r>
      <w:rPr>
        <w:b w:val="0"/>
      </w:rPr>
      <w:fldChar w:fldCharType="end"/>
    </w:r>
    <w:r>
      <w:tab/>
    </w:r>
    <w:r>
      <w:fldChar w:fldCharType="begin"/>
    </w:r>
    <w:r>
      <w:instrText>styleref foot</w:instrText>
    </w:r>
    <w:r>
      <w:fldChar w:fldCharType="separate"/>
    </w:r>
    <w:r w:rsidR="00A53656">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4304D449" w:rsidR="00E23F93" w:rsidRDefault="00E23F93">
    <w:pPr>
      <w:pStyle w:val="Footer"/>
    </w:pPr>
    <w:r>
      <w:tab/>
    </w:r>
    <w:r>
      <w:tab/>
    </w:r>
    <w:r>
      <w:tab/>
    </w:r>
    <w:r>
      <w:fldChar w:fldCharType="begin"/>
    </w:r>
    <w:r>
      <w:instrText>styleref foot</w:instrText>
    </w:r>
    <w:r>
      <w:fldChar w:fldCharType="separate"/>
    </w:r>
    <w:r w:rsidR="00A53656">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4B01DC">
      <w:rPr>
        <w:b w:val="0"/>
        <w:noProof/>
      </w:rPr>
      <w:t>9</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2CCD6" w14:textId="77777777" w:rsidR="008E45B9" w:rsidRDefault="008E45B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E50F947" w14:textId="77777777" w:rsidR="008E45B9" w:rsidRDefault="008E45B9" w:rsidP="00D909B6">
      <w:pPr>
        <w:spacing w:before="0"/>
      </w:pPr>
      <w:r>
        <w:continuationSeparator/>
      </w:r>
    </w:p>
  </w:footnote>
  <w:footnote w:type="continuationNotice" w:id="1">
    <w:p w14:paraId="314FA137" w14:textId="77777777" w:rsidR="008E45B9" w:rsidRDefault="008E45B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764B8CF4" w:rsidR="00E23F93" w:rsidRDefault="00E23F93">
    <w:pPr>
      <w:pStyle w:val="Header"/>
    </w:pPr>
    <w:r>
      <w:rPr>
        <w:b/>
      </w:rPr>
      <w:fldChar w:fldCharType="begin"/>
    </w:r>
    <w:r>
      <w:rPr>
        <w:b/>
      </w:rPr>
      <w:instrText>styleref head</w:instrText>
    </w:r>
    <w:r>
      <w:rPr>
        <w:b/>
      </w:rPr>
      <w:fldChar w:fldCharType="separate"/>
    </w:r>
    <w:r w:rsidR="00A53656">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5F9457DA" w:rsidR="00E23F93" w:rsidRDefault="00E23F93">
    <w:pPr>
      <w:pStyle w:val="Header"/>
    </w:pPr>
    <w:r>
      <w:rPr>
        <w:b/>
      </w:rPr>
      <w:tab/>
    </w:r>
    <w:r>
      <w:rPr>
        <w:b/>
      </w:rPr>
      <w:tab/>
    </w:r>
    <w:r>
      <w:rPr>
        <w:b/>
      </w:rPr>
      <w:tab/>
    </w:r>
    <w:r>
      <w:rPr>
        <w:b/>
      </w:rPr>
      <w:fldChar w:fldCharType="begin"/>
    </w:r>
    <w:r>
      <w:rPr>
        <w:b/>
      </w:rPr>
      <w:instrText>styleref head</w:instrText>
    </w:r>
    <w:r>
      <w:rPr>
        <w:b/>
      </w:rPr>
      <w:fldChar w:fldCharType="separate"/>
    </w:r>
    <w:r w:rsidR="00A53656">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9"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8"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1"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7"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1"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3"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0"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1"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4"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3"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4"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1"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9"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1"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9FD582C"/>
    <w:multiLevelType w:val="multilevel"/>
    <w:tmpl w:val="3A82E334"/>
    <w:numStyleLink w:val="3DEquation"/>
  </w:abstractNum>
  <w:abstractNum w:abstractNumId="26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6"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0"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4"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6"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9"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1"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4"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6"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0"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1"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4"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9"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1"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3"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5"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9"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0"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2"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6"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3"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5"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0"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1"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3"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4"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0"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5"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7"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8"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E860EA7"/>
    <w:multiLevelType w:val="multilevel"/>
    <w:tmpl w:val="EE04B4FE"/>
    <w:numStyleLink w:val="3DNumbering"/>
  </w:abstractNum>
  <w:abstractNum w:abstractNumId="401"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5"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6"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1"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5"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6"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7"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3"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5"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7"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3"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4"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7"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4"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6"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8"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5"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7"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0"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2"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3"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5"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8"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0"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3"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4"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5"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7"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18"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59"/>
  </w:num>
  <w:num w:numId="2">
    <w:abstractNumId w:val="441"/>
  </w:num>
  <w:num w:numId="3">
    <w:abstractNumId w:val="134"/>
  </w:num>
  <w:num w:numId="4">
    <w:abstractNumId w:val="376"/>
  </w:num>
  <w:num w:numId="5">
    <w:abstractNumId w:val="477"/>
  </w:num>
  <w:num w:numId="6">
    <w:abstractNumId w:val="403"/>
  </w:num>
  <w:num w:numId="7">
    <w:abstractNumId w:val="506"/>
  </w:num>
  <w:num w:numId="8">
    <w:abstractNumId w:val="426"/>
  </w:num>
  <w:num w:numId="9">
    <w:abstractNumId w:val="35"/>
  </w:num>
  <w:num w:numId="10">
    <w:abstractNumId w:val="270"/>
  </w:num>
  <w:num w:numId="11">
    <w:abstractNumId w:val="395"/>
  </w:num>
  <w:num w:numId="12">
    <w:abstractNumId w:val="136"/>
  </w:num>
  <w:num w:numId="13">
    <w:abstractNumId w:val="110"/>
  </w:num>
  <w:num w:numId="14">
    <w:abstractNumId w:val="494"/>
  </w:num>
  <w:num w:numId="15">
    <w:abstractNumId w:val="225"/>
  </w:num>
  <w:num w:numId="16">
    <w:abstractNumId w:val="340"/>
  </w:num>
  <w:num w:numId="17">
    <w:abstractNumId w:val="338"/>
  </w:num>
  <w:num w:numId="18">
    <w:abstractNumId w:val="442"/>
  </w:num>
  <w:num w:numId="19">
    <w:abstractNumId w:val="126"/>
  </w:num>
  <w:num w:numId="20">
    <w:abstractNumId w:val="128"/>
  </w:num>
  <w:num w:numId="21">
    <w:abstractNumId w:val="9"/>
  </w:num>
  <w:num w:numId="22">
    <w:abstractNumId w:val="2"/>
  </w:num>
  <w:num w:numId="23">
    <w:abstractNumId w:val="4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6"/>
  </w:num>
  <w:num w:numId="25">
    <w:abstractNumId w:val="66"/>
  </w:num>
  <w:num w:numId="26">
    <w:abstractNumId w:val="471"/>
  </w:num>
  <w:num w:numId="27">
    <w:abstractNumId w:val="285"/>
  </w:num>
  <w:num w:numId="28">
    <w:abstractNumId w:val="354"/>
  </w:num>
  <w:num w:numId="29">
    <w:abstractNumId w:val="356"/>
  </w:num>
  <w:num w:numId="30">
    <w:abstractNumId w:val="59"/>
  </w:num>
  <w:num w:numId="31">
    <w:abstractNumId w:val="129"/>
  </w:num>
  <w:num w:numId="32">
    <w:abstractNumId w:val="302"/>
  </w:num>
  <w:num w:numId="33">
    <w:abstractNumId w:val="184"/>
  </w:num>
  <w:num w:numId="34">
    <w:abstractNumId w:val="192"/>
  </w:num>
  <w:num w:numId="35">
    <w:abstractNumId w:val="42"/>
  </w:num>
  <w:num w:numId="36">
    <w:abstractNumId w:val="481"/>
  </w:num>
  <w:num w:numId="37">
    <w:abstractNumId w:val="507"/>
  </w:num>
  <w:num w:numId="38">
    <w:abstractNumId w:val="183"/>
  </w:num>
  <w:num w:numId="39">
    <w:abstractNumId w:val="352"/>
  </w:num>
  <w:num w:numId="40">
    <w:abstractNumId w:val="267"/>
  </w:num>
  <w:num w:numId="41">
    <w:abstractNumId w:val="39"/>
  </w:num>
  <w:num w:numId="42">
    <w:abstractNumId w:val="54"/>
  </w:num>
  <w:num w:numId="43">
    <w:abstractNumId w:val="258"/>
  </w:num>
  <w:num w:numId="44">
    <w:abstractNumId w:val="469"/>
  </w:num>
  <w:num w:numId="45">
    <w:abstractNumId w:val="95"/>
  </w:num>
  <w:num w:numId="46">
    <w:abstractNumId w:val="474"/>
  </w:num>
  <w:num w:numId="47">
    <w:abstractNumId w:val="337"/>
  </w:num>
  <w:num w:numId="48">
    <w:abstractNumId w:val="205"/>
  </w:num>
  <w:num w:numId="49">
    <w:abstractNumId w:val="325"/>
  </w:num>
  <w:num w:numId="50">
    <w:abstractNumId w:val="502"/>
  </w:num>
  <w:num w:numId="51">
    <w:abstractNumId w:val="419"/>
  </w:num>
  <w:num w:numId="52">
    <w:abstractNumId w:val="263"/>
  </w:num>
  <w:num w:numId="53">
    <w:abstractNumId w:val="34"/>
  </w:num>
  <w:num w:numId="54">
    <w:abstractNumId w:val="320"/>
  </w:num>
  <w:num w:numId="55">
    <w:abstractNumId w:val="109"/>
  </w:num>
  <w:num w:numId="56">
    <w:abstractNumId w:val="411"/>
  </w:num>
  <w:num w:numId="57">
    <w:abstractNumId w:val="48"/>
  </w:num>
  <w:num w:numId="58">
    <w:abstractNumId w:val="237"/>
  </w:num>
  <w:num w:numId="59">
    <w:abstractNumId w:val="179"/>
  </w:num>
  <w:num w:numId="60">
    <w:abstractNumId w:val="499"/>
  </w:num>
  <w:num w:numId="61">
    <w:abstractNumId w:val="516"/>
  </w:num>
  <w:num w:numId="62">
    <w:abstractNumId w:val="418"/>
  </w:num>
  <w:num w:numId="63">
    <w:abstractNumId w:val="394"/>
  </w:num>
  <w:num w:numId="64">
    <w:abstractNumId w:val="65"/>
  </w:num>
  <w:num w:numId="65">
    <w:abstractNumId w:val="100"/>
  </w:num>
  <w:num w:numId="66">
    <w:abstractNumId w:val="349"/>
  </w:num>
  <w:num w:numId="67">
    <w:abstractNumId w:val="144"/>
  </w:num>
  <w:num w:numId="68">
    <w:abstractNumId w:val="214"/>
  </w:num>
  <w:num w:numId="69">
    <w:abstractNumId w:val="328"/>
  </w:num>
  <w:num w:numId="70">
    <w:abstractNumId w:val="204"/>
  </w:num>
  <w:num w:numId="71">
    <w:abstractNumId w:val="476"/>
  </w:num>
  <w:num w:numId="7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2"/>
  </w:num>
  <w:num w:numId="74">
    <w:abstractNumId w:val="493"/>
  </w:num>
  <w:num w:numId="75">
    <w:abstractNumId w:val="445"/>
  </w:num>
  <w:num w:numId="76">
    <w:abstractNumId w:val="3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1"/>
  </w:num>
  <w:num w:numId="78">
    <w:abstractNumId w:val="341"/>
  </w:num>
  <w:num w:numId="79">
    <w:abstractNumId w:val="260"/>
  </w:num>
  <w:num w:numId="80">
    <w:abstractNumId w:val="521"/>
  </w:num>
  <w:num w:numId="81">
    <w:abstractNumId w:val="430"/>
  </w:num>
  <w:num w:numId="82">
    <w:abstractNumId w:val="80"/>
  </w:num>
  <w:num w:numId="83">
    <w:abstractNumId w:val="380"/>
  </w:num>
  <w:num w:numId="84">
    <w:abstractNumId w:val="373"/>
  </w:num>
  <w:num w:numId="85">
    <w:abstractNumId w:val="127"/>
  </w:num>
  <w:num w:numId="86">
    <w:abstractNumId w:val="374"/>
  </w:num>
  <w:num w:numId="87">
    <w:abstractNumId w:val="27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3"/>
  </w:num>
  <w:num w:numId="89">
    <w:abstractNumId w:val="23"/>
  </w:num>
  <w:num w:numId="90">
    <w:abstractNumId w:val="188"/>
  </w:num>
  <w:num w:numId="91">
    <w:abstractNumId w:val="300"/>
  </w:num>
  <w:num w:numId="92">
    <w:abstractNumId w:val="265"/>
  </w:num>
  <w:num w:numId="93">
    <w:abstractNumId w:val="224"/>
  </w:num>
  <w:num w:numId="94">
    <w:abstractNumId w:val="190"/>
  </w:num>
  <w:num w:numId="95">
    <w:abstractNumId w:val="40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1"/>
  </w:num>
  <w:num w:numId="99">
    <w:abstractNumId w:val="451"/>
  </w:num>
  <w:num w:numId="100">
    <w:abstractNumId w:val="468"/>
  </w:num>
  <w:num w:numId="101">
    <w:abstractNumId w:val="288"/>
  </w:num>
  <w:num w:numId="102">
    <w:abstractNumId w:val="115"/>
  </w:num>
  <w:num w:numId="103">
    <w:abstractNumId w:val="156"/>
  </w:num>
  <w:num w:numId="104">
    <w:abstractNumId w:val="218"/>
  </w:num>
  <w:num w:numId="105">
    <w:abstractNumId w:val="393"/>
  </w:num>
  <w:num w:numId="106">
    <w:abstractNumId w:val="152"/>
  </w:num>
  <w:num w:numId="107">
    <w:abstractNumId w:val="283"/>
  </w:num>
  <w:num w:numId="108">
    <w:abstractNumId w:val="240"/>
  </w:num>
  <w:num w:numId="109">
    <w:abstractNumId w:val="21"/>
  </w:num>
  <w:num w:numId="110">
    <w:abstractNumId w:val="74"/>
  </w:num>
  <w:num w:numId="111">
    <w:abstractNumId w:val="509"/>
  </w:num>
  <w:num w:numId="112">
    <w:abstractNumId w:val="293"/>
  </w:num>
  <w:num w:numId="113">
    <w:abstractNumId w:val="397"/>
  </w:num>
  <w:num w:numId="114">
    <w:abstractNumId w:val="147"/>
  </w:num>
  <w:num w:numId="115">
    <w:abstractNumId w:val="242"/>
  </w:num>
  <w:num w:numId="116">
    <w:abstractNumId w:val="64"/>
  </w:num>
  <w:num w:numId="117">
    <w:abstractNumId w:val="334"/>
  </w:num>
  <w:num w:numId="118">
    <w:abstractNumId w:val="365"/>
  </w:num>
  <w:num w:numId="119">
    <w:abstractNumId w:val="13"/>
  </w:num>
  <w:num w:numId="120">
    <w:abstractNumId w:val="343"/>
  </w:num>
  <w:num w:numId="121">
    <w:abstractNumId w:val="130"/>
  </w:num>
  <w:num w:numId="122">
    <w:abstractNumId w:val="409"/>
  </w:num>
  <w:num w:numId="123">
    <w:abstractNumId w:val="122"/>
  </w:num>
  <w:num w:numId="124">
    <w:abstractNumId w:val="132"/>
  </w:num>
  <w:num w:numId="125">
    <w:abstractNumId w:val="140"/>
  </w:num>
  <w:num w:numId="126">
    <w:abstractNumId w:val="153"/>
  </w:num>
  <w:num w:numId="127">
    <w:abstractNumId w:val="259"/>
  </w:num>
  <w:num w:numId="128">
    <w:abstractNumId w:val="212"/>
  </w:num>
  <w:num w:numId="129">
    <w:abstractNumId w:val="62"/>
  </w:num>
  <w:num w:numId="130">
    <w:abstractNumId w:val="429"/>
  </w:num>
  <w:num w:numId="131">
    <w:abstractNumId w:val="487"/>
  </w:num>
  <w:num w:numId="132">
    <w:abstractNumId w:val="466"/>
  </w:num>
  <w:num w:numId="133">
    <w:abstractNumId w:val="75"/>
  </w:num>
  <w:num w:numId="134">
    <w:abstractNumId w:val="83"/>
  </w:num>
  <w:num w:numId="135">
    <w:abstractNumId w:val="336"/>
  </w:num>
  <w:num w:numId="136">
    <w:abstractNumId w:val="195"/>
  </w:num>
  <w:num w:numId="137">
    <w:abstractNumId w:val="112"/>
  </w:num>
  <w:num w:numId="138">
    <w:abstractNumId w:val="123"/>
  </w:num>
  <w:num w:numId="139">
    <w:abstractNumId w:val="268"/>
  </w:num>
  <w:num w:numId="140">
    <w:abstractNumId w:val="223"/>
  </w:num>
  <w:num w:numId="141">
    <w:abstractNumId w:val="172"/>
  </w:num>
  <w:num w:numId="142">
    <w:abstractNumId w:val="376"/>
    <w:lvlOverride w:ilvl="0"/>
    <w:lvlOverride w:ilvl="1"/>
    <w:lvlOverride w:ilvl="2">
      <w:startOverride w:val="1"/>
    </w:lvlOverride>
    <w:lvlOverride w:ilvl="3"/>
    <w:lvlOverride w:ilvl="4"/>
    <w:lvlOverride w:ilvl="5"/>
    <w:lvlOverride w:ilvl="6"/>
    <w:lvlOverride w:ilvl="7"/>
    <w:lvlOverride w:ilvl="8"/>
  </w:num>
  <w:num w:numId="143">
    <w:abstractNumId w:val="194"/>
  </w:num>
  <w:num w:numId="144">
    <w:abstractNumId w:val="299"/>
  </w:num>
  <w:num w:numId="145">
    <w:abstractNumId w:val="446"/>
  </w:num>
  <w:num w:numId="146">
    <w:abstractNumId w:val="176"/>
  </w:num>
  <w:num w:numId="147">
    <w:abstractNumId w:val="500"/>
  </w:num>
  <w:num w:numId="148">
    <w:abstractNumId w:val="189"/>
  </w:num>
  <w:num w:numId="149">
    <w:abstractNumId w:val="319"/>
  </w:num>
  <w:num w:numId="150">
    <w:abstractNumId w:val="513"/>
  </w:num>
  <w:num w:numId="151">
    <w:abstractNumId w:val="5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18"/>
  </w:num>
  <w:num w:numId="155">
    <w:abstractNumId w:val="53"/>
  </w:num>
  <w:num w:numId="156">
    <w:abstractNumId w:val="435"/>
  </w:num>
  <w:num w:numId="157">
    <w:abstractNumId w:val="398"/>
  </w:num>
  <w:num w:numId="158">
    <w:abstractNumId w:val="279"/>
  </w:num>
  <w:num w:numId="159">
    <w:abstractNumId w:val="60"/>
  </w:num>
  <w:num w:numId="160">
    <w:abstractNumId w:val="249"/>
  </w:num>
  <w:num w:numId="161">
    <w:abstractNumId w:val="139"/>
  </w:num>
  <w:num w:numId="162">
    <w:abstractNumId w:val="35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1"/>
  </w:num>
  <w:num w:numId="164">
    <w:abstractNumId w:val="266"/>
  </w:num>
  <w:num w:numId="165">
    <w:abstractNumId w:val="217"/>
  </w:num>
  <w:num w:numId="166">
    <w:abstractNumId w:val="10"/>
  </w:num>
  <w:num w:numId="167">
    <w:abstractNumId w:val="6"/>
  </w:num>
  <w:num w:numId="168">
    <w:abstractNumId w:val="1"/>
  </w:num>
  <w:num w:numId="169">
    <w:abstractNumId w:val="4"/>
  </w:num>
  <w:num w:numId="170">
    <w:abstractNumId w:val="3"/>
  </w:num>
  <w:num w:numId="171">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14"/>
  </w:num>
  <w:num w:numId="173">
    <w:abstractNumId w:val="390"/>
  </w:num>
  <w:num w:numId="174">
    <w:abstractNumId w:val="357"/>
  </w:num>
  <w:num w:numId="175">
    <w:abstractNumId w:val="449"/>
  </w:num>
  <w:num w:numId="176">
    <w:abstractNumId w:val="296"/>
  </w:num>
  <w:num w:numId="177">
    <w:abstractNumId w:val="108"/>
  </w:num>
  <w:num w:numId="178">
    <w:abstractNumId w:val="306"/>
  </w:num>
  <w:num w:numId="179">
    <w:abstractNumId w:val="30"/>
  </w:num>
  <w:num w:numId="180">
    <w:abstractNumId w:val="327"/>
  </w:num>
  <w:num w:numId="181">
    <w:abstractNumId w:val="324"/>
  </w:num>
  <w:num w:numId="182">
    <w:abstractNumId w:val="348"/>
  </w:num>
  <w:num w:numId="183">
    <w:abstractNumId w:val="492"/>
  </w:num>
  <w:num w:numId="184">
    <w:abstractNumId w:val="381"/>
  </w:num>
  <w:num w:numId="185">
    <w:abstractNumId w:val="427"/>
  </w:num>
  <w:num w:numId="186">
    <w:abstractNumId w:val="252"/>
  </w:num>
  <w:num w:numId="187">
    <w:abstractNumId w:val="434"/>
  </w:num>
  <w:num w:numId="188">
    <w:abstractNumId w:val="114"/>
  </w:num>
  <w:num w:numId="189">
    <w:abstractNumId w:val="25"/>
  </w:num>
  <w:num w:numId="190">
    <w:abstractNumId w:val="202"/>
  </w:num>
  <w:num w:numId="191">
    <w:abstractNumId w:val="210"/>
  </w:num>
  <w:num w:numId="192">
    <w:abstractNumId w:val="162"/>
  </w:num>
  <w:num w:numId="193">
    <w:abstractNumId w:val="146"/>
  </w:num>
  <w:num w:numId="194">
    <w:abstractNumId w:val="57"/>
  </w:num>
  <w:num w:numId="195">
    <w:abstractNumId w:val="193"/>
  </w:num>
  <w:num w:numId="196">
    <w:abstractNumId w:val="221"/>
  </w:num>
  <w:num w:numId="197">
    <w:abstractNumId w:val="367"/>
  </w:num>
  <w:num w:numId="198">
    <w:abstractNumId w:val="18"/>
  </w:num>
  <w:num w:numId="199">
    <w:abstractNumId w:val="510"/>
  </w:num>
  <w:num w:numId="200">
    <w:abstractNumId w:val="422"/>
  </w:num>
  <w:num w:numId="201">
    <w:abstractNumId w:val="297"/>
  </w:num>
  <w:num w:numId="202">
    <w:abstractNumId w:val="233"/>
  </w:num>
  <w:num w:numId="203">
    <w:abstractNumId w:val="401"/>
  </w:num>
  <w:num w:numId="204">
    <w:abstractNumId w:val="271"/>
  </w:num>
  <w:num w:numId="205">
    <w:abstractNumId w:val="378"/>
  </w:num>
  <w:num w:numId="206">
    <w:abstractNumId w:val="178"/>
  </w:num>
  <w:num w:numId="207">
    <w:abstractNumId w:val="276"/>
  </w:num>
  <w:num w:numId="208">
    <w:abstractNumId w:val="424"/>
  </w:num>
  <w:num w:numId="209">
    <w:abstractNumId w:val="361"/>
  </w:num>
  <w:num w:numId="210">
    <w:abstractNumId w:val="269"/>
  </w:num>
  <w:num w:numId="211">
    <w:abstractNumId w:val="404"/>
  </w:num>
  <w:num w:numId="212">
    <w:abstractNumId w:val="455"/>
  </w:num>
  <w:num w:numId="213">
    <w:abstractNumId w:val="284"/>
  </w:num>
  <w:num w:numId="214">
    <w:abstractNumId w:val="450"/>
  </w:num>
  <w:num w:numId="215">
    <w:abstractNumId w:val="408"/>
  </w:num>
  <w:num w:numId="216">
    <w:abstractNumId w:val="187"/>
  </w:num>
  <w:num w:numId="217">
    <w:abstractNumId w:val="478"/>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8"/>
  </w:num>
  <w:num w:numId="221">
    <w:abstractNumId w:val="173"/>
  </w:num>
  <w:num w:numId="222">
    <w:abstractNumId w:val="81"/>
  </w:num>
  <w:num w:numId="223">
    <w:abstractNumId w:val="247"/>
  </w:num>
  <w:num w:numId="224">
    <w:abstractNumId w:val="37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6"/>
  </w:num>
  <w:num w:numId="227">
    <w:abstractNumId w:val="97"/>
  </w:num>
  <w:num w:numId="228">
    <w:abstractNumId w:val="339"/>
  </w:num>
  <w:num w:numId="229">
    <w:abstractNumId w:val="203"/>
  </w:num>
  <w:num w:numId="230">
    <w:abstractNumId w:val="482"/>
  </w:num>
  <w:num w:numId="231">
    <w:abstractNumId w:val="415"/>
  </w:num>
  <w:num w:numId="232">
    <w:abstractNumId w:val="262"/>
  </w:num>
  <w:num w:numId="233">
    <w:abstractNumId w:val="301"/>
  </w:num>
  <w:num w:numId="234">
    <w:abstractNumId w:val="16"/>
  </w:num>
  <w:num w:numId="235">
    <w:abstractNumId w:val="344"/>
  </w:num>
  <w:num w:numId="236">
    <w:abstractNumId w:val="27"/>
  </w:num>
  <w:num w:numId="237">
    <w:abstractNumId w:val="58"/>
  </w:num>
  <w:num w:numId="238">
    <w:abstractNumId w:val="452"/>
  </w:num>
  <w:num w:numId="239">
    <w:abstractNumId w:val="191"/>
  </w:num>
  <w:num w:numId="240">
    <w:abstractNumId w:val="41"/>
  </w:num>
  <w:num w:numId="241">
    <w:abstractNumId w:val="236"/>
  </w:num>
  <w:num w:numId="242">
    <w:abstractNumId w:val="222"/>
  </w:num>
  <w:num w:numId="243">
    <w:abstractNumId w:val="79"/>
  </w:num>
  <w:num w:numId="244">
    <w:abstractNumId w:val="485"/>
  </w:num>
  <w:num w:numId="245">
    <w:abstractNumId w:val="490"/>
  </w:num>
  <w:num w:numId="246">
    <w:abstractNumId w:val="85"/>
  </w:num>
  <w:num w:numId="247">
    <w:abstractNumId w:val="503"/>
  </w:num>
  <w:num w:numId="248">
    <w:abstractNumId w:val="501"/>
  </w:num>
  <w:num w:numId="249">
    <w:abstractNumId w:val="50"/>
  </w:num>
  <w:num w:numId="250">
    <w:abstractNumId w:val="175"/>
  </w:num>
  <w:num w:numId="251">
    <w:abstractNumId w:val="290"/>
  </w:num>
  <w:num w:numId="252">
    <w:abstractNumId w:val="326"/>
  </w:num>
  <w:num w:numId="253">
    <w:abstractNumId w:val="157"/>
  </w:num>
  <w:num w:numId="254">
    <w:abstractNumId w:val="274"/>
  </w:num>
  <w:num w:numId="255">
    <w:abstractNumId w:val="167"/>
  </w:num>
  <w:num w:numId="256">
    <w:abstractNumId w:val="133"/>
  </w:num>
  <w:num w:numId="257">
    <w:abstractNumId w:val="346"/>
  </w:num>
  <w:num w:numId="258">
    <w:abstractNumId w:val="458"/>
  </w:num>
  <w:num w:numId="259">
    <w:abstractNumId w:val="307"/>
  </w:num>
  <w:num w:numId="260">
    <w:abstractNumId w:val="433"/>
  </w:num>
  <w:num w:numId="261">
    <w:abstractNumId w:val="460"/>
  </w:num>
  <w:num w:numId="262">
    <w:abstractNumId w:val="321"/>
  </w:num>
  <w:num w:numId="263">
    <w:abstractNumId w:val="243"/>
  </w:num>
  <w:num w:numId="264">
    <w:abstractNumId w:val="489"/>
  </w:num>
  <w:num w:numId="265">
    <w:abstractNumId w:val="461"/>
  </w:num>
  <w:num w:numId="266">
    <w:abstractNumId w:val="86"/>
  </w:num>
  <w:num w:numId="267">
    <w:abstractNumId w:val="467"/>
  </w:num>
  <w:num w:numId="268">
    <w:abstractNumId w:val="68"/>
  </w:num>
  <w:num w:numId="269">
    <w:abstractNumId w:val="19"/>
  </w:num>
  <w:num w:numId="270">
    <w:abstractNumId w:val="163"/>
  </w:num>
  <w:num w:numId="271">
    <w:abstractNumId w:val="369"/>
  </w:num>
  <w:num w:numId="272">
    <w:abstractNumId w:val="421"/>
  </w:num>
  <w:num w:numId="273">
    <w:abstractNumId w:val="119"/>
  </w:num>
  <w:num w:numId="274">
    <w:abstractNumId w:val="420"/>
  </w:num>
  <w:num w:numId="275">
    <w:abstractNumId w:val="43"/>
  </w:num>
  <w:num w:numId="276">
    <w:abstractNumId w:val="207"/>
  </w:num>
  <w:num w:numId="277">
    <w:abstractNumId w:val="371"/>
  </w:num>
  <w:num w:numId="278">
    <w:abstractNumId w:val="417"/>
  </w:num>
  <w:num w:numId="279">
    <w:abstractNumId w:val="360"/>
  </w:num>
  <w:num w:numId="280">
    <w:abstractNumId w:val="315"/>
  </w:num>
  <w:num w:numId="281">
    <w:abstractNumId w:val="457"/>
  </w:num>
  <w:num w:numId="282">
    <w:abstractNumId w:val="51"/>
  </w:num>
  <w:num w:numId="283">
    <w:abstractNumId w:val="292"/>
  </w:num>
  <w:num w:numId="284">
    <w:abstractNumId w:val="402"/>
  </w:num>
  <w:num w:numId="285">
    <w:abstractNumId w:val="135"/>
  </w:num>
  <w:num w:numId="286">
    <w:abstractNumId w:val="49"/>
  </w:num>
  <w:num w:numId="287">
    <w:abstractNumId w:val="145"/>
  </w:num>
  <w:num w:numId="288">
    <w:abstractNumId w:val="470"/>
  </w:num>
  <w:num w:numId="289">
    <w:abstractNumId w:val="52"/>
  </w:num>
  <w:num w:numId="290">
    <w:abstractNumId w:val="345"/>
  </w:num>
  <w:num w:numId="291">
    <w:abstractNumId w:val="124"/>
  </w:num>
  <w:num w:numId="292">
    <w:abstractNumId w:val="55"/>
  </w:num>
  <w:num w:numId="293">
    <w:abstractNumId w:val="37"/>
  </w:num>
  <w:num w:numId="294">
    <w:abstractNumId w:val="22"/>
  </w:num>
  <w:num w:numId="295">
    <w:abstractNumId w:val="291"/>
  </w:num>
  <w:num w:numId="296">
    <w:abstractNumId w:val="177"/>
  </w:num>
  <w:num w:numId="297">
    <w:abstractNumId w:val="120"/>
  </w:num>
  <w:num w:numId="298">
    <w:abstractNumId w:val="211"/>
  </w:num>
  <w:num w:numId="299">
    <w:abstractNumId w:val="389"/>
  </w:num>
  <w:num w:numId="300">
    <w:abstractNumId w:val="235"/>
  </w:num>
  <w:num w:numId="301">
    <w:abstractNumId w:val="282"/>
  </w:num>
  <w:num w:numId="302">
    <w:abstractNumId w:val="143"/>
  </w:num>
  <w:num w:numId="303">
    <w:abstractNumId w:val="475"/>
  </w:num>
  <w:num w:numId="304">
    <w:abstractNumId w:val="498"/>
  </w:num>
  <w:num w:numId="305">
    <w:abstractNumId w:val="92"/>
  </w:num>
  <w:num w:numId="306">
    <w:abstractNumId w:val="20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0"/>
  </w:num>
  <w:num w:numId="308">
    <w:abstractNumId w:val="432"/>
  </w:num>
  <w:num w:numId="309">
    <w:abstractNumId w:val="519"/>
  </w:num>
  <w:num w:numId="310">
    <w:abstractNumId w:val="165"/>
  </w:num>
  <w:num w:numId="311">
    <w:abstractNumId w:val="350"/>
  </w:num>
  <w:num w:numId="312">
    <w:abstractNumId w:val="444"/>
  </w:num>
  <w:num w:numId="313">
    <w:abstractNumId w:val="161"/>
  </w:num>
  <w:num w:numId="314">
    <w:abstractNumId w:val="323"/>
  </w:num>
  <w:num w:numId="315">
    <w:abstractNumId w:val="412"/>
  </w:num>
  <w:num w:numId="316">
    <w:abstractNumId w:val="181"/>
  </w:num>
  <w:num w:numId="317">
    <w:abstractNumId w:val="228"/>
  </w:num>
  <w:num w:numId="318">
    <w:abstractNumId w:val="399"/>
  </w:num>
  <w:num w:numId="319">
    <w:abstractNumId w:val="174"/>
  </w:num>
  <w:num w:numId="320">
    <w:abstractNumId w:val="8"/>
  </w:num>
  <w:num w:numId="321">
    <w:abstractNumId w:val="7"/>
  </w:num>
  <w:num w:numId="322">
    <w:abstractNumId w:val="5"/>
  </w:num>
  <w:num w:numId="323">
    <w:abstractNumId w:val="414"/>
  </w:num>
  <w:num w:numId="324">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4"/>
  </w:num>
  <w:num w:numId="327">
    <w:abstractNumId w:val="3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79"/>
  </w:num>
  <w:num w:numId="329">
    <w:abstractNumId w:val="363"/>
  </w:num>
  <w:num w:numId="330">
    <w:abstractNumId w:val="17"/>
  </w:num>
  <w:num w:numId="331">
    <w:abstractNumId w:val="298"/>
  </w:num>
  <w:num w:numId="332">
    <w:abstractNumId w:val="0"/>
  </w:num>
  <w:num w:numId="333">
    <w:abstractNumId w:val="331"/>
  </w:num>
  <w:num w:numId="334">
    <w:abstractNumId w:val="368"/>
  </w:num>
  <w:num w:numId="335">
    <w:abstractNumId w:val="438"/>
  </w:num>
  <w:num w:numId="336">
    <w:abstractNumId w:val="405"/>
  </w:num>
  <w:num w:numId="337">
    <w:abstractNumId w:val="392"/>
  </w:num>
  <w:num w:numId="338">
    <w:abstractNumId w:val="355"/>
  </w:num>
  <w:num w:numId="339">
    <w:abstractNumId w:val="200"/>
  </w:num>
  <w:num w:numId="340">
    <w:abstractNumId w:val="358"/>
  </w:num>
  <w:num w:numId="341">
    <w:abstractNumId w:val="61"/>
  </w:num>
  <w:num w:numId="342">
    <w:abstractNumId w:val="305"/>
  </w:num>
  <w:num w:numId="343">
    <w:abstractNumId w:val="244"/>
  </w:num>
  <w:num w:numId="344">
    <w:abstractNumId w:val="14"/>
  </w:num>
  <w:num w:numId="345">
    <w:abstractNumId w:val="248"/>
  </w:num>
  <w:num w:numId="346">
    <w:abstractNumId w:val="462"/>
  </w:num>
  <w:num w:numId="347">
    <w:abstractNumId w:val="313"/>
  </w:num>
  <w:num w:numId="348">
    <w:abstractNumId w:val="318"/>
  </w:num>
  <w:num w:numId="349">
    <w:abstractNumId w:val="463"/>
  </w:num>
  <w:num w:numId="350">
    <w:abstractNumId w:val="98"/>
  </w:num>
  <w:num w:numId="351">
    <w:abstractNumId w:val="522"/>
  </w:num>
  <w:num w:numId="352">
    <w:abstractNumId w:val="379"/>
  </w:num>
  <w:num w:numId="353">
    <w:abstractNumId w:val="125"/>
  </w:num>
  <w:num w:numId="354">
    <w:abstractNumId w:val="407"/>
  </w:num>
  <w:num w:numId="355">
    <w:abstractNumId w:val="280"/>
  </w:num>
  <w:num w:numId="356">
    <w:abstractNumId w:val="170"/>
  </w:num>
  <w:num w:numId="357">
    <w:abstractNumId w:val="88"/>
  </w:num>
  <w:num w:numId="358">
    <w:abstractNumId w:val="148"/>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4"/>
  </w:num>
  <w:num w:numId="362">
    <w:abstractNumId w:val="428"/>
  </w:num>
  <w:num w:numId="363">
    <w:abstractNumId w:val="45"/>
  </w:num>
  <w:num w:numId="364">
    <w:abstractNumId w:val="431"/>
  </w:num>
  <w:num w:numId="365">
    <w:abstractNumId w:val="261"/>
  </w:num>
  <w:num w:numId="366">
    <w:abstractNumId w:val="96"/>
  </w:num>
  <w:num w:numId="367">
    <w:abstractNumId w:val="67"/>
  </w:num>
  <w:num w:numId="368">
    <w:abstractNumId w:val="440"/>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66"/>
  </w:num>
  <w:num w:numId="372">
    <w:abstractNumId w:val="294"/>
  </w:num>
  <w:num w:numId="373">
    <w:abstractNumId w:val="329"/>
  </w:num>
  <w:num w:numId="374">
    <w:abstractNumId w:val="220"/>
  </w:num>
  <w:num w:numId="375">
    <w:abstractNumId w:val="116"/>
  </w:num>
  <w:num w:numId="376">
    <w:abstractNumId w:val="164"/>
  </w:num>
  <w:num w:numId="377">
    <w:abstractNumId w:val="208"/>
  </w:num>
  <w:num w:numId="378">
    <w:abstractNumId w:val="89"/>
  </w:num>
  <w:num w:numId="379">
    <w:abstractNumId w:val="303"/>
  </w:num>
  <w:num w:numId="380">
    <w:abstractNumId w:val="213"/>
  </w:num>
  <w:num w:numId="381">
    <w:abstractNumId w:val="453"/>
  </w:num>
  <w:num w:numId="382">
    <w:abstractNumId w:val="229"/>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4"/>
  </w:num>
  <w:num w:numId="385">
    <w:abstractNumId w:val="289"/>
  </w:num>
  <w:num w:numId="386">
    <w:abstractNumId w:val="391"/>
  </w:num>
  <w:num w:numId="387">
    <w:abstractNumId w:val="198"/>
  </w:num>
  <w:num w:numId="388">
    <w:abstractNumId w:val="37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2"/>
  </w:num>
  <w:num w:numId="392">
    <w:abstractNumId w:val="141"/>
  </w:num>
  <w:num w:numId="393">
    <w:abstractNumId w:val="495"/>
  </w:num>
  <w:num w:numId="394">
    <w:abstractNumId w:val="275"/>
  </w:num>
  <w:num w:numId="395">
    <w:abstractNumId w:val="137"/>
  </w:num>
  <w:num w:numId="396">
    <w:abstractNumId w:val="33"/>
  </w:num>
  <w:num w:numId="397">
    <w:abstractNumId w:val="255"/>
  </w:num>
  <w:num w:numId="398">
    <w:abstractNumId w:val="171"/>
  </w:num>
  <w:num w:numId="399">
    <w:abstractNumId w:val="78"/>
  </w:num>
  <w:num w:numId="400">
    <w:abstractNumId w:val="425"/>
  </w:num>
  <w:num w:numId="401">
    <w:abstractNumId w:val="4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86"/>
  </w:num>
  <w:num w:numId="403">
    <w:abstractNumId w:val="322"/>
  </w:num>
  <w:num w:numId="404">
    <w:abstractNumId w:val="3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5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0"/>
  </w:num>
  <w:num w:numId="407">
    <w:abstractNumId w:val="45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3"/>
  </w:num>
  <w:num w:numId="410">
    <w:abstractNumId w:val="472"/>
  </w:num>
  <w:num w:numId="411">
    <w:abstractNumId w:val="4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0"/>
  </w:num>
  <w:num w:numId="413">
    <w:abstractNumId w:val="99"/>
  </w:num>
  <w:num w:numId="414">
    <w:abstractNumId w:val="497"/>
  </w:num>
  <w:num w:numId="415">
    <w:abstractNumId w:val="464"/>
  </w:num>
  <w:num w:numId="416">
    <w:abstractNumId w:val="38"/>
  </w:num>
  <w:num w:numId="417">
    <w:abstractNumId w:val="76"/>
  </w:num>
  <w:num w:numId="418">
    <w:abstractNumId w:val="256"/>
  </w:num>
  <w:num w:numId="419">
    <w:abstractNumId w:val="406"/>
  </w:num>
  <w:num w:numId="420">
    <w:abstractNumId w:val="160"/>
  </w:num>
  <w:num w:numId="421">
    <w:abstractNumId w:val="77"/>
  </w:num>
  <w:num w:numId="422">
    <w:abstractNumId w:val="232"/>
  </w:num>
  <w:num w:numId="423">
    <w:abstractNumId w:val="333"/>
  </w:num>
  <w:num w:numId="424">
    <w:abstractNumId w:val="206"/>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5"/>
  </w:num>
  <w:num w:numId="428">
    <w:abstractNumId w:val="24"/>
  </w:num>
  <w:num w:numId="429">
    <w:abstractNumId w:val="45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 w:numId="431">
    <w:abstractNumId w:val="512"/>
  </w:num>
  <w:num w:numId="432">
    <w:abstractNumId w:val="382"/>
  </w:num>
  <w:num w:numId="433">
    <w:abstractNumId w:val="316"/>
  </w:num>
  <w:num w:numId="434">
    <w:abstractNumId w:val="111"/>
  </w:num>
  <w:num w:numId="435">
    <w:abstractNumId w:val="56"/>
  </w:num>
  <w:num w:numId="436">
    <w:abstractNumId w:val="439"/>
  </w:num>
  <w:num w:numId="437">
    <w:abstractNumId w:val="447"/>
  </w:num>
  <w:num w:numId="438">
    <w:abstractNumId w:val="342"/>
  </w:num>
  <w:num w:numId="439">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6"/>
  </w:num>
  <w:num w:numId="447">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0"/>
  </w:num>
  <w:num w:numId="464">
    <w:abstractNumId w:val="196"/>
  </w:num>
  <w:num w:numId="465">
    <w:abstractNumId w:val="169"/>
  </w:num>
  <w:num w:numId="466">
    <w:abstractNumId w:val="44"/>
  </w:num>
  <w:num w:numId="467">
    <w:abstractNumId w:val="29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16"/>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396"/>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0"/>
  </w:num>
  <w:num w:numId="478">
    <w:abstractNumId w:val="330"/>
  </w:num>
  <w:num w:numId="479">
    <w:abstractNumId w:val="18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2"/>
  </w:num>
  <w:num w:numId="481">
    <w:abstractNumId w:val="104"/>
  </w:num>
  <w:num w:numId="482">
    <w:abstractNumId w:val="385"/>
  </w:num>
  <w:num w:numId="483">
    <w:abstractNumId w:val="353"/>
  </w:num>
  <w:num w:numId="484">
    <w:abstractNumId w:val="46"/>
  </w:num>
  <w:num w:numId="485">
    <w:abstractNumId w:val="484"/>
  </w:num>
  <w:num w:numId="486">
    <w:abstractNumId w:val="423"/>
  </w:num>
  <w:num w:numId="487">
    <w:abstractNumId w:val="317"/>
  </w:num>
  <w:num w:numId="488">
    <w:abstractNumId w:val="106"/>
  </w:num>
  <w:num w:numId="489">
    <w:abstractNumId w:val="473"/>
  </w:num>
  <w:num w:numId="490">
    <w:abstractNumId w:val="26"/>
  </w:num>
  <w:num w:numId="491">
    <w:abstractNumId w:val="314"/>
  </w:num>
  <w:num w:numId="492">
    <w:abstractNumId w:val="180"/>
  </w:num>
  <w:num w:numId="493">
    <w:abstractNumId w:val="31"/>
  </w:num>
  <w:num w:numId="494">
    <w:abstractNumId w:val="138"/>
  </w:num>
  <w:num w:numId="495">
    <w:abstractNumId w:val="102"/>
  </w:num>
  <w:num w:numId="496">
    <w:abstractNumId w:val="82"/>
  </w:num>
  <w:num w:numId="497">
    <w:abstractNumId w:val="219"/>
  </w:num>
  <w:num w:numId="498">
    <w:abstractNumId w:val="311"/>
  </w:num>
  <w:num w:numId="499">
    <w:abstractNumId w:val="90"/>
  </w:num>
  <w:num w:numId="500">
    <w:abstractNumId w:val="287"/>
  </w:num>
  <w:num w:numId="501">
    <w:abstractNumId w:val="277"/>
  </w:num>
  <w:num w:numId="502">
    <w:abstractNumId w:val="36"/>
  </w:num>
  <w:num w:numId="503">
    <w:abstractNumId w:val="209"/>
  </w:num>
  <w:num w:numId="504">
    <w:abstractNumId w:val="413"/>
  </w:num>
  <w:num w:numId="505">
    <w:abstractNumId w:val="238"/>
  </w:num>
  <w:num w:numId="506">
    <w:abstractNumId w:val="459"/>
  </w:num>
  <w:num w:numId="507">
    <w:abstractNumId w:val="511"/>
  </w:num>
  <w:num w:numId="508">
    <w:abstractNumId w:val="215"/>
  </w:num>
  <w:num w:numId="509">
    <w:abstractNumId w:val="310"/>
  </w:num>
  <w:num w:numId="510">
    <w:abstractNumId w:val="87"/>
  </w:num>
  <w:num w:numId="511">
    <w:abstractNumId w:val="158"/>
  </w:num>
  <w:num w:numId="512">
    <w:abstractNumId w:val="278"/>
  </w:num>
  <w:num w:numId="513">
    <w:abstractNumId w:val="199"/>
  </w:num>
  <w:num w:numId="514">
    <w:abstractNumId w:val="372"/>
  </w:num>
  <w:num w:numId="515">
    <w:abstractNumId w:val="387"/>
  </w:num>
  <w:num w:numId="516">
    <w:abstractNumId w:val="227"/>
  </w:num>
  <w:num w:numId="517">
    <w:abstractNumId w:val="491"/>
  </w:num>
  <w:num w:numId="518">
    <w:abstractNumId w:val="234"/>
  </w:num>
  <w:num w:numId="519">
    <w:abstractNumId w:val="166"/>
  </w:num>
  <w:num w:numId="520">
    <w:abstractNumId w:val="377"/>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1"/>
  </w:num>
  <w:num w:numId="525">
    <w:abstractNumId w:val="94"/>
  </w:num>
  <w:num w:numId="526">
    <w:abstractNumId w:val="375"/>
  </w:num>
  <w:num w:numId="527">
    <w:abstractNumId w:val="347"/>
  </w:num>
  <w:num w:numId="528">
    <w:abstractNumId w:val="245"/>
  </w:num>
  <w:num w:numId="52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36"/>
  </w:num>
  <w:num w:numId="543">
    <w:abstractNumId w:val="508"/>
  </w:num>
  <w:num w:numId="544">
    <w:abstractNumId w:val="197"/>
  </w:num>
  <w:num w:numId="545">
    <w:abstractNumId w:val="370"/>
  </w:num>
  <w:num w:numId="546">
    <w:abstractNumId w:val="101"/>
  </w:num>
  <w:num w:numId="547">
    <w:abstractNumId w:val="63"/>
  </w:num>
  <w:num w:numId="548">
    <w:abstractNumId w:val="515"/>
  </w:num>
  <w:num w:numId="549">
    <w:abstractNumId w:val="309"/>
  </w:num>
  <w:num w:numId="550">
    <w:abstractNumId w:val="251"/>
  </w:num>
  <w:num w:numId="551">
    <w:abstractNumId w:val="488"/>
  </w:num>
  <w:num w:numId="552">
    <w:abstractNumId w:val="486"/>
  </w:num>
  <w:num w:numId="553">
    <w:abstractNumId w:val="239"/>
  </w:num>
  <w:num w:numId="554">
    <w:abstractNumId w:val="286"/>
  </w:num>
  <w:num w:numId="555">
    <w:abstractNumId w:val="384"/>
  </w:num>
  <w:num w:numId="556">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4"/>
  </w:num>
  <w:num w:numId="558">
    <w:abstractNumId w:val="168"/>
  </w:num>
  <w:num w:numId="559">
    <w:abstractNumId w:val="121"/>
  </w:num>
  <w:num w:numId="560">
    <w:abstractNumId w:val="159"/>
  </w:num>
  <w:num w:numId="561">
    <w:abstractNumId w:val="335"/>
  </w:num>
  <w:num w:numId="562">
    <w:abstractNumId w:val="155"/>
  </w:num>
  <w:num w:numId="563">
    <w:abstractNumId w:val="505"/>
  </w:num>
  <w:num w:numId="564">
    <w:abstractNumId w:val="443"/>
  </w:num>
  <w:num w:numId="565">
    <w:abstractNumId w:val="113"/>
  </w:num>
  <w:num w:numId="566">
    <w:abstractNumId w:val="230"/>
  </w:num>
  <w:num w:numId="567">
    <w:abstractNumId w:val="28"/>
  </w:num>
  <w:num w:numId="568">
    <w:abstractNumId w:val="20"/>
  </w:num>
  <w:num w:numId="569">
    <w:abstractNumId w:val="73"/>
  </w:num>
  <w:num w:numId="570">
    <w:abstractNumId w:val="437"/>
  </w:num>
  <w:num w:numId="571">
    <w:abstractNumId w:val="47"/>
  </w:num>
  <w:num w:numId="572">
    <w:abstractNumId w:val="241"/>
  </w:num>
  <w:num w:numId="573">
    <w:abstractNumId w:val="448"/>
  </w:num>
  <w:num w:numId="574">
    <w:abstractNumId w:val="312"/>
  </w:num>
  <w:num w:numId="575">
    <w:abstractNumId w:val="496"/>
  </w:num>
  <w:num w:numId="576">
    <w:abstractNumId w:val="246"/>
  </w:num>
  <w:num w:numId="577">
    <w:abstractNumId w:val="504"/>
  </w:num>
  <w:num w:numId="578">
    <w:abstractNumId w:val="483"/>
  </w:num>
  <w:num w:numId="579">
    <w:abstractNumId w:val="465"/>
  </w:num>
  <w:num w:numId="580">
    <w:abstractNumId w:val="151"/>
  </w:num>
  <w:num w:numId="581">
    <w:abstractNumId w:val="185"/>
  </w:num>
  <w:num w:numId="582">
    <w:abstractNumId w:val="29"/>
  </w:num>
  <w:num w:numId="583">
    <w:abstractNumId w:val="359"/>
  </w:num>
  <w:num w:numId="584">
    <w:abstractNumId w:val="182"/>
  </w:num>
  <w:num w:numId="585">
    <w:abstractNumId w:val="388"/>
  </w:num>
  <w:num w:numId="586">
    <w:abstractNumId w:val="362"/>
  </w:num>
  <w:num w:numId="587">
    <w:abstractNumId w:val="117"/>
  </w:num>
  <w:num w:numId="588">
    <w:abstractNumId w:val="351"/>
  </w:num>
  <w:num w:numId="589">
    <w:abstractNumId w:val="359"/>
  </w:num>
  <w:numIdMacAtCleanup w:val="5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eckowski, Adam">
    <w15:presenceInfo w15:providerId="AD" w15:userId="S-1-5-21-229799756-4240444915-3125021034-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CFD"/>
    <w:rsid w:val="00000E89"/>
    <w:rsid w:val="00000F7A"/>
    <w:rsid w:val="00001660"/>
    <w:rsid w:val="00001675"/>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15A"/>
    <w:rsid w:val="00013621"/>
    <w:rsid w:val="00013877"/>
    <w:rsid w:val="00013A63"/>
    <w:rsid w:val="00013B1C"/>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293"/>
    <w:rsid w:val="0002049B"/>
    <w:rsid w:val="0002066E"/>
    <w:rsid w:val="00020CE1"/>
    <w:rsid w:val="000214B2"/>
    <w:rsid w:val="00021726"/>
    <w:rsid w:val="00021824"/>
    <w:rsid w:val="00021FD6"/>
    <w:rsid w:val="0002200F"/>
    <w:rsid w:val="000222BD"/>
    <w:rsid w:val="00022509"/>
    <w:rsid w:val="00022A59"/>
    <w:rsid w:val="00022BBA"/>
    <w:rsid w:val="00022E14"/>
    <w:rsid w:val="00023287"/>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92B"/>
    <w:rsid w:val="0003293F"/>
    <w:rsid w:val="00032EC7"/>
    <w:rsid w:val="0003331F"/>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0C2"/>
    <w:rsid w:val="0005531A"/>
    <w:rsid w:val="00055640"/>
    <w:rsid w:val="0005590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0A98"/>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87E"/>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85D"/>
    <w:rsid w:val="00084A69"/>
    <w:rsid w:val="00084D82"/>
    <w:rsid w:val="0008511F"/>
    <w:rsid w:val="0008532E"/>
    <w:rsid w:val="000855E4"/>
    <w:rsid w:val="00085BB9"/>
    <w:rsid w:val="00085BD7"/>
    <w:rsid w:val="0008611F"/>
    <w:rsid w:val="00086919"/>
    <w:rsid w:val="00086C2E"/>
    <w:rsid w:val="0008710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6865"/>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139"/>
    <w:rsid w:val="000A429A"/>
    <w:rsid w:val="000A4385"/>
    <w:rsid w:val="000A4681"/>
    <w:rsid w:val="000A46CA"/>
    <w:rsid w:val="000A4BA4"/>
    <w:rsid w:val="000A54E6"/>
    <w:rsid w:val="000A5648"/>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10"/>
    <w:rsid w:val="000C0734"/>
    <w:rsid w:val="000C08C2"/>
    <w:rsid w:val="000C0EC8"/>
    <w:rsid w:val="000C0F2E"/>
    <w:rsid w:val="000C1191"/>
    <w:rsid w:val="000C14E2"/>
    <w:rsid w:val="000C1AD7"/>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37"/>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524"/>
    <w:rsid w:val="000E1650"/>
    <w:rsid w:val="000E1681"/>
    <w:rsid w:val="000E1A27"/>
    <w:rsid w:val="000E1A5B"/>
    <w:rsid w:val="000E1F44"/>
    <w:rsid w:val="000E20F8"/>
    <w:rsid w:val="000E2A8A"/>
    <w:rsid w:val="000E2D45"/>
    <w:rsid w:val="000E2EC3"/>
    <w:rsid w:val="000E3757"/>
    <w:rsid w:val="000E3958"/>
    <w:rsid w:val="000E3F91"/>
    <w:rsid w:val="000E4184"/>
    <w:rsid w:val="000E42F0"/>
    <w:rsid w:val="000E4C0F"/>
    <w:rsid w:val="000E4DC2"/>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4E3"/>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113A"/>
    <w:rsid w:val="00121883"/>
    <w:rsid w:val="00121C21"/>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59D2"/>
    <w:rsid w:val="00136443"/>
    <w:rsid w:val="00136586"/>
    <w:rsid w:val="001365D9"/>
    <w:rsid w:val="00136935"/>
    <w:rsid w:val="001373E2"/>
    <w:rsid w:val="00137B19"/>
    <w:rsid w:val="00137C83"/>
    <w:rsid w:val="001407A8"/>
    <w:rsid w:val="00140985"/>
    <w:rsid w:val="001409E5"/>
    <w:rsid w:val="00140EB3"/>
    <w:rsid w:val="0014107C"/>
    <w:rsid w:val="001412E7"/>
    <w:rsid w:val="001415F9"/>
    <w:rsid w:val="001418D4"/>
    <w:rsid w:val="00142194"/>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3AE5"/>
    <w:rsid w:val="00154230"/>
    <w:rsid w:val="00154E2B"/>
    <w:rsid w:val="001554A2"/>
    <w:rsid w:val="00155A01"/>
    <w:rsid w:val="001567F1"/>
    <w:rsid w:val="00156BA8"/>
    <w:rsid w:val="00156F65"/>
    <w:rsid w:val="001577DE"/>
    <w:rsid w:val="001579A3"/>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203"/>
    <w:rsid w:val="00172401"/>
    <w:rsid w:val="00172496"/>
    <w:rsid w:val="001736E1"/>
    <w:rsid w:val="00173BFC"/>
    <w:rsid w:val="0017435B"/>
    <w:rsid w:val="001748DA"/>
    <w:rsid w:val="00175145"/>
    <w:rsid w:val="00175D92"/>
    <w:rsid w:val="00175DAC"/>
    <w:rsid w:val="00175DF4"/>
    <w:rsid w:val="00175FC5"/>
    <w:rsid w:val="0017659A"/>
    <w:rsid w:val="00176B41"/>
    <w:rsid w:val="00176D29"/>
    <w:rsid w:val="00176E89"/>
    <w:rsid w:val="00176F09"/>
    <w:rsid w:val="001772C2"/>
    <w:rsid w:val="00177C64"/>
    <w:rsid w:val="00177EF2"/>
    <w:rsid w:val="001802BD"/>
    <w:rsid w:val="00180571"/>
    <w:rsid w:val="00180800"/>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971"/>
    <w:rsid w:val="00187A0B"/>
    <w:rsid w:val="00187FA4"/>
    <w:rsid w:val="00190005"/>
    <w:rsid w:val="00190153"/>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2C87"/>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4C06"/>
    <w:rsid w:val="001E505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0F48"/>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9EB"/>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2E53"/>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D6"/>
    <w:rsid w:val="00267422"/>
    <w:rsid w:val="0026751D"/>
    <w:rsid w:val="0026778C"/>
    <w:rsid w:val="00267E90"/>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882"/>
    <w:rsid w:val="00286B4E"/>
    <w:rsid w:val="00286DD5"/>
    <w:rsid w:val="00286F5D"/>
    <w:rsid w:val="00287054"/>
    <w:rsid w:val="00287572"/>
    <w:rsid w:val="00287670"/>
    <w:rsid w:val="00287716"/>
    <w:rsid w:val="002879F1"/>
    <w:rsid w:val="00287DBB"/>
    <w:rsid w:val="002900DB"/>
    <w:rsid w:val="00290636"/>
    <w:rsid w:val="002906E4"/>
    <w:rsid w:val="002906EA"/>
    <w:rsid w:val="00291349"/>
    <w:rsid w:val="00291665"/>
    <w:rsid w:val="00291C57"/>
    <w:rsid w:val="00291D21"/>
    <w:rsid w:val="00291E9B"/>
    <w:rsid w:val="002926FD"/>
    <w:rsid w:val="00292780"/>
    <w:rsid w:val="00292CD6"/>
    <w:rsid w:val="00292D6B"/>
    <w:rsid w:val="002933C8"/>
    <w:rsid w:val="0029369D"/>
    <w:rsid w:val="00293D6F"/>
    <w:rsid w:val="0029437C"/>
    <w:rsid w:val="00294B26"/>
    <w:rsid w:val="002956DA"/>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713"/>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2B5"/>
    <w:rsid w:val="002C3340"/>
    <w:rsid w:val="002C3C89"/>
    <w:rsid w:val="002C3D17"/>
    <w:rsid w:val="002C3E9C"/>
    <w:rsid w:val="002C4826"/>
    <w:rsid w:val="002C50FA"/>
    <w:rsid w:val="002C5C21"/>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E6"/>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309"/>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181"/>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46C"/>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882"/>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2FDA"/>
    <w:rsid w:val="003431B1"/>
    <w:rsid w:val="00343398"/>
    <w:rsid w:val="003433A1"/>
    <w:rsid w:val="00343754"/>
    <w:rsid w:val="003437F3"/>
    <w:rsid w:val="003438B8"/>
    <w:rsid w:val="00343902"/>
    <w:rsid w:val="00344106"/>
    <w:rsid w:val="00344156"/>
    <w:rsid w:val="003446D6"/>
    <w:rsid w:val="00344790"/>
    <w:rsid w:val="00344B94"/>
    <w:rsid w:val="00344C98"/>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93"/>
    <w:rsid w:val="003561CF"/>
    <w:rsid w:val="00356303"/>
    <w:rsid w:val="00356317"/>
    <w:rsid w:val="00356D16"/>
    <w:rsid w:val="0035786B"/>
    <w:rsid w:val="00357990"/>
    <w:rsid w:val="00357BDA"/>
    <w:rsid w:val="00360343"/>
    <w:rsid w:val="00360397"/>
    <w:rsid w:val="003609F3"/>
    <w:rsid w:val="00360ABB"/>
    <w:rsid w:val="00360C72"/>
    <w:rsid w:val="00360D6C"/>
    <w:rsid w:val="0036165C"/>
    <w:rsid w:val="003618AA"/>
    <w:rsid w:val="003620E7"/>
    <w:rsid w:val="00362390"/>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3D8"/>
    <w:rsid w:val="00371E4A"/>
    <w:rsid w:val="00371FD3"/>
    <w:rsid w:val="00372082"/>
    <w:rsid w:val="0037264A"/>
    <w:rsid w:val="0037289A"/>
    <w:rsid w:val="003728B8"/>
    <w:rsid w:val="00372A26"/>
    <w:rsid w:val="00372BAA"/>
    <w:rsid w:val="0037352B"/>
    <w:rsid w:val="003735FA"/>
    <w:rsid w:val="00373A06"/>
    <w:rsid w:val="0037402E"/>
    <w:rsid w:val="00374343"/>
    <w:rsid w:val="0037456F"/>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188"/>
    <w:rsid w:val="0037725D"/>
    <w:rsid w:val="003773BB"/>
    <w:rsid w:val="003773D7"/>
    <w:rsid w:val="003775C4"/>
    <w:rsid w:val="00377C3D"/>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61"/>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E7C"/>
    <w:rsid w:val="003945C6"/>
    <w:rsid w:val="003946C5"/>
    <w:rsid w:val="00394845"/>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314"/>
    <w:rsid w:val="003A161E"/>
    <w:rsid w:val="003A1663"/>
    <w:rsid w:val="003A16E6"/>
    <w:rsid w:val="003A1D39"/>
    <w:rsid w:val="003A2071"/>
    <w:rsid w:val="003A3450"/>
    <w:rsid w:val="003A437A"/>
    <w:rsid w:val="003A48A8"/>
    <w:rsid w:val="003A4A99"/>
    <w:rsid w:val="003A4C4C"/>
    <w:rsid w:val="003A6032"/>
    <w:rsid w:val="003A60B2"/>
    <w:rsid w:val="003A74E5"/>
    <w:rsid w:val="003A7AE5"/>
    <w:rsid w:val="003A7F1D"/>
    <w:rsid w:val="003B049F"/>
    <w:rsid w:val="003B0C3F"/>
    <w:rsid w:val="003B0F0C"/>
    <w:rsid w:val="003B0F13"/>
    <w:rsid w:val="003B1B4E"/>
    <w:rsid w:val="003B223E"/>
    <w:rsid w:val="003B2313"/>
    <w:rsid w:val="003B2E55"/>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1A0"/>
    <w:rsid w:val="003C655E"/>
    <w:rsid w:val="003C6699"/>
    <w:rsid w:val="003C66BE"/>
    <w:rsid w:val="003C7025"/>
    <w:rsid w:val="003C773D"/>
    <w:rsid w:val="003C7A29"/>
    <w:rsid w:val="003C7F42"/>
    <w:rsid w:val="003D0449"/>
    <w:rsid w:val="003D1AA0"/>
    <w:rsid w:val="003D2081"/>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118"/>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AAB"/>
    <w:rsid w:val="003F1C6C"/>
    <w:rsid w:val="003F1E84"/>
    <w:rsid w:val="003F1EB5"/>
    <w:rsid w:val="003F1F31"/>
    <w:rsid w:val="003F1FC9"/>
    <w:rsid w:val="003F252E"/>
    <w:rsid w:val="003F3894"/>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AD6"/>
    <w:rsid w:val="00401EF9"/>
    <w:rsid w:val="0040200F"/>
    <w:rsid w:val="00402014"/>
    <w:rsid w:val="004020F4"/>
    <w:rsid w:val="004023B8"/>
    <w:rsid w:val="004026F0"/>
    <w:rsid w:val="00402714"/>
    <w:rsid w:val="00403457"/>
    <w:rsid w:val="00403B0F"/>
    <w:rsid w:val="00403BD0"/>
    <w:rsid w:val="00403EE3"/>
    <w:rsid w:val="004043D1"/>
    <w:rsid w:val="0040445B"/>
    <w:rsid w:val="0040462A"/>
    <w:rsid w:val="00404B24"/>
    <w:rsid w:val="00404C66"/>
    <w:rsid w:val="004054DF"/>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2705"/>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51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270"/>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74D8"/>
    <w:rsid w:val="00457510"/>
    <w:rsid w:val="0045765D"/>
    <w:rsid w:val="00457AEA"/>
    <w:rsid w:val="00457C12"/>
    <w:rsid w:val="00457D0B"/>
    <w:rsid w:val="00457DD1"/>
    <w:rsid w:val="004605B7"/>
    <w:rsid w:val="00460814"/>
    <w:rsid w:val="00460AD1"/>
    <w:rsid w:val="00460B95"/>
    <w:rsid w:val="004615AF"/>
    <w:rsid w:val="004616AA"/>
    <w:rsid w:val="00461C32"/>
    <w:rsid w:val="00461F67"/>
    <w:rsid w:val="00462180"/>
    <w:rsid w:val="00462C23"/>
    <w:rsid w:val="00463328"/>
    <w:rsid w:val="00463E81"/>
    <w:rsid w:val="0046412E"/>
    <w:rsid w:val="0046459A"/>
    <w:rsid w:val="00464727"/>
    <w:rsid w:val="00464D7D"/>
    <w:rsid w:val="0046554E"/>
    <w:rsid w:val="00465783"/>
    <w:rsid w:val="004657F8"/>
    <w:rsid w:val="004659E7"/>
    <w:rsid w:val="00465EA1"/>
    <w:rsid w:val="00466508"/>
    <w:rsid w:val="0046723D"/>
    <w:rsid w:val="004674F6"/>
    <w:rsid w:val="0046770E"/>
    <w:rsid w:val="0047010F"/>
    <w:rsid w:val="0047019D"/>
    <w:rsid w:val="004704F0"/>
    <w:rsid w:val="004707DA"/>
    <w:rsid w:val="004707FD"/>
    <w:rsid w:val="0047107A"/>
    <w:rsid w:val="004715A8"/>
    <w:rsid w:val="00471634"/>
    <w:rsid w:val="004717B8"/>
    <w:rsid w:val="00471A1C"/>
    <w:rsid w:val="00471C05"/>
    <w:rsid w:val="00471E5F"/>
    <w:rsid w:val="004728F8"/>
    <w:rsid w:val="00473A38"/>
    <w:rsid w:val="00473B0A"/>
    <w:rsid w:val="00473D7D"/>
    <w:rsid w:val="00473EDF"/>
    <w:rsid w:val="00474047"/>
    <w:rsid w:val="004740F0"/>
    <w:rsid w:val="004744BD"/>
    <w:rsid w:val="00474DF9"/>
    <w:rsid w:val="00474E45"/>
    <w:rsid w:val="0047596C"/>
    <w:rsid w:val="00475ADA"/>
    <w:rsid w:val="00476026"/>
    <w:rsid w:val="00476044"/>
    <w:rsid w:val="00476563"/>
    <w:rsid w:val="0047682E"/>
    <w:rsid w:val="00476D8C"/>
    <w:rsid w:val="004773A5"/>
    <w:rsid w:val="0047792D"/>
    <w:rsid w:val="00477BF7"/>
    <w:rsid w:val="0048048C"/>
    <w:rsid w:val="00480722"/>
    <w:rsid w:val="004807C7"/>
    <w:rsid w:val="00480864"/>
    <w:rsid w:val="00480FAA"/>
    <w:rsid w:val="00481165"/>
    <w:rsid w:val="004815EA"/>
    <w:rsid w:val="004816A3"/>
    <w:rsid w:val="00481F2B"/>
    <w:rsid w:val="0048216F"/>
    <w:rsid w:val="004828B3"/>
    <w:rsid w:val="00482ACE"/>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5FF0"/>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B35"/>
    <w:rsid w:val="00494D40"/>
    <w:rsid w:val="00494DA0"/>
    <w:rsid w:val="004953A0"/>
    <w:rsid w:val="0049542E"/>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1DC"/>
    <w:rsid w:val="004B058D"/>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2C2"/>
    <w:rsid w:val="004C33BE"/>
    <w:rsid w:val="004C33C1"/>
    <w:rsid w:val="004C3596"/>
    <w:rsid w:val="004C376F"/>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6436"/>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10A"/>
    <w:rsid w:val="0051037E"/>
    <w:rsid w:val="0051085E"/>
    <w:rsid w:val="005108A9"/>
    <w:rsid w:val="00510904"/>
    <w:rsid w:val="005118C2"/>
    <w:rsid w:val="005120AB"/>
    <w:rsid w:val="005123C8"/>
    <w:rsid w:val="005128B7"/>
    <w:rsid w:val="00512E7F"/>
    <w:rsid w:val="0051357F"/>
    <w:rsid w:val="00513657"/>
    <w:rsid w:val="00514637"/>
    <w:rsid w:val="005150C4"/>
    <w:rsid w:val="00515469"/>
    <w:rsid w:val="00515510"/>
    <w:rsid w:val="0051597A"/>
    <w:rsid w:val="00515D6D"/>
    <w:rsid w:val="0051644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48B"/>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424"/>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4F44"/>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08E"/>
    <w:rsid w:val="00546121"/>
    <w:rsid w:val="005463A3"/>
    <w:rsid w:val="00546825"/>
    <w:rsid w:val="00546EE8"/>
    <w:rsid w:val="0054731F"/>
    <w:rsid w:val="0054742D"/>
    <w:rsid w:val="005475A1"/>
    <w:rsid w:val="005475F0"/>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36E"/>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0E0"/>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05F"/>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622"/>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5CF"/>
    <w:rsid w:val="005A6865"/>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0EFA"/>
    <w:rsid w:val="005C1354"/>
    <w:rsid w:val="005C1747"/>
    <w:rsid w:val="005C19AD"/>
    <w:rsid w:val="005C1BD0"/>
    <w:rsid w:val="005C1C0F"/>
    <w:rsid w:val="005C20A6"/>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4CA"/>
    <w:rsid w:val="005D0651"/>
    <w:rsid w:val="005D0AEC"/>
    <w:rsid w:val="005D0CF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2D84"/>
    <w:rsid w:val="005E3939"/>
    <w:rsid w:val="005E39D6"/>
    <w:rsid w:val="005E3A65"/>
    <w:rsid w:val="005E3DC6"/>
    <w:rsid w:val="005E3E1C"/>
    <w:rsid w:val="005E440C"/>
    <w:rsid w:val="005E4F58"/>
    <w:rsid w:val="005E5264"/>
    <w:rsid w:val="005E5312"/>
    <w:rsid w:val="005E581D"/>
    <w:rsid w:val="005E5C7E"/>
    <w:rsid w:val="005E608C"/>
    <w:rsid w:val="005E6247"/>
    <w:rsid w:val="005E654B"/>
    <w:rsid w:val="005E737F"/>
    <w:rsid w:val="005E780A"/>
    <w:rsid w:val="005E7A5C"/>
    <w:rsid w:val="005E7F00"/>
    <w:rsid w:val="005F05CD"/>
    <w:rsid w:val="005F0C87"/>
    <w:rsid w:val="005F0FEF"/>
    <w:rsid w:val="005F1430"/>
    <w:rsid w:val="005F1682"/>
    <w:rsid w:val="005F182C"/>
    <w:rsid w:val="005F19FB"/>
    <w:rsid w:val="005F1B7A"/>
    <w:rsid w:val="005F1D7A"/>
    <w:rsid w:val="005F214A"/>
    <w:rsid w:val="005F2600"/>
    <w:rsid w:val="005F2634"/>
    <w:rsid w:val="005F289B"/>
    <w:rsid w:val="005F2A1F"/>
    <w:rsid w:val="005F2D0C"/>
    <w:rsid w:val="005F2DD7"/>
    <w:rsid w:val="005F2E2C"/>
    <w:rsid w:val="005F3049"/>
    <w:rsid w:val="005F30D7"/>
    <w:rsid w:val="005F4B87"/>
    <w:rsid w:val="005F4C1B"/>
    <w:rsid w:val="005F4C3B"/>
    <w:rsid w:val="005F4EBD"/>
    <w:rsid w:val="005F50B8"/>
    <w:rsid w:val="005F56EE"/>
    <w:rsid w:val="005F5B70"/>
    <w:rsid w:val="005F63F1"/>
    <w:rsid w:val="005F651F"/>
    <w:rsid w:val="005F6B33"/>
    <w:rsid w:val="005F701A"/>
    <w:rsid w:val="005F79DE"/>
    <w:rsid w:val="005F7BF7"/>
    <w:rsid w:val="006003D2"/>
    <w:rsid w:val="00601C2B"/>
    <w:rsid w:val="00602AE5"/>
    <w:rsid w:val="00602FB6"/>
    <w:rsid w:val="0060319E"/>
    <w:rsid w:val="00603DB6"/>
    <w:rsid w:val="00603DCB"/>
    <w:rsid w:val="006047BD"/>
    <w:rsid w:val="006055B1"/>
    <w:rsid w:val="006056C6"/>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3D5"/>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24A"/>
    <w:rsid w:val="0063487E"/>
    <w:rsid w:val="006348EF"/>
    <w:rsid w:val="00635832"/>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8F4"/>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5C78"/>
    <w:rsid w:val="006460B8"/>
    <w:rsid w:val="0064678A"/>
    <w:rsid w:val="006467DD"/>
    <w:rsid w:val="006468E3"/>
    <w:rsid w:val="00646C94"/>
    <w:rsid w:val="00646D0E"/>
    <w:rsid w:val="00646D38"/>
    <w:rsid w:val="00646DFC"/>
    <w:rsid w:val="00647070"/>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2BC2"/>
    <w:rsid w:val="00652C6A"/>
    <w:rsid w:val="006530BA"/>
    <w:rsid w:val="00653575"/>
    <w:rsid w:val="006538FA"/>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129"/>
    <w:rsid w:val="00674680"/>
    <w:rsid w:val="006746A1"/>
    <w:rsid w:val="006747B7"/>
    <w:rsid w:val="0067492D"/>
    <w:rsid w:val="00675287"/>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8792D"/>
    <w:rsid w:val="00687F1C"/>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4F84"/>
    <w:rsid w:val="006952B2"/>
    <w:rsid w:val="0069582D"/>
    <w:rsid w:val="006959EA"/>
    <w:rsid w:val="00695C11"/>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744"/>
    <w:rsid w:val="006A498B"/>
    <w:rsid w:val="006A4C2D"/>
    <w:rsid w:val="006A4E78"/>
    <w:rsid w:val="006A4F85"/>
    <w:rsid w:val="006A55BA"/>
    <w:rsid w:val="006A57A9"/>
    <w:rsid w:val="006A614D"/>
    <w:rsid w:val="006A6712"/>
    <w:rsid w:val="006A7151"/>
    <w:rsid w:val="006A71C0"/>
    <w:rsid w:val="006A7583"/>
    <w:rsid w:val="006A77CF"/>
    <w:rsid w:val="006A7885"/>
    <w:rsid w:val="006A7B51"/>
    <w:rsid w:val="006A7C5D"/>
    <w:rsid w:val="006A7ED3"/>
    <w:rsid w:val="006B1227"/>
    <w:rsid w:val="006B12DA"/>
    <w:rsid w:val="006B1529"/>
    <w:rsid w:val="006B163A"/>
    <w:rsid w:val="006B164E"/>
    <w:rsid w:val="006B1A9C"/>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B7E"/>
    <w:rsid w:val="006D4C44"/>
    <w:rsid w:val="006D4E64"/>
    <w:rsid w:val="006D514D"/>
    <w:rsid w:val="006D5816"/>
    <w:rsid w:val="006D5A0F"/>
    <w:rsid w:val="006D61B2"/>
    <w:rsid w:val="006D6B4B"/>
    <w:rsid w:val="006D7475"/>
    <w:rsid w:val="006D75AE"/>
    <w:rsid w:val="006D7FD6"/>
    <w:rsid w:val="006E0CF8"/>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69A"/>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6C0"/>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67C"/>
    <w:rsid w:val="007509C1"/>
    <w:rsid w:val="00750DC6"/>
    <w:rsid w:val="00750DDC"/>
    <w:rsid w:val="0075115D"/>
    <w:rsid w:val="00751249"/>
    <w:rsid w:val="0075160D"/>
    <w:rsid w:val="0075162B"/>
    <w:rsid w:val="0075282A"/>
    <w:rsid w:val="00752AF6"/>
    <w:rsid w:val="00753429"/>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3B8C"/>
    <w:rsid w:val="007642BF"/>
    <w:rsid w:val="00764416"/>
    <w:rsid w:val="007644C2"/>
    <w:rsid w:val="00764AB8"/>
    <w:rsid w:val="00764FC6"/>
    <w:rsid w:val="00765055"/>
    <w:rsid w:val="0076521A"/>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AC5"/>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532"/>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1E78"/>
    <w:rsid w:val="007B2049"/>
    <w:rsid w:val="007B2059"/>
    <w:rsid w:val="007B2084"/>
    <w:rsid w:val="007B260A"/>
    <w:rsid w:val="007B27B4"/>
    <w:rsid w:val="007B2AC1"/>
    <w:rsid w:val="007B2B30"/>
    <w:rsid w:val="007B2D8A"/>
    <w:rsid w:val="007B2EDF"/>
    <w:rsid w:val="007B2F01"/>
    <w:rsid w:val="007B33FC"/>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DF"/>
    <w:rsid w:val="007B7FAC"/>
    <w:rsid w:val="007C0440"/>
    <w:rsid w:val="007C08EB"/>
    <w:rsid w:val="007C0DAA"/>
    <w:rsid w:val="007C0FFB"/>
    <w:rsid w:val="007C1022"/>
    <w:rsid w:val="007C1137"/>
    <w:rsid w:val="007C1501"/>
    <w:rsid w:val="007C1870"/>
    <w:rsid w:val="007C1B2C"/>
    <w:rsid w:val="007C209F"/>
    <w:rsid w:val="007C2B2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18B"/>
    <w:rsid w:val="007D22E6"/>
    <w:rsid w:val="007D2F23"/>
    <w:rsid w:val="007D32CC"/>
    <w:rsid w:val="007D3716"/>
    <w:rsid w:val="007D3992"/>
    <w:rsid w:val="007D4401"/>
    <w:rsid w:val="007D49B6"/>
    <w:rsid w:val="007D4A84"/>
    <w:rsid w:val="007D5628"/>
    <w:rsid w:val="007D56B1"/>
    <w:rsid w:val="007D57A5"/>
    <w:rsid w:val="007D5C3E"/>
    <w:rsid w:val="007D5E57"/>
    <w:rsid w:val="007E0303"/>
    <w:rsid w:val="007E0426"/>
    <w:rsid w:val="007E0668"/>
    <w:rsid w:val="007E06AD"/>
    <w:rsid w:val="007E0710"/>
    <w:rsid w:val="007E09AD"/>
    <w:rsid w:val="007E0D20"/>
    <w:rsid w:val="007E0EA5"/>
    <w:rsid w:val="007E10C6"/>
    <w:rsid w:val="007E1FD2"/>
    <w:rsid w:val="007E246C"/>
    <w:rsid w:val="007E2796"/>
    <w:rsid w:val="007E2EB0"/>
    <w:rsid w:val="007E34D1"/>
    <w:rsid w:val="007E36F9"/>
    <w:rsid w:val="007E396A"/>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110"/>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17E09"/>
    <w:rsid w:val="0082094A"/>
    <w:rsid w:val="008209B5"/>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83F"/>
    <w:rsid w:val="00831BC6"/>
    <w:rsid w:val="008324CA"/>
    <w:rsid w:val="00832660"/>
    <w:rsid w:val="008327A6"/>
    <w:rsid w:val="00832BEA"/>
    <w:rsid w:val="008334D6"/>
    <w:rsid w:val="008337A1"/>
    <w:rsid w:val="0083385B"/>
    <w:rsid w:val="00833B1C"/>
    <w:rsid w:val="008340B5"/>
    <w:rsid w:val="008347CE"/>
    <w:rsid w:val="00834870"/>
    <w:rsid w:val="00834D5F"/>
    <w:rsid w:val="008350A4"/>
    <w:rsid w:val="008357E7"/>
    <w:rsid w:val="0083622D"/>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6AB"/>
    <w:rsid w:val="00863D67"/>
    <w:rsid w:val="00863E32"/>
    <w:rsid w:val="00864535"/>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D08"/>
    <w:rsid w:val="00872615"/>
    <w:rsid w:val="00872B03"/>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24E"/>
    <w:rsid w:val="00880419"/>
    <w:rsid w:val="00880B04"/>
    <w:rsid w:val="00880DE7"/>
    <w:rsid w:val="00880F83"/>
    <w:rsid w:val="0088134F"/>
    <w:rsid w:val="008815BA"/>
    <w:rsid w:val="008817EA"/>
    <w:rsid w:val="008818A2"/>
    <w:rsid w:val="00881C9A"/>
    <w:rsid w:val="00881FC0"/>
    <w:rsid w:val="0088233A"/>
    <w:rsid w:val="0088241D"/>
    <w:rsid w:val="0088259F"/>
    <w:rsid w:val="00882D8E"/>
    <w:rsid w:val="008833A0"/>
    <w:rsid w:val="00883807"/>
    <w:rsid w:val="00883990"/>
    <w:rsid w:val="00883C18"/>
    <w:rsid w:val="0088457E"/>
    <w:rsid w:val="00884868"/>
    <w:rsid w:val="008848BF"/>
    <w:rsid w:val="00884D2F"/>
    <w:rsid w:val="00884F19"/>
    <w:rsid w:val="008850EE"/>
    <w:rsid w:val="00885EF1"/>
    <w:rsid w:val="00886F58"/>
    <w:rsid w:val="00886F9F"/>
    <w:rsid w:val="00887818"/>
    <w:rsid w:val="0088792B"/>
    <w:rsid w:val="00890222"/>
    <w:rsid w:val="0089047E"/>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B7"/>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127"/>
    <w:rsid w:val="008B2C2D"/>
    <w:rsid w:val="008B2CFD"/>
    <w:rsid w:val="008B2D66"/>
    <w:rsid w:val="008B3C6C"/>
    <w:rsid w:val="008B3F11"/>
    <w:rsid w:val="008B3FE6"/>
    <w:rsid w:val="008B4551"/>
    <w:rsid w:val="008B461E"/>
    <w:rsid w:val="008B46E8"/>
    <w:rsid w:val="008B51AF"/>
    <w:rsid w:val="008B52E6"/>
    <w:rsid w:val="008B5323"/>
    <w:rsid w:val="008B58EF"/>
    <w:rsid w:val="008B5B03"/>
    <w:rsid w:val="008B5E45"/>
    <w:rsid w:val="008B6F2E"/>
    <w:rsid w:val="008B74B0"/>
    <w:rsid w:val="008B7549"/>
    <w:rsid w:val="008B7FB2"/>
    <w:rsid w:val="008C0105"/>
    <w:rsid w:val="008C022A"/>
    <w:rsid w:val="008C040E"/>
    <w:rsid w:val="008C07F0"/>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7A4"/>
    <w:rsid w:val="008D342C"/>
    <w:rsid w:val="008D34BD"/>
    <w:rsid w:val="008D375D"/>
    <w:rsid w:val="008D3ADD"/>
    <w:rsid w:val="008D3AFE"/>
    <w:rsid w:val="008D3D52"/>
    <w:rsid w:val="008D46A8"/>
    <w:rsid w:val="008D46CB"/>
    <w:rsid w:val="008D47FF"/>
    <w:rsid w:val="008D48E2"/>
    <w:rsid w:val="008D4AA2"/>
    <w:rsid w:val="008D4B69"/>
    <w:rsid w:val="008D4C1B"/>
    <w:rsid w:val="008D4C82"/>
    <w:rsid w:val="008D4F1E"/>
    <w:rsid w:val="008D5056"/>
    <w:rsid w:val="008D600E"/>
    <w:rsid w:val="008D724E"/>
    <w:rsid w:val="008E0625"/>
    <w:rsid w:val="008E151C"/>
    <w:rsid w:val="008E1571"/>
    <w:rsid w:val="008E1CC5"/>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5B9"/>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490D"/>
    <w:rsid w:val="008F4E99"/>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0F7A"/>
    <w:rsid w:val="009010FF"/>
    <w:rsid w:val="009012E0"/>
    <w:rsid w:val="009014A2"/>
    <w:rsid w:val="009015E4"/>
    <w:rsid w:val="0090186E"/>
    <w:rsid w:val="00901B03"/>
    <w:rsid w:val="00901C06"/>
    <w:rsid w:val="00901E88"/>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115"/>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B19"/>
    <w:rsid w:val="00924E31"/>
    <w:rsid w:val="009251B9"/>
    <w:rsid w:val="00925382"/>
    <w:rsid w:val="00925403"/>
    <w:rsid w:val="009259DC"/>
    <w:rsid w:val="00925B4C"/>
    <w:rsid w:val="00925CBD"/>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1F7"/>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4757"/>
    <w:rsid w:val="00945476"/>
    <w:rsid w:val="00945AFA"/>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31F"/>
    <w:rsid w:val="00955ADD"/>
    <w:rsid w:val="00956741"/>
    <w:rsid w:val="00956758"/>
    <w:rsid w:val="00956D1A"/>
    <w:rsid w:val="009575D9"/>
    <w:rsid w:val="00957E94"/>
    <w:rsid w:val="00957EDA"/>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901E7"/>
    <w:rsid w:val="009908E6"/>
    <w:rsid w:val="0099091B"/>
    <w:rsid w:val="00991406"/>
    <w:rsid w:val="00991655"/>
    <w:rsid w:val="0099187E"/>
    <w:rsid w:val="009922DC"/>
    <w:rsid w:val="00992502"/>
    <w:rsid w:val="009925B9"/>
    <w:rsid w:val="00992606"/>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F74"/>
    <w:rsid w:val="009A4294"/>
    <w:rsid w:val="009A4C7B"/>
    <w:rsid w:val="009A4E8C"/>
    <w:rsid w:val="009A5812"/>
    <w:rsid w:val="009A5ACC"/>
    <w:rsid w:val="009A5ACD"/>
    <w:rsid w:val="009A6066"/>
    <w:rsid w:val="009A6579"/>
    <w:rsid w:val="009A68B3"/>
    <w:rsid w:val="009A6B45"/>
    <w:rsid w:val="009A6EC4"/>
    <w:rsid w:val="009A735B"/>
    <w:rsid w:val="009B02DC"/>
    <w:rsid w:val="009B0866"/>
    <w:rsid w:val="009B093A"/>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D94"/>
    <w:rsid w:val="009B5EFD"/>
    <w:rsid w:val="009B6ACB"/>
    <w:rsid w:val="009B7386"/>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6FCB"/>
    <w:rsid w:val="009C72EA"/>
    <w:rsid w:val="009C7A44"/>
    <w:rsid w:val="009C7C08"/>
    <w:rsid w:val="009C7CED"/>
    <w:rsid w:val="009D03BF"/>
    <w:rsid w:val="009D07D0"/>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138"/>
    <w:rsid w:val="009D67B3"/>
    <w:rsid w:val="009D72B8"/>
    <w:rsid w:val="009D748E"/>
    <w:rsid w:val="009D780B"/>
    <w:rsid w:val="009D7C56"/>
    <w:rsid w:val="009E0356"/>
    <w:rsid w:val="009E0EE7"/>
    <w:rsid w:val="009E176B"/>
    <w:rsid w:val="009E25EE"/>
    <w:rsid w:val="009E27A1"/>
    <w:rsid w:val="009E298D"/>
    <w:rsid w:val="009E2996"/>
    <w:rsid w:val="009E2CAB"/>
    <w:rsid w:val="009E2D0F"/>
    <w:rsid w:val="009E301E"/>
    <w:rsid w:val="009E3554"/>
    <w:rsid w:val="009E37C8"/>
    <w:rsid w:val="009E3D96"/>
    <w:rsid w:val="009E55E1"/>
    <w:rsid w:val="009E5861"/>
    <w:rsid w:val="009E5A6F"/>
    <w:rsid w:val="009E6141"/>
    <w:rsid w:val="009E678B"/>
    <w:rsid w:val="009E705D"/>
    <w:rsid w:val="009E7DD0"/>
    <w:rsid w:val="009E7DFC"/>
    <w:rsid w:val="009E7EB3"/>
    <w:rsid w:val="009F0C9A"/>
    <w:rsid w:val="009F0F5A"/>
    <w:rsid w:val="009F1B44"/>
    <w:rsid w:val="009F1B9F"/>
    <w:rsid w:val="009F1BB0"/>
    <w:rsid w:val="009F246B"/>
    <w:rsid w:val="009F260D"/>
    <w:rsid w:val="009F271A"/>
    <w:rsid w:val="009F2A7A"/>
    <w:rsid w:val="009F3331"/>
    <w:rsid w:val="009F3529"/>
    <w:rsid w:val="009F39EF"/>
    <w:rsid w:val="009F3B50"/>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5F5"/>
    <w:rsid w:val="00A0377B"/>
    <w:rsid w:val="00A0430B"/>
    <w:rsid w:val="00A04B2C"/>
    <w:rsid w:val="00A04B5F"/>
    <w:rsid w:val="00A04BA4"/>
    <w:rsid w:val="00A0584B"/>
    <w:rsid w:val="00A06468"/>
    <w:rsid w:val="00A06789"/>
    <w:rsid w:val="00A06B52"/>
    <w:rsid w:val="00A07699"/>
    <w:rsid w:val="00A07A66"/>
    <w:rsid w:val="00A07E55"/>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176"/>
    <w:rsid w:val="00A16360"/>
    <w:rsid w:val="00A1654D"/>
    <w:rsid w:val="00A16B5C"/>
    <w:rsid w:val="00A16BB3"/>
    <w:rsid w:val="00A17F55"/>
    <w:rsid w:val="00A20006"/>
    <w:rsid w:val="00A20011"/>
    <w:rsid w:val="00A202B5"/>
    <w:rsid w:val="00A20506"/>
    <w:rsid w:val="00A20BDA"/>
    <w:rsid w:val="00A20D89"/>
    <w:rsid w:val="00A20D8C"/>
    <w:rsid w:val="00A21126"/>
    <w:rsid w:val="00A21663"/>
    <w:rsid w:val="00A21A2F"/>
    <w:rsid w:val="00A21BF5"/>
    <w:rsid w:val="00A22072"/>
    <w:rsid w:val="00A22273"/>
    <w:rsid w:val="00A22725"/>
    <w:rsid w:val="00A23068"/>
    <w:rsid w:val="00A232F2"/>
    <w:rsid w:val="00A233EA"/>
    <w:rsid w:val="00A235C7"/>
    <w:rsid w:val="00A23605"/>
    <w:rsid w:val="00A23653"/>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52F"/>
    <w:rsid w:val="00A2669D"/>
    <w:rsid w:val="00A26742"/>
    <w:rsid w:val="00A268AD"/>
    <w:rsid w:val="00A26F58"/>
    <w:rsid w:val="00A27373"/>
    <w:rsid w:val="00A27582"/>
    <w:rsid w:val="00A27D50"/>
    <w:rsid w:val="00A300D7"/>
    <w:rsid w:val="00A3036E"/>
    <w:rsid w:val="00A30CE5"/>
    <w:rsid w:val="00A310D4"/>
    <w:rsid w:val="00A3189A"/>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2F8"/>
    <w:rsid w:val="00A355CC"/>
    <w:rsid w:val="00A357A9"/>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656"/>
    <w:rsid w:val="00A5382A"/>
    <w:rsid w:val="00A539B4"/>
    <w:rsid w:val="00A53A70"/>
    <w:rsid w:val="00A53B51"/>
    <w:rsid w:val="00A5462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1B30"/>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8BF"/>
    <w:rsid w:val="00A81F7B"/>
    <w:rsid w:val="00A8216B"/>
    <w:rsid w:val="00A821DD"/>
    <w:rsid w:val="00A826D8"/>
    <w:rsid w:val="00A828D2"/>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6FDE"/>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9F4"/>
    <w:rsid w:val="00A96C54"/>
    <w:rsid w:val="00A970EB"/>
    <w:rsid w:val="00A973BB"/>
    <w:rsid w:val="00A97662"/>
    <w:rsid w:val="00A97BD8"/>
    <w:rsid w:val="00A97E40"/>
    <w:rsid w:val="00A97F21"/>
    <w:rsid w:val="00AA017A"/>
    <w:rsid w:val="00AA0306"/>
    <w:rsid w:val="00AA04FC"/>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F6A"/>
    <w:rsid w:val="00AA72D0"/>
    <w:rsid w:val="00AA749E"/>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4199"/>
    <w:rsid w:val="00AB46AF"/>
    <w:rsid w:val="00AB49E6"/>
    <w:rsid w:val="00AB4C89"/>
    <w:rsid w:val="00AB5192"/>
    <w:rsid w:val="00AB5203"/>
    <w:rsid w:val="00AB53F7"/>
    <w:rsid w:val="00AB61C1"/>
    <w:rsid w:val="00AB6B01"/>
    <w:rsid w:val="00AB6CEE"/>
    <w:rsid w:val="00AB6CF5"/>
    <w:rsid w:val="00AB6EDD"/>
    <w:rsid w:val="00AB7608"/>
    <w:rsid w:val="00AC044A"/>
    <w:rsid w:val="00AC04E6"/>
    <w:rsid w:val="00AC0744"/>
    <w:rsid w:val="00AC132D"/>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E0316"/>
    <w:rsid w:val="00AE0D35"/>
    <w:rsid w:val="00AE0E27"/>
    <w:rsid w:val="00AE1242"/>
    <w:rsid w:val="00AE1536"/>
    <w:rsid w:val="00AE163A"/>
    <w:rsid w:val="00AE1C39"/>
    <w:rsid w:val="00AE2099"/>
    <w:rsid w:val="00AE2297"/>
    <w:rsid w:val="00AE249F"/>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935"/>
    <w:rsid w:val="00AF4AFD"/>
    <w:rsid w:val="00AF4D81"/>
    <w:rsid w:val="00AF4E14"/>
    <w:rsid w:val="00AF4EBD"/>
    <w:rsid w:val="00AF4F03"/>
    <w:rsid w:val="00AF502A"/>
    <w:rsid w:val="00AF5103"/>
    <w:rsid w:val="00AF5568"/>
    <w:rsid w:val="00AF567C"/>
    <w:rsid w:val="00AF58D7"/>
    <w:rsid w:val="00AF5AF5"/>
    <w:rsid w:val="00AF5FFF"/>
    <w:rsid w:val="00AF6749"/>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3B67"/>
    <w:rsid w:val="00B04333"/>
    <w:rsid w:val="00B04DAC"/>
    <w:rsid w:val="00B04EF7"/>
    <w:rsid w:val="00B05036"/>
    <w:rsid w:val="00B058E7"/>
    <w:rsid w:val="00B06DB7"/>
    <w:rsid w:val="00B06E9F"/>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F0"/>
    <w:rsid w:val="00B16638"/>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9C"/>
    <w:rsid w:val="00B30436"/>
    <w:rsid w:val="00B30B23"/>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0E81"/>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A27"/>
    <w:rsid w:val="00B63D52"/>
    <w:rsid w:val="00B6414E"/>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774E5"/>
    <w:rsid w:val="00B81116"/>
    <w:rsid w:val="00B8113B"/>
    <w:rsid w:val="00B814C4"/>
    <w:rsid w:val="00B816A7"/>
    <w:rsid w:val="00B816D0"/>
    <w:rsid w:val="00B81DD1"/>
    <w:rsid w:val="00B82891"/>
    <w:rsid w:val="00B82C0D"/>
    <w:rsid w:val="00B82D89"/>
    <w:rsid w:val="00B83419"/>
    <w:rsid w:val="00B8388F"/>
    <w:rsid w:val="00B83C7B"/>
    <w:rsid w:val="00B83D73"/>
    <w:rsid w:val="00B8474F"/>
    <w:rsid w:val="00B847F7"/>
    <w:rsid w:val="00B84D09"/>
    <w:rsid w:val="00B84D26"/>
    <w:rsid w:val="00B84DA1"/>
    <w:rsid w:val="00B86052"/>
    <w:rsid w:val="00B867CB"/>
    <w:rsid w:val="00B86AED"/>
    <w:rsid w:val="00B87387"/>
    <w:rsid w:val="00B87741"/>
    <w:rsid w:val="00B87E90"/>
    <w:rsid w:val="00B87F17"/>
    <w:rsid w:val="00B87FBA"/>
    <w:rsid w:val="00B908A1"/>
    <w:rsid w:val="00B90B93"/>
    <w:rsid w:val="00B90DB3"/>
    <w:rsid w:val="00B90EB4"/>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5E5"/>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29B"/>
    <w:rsid w:val="00BA75FB"/>
    <w:rsid w:val="00BA7688"/>
    <w:rsid w:val="00BA7A90"/>
    <w:rsid w:val="00BB0C2C"/>
    <w:rsid w:val="00BB0F06"/>
    <w:rsid w:val="00BB0FD8"/>
    <w:rsid w:val="00BB14EF"/>
    <w:rsid w:val="00BB1628"/>
    <w:rsid w:val="00BB1808"/>
    <w:rsid w:val="00BB187E"/>
    <w:rsid w:val="00BB1C6F"/>
    <w:rsid w:val="00BB27EE"/>
    <w:rsid w:val="00BB37F9"/>
    <w:rsid w:val="00BB4C37"/>
    <w:rsid w:val="00BB4EF2"/>
    <w:rsid w:val="00BB5856"/>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6CF0"/>
    <w:rsid w:val="00BC7811"/>
    <w:rsid w:val="00BD048E"/>
    <w:rsid w:val="00BD0621"/>
    <w:rsid w:val="00BD094E"/>
    <w:rsid w:val="00BD0B32"/>
    <w:rsid w:val="00BD0C87"/>
    <w:rsid w:val="00BD12C1"/>
    <w:rsid w:val="00BD1522"/>
    <w:rsid w:val="00BD2155"/>
    <w:rsid w:val="00BD216E"/>
    <w:rsid w:val="00BD21C4"/>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E7B"/>
    <w:rsid w:val="00BD7F11"/>
    <w:rsid w:val="00BE0833"/>
    <w:rsid w:val="00BE0FB2"/>
    <w:rsid w:val="00BE1024"/>
    <w:rsid w:val="00BE123A"/>
    <w:rsid w:val="00BE1264"/>
    <w:rsid w:val="00BE1302"/>
    <w:rsid w:val="00BE16E3"/>
    <w:rsid w:val="00BE1E9B"/>
    <w:rsid w:val="00BE21CC"/>
    <w:rsid w:val="00BE254C"/>
    <w:rsid w:val="00BE2580"/>
    <w:rsid w:val="00BE27DE"/>
    <w:rsid w:val="00BE2B7F"/>
    <w:rsid w:val="00BE314D"/>
    <w:rsid w:val="00BE317F"/>
    <w:rsid w:val="00BE33E8"/>
    <w:rsid w:val="00BE3C4C"/>
    <w:rsid w:val="00BE3E1F"/>
    <w:rsid w:val="00BE3F41"/>
    <w:rsid w:val="00BE4402"/>
    <w:rsid w:val="00BE4E7B"/>
    <w:rsid w:val="00BE54C2"/>
    <w:rsid w:val="00BE617A"/>
    <w:rsid w:val="00BE627C"/>
    <w:rsid w:val="00BE650B"/>
    <w:rsid w:val="00BE6825"/>
    <w:rsid w:val="00BE6A16"/>
    <w:rsid w:val="00BE6BB8"/>
    <w:rsid w:val="00BE6E8A"/>
    <w:rsid w:val="00BE6F01"/>
    <w:rsid w:val="00BE7567"/>
    <w:rsid w:val="00BE7BE3"/>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954"/>
    <w:rsid w:val="00BF4C64"/>
    <w:rsid w:val="00BF5191"/>
    <w:rsid w:val="00BF59EB"/>
    <w:rsid w:val="00BF5A4A"/>
    <w:rsid w:val="00BF5A5C"/>
    <w:rsid w:val="00BF614A"/>
    <w:rsid w:val="00BF6C66"/>
    <w:rsid w:val="00BF6FCA"/>
    <w:rsid w:val="00BF715D"/>
    <w:rsid w:val="00BF7894"/>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527"/>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6CEE"/>
    <w:rsid w:val="00C27400"/>
    <w:rsid w:val="00C276FE"/>
    <w:rsid w:val="00C278B5"/>
    <w:rsid w:val="00C27CBC"/>
    <w:rsid w:val="00C27F77"/>
    <w:rsid w:val="00C27FF5"/>
    <w:rsid w:val="00C31054"/>
    <w:rsid w:val="00C318C6"/>
    <w:rsid w:val="00C31AE7"/>
    <w:rsid w:val="00C32423"/>
    <w:rsid w:val="00C3284A"/>
    <w:rsid w:val="00C32A77"/>
    <w:rsid w:val="00C32A85"/>
    <w:rsid w:val="00C32BC6"/>
    <w:rsid w:val="00C32DDA"/>
    <w:rsid w:val="00C33547"/>
    <w:rsid w:val="00C336E2"/>
    <w:rsid w:val="00C33A7A"/>
    <w:rsid w:val="00C33D20"/>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2F6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480"/>
    <w:rsid w:val="00C5080A"/>
    <w:rsid w:val="00C50E57"/>
    <w:rsid w:val="00C51487"/>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20"/>
    <w:rsid w:val="00C62549"/>
    <w:rsid w:val="00C6284B"/>
    <w:rsid w:val="00C62B7E"/>
    <w:rsid w:val="00C63355"/>
    <w:rsid w:val="00C63CB2"/>
    <w:rsid w:val="00C641EF"/>
    <w:rsid w:val="00C649B0"/>
    <w:rsid w:val="00C64DF9"/>
    <w:rsid w:val="00C64E33"/>
    <w:rsid w:val="00C64F70"/>
    <w:rsid w:val="00C65031"/>
    <w:rsid w:val="00C658A1"/>
    <w:rsid w:val="00C65927"/>
    <w:rsid w:val="00C65AD6"/>
    <w:rsid w:val="00C6624D"/>
    <w:rsid w:val="00C675F9"/>
    <w:rsid w:val="00C67940"/>
    <w:rsid w:val="00C67B4D"/>
    <w:rsid w:val="00C67BAD"/>
    <w:rsid w:val="00C67E15"/>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BCE"/>
    <w:rsid w:val="00C82E4D"/>
    <w:rsid w:val="00C83005"/>
    <w:rsid w:val="00C833DC"/>
    <w:rsid w:val="00C837B5"/>
    <w:rsid w:val="00C83B5A"/>
    <w:rsid w:val="00C83DEE"/>
    <w:rsid w:val="00C8439E"/>
    <w:rsid w:val="00C844CB"/>
    <w:rsid w:val="00C8463B"/>
    <w:rsid w:val="00C84E5B"/>
    <w:rsid w:val="00C852B8"/>
    <w:rsid w:val="00C857B8"/>
    <w:rsid w:val="00C85A35"/>
    <w:rsid w:val="00C85B77"/>
    <w:rsid w:val="00C85EF8"/>
    <w:rsid w:val="00C8608F"/>
    <w:rsid w:val="00C86203"/>
    <w:rsid w:val="00C86499"/>
    <w:rsid w:val="00C864A4"/>
    <w:rsid w:val="00C8650C"/>
    <w:rsid w:val="00C86AD5"/>
    <w:rsid w:val="00C86C93"/>
    <w:rsid w:val="00C86FBB"/>
    <w:rsid w:val="00C871F5"/>
    <w:rsid w:val="00C8755E"/>
    <w:rsid w:val="00C876BC"/>
    <w:rsid w:val="00C87A1C"/>
    <w:rsid w:val="00C87D85"/>
    <w:rsid w:val="00C905E1"/>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97D"/>
    <w:rsid w:val="00C94CE4"/>
    <w:rsid w:val="00C94ED2"/>
    <w:rsid w:val="00C94FA3"/>
    <w:rsid w:val="00C9501E"/>
    <w:rsid w:val="00C9556D"/>
    <w:rsid w:val="00C9695B"/>
    <w:rsid w:val="00C972C5"/>
    <w:rsid w:val="00C97A63"/>
    <w:rsid w:val="00C97AE5"/>
    <w:rsid w:val="00CA07A6"/>
    <w:rsid w:val="00CA0BE1"/>
    <w:rsid w:val="00CA0BE3"/>
    <w:rsid w:val="00CA0C2C"/>
    <w:rsid w:val="00CA1479"/>
    <w:rsid w:val="00CA1542"/>
    <w:rsid w:val="00CA1657"/>
    <w:rsid w:val="00CA1D25"/>
    <w:rsid w:val="00CA1D67"/>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A7DE3"/>
    <w:rsid w:val="00CB015C"/>
    <w:rsid w:val="00CB08CD"/>
    <w:rsid w:val="00CB0A58"/>
    <w:rsid w:val="00CB0A93"/>
    <w:rsid w:val="00CB0F80"/>
    <w:rsid w:val="00CB1181"/>
    <w:rsid w:val="00CB144B"/>
    <w:rsid w:val="00CB1E38"/>
    <w:rsid w:val="00CB25AE"/>
    <w:rsid w:val="00CB27B9"/>
    <w:rsid w:val="00CB320A"/>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5C2"/>
    <w:rsid w:val="00CC472F"/>
    <w:rsid w:val="00CC4C57"/>
    <w:rsid w:val="00CC4C68"/>
    <w:rsid w:val="00CC4FB4"/>
    <w:rsid w:val="00CC5DA4"/>
    <w:rsid w:val="00CC62C6"/>
    <w:rsid w:val="00CC6559"/>
    <w:rsid w:val="00CC6D69"/>
    <w:rsid w:val="00CC6F54"/>
    <w:rsid w:val="00CC72A6"/>
    <w:rsid w:val="00CC733F"/>
    <w:rsid w:val="00CC75F4"/>
    <w:rsid w:val="00CC77DA"/>
    <w:rsid w:val="00CC78BB"/>
    <w:rsid w:val="00CC7917"/>
    <w:rsid w:val="00CC79AB"/>
    <w:rsid w:val="00CD0297"/>
    <w:rsid w:val="00CD04E7"/>
    <w:rsid w:val="00CD06DD"/>
    <w:rsid w:val="00CD08F8"/>
    <w:rsid w:val="00CD0C08"/>
    <w:rsid w:val="00CD112F"/>
    <w:rsid w:val="00CD1408"/>
    <w:rsid w:val="00CD16AF"/>
    <w:rsid w:val="00CD1FDC"/>
    <w:rsid w:val="00CD26EA"/>
    <w:rsid w:val="00CD2DB6"/>
    <w:rsid w:val="00CD2E5C"/>
    <w:rsid w:val="00CD33DF"/>
    <w:rsid w:val="00CD3E66"/>
    <w:rsid w:val="00CD3F91"/>
    <w:rsid w:val="00CD3FE1"/>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E45"/>
    <w:rsid w:val="00CE1076"/>
    <w:rsid w:val="00CE1C24"/>
    <w:rsid w:val="00CE1EF4"/>
    <w:rsid w:val="00CE2676"/>
    <w:rsid w:val="00CE2E2D"/>
    <w:rsid w:val="00CE2E7E"/>
    <w:rsid w:val="00CE3342"/>
    <w:rsid w:val="00CE43E3"/>
    <w:rsid w:val="00CE4A4E"/>
    <w:rsid w:val="00CE4D78"/>
    <w:rsid w:val="00CE4F29"/>
    <w:rsid w:val="00CE4F84"/>
    <w:rsid w:val="00CE5968"/>
    <w:rsid w:val="00CE5DA7"/>
    <w:rsid w:val="00CE5DB5"/>
    <w:rsid w:val="00CE64A2"/>
    <w:rsid w:val="00CE65E5"/>
    <w:rsid w:val="00CE69D0"/>
    <w:rsid w:val="00CE6A54"/>
    <w:rsid w:val="00CE6ADC"/>
    <w:rsid w:val="00CE7186"/>
    <w:rsid w:val="00CE75D9"/>
    <w:rsid w:val="00CE776C"/>
    <w:rsid w:val="00CE776E"/>
    <w:rsid w:val="00CF138E"/>
    <w:rsid w:val="00CF1441"/>
    <w:rsid w:val="00CF156D"/>
    <w:rsid w:val="00CF16F3"/>
    <w:rsid w:val="00CF17CA"/>
    <w:rsid w:val="00CF27FB"/>
    <w:rsid w:val="00CF28B0"/>
    <w:rsid w:val="00CF2D53"/>
    <w:rsid w:val="00CF31FB"/>
    <w:rsid w:val="00CF3D52"/>
    <w:rsid w:val="00CF4DB6"/>
    <w:rsid w:val="00CF507E"/>
    <w:rsid w:val="00CF5335"/>
    <w:rsid w:val="00CF59D8"/>
    <w:rsid w:val="00CF5D85"/>
    <w:rsid w:val="00CF6184"/>
    <w:rsid w:val="00CF66C7"/>
    <w:rsid w:val="00CF69D9"/>
    <w:rsid w:val="00CF6C0B"/>
    <w:rsid w:val="00CF742D"/>
    <w:rsid w:val="00CF7955"/>
    <w:rsid w:val="00CF7DD8"/>
    <w:rsid w:val="00D0004A"/>
    <w:rsid w:val="00D0059C"/>
    <w:rsid w:val="00D01146"/>
    <w:rsid w:val="00D0124C"/>
    <w:rsid w:val="00D0124F"/>
    <w:rsid w:val="00D01658"/>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893"/>
    <w:rsid w:val="00D24A47"/>
    <w:rsid w:val="00D24D3F"/>
    <w:rsid w:val="00D25190"/>
    <w:rsid w:val="00D25743"/>
    <w:rsid w:val="00D25AEB"/>
    <w:rsid w:val="00D25E02"/>
    <w:rsid w:val="00D25EE9"/>
    <w:rsid w:val="00D2638E"/>
    <w:rsid w:val="00D26707"/>
    <w:rsid w:val="00D2693F"/>
    <w:rsid w:val="00D26AF4"/>
    <w:rsid w:val="00D270AE"/>
    <w:rsid w:val="00D2732F"/>
    <w:rsid w:val="00D273BC"/>
    <w:rsid w:val="00D275C5"/>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5D70"/>
    <w:rsid w:val="00D4600C"/>
    <w:rsid w:val="00D46757"/>
    <w:rsid w:val="00D47183"/>
    <w:rsid w:val="00D471DD"/>
    <w:rsid w:val="00D47342"/>
    <w:rsid w:val="00D478B0"/>
    <w:rsid w:val="00D478D9"/>
    <w:rsid w:val="00D50328"/>
    <w:rsid w:val="00D506F9"/>
    <w:rsid w:val="00D50C77"/>
    <w:rsid w:val="00D50EC4"/>
    <w:rsid w:val="00D51213"/>
    <w:rsid w:val="00D512F6"/>
    <w:rsid w:val="00D51470"/>
    <w:rsid w:val="00D5176F"/>
    <w:rsid w:val="00D51E54"/>
    <w:rsid w:val="00D522BE"/>
    <w:rsid w:val="00D52556"/>
    <w:rsid w:val="00D52619"/>
    <w:rsid w:val="00D530B3"/>
    <w:rsid w:val="00D53144"/>
    <w:rsid w:val="00D53A31"/>
    <w:rsid w:val="00D53B5F"/>
    <w:rsid w:val="00D53DA2"/>
    <w:rsid w:val="00D54048"/>
    <w:rsid w:val="00D5451E"/>
    <w:rsid w:val="00D54B24"/>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80A"/>
    <w:rsid w:val="00D64908"/>
    <w:rsid w:val="00D64A2B"/>
    <w:rsid w:val="00D64A81"/>
    <w:rsid w:val="00D64CE6"/>
    <w:rsid w:val="00D65377"/>
    <w:rsid w:val="00D65574"/>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C94"/>
    <w:rsid w:val="00DA1EE5"/>
    <w:rsid w:val="00DA2153"/>
    <w:rsid w:val="00DA2C84"/>
    <w:rsid w:val="00DA34A3"/>
    <w:rsid w:val="00DA34C1"/>
    <w:rsid w:val="00DA3669"/>
    <w:rsid w:val="00DA53B7"/>
    <w:rsid w:val="00DA546C"/>
    <w:rsid w:val="00DA565E"/>
    <w:rsid w:val="00DA5BA1"/>
    <w:rsid w:val="00DA6775"/>
    <w:rsid w:val="00DA70A0"/>
    <w:rsid w:val="00DA719E"/>
    <w:rsid w:val="00DA7D7E"/>
    <w:rsid w:val="00DA7E03"/>
    <w:rsid w:val="00DA7F35"/>
    <w:rsid w:val="00DB08C7"/>
    <w:rsid w:val="00DB1161"/>
    <w:rsid w:val="00DB11AA"/>
    <w:rsid w:val="00DB11C3"/>
    <w:rsid w:val="00DB159A"/>
    <w:rsid w:val="00DB216B"/>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C7B26"/>
    <w:rsid w:val="00DC7BD6"/>
    <w:rsid w:val="00DD09EB"/>
    <w:rsid w:val="00DD0A5F"/>
    <w:rsid w:val="00DD0C95"/>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342"/>
    <w:rsid w:val="00DE37A2"/>
    <w:rsid w:val="00DE38E8"/>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4A4"/>
    <w:rsid w:val="00DF0D56"/>
    <w:rsid w:val="00DF0D74"/>
    <w:rsid w:val="00DF18EB"/>
    <w:rsid w:val="00DF2073"/>
    <w:rsid w:val="00DF2463"/>
    <w:rsid w:val="00DF26C6"/>
    <w:rsid w:val="00DF2924"/>
    <w:rsid w:val="00DF29DA"/>
    <w:rsid w:val="00DF2B92"/>
    <w:rsid w:val="00DF2DE2"/>
    <w:rsid w:val="00DF38A0"/>
    <w:rsid w:val="00DF3BDD"/>
    <w:rsid w:val="00DF46B2"/>
    <w:rsid w:val="00DF46C7"/>
    <w:rsid w:val="00DF4A4B"/>
    <w:rsid w:val="00DF4BD8"/>
    <w:rsid w:val="00DF4F92"/>
    <w:rsid w:val="00DF52BC"/>
    <w:rsid w:val="00DF5618"/>
    <w:rsid w:val="00DF580E"/>
    <w:rsid w:val="00DF5869"/>
    <w:rsid w:val="00DF5E30"/>
    <w:rsid w:val="00DF60B6"/>
    <w:rsid w:val="00DF61D1"/>
    <w:rsid w:val="00DF6463"/>
    <w:rsid w:val="00DF7018"/>
    <w:rsid w:val="00DF771A"/>
    <w:rsid w:val="00E00237"/>
    <w:rsid w:val="00E00313"/>
    <w:rsid w:val="00E00524"/>
    <w:rsid w:val="00E01080"/>
    <w:rsid w:val="00E01351"/>
    <w:rsid w:val="00E014A2"/>
    <w:rsid w:val="00E01E44"/>
    <w:rsid w:val="00E0275B"/>
    <w:rsid w:val="00E027B3"/>
    <w:rsid w:val="00E02A79"/>
    <w:rsid w:val="00E02AC1"/>
    <w:rsid w:val="00E033BB"/>
    <w:rsid w:val="00E04075"/>
    <w:rsid w:val="00E04643"/>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90"/>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168"/>
    <w:rsid w:val="00E1724D"/>
    <w:rsid w:val="00E173C6"/>
    <w:rsid w:val="00E1749E"/>
    <w:rsid w:val="00E200B7"/>
    <w:rsid w:val="00E20248"/>
    <w:rsid w:val="00E20364"/>
    <w:rsid w:val="00E20384"/>
    <w:rsid w:val="00E2140D"/>
    <w:rsid w:val="00E215B1"/>
    <w:rsid w:val="00E21BFF"/>
    <w:rsid w:val="00E21E9E"/>
    <w:rsid w:val="00E21F59"/>
    <w:rsid w:val="00E226DC"/>
    <w:rsid w:val="00E22832"/>
    <w:rsid w:val="00E228C9"/>
    <w:rsid w:val="00E22CE3"/>
    <w:rsid w:val="00E22D33"/>
    <w:rsid w:val="00E232BD"/>
    <w:rsid w:val="00E23307"/>
    <w:rsid w:val="00E23B6C"/>
    <w:rsid w:val="00E23F93"/>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A02"/>
    <w:rsid w:val="00E33B02"/>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9BF"/>
    <w:rsid w:val="00E50BDB"/>
    <w:rsid w:val="00E50CF4"/>
    <w:rsid w:val="00E51BE3"/>
    <w:rsid w:val="00E523FE"/>
    <w:rsid w:val="00E5290A"/>
    <w:rsid w:val="00E52A81"/>
    <w:rsid w:val="00E52B4B"/>
    <w:rsid w:val="00E52DBB"/>
    <w:rsid w:val="00E53402"/>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93C"/>
    <w:rsid w:val="00E77135"/>
    <w:rsid w:val="00E77D0E"/>
    <w:rsid w:val="00E803DD"/>
    <w:rsid w:val="00E803F3"/>
    <w:rsid w:val="00E80744"/>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1FA"/>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9F2"/>
    <w:rsid w:val="00EB3A8E"/>
    <w:rsid w:val="00EB3E17"/>
    <w:rsid w:val="00EB4237"/>
    <w:rsid w:val="00EB4343"/>
    <w:rsid w:val="00EB4A5E"/>
    <w:rsid w:val="00EB4E48"/>
    <w:rsid w:val="00EB4FE5"/>
    <w:rsid w:val="00EB56BA"/>
    <w:rsid w:val="00EB5AC9"/>
    <w:rsid w:val="00EB60CD"/>
    <w:rsid w:val="00EB65E3"/>
    <w:rsid w:val="00EB6A44"/>
    <w:rsid w:val="00EB6E05"/>
    <w:rsid w:val="00EB718E"/>
    <w:rsid w:val="00EB76B4"/>
    <w:rsid w:val="00EB7749"/>
    <w:rsid w:val="00EB794D"/>
    <w:rsid w:val="00EB7A49"/>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49A"/>
    <w:rsid w:val="00EE363D"/>
    <w:rsid w:val="00EE3EFC"/>
    <w:rsid w:val="00EE41BB"/>
    <w:rsid w:val="00EE4283"/>
    <w:rsid w:val="00EE4CCE"/>
    <w:rsid w:val="00EE50CE"/>
    <w:rsid w:val="00EE549F"/>
    <w:rsid w:val="00EE5644"/>
    <w:rsid w:val="00EE5849"/>
    <w:rsid w:val="00EE594E"/>
    <w:rsid w:val="00EE59DD"/>
    <w:rsid w:val="00EE61A3"/>
    <w:rsid w:val="00EE65A4"/>
    <w:rsid w:val="00EE6882"/>
    <w:rsid w:val="00EE697B"/>
    <w:rsid w:val="00EE713D"/>
    <w:rsid w:val="00EE7318"/>
    <w:rsid w:val="00EE7B01"/>
    <w:rsid w:val="00EE7CB7"/>
    <w:rsid w:val="00EF0058"/>
    <w:rsid w:val="00EF00E4"/>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4E4"/>
    <w:rsid w:val="00F049F5"/>
    <w:rsid w:val="00F04A85"/>
    <w:rsid w:val="00F051FE"/>
    <w:rsid w:val="00F059D9"/>
    <w:rsid w:val="00F05D4E"/>
    <w:rsid w:val="00F06400"/>
    <w:rsid w:val="00F0756E"/>
    <w:rsid w:val="00F0756F"/>
    <w:rsid w:val="00F11053"/>
    <w:rsid w:val="00F1165B"/>
    <w:rsid w:val="00F11843"/>
    <w:rsid w:val="00F11866"/>
    <w:rsid w:val="00F1262B"/>
    <w:rsid w:val="00F12B5B"/>
    <w:rsid w:val="00F12C18"/>
    <w:rsid w:val="00F130C1"/>
    <w:rsid w:val="00F13632"/>
    <w:rsid w:val="00F13A16"/>
    <w:rsid w:val="00F14676"/>
    <w:rsid w:val="00F15234"/>
    <w:rsid w:val="00F1569C"/>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A7"/>
    <w:rsid w:val="00F22160"/>
    <w:rsid w:val="00F2265A"/>
    <w:rsid w:val="00F226F7"/>
    <w:rsid w:val="00F2298B"/>
    <w:rsid w:val="00F2302A"/>
    <w:rsid w:val="00F23436"/>
    <w:rsid w:val="00F23799"/>
    <w:rsid w:val="00F24060"/>
    <w:rsid w:val="00F244C9"/>
    <w:rsid w:val="00F24843"/>
    <w:rsid w:val="00F24BB7"/>
    <w:rsid w:val="00F24BD1"/>
    <w:rsid w:val="00F25461"/>
    <w:rsid w:val="00F2565E"/>
    <w:rsid w:val="00F25AF8"/>
    <w:rsid w:val="00F25B25"/>
    <w:rsid w:val="00F25C22"/>
    <w:rsid w:val="00F263C2"/>
    <w:rsid w:val="00F263E5"/>
    <w:rsid w:val="00F26E3F"/>
    <w:rsid w:val="00F26EE7"/>
    <w:rsid w:val="00F26FB2"/>
    <w:rsid w:val="00F26FE4"/>
    <w:rsid w:val="00F277DA"/>
    <w:rsid w:val="00F27ACE"/>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CD3"/>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129"/>
    <w:rsid w:val="00F50362"/>
    <w:rsid w:val="00F5087D"/>
    <w:rsid w:val="00F50B1C"/>
    <w:rsid w:val="00F50CC5"/>
    <w:rsid w:val="00F50CCA"/>
    <w:rsid w:val="00F514C8"/>
    <w:rsid w:val="00F51721"/>
    <w:rsid w:val="00F520EA"/>
    <w:rsid w:val="00F524C7"/>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89E"/>
    <w:rsid w:val="00F62CA4"/>
    <w:rsid w:val="00F63149"/>
    <w:rsid w:val="00F632E4"/>
    <w:rsid w:val="00F646B4"/>
    <w:rsid w:val="00F647E8"/>
    <w:rsid w:val="00F64D88"/>
    <w:rsid w:val="00F65495"/>
    <w:rsid w:val="00F656A7"/>
    <w:rsid w:val="00F656AC"/>
    <w:rsid w:val="00F66051"/>
    <w:rsid w:val="00F66491"/>
    <w:rsid w:val="00F66DA3"/>
    <w:rsid w:val="00F66DB0"/>
    <w:rsid w:val="00F670C9"/>
    <w:rsid w:val="00F6718C"/>
    <w:rsid w:val="00F671BA"/>
    <w:rsid w:val="00F67800"/>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361"/>
    <w:rsid w:val="00F81538"/>
    <w:rsid w:val="00F81767"/>
    <w:rsid w:val="00F81809"/>
    <w:rsid w:val="00F81D14"/>
    <w:rsid w:val="00F82531"/>
    <w:rsid w:val="00F82B43"/>
    <w:rsid w:val="00F83805"/>
    <w:rsid w:val="00F83B8C"/>
    <w:rsid w:val="00F83CF6"/>
    <w:rsid w:val="00F8418C"/>
    <w:rsid w:val="00F85092"/>
    <w:rsid w:val="00F8535F"/>
    <w:rsid w:val="00F85508"/>
    <w:rsid w:val="00F85742"/>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372"/>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1FF1"/>
    <w:rsid w:val="00FA22AE"/>
    <w:rsid w:val="00FA273A"/>
    <w:rsid w:val="00FA2E65"/>
    <w:rsid w:val="00FA3188"/>
    <w:rsid w:val="00FA333D"/>
    <w:rsid w:val="00FA377C"/>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C25"/>
    <w:rsid w:val="00FC4348"/>
    <w:rsid w:val="00FC46F5"/>
    <w:rsid w:val="00FC4AA6"/>
    <w:rsid w:val="00FC4BF2"/>
    <w:rsid w:val="00FC5790"/>
    <w:rsid w:val="00FC5E88"/>
    <w:rsid w:val="00FC68CB"/>
    <w:rsid w:val="00FC69B1"/>
    <w:rsid w:val="00FC6EE9"/>
    <w:rsid w:val="00FC78B9"/>
    <w:rsid w:val="00FD0269"/>
    <w:rsid w:val="00FD155F"/>
    <w:rsid w:val="00FD177B"/>
    <w:rsid w:val="00FD283D"/>
    <w:rsid w:val="00FD2931"/>
    <w:rsid w:val="00FD327B"/>
    <w:rsid w:val="00FD3298"/>
    <w:rsid w:val="00FD3301"/>
    <w:rsid w:val="00FD34E2"/>
    <w:rsid w:val="00FD3E63"/>
    <w:rsid w:val="00FD43F8"/>
    <w:rsid w:val="00FD47F3"/>
    <w:rsid w:val="00FD4AFA"/>
    <w:rsid w:val="00FD501F"/>
    <w:rsid w:val="00FD5183"/>
    <w:rsid w:val="00FD526B"/>
    <w:rsid w:val="00FD536E"/>
    <w:rsid w:val="00FD53CD"/>
    <w:rsid w:val="00FD5EF6"/>
    <w:rsid w:val="00FD6130"/>
    <w:rsid w:val="00FD6163"/>
    <w:rsid w:val="00FD69B2"/>
    <w:rsid w:val="00FD6A6A"/>
    <w:rsid w:val="00FD6CE4"/>
    <w:rsid w:val="00FD7047"/>
    <w:rsid w:val="00FD7245"/>
    <w:rsid w:val="00FD75AE"/>
    <w:rsid w:val="00FD77E2"/>
    <w:rsid w:val="00FD7B0E"/>
    <w:rsid w:val="00FE03EC"/>
    <w:rsid w:val="00FE0683"/>
    <w:rsid w:val="00FE0823"/>
    <w:rsid w:val="00FE091F"/>
    <w:rsid w:val="00FE098D"/>
    <w:rsid w:val="00FE0A23"/>
    <w:rsid w:val="00FE0AF5"/>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C6D"/>
    <w:rsid w:val="00FE7DC2"/>
    <w:rsid w:val="00FE7ECB"/>
    <w:rsid w:val="00FF013A"/>
    <w:rsid w:val="00FF0625"/>
    <w:rsid w:val="00FF0720"/>
    <w:rsid w:val="00FF0753"/>
    <w:rsid w:val="00FF1538"/>
    <w:rsid w:val="00FF16E3"/>
    <w:rsid w:val="00FF176D"/>
    <w:rsid w:val="00FF213C"/>
    <w:rsid w:val="00FF27FB"/>
    <w:rsid w:val="00FF2AA4"/>
    <w:rsid w:val="00FF2B22"/>
    <w:rsid w:val="00FF3699"/>
    <w:rsid w:val="00FF3A31"/>
    <w:rsid w:val="00FF3DE5"/>
    <w:rsid w:val="00FF3EBC"/>
    <w:rsid w:val="00FF4080"/>
    <w:rsid w:val="00FF419F"/>
    <w:rsid w:val="00FF48A3"/>
    <w:rsid w:val="00FF5BAB"/>
    <w:rsid w:val="00FF63F7"/>
    <w:rsid w:val="00FF6628"/>
    <w:rsid w:val="00FF6C0E"/>
    <w:rsid w:val="00FF6CA8"/>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FC864-6713-1C4C-B281-99156FCEC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2680</TotalTime>
  <Pages>9</Pages>
  <Words>5104</Words>
  <Characters>29096</Characters>
  <Application>Microsoft Office Word</Application>
  <DocSecurity>0</DocSecurity>
  <Lines>242</Lines>
  <Paragraphs>68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Karsten Suehring</cp:lastModifiedBy>
  <cp:revision>224</cp:revision>
  <cp:lastPrinted>2018-08-10T01:41:00Z</cp:lastPrinted>
  <dcterms:created xsi:type="dcterms:W3CDTF">2019-06-20T01:02:00Z</dcterms:created>
  <dcterms:modified xsi:type="dcterms:W3CDTF">2019-07-04T07:46:00Z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1561163347</vt:lpwstr>
  </property>
</Properties>
</file>