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DF7747" w:rsidRPr="00DF7747">
        <w:trPr>
          <w:cantSplit/>
        </w:trPr>
        <w:tc>
          <w:tcPr>
            <w:tcW w:w="4857" w:type="dxa"/>
            <w:gridSpan w:val="2"/>
          </w:tcPr>
          <w:p w:rsidR="00DF7747" w:rsidRPr="00DF7747" w:rsidRDefault="00DF7747" w:rsidP="00DF7747">
            <w:pPr>
              <w:rPr>
                <w:sz w:val="20"/>
              </w:rPr>
            </w:pPr>
            <w:bookmarkStart w:id="0" w:name="dtableau"/>
            <w:bookmarkStart w:id="1" w:name="dsg" w:colFirst="1" w:colLast="1"/>
            <w:r w:rsidRPr="00DF7747">
              <w:rPr>
                <w:sz w:val="20"/>
              </w:rPr>
              <w:t>INTERNATIONAL TELECOMMUNICATION UNION</w:t>
            </w:r>
          </w:p>
        </w:tc>
        <w:tc>
          <w:tcPr>
            <w:tcW w:w="5066" w:type="dxa"/>
          </w:tcPr>
          <w:p w:rsidR="00DF7747" w:rsidRPr="00DF7747" w:rsidRDefault="00DF7747" w:rsidP="00DF7747">
            <w:pPr>
              <w:jc w:val="right"/>
              <w:rPr>
                <w:b/>
                <w:bCs/>
                <w:smallCaps/>
                <w:sz w:val="32"/>
              </w:rPr>
            </w:pPr>
            <w:r>
              <w:rPr>
                <w:b/>
                <w:bCs/>
                <w:smallCaps/>
                <w:sz w:val="32"/>
              </w:rPr>
              <w:t>STUDY GROUP 16</w:t>
            </w:r>
          </w:p>
        </w:tc>
      </w:tr>
      <w:tr w:rsidR="00DF7747" w:rsidRPr="00DF7747">
        <w:trPr>
          <w:cantSplit/>
          <w:trHeight w:val="461"/>
        </w:trPr>
        <w:tc>
          <w:tcPr>
            <w:tcW w:w="4857" w:type="dxa"/>
            <w:gridSpan w:val="2"/>
            <w:vMerge w:val="restart"/>
            <w:tcBorders>
              <w:bottom w:val="nil"/>
            </w:tcBorders>
          </w:tcPr>
          <w:p w:rsidR="00DF7747" w:rsidRPr="00DF7747" w:rsidRDefault="00DF7747" w:rsidP="00DF7747">
            <w:pPr>
              <w:rPr>
                <w:b/>
                <w:bCs/>
                <w:sz w:val="26"/>
              </w:rPr>
            </w:pPr>
            <w:bookmarkStart w:id="2" w:name="dnum" w:colFirst="1" w:colLast="1"/>
            <w:bookmarkEnd w:id="1"/>
            <w:r w:rsidRPr="00DF7747">
              <w:rPr>
                <w:b/>
                <w:bCs/>
                <w:sz w:val="26"/>
              </w:rPr>
              <w:t>TELECOMMUNICATION</w:t>
            </w:r>
            <w:r w:rsidRPr="00DF7747">
              <w:rPr>
                <w:b/>
                <w:bCs/>
                <w:sz w:val="26"/>
              </w:rPr>
              <w:br/>
              <w:t>STANDARDIZATION SECTOR</w:t>
            </w:r>
          </w:p>
          <w:p w:rsidR="00DF7747" w:rsidRPr="00DF7747" w:rsidRDefault="00DF7747" w:rsidP="00DF7747">
            <w:pPr>
              <w:rPr>
                <w:smallCaps/>
                <w:sz w:val="20"/>
              </w:rPr>
            </w:pPr>
            <w:r w:rsidRPr="00DF7747">
              <w:rPr>
                <w:sz w:val="20"/>
              </w:rPr>
              <w:t xml:space="preserve">STUDY PERIOD </w:t>
            </w:r>
            <w:r>
              <w:rPr>
                <w:sz w:val="20"/>
              </w:rPr>
              <w:t>2013-2016</w:t>
            </w:r>
          </w:p>
        </w:tc>
        <w:tc>
          <w:tcPr>
            <w:tcW w:w="5066" w:type="dxa"/>
            <w:tcBorders>
              <w:bottom w:val="nil"/>
            </w:tcBorders>
          </w:tcPr>
          <w:p w:rsidR="00DF7747" w:rsidRPr="00DF7747" w:rsidRDefault="00DF7747" w:rsidP="00DF7747">
            <w:pPr>
              <w:pStyle w:val="Docnumber"/>
            </w:pPr>
            <w:r>
              <w:t>TD 378 (WP 1/16)</w:t>
            </w:r>
          </w:p>
        </w:tc>
      </w:tr>
      <w:tr w:rsidR="00DF7747" w:rsidRPr="00DF7747">
        <w:trPr>
          <w:cantSplit/>
          <w:trHeight w:val="355"/>
        </w:trPr>
        <w:tc>
          <w:tcPr>
            <w:tcW w:w="4857" w:type="dxa"/>
            <w:gridSpan w:val="2"/>
            <w:vMerge/>
            <w:tcBorders>
              <w:bottom w:val="single" w:sz="12" w:space="0" w:color="auto"/>
            </w:tcBorders>
          </w:tcPr>
          <w:p w:rsidR="00DF7747" w:rsidRPr="00DF7747" w:rsidRDefault="00DF7747" w:rsidP="00DF7747">
            <w:pPr>
              <w:rPr>
                <w:b/>
                <w:bCs/>
                <w:sz w:val="26"/>
              </w:rPr>
            </w:pPr>
            <w:bookmarkStart w:id="3" w:name="dorlang" w:colFirst="1" w:colLast="1"/>
            <w:bookmarkEnd w:id="2"/>
          </w:p>
        </w:tc>
        <w:tc>
          <w:tcPr>
            <w:tcW w:w="5066" w:type="dxa"/>
            <w:tcBorders>
              <w:bottom w:val="single" w:sz="12" w:space="0" w:color="auto"/>
            </w:tcBorders>
          </w:tcPr>
          <w:p w:rsidR="00DF7747" w:rsidRDefault="00DF7747" w:rsidP="00DF7747">
            <w:pPr>
              <w:jc w:val="right"/>
              <w:rPr>
                <w:b/>
                <w:bCs/>
                <w:sz w:val="28"/>
              </w:rPr>
            </w:pPr>
            <w:r>
              <w:rPr>
                <w:b/>
                <w:bCs/>
                <w:sz w:val="28"/>
              </w:rPr>
              <w:t>English only</w:t>
            </w:r>
          </w:p>
          <w:p w:rsidR="00DF7747" w:rsidRPr="00DF7747" w:rsidRDefault="00DF7747" w:rsidP="00DF7747">
            <w:pPr>
              <w:jc w:val="right"/>
              <w:rPr>
                <w:b/>
                <w:bCs/>
                <w:sz w:val="28"/>
              </w:rPr>
            </w:pPr>
            <w:r>
              <w:rPr>
                <w:b/>
                <w:bCs/>
                <w:sz w:val="28"/>
              </w:rPr>
              <w:t>Original: English</w:t>
            </w:r>
          </w:p>
        </w:tc>
      </w:tr>
      <w:tr w:rsidR="00DF7747" w:rsidRPr="00DF7747">
        <w:trPr>
          <w:cantSplit/>
          <w:trHeight w:val="357"/>
        </w:trPr>
        <w:tc>
          <w:tcPr>
            <w:tcW w:w="1617" w:type="dxa"/>
          </w:tcPr>
          <w:p w:rsidR="00DF7747" w:rsidRPr="00DF7747" w:rsidRDefault="00DF7747" w:rsidP="00DF7747">
            <w:pPr>
              <w:rPr>
                <w:b/>
                <w:bCs/>
              </w:rPr>
            </w:pPr>
            <w:bookmarkStart w:id="4" w:name="dbluepink" w:colFirst="1" w:colLast="1"/>
            <w:bookmarkStart w:id="5" w:name="dmeeting" w:colFirst="2" w:colLast="2"/>
            <w:bookmarkEnd w:id="3"/>
            <w:r w:rsidRPr="00DF7747">
              <w:rPr>
                <w:b/>
                <w:bCs/>
              </w:rPr>
              <w:t>Question(s):</w:t>
            </w:r>
          </w:p>
        </w:tc>
        <w:tc>
          <w:tcPr>
            <w:tcW w:w="3240" w:type="dxa"/>
          </w:tcPr>
          <w:p w:rsidR="00DF7747" w:rsidRPr="00DF7747" w:rsidRDefault="00DF7747" w:rsidP="00DF7747">
            <w:r w:rsidRPr="00DF7747">
              <w:t>3/16</w:t>
            </w:r>
          </w:p>
        </w:tc>
        <w:tc>
          <w:tcPr>
            <w:tcW w:w="5066" w:type="dxa"/>
          </w:tcPr>
          <w:p w:rsidR="00DF7747" w:rsidRPr="00DF7747" w:rsidRDefault="00DF7747" w:rsidP="00DF7747">
            <w:pPr>
              <w:jc w:val="right"/>
            </w:pPr>
            <w:r w:rsidRPr="00DF7747">
              <w:t>Geneva, 23 May – 3 June 2016</w:t>
            </w:r>
          </w:p>
        </w:tc>
      </w:tr>
      <w:tr w:rsidR="00DF7747" w:rsidRPr="00DF7747">
        <w:trPr>
          <w:cantSplit/>
          <w:trHeight w:val="357"/>
        </w:trPr>
        <w:tc>
          <w:tcPr>
            <w:tcW w:w="9923" w:type="dxa"/>
            <w:gridSpan w:val="3"/>
          </w:tcPr>
          <w:p w:rsidR="00DF7747" w:rsidRPr="00DF7747" w:rsidRDefault="00DF7747" w:rsidP="00DF7747">
            <w:pPr>
              <w:jc w:val="center"/>
              <w:rPr>
                <w:b/>
                <w:bCs/>
              </w:rPr>
            </w:pPr>
            <w:bookmarkStart w:id="6" w:name="dtitle" w:colFirst="0" w:colLast="0"/>
            <w:bookmarkEnd w:id="4"/>
            <w:bookmarkEnd w:id="5"/>
            <w:r w:rsidRPr="00DF7747">
              <w:rPr>
                <w:b/>
                <w:bCs/>
              </w:rPr>
              <w:t>TD</w:t>
            </w:r>
          </w:p>
        </w:tc>
      </w:tr>
      <w:tr w:rsidR="00DF7747" w:rsidRPr="00DF7747">
        <w:trPr>
          <w:cantSplit/>
          <w:trHeight w:val="357"/>
        </w:trPr>
        <w:tc>
          <w:tcPr>
            <w:tcW w:w="1617" w:type="dxa"/>
          </w:tcPr>
          <w:p w:rsidR="00DF7747" w:rsidRPr="00DF7747" w:rsidRDefault="00DF7747" w:rsidP="00DF7747">
            <w:pPr>
              <w:rPr>
                <w:b/>
                <w:bCs/>
              </w:rPr>
            </w:pPr>
            <w:bookmarkStart w:id="7" w:name="dsource" w:colFirst="1" w:colLast="1"/>
            <w:bookmarkEnd w:id="6"/>
            <w:r w:rsidRPr="00DF7747">
              <w:rPr>
                <w:b/>
                <w:bCs/>
              </w:rPr>
              <w:t>Source:</w:t>
            </w:r>
          </w:p>
        </w:tc>
        <w:tc>
          <w:tcPr>
            <w:tcW w:w="8306" w:type="dxa"/>
            <w:gridSpan w:val="2"/>
          </w:tcPr>
          <w:p w:rsidR="00DF7747" w:rsidRPr="00DF7747" w:rsidRDefault="00DF7747" w:rsidP="00DF7747">
            <w:bookmarkStart w:id="8" w:name="_GoBack"/>
            <w:r w:rsidRPr="00DF7747">
              <w:t>Rapporteur H.248 IG</w:t>
            </w:r>
            <w:bookmarkEnd w:id="8"/>
          </w:p>
        </w:tc>
      </w:tr>
      <w:tr w:rsidR="00DF7747" w:rsidRPr="00DF7747">
        <w:trPr>
          <w:cantSplit/>
          <w:trHeight w:val="357"/>
        </w:trPr>
        <w:tc>
          <w:tcPr>
            <w:tcW w:w="1617" w:type="dxa"/>
            <w:tcBorders>
              <w:bottom w:val="single" w:sz="12" w:space="0" w:color="auto"/>
            </w:tcBorders>
          </w:tcPr>
          <w:p w:rsidR="00DF7747" w:rsidRPr="00DF7747" w:rsidRDefault="00DF7747" w:rsidP="00DF7747">
            <w:pPr>
              <w:spacing w:after="120"/>
            </w:pPr>
            <w:bookmarkStart w:id="9" w:name="dtitle1" w:colFirst="1" w:colLast="1"/>
            <w:bookmarkEnd w:id="7"/>
            <w:r w:rsidRPr="00DF7747">
              <w:rPr>
                <w:b/>
                <w:bCs/>
              </w:rPr>
              <w:t>Title:</w:t>
            </w:r>
          </w:p>
        </w:tc>
        <w:tc>
          <w:tcPr>
            <w:tcW w:w="8306" w:type="dxa"/>
            <w:gridSpan w:val="2"/>
            <w:tcBorders>
              <w:bottom w:val="single" w:sz="12" w:space="0" w:color="auto"/>
            </w:tcBorders>
          </w:tcPr>
          <w:p w:rsidR="00DF7747" w:rsidRPr="00DF7747" w:rsidRDefault="00DF7747" w:rsidP="00DF7747">
            <w:pPr>
              <w:spacing w:after="120"/>
            </w:pPr>
            <w:r w:rsidRPr="00DF7747">
              <w:t>H.248.x-IG "H.248 Sub-series Implementors’ Guide" (Rev.): Output draft (Geneva, 23 May – 3 June 2016)</w:t>
            </w:r>
          </w:p>
        </w:tc>
      </w:tr>
      <w:bookmarkEnd w:id="0"/>
      <w:bookmarkEnd w:id="9"/>
    </w:tbl>
    <w:p w:rsidR="00E24102" w:rsidRDefault="00E24102" w:rsidP="00E24102"/>
    <w:p w:rsidR="00E24102" w:rsidRPr="007553F7" w:rsidRDefault="00E24102" w:rsidP="00E24102">
      <w:pPr>
        <w:pStyle w:val="Headingb"/>
      </w:pPr>
      <w:r w:rsidRPr="007553F7">
        <w:t>1.</w:t>
      </w:r>
      <w:r w:rsidRPr="007553F7">
        <w:tab/>
        <w:t>Introduction</w:t>
      </w:r>
    </w:p>
    <w:p w:rsidR="00E24102" w:rsidRDefault="00E24102" w:rsidP="00E24102">
      <w:pPr>
        <w:rPr>
          <w:lang w:eastAsia="zh-CN"/>
        </w:rPr>
      </w:pPr>
      <w:r w:rsidRPr="007553F7">
        <w:rPr>
          <w:lang w:eastAsia="zh-CN"/>
        </w:rPr>
        <w:t xml:space="preserve">This document contains the Editor's </w:t>
      </w:r>
      <w:r>
        <w:rPr>
          <w:lang w:eastAsia="zh-CN"/>
        </w:rPr>
        <w:t>output</w:t>
      </w:r>
      <w:r w:rsidRPr="007553F7">
        <w:rPr>
          <w:lang w:eastAsia="zh-CN"/>
        </w:rPr>
        <w:t xml:space="preserve"> draft for </w:t>
      </w:r>
      <w:r w:rsidRPr="007553F7">
        <w:t>H.248 Sub-series Implementers' Guide (Revised)</w:t>
      </w:r>
      <w:r w:rsidRPr="007553F7">
        <w:rPr>
          <w:lang w:eastAsia="zh-CN"/>
        </w:rPr>
        <w:t>.</w:t>
      </w:r>
    </w:p>
    <w:p w:rsidR="00E24102" w:rsidRDefault="00E24102" w:rsidP="00E24102">
      <w:pPr>
        <w:rPr>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24102" w:rsidRPr="007553F7" w:rsidTr="00B97E32">
        <w:trPr>
          <w:cantSplit/>
        </w:trPr>
        <w:tc>
          <w:tcPr>
            <w:tcW w:w="9889" w:type="dxa"/>
            <w:gridSpan w:val="2"/>
            <w:shd w:val="clear" w:color="auto" w:fill="auto"/>
          </w:tcPr>
          <w:p w:rsidR="00E24102" w:rsidRPr="007553F7" w:rsidRDefault="00E24102" w:rsidP="00E24102">
            <w:pPr>
              <w:pStyle w:val="Tablehead"/>
            </w:pPr>
            <w:r w:rsidRPr="007553F7">
              <w:t>Document History</w:t>
            </w:r>
          </w:p>
        </w:tc>
      </w:tr>
      <w:tr w:rsidR="00E24102" w:rsidRPr="001C4F49" w:rsidTr="00B97E32">
        <w:tc>
          <w:tcPr>
            <w:tcW w:w="2660" w:type="dxa"/>
            <w:shd w:val="clear" w:color="auto" w:fill="auto"/>
          </w:tcPr>
          <w:p w:rsidR="00E24102" w:rsidRPr="001C4F49" w:rsidRDefault="00E24102" w:rsidP="00E24102">
            <w:pPr>
              <w:pStyle w:val="Tablehead"/>
            </w:pPr>
            <w:r w:rsidRPr="001C4F49">
              <w:t>Issue</w:t>
            </w:r>
          </w:p>
        </w:tc>
        <w:tc>
          <w:tcPr>
            <w:tcW w:w="7229" w:type="dxa"/>
            <w:shd w:val="clear" w:color="auto" w:fill="auto"/>
          </w:tcPr>
          <w:p w:rsidR="00E24102" w:rsidRPr="001C4F49" w:rsidRDefault="00E24102" w:rsidP="00E24102">
            <w:pPr>
              <w:pStyle w:val="Tablehead"/>
            </w:pPr>
            <w:r w:rsidRPr="001C4F49">
              <w:t>Notes</w:t>
            </w:r>
          </w:p>
        </w:tc>
      </w:tr>
      <w:tr w:rsidR="00E24102" w:rsidRPr="007553F7" w:rsidTr="00E24102">
        <w:tc>
          <w:tcPr>
            <w:tcW w:w="2660" w:type="dxa"/>
          </w:tcPr>
          <w:p w:rsidR="00E24102" w:rsidRPr="007553F7" w:rsidRDefault="00E24102" w:rsidP="00E24102">
            <w:pPr>
              <w:pStyle w:val="Tabletext"/>
            </w:pPr>
            <w:r w:rsidRPr="007553F7">
              <w:t>H.248.x-IG  Rev. Ed. 0.1</w:t>
            </w:r>
          </w:p>
        </w:tc>
        <w:tc>
          <w:tcPr>
            <w:tcW w:w="7229" w:type="dxa"/>
          </w:tcPr>
          <w:p w:rsidR="00E24102" w:rsidRPr="007553F7" w:rsidRDefault="00E24102" w:rsidP="00E24102">
            <w:pPr>
              <w:pStyle w:val="Tabletext"/>
            </w:pPr>
            <w:r w:rsidRPr="007553F7">
              <w:t xml:space="preserve">Initial draft due to </w:t>
            </w:r>
            <w:r>
              <w:t>C.1054</w:t>
            </w:r>
            <w:r w:rsidRPr="007553F7">
              <w:t xml:space="preserve">, from the </w:t>
            </w:r>
            <w:r w:rsidRPr="00ED1544">
              <w:t xml:space="preserve">Geneva, </w:t>
            </w:r>
            <w:r>
              <w:rPr>
                <w:color w:val="000000"/>
              </w:rPr>
              <w:t>23 May – 3 June</w:t>
            </w:r>
            <w:r w:rsidRPr="00FB0C84">
              <w:rPr>
                <w:color w:val="000000"/>
              </w:rPr>
              <w:t xml:space="preserve"> 201</w:t>
            </w:r>
            <w:r>
              <w:rPr>
                <w:color w:val="000000"/>
              </w:rPr>
              <w:t xml:space="preserve">6 </w:t>
            </w:r>
            <w:r w:rsidRPr="007553F7">
              <w:t>meeting.</w:t>
            </w:r>
          </w:p>
        </w:tc>
      </w:tr>
    </w:tbl>
    <w:p w:rsidR="00E24102" w:rsidRDefault="00E24102" w:rsidP="00E24102">
      <w:pPr>
        <w:rPr>
          <w:lang w:eastAsia="zh-CN"/>
        </w:rPr>
      </w:pPr>
    </w:p>
    <w:p w:rsidR="00AB3660" w:rsidRDefault="00AB3660" w:rsidP="00E24102">
      <w:pPr>
        <w:rPr>
          <w:lang w:eastAsia="zh-CN"/>
        </w:rPr>
        <w:sectPr w:rsidR="00AB3660" w:rsidSect="00DF7747">
          <w:headerReference w:type="default" r:id="rId7"/>
          <w:footerReference w:type="even" r:id="rId8"/>
          <w:footerReference w:type="first" r:id="rId9"/>
          <w:pgSz w:w="11906" w:h="16838"/>
          <w:pgMar w:top="1417" w:right="1134" w:bottom="1417" w:left="1134" w:header="720" w:footer="720" w:gutter="0"/>
          <w:cols w:space="720"/>
          <w:titlePg/>
          <w:docGrid w:linePitch="326"/>
        </w:sectPr>
      </w:pPr>
    </w:p>
    <w:tbl>
      <w:tblPr>
        <w:tblW w:w="9948" w:type="dxa"/>
        <w:tblLayout w:type="fixed"/>
        <w:tblLook w:val="0000" w:firstRow="0" w:lastRow="0" w:firstColumn="0" w:lastColumn="0" w:noHBand="0" w:noVBand="0"/>
      </w:tblPr>
      <w:tblGrid>
        <w:gridCol w:w="1418"/>
        <w:gridCol w:w="10"/>
        <w:gridCol w:w="2520"/>
        <w:gridCol w:w="2029"/>
        <w:gridCol w:w="3971"/>
      </w:tblGrid>
      <w:tr w:rsidR="00B76C13" w:rsidRPr="00B34A02" w:rsidTr="00E24102">
        <w:trPr>
          <w:trHeight w:hRule="exact" w:val="1560"/>
        </w:trPr>
        <w:tc>
          <w:tcPr>
            <w:tcW w:w="1428" w:type="dxa"/>
            <w:gridSpan w:val="2"/>
          </w:tcPr>
          <w:p w:rsidR="00B76C13" w:rsidRPr="00B34A02" w:rsidRDefault="00B76C13" w:rsidP="008F55A7">
            <w:pPr>
              <w:rPr>
                <w:b/>
                <w:sz w:val="16"/>
              </w:rPr>
            </w:pPr>
          </w:p>
        </w:tc>
        <w:tc>
          <w:tcPr>
            <w:tcW w:w="8520" w:type="dxa"/>
            <w:gridSpan w:val="3"/>
          </w:tcPr>
          <w:p w:rsidR="00B76C13" w:rsidRPr="00B34A02" w:rsidRDefault="00B76C13" w:rsidP="008F55A7">
            <w:pPr>
              <w:spacing w:before="284"/>
              <w:rPr>
                <w:rFonts w:ascii="Arial" w:hAnsi="Arial" w:cs="Arial"/>
                <w:b/>
                <w:bCs/>
                <w:sz w:val="18"/>
              </w:rPr>
            </w:pPr>
          </w:p>
        </w:tc>
      </w:tr>
      <w:tr w:rsidR="00E24102" w:rsidRPr="00B34A02" w:rsidTr="008F55A7">
        <w:trPr>
          <w:trHeight w:hRule="exact" w:val="992"/>
        </w:trPr>
        <w:tc>
          <w:tcPr>
            <w:tcW w:w="1428" w:type="dxa"/>
            <w:gridSpan w:val="2"/>
          </w:tcPr>
          <w:p w:rsidR="00E24102" w:rsidRPr="00B34A02" w:rsidRDefault="00E24102" w:rsidP="008F55A7"/>
        </w:tc>
        <w:tc>
          <w:tcPr>
            <w:tcW w:w="8520" w:type="dxa"/>
            <w:gridSpan w:val="3"/>
          </w:tcPr>
          <w:p w:rsidR="00E24102" w:rsidRPr="00B34A02" w:rsidRDefault="00E24102" w:rsidP="00E24102">
            <w:pPr>
              <w:rPr>
                <w:rFonts w:ascii="Arial" w:hAnsi="Arial" w:cs="Arial"/>
              </w:rPr>
            </w:pPr>
          </w:p>
          <w:p w:rsidR="00E24102" w:rsidRDefault="00E24102" w:rsidP="00E24102">
            <w:pPr>
              <w:spacing w:before="284"/>
              <w:rPr>
                <w:rFonts w:ascii="Arial" w:hAnsi="Arial" w:cs="Arial"/>
                <w:b/>
                <w:bCs/>
                <w:color w:val="808080"/>
                <w:spacing w:val="100"/>
              </w:rPr>
            </w:pPr>
            <w:r w:rsidRPr="00B34A02">
              <w:rPr>
                <w:rFonts w:ascii="Arial" w:hAnsi="Arial" w:cs="Arial"/>
                <w:b/>
                <w:bCs/>
                <w:color w:val="808080"/>
                <w:spacing w:val="100"/>
              </w:rPr>
              <w:t>International Telecommunication Union</w:t>
            </w:r>
          </w:p>
          <w:p w:rsidR="00E24102" w:rsidRPr="00B34A02" w:rsidRDefault="00E24102" w:rsidP="00E24102">
            <w:pPr>
              <w:spacing w:before="284"/>
              <w:rPr>
                <w:rFonts w:ascii="Arial" w:hAnsi="Arial" w:cs="Arial"/>
                <w:b/>
                <w:bCs/>
                <w:sz w:val="18"/>
              </w:rPr>
            </w:pPr>
          </w:p>
        </w:tc>
      </w:tr>
      <w:tr w:rsidR="00E24102" w:rsidRPr="00B34A02" w:rsidTr="008F55A7">
        <w:tblPrEx>
          <w:tblCellMar>
            <w:left w:w="85" w:type="dxa"/>
            <w:right w:w="85" w:type="dxa"/>
          </w:tblCellMar>
        </w:tblPrEx>
        <w:trPr>
          <w:gridBefore w:val="2"/>
          <w:wBefore w:w="1428" w:type="dxa"/>
        </w:trPr>
        <w:tc>
          <w:tcPr>
            <w:tcW w:w="2520" w:type="dxa"/>
          </w:tcPr>
          <w:p w:rsidR="00E24102" w:rsidRPr="00B34A02" w:rsidRDefault="00E24102" w:rsidP="008F55A7">
            <w:pPr>
              <w:rPr>
                <w:b/>
                <w:sz w:val="18"/>
              </w:rPr>
            </w:pPr>
            <w:bookmarkStart w:id="11" w:name="dnume" w:colFirst="1" w:colLast="1"/>
            <w:r w:rsidRPr="00B34A02">
              <w:rPr>
                <w:rFonts w:ascii="Arial" w:hAnsi="Arial"/>
                <w:b/>
                <w:spacing w:val="40"/>
                <w:sz w:val="72"/>
              </w:rPr>
              <w:t>ITU-T</w:t>
            </w:r>
          </w:p>
        </w:tc>
        <w:tc>
          <w:tcPr>
            <w:tcW w:w="6000" w:type="dxa"/>
            <w:gridSpan w:val="2"/>
          </w:tcPr>
          <w:p w:rsidR="00E24102" w:rsidRPr="00B34A02" w:rsidRDefault="00E24102" w:rsidP="008F55A7">
            <w:pPr>
              <w:spacing w:before="240"/>
              <w:jc w:val="right"/>
              <w:rPr>
                <w:rFonts w:ascii="Arial" w:hAnsi="Arial" w:cs="Arial"/>
                <w:b/>
                <w:sz w:val="60"/>
              </w:rPr>
            </w:pPr>
            <w:r w:rsidRPr="00B34A02">
              <w:rPr>
                <w:rFonts w:ascii="Arial" w:hAnsi="Arial"/>
                <w:b/>
                <w:sz w:val="60"/>
              </w:rPr>
              <w:t>H.248 Sub-series Implementors Guide</w:t>
            </w:r>
          </w:p>
        </w:tc>
      </w:tr>
      <w:tr w:rsidR="00E24102" w:rsidRPr="00B34A02" w:rsidTr="008F55A7">
        <w:tblPrEx>
          <w:tblCellMar>
            <w:left w:w="85" w:type="dxa"/>
            <w:right w:w="85" w:type="dxa"/>
          </w:tblCellMar>
        </w:tblPrEx>
        <w:trPr>
          <w:gridBefore w:val="2"/>
          <w:wBefore w:w="1428" w:type="dxa"/>
          <w:trHeight w:val="974"/>
        </w:trPr>
        <w:tc>
          <w:tcPr>
            <w:tcW w:w="4549" w:type="dxa"/>
            <w:gridSpan w:val="2"/>
          </w:tcPr>
          <w:p w:rsidR="00E24102" w:rsidRPr="00B34A02" w:rsidRDefault="00E24102" w:rsidP="008F55A7">
            <w:pPr>
              <w:rPr>
                <w:b/>
              </w:rPr>
            </w:pPr>
            <w:bookmarkStart w:id="12" w:name="ddatee" w:colFirst="1" w:colLast="1"/>
            <w:bookmarkEnd w:id="11"/>
            <w:r w:rsidRPr="00B34A02">
              <w:rPr>
                <w:rFonts w:ascii="Arial" w:hAnsi="Arial"/>
              </w:rPr>
              <w:t>TELECOMMUNICATION</w:t>
            </w:r>
            <w:r w:rsidRPr="00B34A02">
              <w:rPr>
                <w:rFonts w:ascii="Arial" w:hAnsi="Arial"/>
              </w:rPr>
              <w:br/>
              <w:t>STANDARDIZATION  SECTOR</w:t>
            </w:r>
            <w:r w:rsidRPr="00B34A02">
              <w:rPr>
                <w:rFonts w:ascii="Arial" w:hAnsi="Arial"/>
              </w:rPr>
              <w:br/>
              <w:t>OF  ITU</w:t>
            </w:r>
          </w:p>
        </w:tc>
        <w:tc>
          <w:tcPr>
            <w:tcW w:w="3971" w:type="dxa"/>
          </w:tcPr>
          <w:p w:rsidR="00E24102" w:rsidRPr="00B34A02" w:rsidRDefault="00E24102" w:rsidP="008F55A7">
            <w:pPr>
              <w:spacing w:before="284"/>
              <w:rPr>
                <w:rFonts w:ascii="Arial" w:hAnsi="Arial"/>
                <w:sz w:val="28"/>
              </w:rPr>
            </w:pPr>
          </w:p>
          <w:p w:rsidR="00E24102" w:rsidRPr="00B34A02" w:rsidRDefault="00E24102" w:rsidP="00E24102">
            <w:pPr>
              <w:wordWrap w:val="0"/>
              <w:spacing w:before="0"/>
              <w:jc w:val="right"/>
              <w:rPr>
                <w:rFonts w:ascii="Arial" w:hAnsi="Arial"/>
                <w:sz w:val="28"/>
              </w:rPr>
            </w:pPr>
            <w:r w:rsidRPr="00B34A02">
              <w:rPr>
                <w:rFonts w:ascii="Arial" w:hAnsi="Arial"/>
                <w:sz w:val="28"/>
              </w:rPr>
              <w:t>(</w:t>
            </w:r>
            <w:r w:rsidRPr="00E24102">
              <w:rPr>
                <w:rFonts w:ascii="Arial" w:hAnsi="Arial"/>
                <w:sz w:val="28"/>
                <w:highlight w:val="yellow"/>
              </w:rPr>
              <w:t>[TBD])</w:t>
            </w:r>
          </w:p>
        </w:tc>
      </w:tr>
      <w:tr w:rsidR="00E24102" w:rsidRPr="00B34A02" w:rsidTr="008F55A7">
        <w:trPr>
          <w:cantSplit/>
          <w:trHeight w:hRule="exact" w:val="3402"/>
        </w:trPr>
        <w:tc>
          <w:tcPr>
            <w:tcW w:w="1418" w:type="dxa"/>
          </w:tcPr>
          <w:p w:rsidR="00E24102" w:rsidRPr="00B34A02" w:rsidRDefault="00E24102" w:rsidP="008F55A7">
            <w:pPr>
              <w:tabs>
                <w:tab w:val="right" w:pos="9639"/>
              </w:tabs>
              <w:rPr>
                <w:rFonts w:ascii="Arial" w:hAnsi="Arial"/>
                <w:sz w:val="18"/>
              </w:rPr>
            </w:pPr>
            <w:bookmarkStart w:id="13" w:name="dsece" w:colFirst="1" w:colLast="1"/>
            <w:bookmarkEnd w:id="12"/>
          </w:p>
        </w:tc>
        <w:tc>
          <w:tcPr>
            <w:tcW w:w="8530" w:type="dxa"/>
            <w:gridSpan w:val="4"/>
            <w:tcBorders>
              <w:bottom w:val="single" w:sz="12" w:space="0" w:color="auto"/>
            </w:tcBorders>
            <w:vAlign w:val="bottom"/>
          </w:tcPr>
          <w:p w:rsidR="00E24102" w:rsidRPr="00B34A02" w:rsidRDefault="00E24102" w:rsidP="008E4F81">
            <w:pPr>
              <w:tabs>
                <w:tab w:val="right" w:pos="9639"/>
              </w:tabs>
              <w:rPr>
                <w:rFonts w:ascii="Arial" w:hAnsi="Arial"/>
                <w:sz w:val="32"/>
              </w:rPr>
            </w:pPr>
            <w:r w:rsidRPr="00B34A02">
              <w:rPr>
                <w:rFonts w:ascii="Arial" w:hAnsi="Arial"/>
                <w:sz w:val="32"/>
              </w:rPr>
              <w:t>SERIES H: AUDIOVISUAL AND MULTIMEDIA SYSTEMS</w:t>
            </w:r>
          </w:p>
          <w:p w:rsidR="00E24102" w:rsidRPr="00B34A02" w:rsidRDefault="00E24102" w:rsidP="008E4F81">
            <w:pPr>
              <w:tabs>
                <w:tab w:val="right" w:pos="9639"/>
              </w:tabs>
              <w:rPr>
                <w:rFonts w:ascii="Arial" w:hAnsi="Arial" w:cs="Arial"/>
                <w:sz w:val="32"/>
              </w:rPr>
            </w:pPr>
            <w:r w:rsidRPr="00B34A02">
              <w:rPr>
                <w:rFonts w:ascii="Arial" w:hAnsi="Arial"/>
                <w:sz w:val="32"/>
              </w:rPr>
              <w:t>Infrastructure of audiovisual services – Communication procedures</w:t>
            </w:r>
          </w:p>
          <w:p w:rsidR="00E24102" w:rsidRPr="00B34A02" w:rsidRDefault="00E24102" w:rsidP="008F55A7">
            <w:pPr>
              <w:tabs>
                <w:tab w:val="right" w:pos="9639"/>
              </w:tabs>
              <w:rPr>
                <w:rFonts w:ascii="Arial" w:hAnsi="Arial"/>
                <w:sz w:val="32"/>
              </w:rPr>
            </w:pPr>
          </w:p>
        </w:tc>
      </w:tr>
      <w:tr w:rsidR="00E24102" w:rsidRPr="00B34A02" w:rsidTr="008F55A7">
        <w:trPr>
          <w:cantSplit/>
          <w:trHeight w:hRule="exact" w:val="4200"/>
        </w:trPr>
        <w:tc>
          <w:tcPr>
            <w:tcW w:w="1418" w:type="dxa"/>
          </w:tcPr>
          <w:p w:rsidR="00E24102" w:rsidRPr="00B34A02" w:rsidRDefault="00E24102" w:rsidP="008F55A7">
            <w:pPr>
              <w:tabs>
                <w:tab w:val="right" w:pos="9639"/>
              </w:tabs>
              <w:rPr>
                <w:rFonts w:ascii="Arial" w:hAnsi="Arial"/>
                <w:sz w:val="18"/>
              </w:rPr>
            </w:pPr>
            <w:bookmarkStart w:id="14" w:name="c1tite" w:colFirst="1" w:colLast="1"/>
            <w:bookmarkEnd w:id="13"/>
          </w:p>
        </w:tc>
        <w:tc>
          <w:tcPr>
            <w:tcW w:w="8530" w:type="dxa"/>
            <w:gridSpan w:val="4"/>
          </w:tcPr>
          <w:p w:rsidR="00E24102" w:rsidRPr="00B34A02" w:rsidRDefault="00E24102" w:rsidP="008E4F81">
            <w:pPr>
              <w:tabs>
                <w:tab w:val="right" w:pos="9639"/>
              </w:tabs>
              <w:rPr>
                <w:rFonts w:ascii="Arial" w:hAnsi="Arial" w:cs="Arial"/>
                <w:b/>
                <w:bCs/>
                <w:sz w:val="36"/>
              </w:rPr>
            </w:pPr>
            <w:r w:rsidRPr="00B34A02">
              <w:rPr>
                <w:rFonts w:ascii="Arial" w:hAnsi="Arial"/>
                <w:b/>
                <w:sz w:val="36"/>
              </w:rPr>
              <w:t>Implementors’ Guide for the H.248 Sub-series of Recommendations (“Media Gateway Control Protocol”)</w:t>
            </w:r>
          </w:p>
        </w:tc>
      </w:tr>
      <w:bookmarkEnd w:id="14"/>
    </w:tbl>
    <w:p w:rsidR="00B76C13" w:rsidRPr="00B34A02" w:rsidRDefault="00B76C13">
      <w:pPr>
        <w:spacing w:after="120"/>
        <w:jc w:val="center"/>
      </w:pPr>
    </w:p>
    <w:p w:rsidR="00B76C13" w:rsidRPr="00B34A02" w:rsidRDefault="00B76C13">
      <w:pPr>
        <w:spacing w:after="120"/>
        <w:jc w:val="center"/>
        <w:sectPr w:rsidR="00B76C13" w:rsidRPr="00B34A02" w:rsidSect="00DF7747">
          <w:pgSz w:w="11906" w:h="16838"/>
          <w:pgMar w:top="1417" w:right="1134" w:bottom="1417" w:left="1134" w:header="720" w:footer="720" w:gutter="0"/>
          <w:cols w:space="720"/>
          <w:docGrid w:linePitch="326"/>
        </w:sectPr>
      </w:pPr>
    </w:p>
    <w:p w:rsidR="00EC14B1" w:rsidRPr="00B34A02" w:rsidRDefault="00EC14B1" w:rsidP="00CD2A29">
      <w:pPr>
        <w:pStyle w:val="Headingb"/>
      </w:pPr>
      <w:bookmarkStart w:id="15" w:name="_Toc44995568"/>
      <w:r w:rsidRPr="00B34A02">
        <w:lastRenderedPageBreak/>
        <w:t>Summary</w:t>
      </w:r>
    </w:p>
    <w:bookmarkEnd w:id="15"/>
    <w:p w:rsidR="00EB21E6" w:rsidRPr="00B34A02" w:rsidRDefault="00EB21E6" w:rsidP="00EB21E6">
      <w:r w:rsidRPr="00B34A02">
        <w:t xml:space="preserve">This document is a compilation of reported defects identified in the ITU-T H.248 sub-series of Recommendations currently in force. It must be read in conjunction with the Recommendations to serve as an additional authoritative source of information for </w:t>
      </w:r>
      <w:proofErr w:type="spellStart"/>
      <w:r w:rsidRPr="00B34A02">
        <w:t>implementors</w:t>
      </w:r>
      <w:proofErr w:type="spellEnd"/>
      <w:r w:rsidRPr="00B34A02">
        <w:t>. The changes, clarifications and corrections defined herein are expected to be included in future versions of affected H.248 sub-series Recommendations.</w:t>
      </w:r>
    </w:p>
    <w:p w:rsidR="00EB21E6" w:rsidRPr="00B34A02" w:rsidRDefault="00EB21E6" w:rsidP="00EB21E6">
      <w:r w:rsidRPr="00B34A02">
        <w:t xml:space="preserve">This edition contains all updates submitted up to and including those at Study Group 16 meeting in Geneva, </w:t>
      </w:r>
      <w:del w:id="16" w:author="cgroves" w:date="2016-05-25T09:48:00Z">
        <w:r w:rsidRPr="00B34A02" w:rsidDel="00E24102">
          <w:delText>12 - 23 October 2015</w:delText>
        </w:r>
      </w:del>
      <w:ins w:id="17" w:author="cgroves" w:date="2016-05-25T09:48:00Z">
        <w:r w:rsidR="00E24102" w:rsidRPr="00E24102">
          <w:rPr>
            <w:highlight w:val="yellow"/>
            <w:rPrChange w:id="18" w:author="cgroves" w:date="2016-05-25T09:48:00Z">
              <w:rPr/>
            </w:rPrChange>
          </w:rPr>
          <w:t>[TBD]</w:t>
        </w:r>
      </w:ins>
    </w:p>
    <w:p w:rsidR="00EB21E6" w:rsidRPr="00B34A02" w:rsidRDefault="00EB21E6" w:rsidP="00EB21E6">
      <w:r w:rsidRPr="00B34A02">
        <w:t xml:space="preserve">This Implementors’ Guide was approved by ITU-T Study Group 16 on </w:t>
      </w:r>
      <w:del w:id="19" w:author="cgroves" w:date="2016-05-25T09:48:00Z">
        <w:r w:rsidRPr="00B34A02" w:rsidDel="00E24102">
          <w:delText>23 October 2015</w:delText>
        </w:r>
      </w:del>
      <w:ins w:id="20" w:author="cgroves" w:date="2016-05-25T09:48:00Z">
        <w:r w:rsidR="00E24102" w:rsidRPr="00E24102">
          <w:rPr>
            <w:highlight w:val="yellow"/>
            <w:rPrChange w:id="21" w:author="cgroves" w:date="2016-05-25T09:49:00Z">
              <w:rPr/>
            </w:rPrChange>
          </w:rPr>
          <w:t>[TBD]</w:t>
        </w:r>
      </w:ins>
      <w:r w:rsidRPr="00B34A02">
        <w:t>.</w:t>
      </w:r>
    </w:p>
    <w:p w:rsidR="00EB21E6" w:rsidRPr="00B34A02" w:rsidRDefault="00EB21E6" w:rsidP="00EB21E6"/>
    <w:p w:rsidR="00EB21E6" w:rsidRPr="00B34A02" w:rsidRDefault="00EB21E6" w:rsidP="00EB21E6">
      <w:r w:rsidRPr="00B34A02">
        <w:rPr>
          <w:b/>
          <w:bCs/>
        </w:rPr>
        <w:t>NOTE</w:t>
      </w:r>
      <w:r w:rsidR="00CD2A29">
        <w:rPr>
          <w:b/>
          <w:bCs/>
        </w:rPr>
        <w:t xml:space="preserve"> –</w:t>
      </w:r>
      <w:r w:rsidRPr="00B34A02">
        <w:t xml:space="preserve"> </w:t>
      </w:r>
      <w:r w:rsidR="00CD2A29" w:rsidRPr="00B34A02">
        <w:t xml:space="preserve">The </w:t>
      </w:r>
      <w:r w:rsidR="00CD2A29">
        <w:t>Implementors'</w:t>
      </w:r>
      <w:r w:rsidRPr="00B34A02">
        <w:t xml:space="preserve"> Guides for H.248.1 Version 1 and Version 2 are published as </w:t>
      </w:r>
      <w:r w:rsidRPr="00B34A02">
        <w:rPr>
          <w:i/>
          <w:iCs/>
        </w:rPr>
        <w:t>separate</w:t>
      </w:r>
      <w:r w:rsidRPr="00B34A02">
        <w:t xml:space="preserve"> documents.</w:t>
      </w:r>
      <w:r w:rsidR="00CD2A29">
        <w:t xml:space="preserve"> (ITU-T H.248.1 is currently in its version 3.)</w:t>
      </w:r>
    </w:p>
    <w:p w:rsidR="00EC14B1" w:rsidRPr="00CD2A29" w:rsidRDefault="00EC14B1"/>
    <w:p w:rsidR="00EC14B1" w:rsidRPr="00CD2A29" w:rsidRDefault="00EC14B1">
      <w:pPr>
        <w:sectPr w:rsidR="00EC14B1" w:rsidRPr="00CD2A29" w:rsidSect="00DF7747">
          <w:pgSz w:w="11906" w:h="16838" w:code="9"/>
          <w:pgMar w:top="1417" w:right="1134" w:bottom="1417" w:left="1134" w:header="720" w:footer="720" w:gutter="0"/>
          <w:pgNumType w:fmt="lowerRoman" w:start="1"/>
          <w:cols w:space="720"/>
          <w:docGrid w:linePitch="326"/>
        </w:sectPr>
      </w:pPr>
    </w:p>
    <w:p w:rsidR="00EC14B1" w:rsidRPr="00B34A02" w:rsidRDefault="00EC14B1" w:rsidP="00CD2A29">
      <w:pPr>
        <w:pStyle w:val="Headingb"/>
      </w:pPr>
      <w:r w:rsidRPr="00B34A02">
        <w:lastRenderedPageBreak/>
        <w:t>Change Log</w:t>
      </w:r>
    </w:p>
    <w:p w:rsidR="00EB21E6" w:rsidRPr="00B34A02" w:rsidRDefault="00EB21E6" w:rsidP="00EB21E6">
      <w:r w:rsidRPr="00B34A02">
        <w:t>(All changes that were included in corrigenda, amendments or revisions to the Recommendations in the H.248 subseries are omitted here.)</w:t>
      </w:r>
    </w:p>
    <w:p w:rsidR="00EB21E6" w:rsidRPr="00B34A02" w:rsidRDefault="00EB21E6" w:rsidP="00EB21E6">
      <w:r w:rsidRPr="00B34A02">
        <w:t xml:space="preserve">V1 (Geneva, </w:t>
      </w:r>
      <w:del w:id="22" w:author="cgroves" w:date="2016-05-25T09:49:00Z">
        <w:r w:rsidRPr="00B34A02" w:rsidDel="00B015D4">
          <w:delText>23 October 2015</w:delText>
        </w:r>
      </w:del>
      <w:ins w:id="23" w:author="cgroves" w:date="2016-05-25T09:49:00Z">
        <w:r w:rsidR="00B015D4" w:rsidRPr="00B015D4">
          <w:rPr>
            <w:highlight w:val="yellow"/>
            <w:rPrChange w:id="24" w:author="cgroves" w:date="2016-05-25T09:49:00Z">
              <w:rPr/>
            </w:rPrChange>
          </w:rPr>
          <w:t>[TBD]</w:t>
        </w:r>
      </w:ins>
      <w:r w:rsidRPr="00B34A02">
        <w:t>)</w:t>
      </w:r>
    </w:p>
    <w:p w:rsidR="00EB21E6" w:rsidRPr="00B34A02" w:rsidRDefault="00EB21E6" w:rsidP="00EB21E6">
      <w:pPr>
        <w:pStyle w:val="Headingib"/>
      </w:pPr>
      <w:r w:rsidRPr="00B34A02">
        <w:t>New: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14"/>
        <w:gridCol w:w="4814"/>
      </w:tblGrid>
      <w:tr w:rsidR="00EB21E6" w:rsidRPr="00B34A02" w:rsidTr="00E24102">
        <w:trPr>
          <w:jc w:val="center"/>
        </w:trPr>
        <w:tc>
          <w:tcPr>
            <w:tcW w:w="4814" w:type="dxa"/>
            <w:shd w:val="clear" w:color="auto" w:fill="auto"/>
          </w:tcPr>
          <w:p w:rsidR="00EB21E6" w:rsidRPr="00B34A02" w:rsidRDefault="00B015D4" w:rsidP="00E24102">
            <w:pPr>
              <w:pStyle w:val="Tabletext"/>
            </w:pPr>
            <w:ins w:id="25" w:author="cgroves" w:date="2016-05-25T09:50:00Z">
              <w:r>
                <w:t>H.248.88</w:t>
              </w:r>
            </w:ins>
          </w:p>
        </w:tc>
        <w:tc>
          <w:tcPr>
            <w:tcW w:w="4814" w:type="dxa"/>
            <w:shd w:val="clear" w:color="auto" w:fill="auto"/>
          </w:tcPr>
          <w:p w:rsidR="00EB21E6" w:rsidRPr="00B34A02" w:rsidRDefault="00A21B12" w:rsidP="00E24102">
            <w:pPr>
              <w:pStyle w:val="Tabletext"/>
            </w:pPr>
            <w:ins w:id="26" w:author="cgroves" w:date="2016-05-25T10:03:00Z">
              <w:r>
                <w:t>14.1 Updated reference</w:t>
              </w:r>
            </w:ins>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r w:rsidR="00EB21E6" w:rsidRPr="00B34A02" w:rsidTr="00E24102">
        <w:trPr>
          <w:jc w:val="center"/>
        </w:trPr>
        <w:tc>
          <w:tcPr>
            <w:tcW w:w="4814" w:type="dxa"/>
            <w:shd w:val="clear" w:color="auto" w:fill="auto"/>
          </w:tcPr>
          <w:p w:rsidR="00EB21E6" w:rsidRPr="00B34A02" w:rsidRDefault="00EB21E6" w:rsidP="00E24102">
            <w:pPr>
              <w:pStyle w:val="Tabletext"/>
            </w:pPr>
          </w:p>
        </w:tc>
        <w:tc>
          <w:tcPr>
            <w:tcW w:w="4814" w:type="dxa"/>
            <w:shd w:val="clear" w:color="auto" w:fill="auto"/>
          </w:tcPr>
          <w:p w:rsidR="00EB21E6" w:rsidRPr="00B34A02" w:rsidRDefault="00EB21E6" w:rsidP="00E24102">
            <w:pPr>
              <w:pStyle w:val="Tabletext"/>
            </w:pPr>
          </w:p>
        </w:tc>
      </w:tr>
    </w:tbl>
    <w:p w:rsidR="00EB21E6" w:rsidRPr="00B34A02" w:rsidRDefault="00EB21E6" w:rsidP="00EB21E6">
      <w:pPr>
        <w:pStyle w:val="Headingib"/>
      </w:pPr>
      <w:r w:rsidRPr="00B34A02">
        <w:t xml:space="preserve">Updated: </w:t>
      </w:r>
    </w:p>
    <w:p w:rsidR="00EB21E6" w:rsidRPr="00B34A02" w:rsidRDefault="00EB21E6" w:rsidP="00EB21E6">
      <w:pPr>
        <w:ind w:left="567"/>
      </w:pPr>
      <w:r w:rsidRPr="00B34A02">
        <w:t>None.</w:t>
      </w:r>
    </w:p>
    <w:p w:rsidR="00EB21E6" w:rsidRPr="00B34A02" w:rsidRDefault="00EB21E6" w:rsidP="00EB21E6">
      <w:pPr>
        <w:pStyle w:val="Headingib"/>
      </w:pPr>
      <w:r w:rsidRPr="00B34A02">
        <w:t>Removed:</w:t>
      </w:r>
    </w:p>
    <w:p w:rsidR="00EB21E6" w:rsidRPr="00B34A02" w:rsidRDefault="00EB21E6" w:rsidP="00EB21E6">
      <w:pPr>
        <w:ind w:left="567"/>
      </w:pPr>
      <w:r w:rsidRPr="00B34A02">
        <w:t>None.</w:t>
      </w:r>
    </w:p>
    <w:p w:rsidR="00EC14B1" w:rsidRPr="00B34A02" w:rsidRDefault="00EC14B1" w:rsidP="00B34A02">
      <w:pPr>
        <w:spacing w:after="120"/>
      </w:pPr>
      <w:r w:rsidRPr="00B34A02">
        <w:br w:type="page"/>
      </w:r>
    </w:p>
    <w:p w:rsidR="00B34A02" w:rsidRPr="00B34A02" w:rsidRDefault="00B34A02" w:rsidP="00B34A02">
      <w:pPr>
        <w:pStyle w:val="Headingb"/>
      </w:pPr>
      <w:r w:rsidRPr="00B34A02">
        <w:lastRenderedPageBreak/>
        <w:t>Contact Information</w:t>
      </w:r>
    </w:p>
    <w:tbl>
      <w:tblPr>
        <w:tblW w:w="10008" w:type="dxa"/>
        <w:tblLayout w:type="fixed"/>
        <w:tblLook w:val="0000" w:firstRow="0" w:lastRow="0" w:firstColumn="0" w:lastColumn="0" w:noHBand="0" w:noVBand="0"/>
      </w:tblPr>
      <w:tblGrid>
        <w:gridCol w:w="2628"/>
        <w:gridCol w:w="2760"/>
        <w:gridCol w:w="4620"/>
      </w:tblGrid>
      <w:tr w:rsidR="00B34A02" w:rsidRPr="00DF7747" w:rsidTr="00E24102">
        <w:tc>
          <w:tcPr>
            <w:tcW w:w="2628" w:type="dxa"/>
          </w:tcPr>
          <w:p w:rsidR="00B34A02" w:rsidRPr="00DF7747" w:rsidRDefault="00B34A02" w:rsidP="00E24102">
            <w:pPr>
              <w:rPr>
                <w:lang w:val="fr-CH"/>
              </w:rPr>
            </w:pPr>
            <w:r w:rsidRPr="00DF7747">
              <w:rPr>
                <w:lang w:val="fr-CH"/>
              </w:rPr>
              <w:br/>
              <w:t xml:space="preserve">ITU-T </w:t>
            </w:r>
            <w:proofErr w:type="spellStart"/>
            <w:r w:rsidRPr="00DF7747">
              <w:rPr>
                <w:lang w:val="fr-CH"/>
              </w:rPr>
              <w:t>Study</w:t>
            </w:r>
            <w:proofErr w:type="spellEnd"/>
            <w:r w:rsidRPr="00DF7747">
              <w:rPr>
                <w:lang w:val="fr-CH"/>
              </w:rPr>
              <w:t xml:space="preserve"> Group 16 / Question 3/16 Rapporteur</w:t>
            </w:r>
          </w:p>
        </w:tc>
        <w:tc>
          <w:tcPr>
            <w:tcW w:w="2760" w:type="dxa"/>
          </w:tcPr>
          <w:p w:rsidR="00B34A02" w:rsidRPr="00B34A02" w:rsidRDefault="00B34A02" w:rsidP="00E24102">
            <w:r w:rsidRPr="00DF7747">
              <w:rPr>
                <w:lang w:val="fr-CH"/>
              </w:rPr>
              <w:br/>
            </w:r>
            <w:r w:rsidRPr="00B34A02">
              <w:t>Christian Groves</w:t>
            </w:r>
            <w:r w:rsidRPr="00B34A02">
              <w:br/>
              <w:t>Australia</w:t>
            </w:r>
          </w:p>
        </w:tc>
        <w:tc>
          <w:tcPr>
            <w:tcW w:w="4620" w:type="dxa"/>
          </w:tcPr>
          <w:p w:rsidR="00B34A02" w:rsidRPr="00DF7747" w:rsidRDefault="00B34A02" w:rsidP="00E24102">
            <w:pPr>
              <w:rPr>
                <w:lang w:val="de-CH"/>
              </w:rPr>
            </w:pPr>
            <w:r w:rsidRPr="00DF7747">
              <w:rPr>
                <w:lang w:val="de-CH"/>
              </w:rPr>
              <w:br/>
              <w:t>Tel:</w:t>
            </w:r>
            <w:r w:rsidRPr="00DF7747">
              <w:rPr>
                <w:lang w:val="de-CH"/>
              </w:rPr>
              <w:tab/>
              <w:t xml:space="preserve">+61 3 9391 3457 </w:t>
            </w:r>
            <w:r w:rsidRPr="00DF7747">
              <w:rPr>
                <w:lang w:val="de-CH"/>
              </w:rPr>
              <w:br/>
              <w:t>E-mail:</w:t>
            </w:r>
            <w:r w:rsidRPr="00DF7747">
              <w:rPr>
                <w:lang w:val="de-CH"/>
              </w:rPr>
              <w:tab/>
            </w:r>
            <w:r w:rsidR="00CE02B7">
              <w:fldChar w:fldCharType="begin"/>
            </w:r>
            <w:r w:rsidR="00CE02B7" w:rsidRPr="00DF7747">
              <w:rPr>
                <w:lang w:val="de-CH"/>
              </w:rPr>
              <w:instrText xml:space="preserve"> HYPERLINK "mailto:Christian.Groves@nteczone.com" </w:instrText>
            </w:r>
            <w:r w:rsidR="00CE02B7">
              <w:fldChar w:fldCharType="separate"/>
            </w:r>
            <w:r w:rsidRPr="00DF7747">
              <w:rPr>
                <w:rStyle w:val="Hyperlink"/>
                <w:lang w:val="de-CH"/>
              </w:rPr>
              <w:t>Christian.Groves@nteczone.com</w:t>
            </w:r>
            <w:r w:rsidR="00CE02B7">
              <w:rPr>
                <w:rStyle w:val="Hyperlink"/>
              </w:rPr>
              <w:fldChar w:fldCharType="end"/>
            </w:r>
            <w:r w:rsidRPr="00DF7747">
              <w:rPr>
                <w:lang w:val="de-CH"/>
              </w:rPr>
              <w:t xml:space="preserve"> </w:t>
            </w:r>
            <w:r w:rsidRPr="00DF7747">
              <w:rPr>
                <w:lang w:val="de-CH"/>
              </w:rPr>
              <w:br/>
            </w:r>
          </w:p>
        </w:tc>
      </w:tr>
      <w:tr w:rsidR="00B34A02" w:rsidRPr="00DF7747" w:rsidTr="00E24102">
        <w:tc>
          <w:tcPr>
            <w:tcW w:w="2628" w:type="dxa"/>
          </w:tcPr>
          <w:p w:rsidR="00B34A02" w:rsidRPr="00B34A02" w:rsidRDefault="00B34A02" w:rsidP="00E24102">
            <w:r w:rsidRPr="00DF7747">
              <w:rPr>
                <w:lang w:val="de-CH"/>
              </w:rPr>
              <w:br/>
            </w:r>
            <w:r w:rsidRPr="00B34A02">
              <w:t>H.248 Sub-series Implementors' Guide Editor</w:t>
            </w:r>
          </w:p>
        </w:tc>
        <w:tc>
          <w:tcPr>
            <w:tcW w:w="2760" w:type="dxa"/>
          </w:tcPr>
          <w:p w:rsidR="00B34A02" w:rsidRPr="00B34A02" w:rsidRDefault="00B34A02" w:rsidP="00E24102">
            <w:r w:rsidRPr="00B34A02">
              <w:br/>
              <w:t>Christian Groves</w:t>
            </w:r>
            <w:r w:rsidRPr="00B34A02">
              <w:br/>
              <w:t>Australia</w:t>
            </w:r>
          </w:p>
        </w:tc>
        <w:tc>
          <w:tcPr>
            <w:tcW w:w="4620" w:type="dxa"/>
          </w:tcPr>
          <w:p w:rsidR="00B34A02" w:rsidRPr="00DF7747" w:rsidRDefault="00B34A02" w:rsidP="00E24102">
            <w:pPr>
              <w:rPr>
                <w:lang w:val="de-CH"/>
              </w:rPr>
            </w:pPr>
            <w:r w:rsidRPr="00DF7747">
              <w:rPr>
                <w:lang w:val="de-CH"/>
              </w:rPr>
              <w:br/>
              <w:t>Tel:</w:t>
            </w:r>
            <w:r w:rsidRPr="00DF7747">
              <w:rPr>
                <w:lang w:val="de-CH"/>
              </w:rPr>
              <w:tab/>
              <w:t>+61 3 9391 3457</w:t>
            </w:r>
            <w:r w:rsidRPr="00DF7747">
              <w:rPr>
                <w:lang w:val="de-CH"/>
              </w:rPr>
              <w:br/>
              <w:t>E-mail:</w:t>
            </w:r>
            <w:r w:rsidRPr="00DF7747">
              <w:rPr>
                <w:lang w:val="de-CH"/>
              </w:rPr>
              <w:tab/>
            </w:r>
            <w:r w:rsidR="00CE02B7">
              <w:fldChar w:fldCharType="begin"/>
            </w:r>
            <w:r w:rsidR="00CE02B7" w:rsidRPr="00DF7747">
              <w:rPr>
                <w:lang w:val="de-CH"/>
              </w:rPr>
              <w:instrText xml:space="preserve"> HYPERLINK "mailto:Christian.Groves@nteczone.com" </w:instrText>
            </w:r>
            <w:r w:rsidR="00CE02B7">
              <w:fldChar w:fldCharType="separate"/>
            </w:r>
            <w:r w:rsidRPr="00DF7747">
              <w:rPr>
                <w:rStyle w:val="Hyperlink"/>
                <w:lang w:val="de-CH"/>
              </w:rPr>
              <w:t>Christian.Groves@nteczone.com</w:t>
            </w:r>
            <w:r w:rsidR="00CE02B7">
              <w:rPr>
                <w:rStyle w:val="Hyperlink"/>
              </w:rPr>
              <w:fldChar w:fldCharType="end"/>
            </w:r>
            <w:r w:rsidRPr="00DF7747">
              <w:rPr>
                <w:lang w:val="de-CH"/>
              </w:rPr>
              <w:t xml:space="preserve"> </w:t>
            </w:r>
            <w:r w:rsidRPr="00DF7747">
              <w:rPr>
                <w:lang w:val="de-CH"/>
              </w:rPr>
              <w:br/>
            </w:r>
          </w:p>
        </w:tc>
      </w:tr>
    </w:tbl>
    <w:p w:rsidR="00EC14B1" w:rsidRPr="00DF7747" w:rsidRDefault="00EC14B1">
      <w:pPr>
        <w:rPr>
          <w:highlight w:val="yellow"/>
          <w:lang w:val="de-CH"/>
        </w:rPr>
      </w:pPr>
    </w:p>
    <w:p w:rsidR="00B34A02" w:rsidRPr="00DF7747" w:rsidRDefault="00B34A02">
      <w:pPr>
        <w:rPr>
          <w:highlight w:val="yellow"/>
          <w:lang w:val="de-CH"/>
        </w:rPr>
      </w:pPr>
    </w:p>
    <w:p w:rsidR="00EC14B1" w:rsidRPr="00B34A02" w:rsidRDefault="00EC14B1" w:rsidP="00B97E32">
      <w:pPr>
        <w:pStyle w:val="Headingb"/>
        <w:jc w:val="center"/>
      </w:pPr>
      <w:r w:rsidRPr="00DF7747">
        <w:rPr>
          <w:lang w:val="de-CH"/>
        </w:rPr>
        <w:br w:type="page"/>
      </w:r>
      <w:r w:rsidRPr="00B34A02">
        <w:lastRenderedPageBreak/>
        <w:t>Table of Contents</w:t>
      </w:r>
    </w:p>
    <w:tbl>
      <w:tblPr>
        <w:tblW w:w="9889" w:type="dxa"/>
        <w:tblLayout w:type="fixed"/>
        <w:tblLook w:val="04A0" w:firstRow="1" w:lastRow="0" w:firstColumn="1" w:lastColumn="0" w:noHBand="0" w:noVBand="1"/>
      </w:tblPr>
      <w:tblGrid>
        <w:gridCol w:w="9889"/>
      </w:tblGrid>
      <w:tr w:rsidR="00B34A02" w:rsidRPr="00995689" w:rsidTr="00E24102">
        <w:trPr>
          <w:tblHeader/>
        </w:trPr>
        <w:tc>
          <w:tcPr>
            <w:tcW w:w="9889" w:type="dxa"/>
          </w:tcPr>
          <w:p w:rsidR="00B34A02" w:rsidRPr="00995689" w:rsidRDefault="00B34A02" w:rsidP="00E24102">
            <w:pPr>
              <w:pStyle w:val="toc0"/>
            </w:pPr>
            <w:r w:rsidRPr="00995689">
              <w:tab/>
              <w:t>Page</w:t>
            </w:r>
          </w:p>
        </w:tc>
      </w:tr>
      <w:tr w:rsidR="00B34A02" w:rsidRPr="00995689" w:rsidTr="00E24102">
        <w:tc>
          <w:tcPr>
            <w:tcW w:w="9889" w:type="dxa"/>
          </w:tcPr>
          <w:p w:rsidR="00A21B12" w:rsidRDefault="00B34A02">
            <w:pPr>
              <w:pStyle w:val="TOC1"/>
              <w:rPr>
                <w:rFonts w:asciiTheme="minorHAnsi" w:eastAsiaTheme="minorEastAsia" w:hAnsiTheme="minorHAnsi" w:cstheme="minorBidi"/>
                <w:sz w:val="22"/>
                <w:szCs w:val="22"/>
                <w:lang w:val="en-AU" w:eastAsia="en-AU"/>
              </w:rPr>
            </w:pPr>
            <w:r w:rsidRPr="00995689">
              <w:rPr>
                <w:rFonts w:eastAsia="MS Mincho"/>
              </w:rPr>
              <w:fldChar w:fldCharType="begin"/>
            </w:r>
            <w:r w:rsidRPr="00995689">
              <w:instrText xml:space="preserve"> TOC \o "1-3" \h \z \t "Annex_NoTitle,1,Appendix_NoTitle,1,Annex_No &amp; title,1,Appendix_No &amp; title,1" </w:instrText>
            </w:r>
            <w:r w:rsidRPr="00995689">
              <w:rPr>
                <w:rFonts w:eastAsia="MS Mincho"/>
              </w:rPr>
              <w:fldChar w:fldCharType="separate"/>
            </w:r>
            <w:hyperlink w:anchor="_Toc451933965" w:history="1">
              <w:r w:rsidR="00A21B12" w:rsidRPr="00282664">
                <w:rPr>
                  <w:rStyle w:val="Hyperlink"/>
                </w:rPr>
                <w:t>1</w:t>
              </w:r>
              <w:r w:rsidR="00A21B12">
                <w:rPr>
                  <w:rFonts w:asciiTheme="minorHAnsi" w:eastAsiaTheme="minorEastAsia" w:hAnsiTheme="minorHAnsi" w:cstheme="minorBidi"/>
                  <w:sz w:val="22"/>
                  <w:szCs w:val="22"/>
                  <w:lang w:val="en-AU" w:eastAsia="en-AU"/>
                </w:rPr>
                <w:tab/>
              </w:r>
              <w:r w:rsidR="00A21B12" w:rsidRPr="00282664">
                <w:rPr>
                  <w:rStyle w:val="Hyperlink"/>
                </w:rPr>
                <w:t>Scope</w:t>
              </w:r>
              <w:r w:rsidR="00A21B12">
                <w:rPr>
                  <w:webHidden/>
                </w:rPr>
                <w:tab/>
              </w:r>
              <w:r w:rsidR="00A21B12">
                <w:rPr>
                  <w:webHidden/>
                </w:rPr>
                <w:fldChar w:fldCharType="begin"/>
              </w:r>
              <w:r w:rsidR="00A21B12">
                <w:rPr>
                  <w:webHidden/>
                </w:rPr>
                <w:instrText xml:space="preserve"> PAGEREF _Toc451933965 \h </w:instrText>
              </w:r>
              <w:r w:rsidR="00A21B12">
                <w:rPr>
                  <w:webHidden/>
                </w:rPr>
              </w:r>
              <w:r w:rsidR="00A21B12">
                <w:rPr>
                  <w:webHidden/>
                </w:rPr>
                <w:fldChar w:fldCharType="separate"/>
              </w:r>
              <w:r w:rsidR="00A21B12">
                <w:rPr>
                  <w:webHidden/>
                </w:rPr>
                <w:t>5</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66" w:history="1">
              <w:r w:rsidR="00A21B12" w:rsidRPr="00282664">
                <w:rPr>
                  <w:rStyle w:val="Hyperlink"/>
                </w:rPr>
                <w:t>2</w:t>
              </w:r>
              <w:r w:rsidR="00A21B12">
                <w:rPr>
                  <w:rFonts w:asciiTheme="minorHAnsi" w:eastAsiaTheme="minorEastAsia" w:hAnsiTheme="minorHAnsi" w:cstheme="minorBidi"/>
                  <w:sz w:val="22"/>
                  <w:szCs w:val="22"/>
                  <w:lang w:val="en-AU" w:eastAsia="en-AU"/>
                </w:rPr>
                <w:tab/>
              </w:r>
              <w:r w:rsidR="00A21B12" w:rsidRPr="00282664">
                <w:rPr>
                  <w:rStyle w:val="Hyperlink"/>
                </w:rPr>
                <w:t>Introduction</w:t>
              </w:r>
              <w:r w:rsidR="00A21B12">
                <w:rPr>
                  <w:webHidden/>
                </w:rPr>
                <w:tab/>
              </w:r>
              <w:r w:rsidR="00A21B12">
                <w:rPr>
                  <w:webHidden/>
                </w:rPr>
                <w:fldChar w:fldCharType="begin"/>
              </w:r>
              <w:r w:rsidR="00A21B12">
                <w:rPr>
                  <w:webHidden/>
                </w:rPr>
                <w:instrText xml:space="preserve"> PAGEREF _Toc451933966 \h </w:instrText>
              </w:r>
              <w:r w:rsidR="00A21B12">
                <w:rPr>
                  <w:webHidden/>
                </w:rPr>
              </w:r>
              <w:r w:rsidR="00A21B12">
                <w:rPr>
                  <w:webHidden/>
                </w:rPr>
                <w:fldChar w:fldCharType="separate"/>
              </w:r>
              <w:r w:rsidR="00A21B12">
                <w:rPr>
                  <w:webHidden/>
                </w:rPr>
                <w:t>5</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67" w:history="1">
              <w:r w:rsidR="00A21B12" w:rsidRPr="00282664">
                <w:rPr>
                  <w:rStyle w:val="Hyperlink"/>
                </w:rPr>
                <w:t>3</w:t>
              </w:r>
              <w:r w:rsidR="00A21B12">
                <w:rPr>
                  <w:rFonts w:asciiTheme="minorHAnsi" w:eastAsiaTheme="minorEastAsia" w:hAnsiTheme="minorHAnsi" w:cstheme="minorBidi"/>
                  <w:sz w:val="22"/>
                  <w:szCs w:val="22"/>
                  <w:lang w:val="en-AU" w:eastAsia="en-AU"/>
                </w:rPr>
                <w:tab/>
              </w:r>
              <w:r w:rsidR="00A21B12" w:rsidRPr="00282664">
                <w:rPr>
                  <w:rStyle w:val="Hyperlink"/>
                </w:rPr>
                <w:t>Defect Resolution Procedure</w:t>
              </w:r>
              <w:r w:rsidR="00A21B12">
                <w:rPr>
                  <w:webHidden/>
                </w:rPr>
                <w:tab/>
              </w:r>
              <w:r w:rsidR="00A21B12">
                <w:rPr>
                  <w:webHidden/>
                </w:rPr>
                <w:fldChar w:fldCharType="begin"/>
              </w:r>
              <w:r w:rsidR="00A21B12">
                <w:rPr>
                  <w:webHidden/>
                </w:rPr>
                <w:instrText xml:space="preserve"> PAGEREF _Toc451933967 \h </w:instrText>
              </w:r>
              <w:r w:rsidR="00A21B12">
                <w:rPr>
                  <w:webHidden/>
                </w:rPr>
              </w:r>
              <w:r w:rsidR="00A21B12">
                <w:rPr>
                  <w:webHidden/>
                </w:rPr>
                <w:fldChar w:fldCharType="separate"/>
              </w:r>
              <w:r w:rsidR="00A21B12">
                <w:rPr>
                  <w:webHidden/>
                </w:rPr>
                <w:t>5</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68" w:history="1">
              <w:r w:rsidR="00A21B12" w:rsidRPr="00282664">
                <w:rPr>
                  <w:rStyle w:val="Hyperlink"/>
                </w:rPr>
                <w:t>4</w:t>
              </w:r>
              <w:r w:rsidR="00A21B12">
                <w:rPr>
                  <w:rFonts w:asciiTheme="minorHAnsi" w:eastAsiaTheme="minorEastAsia" w:hAnsiTheme="minorHAnsi" w:cstheme="minorBidi"/>
                  <w:sz w:val="22"/>
                  <w:szCs w:val="22"/>
                  <w:lang w:val="en-AU" w:eastAsia="en-AU"/>
                </w:rPr>
                <w:tab/>
              </w:r>
              <w:r w:rsidR="00A21B12" w:rsidRPr="00282664">
                <w:rPr>
                  <w:rStyle w:val="Hyperlink"/>
                </w:rPr>
                <w:t>References</w:t>
              </w:r>
              <w:r w:rsidR="00A21B12">
                <w:rPr>
                  <w:webHidden/>
                </w:rPr>
                <w:tab/>
              </w:r>
              <w:r w:rsidR="00A21B12">
                <w:rPr>
                  <w:webHidden/>
                </w:rPr>
                <w:fldChar w:fldCharType="begin"/>
              </w:r>
              <w:r w:rsidR="00A21B12">
                <w:rPr>
                  <w:webHidden/>
                </w:rPr>
                <w:instrText xml:space="preserve"> PAGEREF _Toc451933968 \h </w:instrText>
              </w:r>
              <w:r w:rsidR="00A21B12">
                <w:rPr>
                  <w:webHidden/>
                </w:rPr>
              </w:r>
              <w:r w:rsidR="00A21B12">
                <w:rPr>
                  <w:webHidden/>
                </w:rPr>
                <w:fldChar w:fldCharType="separate"/>
              </w:r>
              <w:r w:rsidR="00A21B12">
                <w:rPr>
                  <w:webHidden/>
                </w:rPr>
                <w:t>6</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69" w:history="1">
              <w:r w:rsidR="00A21B12" w:rsidRPr="00282664">
                <w:rPr>
                  <w:rStyle w:val="Hyperlink"/>
                </w:rPr>
                <w:t>5</w:t>
              </w:r>
              <w:r w:rsidR="00A21B12">
                <w:rPr>
                  <w:rFonts w:asciiTheme="minorHAnsi" w:eastAsiaTheme="minorEastAsia" w:hAnsiTheme="minorHAnsi" w:cstheme="minorBidi"/>
                  <w:sz w:val="22"/>
                  <w:szCs w:val="22"/>
                  <w:lang w:val="en-AU" w:eastAsia="en-AU"/>
                </w:rPr>
                <w:tab/>
              </w:r>
              <w:r w:rsidR="00A21B12" w:rsidRPr="00282664">
                <w:rPr>
                  <w:rStyle w:val="Hyperlink"/>
                </w:rPr>
                <w:t>Nomenclature</w:t>
              </w:r>
              <w:r w:rsidR="00A21B12">
                <w:rPr>
                  <w:webHidden/>
                </w:rPr>
                <w:tab/>
              </w:r>
              <w:r w:rsidR="00A21B12">
                <w:rPr>
                  <w:webHidden/>
                </w:rPr>
                <w:fldChar w:fldCharType="begin"/>
              </w:r>
              <w:r w:rsidR="00A21B12">
                <w:rPr>
                  <w:webHidden/>
                </w:rPr>
                <w:instrText xml:space="preserve"> PAGEREF _Toc451933969 \h </w:instrText>
              </w:r>
              <w:r w:rsidR="00A21B12">
                <w:rPr>
                  <w:webHidden/>
                </w:rPr>
              </w:r>
              <w:r w:rsidR="00A21B12">
                <w:rPr>
                  <w:webHidden/>
                </w:rPr>
                <w:fldChar w:fldCharType="separate"/>
              </w:r>
              <w:r w:rsidR="00A21B12">
                <w:rPr>
                  <w:webHidden/>
                </w:rPr>
                <w:t>6</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70" w:history="1">
              <w:r w:rsidR="00A21B12" w:rsidRPr="00282664">
                <w:rPr>
                  <w:rStyle w:val="Hyperlink"/>
                </w:rPr>
                <w:t>6</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H.248.1 (03/2013)</w:t>
              </w:r>
              <w:r w:rsidR="00A21B12">
                <w:rPr>
                  <w:webHidden/>
                </w:rPr>
                <w:tab/>
              </w:r>
              <w:r w:rsidR="00A21B12">
                <w:rPr>
                  <w:webHidden/>
                </w:rPr>
                <w:fldChar w:fldCharType="begin"/>
              </w:r>
              <w:r w:rsidR="00A21B12">
                <w:rPr>
                  <w:webHidden/>
                </w:rPr>
                <w:instrText xml:space="preserve"> PAGEREF _Toc451933970 \h </w:instrText>
              </w:r>
              <w:r w:rsidR="00A21B12">
                <w:rPr>
                  <w:webHidden/>
                </w:rPr>
              </w:r>
              <w:r w:rsidR="00A21B12">
                <w:rPr>
                  <w:webHidden/>
                </w:rPr>
                <w:fldChar w:fldCharType="separate"/>
              </w:r>
              <w:r w:rsidR="00A21B12">
                <w:rPr>
                  <w:webHidden/>
                </w:rPr>
                <w:t>6</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71" w:history="1">
              <w:r w:rsidR="00A21B12" w:rsidRPr="00282664">
                <w:rPr>
                  <w:rStyle w:val="Hyperlink"/>
                </w:rPr>
                <w:t>6.1</w:t>
              </w:r>
              <w:r w:rsidR="00A21B12">
                <w:rPr>
                  <w:rFonts w:asciiTheme="minorHAnsi" w:eastAsiaTheme="minorEastAsia" w:hAnsiTheme="minorHAnsi" w:cstheme="minorBidi"/>
                  <w:sz w:val="22"/>
                  <w:szCs w:val="22"/>
                  <w:lang w:val="en-AU" w:eastAsia="en-AU"/>
                </w:rPr>
                <w:tab/>
              </w:r>
              <w:r w:rsidR="00A21B12" w:rsidRPr="00282664">
                <w:rPr>
                  <w:rStyle w:val="Hyperlink"/>
                </w:rPr>
                <w:t>Usage of DOT in digitmaps</w:t>
              </w:r>
              <w:r w:rsidR="00A21B12">
                <w:rPr>
                  <w:webHidden/>
                </w:rPr>
                <w:tab/>
              </w:r>
              <w:r w:rsidR="00A21B12">
                <w:rPr>
                  <w:webHidden/>
                </w:rPr>
                <w:fldChar w:fldCharType="begin"/>
              </w:r>
              <w:r w:rsidR="00A21B12">
                <w:rPr>
                  <w:webHidden/>
                </w:rPr>
                <w:instrText xml:space="preserve"> PAGEREF _Toc451933971 \h </w:instrText>
              </w:r>
              <w:r w:rsidR="00A21B12">
                <w:rPr>
                  <w:webHidden/>
                </w:rPr>
              </w:r>
              <w:r w:rsidR="00A21B12">
                <w:rPr>
                  <w:webHidden/>
                </w:rPr>
                <w:fldChar w:fldCharType="separate"/>
              </w:r>
              <w:r w:rsidR="00A21B12">
                <w:rPr>
                  <w:webHidden/>
                </w:rPr>
                <w:t>6</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72" w:history="1">
              <w:r w:rsidR="00A21B12" w:rsidRPr="00282664">
                <w:rPr>
                  <w:rStyle w:val="Hyperlink"/>
                </w:rPr>
                <w:t>6.2</w:t>
              </w:r>
              <w:r w:rsidR="00A21B12">
                <w:rPr>
                  <w:rFonts w:asciiTheme="minorHAnsi" w:eastAsiaTheme="minorEastAsia" w:hAnsiTheme="minorHAnsi" w:cstheme="minorBidi"/>
                  <w:sz w:val="22"/>
                  <w:szCs w:val="22"/>
                  <w:lang w:val="en-AU" w:eastAsia="en-AU"/>
                </w:rPr>
                <w:tab/>
              </w:r>
              <w:r w:rsidR="00A21B12" w:rsidRPr="00282664">
                <w:rPr>
                  <w:rStyle w:val="Hyperlink"/>
                </w:rPr>
                <w:t>Updated ABNF reference</w:t>
              </w:r>
              <w:r w:rsidR="00A21B12">
                <w:rPr>
                  <w:webHidden/>
                </w:rPr>
                <w:tab/>
              </w:r>
              <w:r w:rsidR="00A21B12">
                <w:rPr>
                  <w:webHidden/>
                </w:rPr>
                <w:fldChar w:fldCharType="begin"/>
              </w:r>
              <w:r w:rsidR="00A21B12">
                <w:rPr>
                  <w:webHidden/>
                </w:rPr>
                <w:instrText xml:space="preserve"> PAGEREF _Toc451933972 \h </w:instrText>
              </w:r>
              <w:r w:rsidR="00A21B12">
                <w:rPr>
                  <w:webHidden/>
                </w:rPr>
              </w:r>
              <w:r w:rsidR="00A21B12">
                <w:rPr>
                  <w:webHidden/>
                </w:rPr>
                <w:fldChar w:fldCharType="separate"/>
              </w:r>
              <w:r w:rsidR="00A21B12">
                <w:rPr>
                  <w:webHidden/>
                </w:rPr>
                <w:t>8</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73" w:history="1">
              <w:r w:rsidR="00A21B12" w:rsidRPr="00282664">
                <w:rPr>
                  <w:rStyle w:val="Hyperlink"/>
                </w:rPr>
                <w:t>6.3</w:t>
              </w:r>
              <w:r w:rsidR="00A21B12">
                <w:rPr>
                  <w:rFonts w:asciiTheme="minorHAnsi" w:eastAsiaTheme="minorEastAsia" w:hAnsiTheme="minorHAnsi" w:cstheme="minorBidi"/>
                  <w:sz w:val="22"/>
                  <w:szCs w:val="22"/>
                  <w:lang w:val="en-AU" w:eastAsia="en-AU"/>
                </w:rPr>
                <w:tab/>
              </w:r>
              <w:r w:rsidR="00A21B12" w:rsidRPr="00282664">
                <w:rPr>
                  <w:rStyle w:val="Hyperlink"/>
                </w:rPr>
                <w:t>Reserve Properties clarifications</w:t>
              </w:r>
              <w:r w:rsidR="00A21B12">
                <w:rPr>
                  <w:webHidden/>
                </w:rPr>
                <w:tab/>
              </w:r>
              <w:r w:rsidR="00A21B12">
                <w:rPr>
                  <w:webHidden/>
                </w:rPr>
                <w:fldChar w:fldCharType="begin"/>
              </w:r>
              <w:r w:rsidR="00A21B12">
                <w:rPr>
                  <w:webHidden/>
                </w:rPr>
                <w:instrText xml:space="preserve"> PAGEREF _Toc451933973 \h </w:instrText>
              </w:r>
              <w:r w:rsidR="00A21B12">
                <w:rPr>
                  <w:webHidden/>
                </w:rPr>
              </w:r>
              <w:r w:rsidR="00A21B12">
                <w:rPr>
                  <w:webHidden/>
                </w:rPr>
                <w:fldChar w:fldCharType="separate"/>
              </w:r>
              <w:r w:rsidR="00A21B12">
                <w:rPr>
                  <w:webHidden/>
                </w:rPr>
                <w:t>8</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74" w:history="1">
              <w:r w:rsidR="00A21B12" w:rsidRPr="00282664">
                <w:rPr>
                  <w:rStyle w:val="Hyperlink"/>
                </w:rPr>
                <w:t>7</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H.248.9 (12/2009)</w:t>
              </w:r>
              <w:r w:rsidR="00A21B12">
                <w:rPr>
                  <w:webHidden/>
                </w:rPr>
                <w:tab/>
              </w:r>
              <w:r w:rsidR="00A21B12">
                <w:rPr>
                  <w:webHidden/>
                </w:rPr>
                <w:fldChar w:fldCharType="begin"/>
              </w:r>
              <w:r w:rsidR="00A21B12">
                <w:rPr>
                  <w:webHidden/>
                </w:rPr>
                <w:instrText xml:space="preserve"> PAGEREF _Toc451933974 \h </w:instrText>
              </w:r>
              <w:r w:rsidR="00A21B12">
                <w:rPr>
                  <w:webHidden/>
                </w:rPr>
              </w:r>
              <w:r w:rsidR="00A21B12">
                <w:rPr>
                  <w:webHidden/>
                </w:rPr>
                <w:fldChar w:fldCharType="separate"/>
              </w:r>
              <w:r w:rsidR="00A21B12">
                <w:rPr>
                  <w:webHidden/>
                </w:rPr>
                <w:t>11</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75" w:history="1">
              <w:r w:rsidR="00A21B12" w:rsidRPr="00282664">
                <w:rPr>
                  <w:rStyle w:val="Hyperlink"/>
                </w:rPr>
                <w:t>7.1</w:t>
              </w:r>
              <w:r w:rsidR="00A21B12">
                <w:rPr>
                  <w:rFonts w:asciiTheme="minorHAnsi" w:eastAsiaTheme="minorEastAsia" w:hAnsiTheme="minorHAnsi" w:cstheme="minorBidi"/>
                  <w:sz w:val="22"/>
                  <w:szCs w:val="22"/>
                  <w:lang w:val="en-AU" w:eastAsia="en-AU"/>
                </w:rPr>
                <w:tab/>
              </w:r>
              <w:r w:rsidR="00A21B12" w:rsidRPr="00282664">
                <w:rPr>
                  <w:rStyle w:val="Hyperlink"/>
                </w:rPr>
                <w:t>Updated ABNF reference</w:t>
              </w:r>
              <w:r w:rsidR="00A21B12">
                <w:rPr>
                  <w:webHidden/>
                </w:rPr>
                <w:tab/>
              </w:r>
              <w:r w:rsidR="00A21B12">
                <w:rPr>
                  <w:webHidden/>
                </w:rPr>
                <w:fldChar w:fldCharType="begin"/>
              </w:r>
              <w:r w:rsidR="00A21B12">
                <w:rPr>
                  <w:webHidden/>
                </w:rPr>
                <w:instrText xml:space="preserve"> PAGEREF _Toc451933975 \h </w:instrText>
              </w:r>
              <w:r w:rsidR="00A21B12">
                <w:rPr>
                  <w:webHidden/>
                </w:rPr>
              </w:r>
              <w:r w:rsidR="00A21B12">
                <w:rPr>
                  <w:webHidden/>
                </w:rPr>
                <w:fldChar w:fldCharType="separate"/>
              </w:r>
              <w:r w:rsidR="00A21B12">
                <w:rPr>
                  <w:webHidden/>
                </w:rPr>
                <w:t>11</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76" w:history="1">
              <w:r w:rsidR="00A21B12" w:rsidRPr="00282664">
                <w:rPr>
                  <w:rStyle w:val="Hyperlink"/>
                </w:rPr>
                <w:t>8</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H.248.40 (03/2013)</w:t>
              </w:r>
              <w:r w:rsidR="00A21B12">
                <w:rPr>
                  <w:webHidden/>
                </w:rPr>
                <w:tab/>
              </w:r>
              <w:r w:rsidR="00A21B12">
                <w:rPr>
                  <w:webHidden/>
                </w:rPr>
                <w:fldChar w:fldCharType="begin"/>
              </w:r>
              <w:r w:rsidR="00A21B12">
                <w:rPr>
                  <w:webHidden/>
                </w:rPr>
                <w:instrText xml:space="preserve"> PAGEREF _Toc451933976 \h </w:instrText>
              </w:r>
              <w:r w:rsidR="00A21B12">
                <w:rPr>
                  <w:webHidden/>
                </w:rPr>
              </w:r>
              <w:r w:rsidR="00A21B12">
                <w:rPr>
                  <w:webHidden/>
                </w:rPr>
                <w:fldChar w:fldCharType="separate"/>
              </w:r>
              <w:r w:rsidR="00A21B12">
                <w:rPr>
                  <w:webHidden/>
                </w:rPr>
                <w:t>12</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77" w:history="1">
              <w:r w:rsidR="00A21B12" w:rsidRPr="00282664">
                <w:rPr>
                  <w:rStyle w:val="Hyperlink"/>
                </w:rPr>
                <w:t>8.1</w:t>
              </w:r>
              <w:r w:rsidR="00A21B12">
                <w:rPr>
                  <w:rFonts w:asciiTheme="minorHAnsi" w:eastAsiaTheme="minorEastAsia" w:hAnsiTheme="minorHAnsi" w:cstheme="minorBidi"/>
                  <w:sz w:val="22"/>
                  <w:szCs w:val="22"/>
                  <w:lang w:val="en-AU" w:eastAsia="en-AU"/>
                </w:rPr>
                <w:tab/>
              </w:r>
              <w:r w:rsidR="00A21B12" w:rsidRPr="00282664">
                <w:rPr>
                  <w:rStyle w:val="Hyperlink"/>
                </w:rPr>
                <w:t>Packet types subject to detection logic</w:t>
              </w:r>
              <w:r w:rsidR="00A21B12">
                <w:rPr>
                  <w:webHidden/>
                </w:rPr>
                <w:tab/>
              </w:r>
              <w:r w:rsidR="00A21B12">
                <w:rPr>
                  <w:webHidden/>
                </w:rPr>
                <w:fldChar w:fldCharType="begin"/>
              </w:r>
              <w:r w:rsidR="00A21B12">
                <w:rPr>
                  <w:webHidden/>
                </w:rPr>
                <w:instrText xml:space="preserve"> PAGEREF _Toc451933977 \h </w:instrText>
              </w:r>
              <w:r w:rsidR="00A21B12">
                <w:rPr>
                  <w:webHidden/>
                </w:rPr>
              </w:r>
              <w:r w:rsidR="00A21B12">
                <w:rPr>
                  <w:webHidden/>
                </w:rPr>
                <w:fldChar w:fldCharType="separate"/>
              </w:r>
              <w:r w:rsidR="00A21B12">
                <w:rPr>
                  <w:webHidden/>
                </w:rPr>
                <w:t>12</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78" w:history="1">
              <w:r w:rsidR="00A21B12" w:rsidRPr="00282664">
                <w:rPr>
                  <w:rStyle w:val="Hyperlink"/>
                </w:rPr>
                <w:t>9</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H.248.53 (03/2009)</w:t>
              </w:r>
              <w:r w:rsidR="00A21B12">
                <w:rPr>
                  <w:webHidden/>
                </w:rPr>
                <w:tab/>
              </w:r>
              <w:r w:rsidR="00A21B12">
                <w:rPr>
                  <w:webHidden/>
                </w:rPr>
                <w:fldChar w:fldCharType="begin"/>
              </w:r>
              <w:r w:rsidR="00A21B12">
                <w:rPr>
                  <w:webHidden/>
                </w:rPr>
                <w:instrText xml:space="preserve"> PAGEREF _Toc451933978 \h </w:instrText>
              </w:r>
              <w:r w:rsidR="00A21B12">
                <w:rPr>
                  <w:webHidden/>
                </w:rPr>
              </w:r>
              <w:r w:rsidR="00A21B12">
                <w:rPr>
                  <w:webHidden/>
                </w:rPr>
                <w:fldChar w:fldCharType="separate"/>
              </w:r>
              <w:r w:rsidR="00A21B12">
                <w:rPr>
                  <w:webHidden/>
                </w:rPr>
                <w:t>13</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79" w:history="1">
              <w:r w:rsidR="00A21B12" w:rsidRPr="00282664">
                <w:rPr>
                  <w:rStyle w:val="Hyperlink"/>
                </w:rPr>
                <w:t>9.1</w:t>
              </w:r>
              <w:r w:rsidR="00A21B12">
                <w:rPr>
                  <w:rFonts w:asciiTheme="minorHAnsi" w:eastAsiaTheme="minorEastAsia" w:hAnsiTheme="minorHAnsi" w:cstheme="minorBidi"/>
                  <w:sz w:val="22"/>
                  <w:szCs w:val="22"/>
                  <w:lang w:val="en-AU" w:eastAsia="en-AU"/>
                </w:rPr>
                <w:tab/>
              </w:r>
              <w:r w:rsidR="00A21B12" w:rsidRPr="00282664">
                <w:rPr>
                  <w:rStyle w:val="Hyperlink"/>
                </w:rPr>
                <w:t>Rate policing clarifications</w:t>
              </w:r>
              <w:r w:rsidR="00A21B12">
                <w:rPr>
                  <w:webHidden/>
                </w:rPr>
                <w:tab/>
              </w:r>
              <w:r w:rsidR="00A21B12">
                <w:rPr>
                  <w:webHidden/>
                </w:rPr>
                <w:fldChar w:fldCharType="begin"/>
              </w:r>
              <w:r w:rsidR="00A21B12">
                <w:rPr>
                  <w:webHidden/>
                </w:rPr>
                <w:instrText xml:space="preserve"> PAGEREF _Toc451933979 \h </w:instrText>
              </w:r>
              <w:r w:rsidR="00A21B12">
                <w:rPr>
                  <w:webHidden/>
                </w:rPr>
              </w:r>
              <w:r w:rsidR="00A21B12">
                <w:rPr>
                  <w:webHidden/>
                </w:rPr>
                <w:fldChar w:fldCharType="separate"/>
              </w:r>
              <w:r w:rsidR="00A21B12">
                <w:rPr>
                  <w:webHidden/>
                </w:rPr>
                <w:t>13</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80" w:history="1">
              <w:r w:rsidR="00A21B12" w:rsidRPr="00282664">
                <w:rPr>
                  <w:rStyle w:val="Hyperlink"/>
                </w:rPr>
                <w:t>10</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H.248.69 (03/2009)</w:t>
              </w:r>
              <w:r w:rsidR="00A21B12">
                <w:rPr>
                  <w:webHidden/>
                </w:rPr>
                <w:tab/>
              </w:r>
              <w:r w:rsidR="00A21B12">
                <w:rPr>
                  <w:webHidden/>
                </w:rPr>
                <w:fldChar w:fldCharType="begin"/>
              </w:r>
              <w:r w:rsidR="00A21B12">
                <w:rPr>
                  <w:webHidden/>
                </w:rPr>
                <w:instrText xml:space="preserve"> PAGEREF _Toc451933980 \h </w:instrText>
              </w:r>
              <w:r w:rsidR="00A21B12">
                <w:rPr>
                  <w:webHidden/>
                </w:rPr>
              </w:r>
              <w:r w:rsidR="00A21B12">
                <w:rPr>
                  <w:webHidden/>
                </w:rPr>
                <w:fldChar w:fldCharType="separate"/>
              </w:r>
              <w:r w:rsidR="00A21B12">
                <w:rPr>
                  <w:webHidden/>
                </w:rPr>
                <w:t>15</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81" w:history="1">
              <w:r w:rsidR="00A21B12" w:rsidRPr="00282664">
                <w:rPr>
                  <w:rStyle w:val="Hyperlink"/>
                </w:rPr>
                <w:t>10.1</w:t>
              </w:r>
              <w:r w:rsidR="00A21B12">
                <w:rPr>
                  <w:rFonts w:asciiTheme="minorHAnsi" w:eastAsiaTheme="minorEastAsia" w:hAnsiTheme="minorHAnsi" w:cstheme="minorBidi"/>
                  <w:sz w:val="22"/>
                  <w:szCs w:val="22"/>
                  <w:lang w:val="en-AU" w:eastAsia="en-AU"/>
                </w:rPr>
                <w:tab/>
              </w:r>
              <w:r w:rsidR="00A21B12" w:rsidRPr="00282664">
                <w:rPr>
                  <w:rStyle w:val="Hyperlink"/>
                </w:rPr>
                <w:t>Superfluous reference</w:t>
              </w:r>
              <w:r w:rsidR="00A21B12">
                <w:rPr>
                  <w:webHidden/>
                </w:rPr>
                <w:tab/>
              </w:r>
              <w:r w:rsidR="00A21B12">
                <w:rPr>
                  <w:webHidden/>
                </w:rPr>
                <w:fldChar w:fldCharType="begin"/>
              </w:r>
              <w:r w:rsidR="00A21B12">
                <w:rPr>
                  <w:webHidden/>
                </w:rPr>
                <w:instrText xml:space="preserve"> PAGEREF _Toc451933981 \h </w:instrText>
              </w:r>
              <w:r w:rsidR="00A21B12">
                <w:rPr>
                  <w:webHidden/>
                </w:rPr>
              </w:r>
              <w:r w:rsidR="00A21B12">
                <w:rPr>
                  <w:webHidden/>
                </w:rPr>
                <w:fldChar w:fldCharType="separate"/>
              </w:r>
              <w:r w:rsidR="00A21B12">
                <w:rPr>
                  <w:webHidden/>
                </w:rPr>
                <w:t>15</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82" w:history="1">
              <w:r w:rsidR="00A21B12" w:rsidRPr="00282664">
                <w:rPr>
                  <w:rStyle w:val="Hyperlink"/>
                </w:rPr>
                <w:t>11</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H.248.80 (01/2014)</w:t>
              </w:r>
              <w:r w:rsidR="00A21B12">
                <w:rPr>
                  <w:webHidden/>
                </w:rPr>
                <w:tab/>
              </w:r>
              <w:r w:rsidR="00A21B12">
                <w:rPr>
                  <w:webHidden/>
                </w:rPr>
                <w:fldChar w:fldCharType="begin"/>
              </w:r>
              <w:r w:rsidR="00A21B12">
                <w:rPr>
                  <w:webHidden/>
                </w:rPr>
                <w:instrText xml:space="preserve"> PAGEREF _Toc451933982 \h </w:instrText>
              </w:r>
              <w:r w:rsidR="00A21B12">
                <w:rPr>
                  <w:webHidden/>
                </w:rPr>
              </w:r>
              <w:r w:rsidR="00A21B12">
                <w:rPr>
                  <w:webHidden/>
                </w:rPr>
                <w:fldChar w:fldCharType="separate"/>
              </w:r>
              <w:r w:rsidR="00A21B12">
                <w:rPr>
                  <w:webHidden/>
                </w:rPr>
                <w:t>16</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83" w:history="1">
              <w:r w:rsidR="00A21B12" w:rsidRPr="00282664">
                <w:rPr>
                  <w:rStyle w:val="Hyperlink"/>
                </w:rPr>
                <w:t>11.1</w:t>
              </w:r>
              <w:r w:rsidR="00A21B12">
                <w:rPr>
                  <w:rFonts w:asciiTheme="minorHAnsi" w:eastAsiaTheme="minorEastAsia" w:hAnsiTheme="minorHAnsi" w:cstheme="minorBidi"/>
                  <w:sz w:val="22"/>
                  <w:szCs w:val="22"/>
                  <w:lang w:val="en-AU" w:eastAsia="en-AU"/>
                </w:rPr>
                <w:tab/>
              </w:r>
              <w:r w:rsidR="00A21B12" w:rsidRPr="00282664">
                <w:rPr>
                  <w:rStyle w:val="Hyperlink"/>
                </w:rPr>
                <w:t>Updated reference</w:t>
              </w:r>
              <w:r w:rsidR="00A21B12">
                <w:rPr>
                  <w:webHidden/>
                </w:rPr>
                <w:tab/>
              </w:r>
              <w:r w:rsidR="00A21B12">
                <w:rPr>
                  <w:webHidden/>
                </w:rPr>
                <w:fldChar w:fldCharType="begin"/>
              </w:r>
              <w:r w:rsidR="00A21B12">
                <w:rPr>
                  <w:webHidden/>
                </w:rPr>
                <w:instrText xml:space="preserve"> PAGEREF _Toc451933983 \h </w:instrText>
              </w:r>
              <w:r w:rsidR="00A21B12">
                <w:rPr>
                  <w:webHidden/>
                </w:rPr>
              </w:r>
              <w:r w:rsidR="00A21B12">
                <w:rPr>
                  <w:webHidden/>
                </w:rPr>
                <w:fldChar w:fldCharType="separate"/>
              </w:r>
              <w:r w:rsidR="00A21B12">
                <w:rPr>
                  <w:webHidden/>
                </w:rPr>
                <w:t>16</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84" w:history="1">
              <w:r w:rsidR="00A21B12" w:rsidRPr="00282664">
                <w:rPr>
                  <w:rStyle w:val="Hyperlink"/>
                </w:rPr>
                <w:t>12</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H.248.83 (02/2012)</w:t>
              </w:r>
              <w:r w:rsidR="00A21B12">
                <w:rPr>
                  <w:webHidden/>
                </w:rPr>
                <w:tab/>
              </w:r>
              <w:r w:rsidR="00A21B12">
                <w:rPr>
                  <w:webHidden/>
                </w:rPr>
                <w:fldChar w:fldCharType="begin"/>
              </w:r>
              <w:r w:rsidR="00A21B12">
                <w:rPr>
                  <w:webHidden/>
                </w:rPr>
                <w:instrText xml:space="preserve"> PAGEREF _Toc451933984 \h </w:instrText>
              </w:r>
              <w:r w:rsidR="00A21B12">
                <w:rPr>
                  <w:webHidden/>
                </w:rPr>
              </w:r>
              <w:r w:rsidR="00A21B12">
                <w:rPr>
                  <w:webHidden/>
                </w:rPr>
                <w:fldChar w:fldCharType="separate"/>
              </w:r>
              <w:r w:rsidR="00A21B12">
                <w:rPr>
                  <w:webHidden/>
                </w:rPr>
                <w:t>17</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85" w:history="1">
              <w:r w:rsidR="00A21B12" w:rsidRPr="00282664">
                <w:rPr>
                  <w:rStyle w:val="Hyperlink"/>
                </w:rPr>
                <w:t>12.1</w:t>
              </w:r>
              <w:r w:rsidR="00A21B12">
                <w:rPr>
                  <w:rFonts w:asciiTheme="minorHAnsi" w:eastAsiaTheme="minorEastAsia" w:hAnsiTheme="minorHAnsi" w:cstheme="minorBidi"/>
                  <w:sz w:val="22"/>
                  <w:szCs w:val="22"/>
                  <w:lang w:val="en-AU" w:eastAsia="en-AU"/>
                </w:rPr>
                <w:tab/>
              </w:r>
              <w:r w:rsidR="00A21B12" w:rsidRPr="00282664">
                <w:rPr>
                  <w:rStyle w:val="Hyperlink"/>
                </w:rPr>
                <w:t>Incorrect reference</w:t>
              </w:r>
              <w:r w:rsidR="00A21B12">
                <w:rPr>
                  <w:webHidden/>
                </w:rPr>
                <w:tab/>
              </w:r>
              <w:r w:rsidR="00A21B12">
                <w:rPr>
                  <w:webHidden/>
                </w:rPr>
                <w:fldChar w:fldCharType="begin"/>
              </w:r>
              <w:r w:rsidR="00A21B12">
                <w:rPr>
                  <w:webHidden/>
                </w:rPr>
                <w:instrText xml:space="preserve"> PAGEREF _Toc451933985 \h </w:instrText>
              </w:r>
              <w:r w:rsidR="00A21B12">
                <w:rPr>
                  <w:webHidden/>
                </w:rPr>
              </w:r>
              <w:r w:rsidR="00A21B12">
                <w:rPr>
                  <w:webHidden/>
                </w:rPr>
                <w:fldChar w:fldCharType="separate"/>
              </w:r>
              <w:r w:rsidR="00A21B12">
                <w:rPr>
                  <w:webHidden/>
                </w:rPr>
                <w:t>17</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86" w:history="1">
              <w:r w:rsidR="00A21B12" w:rsidRPr="00282664">
                <w:rPr>
                  <w:rStyle w:val="Hyperlink"/>
                </w:rPr>
                <w:t>13</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H.248.87 (01/2014)</w:t>
              </w:r>
              <w:r w:rsidR="00A21B12">
                <w:rPr>
                  <w:webHidden/>
                </w:rPr>
                <w:tab/>
              </w:r>
              <w:r w:rsidR="00A21B12">
                <w:rPr>
                  <w:webHidden/>
                </w:rPr>
                <w:fldChar w:fldCharType="begin"/>
              </w:r>
              <w:r w:rsidR="00A21B12">
                <w:rPr>
                  <w:webHidden/>
                </w:rPr>
                <w:instrText xml:space="preserve"> PAGEREF _Toc451933986 \h </w:instrText>
              </w:r>
              <w:r w:rsidR="00A21B12">
                <w:rPr>
                  <w:webHidden/>
                </w:rPr>
              </w:r>
              <w:r w:rsidR="00A21B12">
                <w:rPr>
                  <w:webHidden/>
                </w:rPr>
                <w:fldChar w:fldCharType="separate"/>
              </w:r>
              <w:r w:rsidR="00A21B12">
                <w:rPr>
                  <w:webHidden/>
                </w:rPr>
                <w:t>18</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87" w:history="1">
              <w:r w:rsidR="00A21B12" w:rsidRPr="00282664">
                <w:rPr>
                  <w:rStyle w:val="Hyperlink"/>
                </w:rPr>
                <w:t>13.1</w:t>
              </w:r>
              <w:r w:rsidR="00A21B12">
                <w:rPr>
                  <w:rFonts w:asciiTheme="minorHAnsi" w:eastAsiaTheme="minorEastAsia" w:hAnsiTheme="minorHAnsi" w:cstheme="minorBidi"/>
                  <w:sz w:val="22"/>
                  <w:szCs w:val="22"/>
                  <w:lang w:val="en-AU" w:eastAsia="en-AU"/>
                </w:rPr>
                <w:tab/>
              </w:r>
              <w:r w:rsidR="00A21B12" w:rsidRPr="00282664">
                <w:rPr>
                  <w:rStyle w:val="Hyperlink"/>
                </w:rPr>
                <w:t>Updated reference</w:t>
              </w:r>
              <w:r w:rsidR="00A21B12">
                <w:rPr>
                  <w:webHidden/>
                </w:rPr>
                <w:tab/>
              </w:r>
              <w:r w:rsidR="00A21B12">
                <w:rPr>
                  <w:webHidden/>
                </w:rPr>
                <w:fldChar w:fldCharType="begin"/>
              </w:r>
              <w:r w:rsidR="00A21B12">
                <w:rPr>
                  <w:webHidden/>
                </w:rPr>
                <w:instrText xml:space="preserve"> PAGEREF _Toc451933987 \h </w:instrText>
              </w:r>
              <w:r w:rsidR="00A21B12">
                <w:rPr>
                  <w:webHidden/>
                </w:rPr>
              </w:r>
              <w:r w:rsidR="00A21B12">
                <w:rPr>
                  <w:webHidden/>
                </w:rPr>
                <w:fldChar w:fldCharType="separate"/>
              </w:r>
              <w:r w:rsidR="00A21B12">
                <w:rPr>
                  <w:webHidden/>
                </w:rPr>
                <w:t>18</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88" w:history="1">
              <w:r w:rsidR="00A21B12" w:rsidRPr="00282664">
                <w:rPr>
                  <w:rStyle w:val="Hyperlink"/>
                </w:rPr>
                <w:t>14</w:t>
              </w:r>
              <w:r w:rsidR="00A21B12">
                <w:rPr>
                  <w:rFonts w:asciiTheme="minorHAnsi" w:eastAsiaTheme="minorEastAsia" w:hAnsiTheme="minorHAnsi" w:cstheme="minorBidi"/>
                  <w:sz w:val="22"/>
                  <w:szCs w:val="22"/>
                  <w:lang w:val="en-AU" w:eastAsia="en-AU"/>
                </w:rPr>
                <w:tab/>
              </w:r>
              <w:r w:rsidR="00A21B12" w:rsidRPr="00282664">
                <w:rPr>
                  <w:rStyle w:val="Hyperlink"/>
                </w:rPr>
                <w:t>Technical and Editorial Corrections to H.248.88 (01/2014)</w:t>
              </w:r>
              <w:r w:rsidR="00A21B12">
                <w:rPr>
                  <w:webHidden/>
                </w:rPr>
                <w:tab/>
              </w:r>
              <w:r w:rsidR="00A21B12">
                <w:rPr>
                  <w:webHidden/>
                </w:rPr>
                <w:fldChar w:fldCharType="begin"/>
              </w:r>
              <w:r w:rsidR="00A21B12">
                <w:rPr>
                  <w:webHidden/>
                </w:rPr>
                <w:instrText xml:space="preserve"> PAGEREF _Toc451933988 \h </w:instrText>
              </w:r>
              <w:r w:rsidR="00A21B12">
                <w:rPr>
                  <w:webHidden/>
                </w:rPr>
              </w:r>
              <w:r w:rsidR="00A21B12">
                <w:rPr>
                  <w:webHidden/>
                </w:rPr>
                <w:fldChar w:fldCharType="separate"/>
              </w:r>
              <w:r w:rsidR="00A21B12">
                <w:rPr>
                  <w:webHidden/>
                </w:rPr>
                <w:t>20</w:t>
              </w:r>
              <w:r w:rsidR="00A21B12">
                <w:rPr>
                  <w:webHidden/>
                </w:rPr>
                <w:fldChar w:fldCharType="end"/>
              </w:r>
            </w:hyperlink>
          </w:p>
          <w:p w:rsidR="00A21B12" w:rsidRDefault="00CE02B7">
            <w:pPr>
              <w:pStyle w:val="TOC2"/>
              <w:rPr>
                <w:rFonts w:asciiTheme="minorHAnsi" w:eastAsiaTheme="minorEastAsia" w:hAnsiTheme="minorHAnsi" w:cstheme="minorBidi"/>
                <w:sz w:val="22"/>
                <w:szCs w:val="22"/>
                <w:lang w:val="en-AU" w:eastAsia="en-AU"/>
              </w:rPr>
            </w:pPr>
            <w:hyperlink w:anchor="_Toc451933989" w:history="1">
              <w:r w:rsidR="00A21B12" w:rsidRPr="00282664">
                <w:rPr>
                  <w:rStyle w:val="Hyperlink"/>
                </w:rPr>
                <w:t>14.1</w:t>
              </w:r>
              <w:r w:rsidR="00A21B12">
                <w:rPr>
                  <w:rFonts w:asciiTheme="minorHAnsi" w:eastAsiaTheme="minorEastAsia" w:hAnsiTheme="minorHAnsi" w:cstheme="minorBidi"/>
                  <w:sz w:val="22"/>
                  <w:szCs w:val="22"/>
                  <w:lang w:val="en-AU" w:eastAsia="en-AU"/>
                </w:rPr>
                <w:tab/>
              </w:r>
              <w:r w:rsidR="00A21B12" w:rsidRPr="00282664">
                <w:rPr>
                  <w:rStyle w:val="Hyperlink"/>
                </w:rPr>
                <w:t>Updated reference</w:t>
              </w:r>
              <w:r w:rsidR="00A21B12">
                <w:rPr>
                  <w:webHidden/>
                </w:rPr>
                <w:tab/>
              </w:r>
              <w:r w:rsidR="00A21B12">
                <w:rPr>
                  <w:webHidden/>
                </w:rPr>
                <w:fldChar w:fldCharType="begin"/>
              </w:r>
              <w:r w:rsidR="00A21B12">
                <w:rPr>
                  <w:webHidden/>
                </w:rPr>
                <w:instrText xml:space="preserve"> PAGEREF _Toc451933989 \h </w:instrText>
              </w:r>
              <w:r w:rsidR="00A21B12">
                <w:rPr>
                  <w:webHidden/>
                </w:rPr>
              </w:r>
              <w:r w:rsidR="00A21B12">
                <w:rPr>
                  <w:webHidden/>
                </w:rPr>
                <w:fldChar w:fldCharType="separate"/>
              </w:r>
              <w:r w:rsidR="00A21B12">
                <w:rPr>
                  <w:webHidden/>
                </w:rPr>
                <w:t>20</w:t>
              </w:r>
              <w:r w:rsidR="00A21B12">
                <w:rPr>
                  <w:webHidden/>
                </w:rPr>
                <w:fldChar w:fldCharType="end"/>
              </w:r>
            </w:hyperlink>
          </w:p>
          <w:p w:rsidR="00A21B12" w:rsidRDefault="00CE02B7">
            <w:pPr>
              <w:pStyle w:val="TOC1"/>
              <w:rPr>
                <w:rFonts w:asciiTheme="minorHAnsi" w:eastAsiaTheme="minorEastAsia" w:hAnsiTheme="minorHAnsi" w:cstheme="minorBidi"/>
                <w:sz w:val="22"/>
                <w:szCs w:val="22"/>
                <w:lang w:val="en-AU" w:eastAsia="en-AU"/>
              </w:rPr>
            </w:pPr>
            <w:hyperlink w:anchor="_Toc451933990" w:history="1">
              <w:r w:rsidR="00A21B12" w:rsidRPr="00282664">
                <w:rPr>
                  <w:rStyle w:val="Hyperlink"/>
                </w:rPr>
                <w:t>Annex: Defect Report Form for the H.248 Sub-series</w:t>
              </w:r>
              <w:r w:rsidR="00A21B12">
                <w:rPr>
                  <w:webHidden/>
                </w:rPr>
                <w:tab/>
              </w:r>
              <w:r w:rsidR="00A21B12">
                <w:rPr>
                  <w:webHidden/>
                </w:rPr>
                <w:fldChar w:fldCharType="begin"/>
              </w:r>
              <w:r w:rsidR="00A21B12">
                <w:rPr>
                  <w:webHidden/>
                </w:rPr>
                <w:instrText xml:space="preserve"> PAGEREF _Toc451933990 \h </w:instrText>
              </w:r>
              <w:r w:rsidR="00A21B12">
                <w:rPr>
                  <w:webHidden/>
                </w:rPr>
              </w:r>
              <w:r w:rsidR="00A21B12">
                <w:rPr>
                  <w:webHidden/>
                </w:rPr>
                <w:fldChar w:fldCharType="separate"/>
              </w:r>
              <w:r w:rsidR="00A21B12">
                <w:rPr>
                  <w:webHidden/>
                </w:rPr>
                <w:t>21</w:t>
              </w:r>
              <w:r w:rsidR="00A21B12">
                <w:rPr>
                  <w:webHidden/>
                </w:rPr>
                <w:fldChar w:fldCharType="end"/>
              </w:r>
            </w:hyperlink>
          </w:p>
          <w:p w:rsidR="00B34A02" w:rsidRPr="00995689" w:rsidRDefault="00B34A02" w:rsidP="00E24102">
            <w:pPr>
              <w:pStyle w:val="TableofFigures"/>
              <w:rPr>
                <w:rFonts w:eastAsia="Times New Roman"/>
              </w:rPr>
            </w:pPr>
            <w:r w:rsidRPr="00995689">
              <w:rPr>
                <w:rFonts w:eastAsia="Batang"/>
              </w:rPr>
              <w:fldChar w:fldCharType="end"/>
            </w:r>
          </w:p>
        </w:tc>
      </w:tr>
    </w:tbl>
    <w:p w:rsidR="00EC14B1" w:rsidRPr="00B34A02" w:rsidRDefault="00EC14B1">
      <w:pPr>
        <w:rPr>
          <w:caps/>
        </w:rPr>
      </w:pPr>
    </w:p>
    <w:p w:rsidR="00EC14B1" w:rsidRPr="00B34A02" w:rsidRDefault="00EC14B1">
      <w:pPr>
        <w:rPr>
          <w:caps/>
        </w:rPr>
      </w:pPr>
    </w:p>
    <w:p w:rsidR="00EC14B1" w:rsidRPr="00B34A02" w:rsidRDefault="00EC14B1">
      <w:pPr>
        <w:sectPr w:rsidR="00EC14B1" w:rsidRPr="00B34A02" w:rsidSect="00DF7747">
          <w:headerReference w:type="even" r:id="rId10"/>
          <w:headerReference w:type="first" r:id="rId11"/>
          <w:footerReference w:type="first" r:id="rId12"/>
          <w:pgSz w:w="11906" w:h="16838" w:code="9"/>
          <w:pgMar w:top="1417" w:right="1134" w:bottom="1417" w:left="1134" w:header="720" w:footer="720" w:gutter="0"/>
          <w:pgNumType w:fmt="lowerRoman"/>
          <w:cols w:space="720"/>
          <w:docGrid w:linePitch="326"/>
        </w:sectPr>
      </w:pPr>
    </w:p>
    <w:p w:rsidR="008E4F81" w:rsidRPr="00B34A02" w:rsidRDefault="008E4F81" w:rsidP="00CD2A29">
      <w:pPr>
        <w:pStyle w:val="Rectitle"/>
      </w:pPr>
      <w:r w:rsidRPr="00B34A02">
        <w:lastRenderedPageBreak/>
        <w:t xml:space="preserve">IMPLEMENTORS’ GUIDE FOR THE </w:t>
      </w:r>
      <w:r w:rsidRPr="00B34A02">
        <w:br/>
        <w:t>H.248 SUB-SERIES OF RECOMMENDATIONS</w:t>
      </w:r>
    </w:p>
    <w:p w:rsidR="008E4F81" w:rsidRPr="00CD2A29" w:rsidRDefault="008E4F81" w:rsidP="00CD2A29">
      <w:pPr>
        <w:pStyle w:val="Heading1"/>
      </w:pPr>
      <w:bookmarkStart w:id="27" w:name="_Toc44995712"/>
      <w:bookmarkStart w:id="28" w:name="_Toc172363283"/>
      <w:bookmarkStart w:id="29" w:name="_Toc197286763"/>
      <w:bookmarkStart w:id="30" w:name="_Toc201401593"/>
      <w:bookmarkStart w:id="31" w:name="_Toc221297441"/>
      <w:bookmarkStart w:id="32" w:name="_Toc221297773"/>
      <w:bookmarkStart w:id="33" w:name="_Toc221297970"/>
      <w:bookmarkStart w:id="34" w:name="_Toc247371775"/>
      <w:bookmarkStart w:id="35" w:name="_Toc298162755"/>
      <w:bookmarkStart w:id="36" w:name="_Toc308622837"/>
      <w:bookmarkStart w:id="37" w:name="_Toc309841379"/>
      <w:bookmarkStart w:id="38" w:name="_Toc309841531"/>
      <w:bookmarkStart w:id="39" w:name="_Toc309927486"/>
      <w:bookmarkStart w:id="40" w:name="_Toc402350728"/>
      <w:bookmarkStart w:id="41" w:name="_Toc433870457"/>
      <w:bookmarkStart w:id="42" w:name="_Toc451933965"/>
      <w:r w:rsidRPr="00CD2A29">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8E4F81" w:rsidRPr="00B34A02" w:rsidRDefault="008E4F81" w:rsidP="008E4F81">
      <w:r w:rsidRPr="00B34A02">
        <w:t>This guide resolves defects in the following categories:</w:t>
      </w:r>
    </w:p>
    <w:p w:rsidR="008E4F81" w:rsidRPr="00B34A02" w:rsidRDefault="008E4F81" w:rsidP="008E4F81">
      <w:pPr>
        <w:numPr>
          <w:ilvl w:val="0"/>
          <w:numId w:val="13"/>
        </w:numPr>
        <w:overflowPunct w:val="0"/>
        <w:autoSpaceDE w:val="0"/>
        <w:autoSpaceDN w:val="0"/>
        <w:adjustRightInd w:val="0"/>
        <w:ind w:left="567" w:hanging="567"/>
        <w:textAlignment w:val="baseline"/>
      </w:pPr>
      <w:r w:rsidRPr="00B34A02">
        <w:t>editorial errors</w:t>
      </w:r>
    </w:p>
    <w:p w:rsidR="008E4F81" w:rsidRPr="00B34A02" w:rsidRDefault="008E4F81" w:rsidP="008E4F81">
      <w:pPr>
        <w:numPr>
          <w:ilvl w:val="0"/>
          <w:numId w:val="13"/>
        </w:numPr>
        <w:overflowPunct w:val="0"/>
        <w:autoSpaceDE w:val="0"/>
        <w:autoSpaceDN w:val="0"/>
        <w:adjustRightInd w:val="0"/>
        <w:ind w:left="567" w:hanging="567"/>
        <w:textAlignment w:val="baseline"/>
      </w:pPr>
      <w:r w:rsidRPr="00B34A02">
        <w:t>technical errors, such as omissions and inconsistencies</w:t>
      </w:r>
    </w:p>
    <w:p w:rsidR="008E4F81" w:rsidRPr="00B34A02" w:rsidRDefault="008E4F81" w:rsidP="008E4F81">
      <w:pPr>
        <w:numPr>
          <w:ilvl w:val="0"/>
          <w:numId w:val="13"/>
        </w:numPr>
        <w:overflowPunct w:val="0"/>
        <w:autoSpaceDE w:val="0"/>
        <w:autoSpaceDN w:val="0"/>
        <w:adjustRightInd w:val="0"/>
        <w:ind w:left="567" w:hanging="567"/>
        <w:textAlignment w:val="baseline"/>
      </w:pPr>
      <w:r w:rsidRPr="00B34A02">
        <w:t>ambiguities</w:t>
      </w:r>
    </w:p>
    <w:p w:rsidR="008E4F81" w:rsidRPr="00B34A02" w:rsidRDefault="008E4F81" w:rsidP="008E4F81">
      <w:r w:rsidRPr="00B34A02">
        <w:t>In addition, the Implementors' Guide may include explanatory text found necessary as a result of interpretation difficulties apparent from the defect reports.</w:t>
      </w:r>
    </w:p>
    <w:p w:rsidR="008E4F81" w:rsidRPr="00B34A02" w:rsidRDefault="008E4F81" w:rsidP="008E4F81">
      <w:r w:rsidRPr="00B34A02">
        <w:t>This Guide will not address proposed additions, deletions, or modifications to the Recommendations that are not strictly related to implementation difficulties in the above categories.  Proposals for new features should be made through contributions to the ITU-T.</w:t>
      </w:r>
    </w:p>
    <w:p w:rsidR="008E4F81" w:rsidRPr="00CD2A29" w:rsidRDefault="008E4F81" w:rsidP="00CD2A29">
      <w:pPr>
        <w:pStyle w:val="Heading1"/>
      </w:pPr>
      <w:bookmarkStart w:id="43" w:name="_Toc172363284"/>
      <w:bookmarkStart w:id="44" w:name="_Toc197286764"/>
      <w:bookmarkStart w:id="45" w:name="_Toc201401594"/>
      <w:bookmarkStart w:id="46" w:name="_Toc221297442"/>
      <w:bookmarkStart w:id="47" w:name="_Toc221297774"/>
      <w:bookmarkStart w:id="48" w:name="_Toc221297971"/>
      <w:bookmarkStart w:id="49" w:name="_Toc247371776"/>
      <w:bookmarkStart w:id="50" w:name="_Toc298162756"/>
      <w:bookmarkStart w:id="51" w:name="_Toc308622838"/>
      <w:bookmarkStart w:id="52" w:name="_Toc309841380"/>
      <w:bookmarkStart w:id="53" w:name="_Toc309841532"/>
      <w:bookmarkStart w:id="54" w:name="_Toc309927487"/>
      <w:bookmarkStart w:id="55" w:name="_Toc402350729"/>
      <w:bookmarkStart w:id="56" w:name="_Toc433870458"/>
      <w:bookmarkStart w:id="57" w:name="_Toc451933966"/>
      <w:r w:rsidRPr="00CD2A29">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8E4F81" w:rsidRPr="00B34A02" w:rsidRDefault="008E4F81" w:rsidP="008E4F81">
      <w:bookmarkStart w:id="58" w:name="_Toc486503095"/>
      <w:r w:rsidRPr="00B34A02">
        <w:t xml:space="preserve">The H.248 Implementors’ Guide is a compilation of reported defects for all versions of the H.248.x sub-series of Recommendations, except H.248.1 Version 1 (03/2002) and H.248.1 Version 2 (05/2002) Corrigendum 1 (03/2004). </w:t>
      </w:r>
      <w:r w:rsidRPr="00B34A02">
        <w:rPr>
          <w:i/>
          <w:iCs/>
        </w:rPr>
        <w:t>For the defects in Version 1, see the H.248.1 Version 1 Implementors’ Guide. For the defects in Version 2, see the H.248.1 Version 2 Implementors’ Guide.</w:t>
      </w:r>
    </w:p>
    <w:p w:rsidR="008E4F81" w:rsidRPr="00B34A02" w:rsidRDefault="008E4F81" w:rsidP="008E4F81">
      <w:r w:rsidRPr="00B34A02">
        <w:t>In this edition of the Guide, reported defects identified as of 23 October 2015 are given for:</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H.248.1 (03/2013)</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H.248.9 (12/2009)</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H.248.40 (03/2013)</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H.248.53 (03/2009)</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H.248.69 (03/2009)</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H.248.80 (01/2014)</w:t>
      </w:r>
    </w:p>
    <w:p w:rsidR="008E4F81" w:rsidRPr="00B34A02" w:rsidRDefault="008E4F81" w:rsidP="008E4F81">
      <w:pPr>
        <w:numPr>
          <w:ilvl w:val="0"/>
          <w:numId w:val="14"/>
        </w:numPr>
        <w:overflowPunct w:val="0"/>
        <w:autoSpaceDE w:val="0"/>
        <w:autoSpaceDN w:val="0"/>
        <w:adjustRightInd w:val="0"/>
        <w:ind w:left="567" w:hanging="567"/>
        <w:textAlignment w:val="baseline"/>
      </w:pPr>
      <w:r w:rsidRPr="00B34A02">
        <w:t>H.248.83 (02/2012)</w:t>
      </w:r>
    </w:p>
    <w:p w:rsidR="008E4F81" w:rsidRDefault="008E4F81" w:rsidP="008E4F81">
      <w:pPr>
        <w:numPr>
          <w:ilvl w:val="0"/>
          <w:numId w:val="14"/>
        </w:numPr>
        <w:overflowPunct w:val="0"/>
        <w:autoSpaceDE w:val="0"/>
        <w:autoSpaceDN w:val="0"/>
        <w:adjustRightInd w:val="0"/>
        <w:ind w:left="567" w:hanging="567"/>
        <w:textAlignment w:val="baseline"/>
      </w:pPr>
      <w:r w:rsidRPr="00B34A02">
        <w:t>H.248.87 (01/2014)</w:t>
      </w:r>
    </w:p>
    <w:p w:rsidR="00B97E32" w:rsidRDefault="00B97E32" w:rsidP="009513AC">
      <w:pPr>
        <w:numPr>
          <w:ilvl w:val="0"/>
          <w:numId w:val="14"/>
        </w:numPr>
        <w:overflowPunct w:val="0"/>
        <w:autoSpaceDE w:val="0"/>
        <w:autoSpaceDN w:val="0"/>
        <w:adjustRightInd w:val="0"/>
        <w:ind w:left="567" w:hanging="567"/>
        <w:textAlignment w:val="baseline"/>
        <w:rPr>
          <w:ins w:id="59" w:author="cgroves" w:date="2016-05-25T10:04:00Z"/>
        </w:rPr>
      </w:pPr>
      <w:ins w:id="60" w:author="cgroves" w:date="2016-05-25T10:04:00Z">
        <w:r>
          <w:t>H.248.88 (01/2014)</w:t>
        </w:r>
      </w:ins>
    </w:p>
    <w:p w:rsidR="008E4F81" w:rsidRPr="00B34A02" w:rsidRDefault="008E4F81" w:rsidP="008E4F81">
      <w:r w:rsidRPr="00B34A02">
        <w:t xml:space="preserve">The Guide must be read in conjunction with the H.248.x sub-series of Recommendations to serve as an additional source of information for </w:t>
      </w:r>
      <w:proofErr w:type="spellStart"/>
      <w:r w:rsidRPr="00B34A02">
        <w:t>implementors</w:t>
      </w:r>
      <w:proofErr w:type="spellEnd"/>
      <w:r w:rsidRPr="00B34A02">
        <w:t>. The changes, clarifications and corrections defined herein are expected to be included in future versions of affected H.248.x Recommendations.</w:t>
      </w:r>
    </w:p>
    <w:p w:rsidR="008E4F81" w:rsidRPr="00CD2A29" w:rsidRDefault="008E4F81" w:rsidP="00CD2A29">
      <w:pPr>
        <w:pStyle w:val="Heading1"/>
      </w:pPr>
      <w:bookmarkStart w:id="61" w:name="_Toc486503096"/>
      <w:bookmarkStart w:id="62" w:name="_Toc44995713"/>
      <w:bookmarkStart w:id="63" w:name="_Toc172363285"/>
      <w:bookmarkStart w:id="64" w:name="_Toc197286765"/>
      <w:bookmarkStart w:id="65" w:name="_Toc201401595"/>
      <w:bookmarkStart w:id="66" w:name="_Toc221297443"/>
      <w:bookmarkStart w:id="67" w:name="_Toc221297775"/>
      <w:bookmarkStart w:id="68" w:name="_Toc221297972"/>
      <w:bookmarkStart w:id="69" w:name="_Toc247371777"/>
      <w:bookmarkStart w:id="70" w:name="_Toc298162757"/>
      <w:bookmarkStart w:id="71" w:name="_Toc308622839"/>
      <w:bookmarkStart w:id="72" w:name="_Toc309841381"/>
      <w:bookmarkStart w:id="73" w:name="_Toc309841533"/>
      <w:bookmarkStart w:id="74" w:name="_Toc309927488"/>
      <w:bookmarkStart w:id="75" w:name="_Toc402350730"/>
      <w:bookmarkStart w:id="76" w:name="_Toc433870459"/>
      <w:bookmarkStart w:id="77" w:name="_Toc451933967"/>
      <w:bookmarkEnd w:id="58"/>
      <w:r w:rsidRPr="00CD2A29">
        <w:t>Defect Resolution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8E4F81" w:rsidRPr="00B34A02" w:rsidRDefault="008E4F81" w:rsidP="008E4F81">
      <w:r w:rsidRPr="00B34A02">
        <w:t xml:space="preserve">Upon discovering technical defects with any components of the H.248.x Sub-series Recommendations, please provide a written description directly to the editors of the affected Recommendations with a copy to the Q.3/16 Rapporteur.  The template for a defect report is located at the end of the Guide.  Contact information for these parties is included at the front of the document.  Return contact information should also be supplied so a dialogue can be established to resolve the matter and an appropriate reply to the defect report can be conveyed.  This defect </w:t>
      </w:r>
      <w:r w:rsidRPr="00B34A02">
        <w:lastRenderedPageBreak/>
        <w:t>resolution process is open to any interested party.  Formal membership in the ITU is not required to participate in this process.</w:t>
      </w:r>
    </w:p>
    <w:p w:rsidR="008E4F81" w:rsidRPr="00CD2A29" w:rsidRDefault="008E4F81" w:rsidP="00CD2A29">
      <w:pPr>
        <w:pStyle w:val="Heading1"/>
      </w:pPr>
      <w:bookmarkStart w:id="78" w:name="_Toc486503097"/>
      <w:bookmarkStart w:id="79" w:name="_Toc44995714"/>
      <w:bookmarkStart w:id="80" w:name="_Toc172363286"/>
      <w:bookmarkStart w:id="81" w:name="_Toc197286766"/>
      <w:bookmarkStart w:id="82" w:name="_Toc201401596"/>
      <w:bookmarkStart w:id="83" w:name="_Toc221297444"/>
      <w:bookmarkStart w:id="84" w:name="_Toc221297776"/>
      <w:bookmarkStart w:id="85" w:name="_Toc221297973"/>
      <w:bookmarkStart w:id="86" w:name="_Toc247371778"/>
      <w:bookmarkStart w:id="87" w:name="_Toc298162758"/>
      <w:bookmarkStart w:id="88" w:name="_Toc308622840"/>
      <w:bookmarkStart w:id="89" w:name="_Toc309841382"/>
      <w:bookmarkStart w:id="90" w:name="_Toc309841534"/>
      <w:bookmarkStart w:id="91" w:name="_Toc309927489"/>
      <w:bookmarkStart w:id="92" w:name="_Toc402350731"/>
      <w:bookmarkStart w:id="93" w:name="_Toc433870460"/>
      <w:bookmarkStart w:id="94" w:name="_Toc451933968"/>
      <w:r w:rsidRPr="00CD2A29">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8E4F81" w:rsidRPr="00B34A02" w:rsidRDefault="008E4F81" w:rsidP="00B34A02">
      <w:pPr>
        <w:keepNext/>
      </w:pPr>
      <w:r w:rsidRPr="00B34A02">
        <w:t>This document refers to the following H.248.x sub-series Recommendations:</w:t>
      </w:r>
    </w:p>
    <w:p w:rsidR="008E4F81" w:rsidRPr="00B34A02" w:rsidRDefault="008E4F81" w:rsidP="008E4F81">
      <w:pPr>
        <w:pStyle w:val="Reftext"/>
      </w:pPr>
      <w:r w:rsidRPr="00B34A02">
        <w:t>[ITU-T H.248.1]</w:t>
      </w:r>
      <w:r w:rsidRPr="00B34A02">
        <w:tab/>
        <w:t xml:space="preserve">Recommendation ITU-T H.248.1 (03/2013), </w:t>
      </w:r>
      <w:r w:rsidRPr="00B34A02">
        <w:rPr>
          <w:i/>
          <w:iCs/>
        </w:rPr>
        <w:t>Gateway Control Protocol</w:t>
      </w:r>
      <w:r w:rsidRPr="00B34A02">
        <w:t>.</w:t>
      </w:r>
    </w:p>
    <w:p w:rsidR="008E4F81" w:rsidRPr="00B34A02" w:rsidRDefault="008E4F81" w:rsidP="008E4F81">
      <w:pPr>
        <w:pStyle w:val="Reftext"/>
      </w:pPr>
      <w:bookmarkStart w:id="95" w:name="_Toc486503098"/>
      <w:bookmarkStart w:id="96" w:name="_Toc44995715"/>
      <w:bookmarkStart w:id="97" w:name="_Toc172363287"/>
      <w:bookmarkStart w:id="98" w:name="_Toc197286767"/>
      <w:bookmarkStart w:id="99" w:name="_Toc201401597"/>
      <w:bookmarkStart w:id="100" w:name="_Toc221297445"/>
      <w:bookmarkStart w:id="101" w:name="_Toc221297777"/>
      <w:bookmarkStart w:id="102" w:name="_Toc221297974"/>
      <w:bookmarkStart w:id="103" w:name="_Toc247371779"/>
      <w:bookmarkStart w:id="104" w:name="_Toc298162759"/>
      <w:bookmarkStart w:id="105" w:name="_Toc308622841"/>
      <w:bookmarkStart w:id="106" w:name="_Toc309841383"/>
      <w:bookmarkStart w:id="107" w:name="_Toc309841535"/>
      <w:bookmarkStart w:id="108" w:name="_Toc309927490"/>
      <w:r w:rsidRPr="00B34A02">
        <w:t>[ITU-T H.248.9]</w:t>
      </w:r>
      <w:r w:rsidRPr="00B34A02">
        <w:tab/>
        <w:t xml:space="preserve">Recommendation ITU-T H.248.9 (12/2009), </w:t>
      </w:r>
      <w:r w:rsidRPr="00B34A02">
        <w:rPr>
          <w:i/>
          <w:iCs/>
        </w:rPr>
        <w:t>Gateway Control Protocol:</w:t>
      </w:r>
      <w:r w:rsidRPr="00B34A02">
        <w:t xml:space="preserve"> </w:t>
      </w:r>
      <w:r w:rsidRPr="00B34A02">
        <w:rPr>
          <w:i/>
          <w:iCs/>
        </w:rPr>
        <w:t>Advanced media server packages.</w:t>
      </w:r>
    </w:p>
    <w:p w:rsidR="008E4F81" w:rsidRPr="00B34A02" w:rsidRDefault="008E4F81" w:rsidP="008E4F81">
      <w:pPr>
        <w:pStyle w:val="Reftext"/>
        <w:rPr>
          <w:i/>
          <w:iCs/>
        </w:rPr>
      </w:pPr>
      <w:r w:rsidRPr="00B34A02">
        <w:t>[ITU-T H.248.40]</w:t>
      </w:r>
      <w:r w:rsidRPr="00B34A02">
        <w:tab/>
        <w:t xml:space="preserve">Recommendation ITU-T H.248.40 (03/2013), </w:t>
      </w:r>
      <w:r w:rsidRPr="00B34A02">
        <w:rPr>
          <w:i/>
          <w:iCs/>
        </w:rPr>
        <w:t>Gateway control protocol: Application data inactivity detection package.</w:t>
      </w:r>
    </w:p>
    <w:p w:rsidR="008E4F81" w:rsidRPr="00B34A02" w:rsidRDefault="008E4F81" w:rsidP="008E4F81">
      <w:pPr>
        <w:pStyle w:val="Reftext"/>
        <w:rPr>
          <w:i/>
          <w:iCs/>
        </w:rPr>
      </w:pPr>
      <w:r w:rsidRPr="00B34A02">
        <w:t>[ITU-T H.248.53]</w:t>
      </w:r>
      <w:r w:rsidRPr="00B34A02">
        <w:tab/>
        <w:t xml:space="preserve">Recommendation ITU-T H.248.53 (03/2009), </w:t>
      </w:r>
      <w:r w:rsidRPr="00B34A02">
        <w:rPr>
          <w:i/>
          <w:iCs/>
        </w:rPr>
        <w:t>Gateway control protocol: Traffic management packages.</w:t>
      </w:r>
    </w:p>
    <w:p w:rsidR="008E4F81" w:rsidRPr="00B34A02" w:rsidRDefault="008E4F81" w:rsidP="008E4F81">
      <w:pPr>
        <w:pStyle w:val="Reftext"/>
      </w:pPr>
      <w:r w:rsidRPr="00B34A02">
        <w:t>[ITU-T H.248.69]</w:t>
      </w:r>
      <w:r w:rsidRPr="00B34A02">
        <w:tab/>
        <w:t xml:space="preserve">Recommendation ITU-T H.248.69 (03/2009), </w:t>
      </w:r>
      <w:r w:rsidRPr="00B34A02">
        <w:rPr>
          <w:i/>
          <w:iCs/>
        </w:rPr>
        <w:t>Gateway control protocol: Packages for interworking between MSRP and H.248.</w:t>
      </w:r>
    </w:p>
    <w:p w:rsidR="008E4F81" w:rsidRPr="00B34A02" w:rsidRDefault="008E4F81" w:rsidP="008E4F81">
      <w:pPr>
        <w:pStyle w:val="Reftext"/>
      </w:pPr>
      <w:r w:rsidRPr="00B34A02">
        <w:t>[ITU-T H.248.80]</w:t>
      </w:r>
      <w:r w:rsidRPr="00B34A02">
        <w:tab/>
        <w:t xml:space="preserve">Recommendation ITU-T H.248.80 (01/2014), </w:t>
      </w:r>
      <w:r w:rsidRPr="00B34A02">
        <w:rPr>
          <w:i/>
          <w:iCs/>
        </w:rPr>
        <w:t xml:space="preserve">Gateway control protocol: </w:t>
      </w:r>
      <w:r w:rsidRPr="00B34A02">
        <w:t>Usage of the revised SDP offer/answer model with ITU-T H.248</w:t>
      </w:r>
      <w:r w:rsidRPr="00B34A02">
        <w:rPr>
          <w:i/>
          <w:iCs/>
        </w:rPr>
        <w:t>.</w:t>
      </w:r>
    </w:p>
    <w:p w:rsidR="008E4F81" w:rsidRPr="00B34A02" w:rsidRDefault="008E4F81" w:rsidP="008E4F81">
      <w:pPr>
        <w:pStyle w:val="Reftext"/>
      </w:pPr>
      <w:r w:rsidRPr="00B34A02">
        <w:t>[ITU-T H.248.83]</w:t>
      </w:r>
      <w:r w:rsidRPr="00B34A02">
        <w:tab/>
        <w:t xml:space="preserve">Recommendation ITU-T H.248.83 (02/2012), </w:t>
      </w:r>
      <w:r w:rsidRPr="00B34A02">
        <w:rPr>
          <w:i/>
          <w:iCs/>
        </w:rPr>
        <w:t>Gateway control protocol: Media gateway instance package.</w:t>
      </w:r>
    </w:p>
    <w:p w:rsidR="001620B2" w:rsidRPr="00B34A02" w:rsidRDefault="001620B2" w:rsidP="001620B2">
      <w:pPr>
        <w:pStyle w:val="Reftext"/>
      </w:pPr>
      <w:bookmarkStart w:id="109" w:name="_Toc402350732"/>
      <w:bookmarkStart w:id="110" w:name="_Toc433870461"/>
      <w:bookmarkStart w:id="111" w:name="_Toc451933969"/>
      <w:r w:rsidRPr="00B34A02">
        <w:t>[ITU-T H.248.87]</w:t>
      </w:r>
      <w:r w:rsidRPr="00B34A02">
        <w:tab/>
        <w:t xml:space="preserve">Recommendation ITU-T H.248.87 (01/2014), </w:t>
      </w:r>
      <w:r w:rsidRPr="00B34A02">
        <w:rPr>
          <w:i/>
          <w:iCs/>
        </w:rPr>
        <w:t>Gateway control protocol: Guidelines on the use of ITU-T H.248 capabilities for performance monitoring in RTP networks in ITU-T H.248 profiles.</w:t>
      </w:r>
    </w:p>
    <w:p w:rsidR="001620B2" w:rsidRPr="00B34A02" w:rsidRDefault="001620B2" w:rsidP="001620B2">
      <w:pPr>
        <w:pStyle w:val="Reftext"/>
        <w:rPr>
          <w:ins w:id="112" w:author="cgroves" w:date="2016-05-25T10:05:00Z"/>
        </w:rPr>
      </w:pPr>
      <w:ins w:id="113" w:author="cgroves" w:date="2016-05-25T10:05:00Z">
        <w:r w:rsidRPr="00B34A02">
          <w:t>[ITU-T H.248.8</w:t>
        </w:r>
        <w:r>
          <w:t>8</w:t>
        </w:r>
        <w:r w:rsidRPr="00B34A02">
          <w:t>]</w:t>
        </w:r>
        <w:r w:rsidRPr="00B34A02">
          <w:tab/>
          <w:t>Recommendation ITU-T H.248.8</w:t>
        </w:r>
        <w:r>
          <w:t>8</w:t>
        </w:r>
        <w:r w:rsidRPr="00B34A02">
          <w:t xml:space="preserve"> (01/2014), </w:t>
        </w:r>
        <w:r w:rsidRPr="00B34A02">
          <w:rPr>
            <w:i/>
            <w:iCs/>
          </w:rPr>
          <w:t xml:space="preserve">Gateway control protocol: </w:t>
        </w:r>
        <w:r w:rsidRPr="001620B2">
          <w:rPr>
            <w:i/>
            <w:iCs/>
          </w:rPr>
          <w:t>RTP topology dependent RTCP handling by ITU-T H.248 media gateways with IP terminations</w:t>
        </w:r>
        <w:r w:rsidRPr="00B34A02">
          <w:rPr>
            <w:i/>
            <w:iCs/>
          </w:rPr>
          <w:t>.</w:t>
        </w:r>
      </w:ins>
    </w:p>
    <w:p w:rsidR="008E4F81" w:rsidRPr="00CD2A29" w:rsidRDefault="008E4F81" w:rsidP="00CD2A29">
      <w:pPr>
        <w:pStyle w:val="Heading1"/>
      </w:pPr>
      <w:r w:rsidRPr="00CD2A29">
        <w:t>Nomenclature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8E4F81" w:rsidRPr="00B34A02" w:rsidRDefault="008E4F81" w:rsidP="008E4F81">
      <w:pPr>
        <w:keepNext/>
      </w:pPr>
      <w:r w:rsidRPr="00B34A02">
        <w:t>In addition to traditional revision marks, the following marks and symbols are used to indicate to the reader how changes to the text of a Recommendation should be applied:</w:t>
      </w:r>
    </w:p>
    <w:p w:rsidR="008E4F81" w:rsidRPr="00B34A02" w:rsidRDefault="008E4F81" w:rsidP="008E4F81">
      <w:pPr>
        <w:keepNext/>
      </w:pPr>
    </w:p>
    <w:tbl>
      <w:tblPr>
        <w:tblW w:w="0" w:type="auto"/>
        <w:tblLayout w:type="fixed"/>
        <w:tblLook w:val="0000" w:firstRow="0" w:lastRow="0" w:firstColumn="0" w:lastColumn="0" w:noHBand="0" w:noVBand="0"/>
      </w:tblPr>
      <w:tblGrid>
        <w:gridCol w:w="4972"/>
        <w:gridCol w:w="4972"/>
      </w:tblGrid>
      <w:tr w:rsidR="008E4F81" w:rsidRPr="00B34A02" w:rsidTr="008E4F81">
        <w:tc>
          <w:tcPr>
            <w:tcW w:w="4972" w:type="dxa"/>
          </w:tcPr>
          <w:p w:rsidR="008E4F81" w:rsidRPr="00B34A02" w:rsidRDefault="008E4F81" w:rsidP="008E4F81">
            <w:pPr>
              <w:keepNext/>
              <w:jc w:val="center"/>
              <w:rPr>
                <w:b/>
                <w:bCs/>
              </w:rPr>
            </w:pPr>
            <w:r w:rsidRPr="00B34A02">
              <w:rPr>
                <w:b/>
                <w:bCs/>
              </w:rPr>
              <w:t>Symbol</w:t>
            </w:r>
          </w:p>
        </w:tc>
        <w:tc>
          <w:tcPr>
            <w:tcW w:w="4972" w:type="dxa"/>
          </w:tcPr>
          <w:p w:rsidR="008E4F81" w:rsidRPr="00B34A02" w:rsidRDefault="008E4F81" w:rsidP="008E4F81">
            <w:pPr>
              <w:keepNext/>
              <w:jc w:val="center"/>
              <w:rPr>
                <w:b/>
                <w:bCs/>
              </w:rPr>
            </w:pPr>
            <w:r w:rsidRPr="00B34A02">
              <w:rPr>
                <w:b/>
                <w:bCs/>
              </w:rPr>
              <w:t>Description</w:t>
            </w:r>
          </w:p>
        </w:tc>
      </w:tr>
      <w:tr w:rsidR="008E4F81" w:rsidRPr="00B34A02" w:rsidTr="008E4F81">
        <w:tc>
          <w:tcPr>
            <w:tcW w:w="4972" w:type="dxa"/>
          </w:tcPr>
          <w:p w:rsidR="008E4F81" w:rsidRPr="00B34A02" w:rsidRDefault="008E4F81" w:rsidP="008E4F81">
            <w:pPr>
              <w:pStyle w:val="CorrectionSeparatorBegin"/>
              <w:rPr>
                <w:lang w:val="en-GB"/>
              </w:rPr>
            </w:pPr>
            <w:r w:rsidRPr="00B34A02">
              <w:rPr>
                <w:lang w:val="en-GB"/>
              </w:rPr>
              <w:t>[Begin Correction]</w:t>
            </w:r>
          </w:p>
        </w:tc>
        <w:tc>
          <w:tcPr>
            <w:tcW w:w="4972" w:type="dxa"/>
          </w:tcPr>
          <w:p w:rsidR="008E4F81" w:rsidRPr="00B34A02" w:rsidRDefault="008E4F81" w:rsidP="008E4F81">
            <w:r w:rsidRPr="00B34A02">
              <w:t>Identifies the start of revision marked text based on extractions from the published Recommendations affected by the correction being described.</w:t>
            </w:r>
          </w:p>
        </w:tc>
      </w:tr>
      <w:tr w:rsidR="008E4F81" w:rsidRPr="00B34A02" w:rsidTr="008E4F81">
        <w:tc>
          <w:tcPr>
            <w:tcW w:w="4972" w:type="dxa"/>
          </w:tcPr>
          <w:p w:rsidR="008E4F81" w:rsidRPr="00B34A02" w:rsidRDefault="008E4F81" w:rsidP="008E4F81">
            <w:pPr>
              <w:pStyle w:val="CorrectionSeparatorEnd"/>
              <w:rPr>
                <w:lang w:val="en-GB"/>
              </w:rPr>
            </w:pPr>
            <w:r w:rsidRPr="00B34A02">
              <w:rPr>
                <w:lang w:val="en-GB"/>
              </w:rPr>
              <w:t>[End Correction]</w:t>
            </w:r>
          </w:p>
        </w:tc>
        <w:tc>
          <w:tcPr>
            <w:tcW w:w="4972" w:type="dxa"/>
          </w:tcPr>
          <w:p w:rsidR="008E4F81" w:rsidRPr="00B34A02" w:rsidRDefault="008E4F81" w:rsidP="008E4F81">
            <w:r w:rsidRPr="00B34A02">
              <w:t>Identifies the end of revision marked text based on extractions from the published Recommendations affected by the correction being described.</w:t>
            </w:r>
          </w:p>
        </w:tc>
      </w:tr>
      <w:tr w:rsidR="008E4F81" w:rsidRPr="00B34A02" w:rsidTr="008E4F81">
        <w:tc>
          <w:tcPr>
            <w:tcW w:w="4972" w:type="dxa"/>
          </w:tcPr>
          <w:p w:rsidR="008E4F81" w:rsidRPr="00B34A02" w:rsidRDefault="008E4F81" w:rsidP="008E4F81">
            <w:pPr>
              <w:jc w:val="center"/>
              <w:rPr>
                <w:b/>
                <w:bCs/>
              </w:rPr>
            </w:pPr>
            <w:r w:rsidRPr="00B34A02">
              <w:rPr>
                <w:b/>
                <w:bCs/>
              </w:rPr>
              <w:t>...</w:t>
            </w:r>
          </w:p>
        </w:tc>
        <w:tc>
          <w:tcPr>
            <w:tcW w:w="4972" w:type="dxa"/>
          </w:tcPr>
          <w:p w:rsidR="008E4F81" w:rsidRPr="00B34A02" w:rsidRDefault="008E4F81" w:rsidP="008E4F81">
            <w:r w:rsidRPr="00B34A02">
              <w:t>Indicates that the portion of the Recommendation between the text appearing before and after this symbol has remained unaffected by the correction being described and has been omitted for brevity.</w:t>
            </w:r>
          </w:p>
        </w:tc>
      </w:tr>
      <w:tr w:rsidR="008E4F81" w:rsidRPr="00B34A02" w:rsidTr="008E4F81">
        <w:tc>
          <w:tcPr>
            <w:tcW w:w="4972" w:type="dxa"/>
          </w:tcPr>
          <w:p w:rsidR="008E4F81" w:rsidRPr="00B34A02" w:rsidRDefault="008E4F81" w:rsidP="008E4F81">
            <w:pPr>
              <w:jc w:val="center"/>
              <w:rPr>
                <w:b/>
                <w:i/>
                <w:iCs/>
              </w:rPr>
            </w:pPr>
            <w:r w:rsidRPr="00B34A02">
              <w:rPr>
                <w:i/>
                <w:iCs/>
              </w:rPr>
              <w:lastRenderedPageBreak/>
              <w:t>--- SPECIAL INSTRUCTIONS --- {instructions}</w:t>
            </w:r>
          </w:p>
        </w:tc>
        <w:tc>
          <w:tcPr>
            <w:tcW w:w="4972" w:type="dxa"/>
          </w:tcPr>
          <w:p w:rsidR="008E4F81" w:rsidRPr="00B34A02" w:rsidRDefault="008E4F81" w:rsidP="008E4F81">
            <w:r w:rsidRPr="00B34A02">
              <w:t>Indicates a set of special editing instructions to be followed.</w:t>
            </w:r>
          </w:p>
        </w:tc>
      </w:tr>
    </w:tbl>
    <w:p w:rsidR="008E4F81" w:rsidRPr="00B34A02" w:rsidRDefault="008E4F81" w:rsidP="008E4F81"/>
    <w:p w:rsidR="008E4F81" w:rsidRPr="00CD2A29" w:rsidRDefault="008E4F81" w:rsidP="00CD2A29">
      <w:pPr>
        <w:pStyle w:val="Heading1"/>
      </w:pPr>
      <w:bookmarkStart w:id="114" w:name="_Toc298162760"/>
      <w:bookmarkStart w:id="115" w:name="_Toc308622842"/>
      <w:bookmarkStart w:id="116" w:name="_Toc309841384"/>
      <w:bookmarkStart w:id="117" w:name="_Toc309841536"/>
      <w:bookmarkStart w:id="118" w:name="_Toc309927491"/>
      <w:bookmarkStart w:id="119" w:name="_Toc402350733"/>
      <w:bookmarkStart w:id="120" w:name="_Toc433870462"/>
      <w:bookmarkStart w:id="121" w:name="_Toc451933970"/>
      <w:bookmarkStart w:id="122" w:name="_Toc247371780"/>
      <w:bookmarkStart w:id="123" w:name="_Toc197286816"/>
      <w:bookmarkStart w:id="124" w:name="_Toc201401621"/>
      <w:bookmarkStart w:id="125" w:name="_Toc221297500"/>
      <w:bookmarkStart w:id="126" w:name="_Toc221297812"/>
      <w:bookmarkStart w:id="127" w:name="_Toc221298005"/>
      <w:bookmarkStart w:id="128" w:name="_Toc172363289"/>
      <w:r w:rsidRPr="00CD2A29">
        <w:t>Technical and Editorial Corrections to H.248.1 (03/2013)</w:t>
      </w:r>
      <w:bookmarkEnd w:id="114"/>
      <w:bookmarkEnd w:id="115"/>
      <w:bookmarkEnd w:id="116"/>
      <w:bookmarkEnd w:id="117"/>
      <w:bookmarkEnd w:id="118"/>
      <w:bookmarkEnd w:id="119"/>
      <w:bookmarkEnd w:id="120"/>
      <w:bookmarkEnd w:id="121"/>
    </w:p>
    <w:p w:rsidR="008E4F81" w:rsidRPr="00CD2A29" w:rsidRDefault="008E4F81" w:rsidP="00CD2A29">
      <w:pPr>
        <w:pStyle w:val="Heading2"/>
      </w:pPr>
      <w:bookmarkStart w:id="129" w:name="_Toc402350734"/>
      <w:bookmarkStart w:id="130" w:name="_Toc433870463"/>
      <w:bookmarkStart w:id="131" w:name="_Toc451933971"/>
      <w:r w:rsidRPr="00CD2A29">
        <w:t xml:space="preserve">Usage of DOT in </w:t>
      </w:r>
      <w:proofErr w:type="spellStart"/>
      <w:r w:rsidRPr="00CD2A29">
        <w:t>digitmaps</w:t>
      </w:r>
      <w:bookmarkEnd w:id="129"/>
      <w:bookmarkEnd w:id="130"/>
      <w:bookmarkEnd w:id="131"/>
      <w:proofErr w:type="spellEnd"/>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685B5B">
            <w:pPr>
              <w:pStyle w:val="IGIssue"/>
            </w:pPr>
            <w:r>
              <w:t>Issue</w:t>
            </w:r>
            <w:r w:rsidR="008E4F81" w:rsidRPr="00B34A02">
              <w:t>:</w:t>
            </w:r>
          </w:p>
        </w:tc>
        <w:tc>
          <w:tcPr>
            <w:tcW w:w="7650" w:type="dxa"/>
          </w:tcPr>
          <w:p w:rsidR="008E4F81" w:rsidRPr="00B34A02" w:rsidRDefault="008E4F81" w:rsidP="00685B5B">
            <w:pPr>
              <w:pStyle w:val="IGIssueText"/>
            </w:pPr>
            <w:r w:rsidRPr="00B34A02">
              <w:t xml:space="preserve">Digit maps allow the specification of a “.” DOT in a digit map. This DOT indicates that the preceding element may be repeated zero or more times. </w:t>
            </w:r>
          </w:p>
          <w:p w:rsidR="008E4F81" w:rsidRPr="00B34A02" w:rsidRDefault="008E4F81" w:rsidP="00685B5B">
            <w:pPr>
              <w:pStyle w:val="IGIssueText"/>
            </w:pPr>
            <w:r w:rsidRPr="00B34A02">
              <w:t>The example in 7.1.14.9/[ITU-T H.248.1] shows its usage:</w:t>
            </w:r>
          </w:p>
          <w:p w:rsidR="008E4F81" w:rsidRPr="00B34A02" w:rsidRDefault="008E4F81" w:rsidP="00685B5B">
            <w:pPr>
              <w:pStyle w:val="IGIssueText"/>
            </w:pPr>
            <w:r w:rsidRPr="00B34A02">
              <w:t>9011 + up to 15 digits is denoted by “9011x.”</w:t>
            </w:r>
          </w:p>
          <w:p w:rsidR="008E4F81" w:rsidRPr="00B34A02" w:rsidRDefault="008E4F81" w:rsidP="00685B5B">
            <w:pPr>
              <w:pStyle w:val="IGIssueText"/>
            </w:pPr>
            <w:r w:rsidRPr="00B34A02">
              <w:t>However there has been some confusion over whether the preceding element to the DOT has to be matched for a successful digit map completion. I.e. for the above example is “9011” a successful match?</w:t>
            </w:r>
          </w:p>
          <w:p w:rsidR="008E4F81" w:rsidRPr="00B34A02" w:rsidRDefault="008E4F81" w:rsidP="00685B5B">
            <w:pPr>
              <w:pStyle w:val="IGIssueText"/>
            </w:pPr>
            <w:r w:rsidRPr="00B34A02">
              <w:t xml:space="preserve">This question has been posted to the IETF </w:t>
            </w:r>
            <w:proofErr w:type="spellStart"/>
            <w:r w:rsidRPr="00B34A02">
              <w:t>Megaco</w:t>
            </w:r>
            <w:proofErr w:type="spellEnd"/>
            <w:r w:rsidRPr="00B34A02">
              <w:t xml:space="preserve"> mailing list on two previous occasions previously: (29/09/2008, “</w:t>
            </w:r>
            <w:proofErr w:type="spellStart"/>
            <w:r w:rsidRPr="00B34A02">
              <w:t>Megaco</w:t>
            </w:r>
            <w:proofErr w:type="spellEnd"/>
            <w:r w:rsidRPr="00B34A02">
              <w:t xml:space="preserve"> question about interpretation of dot in a </w:t>
            </w:r>
            <w:proofErr w:type="spellStart"/>
            <w:r w:rsidRPr="00B34A02">
              <w:t>digitmap</w:t>
            </w:r>
            <w:proofErr w:type="spellEnd"/>
            <w:r w:rsidRPr="00B34A02">
              <w:t>”) and (16/05/2007, “DOT in H.248 Digit map syntax”).</w:t>
            </w:r>
          </w:p>
          <w:p w:rsidR="008E4F81" w:rsidRPr="00B34A02" w:rsidRDefault="008E4F81" w:rsidP="00685B5B">
            <w:pPr>
              <w:pStyle w:val="IGIssueText"/>
            </w:pPr>
            <w:r w:rsidRPr="00B34A02">
              <w:t>The reply on both those occasions was the key word is “repetitions” and that there must be at least occurrence of the preceding element. I.e. In the above example “90112” would result in a successful match but “9011” would not.</w:t>
            </w:r>
          </w:p>
        </w:tc>
      </w:tr>
      <w:tr w:rsidR="008E4F81" w:rsidRPr="00B34A02" w:rsidTr="008E4F81">
        <w:tc>
          <w:tcPr>
            <w:tcW w:w="1530" w:type="dxa"/>
          </w:tcPr>
          <w:p w:rsidR="008E4F81" w:rsidRPr="00B34A02" w:rsidRDefault="008E4F81" w:rsidP="00685B5B">
            <w:pPr>
              <w:pStyle w:val="IGRef"/>
            </w:pPr>
            <w:r w:rsidRPr="00B34A02">
              <w:t>Reference:</w:t>
            </w:r>
          </w:p>
        </w:tc>
        <w:tc>
          <w:tcPr>
            <w:tcW w:w="7650" w:type="dxa"/>
          </w:tcPr>
          <w:p w:rsidR="008E4F81" w:rsidRPr="00B34A02" w:rsidRDefault="00CE02B7" w:rsidP="00685B5B">
            <w:pPr>
              <w:pStyle w:val="IGRefText"/>
            </w:pPr>
            <w:hyperlink r:id="rId13" w:history="1">
              <w:r w:rsidR="00384A44" w:rsidRPr="0046347C">
                <w:rPr>
                  <w:rStyle w:val="Hyperlink"/>
                </w:rPr>
                <w:t>AVD-4448</w:t>
              </w:r>
            </w:hyperlink>
          </w:p>
        </w:tc>
      </w:tr>
    </w:tbl>
    <w:p w:rsidR="008E4F81" w:rsidRPr="00B34A02" w:rsidRDefault="008E4F81" w:rsidP="008E4F81">
      <w:pPr>
        <w:pStyle w:val="CorrectionSeparatorBegin"/>
        <w:rPr>
          <w:lang w:val="en-GB"/>
        </w:rPr>
      </w:pPr>
      <w:r w:rsidRPr="00B34A02">
        <w:rPr>
          <w:lang w:val="en-GB"/>
        </w:rPr>
        <w:t>[Begin Correction]</w:t>
      </w:r>
    </w:p>
    <w:p w:rsidR="008E4F81" w:rsidRPr="00B34A02" w:rsidRDefault="008E4F81" w:rsidP="008E4F81">
      <w:pPr>
        <w:pStyle w:val="Heading4"/>
        <w:numPr>
          <w:ilvl w:val="0"/>
          <w:numId w:val="0"/>
        </w:numPr>
        <w:ind w:left="864" w:hanging="864"/>
      </w:pPr>
      <w:r w:rsidRPr="00B34A02">
        <w:t>7.1.14.3</w:t>
      </w:r>
      <w:r w:rsidRPr="00B34A02">
        <w:tab/>
      </w:r>
      <w:proofErr w:type="spellStart"/>
      <w:r w:rsidRPr="00B34A02">
        <w:t>DigitMap</w:t>
      </w:r>
      <w:proofErr w:type="spellEnd"/>
      <w:r w:rsidRPr="00B34A02">
        <w:t xml:space="preserve"> syntax</w:t>
      </w:r>
    </w:p>
    <w:p w:rsidR="008E4F81" w:rsidRPr="00B34A02" w:rsidRDefault="008E4F81" w:rsidP="008E4F81">
      <w:r w:rsidRPr="00B34A02">
        <w:t xml:space="preserve">The formal syntax of the </w:t>
      </w:r>
      <w:proofErr w:type="spellStart"/>
      <w:r w:rsidRPr="00B34A02">
        <w:t>DigitMap</w:t>
      </w:r>
      <w:proofErr w:type="spellEnd"/>
      <w:r w:rsidRPr="00B34A02">
        <w:t xml:space="preserve"> is described by the </w:t>
      </w:r>
      <w:proofErr w:type="spellStart"/>
      <w:r w:rsidRPr="00B34A02">
        <w:t>DigitMap</w:t>
      </w:r>
      <w:proofErr w:type="spellEnd"/>
      <w:r w:rsidRPr="00B34A02">
        <w:t xml:space="preserve"> rule in the formal syntax description of the protocol (see Annexes A and B). A </w:t>
      </w:r>
      <w:proofErr w:type="spellStart"/>
      <w:r w:rsidRPr="00B34A02">
        <w:t>DigitMap</w:t>
      </w:r>
      <w:proofErr w:type="spellEnd"/>
      <w:r w:rsidRPr="00B34A02">
        <w:t xml:space="preserve">, according to this syntax, is defined either by a string or by a list of strings. Each string in the list is an alternative event sequence, specified either as a sequence of </w:t>
      </w:r>
      <w:proofErr w:type="spellStart"/>
      <w:r w:rsidRPr="00B34A02">
        <w:t>DigitMap</w:t>
      </w:r>
      <w:proofErr w:type="spellEnd"/>
      <w:r w:rsidRPr="00B34A02">
        <w:t xml:space="preserve"> symbols or as a regular expression of </w:t>
      </w:r>
      <w:proofErr w:type="spellStart"/>
      <w:r w:rsidRPr="00B34A02">
        <w:t>DigitMap</w:t>
      </w:r>
      <w:proofErr w:type="spellEnd"/>
      <w:r w:rsidRPr="00B34A02">
        <w:t xml:space="preserve"> symbols. These </w:t>
      </w:r>
      <w:proofErr w:type="spellStart"/>
      <w:r w:rsidRPr="00B34A02">
        <w:t>DigitMap</w:t>
      </w:r>
      <w:proofErr w:type="spellEnd"/>
      <w:r w:rsidRPr="00B34A02">
        <w:t xml:space="preserve"> symbols, the digits "0" through "9" and letters "A" through a maximum value depending on the signalling system concerned, but never exceeding "K", correspond to specified events within a package which has been designated in the Events Descriptor on the termination to which the </w:t>
      </w:r>
      <w:proofErr w:type="spellStart"/>
      <w:r w:rsidRPr="00B34A02">
        <w:t>DigitMap</w:t>
      </w:r>
      <w:proofErr w:type="spellEnd"/>
      <w:r w:rsidRPr="00B34A02">
        <w:t xml:space="preserve"> is being applied. (The mapping between events and </w:t>
      </w:r>
      <w:proofErr w:type="spellStart"/>
      <w:r w:rsidRPr="00B34A02">
        <w:t>DigitMap</w:t>
      </w:r>
      <w:proofErr w:type="spellEnd"/>
      <w:r w:rsidRPr="00B34A02">
        <w:t xml:space="preserve"> symbols is defined in the documentation for packages associated with channel-associated signalling systems such as DTMF, MF, or R2. Digits "0" through "9" must be mapped to the corresponding digit events within the signalling system concerned. Letters should be allocated in logical fashion, facilitating the use of range notation for alternative events.)</w:t>
      </w:r>
    </w:p>
    <w:p w:rsidR="008E4F81" w:rsidRPr="00B34A02" w:rsidRDefault="008E4F81" w:rsidP="008E4F81">
      <w:r w:rsidRPr="00B34A02">
        <w:t xml:space="preserve">The letter "x" is used as a wildcard, designating any event corresponding to symbols in the range "0"-"9". The string may also contain explicit ranges and, more generally, explicit sets of symbols, designating alternative events any one of which satisfies that position of the </w:t>
      </w:r>
      <w:proofErr w:type="spellStart"/>
      <w:r w:rsidRPr="00B34A02">
        <w:t>DigitMap</w:t>
      </w:r>
      <w:proofErr w:type="spellEnd"/>
      <w:r w:rsidRPr="00B34A02">
        <w:t xml:space="preserve">. Finally, the dot symbol "." stands for </w:t>
      </w:r>
      <w:ins w:id="132" w:author="Christian Groves" w:date="2013-04-09T16:17:00Z">
        <w:r w:rsidRPr="00B34A02">
          <w:t xml:space="preserve">one </w:t>
        </w:r>
      </w:ins>
      <w:ins w:id="133" w:author="Christian Groves" w:date="2013-04-09T16:18:00Z">
        <w:r w:rsidRPr="00B34A02">
          <w:t>occurrence</w:t>
        </w:r>
      </w:ins>
      <w:ins w:id="134" w:author="Christian Groves" w:date="2013-04-09T16:17:00Z">
        <w:r w:rsidRPr="00B34A02">
          <w:t xml:space="preserve"> </w:t>
        </w:r>
      </w:ins>
      <w:ins w:id="135" w:author="Christian Groves" w:date="2013-04-09T16:18:00Z">
        <w:r w:rsidRPr="00B34A02">
          <w:t xml:space="preserve">and </w:t>
        </w:r>
      </w:ins>
      <w:r w:rsidRPr="00B34A02">
        <w:t>zero or more repetitions of the event selector (event, range of events, set of alternative events, or wildcard) that precedes it. As a consequence of the third timing rule above, inter-event timing while matching a terminal dot symbol uses the short timer by default.</w:t>
      </w:r>
    </w:p>
    <w:p w:rsidR="008E4F81" w:rsidRPr="00B34A02" w:rsidRDefault="008E4F81" w:rsidP="008E4F81">
      <w:r w:rsidRPr="00B34A02">
        <w:lastRenderedPageBreak/>
        <w:t>In addition to these event symbols, the string may contain "S" and "L" inter-event timing specifiers and the "Z" duration modifier. "S" and "L" respectively indicate that the MG should use the short (S) timer or the long (L) timer for subsequent events, overriding the timing rules described above. If an explicit timing specifier is in effect in one alternative event sequence, but none is given in any other candidate alternative, the timer value set by the explicit timing specifier must be used. If all sequences with explicit timing controls are dropped from the candidate set, timing reverts to the default rules given above. If used inside a range notation, the S and L specifiers shall be ignored. Finally, if conflicting timing specifiers are in effect in different alternative sequences, the long timer shall be used.</w:t>
      </w:r>
    </w:p>
    <w:p w:rsidR="008E4F81" w:rsidRPr="00B34A02" w:rsidRDefault="008E4F81" w:rsidP="008E4F81">
      <w:r w:rsidRPr="00B34A02">
        <w:t xml:space="preserve">A "Z" designates a long duration event: placed in front of the symbol(s) designating the event(s) which satisfy a given digit position, it indicates that that position is satisfied only if the duration of the event exceeds the long-duration threshold. The value of this threshold is assumed to be provisioned in the MG, but, like the T, L, and S timers, can be overridden by specification within the </w:t>
      </w:r>
      <w:proofErr w:type="spellStart"/>
      <w:r w:rsidRPr="00B34A02">
        <w:t>DigitMap</w:t>
      </w:r>
      <w:proofErr w:type="spellEnd"/>
      <w:r w:rsidRPr="00B34A02">
        <w:t xml:space="preserve">. If the Z specifier is not followed by a digit (0-9 or A-K), then the MG shall reject the </w:t>
      </w:r>
      <w:proofErr w:type="spellStart"/>
      <w:r w:rsidRPr="00B34A02">
        <w:t>digitmap</w:t>
      </w:r>
      <w:proofErr w:type="spellEnd"/>
      <w:r w:rsidRPr="00B34A02">
        <w:t xml:space="preserve"> as invalid procedure. When used in a range notation, the Z specifier applies solely to the immediately following digit. When used immediately prior to a range, the Z modifier applies to all digits in the range (thereby requiring a match in the range to be long duration).</w:t>
      </w:r>
    </w:p>
    <w:p w:rsidR="008E4F81" w:rsidRPr="00B34A02" w:rsidRDefault="008E4F81" w:rsidP="008E4F81">
      <w:pPr>
        <w:pStyle w:val="CorrectionSeparatorEnd"/>
        <w:rPr>
          <w:lang w:val="en-GB"/>
        </w:rPr>
      </w:pPr>
      <w:r w:rsidRPr="00B34A02">
        <w:rPr>
          <w:lang w:val="en-GB"/>
        </w:rPr>
        <w:t>[End Correction]</w:t>
      </w:r>
    </w:p>
    <w:p w:rsidR="008E4F81" w:rsidRPr="00CD2A29" w:rsidRDefault="008E4F81" w:rsidP="00CD2A29">
      <w:pPr>
        <w:pStyle w:val="Heading2"/>
      </w:pPr>
      <w:bookmarkStart w:id="136" w:name="_Toc402350735"/>
      <w:bookmarkStart w:id="137" w:name="_Toc433870464"/>
      <w:bookmarkStart w:id="138" w:name="_Toc451933972"/>
      <w:r w:rsidRPr="00CD2A29">
        <w:t>Updated ABNF reference</w:t>
      </w:r>
      <w:bookmarkEnd w:id="136"/>
      <w:bookmarkEnd w:id="137"/>
      <w:bookmarkEnd w:id="138"/>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685B5B">
            <w:pPr>
              <w:pStyle w:val="IGIssue"/>
            </w:pPr>
            <w:r>
              <w:t>Issue</w:t>
            </w:r>
            <w:r w:rsidR="008E4F81" w:rsidRPr="00B34A02">
              <w:t>:</w:t>
            </w:r>
          </w:p>
        </w:tc>
        <w:tc>
          <w:tcPr>
            <w:tcW w:w="7650" w:type="dxa"/>
          </w:tcPr>
          <w:p w:rsidR="008E4F81" w:rsidRPr="00B34A02" w:rsidRDefault="008E4F81" w:rsidP="00685B5B">
            <w:pPr>
              <w:pStyle w:val="IGIssueText"/>
            </w:pPr>
            <w:r w:rsidRPr="00B34A02">
              <w:t xml:space="preserve">H.248.1 contains a reference to RFC2234 for ABNF syntax. This RFC has been obsoleted. The latest definition of ABNF is RFC 5234 which is also known as STD 68. The updates to the RFC are mainly with regards to its use with email. There are no changes that effect H.248 encoding. </w:t>
            </w:r>
          </w:p>
        </w:tc>
      </w:tr>
      <w:tr w:rsidR="008E4F81" w:rsidRPr="00B34A02" w:rsidTr="008E4F81">
        <w:tc>
          <w:tcPr>
            <w:tcW w:w="1530" w:type="dxa"/>
          </w:tcPr>
          <w:p w:rsidR="008E4F81" w:rsidRPr="00B34A02" w:rsidRDefault="008E4F81" w:rsidP="00685B5B">
            <w:pPr>
              <w:pStyle w:val="IGRef"/>
            </w:pPr>
            <w:r w:rsidRPr="00B34A02">
              <w:t>Reference:</w:t>
            </w:r>
          </w:p>
        </w:tc>
        <w:tc>
          <w:tcPr>
            <w:tcW w:w="7650" w:type="dxa"/>
          </w:tcPr>
          <w:p w:rsidR="008E4F81" w:rsidRPr="00B34A02" w:rsidRDefault="00384A44" w:rsidP="00685B5B">
            <w:pPr>
              <w:pStyle w:val="IGRefText"/>
            </w:pPr>
            <w:r w:rsidRPr="00B34A02">
              <w:t>Discussions resulting from H.248.66 (</w:t>
            </w:r>
            <w:hyperlink r:id="rId14" w:history="1">
              <w:r>
                <w:rPr>
                  <w:rStyle w:val="Hyperlink"/>
                </w:rPr>
                <w:t>COM16-C.351</w:t>
              </w:r>
            </w:hyperlink>
            <w:r w:rsidRPr="00B34A02">
              <w:t>).</w:t>
            </w:r>
          </w:p>
        </w:tc>
      </w:tr>
    </w:tbl>
    <w:p w:rsidR="008E4F81" w:rsidRPr="00B34A02" w:rsidRDefault="008E4F81" w:rsidP="008E4F81">
      <w:pPr>
        <w:pStyle w:val="CorrectionSeparatorBegin"/>
        <w:rPr>
          <w:lang w:val="en-GB"/>
        </w:rPr>
      </w:pPr>
      <w:r w:rsidRPr="00B34A02">
        <w:rPr>
          <w:lang w:val="en-GB"/>
        </w:rPr>
        <w:t>[Begin Correction]</w:t>
      </w:r>
    </w:p>
    <w:p w:rsidR="008E4F81" w:rsidRPr="00B34A02" w:rsidRDefault="008E4F81" w:rsidP="00CD2A29">
      <w:pPr>
        <w:pStyle w:val="Headingb"/>
      </w:pPr>
      <w:bookmarkStart w:id="139" w:name="_Toc445028084"/>
      <w:bookmarkStart w:id="140" w:name="_Toc447878459"/>
      <w:bookmarkStart w:id="141" w:name="_Toc447879520"/>
      <w:bookmarkStart w:id="142" w:name="_Toc447891944"/>
      <w:bookmarkStart w:id="143" w:name="_Toc447934729"/>
      <w:bookmarkStart w:id="144" w:name="_Toc447941216"/>
      <w:bookmarkStart w:id="145" w:name="_Toc458568505"/>
      <w:bookmarkStart w:id="146" w:name="_Toc473526630"/>
      <w:bookmarkStart w:id="147" w:name="_Toc492885297"/>
      <w:bookmarkStart w:id="148" w:name="_Toc498919082"/>
      <w:bookmarkStart w:id="149" w:name="_Toc499534383"/>
      <w:bookmarkStart w:id="150" w:name="_Toc499611374"/>
      <w:bookmarkStart w:id="151" w:name="_Toc505073754"/>
      <w:bookmarkStart w:id="152" w:name="_Toc505401441"/>
      <w:bookmarkStart w:id="153" w:name="_Toc506200033"/>
      <w:bookmarkStart w:id="154" w:name="_Toc23051025"/>
      <w:bookmarkStart w:id="155" w:name="_Toc30328994"/>
      <w:bookmarkStart w:id="156" w:name="_Toc104465360"/>
      <w:bookmarkStart w:id="157" w:name="_Toc111601051"/>
      <w:bookmarkStart w:id="158" w:name="_Toc111601686"/>
      <w:bookmarkStart w:id="159" w:name="_Toc118713432"/>
      <w:bookmarkStart w:id="160" w:name="_Toc127083464"/>
      <w:bookmarkStart w:id="161" w:name="_Toc128535937"/>
      <w:bookmarkStart w:id="162" w:name="_Toc130034461"/>
      <w:bookmarkStart w:id="163" w:name="_Toc130975044"/>
      <w:bookmarkStart w:id="164" w:name="_Toc131236643"/>
      <w:bookmarkStart w:id="165" w:name="_Toc134259326"/>
      <w:bookmarkStart w:id="166" w:name="_Toc245042160"/>
      <w:bookmarkStart w:id="167" w:name="_Toc260143944"/>
      <w:bookmarkStart w:id="168" w:name="_Toc262803414"/>
      <w:bookmarkStart w:id="169" w:name="_Toc264533931"/>
      <w:bookmarkStart w:id="170" w:name="_Toc348382358"/>
      <w:bookmarkStart w:id="171" w:name="_Toc353439229"/>
      <w:bookmarkStart w:id="172" w:name="_Toc353439577"/>
      <w:bookmarkStart w:id="173" w:name="_Toc353439883"/>
      <w:bookmarkStart w:id="174" w:name="_Toc367889407"/>
      <w:bookmarkStart w:id="175" w:name="_Toc367957308"/>
      <w:bookmarkStart w:id="176" w:name="_Toc368319697"/>
      <w:bookmarkStart w:id="177" w:name="_Toc368384527"/>
      <w:r w:rsidRPr="00B34A02">
        <w:t>2</w:t>
      </w:r>
      <w:r w:rsidRPr="00B34A02">
        <w:tab/>
        <w:t>References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8E4F81" w:rsidRPr="00B34A02" w:rsidRDefault="008E4F81" w:rsidP="008E4F81">
      <w:r w:rsidRPr="00B34A0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E4F81" w:rsidRPr="00B34A02" w:rsidRDefault="008E4F81" w:rsidP="008E4F81">
      <w:pPr>
        <w:jc w:val="center"/>
        <w:rPr>
          <w:b/>
          <w:bCs/>
        </w:rPr>
      </w:pPr>
      <w:r w:rsidRPr="00B34A02">
        <w:rPr>
          <w:b/>
          <w:bCs/>
        </w:rPr>
        <w:t>…</w:t>
      </w:r>
    </w:p>
    <w:p w:rsidR="008E4F81" w:rsidRPr="00B34A02" w:rsidDel="0038549E" w:rsidRDefault="008E4F81" w:rsidP="008E4F81">
      <w:pPr>
        <w:pStyle w:val="Reftext"/>
        <w:rPr>
          <w:del w:id="178" w:author="Christian Groves" w:date="2013-10-18T10:32:00Z"/>
        </w:rPr>
      </w:pPr>
      <w:del w:id="179" w:author="Christian Groves" w:date="2013-10-18T10:32:00Z">
        <w:r w:rsidRPr="00B34A02" w:rsidDel="0038549E">
          <w:delText>[IETF RFC 2234]</w:delText>
        </w:r>
        <w:r w:rsidRPr="00B34A02" w:rsidDel="0038549E">
          <w:tab/>
          <w:delText xml:space="preserve">IETF RFC 2234 (1997), </w:delText>
        </w:r>
        <w:r w:rsidRPr="00B34A02" w:rsidDel="0038549E">
          <w:rPr>
            <w:i/>
            <w:iCs/>
          </w:rPr>
          <w:delText>Augmented BNF for Syntax Specifications: ABNF</w:delText>
        </w:r>
        <w:r w:rsidRPr="00B34A02" w:rsidDel="0038549E">
          <w:delText>.</w:delText>
        </w:r>
      </w:del>
    </w:p>
    <w:p w:rsidR="008E4F81" w:rsidRPr="00B34A02" w:rsidRDefault="008E4F81" w:rsidP="008E4F81">
      <w:pPr>
        <w:jc w:val="center"/>
        <w:rPr>
          <w:b/>
          <w:bCs/>
        </w:rPr>
      </w:pPr>
      <w:r w:rsidRPr="00B34A02">
        <w:rPr>
          <w:b/>
          <w:bCs/>
        </w:rPr>
        <w:t>…</w:t>
      </w:r>
    </w:p>
    <w:p w:rsidR="008E4F81" w:rsidRPr="00B34A02" w:rsidRDefault="008E4F81" w:rsidP="008E4F81">
      <w:pPr>
        <w:pStyle w:val="Reftext"/>
        <w:rPr>
          <w:ins w:id="180" w:author="Christian Groves" w:date="2013-10-18T10:31:00Z"/>
        </w:rPr>
      </w:pPr>
      <w:ins w:id="181" w:author="Christian Groves" w:date="2013-10-18T10:31:00Z">
        <w:r w:rsidRPr="00B34A02">
          <w:t>[IETF RFC 5234]</w:t>
        </w:r>
        <w:r w:rsidRPr="00B34A02">
          <w:tab/>
          <w:t xml:space="preserve">IETF RFC 5234 (2008), </w:t>
        </w:r>
        <w:r w:rsidRPr="00B34A02">
          <w:rPr>
            <w:i/>
            <w:iCs/>
          </w:rPr>
          <w:t>Augmented BNF for Syntax Specifications: ABNF</w:t>
        </w:r>
        <w:r w:rsidRPr="00B34A02">
          <w:t>.</w:t>
        </w:r>
      </w:ins>
    </w:p>
    <w:p w:rsidR="008E4F81" w:rsidRPr="00B34A02" w:rsidRDefault="008E4F81" w:rsidP="008E4F81">
      <w:pPr>
        <w:jc w:val="center"/>
        <w:rPr>
          <w:b/>
          <w:bCs/>
        </w:rPr>
      </w:pPr>
    </w:p>
    <w:p w:rsidR="008E4F81" w:rsidRPr="00B34A02" w:rsidRDefault="008E4F81" w:rsidP="008E4F81">
      <w:pPr>
        <w:pStyle w:val="CorrectionSeparatorEnd"/>
        <w:rPr>
          <w:lang w:val="en-GB"/>
        </w:rPr>
      </w:pPr>
      <w:r w:rsidRPr="00B34A02">
        <w:rPr>
          <w:lang w:val="en-GB"/>
        </w:rPr>
        <w:t>[End Correction]</w:t>
      </w:r>
    </w:p>
    <w:p w:rsidR="008E4F81" w:rsidRPr="00B34A02" w:rsidRDefault="008E4F81" w:rsidP="008E4F81">
      <w:pPr>
        <w:pStyle w:val="Note"/>
      </w:pPr>
      <w:r w:rsidRPr="00B34A02">
        <w:lastRenderedPageBreak/>
        <w:t>NOTE – For brevity, the changes to the references inside H.248.1 have not been included. The references to [IETF RFC 2234] in clauses 7.2.10, A.3 and B.2 shall be changed to [IETF RFC 5234].</w:t>
      </w:r>
    </w:p>
    <w:p w:rsidR="008E4F81" w:rsidRPr="00CD2A29" w:rsidRDefault="008E4F81" w:rsidP="00CD2A29">
      <w:pPr>
        <w:pStyle w:val="Heading2"/>
      </w:pPr>
      <w:bookmarkStart w:id="182" w:name="_Toc433870465"/>
      <w:bookmarkStart w:id="183" w:name="_Toc451933973"/>
      <w:r w:rsidRPr="00CD2A29">
        <w:t>Reserve Properties clarifications</w:t>
      </w:r>
      <w:bookmarkEnd w:id="182"/>
      <w:bookmarkEnd w:id="183"/>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 xml:space="preserve">There has been some confusion with regards to the behaviour of property </w:t>
            </w:r>
            <w:proofErr w:type="spellStart"/>
            <w:r w:rsidRPr="00B34A02">
              <w:t>overspecification</w:t>
            </w:r>
            <w:proofErr w:type="spellEnd"/>
            <w:r w:rsidRPr="00B34A02">
              <w:t xml:space="preserve"> and the use of </w:t>
            </w:r>
            <w:proofErr w:type="spellStart"/>
            <w:r w:rsidRPr="00B34A02">
              <w:t>ReserveValue</w:t>
            </w:r>
            <w:proofErr w:type="spellEnd"/>
            <w:r w:rsidRPr="00B34A02">
              <w:t xml:space="preserve"> and </w:t>
            </w:r>
            <w:proofErr w:type="spellStart"/>
            <w:r w:rsidRPr="00B34A02">
              <w:t>ReserveGroup</w:t>
            </w:r>
            <w:proofErr w:type="spellEnd"/>
            <w:r w:rsidRPr="00B34A02">
              <w:t xml:space="preserve">. Clarifying text is added to clause 7.1.7 on the relation between the concepts. The note in clause 7.1.8.2.3.2 is related to </w:t>
            </w:r>
            <w:proofErr w:type="spellStart"/>
            <w:r w:rsidRPr="00B34A02">
              <w:t>ReserveGroup</w:t>
            </w:r>
            <w:proofErr w:type="spellEnd"/>
            <w:r w:rsidRPr="00B34A02">
              <w:t>=True and thus should be placed in clause 7.1.8.2.3.3.</w:t>
            </w:r>
          </w:p>
        </w:tc>
      </w:tr>
      <w:tr w:rsidR="008E4F81" w:rsidRPr="00B34A02" w:rsidTr="008E4F81">
        <w:tc>
          <w:tcPr>
            <w:tcW w:w="1530" w:type="dxa"/>
          </w:tcPr>
          <w:p w:rsidR="008E4F81" w:rsidRPr="00B34A02" w:rsidRDefault="008E4F81" w:rsidP="002B39F0">
            <w:pPr>
              <w:pStyle w:val="IGRef"/>
            </w:pPr>
            <w:r w:rsidRPr="00B34A02">
              <w:t>Reference:</w:t>
            </w:r>
          </w:p>
        </w:tc>
        <w:tc>
          <w:tcPr>
            <w:tcW w:w="7650" w:type="dxa"/>
          </w:tcPr>
          <w:p w:rsidR="008E4F81" w:rsidRPr="00B34A02" w:rsidRDefault="00CE02B7" w:rsidP="002B39F0">
            <w:pPr>
              <w:pStyle w:val="IGRefText"/>
            </w:pPr>
            <w:hyperlink r:id="rId15" w:history="1">
              <w:r w:rsidR="0046347C">
                <w:rPr>
                  <w:rStyle w:val="Hyperlink"/>
                </w:rPr>
                <w:t>COM16-C.686</w:t>
              </w:r>
            </w:hyperlink>
          </w:p>
        </w:tc>
      </w:tr>
    </w:tbl>
    <w:p w:rsidR="008E4F81" w:rsidRPr="00B34A02" w:rsidRDefault="008E4F81" w:rsidP="008E4F81">
      <w:pPr>
        <w:pStyle w:val="CorrectionSeparatorBegin"/>
        <w:rPr>
          <w:lang w:val="en-GB"/>
        </w:rPr>
      </w:pPr>
      <w:r w:rsidRPr="00B34A02">
        <w:rPr>
          <w:lang w:val="en-GB"/>
        </w:rPr>
        <w:t>[Begin Correction]</w:t>
      </w:r>
    </w:p>
    <w:p w:rsidR="008E4F81" w:rsidRPr="00B34A02" w:rsidRDefault="008E4F81" w:rsidP="00CD2A29">
      <w:pPr>
        <w:pStyle w:val="Headingb"/>
      </w:pPr>
      <w:bookmarkStart w:id="184" w:name="_Toc458568539"/>
      <w:bookmarkStart w:id="185" w:name="_Toc473526654"/>
      <w:bookmarkStart w:id="186" w:name="_Ref474753556"/>
      <w:bookmarkStart w:id="187" w:name="_Toc492885321"/>
      <w:bookmarkStart w:id="188" w:name="_Toc498919106"/>
      <w:bookmarkStart w:id="189" w:name="_Toc499534407"/>
      <w:bookmarkStart w:id="190" w:name="_Toc499611398"/>
      <w:bookmarkStart w:id="191" w:name="_Toc505073778"/>
      <w:bookmarkStart w:id="192" w:name="_Toc505401465"/>
      <w:bookmarkStart w:id="193" w:name="_Toc506200057"/>
      <w:bookmarkStart w:id="194" w:name="_Toc23051049"/>
      <w:bookmarkStart w:id="195" w:name="_Toc30329018"/>
      <w:bookmarkStart w:id="196" w:name="_Toc104465389"/>
      <w:bookmarkStart w:id="197" w:name="_Toc111601080"/>
      <w:bookmarkStart w:id="198" w:name="_Toc111601715"/>
      <w:bookmarkStart w:id="199" w:name="_Toc245042189"/>
      <w:bookmarkStart w:id="200" w:name="_Toc348382392"/>
      <w:r w:rsidRPr="00B34A02">
        <w:t>7.1.7</w:t>
      </w:r>
      <w:r w:rsidRPr="00B34A02">
        <w:tab/>
      </w:r>
      <w:proofErr w:type="spellStart"/>
      <w:r w:rsidRPr="00B34A02">
        <w:t>LocalControl</w:t>
      </w:r>
      <w:proofErr w:type="spellEnd"/>
      <w:r w:rsidRPr="00B34A02">
        <w:t xml:space="preserve"> </w:t>
      </w:r>
      <w:bookmarkEnd w:id="184"/>
      <w:bookmarkEnd w:id="185"/>
      <w:bookmarkEnd w:id="186"/>
      <w:bookmarkEnd w:id="187"/>
      <w:bookmarkEnd w:id="188"/>
      <w:bookmarkEnd w:id="189"/>
      <w:bookmarkEnd w:id="190"/>
      <w:bookmarkEnd w:id="191"/>
      <w:bookmarkEnd w:id="192"/>
      <w:bookmarkEnd w:id="193"/>
      <w:bookmarkEnd w:id="194"/>
      <w:bookmarkEnd w:id="195"/>
      <w:bookmarkEnd w:id="196"/>
      <w:r w:rsidRPr="00B34A02">
        <w:t>Descriptor</w:t>
      </w:r>
      <w:bookmarkEnd w:id="197"/>
      <w:bookmarkEnd w:id="198"/>
      <w:bookmarkEnd w:id="199"/>
      <w:bookmarkEnd w:id="200"/>
    </w:p>
    <w:p w:rsidR="008E4F81" w:rsidRPr="00B34A02" w:rsidRDefault="008E4F81" w:rsidP="008E4F81">
      <w:pPr>
        <w:pStyle w:val="Headingb"/>
      </w:pPr>
      <w:r w:rsidRPr="00B34A02">
        <w:t>a)</w:t>
      </w:r>
      <w:r w:rsidRPr="00B34A02">
        <w:tab/>
        <w:t>Overview</w:t>
      </w:r>
    </w:p>
    <w:p w:rsidR="008E4F81" w:rsidRPr="00B34A02" w:rsidRDefault="008E4F81" w:rsidP="008E4F81">
      <w:r w:rsidRPr="00B34A02">
        <w:t xml:space="preserve">The </w:t>
      </w:r>
      <w:proofErr w:type="spellStart"/>
      <w:r w:rsidRPr="00B34A02">
        <w:t>LocalControl</w:t>
      </w:r>
      <w:proofErr w:type="spellEnd"/>
      <w:r w:rsidRPr="00B34A02">
        <w:t xml:space="preserve"> Descriptor contains the Mode Property, the </w:t>
      </w:r>
      <w:proofErr w:type="spellStart"/>
      <w:r w:rsidRPr="00B34A02">
        <w:t>ReserveGroup</w:t>
      </w:r>
      <w:proofErr w:type="spellEnd"/>
      <w:r w:rsidRPr="00B34A02">
        <w:t xml:space="preserve"> and </w:t>
      </w:r>
      <w:proofErr w:type="spellStart"/>
      <w:r w:rsidRPr="00B34A02">
        <w:t>ReserveValue</w:t>
      </w:r>
      <w:proofErr w:type="spellEnd"/>
      <w:r w:rsidRPr="00B34A02">
        <w:t xml:space="preserve"> Properties and properties of a termination (defined in packages) that are stream specific, and are of interest between the MG and the MGC. Values of properties may be specified as in clause 7.1.1.</w:t>
      </w:r>
    </w:p>
    <w:p w:rsidR="008E4F81" w:rsidRPr="00B34A02" w:rsidRDefault="008E4F81" w:rsidP="008E4F81">
      <w:pPr>
        <w:pStyle w:val="Headingb"/>
      </w:pPr>
      <w:r w:rsidRPr="00B34A02">
        <w:t>b)</w:t>
      </w:r>
      <w:r w:rsidRPr="00B34A02">
        <w:tab/>
        <w:t>Mode Property (for directionality control)</w:t>
      </w:r>
    </w:p>
    <w:p w:rsidR="008E4F81" w:rsidRPr="00B34A02" w:rsidRDefault="008E4F81" w:rsidP="008E4F81">
      <w:r w:rsidRPr="00B34A02">
        <w:t>The allowed values for the Mode Property are "</w:t>
      </w:r>
      <w:proofErr w:type="spellStart"/>
      <w:r w:rsidRPr="00B34A02">
        <w:t>SendOnly</w:t>
      </w:r>
      <w:proofErr w:type="spellEnd"/>
      <w:r w:rsidRPr="00B34A02">
        <w:t>", "</w:t>
      </w:r>
      <w:proofErr w:type="spellStart"/>
      <w:r w:rsidRPr="00B34A02">
        <w:t>RecvOnly</w:t>
      </w:r>
      <w:proofErr w:type="spellEnd"/>
      <w:r w:rsidRPr="00B34A02">
        <w:t>", "</w:t>
      </w:r>
      <w:proofErr w:type="spellStart"/>
      <w:r w:rsidRPr="00B34A02">
        <w:t>SendRecv</w:t>
      </w:r>
      <w:proofErr w:type="spellEnd"/>
      <w:r w:rsidRPr="00B34A02">
        <w:t>", "Inactive" and "</w:t>
      </w:r>
      <w:proofErr w:type="spellStart"/>
      <w:r w:rsidRPr="00B34A02">
        <w:t>LoopBack</w:t>
      </w:r>
      <w:proofErr w:type="spellEnd"/>
      <w:r w:rsidRPr="00B34A02">
        <w:t>". "</w:t>
      </w:r>
      <w:proofErr w:type="spellStart"/>
      <w:r w:rsidRPr="00B34A02">
        <w:t>SendOnly</w:t>
      </w:r>
      <w:proofErr w:type="spellEnd"/>
      <w:r w:rsidRPr="00B34A02">
        <w:t>", "</w:t>
      </w:r>
      <w:proofErr w:type="spellStart"/>
      <w:r w:rsidRPr="00B34A02">
        <w:t>RecvOnly</w:t>
      </w:r>
      <w:proofErr w:type="spellEnd"/>
      <w:r w:rsidRPr="00B34A02">
        <w:t>" and "</w:t>
      </w:r>
      <w:proofErr w:type="spellStart"/>
      <w:r w:rsidRPr="00B34A02">
        <w:t>LoopBack</w:t>
      </w:r>
      <w:proofErr w:type="spellEnd"/>
      <w:r w:rsidRPr="00B34A02">
        <w:t>" are with respect to the exterior of the context, so that, for example, a stream set to mode = "</w:t>
      </w:r>
      <w:proofErr w:type="spellStart"/>
      <w:r w:rsidRPr="00B34A02">
        <w:t>SendOnly</w:t>
      </w:r>
      <w:proofErr w:type="spellEnd"/>
      <w:r w:rsidRPr="00B34A02">
        <w:t>" does not pass received media into the context. When a stream is set to "</w:t>
      </w:r>
      <w:proofErr w:type="spellStart"/>
      <w:r w:rsidRPr="00B34A02">
        <w:t>LoopBack</w:t>
      </w:r>
      <w:proofErr w:type="spellEnd"/>
      <w:r w:rsidRPr="00B34A02">
        <w:t>" on a termination, media received (Local Descriptor) on the termination will be looped back to the sending side (Remote Descriptor) of the termination and no media is passed between that termination and other terminations in the context. The looped back media shall be sent according to the Remote Descriptor. The default value for the Mode Property is "Inactive". Signals and events are not affected by the Mode Property. Statistics may or may not be affected by the Mode property depending on the semantic of the statistic. For example: if the Mode was set to "</w:t>
      </w:r>
      <w:proofErr w:type="spellStart"/>
      <w:r w:rsidRPr="00B34A02">
        <w:t>SendOnly</w:t>
      </w:r>
      <w:proofErr w:type="spellEnd"/>
      <w:r w:rsidRPr="00B34A02">
        <w:t xml:space="preserve">" and the Octet Received Statistic was set, then the statistic would not be affected. If the Octet Sent Statistic was set, then it would be affected by the mode. The </w:t>
      </w:r>
      <w:proofErr w:type="spellStart"/>
      <w:r w:rsidRPr="00B34A02">
        <w:t>LocalControl</w:t>
      </w:r>
      <w:proofErr w:type="spellEnd"/>
      <w:r w:rsidRPr="00B34A02">
        <w:t xml:space="preserve"> Mode Property takes precedence over any mode specified in the Local and Remote Descriptors. However, duplication and use of mode information in the SDP should be avoided. Due to the default of </w:t>
      </w:r>
      <w:proofErr w:type="spellStart"/>
      <w:r w:rsidRPr="00B34A02">
        <w:t>LocalControl</w:t>
      </w:r>
      <w:proofErr w:type="spellEnd"/>
      <w:r w:rsidRPr="00B34A02">
        <w:t xml:space="preserve"> Mode Property being "Inactive", if mode information was added to the Local and Remote Descriptor SDP and the </w:t>
      </w:r>
      <w:proofErr w:type="spellStart"/>
      <w:r w:rsidRPr="00B34A02">
        <w:t>LocalControl</w:t>
      </w:r>
      <w:proofErr w:type="spellEnd"/>
      <w:r w:rsidRPr="00B34A02">
        <w:t xml:space="preserve"> Mode was not explicitly sent, the effective mode would still be inactive.</w:t>
      </w:r>
    </w:p>
    <w:p w:rsidR="008E4F81" w:rsidRPr="00B34A02" w:rsidRDefault="008E4F81" w:rsidP="008E4F81">
      <w:pPr>
        <w:pStyle w:val="Headingb"/>
      </w:pPr>
      <w:r w:rsidRPr="00B34A02">
        <w:t>c)</w:t>
      </w:r>
      <w:r w:rsidRPr="00B34A02">
        <w:tab/>
        <w:t>Reserve Properties (for resource handling control)</w:t>
      </w:r>
    </w:p>
    <w:p w:rsidR="008E4F81" w:rsidRPr="00B34A02" w:rsidRDefault="008E4F81" w:rsidP="008E4F81">
      <w:r w:rsidRPr="00B34A02">
        <w:t xml:space="preserve">The </w:t>
      </w:r>
      <w:proofErr w:type="spellStart"/>
      <w:r w:rsidRPr="00B34A02">
        <w:t>boolean</w:t>
      </w:r>
      <w:proofErr w:type="spellEnd"/>
      <w:r w:rsidRPr="00B34A02">
        <w:t xml:space="preserve">-valued Reserve Properties, </w:t>
      </w:r>
      <w:proofErr w:type="spellStart"/>
      <w:r w:rsidRPr="00B34A02">
        <w:t>ReserveValue</w:t>
      </w:r>
      <w:proofErr w:type="spellEnd"/>
      <w:r w:rsidRPr="00B34A02">
        <w:t xml:space="preserve"> and </w:t>
      </w:r>
      <w:proofErr w:type="spellStart"/>
      <w:r w:rsidRPr="00B34A02">
        <w:t>ReserveGroup</w:t>
      </w:r>
      <w:proofErr w:type="spellEnd"/>
      <w:r w:rsidRPr="00B34A02">
        <w:t>, of a termination indicate what the MG is expected to do when it receives a Local and/or Remote Descriptor.</w:t>
      </w:r>
    </w:p>
    <w:p w:rsidR="008E4F81" w:rsidRPr="00B34A02" w:rsidRDefault="008E4F81" w:rsidP="008E4F81">
      <w:r w:rsidRPr="00B34A02">
        <w:t xml:space="preserve">If the value of a Reserve Property is "True", the MG shall reserve resources for all alternatives specified in the Local and/or Remote Descriptors for which it currently has resources available. It shall respond with the alternatives for which it reserves resources. If it cannot support any of the alternatives, it shall respond with a reply to the MGC that contains empty Local and/or Remote Descriptors. If media begins to flow while more than a single alternative is reserved, media packets </w:t>
      </w:r>
      <w:r w:rsidRPr="00B34A02">
        <w:lastRenderedPageBreak/>
        <w:t>may be sent or received on any of the alternatives and must be processed, although only a single alternative may be active at any given time.</w:t>
      </w:r>
    </w:p>
    <w:p w:rsidR="008E4F81" w:rsidRPr="00B34A02" w:rsidRDefault="008E4F81" w:rsidP="008E4F81">
      <w:r w:rsidRPr="00B34A02">
        <w:t>If the value of a Reserve Property is False, the MG shall choose one of the alternatives specified in the Local Descriptor (if present) and one of the alternatives specified in the Remote Descriptor (if present)</w:t>
      </w:r>
      <w:del w:id="201" w:author="Christian Groves" w:date="2015-02-14T00:37:00Z">
        <w:r w:rsidRPr="00B34A02" w:rsidDel="006F4ECA">
          <w:delText>.</w:delText>
        </w:r>
      </w:del>
      <w:r w:rsidRPr="00B34A02">
        <w:t xml:space="preserve"> </w:t>
      </w:r>
      <w:ins w:id="202" w:author="Christian Groves" w:date="2015-02-14T00:37:00Z">
        <w:r w:rsidRPr="00B34A02">
          <w:t>a</w:t>
        </w:r>
      </w:ins>
      <w:ins w:id="203" w:author="Christian Groves" w:date="2015-02-11T01:00:00Z">
        <w:r w:rsidRPr="00B34A02">
          <w:t xml:space="preserve">s per the behaviour associated with </w:t>
        </w:r>
      </w:ins>
      <w:ins w:id="204" w:author="Christian Groves" w:date="2015-02-11T01:01:00Z">
        <w:r w:rsidRPr="00B34A02">
          <w:t>"</w:t>
        </w:r>
        <w:proofErr w:type="spellStart"/>
        <w:r w:rsidRPr="00B34A02">
          <w:t>overspecification</w:t>
        </w:r>
        <w:proofErr w:type="spellEnd"/>
        <w:r w:rsidRPr="00B34A02">
          <w:t xml:space="preserve">" (see clause 7.1.1, list item 3). </w:t>
        </w:r>
      </w:ins>
      <w:r w:rsidRPr="00B34A02">
        <w:t xml:space="preserve">If the MG has not yet reserved resources to support the selected alternative, it shall reserve the resources. If, on the other hand, it already reserved resources for the termination addressed (because of a prior exchange with </w:t>
      </w:r>
      <w:proofErr w:type="spellStart"/>
      <w:r w:rsidRPr="00B34A02">
        <w:t>ReserveValue</w:t>
      </w:r>
      <w:proofErr w:type="spellEnd"/>
      <w:r w:rsidRPr="00B34A02">
        <w:t xml:space="preserve"> and/or </w:t>
      </w:r>
      <w:proofErr w:type="spellStart"/>
      <w:r w:rsidRPr="00B34A02">
        <w:t>ReserveGroup</w:t>
      </w:r>
      <w:proofErr w:type="spellEnd"/>
      <w:r w:rsidRPr="00B34A02">
        <w:t xml:space="preserve"> equal to "True"), it shall release any excess resources it reserved previously. Finally, the MG shall send a reply to the MGC containing the alternatives for the Local and/or Remote Descriptor that it selected. If the MG does not have sufficient resources to support any of the alternatives specified, it shall respond with Error Code 510 ("Insufficient resources").</w:t>
      </w:r>
    </w:p>
    <w:p w:rsidR="008E4F81" w:rsidRPr="00B34A02" w:rsidRDefault="008E4F81" w:rsidP="008E4F81">
      <w:r w:rsidRPr="00B34A02">
        <w:t xml:space="preserve">The default value of </w:t>
      </w:r>
      <w:proofErr w:type="spellStart"/>
      <w:r w:rsidRPr="00B34A02">
        <w:t>ReserveValue</w:t>
      </w:r>
      <w:proofErr w:type="spellEnd"/>
      <w:r w:rsidRPr="00B34A02">
        <w:t xml:space="preserve"> and </w:t>
      </w:r>
      <w:proofErr w:type="spellStart"/>
      <w:r w:rsidRPr="00B34A02">
        <w:t>ReserveGroup</w:t>
      </w:r>
      <w:proofErr w:type="spellEnd"/>
      <w:r w:rsidRPr="00B34A02">
        <w:t xml:space="preserve"> is "False". More information on the use of the two Reserve Properties is provided in clause 7.1.8.</w:t>
      </w:r>
    </w:p>
    <w:p w:rsidR="008E4F81" w:rsidRPr="00B34A02" w:rsidRDefault="008E4F81" w:rsidP="008E4F81">
      <w:pPr>
        <w:pStyle w:val="Headingb"/>
      </w:pPr>
      <w:r w:rsidRPr="00B34A02">
        <w:t>d)</w:t>
      </w:r>
      <w:r w:rsidRPr="00B34A02">
        <w:tab/>
        <w:t>Descriptor usage</w:t>
      </w:r>
    </w:p>
    <w:p w:rsidR="008E4F81" w:rsidRPr="00B34A02" w:rsidRDefault="008E4F81" w:rsidP="008E4F81">
      <w:r w:rsidRPr="00B34A02">
        <w:t xml:space="preserve">A new setting of the </w:t>
      </w:r>
      <w:proofErr w:type="spellStart"/>
      <w:r w:rsidRPr="00B34A02">
        <w:t>LocalControl</w:t>
      </w:r>
      <w:proofErr w:type="spellEnd"/>
      <w:r w:rsidRPr="00B34A02">
        <w:t xml:space="preserve">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8E4F81" w:rsidRPr="00B34A02" w:rsidRDefault="008E4F81" w:rsidP="008E4F81">
      <w:pPr>
        <w:pStyle w:val="Note"/>
      </w:pPr>
      <w:r w:rsidRPr="00B34A02">
        <w:t>NOTE – The Mode Property is also known as "</w:t>
      </w:r>
      <w:proofErr w:type="spellStart"/>
      <w:r w:rsidRPr="00B34A02">
        <w:t>StreamMode</w:t>
      </w:r>
      <w:proofErr w:type="spellEnd"/>
      <w:r w:rsidRPr="00B34A02">
        <w:t>" in the encoding definitions in Annexes A and B. These terms are interchangeable within ITU</w:t>
      </w:r>
      <w:r w:rsidRPr="00B34A02">
        <w:noBreakHyphen/>
        <w:t>T H.248.</w:t>
      </w:r>
    </w:p>
    <w:p w:rsidR="008E4F81" w:rsidRPr="00B34A02" w:rsidRDefault="008E4F81" w:rsidP="008E4F81">
      <w:pPr>
        <w:jc w:val="center"/>
        <w:rPr>
          <w:b/>
          <w:bCs/>
        </w:rPr>
      </w:pPr>
    </w:p>
    <w:p w:rsidR="008E4F81" w:rsidRPr="00B34A02" w:rsidRDefault="008E4F81" w:rsidP="008E4F81">
      <w:pPr>
        <w:pStyle w:val="CorrectionSeparatorEnd"/>
        <w:rPr>
          <w:lang w:val="en-GB"/>
        </w:rPr>
      </w:pPr>
      <w:r w:rsidRPr="00B34A02">
        <w:rPr>
          <w:lang w:val="en-GB"/>
        </w:rPr>
        <w:t>[End Correction]</w:t>
      </w:r>
    </w:p>
    <w:p w:rsidR="008E4F81" w:rsidRPr="00B34A02" w:rsidRDefault="008E4F81" w:rsidP="008E4F81">
      <w:pPr>
        <w:pStyle w:val="CorrectionSeparatorBegin"/>
        <w:rPr>
          <w:lang w:val="en-GB"/>
        </w:rPr>
      </w:pPr>
      <w:r w:rsidRPr="00B34A02">
        <w:rPr>
          <w:lang w:val="en-GB"/>
        </w:rPr>
        <w:t>[Begin Correction]</w:t>
      </w:r>
    </w:p>
    <w:p w:rsidR="008E4F81" w:rsidRPr="00B34A02" w:rsidRDefault="008E4F81" w:rsidP="00CD2A29">
      <w:pPr>
        <w:pStyle w:val="Headingb"/>
      </w:pPr>
      <w:bookmarkStart w:id="205" w:name="_Toc167774522"/>
      <w:r w:rsidRPr="00B34A02">
        <w:t>7.1.8.2.3</w:t>
      </w:r>
      <w:r w:rsidRPr="00B34A02">
        <w:tab/>
        <w:t xml:space="preserve">Resource reservation rules for </w:t>
      </w:r>
      <w:proofErr w:type="spellStart"/>
      <w:r w:rsidRPr="00B34A02">
        <w:t>ReserveValue</w:t>
      </w:r>
      <w:proofErr w:type="spellEnd"/>
      <w:r w:rsidRPr="00B34A02">
        <w:t xml:space="preserve"> and </w:t>
      </w:r>
      <w:proofErr w:type="spellStart"/>
      <w:r w:rsidRPr="00B34A02">
        <w:t>ReserveGroup</w:t>
      </w:r>
      <w:proofErr w:type="spellEnd"/>
      <w:r w:rsidRPr="00B34A02">
        <w:t xml:space="preserve"> properties</w:t>
      </w:r>
      <w:bookmarkEnd w:id="205"/>
    </w:p>
    <w:p w:rsidR="008E4F81" w:rsidRPr="00B34A02" w:rsidRDefault="008E4F81" w:rsidP="008E4F81">
      <w:r w:rsidRPr="00B34A02">
        <w:t xml:space="preserve">Subject to the above rules, subsequent action depends on the values of the </w:t>
      </w:r>
      <w:proofErr w:type="spellStart"/>
      <w:r w:rsidRPr="00B34A02">
        <w:t>ReserveValue</w:t>
      </w:r>
      <w:proofErr w:type="spellEnd"/>
      <w:r w:rsidRPr="00B34A02">
        <w:t xml:space="preserve"> and </w:t>
      </w:r>
      <w:proofErr w:type="spellStart"/>
      <w:r w:rsidRPr="00B34A02">
        <w:t>ReserveGroup</w:t>
      </w:r>
      <w:proofErr w:type="spellEnd"/>
      <w:r w:rsidRPr="00B34A02">
        <w:t xml:space="preserve"> Properties in </w:t>
      </w:r>
      <w:proofErr w:type="spellStart"/>
      <w:r w:rsidRPr="00B34A02">
        <w:t>LocalControl</w:t>
      </w:r>
      <w:proofErr w:type="spellEnd"/>
      <w:r w:rsidRPr="00B34A02">
        <w:t>.</w:t>
      </w:r>
    </w:p>
    <w:p w:rsidR="008E4F81" w:rsidRPr="00B34A02" w:rsidRDefault="008E4F81" w:rsidP="00CD2A29">
      <w:pPr>
        <w:pStyle w:val="Headingb"/>
      </w:pPr>
      <w:r w:rsidRPr="00B34A02">
        <w:t>7.1.8.2.3.1</w:t>
      </w:r>
      <w:r w:rsidRPr="00B34A02">
        <w:tab/>
      </w:r>
      <w:proofErr w:type="spellStart"/>
      <w:r w:rsidRPr="00B34A02">
        <w:t>ReserveValue</w:t>
      </w:r>
      <w:proofErr w:type="spellEnd"/>
      <w:r w:rsidRPr="00B34A02">
        <w:t xml:space="preserve"> = "False" AND </w:t>
      </w:r>
      <w:proofErr w:type="spellStart"/>
      <w:r w:rsidRPr="00B34A02">
        <w:t>ReserveGroup</w:t>
      </w:r>
      <w:proofErr w:type="spellEnd"/>
      <w:r w:rsidRPr="00B34A02">
        <w:t xml:space="preserve"> = "True"</w:t>
      </w:r>
    </w:p>
    <w:p w:rsidR="008E4F81" w:rsidRPr="00B34A02" w:rsidRDefault="008E4F81" w:rsidP="008E4F81">
      <w:r w:rsidRPr="00B34A02">
        <w:t xml:space="preserve">If </w:t>
      </w:r>
      <w:proofErr w:type="spellStart"/>
      <w:r w:rsidRPr="00B34A02">
        <w:t>ReserveGroup</w:t>
      </w:r>
      <w:proofErr w:type="spellEnd"/>
      <w:r w:rsidRPr="00B34A02">
        <w:t xml:space="preserve"> is "True", the MG reserves the resources required to support as many as possible of the requested property group alternatives that it can currently support.</w:t>
      </w:r>
    </w:p>
    <w:p w:rsidR="008E4F81" w:rsidRPr="00B34A02" w:rsidRDefault="008E4F81" w:rsidP="00CD2A29">
      <w:pPr>
        <w:pStyle w:val="Headingb"/>
      </w:pPr>
      <w:r w:rsidRPr="00B34A02">
        <w:t>7.1.8.2.3.2</w:t>
      </w:r>
      <w:r w:rsidRPr="00B34A02">
        <w:tab/>
      </w:r>
      <w:proofErr w:type="spellStart"/>
      <w:r w:rsidRPr="00B34A02">
        <w:t>ReserveValue</w:t>
      </w:r>
      <w:proofErr w:type="spellEnd"/>
      <w:r w:rsidRPr="00B34A02">
        <w:t xml:space="preserve"> = "True" AND </w:t>
      </w:r>
      <w:proofErr w:type="spellStart"/>
      <w:r w:rsidRPr="00B34A02">
        <w:t>ReserveGroup</w:t>
      </w:r>
      <w:proofErr w:type="spellEnd"/>
      <w:r w:rsidRPr="00B34A02">
        <w:t xml:space="preserve"> = "False"</w:t>
      </w:r>
    </w:p>
    <w:p w:rsidR="008E4F81" w:rsidRPr="00B34A02" w:rsidRDefault="008E4F81" w:rsidP="008E4F81">
      <w:r w:rsidRPr="00B34A02">
        <w:t xml:space="preserve">If </w:t>
      </w:r>
      <w:proofErr w:type="spellStart"/>
      <w:r w:rsidRPr="00B34A02">
        <w:t>ReserveValue</w:t>
      </w:r>
      <w:proofErr w:type="spellEnd"/>
      <w:r w:rsidRPr="00B34A02">
        <w:t xml:space="preserve"> is "True", the MG reserves the resources required to support as many as possible of the requested property value alternatives that it can currently support.</w:t>
      </w:r>
    </w:p>
    <w:p w:rsidR="008E4F81" w:rsidRPr="00B34A02" w:rsidDel="00B37B8E" w:rsidRDefault="008E4F81" w:rsidP="008E4F81">
      <w:pPr>
        <w:pStyle w:val="Note"/>
      </w:pPr>
      <w:moveFromRangeStart w:id="206" w:author="Christian Groves" w:date="2015-02-11T01:52:00Z" w:name="move411382878"/>
      <w:del w:id="207" w:author="Christian Groves" w:date="2015-02-11T01:52:00Z">
        <w:r w:rsidRPr="00B34A02" w:rsidDel="00B37B8E">
          <w:delText>NOTE – If a Local or Remote Descriptor contains multiple groups of properties, and ReserveGroup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delText>
        </w:r>
        <w:r w:rsidRPr="00B34A02" w:rsidDel="00B37B8E">
          <w:noBreakHyphen/>
          <w:delText>T G.723.1 format. The MG does not have to reserve resources to decode two audio streams simultaneously, one encoded in ITU</w:delText>
        </w:r>
        <w:r w:rsidRPr="00B34A02" w:rsidDel="00B37B8E">
          <w:noBreakHyphen/>
          <w:delText>T G.711 A-law and one in ITU-T G.723.1. The intention for the use of ReserveValue is analogous.</w:delText>
        </w:r>
      </w:del>
    </w:p>
    <w:moveFromRangeEnd w:id="206"/>
    <w:p w:rsidR="008E4F81" w:rsidRPr="00B34A02" w:rsidRDefault="008E4F81" w:rsidP="00CD2A29">
      <w:pPr>
        <w:pStyle w:val="Headingb"/>
      </w:pPr>
      <w:r w:rsidRPr="00B34A02">
        <w:lastRenderedPageBreak/>
        <w:t>7.1.8.2.3.3</w:t>
      </w:r>
      <w:r w:rsidRPr="00B34A02">
        <w:tab/>
      </w:r>
      <w:proofErr w:type="spellStart"/>
      <w:r w:rsidRPr="00B34A02">
        <w:t>ReserveValue</w:t>
      </w:r>
      <w:proofErr w:type="spellEnd"/>
      <w:r w:rsidRPr="00B34A02">
        <w:t xml:space="preserve"> = "True" OR </w:t>
      </w:r>
      <w:proofErr w:type="spellStart"/>
      <w:r w:rsidRPr="00B34A02">
        <w:t>ReserveGroup</w:t>
      </w:r>
      <w:proofErr w:type="spellEnd"/>
      <w:r w:rsidRPr="00B34A02">
        <w:t xml:space="preserve"> = "True"</w:t>
      </w:r>
    </w:p>
    <w:p w:rsidR="008E4F81" w:rsidRPr="00B34A02" w:rsidRDefault="008E4F81" w:rsidP="008E4F81">
      <w:r w:rsidRPr="00B34A02">
        <w:t xml:space="preserve">If </w:t>
      </w:r>
      <w:proofErr w:type="spellStart"/>
      <w:r w:rsidRPr="00B34A02">
        <w:t>ReserveGroup</w:t>
      </w:r>
      <w:proofErr w:type="spellEnd"/>
      <w:r w:rsidRPr="00B34A02">
        <w:t xml:space="preserve"> is "True" or </w:t>
      </w:r>
      <w:proofErr w:type="spellStart"/>
      <w:r w:rsidRPr="00B34A02">
        <w:t>ReserveValue</w:t>
      </w:r>
      <w:proofErr w:type="spellEnd"/>
      <w:r w:rsidRPr="00B34A02">
        <w:t xml:space="preserve"> is "True", then the following rules apply:</w:t>
      </w:r>
    </w:p>
    <w:p w:rsidR="008E4F81" w:rsidRPr="00B34A02" w:rsidRDefault="008E4F81" w:rsidP="008E4F81">
      <w:pPr>
        <w:pStyle w:val="enumlev1"/>
      </w:pPr>
      <w:r w:rsidRPr="00B34A02">
        <w:t>•</w:t>
      </w:r>
      <w:r w:rsidRPr="00B34A02">
        <w:tab/>
        <w:t>If the MG has insufficient resources to support all alternatives requested by the MGC, and the MGC requested resources in both Local and Remote, the MG should reserve resources to support at least one alternative each within Local and Remote.</w:t>
      </w:r>
    </w:p>
    <w:p w:rsidR="008E4F81" w:rsidRPr="00B34A02" w:rsidRDefault="008E4F81" w:rsidP="008E4F81">
      <w:pPr>
        <w:pStyle w:val="enumlev1"/>
      </w:pPr>
      <w:r w:rsidRPr="00B34A02">
        <w:t>•</w:t>
      </w:r>
      <w:r w:rsidRPr="00B34A02">
        <w:tab/>
        <w:t>If the MG has insufficient resources to support at least one alternative within a Local (Remote) Descriptor received from the MGC, it shall return an empty Local (Remote) in response.</w:t>
      </w:r>
    </w:p>
    <w:p w:rsidR="008E4F81" w:rsidRPr="00B34A02" w:rsidRDefault="008E4F81" w:rsidP="008E4F81">
      <w:pPr>
        <w:pStyle w:val="enumlev1"/>
      </w:pPr>
      <w:r w:rsidRPr="00B34A02">
        <w:t>•</w:t>
      </w:r>
      <w:r w:rsidRPr="00B34A02">
        <w:tab/>
        <w:t>In its response to the MGC, when the MGC included Local and Remote Descriptors, the MG shall include Local and Remote Descriptors for all groups of properties and property values it reserved resources for. If the MG is incapable of supporting at least one of the alternatives within the Local (Remote) Descriptor received from the MGC, it shall return an empty Local (Remote) Descriptor.</w:t>
      </w:r>
    </w:p>
    <w:p w:rsidR="008E4F81" w:rsidRPr="00B34A02" w:rsidRDefault="008E4F81" w:rsidP="008E4F81">
      <w:pPr>
        <w:pStyle w:val="enumlev1"/>
        <w:rPr>
          <w:ins w:id="208" w:author="Christian Groves" w:date="2015-02-11T01:52:00Z"/>
        </w:rPr>
      </w:pPr>
      <w:r w:rsidRPr="00B34A02">
        <w:t>•</w:t>
      </w:r>
      <w:r w:rsidRPr="00B34A02">
        <w:tab/>
        <w:t xml:space="preserve">If the Mode Property of the </w:t>
      </w:r>
      <w:proofErr w:type="spellStart"/>
      <w:r w:rsidRPr="00B34A02">
        <w:t>LocalControl</w:t>
      </w:r>
      <w:proofErr w:type="spellEnd"/>
      <w:r w:rsidRPr="00B34A02">
        <w:t xml:space="preserve"> Descriptor is "</w:t>
      </w:r>
      <w:proofErr w:type="spellStart"/>
      <w:r w:rsidRPr="00B34A02">
        <w:t>RecvOnly</w:t>
      </w:r>
      <w:proofErr w:type="spellEnd"/>
      <w:r w:rsidRPr="00B34A02">
        <w:t>", "</w:t>
      </w:r>
      <w:proofErr w:type="spellStart"/>
      <w:r w:rsidRPr="00B34A02">
        <w:t>SendRecv</w:t>
      </w:r>
      <w:proofErr w:type="spellEnd"/>
      <w:r w:rsidRPr="00B34A02">
        <w:t>", or "</w:t>
      </w:r>
      <w:proofErr w:type="spellStart"/>
      <w:r w:rsidRPr="00B34A02">
        <w:t>LoopBack</w:t>
      </w:r>
      <w:proofErr w:type="spellEnd"/>
      <w:r w:rsidRPr="00B34A02">
        <w:t>", the MG must be prepared to receive media encoded according to any of the alternatives included in its response to the MGC.</w:t>
      </w:r>
    </w:p>
    <w:p w:rsidR="008E4F81" w:rsidRPr="00B34A02" w:rsidRDefault="008E4F81" w:rsidP="008E4F81">
      <w:pPr>
        <w:pStyle w:val="Note"/>
      </w:pPr>
      <w:moveToRangeStart w:id="209" w:author="Christian Groves" w:date="2015-02-11T01:52:00Z" w:name="move411382878"/>
      <w:ins w:id="210" w:author="Christian Groves" w:date="2015-02-11T01:52:00Z">
        <w:r w:rsidRPr="00B34A02">
          <w:t xml:space="preserve">NOTE – If a Local or Remote Descriptor contains multiple groups of properties, and </w:t>
        </w:r>
        <w:proofErr w:type="spellStart"/>
        <w:r w:rsidRPr="00B34A02">
          <w:t>ReserveGroup</w:t>
        </w:r>
        <w:proofErr w:type="spellEnd"/>
        <w:r w:rsidRPr="00B34A02">
          <w:t xml:space="preserve">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B34A02">
          <w:noBreakHyphen/>
          <w:t>T G.723.1 format. The MG does not have to reserve resources to decode two audio streams simultaneously, one encoded in ITU</w:t>
        </w:r>
        <w:r w:rsidRPr="00B34A02">
          <w:noBreakHyphen/>
          <w:t xml:space="preserve">T G.711 A-law and one in ITU-T G.723.1. The intention for the use of </w:t>
        </w:r>
        <w:proofErr w:type="spellStart"/>
        <w:r w:rsidRPr="00B34A02">
          <w:t>ReserveValue</w:t>
        </w:r>
        <w:proofErr w:type="spellEnd"/>
        <w:r w:rsidRPr="00B34A02">
          <w:t xml:space="preserve"> is analogous.</w:t>
        </w:r>
      </w:ins>
    </w:p>
    <w:moveToRangeEnd w:id="209"/>
    <w:p w:rsidR="008E4F81" w:rsidRPr="00B34A02" w:rsidRDefault="008E4F81" w:rsidP="00CD2A29">
      <w:pPr>
        <w:pStyle w:val="Headingb"/>
      </w:pPr>
      <w:r w:rsidRPr="00B34A02">
        <w:t>7.1.8.2.3.4</w:t>
      </w:r>
      <w:r w:rsidRPr="00B34A02">
        <w:tab/>
      </w:r>
      <w:proofErr w:type="spellStart"/>
      <w:r w:rsidRPr="00B34A02">
        <w:t>ReserveValue</w:t>
      </w:r>
      <w:proofErr w:type="spellEnd"/>
      <w:r w:rsidRPr="00B34A02">
        <w:t xml:space="preserve"> = "False" AND </w:t>
      </w:r>
      <w:proofErr w:type="spellStart"/>
      <w:r w:rsidRPr="00B34A02">
        <w:t>ReserveGroup</w:t>
      </w:r>
      <w:proofErr w:type="spellEnd"/>
      <w:r w:rsidRPr="00B34A02">
        <w:t xml:space="preserve"> = "False"</w:t>
      </w:r>
    </w:p>
    <w:p w:rsidR="008E4F81" w:rsidRPr="00B34A02" w:rsidRDefault="008E4F81" w:rsidP="008E4F81">
      <w:r w:rsidRPr="00B34A02">
        <w:t xml:space="preserve">If </w:t>
      </w:r>
      <w:proofErr w:type="spellStart"/>
      <w:r w:rsidRPr="00B34A02">
        <w:t>ReserveGroup</w:t>
      </w:r>
      <w:proofErr w:type="spellEnd"/>
      <w:r w:rsidRPr="00B34A02">
        <w:t xml:space="preserve"> is "False" and </w:t>
      </w:r>
      <w:proofErr w:type="spellStart"/>
      <w:r w:rsidRPr="00B34A02">
        <w:t>ReserveValue</w:t>
      </w:r>
      <w:proofErr w:type="spellEnd"/>
      <w:r w:rsidRPr="00B34A02">
        <w:t xml:space="preserve"> is "False", then the MG should apply the following rules to resolve </w:t>
      </w:r>
      <w:proofErr w:type="gramStart"/>
      <w:r w:rsidRPr="00B34A02">
        <w:t>Local</w:t>
      </w:r>
      <w:proofErr w:type="gramEnd"/>
      <w:r w:rsidRPr="00B34A02">
        <w:t xml:space="preserve"> and Remote to a single alternative each:</w:t>
      </w:r>
    </w:p>
    <w:p w:rsidR="008E4F81" w:rsidRPr="00B34A02" w:rsidRDefault="008E4F81" w:rsidP="008E4F81">
      <w:pPr>
        <w:pStyle w:val="enumlev1"/>
      </w:pPr>
      <w:r w:rsidRPr="00B34A02">
        <w:t>•</w:t>
      </w:r>
      <w:r w:rsidRPr="00B34A02">
        <w:tab/>
        <w:t>The MG chooses the first alternative in Local for which it is able to support at least one alternative in Remote.</w:t>
      </w:r>
    </w:p>
    <w:p w:rsidR="008E4F81" w:rsidRPr="00B34A02" w:rsidRDefault="008E4F81" w:rsidP="008E4F81">
      <w:pPr>
        <w:pStyle w:val="enumlev1"/>
      </w:pPr>
      <w:r w:rsidRPr="00B34A02">
        <w:t>•</w:t>
      </w:r>
      <w:r w:rsidRPr="00B34A02">
        <w:tab/>
        <w:t>If the MG is unable to support at least one Local and one Remote alternative, it returns Error Code 510 ("Insufficient resources").</w:t>
      </w:r>
    </w:p>
    <w:p w:rsidR="008E4F81" w:rsidRPr="00B34A02" w:rsidRDefault="008E4F81" w:rsidP="008E4F81">
      <w:pPr>
        <w:pStyle w:val="enumlev1"/>
      </w:pPr>
      <w:r w:rsidRPr="00B34A02">
        <w:t>•</w:t>
      </w:r>
      <w:r w:rsidRPr="00B34A02">
        <w:tab/>
        <w:t xml:space="preserve">The MG returns its selected alternative in each of </w:t>
      </w:r>
      <w:proofErr w:type="gramStart"/>
      <w:r w:rsidRPr="00B34A02">
        <w:t>Local</w:t>
      </w:r>
      <w:proofErr w:type="gramEnd"/>
      <w:r w:rsidRPr="00B34A02">
        <w:t xml:space="preserve"> and Remote.</w:t>
      </w:r>
    </w:p>
    <w:p w:rsidR="008E4F81" w:rsidRPr="00B34A02" w:rsidRDefault="008E4F81" w:rsidP="008E4F81">
      <w:pPr>
        <w:pStyle w:val="Note"/>
      </w:pPr>
      <w:r w:rsidRPr="00B34A02">
        <w:t>NOTE – The above rules allow the MG to prioritize the selection of the same codec in both the Local and Remote Descriptors; however, it also permits the MG to choose different codecs in each descriptor.</w:t>
      </w:r>
    </w:p>
    <w:p w:rsidR="008E4F81" w:rsidRPr="00B34A02" w:rsidRDefault="008E4F81" w:rsidP="008E4F81">
      <w:r w:rsidRPr="00B34A02">
        <w:t>A new setting of a Local or Remote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8E4F81" w:rsidRPr="00B34A02" w:rsidRDefault="008E4F81" w:rsidP="008E4F81">
      <w:pPr>
        <w:pStyle w:val="CorrectionSeparatorEnd"/>
        <w:rPr>
          <w:lang w:val="en-GB"/>
        </w:rPr>
      </w:pPr>
      <w:r w:rsidRPr="00B34A02">
        <w:rPr>
          <w:lang w:val="en-GB"/>
        </w:rPr>
        <w:t>[End Correction]</w:t>
      </w:r>
    </w:p>
    <w:p w:rsidR="008E4F81" w:rsidRPr="00B34A02" w:rsidRDefault="008E4F81" w:rsidP="008E4F81"/>
    <w:p w:rsidR="008E4F81" w:rsidRPr="00CD2A29" w:rsidRDefault="008E4F81" w:rsidP="00CD2A29">
      <w:pPr>
        <w:pStyle w:val="Heading1"/>
      </w:pPr>
      <w:bookmarkStart w:id="211" w:name="_Toc402350736"/>
      <w:bookmarkStart w:id="212" w:name="_Toc433870466"/>
      <w:bookmarkStart w:id="213" w:name="_Toc451933974"/>
      <w:bookmarkStart w:id="214" w:name="_Toc44995725"/>
      <w:bookmarkStart w:id="215" w:name="_Toc172363312"/>
      <w:bookmarkStart w:id="216" w:name="_Toc197286852"/>
      <w:bookmarkStart w:id="217" w:name="_Toc201401656"/>
      <w:bookmarkStart w:id="218" w:name="_Toc221297541"/>
      <w:bookmarkStart w:id="219" w:name="_Toc221297852"/>
      <w:bookmarkStart w:id="220" w:name="_Toc221298045"/>
      <w:bookmarkEnd w:id="122"/>
      <w:bookmarkEnd w:id="123"/>
      <w:bookmarkEnd w:id="124"/>
      <w:bookmarkEnd w:id="125"/>
      <w:bookmarkEnd w:id="126"/>
      <w:bookmarkEnd w:id="127"/>
      <w:bookmarkEnd w:id="128"/>
      <w:r w:rsidRPr="00CD2A29">
        <w:lastRenderedPageBreak/>
        <w:t>Technical and Editorial Corrections to H.248.9 (12/2009)</w:t>
      </w:r>
      <w:bookmarkEnd w:id="211"/>
      <w:bookmarkEnd w:id="212"/>
      <w:bookmarkEnd w:id="213"/>
    </w:p>
    <w:p w:rsidR="008E4F81" w:rsidRPr="00CD2A29" w:rsidRDefault="008E4F81" w:rsidP="00CD2A29">
      <w:pPr>
        <w:pStyle w:val="Heading2"/>
      </w:pPr>
      <w:bookmarkStart w:id="221" w:name="_Toc402350737"/>
      <w:bookmarkStart w:id="222" w:name="_Toc433870467"/>
      <w:bookmarkStart w:id="223" w:name="_Toc451933975"/>
      <w:r w:rsidRPr="00CD2A29">
        <w:t>Updated ABNF reference</w:t>
      </w:r>
      <w:bookmarkEnd w:id="221"/>
      <w:bookmarkEnd w:id="222"/>
      <w:bookmarkEnd w:id="223"/>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 xml:space="preserve">H.248.9 contains a reference to RFC4234 for ABNF syntax. This RFC has been obsoleted. The latest definition of ABNF is RFC 5234 which is also known as STD 68. The updates to the RFC are mainly with regards to its use with email. There are no changes that effect H.248 encoding. </w:t>
            </w:r>
          </w:p>
        </w:tc>
      </w:tr>
      <w:tr w:rsidR="008E4F81" w:rsidRPr="00B34A02" w:rsidTr="008E4F81">
        <w:tc>
          <w:tcPr>
            <w:tcW w:w="1530" w:type="dxa"/>
          </w:tcPr>
          <w:p w:rsidR="008E4F81" w:rsidRPr="00B34A02" w:rsidRDefault="008E4F81" w:rsidP="002B39F0">
            <w:pPr>
              <w:pStyle w:val="IGRef"/>
            </w:pPr>
            <w:r w:rsidRPr="00B34A02">
              <w:t>Reference:</w:t>
            </w:r>
          </w:p>
        </w:tc>
        <w:tc>
          <w:tcPr>
            <w:tcW w:w="7650" w:type="dxa"/>
          </w:tcPr>
          <w:p w:rsidR="008E4F81" w:rsidRPr="00B34A02" w:rsidRDefault="00B34A02" w:rsidP="002B39F0">
            <w:pPr>
              <w:pStyle w:val="IGRefText"/>
            </w:pPr>
            <w:r w:rsidRPr="00B34A02">
              <w:t>Discussions resulting from H.248.66 (</w:t>
            </w:r>
            <w:hyperlink r:id="rId16" w:history="1">
              <w:r>
                <w:rPr>
                  <w:rStyle w:val="Hyperlink"/>
                </w:rPr>
                <w:t>COM16-C.351</w:t>
              </w:r>
            </w:hyperlink>
            <w:r w:rsidRPr="00B34A02">
              <w:t>).</w:t>
            </w:r>
          </w:p>
        </w:tc>
      </w:tr>
    </w:tbl>
    <w:p w:rsidR="008E4F81" w:rsidRPr="00B34A02" w:rsidRDefault="008E4F81" w:rsidP="008E4F81">
      <w:pPr>
        <w:pStyle w:val="CorrectionSeparatorBegin"/>
        <w:rPr>
          <w:lang w:val="en-GB"/>
        </w:rPr>
      </w:pPr>
      <w:r w:rsidRPr="00B34A02">
        <w:rPr>
          <w:lang w:val="en-GB"/>
        </w:rPr>
        <w:t>[Begin Correction]</w:t>
      </w:r>
    </w:p>
    <w:p w:rsidR="008E4F81" w:rsidRPr="00B34A02" w:rsidRDefault="008E4F81" w:rsidP="008E4F81">
      <w:pPr>
        <w:jc w:val="center"/>
        <w:rPr>
          <w:b/>
          <w:sz w:val="28"/>
          <w:szCs w:val="28"/>
        </w:rPr>
      </w:pPr>
      <w:bookmarkStart w:id="224" w:name="_Toc253134194"/>
      <w:bookmarkStart w:id="225" w:name="_Toc257723985"/>
      <w:bookmarkStart w:id="226" w:name="_Toc258836630"/>
      <w:bookmarkStart w:id="227" w:name="_Toc261877352"/>
      <w:r w:rsidRPr="00B34A02">
        <w:rPr>
          <w:b/>
          <w:sz w:val="28"/>
          <w:szCs w:val="28"/>
        </w:rPr>
        <w:t>Bibliography</w:t>
      </w:r>
      <w:bookmarkEnd w:id="224"/>
      <w:bookmarkEnd w:id="225"/>
      <w:bookmarkEnd w:id="226"/>
      <w:bookmarkEnd w:id="227"/>
    </w:p>
    <w:p w:rsidR="008E4F81" w:rsidRPr="00B34A02" w:rsidRDefault="008E4F81" w:rsidP="008E4F81">
      <w:pPr>
        <w:pStyle w:val="Reftext"/>
      </w:pPr>
      <w:r w:rsidRPr="00B34A02">
        <w:t>[</w:t>
      </w:r>
      <w:proofErr w:type="gramStart"/>
      <w:r w:rsidRPr="00B34A02">
        <w:t>b-IETF</w:t>
      </w:r>
      <w:proofErr w:type="gramEnd"/>
      <w:r w:rsidRPr="00B34A02">
        <w:t xml:space="preserve"> RFC </w:t>
      </w:r>
      <w:r w:rsidRPr="00B34A02">
        <w:rPr>
          <w:rFonts w:hint="eastAsia"/>
        </w:rPr>
        <w:t>2</w:t>
      </w:r>
      <w:r w:rsidRPr="00B34A02">
        <w:t>2</w:t>
      </w:r>
      <w:r w:rsidRPr="00B34A02">
        <w:rPr>
          <w:rFonts w:hint="eastAsia"/>
        </w:rPr>
        <w:t>79</w:t>
      </w:r>
      <w:r w:rsidRPr="00B34A02">
        <w:t>]</w:t>
      </w:r>
      <w:r w:rsidRPr="00B34A02">
        <w:tab/>
      </w:r>
      <w:r w:rsidRPr="00B34A02">
        <w:tab/>
        <w:t xml:space="preserve">IETF RFC 2279 (1998), UTF-8, </w:t>
      </w:r>
      <w:r w:rsidRPr="00B34A02">
        <w:rPr>
          <w:i/>
          <w:iCs/>
        </w:rPr>
        <w:t>a transformation format of ISO 10646</w:t>
      </w:r>
      <w:r w:rsidRPr="00B34A02">
        <w:t>.</w:t>
      </w:r>
    </w:p>
    <w:p w:rsidR="008E4F81" w:rsidRPr="00B34A02" w:rsidRDefault="008E4F81" w:rsidP="008E4F81">
      <w:pPr>
        <w:pStyle w:val="Reftext"/>
      </w:pPr>
      <w:r w:rsidRPr="00B34A02">
        <w:t>[</w:t>
      </w:r>
      <w:proofErr w:type="gramStart"/>
      <w:r w:rsidRPr="00B34A02">
        <w:t>b-IETF</w:t>
      </w:r>
      <w:proofErr w:type="gramEnd"/>
      <w:r w:rsidRPr="00B34A02">
        <w:t xml:space="preserve"> RFC </w:t>
      </w:r>
      <w:r w:rsidRPr="00B34A02">
        <w:rPr>
          <w:rFonts w:hint="eastAsia"/>
        </w:rPr>
        <w:t>2326</w:t>
      </w:r>
      <w:r w:rsidRPr="00B34A02">
        <w:t>]</w:t>
      </w:r>
      <w:r w:rsidRPr="00B34A02">
        <w:tab/>
      </w:r>
      <w:r w:rsidRPr="00B34A02">
        <w:tab/>
        <w:t xml:space="preserve">IETF RFC 2326 (1998), </w:t>
      </w:r>
      <w:r w:rsidRPr="00B34A02">
        <w:rPr>
          <w:i/>
          <w:iCs/>
        </w:rPr>
        <w:t>Real Time Streaming Protocol (RTSP)</w:t>
      </w:r>
      <w:r w:rsidRPr="00B34A02">
        <w:t>.</w:t>
      </w:r>
    </w:p>
    <w:p w:rsidR="008E4F81" w:rsidRPr="00B34A02" w:rsidRDefault="008E4F81" w:rsidP="008E4F81">
      <w:pPr>
        <w:pStyle w:val="Reftext"/>
      </w:pPr>
      <w:r w:rsidRPr="00B34A02">
        <w:t>[</w:t>
      </w:r>
      <w:proofErr w:type="gramStart"/>
      <w:r w:rsidRPr="00B34A02">
        <w:t>b-IETF</w:t>
      </w:r>
      <w:proofErr w:type="gramEnd"/>
      <w:r w:rsidRPr="00B34A02">
        <w:t xml:space="preserve"> RFC </w:t>
      </w:r>
      <w:r w:rsidRPr="00B34A02">
        <w:rPr>
          <w:rFonts w:hint="eastAsia"/>
        </w:rPr>
        <w:t>2805</w:t>
      </w:r>
      <w:r w:rsidRPr="00B34A02">
        <w:t>]</w:t>
      </w:r>
      <w:r w:rsidRPr="00B34A02">
        <w:tab/>
      </w:r>
      <w:r w:rsidRPr="00B34A02">
        <w:tab/>
        <w:t xml:space="preserve">IETF RFC 2805 (2000), </w:t>
      </w:r>
      <w:r w:rsidRPr="00B34A02">
        <w:rPr>
          <w:i/>
          <w:iCs/>
        </w:rPr>
        <w:t>Media Gateway Control Protocol Architecture and Requirements</w:t>
      </w:r>
      <w:r w:rsidRPr="00B34A02">
        <w:t>.</w:t>
      </w:r>
    </w:p>
    <w:p w:rsidR="008E4F81" w:rsidRPr="00B34A02" w:rsidRDefault="008E4F81" w:rsidP="008E4F81">
      <w:pPr>
        <w:pStyle w:val="Reftext"/>
      </w:pPr>
      <w:r w:rsidRPr="00B34A02">
        <w:t>[</w:t>
      </w:r>
      <w:proofErr w:type="gramStart"/>
      <w:r w:rsidRPr="00B34A02">
        <w:t>b-IETF</w:t>
      </w:r>
      <w:proofErr w:type="gramEnd"/>
      <w:r w:rsidRPr="00B34A02">
        <w:t xml:space="preserve"> RFC </w:t>
      </w:r>
      <w:del w:id="228" w:author="Christian Groves" w:date="2013-10-18T10:47:00Z">
        <w:r w:rsidRPr="00B34A02" w:rsidDel="00863A5B">
          <w:rPr>
            <w:rFonts w:hint="eastAsia"/>
          </w:rPr>
          <w:delText>4234</w:delText>
        </w:r>
      </w:del>
      <w:ins w:id="229" w:author="Christian Groves" w:date="2013-10-18T10:47:00Z">
        <w:r w:rsidRPr="00B34A02">
          <w:t>5</w:t>
        </w:r>
        <w:r w:rsidRPr="00B34A02">
          <w:rPr>
            <w:rFonts w:hint="eastAsia"/>
          </w:rPr>
          <w:t>234</w:t>
        </w:r>
      </w:ins>
      <w:r w:rsidRPr="00B34A02">
        <w:t>]</w:t>
      </w:r>
      <w:r w:rsidRPr="00B34A02">
        <w:tab/>
        <w:t>IETF</w:t>
      </w:r>
      <w:r w:rsidRPr="00B34A02">
        <w:rPr>
          <w:lang w:eastAsia="zh-CN"/>
        </w:rPr>
        <w:t xml:space="preserve"> RFC </w:t>
      </w:r>
      <w:del w:id="230" w:author="Christian Groves" w:date="2013-10-18T10:47:00Z">
        <w:r w:rsidRPr="00B34A02" w:rsidDel="00863A5B">
          <w:rPr>
            <w:lang w:eastAsia="zh-CN"/>
          </w:rPr>
          <w:delText xml:space="preserve">4234 </w:delText>
        </w:r>
      </w:del>
      <w:ins w:id="231" w:author="Christian Groves" w:date="2013-10-18T10:47:00Z">
        <w:r w:rsidRPr="00B34A02">
          <w:rPr>
            <w:lang w:eastAsia="zh-CN"/>
          </w:rPr>
          <w:t xml:space="preserve">5234 </w:t>
        </w:r>
      </w:ins>
      <w:r w:rsidRPr="00B34A02">
        <w:rPr>
          <w:lang w:eastAsia="zh-CN"/>
        </w:rPr>
        <w:t>(</w:t>
      </w:r>
      <w:del w:id="232" w:author="Christian Groves" w:date="2013-10-18T10:48:00Z">
        <w:r w:rsidRPr="00B34A02" w:rsidDel="00863A5B">
          <w:rPr>
            <w:lang w:eastAsia="zh-CN"/>
          </w:rPr>
          <w:delText>2005</w:delText>
        </w:r>
      </w:del>
      <w:ins w:id="233" w:author="Christian Groves" w:date="2013-10-18T10:48:00Z">
        <w:r w:rsidRPr="00B34A02">
          <w:rPr>
            <w:lang w:eastAsia="zh-CN"/>
          </w:rPr>
          <w:t>2008</w:t>
        </w:r>
      </w:ins>
      <w:r w:rsidRPr="00B34A02">
        <w:rPr>
          <w:lang w:eastAsia="zh-CN"/>
        </w:rPr>
        <w:t xml:space="preserve">), </w:t>
      </w:r>
      <w:r w:rsidRPr="00B34A02">
        <w:rPr>
          <w:i/>
          <w:iCs/>
          <w:lang w:eastAsia="zh-CN"/>
        </w:rPr>
        <w:t>Augmented BNF for Syntax Specifications: ABNF</w:t>
      </w:r>
      <w:r w:rsidRPr="00B34A02">
        <w:rPr>
          <w:lang w:eastAsia="zh-CN"/>
        </w:rPr>
        <w:t>.</w:t>
      </w:r>
    </w:p>
    <w:p w:rsidR="008E4F81" w:rsidRPr="00B34A02" w:rsidRDefault="008E4F81" w:rsidP="008E4F81">
      <w:pPr>
        <w:pStyle w:val="Reftext"/>
        <w:rPr>
          <w:lang w:eastAsia="zh-CN"/>
        </w:rPr>
      </w:pPr>
      <w:r w:rsidRPr="00B34A02">
        <w:t>[</w:t>
      </w:r>
      <w:proofErr w:type="gramStart"/>
      <w:r w:rsidRPr="00B34A02">
        <w:t>b-UN</w:t>
      </w:r>
      <w:proofErr w:type="gramEnd"/>
      <w:r w:rsidRPr="00B34A02">
        <w:t xml:space="preserve"> M.49]</w:t>
      </w:r>
      <w:r w:rsidRPr="00B34A02">
        <w:tab/>
      </w:r>
      <w:r w:rsidRPr="00B34A02">
        <w:tab/>
      </w:r>
      <w:r w:rsidRPr="00B34A02">
        <w:rPr>
          <w:lang w:eastAsia="zh-CN"/>
        </w:rPr>
        <w:t xml:space="preserve">United Nations (1999), </w:t>
      </w:r>
      <w:r w:rsidRPr="00B34A02">
        <w:rPr>
          <w:i/>
          <w:iCs/>
          <w:lang w:eastAsia="zh-CN"/>
        </w:rPr>
        <w:t xml:space="preserve">Standard Country or Area Codes for Statistical Use </w:t>
      </w:r>
      <w:r w:rsidRPr="00B34A02">
        <w:rPr>
          <w:lang w:eastAsia="zh-CN"/>
        </w:rPr>
        <w:t>Revision 4 Sales No. 98.XVII.9.</w:t>
      </w:r>
    </w:p>
    <w:p w:rsidR="008E4F81" w:rsidRPr="00B34A02" w:rsidRDefault="008E4F81" w:rsidP="008E4F81">
      <w:pPr>
        <w:pStyle w:val="Reftext"/>
      </w:pPr>
      <w:r w:rsidRPr="00B34A02">
        <w:t>[</w:t>
      </w:r>
      <w:proofErr w:type="gramStart"/>
      <w:r w:rsidRPr="00B34A02">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B34A02">
          <w:t>3C</w:t>
        </w:r>
      </w:smartTag>
      <w:proofErr w:type="gramEnd"/>
      <w:r w:rsidRPr="00B34A02">
        <w:t xml:space="preserve"> EMMA]</w:t>
      </w:r>
      <w:r w:rsidRPr="00B34A02">
        <w:tab/>
      </w:r>
      <w:r w:rsidRPr="00B34A02">
        <w:tab/>
      </w:r>
      <w:r w:rsidRPr="00B34A02">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B34A02">
          <w:rPr>
            <w:lang w:eastAsia="zh-CN"/>
          </w:rPr>
          <w:t>3C</w:t>
        </w:r>
      </w:smartTag>
      <w:r w:rsidRPr="00B34A02">
        <w:rPr>
          <w:lang w:eastAsia="zh-CN"/>
        </w:rPr>
        <w:t xml:space="preserve"> (2009), </w:t>
      </w:r>
      <w:r w:rsidRPr="00B34A02">
        <w:rPr>
          <w:i/>
          <w:iCs/>
          <w:lang w:eastAsia="zh-CN"/>
        </w:rPr>
        <w:t>EMMA</w:t>
      </w:r>
      <w:r w:rsidRPr="00B34A02">
        <w:rPr>
          <w:lang w:eastAsia="zh-CN"/>
        </w:rPr>
        <w:t xml:space="preserve">: </w:t>
      </w:r>
      <w:r w:rsidRPr="00B34A02">
        <w:rPr>
          <w:i/>
          <w:iCs/>
          <w:lang w:eastAsia="zh-CN"/>
        </w:rPr>
        <w:t xml:space="preserve">Extensible Multimodal Annotation </w:t>
      </w:r>
      <w:proofErr w:type="spellStart"/>
      <w:r w:rsidRPr="00B34A02">
        <w:rPr>
          <w:i/>
          <w:iCs/>
          <w:lang w:eastAsia="zh-CN"/>
        </w:rPr>
        <w:t>markup</w:t>
      </w:r>
      <w:proofErr w:type="spellEnd"/>
      <w:r w:rsidRPr="00B34A02">
        <w:rPr>
          <w:i/>
          <w:iCs/>
          <w:lang w:eastAsia="zh-CN"/>
        </w:rPr>
        <w:t xml:space="preserve"> language</w:t>
      </w:r>
      <w:r w:rsidRPr="00B34A02">
        <w:rPr>
          <w:lang w:eastAsia="zh-CN"/>
        </w:rPr>
        <w:t>.</w:t>
      </w:r>
    </w:p>
    <w:p w:rsidR="008E4F81" w:rsidRPr="00B34A02" w:rsidRDefault="008E4F81" w:rsidP="008E4F81">
      <w:pPr>
        <w:pStyle w:val="CorrectionSeparatorEnd"/>
        <w:rPr>
          <w:lang w:val="en-GB"/>
        </w:rPr>
      </w:pPr>
      <w:r w:rsidRPr="00B34A02">
        <w:rPr>
          <w:lang w:val="en-GB"/>
        </w:rPr>
        <w:t>[End Correction]</w:t>
      </w:r>
    </w:p>
    <w:p w:rsidR="008E4F81" w:rsidRPr="00B34A02" w:rsidRDefault="008E4F81" w:rsidP="008E4F81">
      <w:pPr>
        <w:pStyle w:val="Note"/>
      </w:pPr>
      <w:r w:rsidRPr="00B34A02">
        <w:t>NOTE </w:t>
      </w:r>
      <w:r w:rsidRPr="00B34A02">
        <w:noBreakHyphen/>
        <w:t xml:space="preserve"> For brevity the changes to the references inside H.248.1 have not been included. The references to [IETF RFC 4234] in clause 6.4.5.3 shall be changed to [IETF RFC 5234].</w:t>
      </w:r>
    </w:p>
    <w:p w:rsidR="008E4F81" w:rsidRPr="00B34A02" w:rsidRDefault="008E4F81" w:rsidP="002B39F0"/>
    <w:p w:rsidR="008E4F81" w:rsidRPr="00CD2A29" w:rsidRDefault="008E4F81" w:rsidP="00CD2A29">
      <w:pPr>
        <w:pStyle w:val="Heading1"/>
      </w:pPr>
      <w:bookmarkStart w:id="234" w:name="_Toc402350738"/>
      <w:bookmarkStart w:id="235" w:name="_Toc433870468"/>
      <w:bookmarkStart w:id="236" w:name="_Toc451933976"/>
      <w:r w:rsidRPr="00CD2A29">
        <w:t>Technical and Editorial Corrections to H.248.40 (03/2013)</w:t>
      </w:r>
      <w:bookmarkEnd w:id="234"/>
      <w:bookmarkEnd w:id="235"/>
      <w:bookmarkEnd w:id="236"/>
    </w:p>
    <w:p w:rsidR="008E4F81" w:rsidRPr="00CD2A29" w:rsidRDefault="008E4F81" w:rsidP="00CD2A29">
      <w:pPr>
        <w:pStyle w:val="Heading2"/>
      </w:pPr>
      <w:bookmarkStart w:id="237" w:name="_Toc402350739"/>
      <w:bookmarkStart w:id="238" w:name="_Toc433870469"/>
      <w:bookmarkStart w:id="239" w:name="_Toc451933977"/>
      <w:r w:rsidRPr="00CD2A29">
        <w:t>Packet types subject to detection logic</w:t>
      </w:r>
      <w:bookmarkEnd w:id="237"/>
      <w:bookmarkEnd w:id="238"/>
      <w:bookmarkEnd w:id="239"/>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The context of H.248.40 usage was apparently fairly straightforward when H.248.40 was developed in 2006/07. Since that time some weaknesses (from specification perspective) have been observed, primarily related to following three items:</w:t>
            </w:r>
          </w:p>
          <w:p w:rsidR="008E4F81" w:rsidRPr="00B34A02" w:rsidRDefault="008E4F81" w:rsidP="002B39F0">
            <w:pPr>
              <w:pStyle w:val="IGIssueText"/>
              <w:numPr>
                <w:ilvl w:val="0"/>
                <w:numId w:val="24"/>
              </w:numPr>
              <w:ind w:left="567" w:hanging="567"/>
            </w:pPr>
            <w:r w:rsidRPr="00B34A02">
              <w:t xml:space="preserve">The definition of the </w:t>
            </w:r>
            <w:proofErr w:type="spellStart"/>
            <w:r w:rsidRPr="00B34A02">
              <w:rPr>
                <w:i/>
                <w:iCs/>
              </w:rPr>
              <w:t>adid</w:t>
            </w:r>
            <w:proofErr w:type="spellEnd"/>
            <w:r w:rsidRPr="00B34A02">
              <w:rPr>
                <w:i/>
                <w:iCs/>
              </w:rPr>
              <w:t>/</w:t>
            </w:r>
            <w:proofErr w:type="spellStart"/>
            <w:r w:rsidRPr="00B34A02">
              <w:rPr>
                <w:i/>
                <w:iCs/>
              </w:rPr>
              <w:t>ipstop</w:t>
            </w:r>
            <w:proofErr w:type="spellEnd"/>
            <w:r w:rsidRPr="00B34A02">
              <w:t xml:space="preserve"> event itself (in clause 6.2.1) is lacking the precise semantics related to the detection condition. </w:t>
            </w:r>
            <w:r w:rsidRPr="00B34A02">
              <w:br/>
              <w:t>This information is contained in the scope section (clause 1).</w:t>
            </w:r>
          </w:p>
          <w:p w:rsidR="008E4F81" w:rsidRPr="00B34A02" w:rsidRDefault="008E4F81" w:rsidP="002B39F0">
            <w:pPr>
              <w:pStyle w:val="IGIssueText"/>
              <w:numPr>
                <w:ilvl w:val="0"/>
                <w:numId w:val="24"/>
              </w:numPr>
              <w:ind w:left="567" w:hanging="567"/>
            </w:pPr>
            <w:r w:rsidRPr="00B34A02">
              <w:t>Notion of “</w:t>
            </w:r>
            <w:r w:rsidRPr="00B34A02">
              <w:rPr>
                <w:i/>
                <w:iCs/>
              </w:rPr>
              <w:t>application data</w:t>
            </w:r>
            <w:r w:rsidRPr="00B34A02">
              <w:t>”, leading to the question that there might be potentially application (protocol) specific detection conditions.</w:t>
            </w:r>
          </w:p>
          <w:p w:rsidR="008E4F81" w:rsidRPr="00B34A02" w:rsidRDefault="008E4F81" w:rsidP="002B39F0">
            <w:pPr>
              <w:pStyle w:val="IGIssueText"/>
              <w:numPr>
                <w:ilvl w:val="0"/>
                <w:numId w:val="24"/>
              </w:numPr>
              <w:ind w:left="567" w:hanging="567"/>
            </w:pPr>
            <w:r w:rsidRPr="00B34A02">
              <w:t>Notion of “</w:t>
            </w:r>
            <w:r w:rsidRPr="00B34A02">
              <w:rPr>
                <w:i/>
                <w:iCs/>
              </w:rPr>
              <w:t>IP data packet</w:t>
            </w:r>
            <w:r w:rsidRPr="00B34A02">
              <w:t>”, hence there are obviously also IP control packets? Is there any relation to H.248 media flow and H.248 control flow components?</w:t>
            </w:r>
          </w:p>
          <w:p w:rsidR="008E4F81" w:rsidRPr="00B34A02" w:rsidRDefault="008E4F81" w:rsidP="002B39F0">
            <w:pPr>
              <w:pStyle w:val="IGIssueText"/>
            </w:pPr>
            <w:r w:rsidRPr="00B34A02">
              <w:lastRenderedPageBreak/>
              <w:t>These should be clarified.</w:t>
            </w:r>
          </w:p>
        </w:tc>
      </w:tr>
      <w:tr w:rsidR="008E4F81" w:rsidRPr="00B34A02" w:rsidTr="008E4F81">
        <w:tc>
          <w:tcPr>
            <w:tcW w:w="1530" w:type="dxa"/>
          </w:tcPr>
          <w:p w:rsidR="008E4F81" w:rsidRPr="00B34A02" w:rsidRDefault="008E4F81" w:rsidP="002B39F0">
            <w:pPr>
              <w:pStyle w:val="IGRef"/>
            </w:pPr>
            <w:r w:rsidRPr="00B34A02">
              <w:lastRenderedPageBreak/>
              <w:t>Reference:</w:t>
            </w:r>
          </w:p>
        </w:tc>
        <w:tc>
          <w:tcPr>
            <w:tcW w:w="7650" w:type="dxa"/>
          </w:tcPr>
          <w:p w:rsidR="008E4F81" w:rsidRPr="00B34A02" w:rsidRDefault="00CE02B7" w:rsidP="002B39F0">
            <w:pPr>
              <w:pStyle w:val="IGRefText"/>
            </w:pPr>
            <w:hyperlink r:id="rId17" w:history="1">
              <w:r w:rsidR="00B34A02" w:rsidRPr="0046347C">
                <w:rPr>
                  <w:rStyle w:val="Hyperlink"/>
                </w:rPr>
                <w:t>AVD-4426</w:t>
              </w:r>
            </w:hyperlink>
          </w:p>
        </w:tc>
      </w:tr>
    </w:tbl>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8E4F81">
      <w:pPr>
        <w:pStyle w:val="Headingb"/>
      </w:pPr>
      <w:bookmarkStart w:id="240" w:name="_Toc151811382"/>
      <w:bookmarkStart w:id="241" w:name="_Toc153176994"/>
      <w:bookmarkStart w:id="242" w:name="_Toc163035630"/>
      <w:bookmarkStart w:id="243" w:name="_Toc165950943"/>
      <w:bookmarkStart w:id="244" w:name="_Toc166476416"/>
      <w:bookmarkStart w:id="245" w:name="_Toc166994919"/>
      <w:bookmarkStart w:id="246" w:name="_Toc167160192"/>
      <w:bookmarkStart w:id="247" w:name="_Toc167160364"/>
      <w:bookmarkStart w:id="248" w:name="_Toc352707987"/>
      <w:r w:rsidRPr="00B34A02">
        <w:t>1</w:t>
      </w:r>
      <w:r w:rsidRPr="00B34A02">
        <w:tab/>
        <w:t>Scope</w:t>
      </w:r>
      <w:bookmarkEnd w:id="240"/>
      <w:bookmarkEnd w:id="241"/>
      <w:bookmarkEnd w:id="242"/>
      <w:bookmarkEnd w:id="243"/>
      <w:bookmarkEnd w:id="244"/>
      <w:bookmarkEnd w:id="245"/>
      <w:bookmarkEnd w:id="246"/>
      <w:bookmarkEnd w:id="247"/>
      <w:bookmarkEnd w:id="248"/>
    </w:p>
    <w:p w:rsidR="008E4F81" w:rsidRPr="00B34A02" w:rsidRDefault="008E4F81" w:rsidP="008E4F81">
      <w:r w:rsidRPr="00B34A02">
        <w:t>This Recommendation allows a media gateway controller to request the media gateway to detect that after a certain period of time no Internet protocol application data has flowed on a particular termination/stream. The ability to detect if Internet protocol application data flow has stopped or has not started is useful to avoid dead lock in latching scenarios and also may be of use to detect hanging bearers.</w:t>
      </w:r>
    </w:p>
    <w:p w:rsidR="008E4F81" w:rsidRPr="00B34A02" w:rsidRDefault="008E4F81" w:rsidP="008E4F81">
      <w:r w:rsidRPr="00B34A02">
        <w:t>This Recommendation defines an event which is related to one or more IP 2-tuples</w:t>
      </w:r>
      <w:del w:id="249" w:author="Simão Campos-Neto" w:date="2015-10-29T09:18:00Z">
        <w:r w:rsidRPr="00B34A02" w:rsidDel="00CD2A29">
          <w:delText xml:space="preserve"> </w:delText>
        </w:r>
      </w:del>
      <w:r w:rsidRPr="00B34A02">
        <w:t>. An individual 2-tuple is given by &lt;IP address, IP port&gt; of an IP flow of a H.248 stream or termination. The set of conditions for inactivity detection is related to IP packet arrival and/or departure events for all 2</w:t>
      </w:r>
      <w:r w:rsidRPr="00B34A02">
        <w:noBreakHyphen/>
        <w:t>tuples of a stream/termination. The condition of packet arrivals or departures respectively is controlled via a dedicated parameter (called "</w:t>
      </w:r>
      <w:r w:rsidRPr="00B34A02">
        <w:rPr>
          <w:i/>
          <w:iCs/>
        </w:rPr>
        <w:t>direction</w:t>
      </w:r>
      <w:r w:rsidRPr="00B34A02">
        <w:t xml:space="preserve">"). </w:t>
      </w:r>
    </w:p>
    <w:p w:rsidR="008E4F81" w:rsidRPr="00B34A02" w:rsidRDefault="008E4F81" w:rsidP="008E4F81">
      <w:pPr>
        <w:rPr>
          <w:ins w:id="250" w:author="Christian Groves" w:date="2013-06-19T05:27:00Z"/>
        </w:rPr>
      </w:pPr>
      <w:ins w:id="251" w:author="Christian Groves" w:date="2013-06-19T05:27:00Z">
        <w:r w:rsidRPr="00B34A02">
          <w:t xml:space="preserve">It has to be noted that there might be typically more detection conditions on top of the pure observation of “IP transport endpoint” (given by IP 2-tuple) activity. The entire detection conditions are effectively given by the stream/termination specific </w:t>
        </w:r>
        <w:r w:rsidRPr="00B34A02">
          <w:rPr>
            <w:i/>
            <w:iCs/>
          </w:rPr>
          <w:t>lookup key</w:t>
        </w:r>
        <w:r w:rsidRPr="00B34A02">
          <w:t xml:space="preserve"> (clause 3.1.2/[ITU-T H.248.79]), which defines the particular packet-to/from-Context delivery process, according clause 6/[ITU-T H.248.79]. Appendix IV provides some examples for traffic components which would match (or not) such lookup keys.</w:t>
        </w:r>
      </w:ins>
    </w:p>
    <w:p w:rsidR="008E4F81" w:rsidRPr="00B34A02" w:rsidRDefault="008E4F81" w:rsidP="008E4F81">
      <w:r w:rsidRPr="00B34A02">
        <w:t>The flexibility of inactivity detection logic configurations allows the usage of H.248.40 for various applications (see also appendices</w:t>
      </w:r>
      <w:ins w:id="252" w:author="Christian Groves" w:date="2013-06-12T17:26:00Z">
        <w:r w:rsidRPr="00B34A02">
          <w:t xml:space="preserve"> I to III</w:t>
        </w:r>
      </w:ins>
      <w:r w:rsidRPr="00B34A02">
        <w:t>).</w:t>
      </w:r>
    </w:p>
    <w:p w:rsidR="008E4F81" w:rsidRPr="00B34A02" w:rsidRDefault="008E4F81" w:rsidP="008E4F81">
      <w:pPr>
        <w:jc w:val="center"/>
      </w:pPr>
      <w:r w:rsidRPr="00B34A02">
        <w:t>…</w:t>
      </w:r>
    </w:p>
    <w:p w:rsidR="008E4F81" w:rsidRPr="00B34A02" w:rsidRDefault="008E4F81" w:rsidP="008E4F81">
      <w:pPr>
        <w:rPr>
          <w:b/>
          <w:bCs/>
        </w:rPr>
      </w:pPr>
      <w:bookmarkStart w:id="253" w:name="_Toc166994924"/>
      <w:bookmarkStart w:id="254" w:name="_Toc167160197"/>
      <w:bookmarkStart w:id="255" w:name="_Toc167160369"/>
      <w:bookmarkStart w:id="256" w:name="_Toc352707992"/>
      <w:r w:rsidRPr="00B34A02">
        <w:rPr>
          <w:b/>
          <w:bCs/>
        </w:rPr>
        <w:t>6</w:t>
      </w:r>
      <w:r w:rsidRPr="00B34A02">
        <w:rPr>
          <w:b/>
          <w:bCs/>
        </w:rPr>
        <w:tab/>
        <w:t>Application data inactivity detection package</w:t>
      </w:r>
      <w:bookmarkEnd w:id="253"/>
      <w:bookmarkEnd w:id="254"/>
      <w:bookmarkEnd w:id="255"/>
      <w:bookmarkEnd w:id="256"/>
    </w:p>
    <w:tbl>
      <w:tblPr>
        <w:tblW w:w="9752" w:type="dxa"/>
        <w:tblLayout w:type="fixed"/>
        <w:tblLook w:val="0000" w:firstRow="0" w:lastRow="0" w:firstColumn="0" w:lastColumn="0" w:noHBand="0" w:noVBand="0"/>
      </w:tblPr>
      <w:tblGrid>
        <w:gridCol w:w="567"/>
        <w:gridCol w:w="2268"/>
        <w:gridCol w:w="6917"/>
      </w:tblGrid>
      <w:tr w:rsidR="008E4F81" w:rsidRPr="00B34A02" w:rsidTr="008E4F81">
        <w:tc>
          <w:tcPr>
            <w:tcW w:w="567" w:type="dxa"/>
            <w:shd w:val="clear" w:color="auto" w:fill="auto"/>
          </w:tcPr>
          <w:p w:rsidR="008E4F81" w:rsidRPr="00B34A02" w:rsidRDefault="008E4F81" w:rsidP="008E4F81"/>
        </w:tc>
        <w:tc>
          <w:tcPr>
            <w:tcW w:w="2268" w:type="dxa"/>
            <w:shd w:val="clear" w:color="auto" w:fill="auto"/>
          </w:tcPr>
          <w:p w:rsidR="008E4F81" w:rsidRPr="00B34A02" w:rsidRDefault="008E4F81" w:rsidP="008E4F81">
            <w:pPr>
              <w:rPr>
                <w:b/>
                <w:bCs/>
              </w:rPr>
            </w:pPr>
            <w:r w:rsidRPr="00B34A02">
              <w:rPr>
                <w:b/>
                <w:bCs/>
              </w:rPr>
              <w:t>Package Name:</w:t>
            </w:r>
          </w:p>
        </w:tc>
        <w:tc>
          <w:tcPr>
            <w:tcW w:w="6917" w:type="dxa"/>
            <w:shd w:val="clear" w:color="auto" w:fill="auto"/>
          </w:tcPr>
          <w:p w:rsidR="008E4F81" w:rsidRPr="00B34A02" w:rsidRDefault="008E4F81" w:rsidP="008E4F81">
            <w:r w:rsidRPr="00B34A02">
              <w:t>Application data inactivity detection package</w:t>
            </w:r>
          </w:p>
        </w:tc>
      </w:tr>
      <w:tr w:rsidR="008E4F81" w:rsidRPr="00B34A02" w:rsidTr="008E4F81">
        <w:tc>
          <w:tcPr>
            <w:tcW w:w="567" w:type="dxa"/>
            <w:shd w:val="clear" w:color="auto" w:fill="auto"/>
          </w:tcPr>
          <w:p w:rsidR="008E4F81" w:rsidRPr="00B34A02" w:rsidRDefault="008E4F81" w:rsidP="008E4F81"/>
        </w:tc>
        <w:tc>
          <w:tcPr>
            <w:tcW w:w="2268" w:type="dxa"/>
            <w:shd w:val="clear" w:color="auto" w:fill="auto"/>
          </w:tcPr>
          <w:p w:rsidR="008E4F81" w:rsidRPr="00B34A02" w:rsidRDefault="008E4F81" w:rsidP="008E4F81">
            <w:pPr>
              <w:rPr>
                <w:b/>
                <w:bCs/>
              </w:rPr>
            </w:pPr>
            <w:r w:rsidRPr="00B34A02">
              <w:rPr>
                <w:b/>
                <w:bCs/>
              </w:rPr>
              <w:t>Package ID:</w:t>
            </w:r>
          </w:p>
        </w:tc>
        <w:tc>
          <w:tcPr>
            <w:tcW w:w="6917" w:type="dxa"/>
            <w:shd w:val="clear" w:color="auto" w:fill="auto"/>
          </w:tcPr>
          <w:p w:rsidR="008E4F81" w:rsidRPr="00B34A02" w:rsidRDefault="008E4F81" w:rsidP="008E4F81">
            <w:proofErr w:type="spellStart"/>
            <w:r w:rsidRPr="00B34A02">
              <w:t>adid</w:t>
            </w:r>
            <w:proofErr w:type="spellEnd"/>
            <w:r w:rsidRPr="00B34A02">
              <w:t xml:space="preserve"> (0x009c)</w:t>
            </w:r>
          </w:p>
        </w:tc>
      </w:tr>
      <w:tr w:rsidR="008E4F81" w:rsidRPr="00B34A02" w:rsidTr="008E4F81">
        <w:tc>
          <w:tcPr>
            <w:tcW w:w="567" w:type="dxa"/>
            <w:shd w:val="clear" w:color="auto" w:fill="auto"/>
          </w:tcPr>
          <w:p w:rsidR="008E4F81" w:rsidRPr="00B34A02" w:rsidRDefault="008E4F81" w:rsidP="008E4F81"/>
        </w:tc>
        <w:tc>
          <w:tcPr>
            <w:tcW w:w="2268" w:type="dxa"/>
            <w:shd w:val="clear" w:color="auto" w:fill="auto"/>
          </w:tcPr>
          <w:p w:rsidR="008E4F81" w:rsidRPr="00B34A02" w:rsidRDefault="008E4F81" w:rsidP="008E4F81">
            <w:pPr>
              <w:rPr>
                <w:b/>
                <w:bCs/>
              </w:rPr>
            </w:pPr>
            <w:r w:rsidRPr="00B34A02">
              <w:rPr>
                <w:b/>
                <w:bCs/>
              </w:rPr>
              <w:t>Description:</w:t>
            </w:r>
          </w:p>
        </w:tc>
        <w:tc>
          <w:tcPr>
            <w:tcW w:w="6917" w:type="dxa"/>
            <w:shd w:val="clear" w:color="auto" w:fill="auto"/>
          </w:tcPr>
          <w:p w:rsidR="008E4F81" w:rsidRPr="00B34A02" w:rsidRDefault="008E4F81" w:rsidP="008E4F81">
            <w:r w:rsidRPr="00B34A02">
              <w:t>This package enables the MGC to be notified when the MG has detected that no IP application data flow has been detected on a termination/stream.</w:t>
            </w:r>
          </w:p>
          <w:p w:rsidR="008E4F81" w:rsidRPr="00B34A02" w:rsidRDefault="008E4F81" w:rsidP="008E4F81">
            <w:ins w:id="257" w:author="Christian Groves" w:date="2013-06-19T05:27:00Z">
              <w:r w:rsidRPr="00B34A02">
                <w:t>The condition of packet arrivals or departures respectively is controlled via a dedicated parameter (called "direction").</w:t>
              </w:r>
            </w:ins>
          </w:p>
        </w:tc>
      </w:tr>
      <w:tr w:rsidR="008E4F81" w:rsidRPr="00B34A02" w:rsidTr="008E4F81">
        <w:tc>
          <w:tcPr>
            <w:tcW w:w="567" w:type="dxa"/>
            <w:shd w:val="clear" w:color="auto" w:fill="auto"/>
          </w:tcPr>
          <w:p w:rsidR="008E4F81" w:rsidRPr="00B34A02" w:rsidRDefault="008E4F81" w:rsidP="008E4F81"/>
        </w:tc>
        <w:tc>
          <w:tcPr>
            <w:tcW w:w="2268" w:type="dxa"/>
            <w:shd w:val="clear" w:color="auto" w:fill="auto"/>
          </w:tcPr>
          <w:p w:rsidR="008E4F81" w:rsidRPr="00B34A02" w:rsidRDefault="008E4F81" w:rsidP="008E4F81">
            <w:pPr>
              <w:rPr>
                <w:b/>
                <w:bCs/>
              </w:rPr>
            </w:pPr>
            <w:r w:rsidRPr="00B34A02">
              <w:rPr>
                <w:b/>
                <w:bCs/>
              </w:rPr>
              <w:t>Version:</w:t>
            </w:r>
          </w:p>
        </w:tc>
        <w:tc>
          <w:tcPr>
            <w:tcW w:w="6917" w:type="dxa"/>
            <w:shd w:val="clear" w:color="auto" w:fill="auto"/>
          </w:tcPr>
          <w:p w:rsidR="008E4F81" w:rsidRPr="00B34A02" w:rsidRDefault="008E4F81" w:rsidP="008E4F81">
            <w:r w:rsidRPr="00B34A02">
              <w:t>1</w:t>
            </w:r>
          </w:p>
        </w:tc>
      </w:tr>
      <w:tr w:rsidR="008E4F81" w:rsidRPr="00B34A02" w:rsidTr="008E4F81">
        <w:tc>
          <w:tcPr>
            <w:tcW w:w="567" w:type="dxa"/>
            <w:shd w:val="clear" w:color="auto" w:fill="auto"/>
          </w:tcPr>
          <w:p w:rsidR="008E4F81" w:rsidRPr="00B34A02" w:rsidRDefault="008E4F81" w:rsidP="008E4F81"/>
        </w:tc>
        <w:tc>
          <w:tcPr>
            <w:tcW w:w="2268" w:type="dxa"/>
            <w:shd w:val="clear" w:color="auto" w:fill="auto"/>
          </w:tcPr>
          <w:p w:rsidR="008E4F81" w:rsidRPr="00B34A02" w:rsidRDefault="008E4F81" w:rsidP="008E4F81">
            <w:pPr>
              <w:rPr>
                <w:b/>
                <w:bCs/>
              </w:rPr>
            </w:pPr>
            <w:r w:rsidRPr="00B34A02">
              <w:rPr>
                <w:b/>
                <w:bCs/>
              </w:rPr>
              <w:t>Extends:</w:t>
            </w:r>
          </w:p>
        </w:tc>
        <w:tc>
          <w:tcPr>
            <w:tcW w:w="6917" w:type="dxa"/>
            <w:shd w:val="clear" w:color="auto" w:fill="auto"/>
          </w:tcPr>
          <w:p w:rsidR="008E4F81" w:rsidRPr="00B34A02" w:rsidRDefault="008E4F81" w:rsidP="008E4F81">
            <w:r w:rsidRPr="00B34A02">
              <w:t>None</w:t>
            </w:r>
          </w:p>
        </w:tc>
      </w:tr>
    </w:tbl>
    <w:p w:rsidR="008E4F81" w:rsidRPr="00B34A02" w:rsidRDefault="008E4F81" w:rsidP="008E4F81">
      <w:pPr>
        <w:jc w:val="center"/>
      </w:pPr>
      <w:r w:rsidRPr="00B34A02">
        <w:t>…</w:t>
      </w:r>
    </w:p>
    <w:p w:rsidR="008E4F81" w:rsidRPr="00B34A02" w:rsidRDefault="008E4F81" w:rsidP="008E4F81">
      <w:pPr>
        <w:jc w:val="center"/>
        <w:rPr>
          <w:ins w:id="258" w:author="Christian Groves" w:date="2013-06-12T17:24:00Z"/>
          <w:b/>
          <w:bCs/>
        </w:rPr>
      </w:pPr>
      <w:bookmarkStart w:id="259" w:name="_Toc167160382"/>
      <w:bookmarkStart w:id="260" w:name="_Toc352708008"/>
      <w:ins w:id="261" w:author="Christian Groves" w:date="2013-06-12T17:24:00Z">
        <w:r w:rsidRPr="00B34A02">
          <w:rPr>
            <w:b/>
            <w:bCs/>
          </w:rPr>
          <w:t>Appendix IV</w:t>
        </w:r>
        <w:r w:rsidRPr="00B34A02">
          <w:rPr>
            <w:b/>
            <w:bCs/>
          </w:rPr>
          <w:br/>
        </w:r>
        <w:r w:rsidRPr="00B34A02">
          <w:rPr>
            <w:b/>
            <w:bCs/>
          </w:rPr>
          <w:br/>
          <w:t>Example</w:t>
        </w:r>
        <w:bookmarkEnd w:id="259"/>
        <w:bookmarkEnd w:id="260"/>
        <w:r w:rsidRPr="00B34A02">
          <w:rPr>
            <w:b/>
            <w:bCs/>
          </w:rPr>
          <w:t>s for IP application data traffic</w:t>
        </w:r>
      </w:ins>
    </w:p>
    <w:p w:rsidR="008E4F81" w:rsidRPr="00B34A02" w:rsidRDefault="008E4F81" w:rsidP="008E4F81">
      <w:pPr>
        <w:jc w:val="center"/>
        <w:rPr>
          <w:ins w:id="262" w:author="Christian Groves" w:date="2013-06-12T17:24:00Z"/>
        </w:rPr>
      </w:pPr>
      <w:ins w:id="263" w:author="Christian Groves" w:date="2013-06-12T17:24:00Z">
        <w:r w:rsidRPr="00B34A02">
          <w:t>(This appendix does not form an integral part of this Recommendation)</w:t>
        </w:r>
      </w:ins>
    </w:p>
    <w:p w:rsidR="008E4F81" w:rsidRPr="00B34A02" w:rsidRDefault="008E4F81" w:rsidP="008E4F81">
      <w:pPr>
        <w:jc w:val="center"/>
        <w:rPr>
          <w:ins w:id="264" w:author="Christian Groves" w:date="2013-06-12T17:24:00Z"/>
        </w:rPr>
      </w:pPr>
    </w:p>
    <w:p w:rsidR="008E4F81" w:rsidRPr="00B34A02" w:rsidRDefault="008E4F81" w:rsidP="008E4F81">
      <w:pPr>
        <w:rPr>
          <w:ins w:id="265" w:author="Christian Groves" w:date="2013-06-19T05:28:00Z"/>
        </w:rPr>
      </w:pPr>
      <w:ins w:id="266" w:author="Christian Groves" w:date="2013-06-19T05:28:00Z">
        <w:r w:rsidRPr="00B34A02">
          <w:lastRenderedPageBreak/>
          <w:t xml:space="preserve">The </w:t>
        </w:r>
        <w:proofErr w:type="spellStart"/>
        <w:r w:rsidRPr="00B34A02">
          <w:rPr>
            <w:i/>
            <w:iCs/>
          </w:rPr>
          <w:t>ipstop</w:t>
        </w:r>
        <w:proofErr w:type="spellEnd"/>
        <w:r w:rsidRPr="00B34A02">
          <w:t xml:space="preserve"> event related detection logic for </w:t>
        </w:r>
        <w:r w:rsidRPr="00B34A02">
          <w:rPr>
            <w:i/>
            <w:iCs/>
          </w:rPr>
          <w:t>application data inactivity</w:t>
        </w:r>
        <w:r w:rsidRPr="00B34A02">
          <w:t xml:space="preserve"> is based on the observation of the n-tuple, given by stream/termination specific lookup key.</w:t>
        </w:r>
      </w:ins>
    </w:p>
    <w:p w:rsidR="008E4F81" w:rsidRPr="00B34A02" w:rsidRDefault="008E4F81" w:rsidP="008E4F81">
      <w:pPr>
        <w:rPr>
          <w:ins w:id="267" w:author="Christian Groves" w:date="2013-06-12T17:24:00Z"/>
        </w:rPr>
      </w:pPr>
      <w:ins w:id="268" w:author="Christian Groves" w:date="2013-06-12T17:24:00Z">
        <w:r w:rsidRPr="00B34A02">
          <w:t>Such a condition comprises following IP traffic components, such as</w:t>
        </w:r>
      </w:ins>
      <w:ins w:id="269" w:author="Simão Campos-Neto" w:date="2015-07-07T11:24:00Z">
        <w:r w:rsidRPr="00B34A02">
          <w:t>:</w:t>
        </w:r>
      </w:ins>
    </w:p>
    <w:p w:rsidR="008E4F81" w:rsidRPr="00B34A02" w:rsidRDefault="008E4F81" w:rsidP="008E4F81">
      <w:pPr>
        <w:numPr>
          <w:ilvl w:val="0"/>
          <w:numId w:val="9"/>
        </w:numPr>
        <w:overflowPunct w:val="0"/>
        <w:autoSpaceDE w:val="0"/>
        <w:autoSpaceDN w:val="0"/>
        <w:adjustRightInd w:val="0"/>
        <w:ind w:left="567" w:hanging="567"/>
        <w:textAlignment w:val="baseline"/>
        <w:rPr>
          <w:ins w:id="270" w:author="Christian Groves" w:date="2013-06-12T17:24:00Z"/>
          <w:lang w:eastAsia="de-DE"/>
        </w:rPr>
      </w:pPr>
      <w:ins w:id="271" w:author="Christian Groves" w:date="2013-06-12T17:24:00Z">
        <w:r w:rsidRPr="00B34A02">
          <w:rPr>
            <w:lang w:eastAsia="de-DE"/>
          </w:rPr>
          <w:t xml:space="preserve">ALL IP packets related to a H.248 media flow and H.248 control flow components </w:t>
        </w:r>
      </w:ins>
    </w:p>
    <w:p w:rsidR="008E4F81" w:rsidRPr="00B34A02" w:rsidRDefault="008E4F81" w:rsidP="008E4F81">
      <w:pPr>
        <w:numPr>
          <w:ilvl w:val="0"/>
          <w:numId w:val="9"/>
        </w:numPr>
        <w:overflowPunct w:val="0"/>
        <w:autoSpaceDE w:val="0"/>
        <w:autoSpaceDN w:val="0"/>
        <w:adjustRightInd w:val="0"/>
        <w:ind w:left="567" w:hanging="567"/>
        <w:textAlignment w:val="baseline"/>
        <w:rPr>
          <w:ins w:id="272" w:author="Christian Groves" w:date="2013-06-12T17:24:00Z"/>
          <w:lang w:eastAsia="de-DE"/>
        </w:rPr>
      </w:pPr>
      <w:ins w:id="273" w:author="Christian Groves" w:date="2013-06-12T17:24:00Z">
        <w:r w:rsidRPr="00B34A02">
          <w:rPr>
            <w:lang w:eastAsia="de-DE"/>
          </w:rPr>
          <w:t>Bearer and service specific examples:</w:t>
        </w:r>
      </w:ins>
    </w:p>
    <w:p w:rsidR="008E4F81" w:rsidRPr="00B34A02" w:rsidRDefault="008E4F81" w:rsidP="008E4F81">
      <w:pPr>
        <w:numPr>
          <w:ilvl w:val="1"/>
          <w:numId w:val="8"/>
        </w:numPr>
        <w:tabs>
          <w:tab w:val="clear" w:pos="1440"/>
        </w:tabs>
        <w:overflowPunct w:val="0"/>
        <w:autoSpaceDE w:val="0"/>
        <w:autoSpaceDN w:val="0"/>
        <w:adjustRightInd w:val="0"/>
        <w:ind w:left="1134" w:hanging="567"/>
        <w:textAlignment w:val="baseline"/>
        <w:rPr>
          <w:ins w:id="274" w:author="Christian Groves" w:date="2013-06-12T17:24:00Z"/>
        </w:rPr>
      </w:pPr>
      <w:ins w:id="275" w:author="Christian Groves" w:date="2013-06-12T17:24:00Z">
        <w:r w:rsidRPr="00B34A02">
          <w:t>RTP session: RTCP and RTP, and not only RTP</w:t>
        </w:r>
      </w:ins>
    </w:p>
    <w:p w:rsidR="008E4F81" w:rsidRPr="00B34A02" w:rsidRDefault="008E4F81" w:rsidP="008E4F81">
      <w:pPr>
        <w:numPr>
          <w:ilvl w:val="1"/>
          <w:numId w:val="8"/>
        </w:numPr>
        <w:tabs>
          <w:tab w:val="clear" w:pos="1440"/>
        </w:tabs>
        <w:overflowPunct w:val="0"/>
        <w:autoSpaceDE w:val="0"/>
        <w:autoSpaceDN w:val="0"/>
        <w:adjustRightInd w:val="0"/>
        <w:ind w:left="1134" w:hanging="567"/>
        <w:textAlignment w:val="baseline"/>
        <w:rPr>
          <w:ins w:id="276" w:author="Christian Groves" w:date="2013-06-12T17:24:00Z"/>
        </w:rPr>
      </w:pPr>
      <w:ins w:id="277" w:author="Christian Groves" w:date="2013-06-12T17:24:00Z">
        <w:r w:rsidRPr="00B34A02">
          <w:t>T.38 session: e.g. all UDPTL/UDP packets in case of T.38-over-UDP</w:t>
        </w:r>
      </w:ins>
    </w:p>
    <w:p w:rsidR="008E4F81" w:rsidRPr="00B34A02" w:rsidRDefault="008E4F81" w:rsidP="008E4F81">
      <w:pPr>
        <w:numPr>
          <w:ilvl w:val="1"/>
          <w:numId w:val="8"/>
        </w:numPr>
        <w:tabs>
          <w:tab w:val="clear" w:pos="1440"/>
        </w:tabs>
        <w:overflowPunct w:val="0"/>
        <w:autoSpaceDE w:val="0"/>
        <w:autoSpaceDN w:val="0"/>
        <w:adjustRightInd w:val="0"/>
        <w:ind w:left="1134" w:hanging="567"/>
        <w:textAlignment w:val="baseline"/>
        <w:rPr>
          <w:ins w:id="278" w:author="Christian Groves" w:date="2013-06-12T17:24:00Z"/>
        </w:rPr>
      </w:pPr>
      <w:proofErr w:type="spellStart"/>
      <w:ins w:id="279" w:author="Christian Groves" w:date="2013-06-12T17:24:00Z">
        <w:r w:rsidRPr="00B34A02">
          <w:t>XoTCP</w:t>
        </w:r>
        <w:proofErr w:type="spellEnd"/>
        <w:r w:rsidRPr="00B34A02">
          <w:t>: all TCP packets</w:t>
        </w:r>
      </w:ins>
    </w:p>
    <w:p w:rsidR="008E4F81" w:rsidRPr="00B34A02" w:rsidRDefault="008E4F81" w:rsidP="008E4F81">
      <w:pPr>
        <w:numPr>
          <w:ilvl w:val="1"/>
          <w:numId w:val="8"/>
        </w:numPr>
        <w:tabs>
          <w:tab w:val="clear" w:pos="1440"/>
        </w:tabs>
        <w:overflowPunct w:val="0"/>
        <w:autoSpaceDE w:val="0"/>
        <w:autoSpaceDN w:val="0"/>
        <w:adjustRightInd w:val="0"/>
        <w:ind w:left="1134" w:hanging="567"/>
        <w:textAlignment w:val="baseline"/>
        <w:rPr>
          <w:ins w:id="280" w:author="Christian Groves" w:date="2013-06-12T17:24:00Z"/>
        </w:rPr>
      </w:pPr>
      <w:ins w:id="281" w:author="Christian Groves" w:date="2013-06-12T17:24:00Z">
        <w:r w:rsidRPr="00B34A02">
          <w:t>WWW services: all HTTP/TCP packets</w:t>
        </w:r>
      </w:ins>
    </w:p>
    <w:p w:rsidR="008E4F81" w:rsidRPr="00B34A02" w:rsidRDefault="008E4F81" w:rsidP="008E4F81">
      <w:pPr>
        <w:numPr>
          <w:ilvl w:val="1"/>
          <w:numId w:val="8"/>
        </w:numPr>
        <w:tabs>
          <w:tab w:val="clear" w:pos="1440"/>
        </w:tabs>
        <w:overflowPunct w:val="0"/>
        <w:autoSpaceDE w:val="0"/>
        <w:autoSpaceDN w:val="0"/>
        <w:adjustRightInd w:val="0"/>
        <w:ind w:left="1134" w:hanging="567"/>
        <w:textAlignment w:val="baseline"/>
        <w:rPr>
          <w:ins w:id="282" w:author="Christian Groves" w:date="2013-06-12T17:24:00Z"/>
        </w:rPr>
      </w:pPr>
      <w:ins w:id="283" w:author="Christian Groves" w:date="2013-06-12T17:24:00Z">
        <w:r w:rsidRPr="00B34A02">
          <w:t>Streaming service: e.g., RTSP, RTP, RTCP</w:t>
        </w:r>
      </w:ins>
    </w:p>
    <w:p w:rsidR="008E4F81" w:rsidRPr="00B34A02" w:rsidRDefault="008E4F81" w:rsidP="008E4F81">
      <w:pPr>
        <w:numPr>
          <w:ilvl w:val="1"/>
          <w:numId w:val="8"/>
        </w:numPr>
        <w:tabs>
          <w:tab w:val="clear" w:pos="1440"/>
        </w:tabs>
        <w:overflowPunct w:val="0"/>
        <w:autoSpaceDE w:val="0"/>
        <w:autoSpaceDN w:val="0"/>
        <w:adjustRightInd w:val="0"/>
        <w:ind w:left="1134" w:hanging="567"/>
        <w:textAlignment w:val="baseline"/>
        <w:rPr>
          <w:ins w:id="284" w:author="Christian Groves" w:date="2013-06-12T17:24:00Z"/>
        </w:rPr>
      </w:pPr>
      <w:proofErr w:type="spellStart"/>
      <w:ins w:id="285" w:author="Christian Groves" w:date="2013-06-12T17:24:00Z">
        <w:r w:rsidRPr="00B34A02">
          <w:t>WebRTC</w:t>
        </w:r>
        <w:proofErr w:type="spellEnd"/>
        <w:r w:rsidRPr="00B34A02">
          <w:t xml:space="preserve"> service: all UDP packets (for audio, video, text, data, security key exchange, RTCP XR, </w:t>
        </w:r>
        <w:proofErr w:type="spellStart"/>
        <w:r w:rsidRPr="00B34A02">
          <w:t>etc</w:t>
        </w:r>
        <w:proofErr w:type="spellEnd"/>
        <w:r w:rsidRPr="00B34A02">
          <w:t>)</w:t>
        </w:r>
      </w:ins>
    </w:p>
    <w:p w:rsidR="008E4F81" w:rsidRPr="00B34A02" w:rsidRDefault="008E4F81" w:rsidP="00CD2A29">
      <w:pPr>
        <w:rPr>
          <w:ins w:id="286" w:author="Christian Groves" w:date="2013-06-12T17:24:00Z"/>
        </w:rPr>
      </w:pPr>
      <w:ins w:id="287" w:author="Christian Groves" w:date="2013-06-12T17:25:00Z">
        <w:r w:rsidRPr="00B34A02">
          <w:t>O</w:t>
        </w:r>
      </w:ins>
      <w:ins w:id="288" w:author="Christian Groves" w:date="2013-06-12T17:24:00Z">
        <w:r w:rsidRPr="00B34A02">
          <w:t xml:space="preserve">ut </w:t>
        </w:r>
      </w:ins>
      <w:ins w:id="289" w:author="Simão Campos-Neto" w:date="2015-10-29T09:17:00Z">
        <w:r w:rsidR="00CD2A29">
          <w:t xml:space="preserve">of the </w:t>
        </w:r>
      </w:ins>
      <w:ins w:id="290" w:author="Christian Groves" w:date="2013-06-12T17:24:00Z">
        <w:r w:rsidRPr="00B34A02">
          <w:t xml:space="preserve">scope of </w:t>
        </w:r>
        <w:proofErr w:type="spellStart"/>
        <w:r w:rsidRPr="00B34A02">
          <w:rPr>
            <w:i/>
            <w:iCs/>
          </w:rPr>
          <w:t>adid</w:t>
        </w:r>
        <w:proofErr w:type="spellEnd"/>
        <w:r w:rsidRPr="00B34A02">
          <w:t xml:space="preserve"> logic</w:t>
        </w:r>
      </w:ins>
      <w:ins w:id="291" w:author="Christian Groves" w:date="2013-06-12T17:25:00Z">
        <w:r w:rsidRPr="00B34A02">
          <w:t xml:space="preserve"> are</w:t>
        </w:r>
      </w:ins>
      <w:ins w:id="292" w:author="Christian Groves" w:date="2013-06-12T17:24:00Z">
        <w:r w:rsidRPr="00B34A02">
          <w:t>:</w:t>
        </w:r>
      </w:ins>
    </w:p>
    <w:p w:rsidR="008E4F81" w:rsidRPr="00B34A02" w:rsidRDefault="008E4F81" w:rsidP="008E4F81">
      <w:pPr>
        <w:numPr>
          <w:ilvl w:val="0"/>
          <w:numId w:val="10"/>
        </w:numPr>
        <w:overflowPunct w:val="0"/>
        <w:autoSpaceDE w:val="0"/>
        <w:autoSpaceDN w:val="0"/>
        <w:adjustRightInd w:val="0"/>
        <w:ind w:left="567" w:hanging="567"/>
        <w:textAlignment w:val="baseline"/>
        <w:rPr>
          <w:ins w:id="293" w:author="Christian Groves" w:date="2013-06-12T17:24:00Z"/>
          <w:lang w:eastAsia="de-DE"/>
        </w:rPr>
      </w:pPr>
      <w:ins w:id="294" w:author="Christian Groves" w:date="2013-06-12T17:24:00Z">
        <w:r w:rsidRPr="00B34A02">
          <w:rPr>
            <w:lang w:eastAsia="de-DE"/>
          </w:rPr>
          <w:t>ICMP/IP packets</w:t>
        </w:r>
      </w:ins>
    </w:p>
    <w:p w:rsidR="008E4F81" w:rsidRPr="00B34A02" w:rsidRDefault="008E4F81" w:rsidP="008E4F81">
      <w:pPr>
        <w:numPr>
          <w:ilvl w:val="0"/>
          <w:numId w:val="10"/>
        </w:numPr>
        <w:overflowPunct w:val="0"/>
        <w:autoSpaceDE w:val="0"/>
        <w:autoSpaceDN w:val="0"/>
        <w:adjustRightInd w:val="0"/>
        <w:ind w:left="567" w:hanging="567"/>
        <w:textAlignment w:val="baseline"/>
        <w:rPr>
          <w:ins w:id="295" w:author="Christian Groves" w:date="2013-06-12T17:24:00Z"/>
          <w:lang w:eastAsia="de-DE"/>
        </w:rPr>
      </w:pPr>
      <w:ins w:id="296" w:author="Christian Groves" w:date="2013-06-12T17:24:00Z">
        <w:r w:rsidRPr="00B34A02">
          <w:rPr>
            <w:lang w:eastAsia="de-DE"/>
          </w:rPr>
          <w:t>IP packets related to IP routing protocols (e.g., OSPF/IP packets)</w:t>
        </w:r>
      </w:ins>
    </w:p>
    <w:p w:rsidR="008E4F81" w:rsidRPr="00B34A02" w:rsidRDefault="008E4F81" w:rsidP="008E4F81"/>
    <w:p w:rsidR="008E4F81" w:rsidRPr="00B34A02" w:rsidRDefault="008E4F81" w:rsidP="008E4F81">
      <w:pPr>
        <w:pStyle w:val="CorrectionSeparatorEnd"/>
        <w:rPr>
          <w:lang w:val="en-GB"/>
        </w:rPr>
      </w:pPr>
      <w:r w:rsidRPr="00B34A02">
        <w:rPr>
          <w:lang w:val="en-GB"/>
        </w:rPr>
        <w:t>[End Proposed Correction]</w:t>
      </w:r>
    </w:p>
    <w:p w:rsidR="008E4F81" w:rsidRPr="00B34A02" w:rsidRDefault="008E4F81" w:rsidP="008E4F81"/>
    <w:p w:rsidR="008E4F81" w:rsidRPr="00CD2A29" w:rsidRDefault="008E4F81" w:rsidP="00CD2A29">
      <w:pPr>
        <w:pStyle w:val="Heading1"/>
      </w:pPr>
      <w:bookmarkStart w:id="297" w:name="_Toc402350740"/>
      <w:bookmarkStart w:id="298" w:name="_Toc433870470"/>
      <w:bookmarkStart w:id="299" w:name="_Toc451933978"/>
      <w:r w:rsidRPr="00CD2A29">
        <w:t>Technical and Editorial Corrections to H.248.53 (03/2009)</w:t>
      </w:r>
      <w:bookmarkEnd w:id="297"/>
      <w:bookmarkEnd w:id="298"/>
      <w:bookmarkEnd w:id="299"/>
    </w:p>
    <w:p w:rsidR="008E4F81" w:rsidRPr="00CD2A29" w:rsidRDefault="008E4F81" w:rsidP="00CD2A29">
      <w:pPr>
        <w:pStyle w:val="Heading2"/>
      </w:pPr>
      <w:bookmarkStart w:id="300" w:name="_Toc402350741"/>
      <w:bookmarkStart w:id="301" w:name="_Toc433870471"/>
      <w:bookmarkStart w:id="302" w:name="_Toc451933979"/>
      <w:r w:rsidRPr="00CD2A29">
        <w:t>Rate policing clarifications</w:t>
      </w:r>
      <w:bookmarkEnd w:id="300"/>
      <w:bookmarkEnd w:id="301"/>
      <w:bookmarkEnd w:id="30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H.248.53 does not specifically discuss relevant traffic components of an IP flow as part (or not) of traffic policy, e.g. when considering IP bearer traffic policing (clause 9.4/H.248.53 and applied packages from clauses 7 and 8).</w:t>
            </w:r>
          </w:p>
          <w:p w:rsidR="008E4F81" w:rsidRPr="00B34A02" w:rsidRDefault="008E4F81" w:rsidP="002B39F0">
            <w:pPr>
              <w:pStyle w:val="IGIssueText"/>
            </w:pPr>
            <w:r w:rsidRPr="00B34A02">
              <w:t>Following basic issue was observed: A single or multiple IP flow(s) associated to an H.248 stream/termination could be basically divided in two IP traffic portions:</w:t>
            </w:r>
          </w:p>
          <w:p w:rsidR="008E4F81" w:rsidRPr="00B34A02" w:rsidRDefault="008E4F81" w:rsidP="002B39F0">
            <w:pPr>
              <w:pStyle w:val="IGIssueText"/>
            </w:pPr>
            <w:r w:rsidRPr="00B34A02">
              <w:t xml:space="preserve">IP application data traffic related to the communication application itself, i.e., with end-to-end significance; and </w:t>
            </w:r>
          </w:p>
          <w:p w:rsidR="008E4F81" w:rsidRPr="00B34A02" w:rsidRDefault="008E4F81" w:rsidP="002B39F0">
            <w:pPr>
              <w:pStyle w:val="IGIssueText"/>
            </w:pPr>
            <w:r w:rsidRPr="00B34A02">
              <w:t xml:space="preserve">IP-based control traffic along the bearer path, with purpose of NAT traversal, authentication procedures, bearer control protocol for (segmented) IP transport connections (e.g., TCP segment), bearer control protocol for (segmented) IP security sessions, etc., i.e., without end-to-end significance (rather type hop-to-hop). </w:t>
            </w:r>
          </w:p>
          <w:p w:rsidR="008E4F81" w:rsidRPr="00B34A02" w:rsidRDefault="008E4F81" w:rsidP="002B39F0">
            <w:pPr>
              <w:pStyle w:val="IGIssueText"/>
            </w:pPr>
            <w:r w:rsidRPr="00B34A02">
              <w:t>Both traffic portions provide following difference from H.248 Context point of view: the e2e traffic (1) is going through the Context, and traffic (2) is terminated by a SEP.</w:t>
            </w:r>
          </w:p>
          <w:p w:rsidR="008E4F81" w:rsidRPr="00B34A02" w:rsidRDefault="008E4F81" w:rsidP="002B39F0">
            <w:pPr>
              <w:pStyle w:val="IGIssueText"/>
            </w:pPr>
            <w:r w:rsidRPr="00B34A02">
              <w:t>That’s an important distinction concerning traffic policing, which has originally only e2e traffic (1) in scope, but not (2) (in our understanding).</w:t>
            </w:r>
          </w:p>
        </w:tc>
      </w:tr>
      <w:tr w:rsidR="008E4F81" w:rsidRPr="00B34A02" w:rsidTr="008E4F81">
        <w:tc>
          <w:tcPr>
            <w:tcW w:w="1530" w:type="dxa"/>
          </w:tcPr>
          <w:p w:rsidR="008E4F81" w:rsidRPr="00B34A02" w:rsidRDefault="008E4F81" w:rsidP="002B39F0">
            <w:pPr>
              <w:pStyle w:val="IGRef"/>
            </w:pPr>
            <w:r w:rsidRPr="00B34A02">
              <w:lastRenderedPageBreak/>
              <w:t>Reference:</w:t>
            </w:r>
          </w:p>
        </w:tc>
        <w:tc>
          <w:tcPr>
            <w:tcW w:w="7650" w:type="dxa"/>
          </w:tcPr>
          <w:p w:rsidR="008E4F81" w:rsidRPr="00B34A02" w:rsidRDefault="00CE02B7" w:rsidP="002B39F0">
            <w:pPr>
              <w:pStyle w:val="IGRefText"/>
            </w:pPr>
            <w:hyperlink r:id="rId18" w:history="1">
              <w:r w:rsidR="00B34A02" w:rsidRPr="0046347C">
                <w:rPr>
                  <w:rStyle w:val="Hyperlink"/>
                </w:rPr>
                <w:t>AVD-4427</w:t>
              </w:r>
            </w:hyperlink>
          </w:p>
        </w:tc>
      </w:tr>
    </w:tbl>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8E4F81">
      <w:pPr>
        <w:rPr>
          <w:b/>
          <w:bCs/>
        </w:rPr>
      </w:pPr>
      <w:r w:rsidRPr="00B34A02">
        <w:rPr>
          <w:b/>
          <w:bCs/>
        </w:rPr>
        <w:t>6</w:t>
      </w:r>
      <w:r w:rsidRPr="00B34A02">
        <w:rPr>
          <w:b/>
          <w:bCs/>
        </w:rPr>
        <w:tab/>
        <w:t>Traffic management package</w:t>
      </w:r>
    </w:p>
    <w:tbl>
      <w:tblPr>
        <w:tblW w:w="0" w:type="auto"/>
        <w:tblLayout w:type="fixed"/>
        <w:tblLook w:val="0000" w:firstRow="0" w:lastRow="0" w:firstColumn="0" w:lastColumn="0" w:noHBand="0" w:noVBand="0"/>
      </w:tblPr>
      <w:tblGrid>
        <w:gridCol w:w="567"/>
        <w:gridCol w:w="2268"/>
        <w:gridCol w:w="6917"/>
      </w:tblGrid>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Package name</w:t>
            </w:r>
            <w:r w:rsidRPr="00B34A02">
              <w:t>:</w:t>
            </w:r>
          </w:p>
        </w:tc>
        <w:tc>
          <w:tcPr>
            <w:tcW w:w="6917" w:type="dxa"/>
            <w:shd w:val="clear" w:color="auto" w:fill="auto"/>
          </w:tcPr>
          <w:p w:rsidR="008E4F81" w:rsidRPr="00B34A02" w:rsidRDefault="008E4F81" w:rsidP="008E4F81">
            <w:r w:rsidRPr="00B34A02">
              <w:t>Traffic management package</w:t>
            </w:r>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Package ID</w:t>
            </w:r>
            <w:r w:rsidRPr="00B34A02">
              <w:t>:</w:t>
            </w:r>
          </w:p>
        </w:tc>
        <w:tc>
          <w:tcPr>
            <w:tcW w:w="6917" w:type="dxa"/>
            <w:shd w:val="clear" w:color="auto" w:fill="auto"/>
          </w:tcPr>
          <w:p w:rsidR="008E4F81" w:rsidRPr="00B34A02" w:rsidRDefault="008E4F81" w:rsidP="008E4F81">
            <w:proofErr w:type="spellStart"/>
            <w:r w:rsidRPr="00B34A02">
              <w:t>tman</w:t>
            </w:r>
            <w:proofErr w:type="spellEnd"/>
            <w:r w:rsidRPr="00B34A02">
              <w:t xml:space="preserve"> (0x008d)</w:t>
            </w:r>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Description</w:t>
            </w:r>
            <w:r w:rsidRPr="00B34A02">
              <w:t>:</w:t>
            </w:r>
          </w:p>
        </w:tc>
        <w:tc>
          <w:tcPr>
            <w:tcW w:w="6917" w:type="dxa"/>
            <w:shd w:val="clear" w:color="auto" w:fill="auto"/>
          </w:tcPr>
          <w:p w:rsidR="008E4F81" w:rsidRPr="00B34A02" w:rsidRDefault="008E4F81" w:rsidP="008E4F81">
            <w:r w:rsidRPr="00B34A02">
              <w:t>This package allows traffic descriptors to be defined for a stream and allows policing to be explicitly enabled. Version 1 is defined for a single traffic flow per H.248 stream. Version 2 supports multiple traffic flows per H.248 stream.</w:t>
            </w:r>
          </w:p>
          <w:p w:rsidR="008E4F81" w:rsidRPr="00B34A02" w:rsidRDefault="008E4F81" w:rsidP="008E4F81">
            <w:ins w:id="303" w:author="Christian Groves" w:date="2013-06-18T21:41:00Z">
              <w:r w:rsidRPr="00B34A02">
                <w:t>Traffic related to the control (establishment, maintenance or release) of a H.248 flow is excluded from traffic policing. E.g. RTCP flows are still included.</w:t>
              </w:r>
            </w:ins>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Version</w:t>
            </w:r>
            <w:r w:rsidRPr="00B34A02">
              <w:t>:</w:t>
            </w:r>
          </w:p>
        </w:tc>
        <w:tc>
          <w:tcPr>
            <w:tcW w:w="6917" w:type="dxa"/>
            <w:shd w:val="clear" w:color="auto" w:fill="auto"/>
          </w:tcPr>
          <w:p w:rsidR="008E4F81" w:rsidRPr="00B34A02" w:rsidRDefault="008E4F81" w:rsidP="008E4F81">
            <w:r w:rsidRPr="00B34A02">
              <w:t>2</w:t>
            </w:r>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Extends</w:t>
            </w:r>
            <w:r w:rsidRPr="00B34A02">
              <w:t>:</w:t>
            </w:r>
          </w:p>
        </w:tc>
        <w:tc>
          <w:tcPr>
            <w:tcW w:w="6917" w:type="dxa"/>
            <w:shd w:val="clear" w:color="auto" w:fill="auto"/>
          </w:tcPr>
          <w:p w:rsidR="008E4F81" w:rsidRPr="00B34A02" w:rsidRDefault="008E4F81" w:rsidP="008E4F81">
            <w:r w:rsidRPr="00B34A02">
              <w:t>None.</w:t>
            </w:r>
          </w:p>
        </w:tc>
      </w:tr>
    </w:tbl>
    <w:p w:rsidR="008E4F81" w:rsidRPr="00B34A02" w:rsidRDefault="008E4F81" w:rsidP="008E4F81">
      <w:pPr>
        <w:jc w:val="center"/>
        <w:rPr>
          <w:b/>
          <w:bCs/>
        </w:rPr>
      </w:pPr>
      <w:r w:rsidRPr="00B34A02">
        <w:rPr>
          <w:b/>
          <w:bCs/>
        </w:rPr>
        <w:t>…</w:t>
      </w:r>
    </w:p>
    <w:p w:rsidR="008E4F81" w:rsidRPr="00B34A02" w:rsidRDefault="008E4F81" w:rsidP="008E4F81">
      <w:pPr>
        <w:rPr>
          <w:b/>
          <w:bCs/>
        </w:rPr>
      </w:pPr>
      <w:r w:rsidRPr="00B34A02">
        <w:rPr>
          <w:b/>
          <w:bCs/>
        </w:rPr>
        <w:t>8</w:t>
      </w:r>
      <w:r w:rsidRPr="00B34A02">
        <w:rPr>
          <w:b/>
          <w:bCs/>
        </w:rPr>
        <w:tab/>
        <w:t>Packet size package</w:t>
      </w:r>
    </w:p>
    <w:tbl>
      <w:tblPr>
        <w:tblW w:w="0" w:type="auto"/>
        <w:tblLayout w:type="fixed"/>
        <w:tblLook w:val="0000" w:firstRow="0" w:lastRow="0" w:firstColumn="0" w:lastColumn="0" w:noHBand="0" w:noVBand="0"/>
      </w:tblPr>
      <w:tblGrid>
        <w:gridCol w:w="567"/>
        <w:gridCol w:w="2268"/>
        <w:gridCol w:w="6917"/>
      </w:tblGrid>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Package name</w:t>
            </w:r>
            <w:r w:rsidRPr="00B34A02">
              <w:t>:</w:t>
            </w:r>
          </w:p>
        </w:tc>
        <w:tc>
          <w:tcPr>
            <w:tcW w:w="6917" w:type="dxa"/>
            <w:shd w:val="clear" w:color="auto" w:fill="auto"/>
          </w:tcPr>
          <w:p w:rsidR="008E4F81" w:rsidRPr="00B34A02" w:rsidRDefault="008E4F81" w:rsidP="008E4F81">
            <w:r w:rsidRPr="00B34A02">
              <w:t>Packet size package</w:t>
            </w:r>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Package ID</w:t>
            </w:r>
            <w:r w:rsidRPr="00B34A02">
              <w:t>:</w:t>
            </w:r>
          </w:p>
        </w:tc>
        <w:tc>
          <w:tcPr>
            <w:tcW w:w="6917" w:type="dxa"/>
            <w:shd w:val="clear" w:color="auto" w:fill="auto"/>
          </w:tcPr>
          <w:p w:rsidR="008E4F81" w:rsidRPr="00B34A02" w:rsidRDefault="008E4F81" w:rsidP="008E4F81">
            <w:proofErr w:type="spellStart"/>
            <w:r w:rsidRPr="00B34A02">
              <w:t>pacs</w:t>
            </w:r>
            <w:proofErr w:type="spellEnd"/>
            <w:r w:rsidRPr="00B34A02">
              <w:t xml:space="preserve"> (0x00c9)</w:t>
            </w:r>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Description</w:t>
            </w:r>
            <w:r w:rsidRPr="00B34A02">
              <w:t>:</w:t>
            </w:r>
          </w:p>
        </w:tc>
        <w:tc>
          <w:tcPr>
            <w:tcW w:w="6917" w:type="dxa"/>
            <w:shd w:val="clear" w:color="auto" w:fill="auto"/>
          </w:tcPr>
          <w:p w:rsidR="008E4F81" w:rsidRPr="00B34A02" w:rsidRDefault="008E4F81" w:rsidP="008E4F81">
            <w:r w:rsidRPr="00B34A02">
              <w:t>This package defines a property for the maximum allowed packet size. Such a traffic parameter may be used for traffic policing. This package is typically used for "media-agnostic" ephemeral terminations (Note 1), and/or when provisioning is insufficient (Note 2).</w:t>
            </w:r>
          </w:p>
          <w:p w:rsidR="008E4F81" w:rsidRPr="00B34A02" w:rsidRDefault="008E4F81" w:rsidP="008E4F81">
            <w:pPr>
              <w:pStyle w:val="Note"/>
            </w:pPr>
            <w:r w:rsidRPr="00B34A02">
              <w:t>NOTE 1 – The MG may not be aware of the media type/format behind an IP termination (e.g., a MG implementing the ETSI_BGF profile according to [b</w:t>
            </w:r>
            <w:r w:rsidRPr="00B34A02">
              <w:noBreakHyphen/>
              <w:t>ETSI ES 283 018]). It is impossible for such a MG to derive or estimate the maximum possible packet size from information elements of the media descriptor.</w:t>
            </w:r>
          </w:p>
          <w:p w:rsidR="008E4F81" w:rsidRPr="00B34A02" w:rsidRDefault="008E4F81" w:rsidP="008E4F81">
            <w:pPr>
              <w:pStyle w:val="Note"/>
            </w:pPr>
            <w:r w:rsidRPr="00B34A02">
              <w:t>NOTE 2 – The provisioning possibility is excluded for multimedia applications with different packet size distribution functions for the various media components.</w:t>
            </w:r>
          </w:p>
          <w:p w:rsidR="008E4F81" w:rsidRPr="00B34A02" w:rsidRDefault="008E4F81" w:rsidP="008E4F81">
            <w:r w:rsidRPr="00B34A02">
              <w:t xml:space="preserve">This package defines also a property for the minimum policed unit, which is also typically used for traffic policing. </w:t>
            </w:r>
          </w:p>
          <w:p w:rsidR="008E4F81" w:rsidRPr="00B34A02" w:rsidRDefault="008E4F81" w:rsidP="008E4F81">
            <w:ins w:id="304" w:author="Christian Groves" w:date="2013-06-18T21:41:00Z">
              <w:r w:rsidRPr="00B34A02">
                <w:t>Traffic related to the control (establishment, maintenance or release) of a H.248 flow is excluded from traffic policing. E.g. RTCP flows are still included.</w:t>
              </w:r>
            </w:ins>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Version</w:t>
            </w:r>
            <w:r w:rsidRPr="00B34A02">
              <w:t>:</w:t>
            </w:r>
          </w:p>
        </w:tc>
        <w:tc>
          <w:tcPr>
            <w:tcW w:w="6917" w:type="dxa"/>
            <w:shd w:val="clear" w:color="auto" w:fill="auto"/>
          </w:tcPr>
          <w:p w:rsidR="008E4F81" w:rsidRPr="00B34A02" w:rsidRDefault="008E4F81" w:rsidP="008E4F81">
            <w:r w:rsidRPr="00B34A02">
              <w:t>1</w:t>
            </w:r>
          </w:p>
        </w:tc>
      </w:tr>
      <w:tr w:rsidR="008E4F81" w:rsidRPr="00B34A02" w:rsidTr="008E4F81">
        <w:tc>
          <w:tcPr>
            <w:tcW w:w="567" w:type="dxa"/>
            <w:shd w:val="clear" w:color="auto" w:fill="auto"/>
          </w:tcPr>
          <w:p w:rsidR="008E4F81" w:rsidRPr="00B34A02" w:rsidRDefault="008E4F81" w:rsidP="008E4F81">
            <w:pPr>
              <w:jc w:val="both"/>
            </w:pPr>
          </w:p>
        </w:tc>
        <w:tc>
          <w:tcPr>
            <w:tcW w:w="2268" w:type="dxa"/>
            <w:shd w:val="clear" w:color="auto" w:fill="auto"/>
          </w:tcPr>
          <w:p w:rsidR="008E4F81" w:rsidRPr="00B34A02" w:rsidRDefault="008E4F81" w:rsidP="008E4F81">
            <w:r w:rsidRPr="00B34A02">
              <w:rPr>
                <w:b/>
                <w:bCs/>
              </w:rPr>
              <w:t>Extends</w:t>
            </w:r>
            <w:r w:rsidRPr="00B34A02">
              <w:t>:</w:t>
            </w:r>
          </w:p>
        </w:tc>
        <w:tc>
          <w:tcPr>
            <w:tcW w:w="6917" w:type="dxa"/>
            <w:shd w:val="clear" w:color="auto" w:fill="auto"/>
          </w:tcPr>
          <w:p w:rsidR="008E4F81" w:rsidRPr="00B34A02" w:rsidRDefault="008E4F81" w:rsidP="008E4F81">
            <w:proofErr w:type="spellStart"/>
            <w:r w:rsidRPr="00B34A02">
              <w:t>tman</w:t>
            </w:r>
            <w:proofErr w:type="spellEnd"/>
            <w:r w:rsidRPr="00B34A02">
              <w:t xml:space="preserve"> version 1</w:t>
            </w:r>
          </w:p>
        </w:tc>
      </w:tr>
    </w:tbl>
    <w:p w:rsidR="008E4F81" w:rsidRPr="00B34A02" w:rsidRDefault="008E4F81" w:rsidP="008E4F81">
      <w:pPr>
        <w:pStyle w:val="CorrectionSeparatorEnd"/>
        <w:rPr>
          <w:lang w:val="en-GB"/>
        </w:rPr>
      </w:pPr>
      <w:r w:rsidRPr="00B34A02">
        <w:rPr>
          <w:lang w:val="en-GB"/>
        </w:rPr>
        <w:t>[End Proposed Correction]</w:t>
      </w:r>
    </w:p>
    <w:p w:rsidR="008E4F81" w:rsidRPr="00CD2A29" w:rsidRDefault="008E4F81" w:rsidP="00CD2A29">
      <w:pPr>
        <w:pStyle w:val="Heading1"/>
      </w:pPr>
      <w:bookmarkStart w:id="305" w:name="_Toc402350742"/>
      <w:bookmarkStart w:id="306" w:name="_Toc433870472"/>
      <w:bookmarkStart w:id="307" w:name="_Toc451933980"/>
      <w:r w:rsidRPr="00CD2A29">
        <w:lastRenderedPageBreak/>
        <w:t>Technical and Editorial Corrections to H.248.69 (03/2009)</w:t>
      </w:r>
      <w:bookmarkEnd w:id="305"/>
      <w:bookmarkEnd w:id="306"/>
      <w:bookmarkEnd w:id="307"/>
    </w:p>
    <w:p w:rsidR="008E4F81" w:rsidRPr="00CD2A29" w:rsidRDefault="008E4F81" w:rsidP="00CD2A29">
      <w:pPr>
        <w:pStyle w:val="Heading2"/>
      </w:pPr>
      <w:bookmarkStart w:id="308" w:name="_Toc402350743"/>
      <w:bookmarkStart w:id="309" w:name="_Toc433870473"/>
      <w:bookmarkStart w:id="310" w:name="_Toc451933981"/>
      <w:r w:rsidRPr="00CD2A29">
        <w:t>Superfluous reference</w:t>
      </w:r>
      <w:bookmarkEnd w:id="308"/>
      <w:bookmarkEnd w:id="309"/>
      <w:bookmarkEnd w:id="310"/>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ITU-T H.248.69 contains a reference to IETF RFC 4976 however it is not used in the main text. Therefore the reference can be removed.</w:t>
            </w:r>
          </w:p>
        </w:tc>
      </w:tr>
      <w:tr w:rsidR="008E4F81" w:rsidRPr="00B34A02" w:rsidTr="008E4F81">
        <w:tc>
          <w:tcPr>
            <w:tcW w:w="1530" w:type="dxa"/>
          </w:tcPr>
          <w:p w:rsidR="008E4F81" w:rsidRPr="00B34A02" w:rsidRDefault="008E4F81" w:rsidP="002B39F0">
            <w:pPr>
              <w:pStyle w:val="IGRef"/>
            </w:pPr>
            <w:r w:rsidRPr="00B34A02">
              <w:t>Reference:</w:t>
            </w:r>
          </w:p>
        </w:tc>
        <w:tc>
          <w:tcPr>
            <w:tcW w:w="7650" w:type="dxa"/>
          </w:tcPr>
          <w:p w:rsidR="008E4F81" w:rsidRPr="00B34A02" w:rsidRDefault="00CE02B7" w:rsidP="002B39F0">
            <w:pPr>
              <w:pStyle w:val="IGRefText"/>
            </w:pPr>
            <w:hyperlink r:id="rId19" w:history="1">
              <w:r w:rsidR="00B34A02" w:rsidRPr="0046347C">
                <w:rPr>
                  <w:rStyle w:val="Hyperlink"/>
                </w:rPr>
                <w:t>AVD-4397</w:t>
              </w:r>
            </w:hyperlink>
          </w:p>
        </w:tc>
      </w:tr>
    </w:tbl>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8E4F81">
      <w:pPr>
        <w:rPr>
          <w:b/>
          <w:bCs/>
        </w:rPr>
      </w:pPr>
      <w:bookmarkStart w:id="311" w:name="_Toc221386495"/>
      <w:bookmarkStart w:id="312" w:name="_Toc231026833"/>
      <w:bookmarkStart w:id="313" w:name="_Toc239827745"/>
      <w:r w:rsidRPr="00B34A02">
        <w:rPr>
          <w:b/>
          <w:bCs/>
        </w:rPr>
        <w:t>2</w:t>
      </w:r>
      <w:r w:rsidRPr="00B34A02">
        <w:rPr>
          <w:b/>
          <w:bCs/>
        </w:rPr>
        <w:tab/>
        <w:t>References</w:t>
      </w:r>
      <w:bookmarkEnd w:id="311"/>
      <w:bookmarkEnd w:id="312"/>
      <w:bookmarkEnd w:id="313"/>
    </w:p>
    <w:p w:rsidR="008E4F81" w:rsidRPr="00B34A02" w:rsidRDefault="008E4F81" w:rsidP="008E4F81">
      <w:r w:rsidRPr="00B34A0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E4F81" w:rsidRPr="00DF7747" w:rsidRDefault="008E4F81" w:rsidP="008E4F81">
      <w:pPr>
        <w:pStyle w:val="Reftext"/>
        <w:rPr>
          <w:lang w:val="fr-CH"/>
        </w:rPr>
      </w:pPr>
      <w:r w:rsidRPr="00DF7747">
        <w:rPr>
          <w:lang w:val="fr-CH"/>
        </w:rPr>
        <w:t>[ITU-T H.248.1]</w:t>
      </w:r>
      <w:r w:rsidRPr="00DF7747">
        <w:rPr>
          <w:lang w:val="fr-CH"/>
        </w:rPr>
        <w:tab/>
        <w:t xml:space="preserve">Recommendation ITU-T H.248.1 (2005), Gateway control </w:t>
      </w:r>
      <w:proofErr w:type="spellStart"/>
      <w:r w:rsidRPr="00DF7747">
        <w:rPr>
          <w:lang w:val="fr-CH"/>
        </w:rPr>
        <w:t>protocol</w:t>
      </w:r>
      <w:proofErr w:type="spellEnd"/>
      <w:r w:rsidRPr="00DF7747">
        <w:rPr>
          <w:lang w:val="fr-CH"/>
        </w:rPr>
        <w:t>: Version 3.</w:t>
      </w:r>
    </w:p>
    <w:p w:rsidR="008E4F81" w:rsidRPr="00B34A02" w:rsidRDefault="008E4F81" w:rsidP="008E4F81">
      <w:pPr>
        <w:pStyle w:val="Reftext"/>
      </w:pPr>
      <w:r w:rsidRPr="00B34A02">
        <w:t>[ITU-T H.248.7]</w:t>
      </w:r>
      <w:r w:rsidRPr="00B34A02">
        <w:tab/>
        <w:t>Recommendation ITU-T H.248.7 (2004), Gateway control protocol: Generic announcement package.</w:t>
      </w:r>
    </w:p>
    <w:p w:rsidR="008E4F81" w:rsidRPr="00B34A02" w:rsidRDefault="008E4F81" w:rsidP="008E4F81">
      <w:pPr>
        <w:pStyle w:val="Reftext"/>
      </w:pPr>
      <w:r w:rsidRPr="00B34A02">
        <w:t>[ITU-T H.248.9]</w:t>
      </w:r>
      <w:r w:rsidRPr="00B34A02">
        <w:tab/>
        <w:t>Recommendation ITU-T H.248.9 (2005), Gateway control protocol: Advanced media server packages.</w:t>
      </w:r>
    </w:p>
    <w:p w:rsidR="008E4F81" w:rsidRPr="00B34A02" w:rsidRDefault="008E4F81" w:rsidP="008E4F81">
      <w:pPr>
        <w:pStyle w:val="Reftext"/>
      </w:pPr>
      <w:r w:rsidRPr="00B34A02">
        <w:t>[ITU-T H.248.19]</w:t>
      </w:r>
      <w:r w:rsidRPr="00B34A02">
        <w:tab/>
        <w:t>Recommendation ITU-T H.248.</w:t>
      </w:r>
      <w:r w:rsidRPr="00B34A02">
        <w:rPr>
          <w:rFonts w:hint="eastAsia"/>
        </w:rPr>
        <w:t>1</w:t>
      </w:r>
      <w:r w:rsidRPr="00B34A02">
        <w:t>9 (2004), Gateway control protocol: Decomposed multipoint control unit, audio, video and data conferencing packages.</w:t>
      </w:r>
    </w:p>
    <w:p w:rsidR="008E4F81" w:rsidRPr="00B34A02" w:rsidRDefault="008E4F81" w:rsidP="008E4F81">
      <w:pPr>
        <w:pStyle w:val="Reftext"/>
      </w:pPr>
      <w:r w:rsidRPr="00B34A02">
        <w:t>[ITU-T H.248.43]</w:t>
      </w:r>
      <w:r w:rsidRPr="00B34A02">
        <w:tab/>
        <w:t>Recommendation ITU-T H.248.43 (2008), Gateway control protocol: Packages for gate management and gate control.</w:t>
      </w:r>
    </w:p>
    <w:p w:rsidR="008E4F81" w:rsidRPr="00B34A02" w:rsidRDefault="008E4F81" w:rsidP="008E4F81">
      <w:pPr>
        <w:pStyle w:val="Reftext"/>
      </w:pPr>
      <w:r w:rsidRPr="00B34A02">
        <w:t>[ITU-T H.248.47]</w:t>
      </w:r>
      <w:r w:rsidRPr="00B34A02">
        <w:tab/>
        <w:t>Recommendation ITU-T H.248.47 (2008), Gateway control protocol: Statistic conditional reporting package.</w:t>
      </w:r>
    </w:p>
    <w:p w:rsidR="008E4F81" w:rsidRPr="00B34A02" w:rsidRDefault="008E4F81" w:rsidP="008E4F81">
      <w:pPr>
        <w:pStyle w:val="Reftext"/>
      </w:pPr>
      <w:r w:rsidRPr="00B34A02">
        <w:t>[IETF RFC 2822]</w:t>
      </w:r>
      <w:r w:rsidRPr="00B34A02">
        <w:tab/>
        <w:t>IETF RFC 2822 (2001), Internet Message Format.</w:t>
      </w:r>
    </w:p>
    <w:p w:rsidR="008E4F81" w:rsidRPr="00B34A02" w:rsidRDefault="008E4F81" w:rsidP="008E4F81">
      <w:pPr>
        <w:pStyle w:val="Reftext"/>
      </w:pPr>
      <w:r w:rsidRPr="00B34A02">
        <w:t>[IETF RFC 3339]</w:t>
      </w:r>
      <w:r w:rsidRPr="00B34A02">
        <w:tab/>
        <w:t>IETF RFC 3339 (2002), Date and Time on the Internet: Timestamps.</w:t>
      </w:r>
    </w:p>
    <w:p w:rsidR="008E4F81" w:rsidRPr="00B34A02" w:rsidRDefault="008E4F81" w:rsidP="008E4F81">
      <w:pPr>
        <w:pStyle w:val="Reftext"/>
      </w:pPr>
      <w:r w:rsidRPr="00B34A02">
        <w:t>[IETF RFC 3860]</w:t>
      </w:r>
      <w:r w:rsidRPr="00B34A02">
        <w:tab/>
        <w:t>IETF RFC 3860 (2004), Common Profile for Instant Messaging (CPIM).</w:t>
      </w:r>
    </w:p>
    <w:p w:rsidR="008E4F81" w:rsidRPr="00B34A02" w:rsidRDefault="008E4F81" w:rsidP="008E4F81">
      <w:pPr>
        <w:pStyle w:val="Reftext"/>
      </w:pPr>
      <w:r w:rsidRPr="00B34A02">
        <w:t>[IETF RFC 3862]</w:t>
      </w:r>
      <w:r w:rsidRPr="00B34A02">
        <w:tab/>
        <w:t>IETF RFC 3862 (2004), Common Presence and Instant Messaging (CPIM): Message format.</w:t>
      </w:r>
    </w:p>
    <w:p w:rsidR="008E4F81" w:rsidRPr="00B34A02" w:rsidRDefault="008E4F81" w:rsidP="008E4F81">
      <w:pPr>
        <w:pStyle w:val="Reftext"/>
      </w:pPr>
      <w:r w:rsidRPr="00B34A02">
        <w:t>[IETF RFC 3986]</w:t>
      </w:r>
      <w:r w:rsidRPr="00B34A02">
        <w:tab/>
        <w:t>IETF RFC 3986 (2005), Uniform Resource Identifier (URI): Generic Syntax.</w:t>
      </w:r>
    </w:p>
    <w:p w:rsidR="008E4F81" w:rsidRPr="00B34A02" w:rsidRDefault="008E4F81" w:rsidP="008E4F81">
      <w:pPr>
        <w:pStyle w:val="Reftext"/>
      </w:pPr>
      <w:r w:rsidRPr="00B34A02">
        <w:t>[IETF RFC 4021]</w:t>
      </w:r>
      <w:r w:rsidRPr="00B34A02">
        <w:tab/>
        <w:t>IETF RFC 4021 (2005), Registration of Mail and MIME Header Fields.</w:t>
      </w:r>
    </w:p>
    <w:p w:rsidR="008E4F81" w:rsidRPr="00B34A02" w:rsidRDefault="008E4F81" w:rsidP="008E4F81">
      <w:pPr>
        <w:pStyle w:val="Reftext"/>
      </w:pPr>
      <w:r w:rsidRPr="00B34A02">
        <w:t>[IETF RFC 4975]</w:t>
      </w:r>
      <w:r w:rsidRPr="00B34A02">
        <w:tab/>
        <w:t>IETF RFC 4975 (2007), The Message Session Relay Protocol (MSRP).</w:t>
      </w:r>
    </w:p>
    <w:p w:rsidR="008E4F81" w:rsidRPr="00B34A02" w:rsidDel="00841A24" w:rsidRDefault="008E4F81" w:rsidP="008E4F81">
      <w:pPr>
        <w:pStyle w:val="Reftext"/>
        <w:rPr>
          <w:del w:id="314" w:author="Christian Groves" w:date="2013-06-13T10:26:00Z"/>
        </w:rPr>
      </w:pPr>
      <w:del w:id="315" w:author="Christian Groves" w:date="2013-06-13T10:26:00Z">
        <w:r w:rsidRPr="00B34A02" w:rsidDel="00841A24">
          <w:delText>[IETF RFC 4976]</w:delText>
        </w:r>
        <w:r w:rsidRPr="00B34A02" w:rsidDel="00841A24">
          <w:tab/>
          <w:delText>IETF RFC 4976 (2007), Relay Extensions for the Message Session Relay Protocol (MSRP).</w:delText>
        </w:r>
      </w:del>
    </w:p>
    <w:p w:rsidR="008E4F81" w:rsidRPr="00B34A02" w:rsidRDefault="008E4F81" w:rsidP="008E4F81">
      <w:pPr>
        <w:pStyle w:val="Reftext"/>
      </w:pPr>
      <w:r w:rsidRPr="00B34A02">
        <w:lastRenderedPageBreak/>
        <w:t>[IETF RFC 5228]</w:t>
      </w:r>
      <w:r w:rsidRPr="00B34A02">
        <w:tab/>
        <w:t>IETF RFC 5228 (2008), Sieve: An Email Filtering Language.</w:t>
      </w:r>
    </w:p>
    <w:p w:rsidR="008E4F81" w:rsidRPr="00B34A02" w:rsidRDefault="008E4F81" w:rsidP="008E4F81">
      <w:pPr>
        <w:pStyle w:val="CorrectionSeparatorEnd"/>
        <w:rPr>
          <w:lang w:val="en-GB"/>
        </w:rPr>
      </w:pPr>
      <w:r w:rsidRPr="00B34A02">
        <w:rPr>
          <w:lang w:val="en-GB"/>
        </w:rPr>
        <w:t>[End Proposed Correction]</w:t>
      </w:r>
    </w:p>
    <w:p w:rsidR="008E4F81" w:rsidRPr="00B34A02" w:rsidRDefault="008E4F81" w:rsidP="008E4F81"/>
    <w:p w:rsidR="008E4F81" w:rsidRPr="00CD2A29" w:rsidRDefault="008E4F81" w:rsidP="00CD2A29">
      <w:pPr>
        <w:pStyle w:val="Heading1"/>
      </w:pPr>
      <w:bookmarkStart w:id="316" w:name="_Toc402350744"/>
      <w:bookmarkStart w:id="317" w:name="_Toc433870474"/>
      <w:bookmarkStart w:id="318" w:name="_Toc451933982"/>
      <w:r w:rsidRPr="00CD2A29">
        <w:t>Technical and Editorial Corrections to H.248.80 (01/2014)</w:t>
      </w:r>
      <w:bookmarkEnd w:id="316"/>
      <w:bookmarkEnd w:id="317"/>
      <w:bookmarkEnd w:id="318"/>
    </w:p>
    <w:p w:rsidR="008E4F81" w:rsidRPr="00CD2A29" w:rsidRDefault="008E4F81" w:rsidP="00CD2A29">
      <w:pPr>
        <w:pStyle w:val="Heading2"/>
      </w:pPr>
      <w:bookmarkStart w:id="319" w:name="_Toc402350745"/>
      <w:bookmarkStart w:id="320" w:name="_Toc433870475"/>
      <w:bookmarkStart w:id="321" w:name="_Toc451933983"/>
      <w:r w:rsidRPr="00CD2A29">
        <w:t>Updated reference</w:t>
      </w:r>
      <w:bookmarkEnd w:id="319"/>
      <w:bookmarkEnd w:id="320"/>
      <w:bookmarkEnd w:id="321"/>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The remaining IETF draft &lt; draft-ietf-mmusic-sdp-cs-21&gt; in the Bibliography has been published as RFC and could be corrected in the Recommendation.</w:t>
            </w:r>
          </w:p>
        </w:tc>
      </w:tr>
      <w:tr w:rsidR="008E4F81" w:rsidRPr="00B34A02" w:rsidTr="008E4F81">
        <w:tc>
          <w:tcPr>
            <w:tcW w:w="1530" w:type="dxa"/>
          </w:tcPr>
          <w:p w:rsidR="008E4F81" w:rsidRPr="00B34A02" w:rsidRDefault="008E4F81" w:rsidP="002B39F0">
            <w:pPr>
              <w:pStyle w:val="IGRef"/>
            </w:pPr>
            <w:r w:rsidRPr="00B34A02">
              <w:t>Reference:</w:t>
            </w:r>
          </w:p>
        </w:tc>
        <w:tc>
          <w:tcPr>
            <w:tcW w:w="7650" w:type="dxa"/>
          </w:tcPr>
          <w:p w:rsidR="008E4F81" w:rsidRPr="00B34A02" w:rsidRDefault="00CE02B7" w:rsidP="002B39F0">
            <w:pPr>
              <w:pStyle w:val="IGRefText"/>
            </w:pPr>
            <w:hyperlink r:id="rId20" w:history="1">
              <w:r w:rsidR="00B34A02" w:rsidRPr="0046347C">
                <w:rPr>
                  <w:rStyle w:val="Hyperlink"/>
                </w:rPr>
                <w:t>AVD-4650</w:t>
              </w:r>
            </w:hyperlink>
          </w:p>
        </w:tc>
      </w:tr>
    </w:tbl>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CD2A29">
      <w:pPr>
        <w:pStyle w:val="Headingb"/>
      </w:pPr>
      <w:bookmarkStart w:id="322" w:name="_Toc307849075"/>
      <w:bookmarkStart w:id="323" w:name="_Toc371271366"/>
      <w:bookmarkStart w:id="324" w:name="_Toc380410416"/>
      <w:bookmarkStart w:id="325" w:name="_Toc384989885"/>
      <w:bookmarkStart w:id="326" w:name="_Toc385322210"/>
      <w:r w:rsidRPr="00B34A02">
        <w:t>1</w:t>
      </w:r>
      <w:r w:rsidRPr="00B34A02">
        <w:tab/>
        <w:t>Scope</w:t>
      </w:r>
      <w:bookmarkEnd w:id="322"/>
      <w:bookmarkEnd w:id="323"/>
      <w:bookmarkEnd w:id="324"/>
      <w:bookmarkEnd w:id="325"/>
      <w:bookmarkEnd w:id="326"/>
    </w:p>
    <w:p w:rsidR="008E4F81" w:rsidRPr="00B34A02" w:rsidRDefault="008E4F81" w:rsidP="008E4F81">
      <w:r w:rsidRPr="00B34A02">
        <w:t>Recommendation ITU-T H.248.80 describes the interworking of the SDP described by the "Revised SDP Offer/Answer (O/A) model" with ITU-T H.248. The "Revised SDP Offer/Answer model" is characterized by the following documents:</w:t>
      </w:r>
    </w:p>
    <w:p w:rsidR="008E4F81" w:rsidRPr="00B34A02" w:rsidRDefault="008E4F81" w:rsidP="008E4F81">
      <w:pPr>
        <w:pStyle w:val="enumlev1"/>
      </w:pPr>
      <w:r w:rsidRPr="00B34A02">
        <w:t>–</w:t>
      </w:r>
      <w:r w:rsidRPr="00B34A02">
        <w:tab/>
        <w:t>SDP capability negotiation (</w:t>
      </w:r>
      <w:proofErr w:type="spellStart"/>
      <w:r w:rsidRPr="00B34A02">
        <w:t>SDPCapNeg</w:t>
      </w:r>
      <w:proofErr w:type="spellEnd"/>
      <w:r w:rsidRPr="00B34A02">
        <w:t>) defined in [IETF RFC 5939]</w:t>
      </w:r>
    </w:p>
    <w:p w:rsidR="008E4F81" w:rsidRPr="00B34A02" w:rsidRDefault="008E4F81" w:rsidP="008E4F81">
      <w:pPr>
        <w:pStyle w:val="enumlev1"/>
      </w:pPr>
      <w:r w:rsidRPr="00B34A02">
        <w:t>–</w:t>
      </w:r>
      <w:r w:rsidRPr="00B34A02">
        <w:tab/>
        <w:t>SDP media capabilities negotiation (</w:t>
      </w:r>
      <w:proofErr w:type="spellStart"/>
      <w:r w:rsidRPr="00B34A02">
        <w:t>MediaCapNeg</w:t>
      </w:r>
      <w:proofErr w:type="spellEnd"/>
      <w:r w:rsidRPr="00B34A02">
        <w:t>) defined in [IETF RFC 6871]</w:t>
      </w:r>
    </w:p>
    <w:p w:rsidR="008E4F81" w:rsidRPr="00B34A02" w:rsidRDefault="008E4F81">
      <w:pPr>
        <w:pStyle w:val="Note"/>
      </w:pPr>
      <w:r w:rsidRPr="00B34A02">
        <w:t>NOTE – The support of miscellaneous capabilities negotiation in the Session Description document [b</w:t>
      </w:r>
      <w:r w:rsidRPr="00B34A02">
        <w:noBreakHyphen/>
        <w:t xml:space="preserve">IETF RFC 7006] and Extension for PSTN bearers [b-IETF </w:t>
      </w:r>
      <w:del w:id="327" w:author="cgroves" w:date="2014-10-29T12:46:00Z">
        <w:r w:rsidRPr="00B34A02" w:rsidDel="00B859C1">
          <w:delText>SDPCS</w:delText>
        </w:r>
      </w:del>
      <w:ins w:id="328" w:author="cgroves" w:date="2014-10-29T12:46:00Z">
        <w:r w:rsidRPr="00B34A02">
          <w:t>RFC 7195</w:t>
        </w:r>
      </w:ins>
      <w:r w:rsidRPr="00B34A02">
        <w:t>] is for further study.</w:t>
      </w:r>
    </w:p>
    <w:p w:rsidR="008E4F81" w:rsidRPr="00B34A02" w:rsidRDefault="008E4F81" w:rsidP="008E4F81">
      <w:r w:rsidRPr="00B34A02">
        <w:t xml:space="preserve">This Recommendation describes the relationship between the ITU-T H.248 group concept and the revised SDP offer/answer model concepts of actual and potential configurations. It provides guidelines for the inter-working between </w:t>
      </w:r>
      <w:proofErr w:type="spellStart"/>
      <w:r w:rsidRPr="00B34A02">
        <w:t>SDPCapNeg</w:t>
      </w:r>
      <w:proofErr w:type="spellEnd"/>
      <w:r w:rsidRPr="00B34A02">
        <w:t xml:space="preserve"> and normal ITU-T H.248.1 procedures. Rather than focussing on the </w:t>
      </w:r>
      <w:proofErr w:type="spellStart"/>
      <w:r w:rsidRPr="00B34A02">
        <w:t>SDPCapNeg</w:t>
      </w:r>
      <w:proofErr w:type="spellEnd"/>
      <w:r w:rsidRPr="00B34A02">
        <w:t xml:space="preserve"> procedures in the context of session handling, this Recommendation concentrates on mapping the between ITU-T H.248.1 and the SDP Capability negotiation framework SDP syntax. For interactions between the functions of </w:t>
      </w:r>
      <w:proofErr w:type="spellStart"/>
      <w:r w:rsidRPr="00B34A02">
        <w:t>SDPCapNeg</w:t>
      </w:r>
      <w:proofErr w:type="spellEnd"/>
      <w:r w:rsidRPr="00B34A02">
        <w:t xml:space="preserve"> and different SDP attributes, see [IETF RFC 5939] and associated IETF documents.</w:t>
      </w:r>
    </w:p>
    <w:p w:rsidR="008E4F81" w:rsidRPr="00B34A02" w:rsidRDefault="008E4F81" w:rsidP="008E4F81">
      <w:r w:rsidRPr="00B34A02">
        <w:t>This Recommendation also discusses the support of [IETF RFC 6871] by ITU-T H.248.</w:t>
      </w:r>
    </w:p>
    <w:p w:rsidR="008E4F81" w:rsidRPr="00B34A02" w:rsidRDefault="008E4F81" w:rsidP="008E4F81">
      <w:r w:rsidRPr="00B34A02">
        <w:t xml:space="preserve">In order to address several deficiencies in interworking between </w:t>
      </w:r>
      <w:proofErr w:type="spellStart"/>
      <w:r w:rsidRPr="00B34A02">
        <w:t>SDPCapNeg</w:t>
      </w:r>
      <w:proofErr w:type="spellEnd"/>
      <w:r w:rsidRPr="00B34A02">
        <w:t xml:space="preserve"> and [IETF RFC 6871] and ITU-T H.248 this Recommendation defines two packages that allow a more optimized support of the revised SDP offer/answer procedures on MGCs that also support ITU-T H.248.</w:t>
      </w:r>
    </w:p>
    <w:p w:rsidR="008E4F81" w:rsidRPr="00B34A02" w:rsidRDefault="008E4F81" w:rsidP="008E4F81">
      <w:pPr>
        <w:pStyle w:val="CorrectionSeparatorEnd"/>
        <w:rPr>
          <w:lang w:val="en-GB"/>
        </w:rPr>
      </w:pPr>
      <w:r w:rsidRPr="00B34A02">
        <w:rPr>
          <w:lang w:val="en-GB"/>
        </w:rPr>
        <w:t>[End Proposed Correction]</w:t>
      </w:r>
    </w:p>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2B39F0">
      <w:pPr>
        <w:keepNext/>
        <w:jc w:val="center"/>
        <w:rPr>
          <w:b/>
          <w:bCs/>
        </w:rPr>
      </w:pPr>
      <w:bookmarkStart w:id="329" w:name="_Toc380410448"/>
      <w:bookmarkStart w:id="330" w:name="_Toc384989917"/>
      <w:bookmarkStart w:id="331" w:name="_Toc385322242"/>
      <w:r w:rsidRPr="00B34A02">
        <w:rPr>
          <w:b/>
          <w:bCs/>
        </w:rPr>
        <w:t>Bibliography</w:t>
      </w:r>
      <w:bookmarkEnd w:id="329"/>
      <w:bookmarkEnd w:id="330"/>
      <w:bookmarkEnd w:id="331"/>
    </w:p>
    <w:p w:rsidR="008E4F81" w:rsidRPr="00B34A02" w:rsidRDefault="008E4F81" w:rsidP="008E4F81">
      <w:pPr>
        <w:pStyle w:val="Reftext"/>
        <w:rPr>
          <w:i/>
          <w:iCs/>
        </w:rPr>
      </w:pPr>
      <w:r w:rsidRPr="00B34A02">
        <w:t>[b-ITU-T G.711]</w:t>
      </w:r>
      <w:r w:rsidRPr="00B34A02">
        <w:tab/>
        <w:t xml:space="preserve">Recommendation ITU-T G.711 (1988), </w:t>
      </w:r>
      <w:r w:rsidRPr="00B34A02">
        <w:rPr>
          <w:i/>
          <w:iCs/>
        </w:rPr>
        <w:t>Pulse code modulation (PCM) of voice frequencies</w:t>
      </w:r>
      <w:r w:rsidRPr="00B34A02">
        <w:t>.</w:t>
      </w:r>
    </w:p>
    <w:p w:rsidR="008E4F81" w:rsidRPr="00B34A02" w:rsidRDefault="008E4F81" w:rsidP="008E4F81">
      <w:pPr>
        <w:pStyle w:val="Reftext"/>
        <w:rPr>
          <w:i/>
          <w:iCs/>
        </w:rPr>
      </w:pPr>
      <w:r w:rsidRPr="00B34A02">
        <w:lastRenderedPageBreak/>
        <w:t>[b-ITU-T G.729]</w:t>
      </w:r>
      <w:r w:rsidRPr="00B34A02">
        <w:tab/>
        <w:t xml:space="preserve">Recommendation ITU-T G.729 (1996), </w:t>
      </w:r>
      <w:r w:rsidRPr="00B34A02">
        <w:rPr>
          <w:i/>
          <w:iCs/>
        </w:rPr>
        <w:t xml:space="preserve">Coding of speech at 8 </w:t>
      </w:r>
      <w:proofErr w:type="spellStart"/>
      <w:r w:rsidRPr="00B34A02">
        <w:rPr>
          <w:i/>
          <w:iCs/>
        </w:rPr>
        <w:t>kbit</w:t>
      </w:r>
      <w:proofErr w:type="spellEnd"/>
      <w:r w:rsidRPr="00B34A02">
        <w:rPr>
          <w:i/>
          <w:iCs/>
        </w:rPr>
        <w:t>/s using conjugate-structure algebraic-code-excited linear prediction (CS-ACELP)</w:t>
      </w:r>
      <w:r w:rsidRPr="00B34A02">
        <w:t>.</w:t>
      </w:r>
    </w:p>
    <w:p w:rsidR="008E4F81" w:rsidRPr="00B34A02" w:rsidRDefault="008E4F81" w:rsidP="008E4F81">
      <w:pPr>
        <w:pStyle w:val="Reftext"/>
        <w:rPr>
          <w:i/>
          <w:iCs/>
        </w:rPr>
      </w:pPr>
      <w:r w:rsidRPr="00B34A02">
        <w:t>[b-ITU-T H.263]</w:t>
      </w:r>
      <w:r w:rsidRPr="00B34A02">
        <w:tab/>
        <w:t xml:space="preserve">Recommendation ITU-T H.263 (2005), </w:t>
      </w:r>
      <w:r w:rsidRPr="00B34A02">
        <w:rPr>
          <w:i/>
          <w:iCs/>
        </w:rPr>
        <w:t>Video coding for low bit rate communication</w:t>
      </w:r>
      <w:r w:rsidRPr="00B34A02">
        <w:t>.</w:t>
      </w:r>
    </w:p>
    <w:p w:rsidR="008E4F81" w:rsidRPr="00B34A02" w:rsidRDefault="008E4F81" w:rsidP="008E4F81">
      <w:pPr>
        <w:pStyle w:val="Reftext"/>
        <w:rPr>
          <w:i/>
          <w:iCs/>
        </w:rPr>
      </w:pPr>
      <w:r w:rsidRPr="00B34A02">
        <w:t>[b-ITU-T H.264]</w:t>
      </w:r>
      <w:r w:rsidRPr="00B34A02">
        <w:tab/>
        <w:t xml:space="preserve">Recommendation ITU-T H.264 (2012), </w:t>
      </w:r>
      <w:r w:rsidRPr="00B34A02">
        <w:rPr>
          <w:i/>
          <w:iCs/>
        </w:rPr>
        <w:t>Advanced video coding for generic audiovisual services</w:t>
      </w:r>
      <w:r w:rsidRPr="00B34A02">
        <w:t>.</w:t>
      </w:r>
    </w:p>
    <w:p w:rsidR="008E4F81" w:rsidRPr="00B34A02" w:rsidRDefault="008E4F81" w:rsidP="008E4F81">
      <w:pPr>
        <w:pStyle w:val="Reftext"/>
        <w:rPr>
          <w:i/>
          <w:iCs/>
        </w:rPr>
      </w:pPr>
      <w:r w:rsidRPr="00B34A02">
        <w:t>[b-ITU-T V.152]</w:t>
      </w:r>
      <w:r w:rsidRPr="00B34A02">
        <w:tab/>
        <w:t xml:space="preserve">Recommendation ITU-T V.152 (2010), </w:t>
      </w:r>
      <w:r w:rsidRPr="00B34A02">
        <w:rPr>
          <w:i/>
          <w:iCs/>
        </w:rPr>
        <w:t>Procedures for supporting voice-band data over IP networks</w:t>
      </w:r>
      <w:r w:rsidRPr="00B34A02">
        <w:t>.</w:t>
      </w:r>
    </w:p>
    <w:p w:rsidR="008E4F81" w:rsidRPr="00B34A02" w:rsidRDefault="008E4F81" w:rsidP="008E4F81">
      <w:pPr>
        <w:pStyle w:val="Reftext"/>
        <w:rPr>
          <w:i/>
          <w:iCs/>
        </w:rPr>
      </w:pPr>
      <w:r w:rsidRPr="00B34A02">
        <w:t>[b-IETF RFC 3264]</w:t>
      </w:r>
      <w:r w:rsidRPr="00B34A02">
        <w:tab/>
        <w:t xml:space="preserve">IETF RFC 3264 (2002), </w:t>
      </w:r>
      <w:r w:rsidRPr="00B34A02">
        <w:rPr>
          <w:i/>
          <w:iCs/>
        </w:rPr>
        <w:t>An Offer/Answer Model with the Session Description Protocol (SDP)</w:t>
      </w:r>
      <w:r w:rsidRPr="00B34A02">
        <w:t>.</w:t>
      </w:r>
    </w:p>
    <w:p w:rsidR="008E4F81" w:rsidRPr="00B34A02" w:rsidRDefault="008E4F81" w:rsidP="008E4F81">
      <w:pPr>
        <w:pStyle w:val="Reftext"/>
      </w:pPr>
      <w:r w:rsidRPr="00B34A02">
        <w:t>[b-IETF RFC 7006]</w:t>
      </w:r>
      <w:r w:rsidRPr="00B34A02">
        <w:tab/>
        <w:t xml:space="preserve">IETF RFC 7006 (2013), </w:t>
      </w:r>
      <w:r w:rsidRPr="00B34A02">
        <w:rPr>
          <w:i/>
          <w:iCs/>
        </w:rPr>
        <w:t>Miscellaneous Capabilities Negotiation in the Session Description Protocol (SDP)</w:t>
      </w:r>
      <w:r w:rsidRPr="00B34A02">
        <w:t>.</w:t>
      </w:r>
    </w:p>
    <w:p w:rsidR="008E4F81" w:rsidRPr="00B34A02" w:rsidRDefault="008E4F81" w:rsidP="008E4F81">
      <w:pPr>
        <w:pStyle w:val="Reftext"/>
      </w:pPr>
      <w:r w:rsidRPr="00B34A02">
        <w:t xml:space="preserve">[b-IETF </w:t>
      </w:r>
      <w:del w:id="332" w:author="cgroves" w:date="2014-10-29T12:45:00Z">
        <w:r w:rsidRPr="00B34A02" w:rsidDel="000106AF">
          <w:delText>SDPCS</w:delText>
        </w:r>
      </w:del>
      <w:ins w:id="333" w:author="cgroves" w:date="2014-10-29T12:45:00Z">
        <w:r w:rsidRPr="00B34A02">
          <w:t>RFC 7195</w:t>
        </w:r>
      </w:ins>
      <w:r w:rsidRPr="00B34A02">
        <w:t>]</w:t>
      </w:r>
      <w:r w:rsidRPr="00B34A02">
        <w:tab/>
        <w:t>IETF</w:t>
      </w:r>
      <w:ins w:id="334" w:author="cgroves" w:date="2014-10-29T12:45:00Z">
        <w:r w:rsidRPr="00B34A02">
          <w:t xml:space="preserve"> RFC 7195</w:t>
        </w:r>
      </w:ins>
      <w:ins w:id="335" w:author="cgroves" w:date="2014-10-29T12:46:00Z">
        <w:r w:rsidRPr="00B34A02">
          <w:t xml:space="preserve"> (2014)</w:t>
        </w:r>
      </w:ins>
      <w:del w:id="336" w:author="cgroves" w:date="2014-10-29T12:45:00Z">
        <w:r w:rsidRPr="00B34A02" w:rsidDel="00B859C1">
          <w:delText xml:space="preserve"> draft-ietf-mmusic-sdp-cs-21 (2013)</w:delText>
        </w:r>
      </w:del>
      <w:r w:rsidRPr="00B34A02">
        <w:t xml:space="preserve">, </w:t>
      </w:r>
      <w:r w:rsidRPr="00B34A02">
        <w:rPr>
          <w:i/>
          <w:iCs/>
        </w:rPr>
        <w:t>Session Description Protocol (SDP) Extension for Setting up Audio and Video Media Streams over Circuit-Switched Bearers In The Public Switched Telephone Network (PSTN)</w:t>
      </w:r>
      <w:r w:rsidRPr="00B34A02">
        <w:t xml:space="preserve">. </w:t>
      </w:r>
      <w:del w:id="337" w:author="cgroves" w:date="2014-10-29T12:46:00Z">
        <w:r w:rsidRPr="00B34A02" w:rsidDel="00B859C1">
          <w:fldChar w:fldCharType="begin"/>
        </w:r>
        <w:r w:rsidRPr="00B34A02" w:rsidDel="00B859C1">
          <w:delInstrText xml:space="preserve"> HYPERLINK "http://tools.ietf.org/html/draft-ietf-mmusic-sdp-cs-23" </w:delInstrText>
        </w:r>
        <w:r w:rsidRPr="00B34A02" w:rsidDel="00B859C1">
          <w:fldChar w:fldCharType="separate"/>
        </w:r>
        <w:r w:rsidRPr="00B34A02" w:rsidDel="00B859C1">
          <w:rPr>
            <w:rStyle w:val="Hyperlink"/>
            <w:sz w:val="16"/>
            <w:szCs w:val="16"/>
          </w:rPr>
          <w:delText>http://tools.ietf.org/html/draft-ietf-mmusic-sdp-cs-23</w:delText>
        </w:r>
        <w:r w:rsidRPr="00B34A02" w:rsidDel="00B859C1">
          <w:rPr>
            <w:rStyle w:val="Hyperlink"/>
            <w:sz w:val="16"/>
            <w:szCs w:val="16"/>
          </w:rPr>
          <w:fldChar w:fldCharType="end"/>
        </w:r>
      </w:del>
    </w:p>
    <w:p w:rsidR="008E4F81" w:rsidRPr="00B34A02" w:rsidRDefault="008E4F81" w:rsidP="008E4F81">
      <w:pPr>
        <w:pStyle w:val="CorrectionSeparatorEnd"/>
        <w:rPr>
          <w:lang w:val="en-GB"/>
        </w:rPr>
      </w:pPr>
      <w:r w:rsidRPr="00B34A02">
        <w:rPr>
          <w:lang w:val="en-GB"/>
        </w:rPr>
        <w:t>[End Proposed Correction]</w:t>
      </w:r>
    </w:p>
    <w:p w:rsidR="008E4F81" w:rsidRPr="00CD2A29" w:rsidRDefault="008E4F81" w:rsidP="00CD2A29">
      <w:pPr>
        <w:pStyle w:val="Heading1"/>
      </w:pPr>
      <w:bookmarkStart w:id="338" w:name="_Toc402350746"/>
      <w:bookmarkStart w:id="339" w:name="_Toc433870476"/>
      <w:bookmarkStart w:id="340" w:name="_Toc451933984"/>
      <w:r w:rsidRPr="00CD2A29">
        <w:t>Technical and Editorial Corrections to H.248.83 (02/2012)</w:t>
      </w:r>
      <w:bookmarkEnd w:id="338"/>
      <w:bookmarkEnd w:id="339"/>
      <w:bookmarkEnd w:id="340"/>
    </w:p>
    <w:p w:rsidR="008E4F81" w:rsidRPr="00CD2A29" w:rsidRDefault="008E4F81" w:rsidP="00CD2A29">
      <w:pPr>
        <w:pStyle w:val="Heading2"/>
      </w:pPr>
      <w:bookmarkStart w:id="341" w:name="_Toc402350747"/>
      <w:bookmarkStart w:id="342" w:name="_Toc433870477"/>
      <w:bookmarkStart w:id="343" w:name="_Toc451933985"/>
      <w:r w:rsidRPr="00CD2A29">
        <w:t>Incorrect reference</w:t>
      </w:r>
      <w:bookmarkEnd w:id="341"/>
      <w:bookmarkEnd w:id="342"/>
      <w:bookmarkEnd w:id="343"/>
    </w:p>
    <w:tbl>
      <w:tblPr>
        <w:tblW w:w="91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B34A02">
        <w:tc>
          <w:tcPr>
            <w:tcW w:w="1530" w:type="dxa"/>
          </w:tcPr>
          <w:p w:rsidR="008E4F81" w:rsidRPr="00B34A02" w:rsidRDefault="002B39F0" w:rsidP="002B39F0">
            <w:pPr>
              <w:pStyle w:val="IGIssue"/>
            </w:pPr>
            <w:r>
              <w:t>Issue</w:t>
            </w:r>
            <w:r w:rsidR="008E4F81" w:rsidRPr="00B34A02">
              <w:t>:</w:t>
            </w:r>
          </w:p>
        </w:tc>
        <w:tc>
          <w:tcPr>
            <w:tcW w:w="7650" w:type="dxa"/>
          </w:tcPr>
          <w:p w:rsidR="008E4F81" w:rsidRPr="00B34A02" w:rsidRDefault="008E4F81" w:rsidP="002B39F0">
            <w:pPr>
              <w:pStyle w:val="IGIssueText"/>
            </w:pPr>
            <w:r w:rsidRPr="00B34A02">
              <w:t>ITU-T H.248.83, clause 1 makes reference to a 3GPP reference point. The named the reference point “</w:t>
            </w:r>
            <w:proofErr w:type="spellStart"/>
            <w:r w:rsidRPr="00B34A02">
              <w:t>Mn</w:t>
            </w:r>
            <w:proofErr w:type="spellEnd"/>
            <w:r w:rsidRPr="00B34A02">
              <w:t>” provides a reference to [b-3gpp TS 29.232] which is in fact the specification for the “Mc” reference point.  The reference point name needs to be corrected.</w:t>
            </w:r>
          </w:p>
        </w:tc>
      </w:tr>
      <w:tr w:rsidR="008E4F81" w:rsidRPr="00B34A02" w:rsidTr="00B34A02">
        <w:tc>
          <w:tcPr>
            <w:tcW w:w="1530" w:type="dxa"/>
          </w:tcPr>
          <w:p w:rsidR="008E4F81" w:rsidRPr="00B34A02" w:rsidRDefault="008E4F81" w:rsidP="002B39F0">
            <w:pPr>
              <w:pStyle w:val="IGRef"/>
            </w:pPr>
            <w:r w:rsidRPr="00B34A02">
              <w:t>Reference:</w:t>
            </w:r>
          </w:p>
        </w:tc>
        <w:tc>
          <w:tcPr>
            <w:tcW w:w="7650" w:type="dxa"/>
          </w:tcPr>
          <w:p w:rsidR="008E4F81" w:rsidRPr="00B34A02" w:rsidRDefault="00CE02B7" w:rsidP="002B39F0">
            <w:pPr>
              <w:pStyle w:val="IGRefText"/>
            </w:pPr>
            <w:hyperlink r:id="rId21" w:history="1">
              <w:r w:rsidR="00B34A02">
                <w:rPr>
                  <w:rStyle w:val="Hyperlink"/>
                </w:rPr>
                <w:t>COM16-C.470</w:t>
              </w:r>
            </w:hyperlink>
          </w:p>
        </w:tc>
      </w:tr>
    </w:tbl>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CD2A29">
      <w:pPr>
        <w:pStyle w:val="Headingb"/>
      </w:pPr>
      <w:bookmarkStart w:id="344" w:name="_Toc309849067"/>
      <w:bookmarkStart w:id="345" w:name="_Toc322442776"/>
      <w:bookmarkStart w:id="346" w:name="_Toc328142793"/>
      <w:bookmarkStart w:id="347" w:name="_Toc329851304"/>
      <w:bookmarkStart w:id="348" w:name="_Toc329851376"/>
      <w:r w:rsidRPr="00B34A02">
        <w:t>1</w:t>
      </w:r>
      <w:r w:rsidRPr="00B34A02">
        <w:tab/>
        <w:t>Scope</w:t>
      </w:r>
      <w:bookmarkEnd w:id="344"/>
      <w:bookmarkEnd w:id="345"/>
      <w:bookmarkEnd w:id="346"/>
      <w:bookmarkEnd w:id="347"/>
      <w:bookmarkEnd w:id="348"/>
    </w:p>
    <w:p w:rsidR="008E4F81" w:rsidRPr="00B34A02" w:rsidRDefault="008E4F81" w:rsidP="008E4F81">
      <w:pPr>
        <w:rPr>
          <w:lang w:eastAsia="zh-CN"/>
        </w:rPr>
      </w:pPr>
      <w:r w:rsidRPr="00B34A02">
        <w:rPr>
          <w:lang w:eastAsia="zh-CN"/>
        </w:rPr>
        <w:t>There has been a trend towards virtualized or cloud-based networks where a physical device or network hosts several virtual instances meeting the needs of different customers. Different service models exist, usually utilizing the terminology "x – as a service (</w:t>
      </w:r>
      <w:proofErr w:type="spellStart"/>
      <w:r w:rsidRPr="00B34A02">
        <w:rPr>
          <w:lang w:eastAsia="zh-CN"/>
        </w:rPr>
        <w:t>xASS</w:t>
      </w:r>
      <w:proofErr w:type="spellEnd"/>
      <w:r w:rsidRPr="00B34A02">
        <w:rPr>
          <w:lang w:eastAsia="zh-CN"/>
        </w:rPr>
        <w:t>)", e.g., platform as a service (PAAS) and infrastructure as a service (IAAS).</w:t>
      </w:r>
    </w:p>
    <w:p w:rsidR="008E4F81" w:rsidRPr="00B34A02" w:rsidRDefault="008E4F81" w:rsidP="008E4F81">
      <w:pPr>
        <w:rPr>
          <w:lang w:eastAsia="zh-CN"/>
        </w:rPr>
      </w:pPr>
      <w:r w:rsidRPr="00B34A02">
        <w:rPr>
          <w:lang w:eastAsia="zh-CN"/>
        </w:rPr>
        <w:t>A common aspect of the different cloud service models is that a certain set of resources is allocated (via an operations and maintenance (O&amp;M) system) based on a set of customer requirements. These requirements may detail the applications, libraries, data, memory, processing resources, storage, and associated configuration settings.</w:t>
      </w:r>
    </w:p>
    <w:p w:rsidR="008E4F81" w:rsidRPr="00B34A02" w:rsidRDefault="008E4F81" w:rsidP="008E4F81">
      <w:r w:rsidRPr="00B34A02">
        <w:t>One of the main concepts of ITU-T H.248 is the use of the virtual media gateway (VMG). This allows multiple VMG instances per physical media gateway (MG). Each VMG is treated as a separate MG instance and thus has its own control association and set of resources, configurations, etc. Thus, it has similarities to cloud virtualization concepts.</w:t>
      </w:r>
    </w:p>
    <w:p w:rsidR="008E4F81" w:rsidRPr="00B34A02" w:rsidRDefault="008E4F81" w:rsidP="008E4F81">
      <w:r w:rsidRPr="00B34A02">
        <w:rPr>
          <w:lang w:eastAsia="zh-CN"/>
        </w:rPr>
        <w:lastRenderedPageBreak/>
        <w:t>ITU-T H.248 is largely silent on provisioning resources for VMGs, apart from clause 11.1 of [ITU</w:t>
      </w:r>
      <w:r w:rsidRPr="00B34A02">
        <w:rPr>
          <w:lang w:eastAsia="zh-CN"/>
        </w:rPr>
        <w:noBreakHyphen/>
        <w:t xml:space="preserve">T H.248.1], which states that </w:t>
      </w:r>
      <w:r w:rsidRPr="00B34A02">
        <w:t>the mechanism for allocating terminations to VMGs is a management method outside the scope of [ITU-T H.248.1]. Whilst the provisioning of terminations is out of the scope of ITU-T H.248, it does have the "ITU-T H.248 Profile" concept. Profiles specify what options associated with [ITU-T H.248.1] have been used. Appendix III of [ITU-T H.248.1] provides an example profile template showing the information that can be derived from the profile ID. ITU-T H.248 profiles, when used by a virtual media gateway (VMG), indicate what ITU</w:t>
      </w:r>
      <w:r w:rsidRPr="00B34A02">
        <w:noBreakHyphen/>
        <w:t>T H.248 elements can be used. Profiles have been defined by several standards development organizations (e.g., 3GPP, ETSI TISPAN, MSF) and several vendors to define the ITU</w:t>
      </w:r>
      <w:r w:rsidRPr="00B34A02">
        <w:noBreakHyphen/>
        <w:t>T H.248 functionality of certain interfaces.</w:t>
      </w:r>
    </w:p>
    <w:p w:rsidR="008E4F81" w:rsidRPr="00B34A02" w:rsidRDefault="008E4F81" w:rsidP="008E4F81">
      <w:pPr>
        <w:rPr>
          <w:lang w:eastAsia="zh-CN"/>
        </w:rPr>
      </w:pPr>
      <w:r w:rsidRPr="00B34A02">
        <w:rPr>
          <w:lang w:eastAsia="zh-CN"/>
        </w:rPr>
        <w:t xml:space="preserve">ITU-T H.248 provides an abstraction model for an MGC to access and control physical resources on an MG without having to address these physical resources. The concepts of Contexts, Terminations, Streams and Descriptors are used. </w:t>
      </w:r>
      <w:r w:rsidRPr="00B34A02">
        <w:t xml:space="preserve">Whilst terminations are typically statically provisioned, the underlying resources may be statically or dynamically allocated between the VMGs. </w:t>
      </w:r>
      <w:r w:rsidRPr="00B34A02">
        <w:rPr>
          <w:lang w:eastAsia="zh-CN"/>
        </w:rPr>
        <w:t>The physical resources may relate to the central processing unit (CPU), digital signal processor (DSP), memory, storage, or power use. So whilst the ITU-T H.248 options defined by an ITU-T H.248 Profile are related to these resources, there is not a one–to-one mapping due to the abstraction layer. Some form of provisioning is required to assign the physical resources to a VMG instance.</w:t>
      </w:r>
    </w:p>
    <w:p w:rsidR="008E4F81" w:rsidRPr="00B34A02" w:rsidRDefault="008E4F81" w:rsidP="008E4F81">
      <w:pPr>
        <w:rPr>
          <w:lang w:eastAsia="zh-CN"/>
        </w:rPr>
      </w:pPr>
      <w:r w:rsidRPr="00B34A02">
        <w:rPr>
          <w:lang w:eastAsia="zh-CN"/>
        </w:rPr>
        <w:t xml:space="preserve">ITU-T H.248 allows an MG and MGC to negotiate the use of a certain profile (functionality set) via the use of the </w:t>
      </w:r>
      <w:proofErr w:type="spellStart"/>
      <w:r w:rsidRPr="00B34A02">
        <w:rPr>
          <w:i/>
          <w:iCs/>
        </w:rPr>
        <w:t>ServiceChangeProfile</w:t>
      </w:r>
      <w:proofErr w:type="spellEnd"/>
      <w:r w:rsidRPr="00B34A02">
        <w:rPr>
          <w:lang w:eastAsia="zh-CN"/>
        </w:rPr>
        <w:t xml:space="preserve"> parameter (see clause 7.2.8.1.5 of [ITU-T H.248.1]). An example profile is the </w:t>
      </w:r>
      <w:r w:rsidRPr="00B34A02">
        <w:rPr>
          <w:i/>
          <w:iCs/>
        </w:rPr>
        <w:t>M</w:t>
      </w:r>
      <w:ins w:id="349" w:author="cgroves" w:date="2014-06-20T11:23:00Z">
        <w:r w:rsidRPr="0046347C">
          <w:rPr>
            <w:i/>
            <w:iCs/>
            <w:lang w:eastAsia="zh-CN"/>
          </w:rPr>
          <w:t>c</w:t>
        </w:r>
        <w:r w:rsidRPr="00B34A02">
          <w:rPr>
            <w:lang w:eastAsia="zh-CN"/>
          </w:rPr>
          <w:t xml:space="preserve"> reference point</w:t>
        </w:r>
      </w:ins>
      <w:del w:id="350" w:author="cgroves" w:date="2014-06-20T11:23:00Z">
        <w:r w:rsidRPr="00B34A02" w:rsidDel="00AC07AE">
          <w:rPr>
            <w:i/>
            <w:iCs/>
          </w:rPr>
          <w:delText>n</w:delText>
        </w:r>
        <w:r w:rsidRPr="00B34A02" w:rsidDel="00AC07AE">
          <w:rPr>
            <w:lang w:eastAsia="zh-CN"/>
          </w:rPr>
          <w:delText xml:space="preserve"> interface</w:delText>
        </w:r>
      </w:del>
      <w:r w:rsidRPr="00B34A02">
        <w:rPr>
          <w:lang w:eastAsia="zh-CN"/>
        </w:rPr>
        <w:t xml:space="preserve"> (profile name: </w:t>
      </w:r>
      <w:proofErr w:type="spellStart"/>
      <w:r w:rsidRPr="00B34A02">
        <w:rPr>
          <w:i/>
          <w:iCs/>
        </w:rPr>
        <w:t>threegbicsn</w:t>
      </w:r>
      <w:proofErr w:type="spellEnd"/>
      <w:r w:rsidRPr="00B34A02">
        <w:rPr>
          <w:lang w:eastAsia="zh-CN"/>
        </w:rPr>
        <w:t>) defined by [b-3GPP TS 29.232]. However, this does not identify a particular resource profile. The MGC cannot deduce from the profile name how resources are provisioned on the (V)MG. The set of provisioned resources could be tied to the media gateway identity (ITU-T H.248 Mid) but this unnecessarily ties the transport network configuration to the MG hardware configuration. Many ITU-T H.248 packages specify a default of "provisioned" for the elements defined by the package. It is assumed that these are co</w:t>
      </w:r>
      <w:r w:rsidRPr="00B34A02">
        <w:rPr>
          <w:lang w:eastAsia="zh-CN"/>
        </w:rPr>
        <w:noBreakHyphen/>
        <w:t>ordinated via other provisioning means (e.g., SNMP MIBs). As an ITU-T H.248 MG can be provisioned with different sets of resources per ITU-T H.248 Profile Name and/or Mid another form of correlation identity between the MGC and MG to coordinate what has been provisioned is required.</w:t>
      </w:r>
    </w:p>
    <w:p w:rsidR="008E4F81" w:rsidRPr="00B34A02" w:rsidRDefault="008E4F81" w:rsidP="008E4F81">
      <w:pPr>
        <w:rPr>
          <w:lang w:eastAsia="zh-CN"/>
        </w:rPr>
      </w:pPr>
      <w:r w:rsidRPr="00B34A02">
        <w:rPr>
          <w:lang w:eastAsia="zh-CN"/>
        </w:rPr>
        <w:t>This identifier can be used by network operators as a pointer to a set of provisioned configuration data. Upon reception of the identifier, the MGC can uniquely identify the provisioned defaults and other configuration data and then request (V)MG resources accordingly.</w:t>
      </w:r>
    </w:p>
    <w:p w:rsidR="008E4F81" w:rsidRPr="00B34A02" w:rsidRDefault="008E4F81" w:rsidP="008E4F81">
      <w:r w:rsidRPr="00B34A02">
        <w:rPr>
          <w:lang w:eastAsia="zh-CN"/>
        </w:rPr>
        <w:t xml:space="preserve">This Recommendation defines functionality that allows an MG to indicate to an MGC what media gateway instance is in use. It also allows an MGC to audit an MG to determine the MG instance in use. This Recommendation utilises a </w:t>
      </w:r>
      <w:proofErr w:type="spellStart"/>
      <w:r w:rsidRPr="00B34A02">
        <w:rPr>
          <w:lang w:eastAsia="zh-CN"/>
        </w:rPr>
        <w:t>ServiceChangeExtension</w:t>
      </w:r>
      <w:proofErr w:type="spellEnd"/>
      <w:r w:rsidRPr="00B34A02">
        <w:rPr>
          <w:lang w:eastAsia="zh-CN"/>
        </w:rPr>
        <w:t xml:space="preserve"> parameter that allows the MG instance to be reported during an initial </w:t>
      </w:r>
      <w:proofErr w:type="spellStart"/>
      <w:r w:rsidRPr="00B34A02">
        <w:rPr>
          <w:lang w:eastAsia="zh-CN"/>
        </w:rPr>
        <w:t>ServiceChange</w:t>
      </w:r>
      <w:proofErr w:type="spellEnd"/>
      <w:r w:rsidRPr="00B34A02">
        <w:rPr>
          <w:lang w:eastAsia="zh-CN"/>
        </w:rPr>
        <w:t xml:space="preserve"> command exchange. An ITU-T H.248 package is defined to allow an MGC to audit packages to determine if the MG instance functionality is supported. It also allows the auditing of a root Termination property to determine the MG instance.</w:t>
      </w:r>
    </w:p>
    <w:p w:rsidR="008E4F81" w:rsidRPr="00B34A02" w:rsidRDefault="008E4F81" w:rsidP="008E4F81">
      <w:pPr>
        <w:pStyle w:val="CorrectionSeparatorEnd"/>
        <w:rPr>
          <w:lang w:val="en-GB"/>
        </w:rPr>
      </w:pPr>
      <w:r w:rsidRPr="00B34A02">
        <w:rPr>
          <w:lang w:val="en-GB"/>
        </w:rPr>
        <w:t>[End Proposed Correction]</w:t>
      </w:r>
    </w:p>
    <w:p w:rsidR="008E4F81" w:rsidRPr="00CD2A29" w:rsidRDefault="008E4F81" w:rsidP="00CD2A29">
      <w:pPr>
        <w:pStyle w:val="Heading1"/>
      </w:pPr>
      <w:bookmarkStart w:id="351" w:name="_Toc402350748"/>
      <w:bookmarkStart w:id="352" w:name="_Toc433870478"/>
      <w:bookmarkStart w:id="353" w:name="_Toc451933986"/>
      <w:r w:rsidRPr="00CD2A29">
        <w:lastRenderedPageBreak/>
        <w:t>Technical and Editorial Corrections to H.248.87 (01/2014)</w:t>
      </w:r>
      <w:bookmarkEnd w:id="351"/>
      <w:bookmarkEnd w:id="352"/>
      <w:bookmarkEnd w:id="353"/>
    </w:p>
    <w:p w:rsidR="008E4F81" w:rsidRPr="00CD2A29" w:rsidRDefault="008E4F81" w:rsidP="00CD2A29">
      <w:pPr>
        <w:pStyle w:val="Heading2"/>
      </w:pPr>
      <w:bookmarkStart w:id="354" w:name="_Toc402350749"/>
      <w:bookmarkStart w:id="355" w:name="_Toc433870479"/>
      <w:bookmarkStart w:id="356" w:name="_Toc451933987"/>
      <w:r w:rsidRPr="00CD2A29">
        <w:t>Updated reference</w:t>
      </w:r>
      <w:bookmarkEnd w:id="354"/>
      <w:bookmarkEnd w:id="355"/>
      <w:bookmarkEnd w:id="35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E4F81" w:rsidRPr="00B34A02" w:rsidTr="008E4F81">
        <w:tc>
          <w:tcPr>
            <w:tcW w:w="1530" w:type="dxa"/>
          </w:tcPr>
          <w:p w:rsidR="008E4F81" w:rsidRPr="00B34A02" w:rsidRDefault="002B39F0" w:rsidP="002B39F0">
            <w:pPr>
              <w:pStyle w:val="IGIssue"/>
              <w:keepNext/>
            </w:pPr>
            <w:r>
              <w:t>Issue</w:t>
            </w:r>
            <w:r w:rsidR="008E4F81" w:rsidRPr="00B34A02">
              <w:t>:</w:t>
            </w:r>
          </w:p>
        </w:tc>
        <w:tc>
          <w:tcPr>
            <w:tcW w:w="7650" w:type="dxa"/>
          </w:tcPr>
          <w:p w:rsidR="008E4F81" w:rsidRPr="00B34A02" w:rsidRDefault="008E4F81" w:rsidP="002B39F0">
            <w:pPr>
              <w:pStyle w:val="IGIssueText"/>
              <w:keepNext/>
            </w:pPr>
            <w:r w:rsidRPr="00B34A02">
              <w:t>Two of the IETF drafts in the Bibliography have been published as IETF RFCs. The references should be updated.</w:t>
            </w:r>
          </w:p>
        </w:tc>
      </w:tr>
      <w:tr w:rsidR="008E4F81" w:rsidRPr="00B34A02" w:rsidTr="008E4F81">
        <w:tc>
          <w:tcPr>
            <w:tcW w:w="1530" w:type="dxa"/>
          </w:tcPr>
          <w:p w:rsidR="008E4F81" w:rsidRPr="00B34A02" w:rsidRDefault="008E4F81" w:rsidP="002B39F0">
            <w:pPr>
              <w:pStyle w:val="IGRef"/>
              <w:keepNext/>
            </w:pPr>
            <w:r w:rsidRPr="00B34A02">
              <w:t>Reference:</w:t>
            </w:r>
          </w:p>
        </w:tc>
        <w:tc>
          <w:tcPr>
            <w:tcW w:w="7650" w:type="dxa"/>
          </w:tcPr>
          <w:p w:rsidR="008E4F81" w:rsidRPr="00B34A02" w:rsidRDefault="00CE02B7" w:rsidP="002B39F0">
            <w:pPr>
              <w:pStyle w:val="IGRefText"/>
              <w:keepNext/>
            </w:pPr>
            <w:hyperlink r:id="rId22" w:history="1">
              <w:r w:rsidR="00B34A02" w:rsidRPr="0046347C">
                <w:rPr>
                  <w:rStyle w:val="Hyperlink"/>
                </w:rPr>
                <w:t>AVD-4601</w:t>
              </w:r>
            </w:hyperlink>
          </w:p>
        </w:tc>
      </w:tr>
    </w:tbl>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CD2A29">
      <w:pPr>
        <w:pStyle w:val="Headingb"/>
      </w:pPr>
      <w:bookmarkStart w:id="357" w:name="_Toc340158289"/>
      <w:bookmarkStart w:id="358" w:name="_Toc373934315"/>
      <w:bookmarkStart w:id="359" w:name="_Toc374551595"/>
      <w:r w:rsidRPr="00B34A02">
        <w:t>III.3.1</w:t>
      </w:r>
      <w:r w:rsidRPr="00B34A02">
        <w:tab/>
        <w:t xml:space="preserve">RTP-agnostic </w:t>
      </w:r>
      <w:bookmarkStart w:id="360" w:name="OLE_LINK1"/>
      <w:bookmarkStart w:id="361" w:name="OLE_LINK2"/>
      <w:r w:rsidRPr="00B34A02">
        <w:t xml:space="preserve">application </w:t>
      </w:r>
      <w:bookmarkEnd w:id="360"/>
      <w:bookmarkEnd w:id="361"/>
      <w:r w:rsidRPr="00B34A02">
        <w:t>level metrics</w:t>
      </w:r>
      <w:bookmarkEnd w:id="357"/>
      <w:bookmarkEnd w:id="358"/>
      <w:bookmarkEnd w:id="359"/>
    </w:p>
    <w:p w:rsidR="008E4F81" w:rsidRPr="00B34A02" w:rsidRDefault="008E4F81" w:rsidP="008E4F81">
      <w:r w:rsidRPr="00B34A02">
        <w:t>Example metrics:</w:t>
      </w:r>
    </w:p>
    <w:p w:rsidR="008E4F81" w:rsidRPr="00B34A02" w:rsidRDefault="008E4F81" w:rsidP="008E4F81">
      <w:r w:rsidRPr="00B34A02">
        <w:t>These examples are based on the pure application data stream at receiver side:</w:t>
      </w:r>
    </w:p>
    <w:p w:rsidR="008E4F81" w:rsidRPr="00B34A02" w:rsidRDefault="008E4F81" w:rsidP="008E4F81">
      <w:pPr>
        <w:pStyle w:val="enumlev1"/>
      </w:pPr>
      <w:r w:rsidRPr="00B34A02">
        <w:t>–</w:t>
      </w:r>
      <w:r w:rsidRPr="00B34A02">
        <w:tab/>
        <w:t xml:space="preserve">Unimpaired seconds [b-IETF </w:t>
      </w:r>
      <w:del w:id="362" w:author="cgroves" w:date="2014-10-29T12:24:00Z">
        <w:r w:rsidRPr="00B34A02" w:rsidDel="00A36777">
          <w:delText>rtcp-xr-conc</w:delText>
        </w:r>
      </w:del>
      <w:ins w:id="363" w:author="cgroves" w:date="2014-10-29T12:24:00Z">
        <w:r w:rsidRPr="00B34A02">
          <w:t>RFC 7294</w:t>
        </w:r>
      </w:ins>
      <w:r w:rsidRPr="00B34A02">
        <w:t xml:space="preserve">] </w:t>
      </w:r>
    </w:p>
    <w:p w:rsidR="008E4F81" w:rsidRPr="00B34A02" w:rsidRDefault="008E4F81" w:rsidP="008E4F81">
      <w:pPr>
        <w:pStyle w:val="enumlev1"/>
      </w:pPr>
      <w:r w:rsidRPr="00B34A02">
        <w:t>–</w:t>
      </w:r>
      <w:r w:rsidRPr="00B34A02">
        <w:tab/>
        <w:t xml:space="preserve">Concealed seconds [b-IETF </w:t>
      </w:r>
      <w:del w:id="364" w:author="cgroves" w:date="2014-10-29T12:24:00Z">
        <w:r w:rsidRPr="00B34A02" w:rsidDel="00A36777">
          <w:delText>rtcp-xr-conc</w:delText>
        </w:r>
      </w:del>
      <w:ins w:id="365" w:author="cgroves" w:date="2014-10-29T12:24:00Z">
        <w:r w:rsidRPr="00B34A02">
          <w:t>RFC 7294</w:t>
        </w:r>
      </w:ins>
      <w:r w:rsidRPr="00B34A02">
        <w:t>]</w:t>
      </w:r>
    </w:p>
    <w:p w:rsidR="008E4F81" w:rsidRPr="00B34A02" w:rsidRDefault="008E4F81" w:rsidP="008E4F81">
      <w:pPr>
        <w:pStyle w:val="enumlev1"/>
      </w:pPr>
      <w:r w:rsidRPr="00B34A02">
        <w:t>–</w:t>
      </w:r>
      <w:r w:rsidRPr="00B34A02">
        <w:tab/>
        <w:t xml:space="preserve">Severely concealed seconds [b-IETF </w:t>
      </w:r>
      <w:del w:id="366" w:author="cgroves" w:date="2014-10-29T12:24:00Z">
        <w:r w:rsidRPr="00B34A02" w:rsidDel="00A36777">
          <w:delText>rtcp-xr-conc</w:delText>
        </w:r>
      </w:del>
      <w:ins w:id="367" w:author="cgroves" w:date="2014-10-29T12:24:00Z">
        <w:r w:rsidRPr="00B34A02">
          <w:t>RFC 7294</w:t>
        </w:r>
      </w:ins>
      <w:r w:rsidRPr="00B34A02">
        <w:t>]</w:t>
      </w:r>
    </w:p>
    <w:p w:rsidR="008E4F81" w:rsidRPr="00B34A02" w:rsidRDefault="008E4F81" w:rsidP="008E4F81">
      <w:pPr>
        <w:pStyle w:val="enumlev1"/>
      </w:pPr>
      <w:r w:rsidRPr="00B34A02">
        <w:t>–</w:t>
      </w:r>
      <w:r w:rsidRPr="00B34A02">
        <w:tab/>
        <w:t xml:space="preserve">Unimpaired seconds [b-IETF </w:t>
      </w:r>
      <w:del w:id="368" w:author="cgroves" w:date="2014-10-29T12:25:00Z">
        <w:r w:rsidRPr="00B34A02" w:rsidDel="00A36777">
          <w:delText>rtcp-xr-conc</w:delText>
        </w:r>
      </w:del>
      <w:ins w:id="369" w:author="cgroves" w:date="2014-10-29T12:25:00Z">
        <w:r w:rsidRPr="00B34A02">
          <w:t>RFC 7294</w:t>
        </w:r>
      </w:ins>
      <w:r w:rsidRPr="00B34A02">
        <w:t>]</w:t>
      </w:r>
    </w:p>
    <w:p w:rsidR="008E4F81" w:rsidRPr="00B34A02" w:rsidRDefault="008E4F81" w:rsidP="008E4F81">
      <w:pPr>
        <w:pStyle w:val="enumlev1"/>
      </w:pPr>
      <w:r w:rsidRPr="00B34A02">
        <w:t>–</w:t>
      </w:r>
      <w:r w:rsidRPr="00B34A02">
        <w:tab/>
        <w:t>Frame impairment statistics summary</w:t>
      </w:r>
      <w:r w:rsidRPr="00B34A02">
        <w:rPr>
          <w:i/>
          <w:iCs/>
        </w:rPr>
        <w:t xml:space="preserve"> </w:t>
      </w:r>
      <w:r w:rsidRPr="00B34A02">
        <w:t>[b-IETF RFC 7004].</w:t>
      </w:r>
    </w:p>
    <w:p w:rsidR="008E4F81" w:rsidRPr="00B34A02" w:rsidRDefault="008E4F81" w:rsidP="008E4F81">
      <w:r w:rsidRPr="00B34A02">
        <w:t>The following example relates to FAX-over-IP using [ITU-T T.38] in T.38-over-RTP transport mode and an ITU-T H.248 IP termination enabled with the IP FAX package [ITU-T H.248.2]:</w:t>
      </w:r>
    </w:p>
    <w:p w:rsidR="008E4F81" w:rsidRPr="00B34A02" w:rsidRDefault="008E4F81" w:rsidP="008E4F81">
      <w:pPr>
        <w:pStyle w:val="enumlev1"/>
      </w:pPr>
      <w:r w:rsidRPr="00B34A02">
        <w:t>–</w:t>
      </w:r>
      <w:r w:rsidRPr="00B34A02">
        <w:tab/>
        <w:t xml:space="preserve">Pages transferred defined by ITU-T H.248 statistic </w:t>
      </w:r>
      <w:proofErr w:type="spellStart"/>
      <w:r w:rsidRPr="00B34A02">
        <w:rPr>
          <w:i/>
          <w:iCs/>
        </w:rPr>
        <w:t>ipfax</w:t>
      </w:r>
      <w:proofErr w:type="spellEnd"/>
      <w:r w:rsidRPr="00B34A02">
        <w:rPr>
          <w:i/>
          <w:iCs/>
        </w:rPr>
        <w:t>/</w:t>
      </w:r>
      <w:proofErr w:type="spellStart"/>
      <w:r w:rsidRPr="00B34A02">
        <w:rPr>
          <w:i/>
          <w:iCs/>
        </w:rPr>
        <w:t>pagestrans</w:t>
      </w:r>
      <w:proofErr w:type="spellEnd"/>
      <w:r w:rsidRPr="00B34A02">
        <w:t>; is an application level metric due to data object 'page' and RTP-agnostic due to independence of RTP header information.</w:t>
      </w:r>
    </w:p>
    <w:p w:rsidR="008E4F81" w:rsidRPr="00B34A02" w:rsidRDefault="008E4F81" w:rsidP="008E4F81">
      <w:r w:rsidRPr="00B34A02">
        <w:t>Statistics of RTP application data package [ITU-T H.248.58] (again due to RTP payload relation only (application data) but independence of RTP header information):</w:t>
      </w:r>
    </w:p>
    <w:p w:rsidR="008E4F81" w:rsidRPr="00B34A02" w:rsidRDefault="008E4F81" w:rsidP="008E4F81">
      <w:pPr>
        <w:pStyle w:val="enumlev1"/>
      </w:pPr>
      <w:bookmarkStart w:id="370" w:name="OLE_LINK3"/>
      <w:bookmarkStart w:id="371" w:name="OLE_LINK4"/>
      <w:r w:rsidRPr="00B34A02">
        <w:t>–</w:t>
      </w:r>
      <w:r w:rsidRPr="00B34A02">
        <w:tab/>
        <w:t xml:space="preserve">RTP payload octets sent </w:t>
      </w:r>
      <w:bookmarkEnd w:id="370"/>
      <w:bookmarkEnd w:id="371"/>
      <w:r w:rsidRPr="00B34A02">
        <w:t>and</w:t>
      </w:r>
    </w:p>
    <w:p w:rsidR="008E4F81" w:rsidRPr="00B34A02" w:rsidRDefault="008E4F81" w:rsidP="008E4F81">
      <w:pPr>
        <w:pStyle w:val="enumlev1"/>
      </w:pPr>
      <w:r w:rsidRPr="00B34A02">
        <w:t>–</w:t>
      </w:r>
      <w:r w:rsidRPr="00B34A02">
        <w:tab/>
        <w:t>RTP payload octets received.</w:t>
      </w:r>
    </w:p>
    <w:p w:rsidR="008E4F81" w:rsidRPr="00B34A02" w:rsidRDefault="008E4F81" w:rsidP="00CD2A29">
      <w:pPr>
        <w:pStyle w:val="Headingb"/>
      </w:pPr>
      <w:bookmarkStart w:id="372" w:name="_Toc340158290"/>
      <w:bookmarkStart w:id="373" w:name="_Toc373934316"/>
      <w:bookmarkStart w:id="374" w:name="_Toc374551596"/>
      <w:r w:rsidRPr="00B34A02">
        <w:t>III.3.2</w:t>
      </w:r>
      <w:r w:rsidRPr="00B34A02">
        <w:tab/>
        <w:t>RTP-aware application level metrics</w:t>
      </w:r>
      <w:bookmarkEnd w:id="372"/>
      <w:bookmarkEnd w:id="373"/>
      <w:bookmarkEnd w:id="374"/>
    </w:p>
    <w:p w:rsidR="008E4F81" w:rsidRPr="00B34A02" w:rsidRDefault="008E4F81" w:rsidP="008E4F81">
      <w:r w:rsidRPr="00B34A02">
        <w:t xml:space="preserve">For these metrics the measurement function must be media format aware based on the RTP payload type </w:t>
      </w:r>
      <w:proofErr w:type="spellStart"/>
      <w:r w:rsidRPr="00B34A02">
        <w:t>codepoint</w:t>
      </w:r>
      <w:proofErr w:type="spellEnd"/>
      <w:r w:rsidRPr="00B34A02">
        <w:t xml:space="preserve"> in contrast to the examples of clause III.3.1.</w:t>
      </w:r>
    </w:p>
    <w:p w:rsidR="008E4F81" w:rsidRPr="00B34A02" w:rsidRDefault="008E4F81" w:rsidP="008E4F81">
      <w:r w:rsidRPr="00B34A02">
        <w:t>Example metrics:</w:t>
      </w:r>
    </w:p>
    <w:p w:rsidR="008E4F81" w:rsidRPr="00B34A02" w:rsidRDefault="008E4F81" w:rsidP="0046347C">
      <w:pPr>
        <w:pStyle w:val="enumlev1"/>
      </w:pPr>
      <w:r w:rsidRPr="00B34A02">
        <w:t>–</w:t>
      </w:r>
      <w:r w:rsidRPr="00B34A02">
        <w:tab/>
        <w:t xml:space="preserve">MOS value (attributed by MOS type and calculation method) [b-IETF </w:t>
      </w:r>
      <w:ins w:id="375" w:author="cgroves" w:date="2014-10-29T12:25:00Z">
        <w:r w:rsidR="0046347C" w:rsidRPr="00B34A02">
          <w:t>RFC 7266</w:t>
        </w:r>
      </w:ins>
      <w:del w:id="376" w:author="cgroves" w:date="2014-10-29T12:25:00Z">
        <w:r w:rsidRPr="00B34A02" w:rsidDel="00A36777">
          <w:delText>rtcp-xr-qoe</w:delText>
        </w:r>
      </w:del>
      <w:r w:rsidRPr="00B34A02">
        <w:t>]</w:t>
      </w:r>
    </w:p>
    <w:p w:rsidR="008E4F81" w:rsidRPr="00B34A02" w:rsidRDefault="008E4F81" w:rsidP="008E4F81">
      <w:pPr>
        <w:pStyle w:val="enumlev1"/>
      </w:pPr>
      <w:r w:rsidRPr="00B34A02">
        <w:t>–</w:t>
      </w:r>
      <w:r w:rsidRPr="00B34A02">
        <w:tab/>
        <w:t>Signal level [IETF RFC 3611]</w:t>
      </w:r>
    </w:p>
    <w:p w:rsidR="008E4F81" w:rsidRPr="00B34A02" w:rsidRDefault="008E4F81" w:rsidP="008E4F81">
      <w:pPr>
        <w:pStyle w:val="enumlev1"/>
      </w:pPr>
      <w:r w:rsidRPr="00B34A02">
        <w:t>–</w:t>
      </w:r>
      <w:r w:rsidRPr="00B34A02">
        <w:tab/>
        <w:t>Noise level [IETF RFC 3611]</w:t>
      </w:r>
    </w:p>
    <w:p w:rsidR="008E4F81" w:rsidRPr="00B34A02" w:rsidRDefault="008E4F81" w:rsidP="008E4F81">
      <w:pPr>
        <w:pStyle w:val="enumlev1"/>
      </w:pPr>
      <w:r w:rsidRPr="00B34A02">
        <w:t>–</w:t>
      </w:r>
      <w:r w:rsidRPr="00B34A02">
        <w:tab/>
        <w:t>Residual echo return loss [IETF RFC 3611]</w:t>
      </w:r>
    </w:p>
    <w:p w:rsidR="008E4F81" w:rsidRPr="00B34A02" w:rsidRDefault="008E4F81" w:rsidP="008E4F81">
      <w:pPr>
        <w:pStyle w:val="enumlev1"/>
      </w:pPr>
      <w:r w:rsidRPr="00B34A02">
        <w:t>–</w:t>
      </w:r>
      <w:r w:rsidRPr="00B34A02">
        <w:tab/>
        <w:t>R factor [IETF RFC 3611]</w:t>
      </w:r>
    </w:p>
    <w:p w:rsidR="008E4F81" w:rsidRPr="00B34A02" w:rsidRDefault="008E4F81" w:rsidP="008E4F81">
      <w:pPr>
        <w:pStyle w:val="enumlev1"/>
      </w:pPr>
      <w:r w:rsidRPr="00B34A02">
        <w:t>–</w:t>
      </w:r>
      <w:r w:rsidRPr="00B34A02">
        <w:tab/>
        <w:t>External R factor [IETF RFC 3611]</w:t>
      </w:r>
    </w:p>
    <w:p w:rsidR="008E4F81" w:rsidRPr="00B34A02" w:rsidRDefault="008E4F81" w:rsidP="008E4F81">
      <w:pPr>
        <w:pStyle w:val="enumlev1"/>
      </w:pPr>
      <w:r w:rsidRPr="00B34A02">
        <w:t>–</w:t>
      </w:r>
      <w:r w:rsidRPr="00B34A02">
        <w:tab/>
        <w:t>End system delay [b-IETF RFC 6843] (virtual internal round-trip delay in topology RTP end system; it is an application level metric due to inclusion of encoding/decoding delays).</w:t>
      </w:r>
    </w:p>
    <w:p w:rsidR="008E4F81" w:rsidRPr="00B34A02" w:rsidRDefault="008E4F81" w:rsidP="008E4F81">
      <w:pPr>
        <w:pStyle w:val="CorrectionSeparatorEnd"/>
        <w:rPr>
          <w:lang w:val="en-GB"/>
        </w:rPr>
      </w:pPr>
      <w:r w:rsidRPr="00B34A02">
        <w:rPr>
          <w:lang w:val="en-GB"/>
        </w:rPr>
        <w:lastRenderedPageBreak/>
        <w:t>[End Proposed Correction]</w:t>
      </w:r>
    </w:p>
    <w:p w:rsidR="008E4F81" w:rsidRPr="00B34A02" w:rsidRDefault="008E4F81" w:rsidP="008E4F81"/>
    <w:p w:rsidR="008E4F81" w:rsidRPr="00B34A02" w:rsidRDefault="008E4F81" w:rsidP="008E4F81">
      <w:pPr>
        <w:pStyle w:val="CorrectionSeparatorBegin"/>
        <w:rPr>
          <w:lang w:val="en-GB"/>
        </w:rPr>
      </w:pPr>
      <w:r w:rsidRPr="00B34A02">
        <w:rPr>
          <w:lang w:val="en-GB"/>
        </w:rPr>
        <w:t>[Begin Proposed Correction]</w:t>
      </w:r>
    </w:p>
    <w:p w:rsidR="008E4F81" w:rsidRPr="00B34A02" w:rsidRDefault="008E4F81" w:rsidP="008E4F81">
      <w:pPr>
        <w:jc w:val="center"/>
        <w:rPr>
          <w:b/>
          <w:bCs/>
        </w:rPr>
      </w:pPr>
      <w:bookmarkStart w:id="377" w:name="_Toc323893750"/>
      <w:bookmarkStart w:id="378" w:name="_Toc374551602"/>
      <w:bookmarkStart w:id="379" w:name="_Toc379547387"/>
      <w:bookmarkStart w:id="380" w:name="_Toc386709265"/>
      <w:bookmarkStart w:id="381" w:name="_Toc390437492"/>
      <w:r w:rsidRPr="00B34A02">
        <w:rPr>
          <w:b/>
          <w:bCs/>
        </w:rPr>
        <w:t>Bibliography</w:t>
      </w:r>
      <w:bookmarkEnd w:id="377"/>
      <w:bookmarkEnd w:id="378"/>
      <w:bookmarkEnd w:id="379"/>
      <w:bookmarkEnd w:id="380"/>
      <w:bookmarkEnd w:id="381"/>
    </w:p>
    <w:p w:rsidR="008E4F81" w:rsidRPr="00B34A02" w:rsidRDefault="008E4F81" w:rsidP="008E4F81">
      <w:pPr>
        <w:pStyle w:val="Reftext"/>
      </w:pPr>
      <w:r w:rsidRPr="00B34A02">
        <w:t>[b-ITU-T H.248.xnq]</w:t>
      </w:r>
      <w:r w:rsidRPr="00B34A02">
        <w:tab/>
        <w:t xml:space="preserve">(Expired) Draft of Recommendation ITU-T H.248.xnq (2005), </w:t>
      </w:r>
      <w:r w:rsidRPr="00B34A02">
        <w:rPr>
          <w:i/>
          <w:iCs/>
        </w:rPr>
        <w:t>Gateway control protocol: Extended network quality metrics packages for next generation networks (NGNs)</w:t>
      </w:r>
      <w:r w:rsidRPr="00B34A02">
        <w:t>. Document AVD-2773 from WP2/16 Rapporteur Meeting (Geneva 28 November – 2 December 2005).</w:t>
      </w:r>
      <w:r w:rsidRPr="00B34A02">
        <w:br/>
        <w:t xml:space="preserve"> &lt;</w:t>
      </w:r>
      <w:hyperlink r:id="rId23" w:history="1">
        <w:r w:rsidRPr="00B34A02">
          <w:rPr>
            <w:rStyle w:val="Hyperlink"/>
            <w:rFonts w:ascii="Arial" w:hAnsi="Arial"/>
            <w:sz w:val="16"/>
            <w:szCs w:val="16"/>
          </w:rPr>
          <w:t>http://ftp3.itu.int/av-arch/avc-site/2005-2008/0511_Gen/AVD-2773.zip</w:t>
        </w:r>
      </w:hyperlink>
      <w:r w:rsidRPr="00B34A02">
        <w:t>&gt;</w:t>
      </w:r>
    </w:p>
    <w:p w:rsidR="008E4F81" w:rsidRPr="00B34A02" w:rsidRDefault="00B34A02" w:rsidP="00B34A02">
      <w:pPr>
        <w:pStyle w:val="Reftext"/>
        <w:rPr>
          <w:b/>
          <w:bCs/>
        </w:rPr>
      </w:pPr>
      <w:r w:rsidRPr="00B34A02">
        <w:rPr>
          <w:b/>
          <w:bCs/>
        </w:rPr>
        <w:t>…</w:t>
      </w:r>
    </w:p>
    <w:p w:rsidR="008E4F81" w:rsidRPr="00B34A02" w:rsidRDefault="008E4F81" w:rsidP="00B34A02">
      <w:pPr>
        <w:pStyle w:val="Reftext"/>
      </w:pPr>
      <w:r w:rsidRPr="00B34A02">
        <w:t>[b-IETF RFC 7005]</w:t>
      </w:r>
      <w:r w:rsidRPr="00B34A02">
        <w:tab/>
        <w:t>IETF RFC 7005 (2013), RTP Control Protocol (RTCP) Extended Report (XR) Block for De-Jitter Buffer Metric Reporting.</w:t>
      </w:r>
    </w:p>
    <w:p w:rsidR="008E4F81" w:rsidRPr="00B34A02" w:rsidRDefault="008E4F81" w:rsidP="0046347C">
      <w:pPr>
        <w:pStyle w:val="Reftext"/>
      </w:pPr>
      <w:r w:rsidRPr="00B34A02">
        <w:t xml:space="preserve">[b-IETF </w:t>
      </w:r>
      <w:del w:id="382" w:author="cgroves" w:date="2014-10-29T12:27:00Z">
        <w:r w:rsidRPr="00B34A02" w:rsidDel="00A36777">
          <w:delText>rtcp-xr-qoe</w:delText>
        </w:r>
      </w:del>
      <w:ins w:id="383" w:author="cgroves" w:date="2014-10-29T12:27:00Z">
        <w:r w:rsidRPr="00B34A02">
          <w:t>RFC 7266</w:t>
        </w:r>
      </w:ins>
      <w:r w:rsidRPr="00B34A02">
        <w:t>]</w:t>
      </w:r>
      <w:r w:rsidRPr="00B34A02">
        <w:tab/>
        <w:t xml:space="preserve">IETF </w:t>
      </w:r>
      <w:ins w:id="384" w:author="cgroves" w:date="2014-10-29T12:27:00Z">
        <w:r w:rsidR="0046347C" w:rsidRPr="00B34A02">
          <w:t>RFC 72</w:t>
        </w:r>
      </w:ins>
      <w:ins w:id="385" w:author="cgroves" w:date="2014-11-04T18:29:00Z">
        <w:r w:rsidR="0046347C" w:rsidRPr="00B34A02">
          <w:t>66</w:t>
        </w:r>
      </w:ins>
      <w:ins w:id="386" w:author="cgroves" w:date="2014-10-29T12:28:00Z">
        <w:r w:rsidR="0046347C" w:rsidRPr="00B34A02">
          <w:t xml:space="preserve"> (06/2014)</w:t>
        </w:r>
      </w:ins>
      <w:del w:id="387" w:author="cgroves" w:date="2014-10-29T12:27:00Z">
        <w:r w:rsidRPr="00B34A02" w:rsidDel="00A36777">
          <w:delText>draft-ietf-xrblock-rtcp-xr-qoe (expected in 2014)</w:delText>
        </w:r>
      </w:del>
      <w:r w:rsidRPr="00B34A02">
        <w:t xml:space="preserve">, RTP Control Protocol (RTCP) Extended Report (XR) Blocks for </w:t>
      </w:r>
      <w:ins w:id="388" w:author="cgroves" w:date="2014-10-29T12:27:00Z">
        <w:r w:rsidRPr="00B34A02">
          <w:t>Mean Opinion Score (</w:t>
        </w:r>
      </w:ins>
      <w:r w:rsidRPr="00B34A02">
        <w:t>MOS</w:t>
      </w:r>
      <w:ins w:id="389" w:author="cgroves" w:date="2014-10-29T12:27:00Z">
        <w:r w:rsidRPr="00B34A02">
          <w:t>)</w:t>
        </w:r>
      </w:ins>
      <w:r w:rsidRPr="00B34A02">
        <w:t xml:space="preserve"> Metric Reporting.</w:t>
      </w:r>
      <w:r w:rsidRPr="00B34A02">
        <w:br/>
      </w:r>
      <w:del w:id="390" w:author="cgroves" w:date="2014-10-29T12:28:00Z">
        <w:r w:rsidRPr="00B34A02" w:rsidDel="00A36777">
          <w:delText>&lt;</w:delText>
        </w:r>
        <w:r w:rsidRPr="00B34A02" w:rsidDel="00A36777">
          <w:rPr>
            <w:rFonts w:ascii="Arial" w:hAnsi="Arial" w:cs="Arial"/>
            <w:sz w:val="18"/>
            <w:szCs w:val="18"/>
          </w:rPr>
          <w:fldChar w:fldCharType="begin"/>
        </w:r>
        <w:r w:rsidRPr="00B34A02" w:rsidDel="00A36777">
          <w:rPr>
            <w:rFonts w:ascii="Arial" w:hAnsi="Arial" w:cs="Arial"/>
            <w:sz w:val="18"/>
            <w:szCs w:val="18"/>
          </w:rPr>
          <w:delInstrText xml:space="preserve"> HYPERLINK "https://datatracker.ietf.org/doc/draft-ietf-xrblock-rtcp-xr-qoe/" </w:delInstrText>
        </w:r>
        <w:r w:rsidRPr="00B34A02" w:rsidDel="00A36777">
          <w:rPr>
            <w:rFonts w:ascii="Arial" w:hAnsi="Arial" w:cs="Arial"/>
            <w:sz w:val="18"/>
            <w:szCs w:val="18"/>
          </w:rPr>
          <w:fldChar w:fldCharType="separate"/>
        </w:r>
        <w:r w:rsidRPr="00B34A02" w:rsidDel="00A36777">
          <w:rPr>
            <w:rFonts w:ascii="Arial" w:hAnsi="Arial" w:cs="Arial"/>
            <w:sz w:val="18"/>
            <w:szCs w:val="18"/>
          </w:rPr>
          <w:delText>https://datatracker.ietf.org/doc/draft-ietf-xrblock-rtcp-xr-qoe/</w:delText>
        </w:r>
        <w:r w:rsidRPr="00B34A02" w:rsidDel="00A36777">
          <w:rPr>
            <w:rFonts w:ascii="Arial" w:hAnsi="Arial" w:cs="Arial"/>
            <w:sz w:val="18"/>
            <w:szCs w:val="18"/>
          </w:rPr>
          <w:fldChar w:fldCharType="end"/>
        </w:r>
        <w:r w:rsidRPr="00B34A02" w:rsidDel="00A36777">
          <w:delText>&gt;</w:delText>
        </w:r>
      </w:del>
    </w:p>
    <w:p w:rsidR="008E4F81" w:rsidRPr="00B34A02" w:rsidRDefault="008E4F81" w:rsidP="0046347C">
      <w:pPr>
        <w:pStyle w:val="Reftext"/>
      </w:pPr>
      <w:r w:rsidRPr="00B34A02">
        <w:t>[</w:t>
      </w:r>
      <w:proofErr w:type="gramStart"/>
      <w:r w:rsidRPr="00B34A02">
        <w:t>b-IETF</w:t>
      </w:r>
      <w:proofErr w:type="gramEnd"/>
      <w:r w:rsidRPr="00B34A02">
        <w:t xml:space="preserve"> </w:t>
      </w:r>
      <w:del w:id="391" w:author="cgroves" w:date="2014-10-29T12:27:00Z">
        <w:r w:rsidRPr="00B34A02" w:rsidDel="00A36777">
          <w:delText>rtcp-xr-conc</w:delText>
        </w:r>
      </w:del>
      <w:ins w:id="392" w:author="cgroves" w:date="2014-10-29T12:27:00Z">
        <w:r w:rsidRPr="00B34A02">
          <w:t>RFC 7294</w:t>
        </w:r>
      </w:ins>
      <w:r w:rsidRPr="00B34A02">
        <w:t>]</w:t>
      </w:r>
      <w:r w:rsidRPr="00B34A02">
        <w:tab/>
        <w:t xml:space="preserve">IETF </w:t>
      </w:r>
      <w:ins w:id="393" w:author="cgroves" w:date="2014-10-29T12:27:00Z">
        <w:r w:rsidR="0046347C" w:rsidRPr="00B34A02">
          <w:t>RFC 7294 (07/2014)</w:t>
        </w:r>
      </w:ins>
      <w:del w:id="394" w:author="cgroves" w:date="2014-10-29T12:27:00Z">
        <w:r w:rsidRPr="00B34A02" w:rsidDel="00A36777">
          <w:delText>draft-ietf-xrblock-rtcp-xr-conceal (expected in 2014)</w:delText>
        </w:r>
      </w:del>
      <w:r w:rsidRPr="00B34A02">
        <w:t>, RTCP XR Report Block for Concealment metrics Reporting on Audio Applications.</w:t>
      </w:r>
      <w:r w:rsidRPr="00B34A02">
        <w:br/>
      </w:r>
      <w:del w:id="395" w:author="cgroves" w:date="2014-10-29T12:28:00Z">
        <w:r w:rsidRPr="00B34A02" w:rsidDel="00A36777">
          <w:delText>&lt;</w:delText>
        </w:r>
        <w:r w:rsidRPr="00B34A02" w:rsidDel="00A36777">
          <w:rPr>
            <w:rFonts w:ascii="Arial" w:hAnsi="Arial" w:cs="Arial"/>
            <w:sz w:val="18"/>
            <w:szCs w:val="18"/>
          </w:rPr>
          <w:fldChar w:fldCharType="begin"/>
        </w:r>
        <w:r w:rsidRPr="00B34A02" w:rsidDel="00A36777">
          <w:rPr>
            <w:rFonts w:ascii="Arial" w:hAnsi="Arial" w:cs="Arial"/>
            <w:sz w:val="18"/>
            <w:szCs w:val="18"/>
          </w:rPr>
          <w:delInstrText xml:space="preserve"> HYPERLINK "https://datatracker.ietf.org/doc/draft-ietf-xrblock-rtcp-xr-loss-conceal/" </w:delInstrText>
        </w:r>
        <w:r w:rsidRPr="00B34A02" w:rsidDel="00A36777">
          <w:rPr>
            <w:rFonts w:ascii="Arial" w:hAnsi="Arial" w:cs="Arial"/>
            <w:sz w:val="18"/>
            <w:szCs w:val="18"/>
          </w:rPr>
          <w:fldChar w:fldCharType="separate"/>
        </w:r>
        <w:r w:rsidRPr="00B34A02" w:rsidDel="00A36777">
          <w:rPr>
            <w:rFonts w:ascii="Arial" w:hAnsi="Arial" w:cs="Arial"/>
            <w:sz w:val="18"/>
            <w:szCs w:val="18"/>
          </w:rPr>
          <w:delText>https://datatracker.ietf.org/doc/draft-ietf-xrblock-rtcp-xr-loss-conceal/</w:delText>
        </w:r>
        <w:r w:rsidRPr="00B34A02" w:rsidDel="00A36777">
          <w:rPr>
            <w:rFonts w:ascii="Arial" w:hAnsi="Arial" w:cs="Arial"/>
            <w:sz w:val="18"/>
            <w:szCs w:val="18"/>
          </w:rPr>
          <w:fldChar w:fldCharType="end"/>
        </w:r>
        <w:r w:rsidRPr="00B34A02" w:rsidDel="00A36777">
          <w:delText>&gt;</w:delText>
        </w:r>
      </w:del>
    </w:p>
    <w:p w:rsidR="008E4F81" w:rsidRPr="00B34A02" w:rsidRDefault="008E4F81" w:rsidP="008E4F81">
      <w:pPr>
        <w:pStyle w:val="CorrectionSeparatorEnd"/>
        <w:rPr>
          <w:lang w:val="en-GB"/>
        </w:rPr>
      </w:pPr>
      <w:r w:rsidRPr="00B34A02">
        <w:rPr>
          <w:lang w:val="en-GB"/>
        </w:rPr>
        <w:t>[End Proposed Correction]</w:t>
      </w:r>
    </w:p>
    <w:p w:rsidR="00B015D4" w:rsidRPr="00CD2A29" w:rsidRDefault="00B015D4" w:rsidP="00B015D4">
      <w:pPr>
        <w:pStyle w:val="Heading1"/>
      </w:pPr>
      <w:bookmarkStart w:id="396" w:name="_Toc451933988"/>
      <w:r w:rsidRPr="00CD2A29">
        <w:t>Technical and Editorial Corrections to H.248.8</w:t>
      </w:r>
      <w:r>
        <w:t>8</w:t>
      </w:r>
      <w:r w:rsidRPr="00CD2A29">
        <w:t xml:space="preserve"> (01/2014)</w:t>
      </w:r>
      <w:bookmarkEnd w:id="396"/>
    </w:p>
    <w:p w:rsidR="00B015D4" w:rsidRPr="00CD2A29" w:rsidRDefault="00B015D4" w:rsidP="00B015D4">
      <w:pPr>
        <w:pStyle w:val="Heading2"/>
      </w:pPr>
      <w:bookmarkStart w:id="397" w:name="_Toc451933989"/>
      <w:r w:rsidRPr="00CD2A29">
        <w:t>Updated reference</w:t>
      </w:r>
      <w:bookmarkEnd w:id="397"/>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B015D4" w:rsidRPr="00B34A02" w:rsidTr="00AB3660">
        <w:tc>
          <w:tcPr>
            <w:tcW w:w="1530" w:type="dxa"/>
          </w:tcPr>
          <w:p w:rsidR="00B015D4" w:rsidRPr="00B34A02" w:rsidRDefault="00B015D4" w:rsidP="00AB3660">
            <w:pPr>
              <w:pStyle w:val="IGIssue"/>
              <w:keepNext/>
            </w:pPr>
            <w:r>
              <w:t>Issue</w:t>
            </w:r>
            <w:r w:rsidRPr="00B34A02">
              <w:t>:</w:t>
            </w:r>
          </w:p>
        </w:tc>
        <w:tc>
          <w:tcPr>
            <w:tcW w:w="7650" w:type="dxa"/>
          </w:tcPr>
          <w:p w:rsidR="00B015D4" w:rsidRPr="00B34A02" w:rsidRDefault="00B015D4" w:rsidP="00AB3660">
            <w:pPr>
              <w:pStyle w:val="IGIssueText"/>
              <w:keepNext/>
            </w:pPr>
            <w:r>
              <w:t>RFC 7667 "RTP topologies" obsoletes RFC 5117, the baseline RFC of H.248.88. RFC 7667 was published after the publication of H.248.88</w:t>
            </w:r>
            <w:r w:rsidRPr="00B34A02">
              <w:t>.</w:t>
            </w:r>
          </w:p>
        </w:tc>
      </w:tr>
      <w:tr w:rsidR="00B015D4" w:rsidRPr="00B34A02" w:rsidTr="00AB3660">
        <w:tc>
          <w:tcPr>
            <w:tcW w:w="1530" w:type="dxa"/>
          </w:tcPr>
          <w:p w:rsidR="00B015D4" w:rsidRPr="00B34A02" w:rsidRDefault="00B015D4" w:rsidP="00AB3660">
            <w:pPr>
              <w:pStyle w:val="IGRef"/>
              <w:keepNext/>
            </w:pPr>
            <w:r w:rsidRPr="00B34A02">
              <w:t>Reference:</w:t>
            </w:r>
          </w:p>
        </w:tc>
        <w:tc>
          <w:tcPr>
            <w:tcW w:w="7650" w:type="dxa"/>
          </w:tcPr>
          <w:p w:rsidR="00B015D4" w:rsidRPr="00B015D4" w:rsidRDefault="00CE02B7" w:rsidP="00B015D4">
            <w:pPr>
              <w:pStyle w:val="IGRefText"/>
              <w:keepNext/>
            </w:pPr>
            <w:hyperlink r:id="rId24" w:history="1">
              <w:r w:rsidR="00B015D4" w:rsidRPr="00A86A2F">
                <w:rPr>
                  <w:rStyle w:val="Hyperlink"/>
                </w:rPr>
                <w:t>C</w:t>
              </w:r>
              <w:r w:rsidR="00A21B12">
                <w:rPr>
                  <w:rStyle w:val="Hyperlink"/>
                </w:rPr>
                <w:t>OM16-C</w:t>
              </w:r>
              <w:r w:rsidR="00B015D4">
                <w:rPr>
                  <w:rStyle w:val="Hyperlink"/>
                </w:rPr>
                <w:t>.</w:t>
              </w:r>
              <w:r w:rsidR="00B015D4" w:rsidRPr="00A86A2F">
                <w:rPr>
                  <w:rStyle w:val="Hyperlink"/>
                </w:rPr>
                <w:t>1054</w:t>
              </w:r>
            </w:hyperlink>
          </w:p>
        </w:tc>
      </w:tr>
    </w:tbl>
    <w:p w:rsidR="00B015D4" w:rsidRPr="00B34A02" w:rsidRDefault="00B015D4" w:rsidP="00B015D4">
      <w:pPr>
        <w:pStyle w:val="CorrectionSeparatorBegin"/>
        <w:rPr>
          <w:lang w:val="en-GB"/>
        </w:rPr>
      </w:pPr>
      <w:r w:rsidRPr="00B34A02">
        <w:rPr>
          <w:lang w:val="en-GB"/>
        </w:rPr>
        <w:t>[Begin Proposed Correction]</w:t>
      </w:r>
    </w:p>
    <w:p w:rsidR="00B015D4" w:rsidRPr="00731F39" w:rsidRDefault="00B015D4" w:rsidP="00B015D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398" w:name="_Toc346625567"/>
      <w:bookmarkStart w:id="399" w:name="_Toc370117800"/>
      <w:bookmarkStart w:id="400" w:name="_Toc373934556"/>
      <w:bookmarkStart w:id="401" w:name="_Toc374553856"/>
      <w:r w:rsidRPr="00731F39">
        <w:rPr>
          <w:rFonts w:eastAsia="Times New Roman"/>
          <w:b/>
          <w:szCs w:val="20"/>
          <w:lang w:eastAsia="en-US"/>
        </w:rPr>
        <w:t>7.2.2</w:t>
      </w:r>
      <w:r w:rsidRPr="00731F39">
        <w:rPr>
          <w:rFonts w:eastAsia="Times New Roman"/>
          <w:b/>
          <w:szCs w:val="20"/>
          <w:lang w:eastAsia="en-US"/>
        </w:rPr>
        <w:tab/>
        <w:t>Other RTP topologies</w:t>
      </w:r>
      <w:bookmarkEnd w:id="398"/>
      <w:bookmarkEnd w:id="399"/>
      <w:bookmarkEnd w:id="400"/>
      <w:bookmarkEnd w:id="401"/>
    </w:p>
    <w:p w:rsidR="00B015D4" w:rsidRPr="00731F39" w:rsidRDefault="00B015D4" w:rsidP="00B015D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eastAsia="en-US"/>
        </w:rPr>
      </w:pPr>
      <w:r w:rsidRPr="00731F39">
        <w:rPr>
          <w:rFonts w:eastAsia="Times New Roman"/>
          <w:szCs w:val="20"/>
          <w:lang w:eastAsia="en-US"/>
        </w:rPr>
        <w:t xml:space="preserve">The high-level RTP topology models according to [b-IETF RFC 5117] have evolved since the publication of this RFC (in 2008) in terms of more detailed information (e.g., semantic clarifications), evaluation of whether the number of existing models can be reduced and the identification of new RTP topology models (see also </w:t>
      </w:r>
      <w:r w:rsidRPr="00731F39">
        <w:rPr>
          <w:rFonts w:eastAsia="Times New Roman"/>
          <w:szCs w:val="20"/>
          <w:lang w:eastAsia="zh-CN"/>
        </w:rPr>
        <w:t xml:space="preserve">[b-IETF </w:t>
      </w:r>
      <w:del w:id="402" w:author="cgroves" w:date="2016-05-25T10:01:00Z">
        <w:r w:rsidRPr="00731F39" w:rsidDel="00A21B12">
          <w:rPr>
            <w:rFonts w:eastAsia="Times New Roman"/>
            <w:szCs w:val="20"/>
            <w:lang w:eastAsia="zh-CN"/>
          </w:rPr>
          <w:delText>rtp-topo</w:delText>
        </w:r>
      </w:del>
      <w:ins w:id="403" w:author="cgroves" w:date="2016-05-25T10:01:00Z">
        <w:r w:rsidR="00A21B12">
          <w:rPr>
            <w:rFonts w:eastAsia="Times New Roman"/>
            <w:szCs w:val="20"/>
            <w:lang w:eastAsia="zh-CN"/>
          </w:rPr>
          <w:t>RFC 7667</w:t>
        </w:r>
      </w:ins>
      <w:r w:rsidRPr="00731F39">
        <w:rPr>
          <w:rFonts w:eastAsia="Times New Roman"/>
          <w:szCs w:val="20"/>
          <w:lang w:eastAsia="zh-CN"/>
        </w:rPr>
        <w:t>]</w:t>
      </w:r>
      <w:r w:rsidRPr="00731F39">
        <w:rPr>
          <w:rFonts w:eastAsia="Times New Roman"/>
          <w:szCs w:val="20"/>
          <w:lang w:eastAsia="en-US"/>
        </w:rPr>
        <w:t>). This clause provides descriptions of such new/extended models.</w:t>
      </w:r>
    </w:p>
    <w:p w:rsidR="00B015D4" w:rsidRPr="00B34A02" w:rsidRDefault="00B015D4" w:rsidP="00B015D4">
      <w:pPr>
        <w:pStyle w:val="CorrectionSeparatorEnd"/>
        <w:rPr>
          <w:lang w:val="en-GB"/>
        </w:rPr>
      </w:pPr>
      <w:r w:rsidRPr="00B34A02">
        <w:rPr>
          <w:lang w:val="en-GB"/>
        </w:rPr>
        <w:t xml:space="preserve"> [End Proposed Correction]</w:t>
      </w:r>
    </w:p>
    <w:p w:rsidR="00B015D4" w:rsidRPr="00B34A02" w:rsidRDefault="00B015D4" w:rsidP="00B015D4"/>
    <w:p w:rsidR="00B015D4" w:rsidRPr="00B34A02" w:rsidRDefault="00B015D4" w:rsidP="00B015D4">
      <w:pPr>
        <w:pStyle w:val="CorrectionSeparatorBegin"/>
        <w:rPr>
          <w:lang w:val="en-GB"/>
        </w:rPr>
      </w:pPr>
      <w:r w:rsidRPr="00B34A02">
        <w:rPr>
          <w:lang w:val="en-GB"/>
        </w:rPr>
        <w:lastRenderedPageBreak/>
        <w:t>[Begin Proposed Correction]</w:t>
      </w:r>
    </w:p>
    <w:p w:rsidR="00B015D4" w:rsidRPr="00B34A02" w:rsidRDefault="00B015D4" w:rsidP="00B015D4">
      <w:pPr>
        <w:jc w:val="center"/>
        <w:rPr>
          <w:b/>
          <w:bCs/>
        </w:rPr>
      </w:pPr>
      <w:r w:rsidRPr="00B34A02">
        <w:rPr>
          <w:b/>
          <w:bCs/>
        </w:rPr>
        <w:t>Bibliography</w:t>
      </w:r>
    </w:p>
    <w:p w:rsidR="00B015D4" w:rsidRDefault="00B015D4" w:rsidP="00B015D4">
      <w:pPr>
        <w:tabs>
          <w:tab w:val="left" w:pos="2268"/>
        </w:tabs>
        <w:overflowPunct w:val="0"/>
        <w:autoSpaceDE w:val="0"/>
        <w:autoSpaceDN w:val="0"/>
        <w:adjustRightInd w:val="0"/>
        <w:ind w:left="2268" w:hanging="2268"/>
        <w:textAlignment w:val="baseline"/>
        <w:rPr>
          <w:rFonts w:eastAsia="Times New Roman"/>
          <w:szCs w:val="20"/>
          <w:lang w:eastAsia="en-US"/>
        </w:rPr>
      </w:pPr>
      <w:r>
        <w:rPr>
          <w:rFonts w:eastAsia="Times New Roman"/>
          <w:szCs w:val="20"/>
          <w:lang w:eastAsia="en-US"/>
        </w:rPr>
        <w:t xml:space="preserve">… </w:t>
      </w:r>
    </w:p>
    <w:p w:rsidR="00A21B12" w:rsidRPr="00E3408A" w:rsidRDefault="00A21B12" w:rsidP="00A21B12">
      <w:pPr>
        <w:pStyle w:val="Reftext"/>
        <w:tabs>
          <w:tab w:val="left" w:pos="2268"/>
        </w:tabs>
        <w:rPr>
          <w:lang w:eastAsia="zh-CN"/>
        </w:rPr>
      </w:pPr>
      <w:r w:rsidRPr="00E3408A">
        <w:rPr>
          <w:lang w:eastAsia="zh-CN"/>
        </w:rPr>
        <w:t>[</w:t>
      </w:r>
      <w:proofErr w:type="gramStart"/>
      <w:r w:rsidRPr="00E3408A">
        <w:rPr>
          <w:lang w:eastAsia="zh-CN"/>
        </w:rPr>
        <w:t>b-IETF</w:t>
      </w:r>
      <w:proofErr w:type="gramEnd"/>
      <w:r w:rsidRPr="00E3408A">
        <w:rPr>
          <w:lang w:eastAsia="zh-CN"/>
        </w:rPr>
        <w:t xml:space="preserve"> </w:t>
      </w:r>
      <w:del w:id="404" w:author="cgroves" w:date="2016-05-25T10:00:00Z">
        <w:r w:rsidRPr="00E3408A" w:rsidDel="00A21B12">
          <w:rPr>
            <w:lang w:eastAsia="zh-CN"/>
          </w:rPr>
          <w:delText>rtp-topo</w:delText>
        </w:r>
      </w:del>
      <w:ins w:id="405" w:author="cgroves" w:date="2016-05-25T10:00:00Z">
        <w:r>
          <w:rPr>
            <w:lang w:eastAsia="zh-CN"/>
          </w:rPr>
          <w:t>RFC 7667</w:t>
        </w:r>
      </w:ins>
      <w:r w:rsidRPr="00E3408A">
        <w:rPr>
          <w:lang w:eastAsia="zh-CN"/>
        </w:rPr>
        <w:t>]</w:t>
      </w:r>
      <w:r w:rsidRPr="00E3408A">
        <w:rPr>
          <w:lang w:eastAsia="zh-CN"/>
        </w:rPr>
        <w:tab/>
        <w:t>IETF</w:t>
      </w:r>
      <w:del w:id="406" w:author="cgroves" w:date="2016-05-25T10:00:00Z">
        <w:r w:rsidRPr="00E3408A" w:rsidDel="00A21B12">
          <w:rPr>
            <w:lang w:eastAsia="zh-CN"/>
          </w:rPr>
          <w:delText xml:space="preserve"> draft-ietf-avtcore-rtp-topologies-update</w:delText>
        </w:r>
      </w:del>
      <w:ins w:id="407" w:author="cgroves" w:date="2016-05-25T10:00:00Z">
        <w:r>
          <w:rPr>
            <w:lang w:eastAsia="zh-CN"/>
          </w:rPr>
          <w:t>IETF RFC 7667</w:t>
        </w:r>
      </w:ins>
      <w:r w:rsidRPr="00E3408A">
        <w:rPr>
          <w:lang w:eastAsia="zh-CN"/>
        </w:rPr>
        <w:t xml:space="preserve">, </w:t>
      </w:r>
      <w:r w:rsidRPr="00E3408A">
        <w:rPr>
          <w:i/>
          <w:iCs/>
          <w:lang w:eastAsia="zh-CN"/>
        </w:rPr>
        <w:t>RTP Topologies</w:t>
      </w:r>
      <w:r w:rsidRPr="00E3408A">
        <w:rPr>
          <w:lang w:eastAsia="zh-CN"/>
        </w:rPr>
        <w:t xml:space="preserve">. </w:t>
      </w:r>
      <w:r w:rsidRPr="00E3408A">
        <w:rPr>
          <w:rFonts w:asciiTheme="minorBidi" w:hAnsiTheme="minorBidi" w:cstheme="minorBidi"/>
          <w:sz w:val="16"/>
          <w:szCs w:val="16"/>
          <w:lang w:eastAsia="zh-CN"/>
        </w:rPr>
        <w:t>&lt;</w:t>
      </w:r>
      <w:hyperlink r:id="rId25" w:history="1">
        <w:r w:rsidRPr="00E3408A">
          <w:rPr>
            <w:rStyle w:val="Hyperlink"/>
            <w:rFonts w:asciiTheme="minorBidi" w:hAnsiTheme="minorBidi" w:cstheme="minorBidi"/>
            <w:sz w:val="16"/>
            <w:szCs w:val="16"/>
            <w:lang w:eastAsia="zh-CN"/>
          </w:rPr>
          <w:t>http://tools.ietf.org/html/draft-ietf-avtcore-rtp-topologies-update</w:t>
        </w:r>
      </w:hyperlink>
      <w:r w:rsidRPr="00E3408A">
        <w:rPr>
          <w:rFonts w:asciiTheme="minorBidi" w:hAnsiTheme="minorBidi" w:cstheme="minorBidi"/>
          <w:sz w:val="16"/>
          <w:szCs w:val="16"/>
          <w:lang w:eastAsia="zh-CN"/>
        </w:rPr>
        <w:t>&gt;</w:t>
      </w:r>
    </w:p>
    <w:p w:rsidR="00A21B12" w:rsidRPr="00731F39" w:rsidRDefault="00A21B12" w:rsidP="00B015D4">
      <w:pPr>
        <w:tabs>
          <w:tab w:val="left" w:pos="2268"/>
        </w:tabs>
        <w:overflowPunct w:val="0"/>
        <w:autoSpaceDE w:val="0"/>
        <w:autoSpaceDN w:val="0"/>
        <w:adjustRightInd w:val="0"/>
        <w:ind w:left="2268" w:hanging="2268"/>
        <w:textAlignment w:val="baseline"/>
        <w:rPr>
          <w:rFonts w:eastAsia="Times New Roman"/>
          <w:szCs w:val="20"/>
          <w:lang w:eastAsia="en-US"/>
        </w:rPr>
      </w:pPr>
    </w:p>
    <w:p w:rsidR="00B015D4" w:rsidRPr="00B34A02" w:rsidRDefault="00B015D4" w:rsidP="00B015D4">
      <w:pPr>
        <w:pStyle w:val="CorrectionSeparatorEnd"/>
        <w:rPr>
          <w:lang w:val="en-GB"/>
        </w:rPr>
      </w:pPr>
      <w:r w:rsidRPr="00B34A02">
        <w:rPr>
          <w:lang w:val="en-GB"/>
        </w:rPr>
        <w:t>[End Proposed Correction]</w:t>
      </w:r>
    </w:p>
    <w:p w:rsidR="008E4F81" w:rsidRPr="00B34A02" w:rsidRDefault="008E4F81" w:rsidP="008E4F81"/>
    <w:p w:rsidR="008E4F81" w:rsidRPr="00B34A02" w:rsidRDefault="008E4F81" w:rsidP="008E4F81">
      <w:pPr>
        <w:pStyle w:val="AnnexNoTitle0"/>
        <w:pageBreakBefore/>
      </w:pPr>
      <w:bookmarkStart w:id="408" w:name="_Toc451933990"/>
      <w:r w:rsidRPr="00B34A02">
        <w:lastRenderedPageBreak/>
        <w:t>Annex: Defect Report Form for the H.248 Sub-series</w:t>
      </w:r>
      <w:bookmarkEnd w:id="214"/>
      <w:bookmarkEnd w:id="215"/>
      <w:bookmarkEnd w:id="216"/>
      <w:bookmarkEnd w:id="217"/>
      <w:bookmarkEnd w:id="218"/>
      <w:bookmarkEnd w:id="219"/>
      <w:bookmarkEnd w:id="220"/>
      <w:bookmarkEnd w:id="408"/>
    </w:p>
    <w:p w:rsidR="008E4F81" w:rsidRPr="00B34A02" w:rsidRDefault="008E4F81" w:rsidP="008E4F81"/>
    <w:tbl>
      <w:tblPr>
        <w:tblW w:w="0" w:type="auto"/>
        <w:jc w:val="center"/>
        <w:tblBorders>
          <w:top w:val="single" w:sz="6" w:space="0" w:color="auto"/>
          <w:bottom w:val="single" w:sz="6" w:space="0" w:color="auto"/>
          <w:insideH w:val="single" w:sz="6" w:space="0" w:color="auto"/>
        </w:tblBorders>
        <w:tblLayout w:type="fixed"/>
        <w:tblLook w:val="0000" w:firstRow="0" w:lastRow="0" w:firstColumn="0" w:lastColumn="0" w:noHBand="0" w:noVBand="0"/>
      </w:tblPr>
      <w:tblGrid>
        <w:gridCol w:w="2943"/>
        <w:gridCol w:w="5585"/>
      </w:tblGrid>
      <w:tr w:rsidR="008E4F81" w:rsidRPr="00B34A02" w:rsidTr="008E4F81">
        <w:trPr>
          <w:cantSplit/>
          <w:jc w:val="center"/>
        </w:trPr>
        <w:tc>
          <w:tcPr>
            <w:tcW w:w="2943" w:type="dxa"/>
            <w:tcBorders>
              <w:right w:val="single" w:sz="6" w:space="0" w:color="auto"/>
            </w:tcBorders>
          </w:tcPr>
          <w:p w:rsidR="008E4F81" w:rsidRPr="00B34A02" w:rsidRDefault="008E4F81" w:rsidP="008E4F81">
            <w:pPr>
              <w:spacing w:after="240"/>
              <w:rPr>
                <w:b/>
                <w:bCs/>
                <w:sz w:val="22"/>
                <w:szCs w:val="22"/>
              </w:rPr>
            </w:pPr>
            <w:r w:rsidRPr="00B34A02">
              <w:rPr>
                <w:b/>
                <w:bCs/>
                <w:sz w:val="22"/>
                <w:szCs w:val="22"/>
              </w:rPr>
              <w:t>DATE:</w:t>
            </w:r>
          </w:p>
        </w:tc>
        <w:tc>
          <w:tcPr>
            <w:tcW w:w="5585" w:type="dxa"/>
            <w:tcBorders>
              <w:left w:val="single" w:sz="6" w:space="0" w:color="auto"/>
            </w:tcBorders>
          </w:tcPr>
          <w:p w:rsidR="008E4F81" w:rsidRPr="00B34A02" w:rsidRDefault="008E4F81" w:rsidP="008E4F81">
            <w:pPr>
              <w:spacing w:after="240"/>
              <w:rPr>
                <w:sz w:val="22"/>
              </w:rPr>
            </w:pPr>
          </w:p>
        </w:tc>
      </w:tr>
      <w:tr w:rsidR="008E4F81" w:rsidRPr="00B34A02" w:rsidTr="00CD2A29">
        <w:trPr>
          <w:cantSplit/>
          <w:trHeight w:val="3592"/>
          <w:jc w:val="center"/>
        </w:trPr>
        <w:tc>
          <w:tcPr>
            <w:tcW w:w="2943" w:type="dxa"/>
            <w:tcBorders>
              <w:right w:val="single" w:sz="6" w:space="0" w:color="auto"/>
            </w:tcBorders>
          </w:tcPr>
          <w:p w:rsidR="008E4F81" w:rsidRPr="00B34A02" w:rsidRDefault="008E4F81" w:rsidP="008E4F81">
            <w:pPr>
              <w:spacing w:after="240"/>
              <w:rPr>
                <w:b/>
                <w:bCs/>
                <w:sz w:val="22"/>
                <w:szCs w:val="22"/>
              </w:rPr>
            </w:pPr>
            <w:r w:rsidRPr="00B34A02">
              <w:rPr>
                <w:b/>
                <w:bCs/>
                <w:sz w:val="22"/>
                <w:szCs w:val="22"/>
              </w:rPr>
              <w:t>CONTACT INFORMATION</w:t>
            </w:r>
          </w:p>
          <w:p w:rsidR="008E4F81" w:rsidRPr="00B34A02" w:rsidRDefault="008E4F81" w:rsidP="008E4F81">
            <w:pPr>
              <w:ind w:left="1080"/>
              <w:jc w:val="right"/>
              <w:rPr>
                <w:b/>
                <w:sz w:val="22"/>
              </w:rPr>
            </w:pPr>
            <w:r w:rsidRPr="00B34A02">
              <w:rPr>
                <w:b/>
                <w:sz w:val="22"/>
              </w:rPr>
              <w:t>NAME:</w:t>
            </w:r>
          </w:p>
          <w:p w:rsidR="008E4F81" w:rsidRPr="00B34A02" w:rsidRDefault="008E4F81" w:rsidP="008E4F81">
            <w:pPr>
              <w:ind w:left="1080"/>
              <w:jc w:val="right"/>
              <w:rPr>
                <w:b/>
                <w:sz w:val="22"/>
              </w:rPr>
            </w:pPr>
            <w:r w:rsidRPr="00B34A02">
              <w:rPr>
                <w:b/>
                <w:sz w:val="22"/>
              </w:rPr>
              <w:t>COMPANY:</w:t>
            </w:r>
          </w:p>
          <w:p w:rsidR="008E4F81" w:rsidRPr="00B34A02" w:rsidRDefault="008E4F81" w:rsidP="008E4F81">
            <w:pPr>
              <w:ind w:left="1080"/>
              <w:jc w:val="right"/>
              <w:rPr>
                <w:b/>
                <w:sz w:val="22"/>
              </w:rPr>
            </w:pPr>
            <w:r w:rsidRPr="00B34A02">
              <w:rPr>
                <w:b/>
                <w:sz w:val="22"/>
              </w:rPr>
              <w:t>ADDRESS:</w:t>
            </w:r>
          </w:p>
          <w:p w:rsidR="008E4F81" w:rsidRPr="00B34A02" w:rsidRDefault="008E4F81" w:rsidP="008E4F81">
            <w:pPr>
              <w:ind w:left="1080"/>
              <w:jc w:val="right"/>
              <w:rPr>
                <w:b/>
                <w:sz w:val="22"/>
              </w:rPr>
            </w:pPr>
          </w:p>
          <w:p w:rsidR="008E4F81" w:rsidRPr="00B34A02" w:rsidRDefault="008E4F81" w:rsidP="008E4F81">
            <w:pPr>
              <w:ind w:left="1080"/>
              <w:jc w:val="right"/>
              <w:rPr>
                <w:b/>
                <w:sz w:val="22"/>
              </w:rPr>
            </w:pPr>
            <w:r w:rsidRPr="00B34A02">
              <w:rPr>
                <w:b/>
                <w:sz w:val="22"/>
              </w:rPr>
              <w:t>TEL:</w:t>
            </w:r>
          </w:p>
          <w:p w:rsidR="008E4F81" w:rsidRPr="00B34A02" w:rsidRDefault="008E4F81" w:rsidP="008E4F81">
            <w:pPr>
              <w:ind w:left="1080"/>
              <w:jc w:val="right"/>
              <w:rPr>
                <w:b/>
                <w:sz w:val="22"/>
              </w:rPr>
            </w:pPr>
            <w:r w:rsidRPr="00B34A02">
              <w:rPr>
                <w:b/>
                <w:sz w:val="22"/>
              </w:rPr>
              <w:t>FAX:</w:t>
            </w:r>
          </w:p>
          <w:p w:rsidR="008E4F81" w:rsidRPr="002B39F0" w:rsidRDefault="008E4F81" w:rsidP="002B39F0">
            <w:pPr>
              <w:ind w:left="1080"/>
              <w:jc w:val="right"/>
              <w:rPr>
                <w:b/>
                <w:sz w:val="22"/>
              </w:rPr>
            </w:pPr>
            <w:r w:rsidRPr="002B39F0">
              <w:rPr>
                <w:b/>
                <w:sz w:val="22"/>
              </w:rPr>
              <w:t>EMAIL:</w:t>
            </w:r>
          </w:p>
        </w:tc>
        <w:tc>
          <w:tcPr>
            <w:tcW w:w="5585" w:type="dxa"/>
            <w:tcBorders>
              <w:left w:val="single" w:sz="6" w:space="0" w:color="auto"/>
            </w:tcBorders>
          </w:tcPr>
          <w:p w:rsidR="008E4F81" w:rsidRPr="00B34A02" w:rsidRDefault="008E4F81" w:rsidP="008E4F81">
            <w:pPr>
              <w:spacing w:after="240"/>
              <w:rPr>
                <w:sz w:val="22"/>
              </w:rPr>
            </w:pPr>
          </w:p>
        </w:tc>
      </w:tr>
      <w:tr w:rsidR="008E4F81" w:rsidRPr="00B34A02" w:rsidTr="008E4F81">
        <w:trPr>
          <w:cantSplit/>
          <w:jc w:val="center"/>
        </w:trPr>
        <w:tc>
          <w:tcPr>
            <w:tcW w:w="2943" w:type="dxa"/>
            <w:tcBorders>
              <w:right w:val="single" w:sz="6" w:space="0" w:color="auto"/>
            </w:tcBorders>
          </w:tcPr>
          <w:p w:rsidR="008E4F81" w:rsidRPr="00B34A02" w:rsidRDefault="008E4F81" w:rsidP="008E4F81">
            <w:pPr>
              <w:spacing w:after="240"/>
              <w:rPr>
                <w:b/>
                <w:bCs/>
                <w:sz w:val="22"/>
                <w:szCs w:val="22"/>
              </w:rPr>
            </w:pPr>
            <w:r w:rsidRPr="00B34A02">
              <w:rPr>
                <w:b/>
                <w:bCs/>
                <w:sz w:val="22"/>
                <w:szCs w:val="22"/>
              </w:rPr>
              <w:t>AFFECTED RECOMMENDATIONS:</w:t>
            </w:r>
          </w:p>
        </w:tc>
        <w:tc>
          <w:tcPr>
            <w:tcW w:w="5585" w:type="dxa"/>
            <w:tcBorders>
              <w:left w:val="single" w:sz="6" w:space="0" w:color="auto"/>
            </w:tcBorders>
          </w:tcPr>
          <w:p w:rsidR="008E4F81" w:rsidRPr="00B34A02" w:rsidRDefault="008E4F81" w:rsidP="008E4F81">
            <w:pPr>
              <w:spacing w:after="240"/>
              <w:rPr>
                <w:sz w:val="22"/>
              </w:rPr>
            </w:pPr>
          </w:p>
        </w:tc>
      </w:tr>
      <w:tr w:rsidR="008E4F81" w:rsidRPr="00B34A02" w:rsidTr="008E4F81">
        <w:trPr>
          <w:cantSplit/>
          <w:jc w:val="center"/>
        </w:trPr>
        <w:tc>
          <w:tcPr>
            <w:tcW w:w="2943" w:type="dxa"/>
            <w:tcBorders>
              <w:right w:val="single" w:sz="6" w:space="0" w:color="auto"/>
            </w:tcBorders>
          </w:tcPr>
          <w:p w:rsidR="008E4F81" w:rsidRPr="00B34A02" w:rsidRDefault="008E4F81" w:rsidP="008E4F81">
            <w:pPr>
              <w:spacing w:after="240"/>
              <w:rPr>
                <w:b/>
                <w:bCs/>
                <w:sz w:val="22"/>
                <w:szCs w:val="22"/>
              </w:rPr>
            </w:pPr>
            <w:r w:rsidRPr="00B34A02">
              <w:rPr>
                <w:b/>
                <w:bCs/>
                <w:sz w:val="22"/>
                <w:szCs w:val="22"/>
              </w:rPr>
              <w:t>DESCRIPTION OF PROBLEM:</w:t>
            </w:r>
          </w:p>
        </w:tc>
        <w:tc>
          <w:tcPr>
            <w:tcW w:w="5585" w:type="dxa"/>
            <w:tcBorders>
              <w:left w:val="single" w:sz="6" w:space="0" w:color="auto"/>
            </w:tcBorders>
          </w:tcPr>
          <w:p w:rsidR="008E4F81" w:rsidRPr="00B34A02" w:rsidRDefault="008E4F81" w:rsidP="008E4F81"/>
          <w:p w:rsidR="008E4F81" w:rsidRPr="00B34A02" w:rsidRDefault="008E4F81" w:rsidP="008E4F81"/>
          <w:p w:rsidR="008E4F81" w:rsidRPr="00B34A02" w:rsidRDefault="008E4F81" w:rsidP="008E4F81"/>
          <w:p w:rsidR="008E4F81" w:rsidRPr="00B34A02" w:rsidRDefault="008E4F81" w:rsidP="008E4F81">
            <w:pPr>
              <w:spacing w:after="240"/>
              <w:rPr>
                <w:sz w:val="22"/>
              </w:rPr>
            </w:pPr>
          </w:p>
        </w:tc>
      </w:tr>
      <w:tr w:rsidR="008E4F81" w:rsidRPr="00B34A02" w:rsidTr="008E4F81">
        <w:trPr>
          <w:cantSplit/>
          <w:jc w:val="center"/>
        </w:trPr>
        <w:tc>
          <w:tcPr>
            <w:tcW w:w="2943" w:type="dxa"/>
            <w:tcBorders>
              <w:right w:val="single" w:sz="6" w:space="0" w:color="auto"/>
            </w:tcBorders>
          </w:tcPr>
          <w:p w:rsidR="008E4F81" w:rsidRPr="00B34A02" w:rsidRDefault="008E4F81" w:rsidP="008E4F81">
            <w:pPr>
              <w:spacing w:after="240"/>
              <w:rPr>
                <w:b/>
                <w:bCs/>
                <w:sz w:val="22"/>
                <w:szCs w:val="22"/>
              </w:rPr>
            </w:pPr>
            <w:r w:rsidRPr="00B34A02">
              <w:rPr>
                <w:b/>
                <w:bCs/>
                <w:sz w:val="22"/>
                <w:szCs w:val="22"/>
              </w:rPr>
              <w:t>SUGGESTIONS FOR RESOLUTION:</w:t>
            </w:r>
          </w:p>
        </w:tc>
        <w:tc>
          <w:tcPr>
            <w:tcW w:w="5585" w:type="dxa"/>
            <w:tcBorders>
              <w:left w:val="single" w:sz="6" w:space="0" w:color="auto"/>
            </w:tcBorders>
          </w:tcPr>
          <w:p w:rsidR="008E4F81" w:rsidRPr="00B34A02" w:rsidRDefault="008E4F81" w:rsidP="008E4F81"/>
          <w:p w:rsidR="008E4F81" w:rsidRPr="00B34A02" w:rsidRDefault="008E4F81" w:rsidP="008E4F81"/>
          <w:p w:rsidR="008E4F81" w:rsidRPr="00B34A02" w:rsidRDefault="008E4F81" w:rsidP="008E4F81"/>
          <w:p w:rsidR="008E4F81" w:rsidRPr="00B34A02" w:rsidRDefault="008E4F81" w:rsidP="008E4F81"/>
          <w:p w:rsidR="008E4F81" w:rsidRPr="00B34A02" w:rsidRDefault="008E4F81" w:rsidP="008E4F81">
            <w:pPr>
              <w:spacing w:after="240"/>
              <w:rPr>
                <w:sz w:val="22"/>
              </w:rPr>
            </w:pPr>
          </w:p>
        </w:tc>
      </w:tr>
    </w:tbl>
    <w:p w:rsidR="008E4F81" w:rsidRPr="00B34A02" w:rsidRDefault="008E4F81" w:rsidP="008E4F81"/>
    <w:p w:rsidR="008E4F81" w:rsidRPr="00B34A02" w:rsidRDefault="008E4F81" w:rsidP="008E4F81">
      <w:r w:rsidRPr="00B34A02">
        <w:t>NOTE - Attach additional pages if more space is required than is provided above.</w:t>
      </w:r>
    </w:p>
    <w:p w:rsidR="008E4F81" w:rsidRPr="00B34A02" w:rsidRDefault="008E4F81" w:rsidP="008E4F81">
      <w:pPr>
        <w:jc w:val="center"/>
      </w:pPr>
      <w:r w:rsidRPr="00B34A02">
        <w:t>___________________</w:t>
      </w:r>
    </w:p>
    <w:p w:rsidR="008E4F81" w:rsidRPr="00B34A02" w:rsidRDefault="008E4F81" w:rsidP="008E4F81">
      <w:pPr>
        <w:jc w:val="center"/>
      </w:pPr>
    </w:p>
    <w:sectPr w:rsidR="008E4F81" w:rsidRPr="00B34A02" w:rsidSect="00DF7747">
      <w:headerReference w:type="first" r:id="rId26"/>
      <w:pgSz w:w="11906" w:h="16838"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2B7" w:rsidRDefault="00CE02B7">
      <w:r>
        <w:separator/>
      </w:r>
    </w:p>
  </w:endnote>
  <w:endnote w:type="continuationSeparator" w:id="0">
    <w:p w:rsidR="00CE02B7" w:rsidRDefault="00CE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60" w:rsidRPr="008E4F81" w:rsidRDefault="00AB3660" w:rsidP="008E4F81">
    <w:pPr>
      <w:pStyle w:val="Footer"/>
      <w:tabs>
        <w:tab w:val="clear" w:pos="4320"/>
        <w:tab w:val="clear" w:pos="8640"/>
        <w:tab w:val="left" w:pos="360"/>
        <w:tab w:val="right" w:pos="9600"/>
      </w:tabs>
      <w:ind w:right="-162" w:firstLine="360"/>
      <w:rPr>
        <w:sz w:val="22"/>
        <w:szCs w:val="22"/>
      </w:rPr>
    </w:pPr>
    <w:r w:rsidRPr="008E4F81">
      <w:rPr>
        <w:rStyle w:val="PageNumber"/>
        <w:b/>
        <w:bCs/>
        <w:sz w:val="22"/>
        <w:szCs w:val="22"/>
      </w:rPr>
      <w:fldChar w:fldCharType="begin"/>
    </w:r>
    <w:r w:rsidRPr="008E4F81">
      <w:rPr>
        <w:rStyle w:val="PageNumber"/>
        <w:b/>
        <w:bCs/>
        <w:sz w:val="22"/>
        <w:szCs w:val="22"/>
      </w:rPr>
      <w:instrText xml:space="preserve"> PAGE </w:instrText>
    </w:r>
    <w:r w:rsidRPr="008E4F81">
      <w:rPr>
        <w:rStyle w:val="PageNumber"/>
        <w:b/>
        <w:bCs/>
        <w:sz w:val="22"/>
        <w:szCs w:val="22"/>
      </w:rPr>
      <w:fldChar w:fldCharType="separate"/>
    </w:r>
    <w:r>
      <w:rPr>
        <w:rStyle w:val="PageNumber"/>
        <w:b/>
        <w:bCs/>
        <w:noProof/>
        <w:sz w:val="22"/>
        <w:szCs w:val="22"/>
      </w:rPr>
      <w:t>22</w:t>
    </w:r>
    <w:r w:rsidRPr="008E4F81">
      <w:rPr>
        <w:rStyle w:val="PageNumber"/>
        <w:b/>
        <w:bCs/>
        <w:sz w:val="22"/>
        <w:szCs w:val="22"/>
      </w:rPr>
      <w:fldChar w:fldCharType="end"/>
    </w:r>
    <w:r w:rsidRPr="008E4F81">
      <w:rPr>
        <w:rStyle w:val="PageNumber"/>
        <w:b/>
        <w:bCs/>
        <w:sz w:val="22"/>
        <w:szCs w:val="22"/>
      </w:rPr>
      <w:tab/>
    </w:r>
    <w:r w:rsidRPr="008E4F81">
      <w:rPr>
        <w:b/>
        <w:bCs/>
        <w:sz w:val="22"/>
        <w:szCs w:val="22"/>
      </w:rPr>
      <w:t>Implementors’ Guide for the H.248 Sub-series of Recommendations (2015-10)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F7747" w:rsidRPr="00DF7747" w:rsidTr="00DF7747">
      <w:trPr>
        <w:cantSplit/>
        <w:trHeight w:val="204"/>
        <w:jc w:val="center"/>
      </w:trPr>
      <w:tc>
        <w:tcPr>
          <w:tcW w:w="1617" w:type="dxa"/>
          <w:tcBorders>
            <w:top w:val="single" w:sz="12" w:space="0" w:color="auto"/>
          </w:tcBorders>
        </w:tcPr>
        <w:p w:rsidR="00DF7747" w:rsidRPr="00DF7747" w:rsidRDefault="00DF7747" w:rsidP="00DF7747">
          <w:pPr>
            <w:rPr>
              <w:b/>
              <w:bCs/>
              <w:sz w:val="22"/>
            </w:rPr>
          </w:pPr>
          <w:bookmarkStart w:id="10" w:name="dcontent1" w:colFirst="1" w:colLast="1"/>
          <w:r w:rsidRPr="00DF7747">
            <w:rPr>
              <w:b/>
              <w:bCs/>
              <w:sz w:val="22"/>
            </w:rPr>
            <w:t>Contact:</w:t>
          </w:r>
        </w:p>
      </w:tc>
      <w:tc>
        <w:tcPr>
          <w:tcW w:w="4394" w:type="dxa"/>
          <w:tcBorders>
            <w:top w:val="single" w:sz="12" w:space="0" w:color="auto"/>
          </w:tcBorders>
        </w:tcPr>
        <w:p w:rsidR="00DF7747" w:rsidRPr="00DF7747" w:rsidRDefault="00DF7747" w:rsidP="00DF7747">
          <w:pPr>
            <w:rPr>
              <w:sz w:val="22"/>
            </w:rPr>
          </w:pPr>
          <w:r w:rsidRPr="00DF7747">
            <w:rPr>
              <w:sz w:val="22"/>
            </w:rPr>
            <w:t>Christian Groves</w:t>
          </w:r>
          <w:r w:rsidRPr="00DF7747">
            <w:rPr>
              <w:sz w:val="22"/>
            </w:rPr>
            <w:br/>
            <w:t>Huawei</w:t>
          </w:r>
          <w:r w:rsidRPr="00DF7747">
            <w:rPr>
              <w:sz w:val="22"/>
            </w:rPr>
            <w:br/>
          </w:r>
          <w:proofErr w:type="spellStart"/>
          <w:r w:rsidRPr="00DF7747">
            <w:rPr>
              <w:sz w:val="22"/>
            </w:rPr>
            <w:t>P.R.China</w:t>
          </w:r>
          <w:proofErr w:type="spellEnd"/>
        </w:p>
      </w:tc>
      <w:tc>
        <w:tcPr>
          <w:tcW w:w="3912" w:type="dxa"/>
          <w:tcBorders>
            <w:top w:val="single" w:sz="12" w:space="0" w:color="auto"/>
          </w:tcBorders>
        </w:tcPr>
        <w:p w:rsidR="00DF7747" w:rsidRPr="00DF7747" w:rsidRDefault="00DF7747" w:rsidP="00DF7747">
          <w:pPr>
            <w:tabs>
              <w:tab w:val="left" w:pos="791"/>
            </w:tabs>
            <w:rPr>
              <w:sz w:val="22"/>
            </w:rPr>
          </w:pPr>
          <w:r w:rsidRPr="00DF7747">
            <w:rPr>
              <w:sz w:val="22"/>
            </w:rPr>
            <w:t>Tel:</w:t>
          </w:r>
          <w:r>
            <w:rPr>
              <w:sz w:val="22"/>
            </w:rPr>
            <w:tab/>
          </w:r>
          <w:r w:rsidRPr="00DF7747">
            <w:rPr>
              <w:sz w:val="22"/>
            </w:rPr>
            <w:t>+61 3 9391 3457</w:t>
          </w:r>
          <w:r w:rsidRPr="00DF7747">
            <w:rPr>
              <w:sz w:val="22"/>
            </w:rPr>
            <w:br/>
            <w:t>Fax:</w:t>
          </w:r>
          <w:r w:rsidRPr="00DF7747">
            <w:rPr>
              <w:sz w:val="22"/>
            </w:rPr>
            <w:br/>
            <w:t xml:space="preserve">Email: </w:t>
          </w:r>
          <w:r>
            <w:rPr>
              <w:sz w:val="22"/>
            </w:rPr>
            <w:tab/>
          </w:r>
          <w:hyperlink r:id="rId1" w:history="1">
            <w:r w:rsidRPr="00DF7747">
              <w:rPr>
                <w:rStyle w:val="Hyperlink"/>
                <w:sz w:val="22"/>
              </w:rPr>
              <w:t>Christian.Groves@nteczone.com</w:t>
            </w:r>
          </w:hyperlink>
        </w:p>
      </w:tc>
    </w:tr>
    <w:bookmarkEnd w:id="10"/>
    <w:tr w:rsidR="00DF7747" w:rsidRPr="00DF7747" w:rsidTr="00DF774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F7747" w:rsidRPr="00DF7747" w:rsidRDefault="00DF7747" w:rsidP="00DF7747">
          <w:pPr>
            <w:spacing w:before="0"/>
            <w:rPr>
              <w:sz w:val="18"/>
            </w:rPr>
          </w:pPr>
          <w:r w:rsidRPr="00DF7747">
            <w:rPr>
              <w:b/>
              <w:bCs/>
              <w:sz w:val="18"/>
            </w:rPr>
            <w:t>Attention:</w:t>
          </w:r>
          <w:r w:rsidRPr="00DF7747">
            <w:rPr>
              <w:sz w:val="18"/>
            </w:rPr>
            <w:t xml:space="preserve"> This is not a publication made available to the public, but </w:t>
          </w:r>
          <w:r w:rsidRPr="00DF7747">
            <w:rPr>
              <w:b/>
              <w:bCs/>
              <w:sz w:val="18"/>
            </w:rPr>
            <w:t>an internal ITU-T Document</w:t>
          </w:r>
          <w:r w:rsidRPr="00DF774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F7747" w:rsidRPr="00DF7747" w:rsidRDefault="00DF7747" w:rsidP="00DF7747">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60" w:rsidRDefault="00AB3660">
    <w:pPr>
      <w:pStyle w:val="Footer"/>
      <w:tabs>
        <w:tab w:val="clear" w:pos="4320"/>
        <w:tab w:val="clear" w:pos="8640"/>
        <w:tab w:val="left" w:pos="360"/>
        <w:tab w:val="right" w:pos="9600"/>
      </w:tabs>
      <w:ind w:right="-162" w:firstLine="360"/>
      <w:rPr>
        <w:b/>
        <w:bCs/>
        <w:sz w:val="22"/>
      </w:rPr>
    </w:pPr>
    <w:r>
      <w:rPr>
        <w:b/>
        <w:bCs/>
        <w:sz w:val="22"/>
      </w:rPr>
      <w:t xml:space="preserve">Implementers Guide for </w:t>
    </w:r>
    <w:r>
      <w:rPr>
        <w:b/>
        <w:bCs/>
        <w:sz w:val="22"/>
        <w:highlight w:val="yellow"/>
      </w:rPr>
      <w:t>{Rec # | Series}</w:t>
    </w:r>
    <w:r>
      <w:rPr>
        <w:b/>
        <w:bCs/>
        <w:sz w:val="22"/>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w:t>
    </w:r>
    <w:r>
      <w:rPr>
        <w:rStyle w:val="PageNumbe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2B7" w:rsidRDefault="00CE02B7">
      <w:r>
        <w:separator/>
      </w:r>
    </w:p>
  </w:footnote>
  <w:footnote w:type="continuationSeparator" w:id="0">
    <w:p w:rsidR="00CE02B7" w:rsidRDefault="00CE0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747" w:rsidRPr="00DF7747" w:rsidRDefault="00DF7747" w:rsidP="00DF7747">
    <w:pPr>
      <w:pStyle w:val="Header"/>
      <w:jc w:val="center"/>
      <w:rPr>
        <w:sz w:val="18"/>
      </w:rPr>
    </w:pPr>
    <w:r w:rsidRPr="00DF7747">
      <w:rPr>
        <w:sz w:val="18"/>
      </w:rPr>
      <w:t xml:space="preserve">- </w:t>
    </w:r>
    <w:r w:rsidRPr="00DF7747">
      <w:rPr>
        <w:sz w:val="18"/>
      </w:rPr>
      <w:fldChar w:fldCharType="begin"/>
    </w:r>
    <w:r w:rsidRPr="00DF7747">
      <w:rPr>
        <w:sz w:val="18"/>
      </w:rPr>
      <w:instrText xml:space="preserve"> PAGE  \* MERGEFORMAT </w:instrText>
    </w:r>
    <w:r w:rsidRPr="00DF7747">
      <w:rPr>
        <w:sz w:val="18"/>
      </w:rPr>
      <w:fldChar w:fldCharType="separate"/>
    </w:r>
    <w:r w:rsidR="00DF0739">
      <w:rPr>
        <w:noProof/>
        <w:sz w:val="18"/>
      </w:rPr>
      <w:t>18</w:t>
    </w:r>
    <w:r w:rsidRPr="00DF7747">
      <w:rPr>
        <w:sz w:val="18"/>
      </w:rPr>
      <w:fldChar w:fldCharType="end"/>
    </w:r>
    <w:r w:rsidRPr="00DF7747">
      <w:rPr>
        <w:sz w:val="18"/>
      </w:rPr>
      <w:t xml:space="preserve"> -</w:t>
    </w:r>
  </w:p>
  <w:p w:rsidR="00DF7747" w:rsidRPr="00DF7747" w:rsidRDefault="00DF7747" w:rsidP="00DF7747">
    <w:pPr>
      <w:pStyle w:val="Header"/>
      <w:spacing w:after="240"/>
      <w:jc w:val="center"/>
      <w:rPr>
        <w:sz w:val="18"/>
      </w:rPr>
    </w:pPr>
    <w:r w:rsidRPr="00DF7747">
      <w:rPr>
        <w:sz w:val="18"/>
      </w:rPr>
      <w:fldChar w:fldCharType="begin"/>
    </w:r>
    <w:r w:rsidRPr="00DF7747">
      <w:rPr>
        <w:sz w:val="18"/>
      </w:rPr>
      <w:instrText xml:space="preserve"> STYLEREF  Docnumber  </w:instrText>
    </w:r>
    <w:r w:rsidRPr="00DF7747">
      <w:rPr>
        <w:sz w:val="18"/>
      </w:rPr>
      <w:fldChar w:fldCharType="separate"/>
    </w:r>
    <w:r w:rsidR="00DF0739">
      <w:rPr>
        <w:noProof/>
        <w:sz w:val="18"/>
      </w:rPr>
      <w:t>TD 378 (WP 1/16)</w:t>
    </w:r>
    <w:r w:rsidRPr="00DF7747">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60" w:rsidRDefault="00AB36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60" w:rsidRDefault="00AB3660">
    <w:pPr>
      <w:pStyle w:val="Header"/>
      <w:jc w:val="center"/>
      <w:rPr>
        <w:sz w:val="22"/>
      </w:rPr>
    </w:pPr>
    <w:r>
      <w:rPr>
        <w:sz w:val="22"/>
      </w:rPr>
      <w:t xml:space="preserve">- </w:t>
    </w:r>
    <w:r>
      <w:rPr>
        <w:sz w:val="22"/>
      </w:rPr>
      <w:fldChar w:fldCharType="begin"/>
    </w:r>
    <w:r>
      <w:rPr>
        <w:sz w:val="22"/>
      </w:rPr>
      <w:instrText xml:space="preserve"> PAGE  \* MERGEFORMAT </w:instrText>
    </w:r>
    <w:r>
      <w:rPr>
        <w:sz w:val="22"/>
      </w:rPr>
      <w:fldChar w:fldCharType="separate"/>
    </w:r>
    <w:r>
      <w:rPr>
        <w:noProof/>
        <w:sz w:val="22"/>
      </w:rPr>
      <w:t>ii</w:t>
    </w:r>
    <w:r>
      <w:rPr>
        <w:sz w:val="22"/>
      </w:rPr>
      <w:fldChar w:fldCharType="end"/>
    </w:r>
    <w:r>
      <w:rPr>
        <w:sz w:val="22"/>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660" w:rsidRDefault="00AB3660">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D10C1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BEC066"/>
    <w:lvl w:ilvl="0">
      <w:start w:val="1"/>
      <w:numFmt w:val="decimal"/>
      <w:pStyle w:val="Heading9"/>
      <w:lvlText w:val="%1."/>
      <w:lvlJc w:val="left"/>
      <w:pPr>
        <w:tabs>
          <w:tab w:val="num" w:pos="1440"/>
        </w:tabs>
        <w:ind w:left="1440" w:hanging="360"/>
      </w:pPr>
    </w:lvl>
  </w:abstractNum>
  <w:abstractNum w:abstractNumId="2" w15:restartNumberingAfterBreak="0">
    <w:nsid w:val="FFFFFF7E"/>
    <w:multiLevelType w:val="singleLevel"/>
    <w:tmpl w:val="C7F6AC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B412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16B1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D463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CAB0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022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0E447167"/>
    <w:multiLevelType w:val="hybridMultilevel"/>
    <w:tmpl w:val="A26A6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70102"/>
    <w:multiLevelType w:val="hybridMultilevel"/>
    <w:tmpl w:val="970C3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75BB0"/>
    <w:multiLevelType w:val="multilevel"/>
    <w:tmpl w:val="9446B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766ED0"/>
    <w:multiLevelType w:val="multilevel"/>
    <w:tmpl w:val="D3B2CD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238765B"/>
    <w:multiLevelType w:val="hybridMultilevel"/>
    <w:tmpl w:val="ADB806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FB4F20"/>
    <w:multiLevelType w:val="singleLevel"/>
    <w:tmpl w:val="97D8CB70"/>
    <w:lvl w:ilvl="0">
      <w:start w:val="7"/>
      <w:numFmt w:val="bullet"/>
      <w:lvlText w:val="–"/>
      <w:lvlJc w:val="left"/>
      <w:pPr>
        <w:tabs>
          <w:tab w:val="num" w:pos="795"/>
        </w:tabs>
        <w:ind w:left="795" w:hanging="795"/>
      </w:pPr>
      <w:rPr>
        <w:rFonts w:hint="default"/>
        <w:i w:val="0"/>
      </w:rPr>
    </w:lvl>
  </w:abstractNum>
  <w:abstractNum w:abstractNumId="14" w15:restartNumberingAfterBreak="0">
    <w:nsid w:val="294048EF"/>
    <w:multiLevelType w:val="hybridMultilevel"/>
    <w:tmpl w:val="7DB89FD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3450299E"/>
    <w:multiLevelType w:val="multilevel"/>
    <w:tmpl w:val="4D00918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7F32A5C"/>
    <w:multiLevelType w:val="hybridMultilevel"/>
    <w:tmpl w:val="8C8EB77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C5948A0"/>
    <w:multiLevelType w:val="hybridMultilevel"/>
    <w:tmpl w:val="A816C4B4"/>
    <w:lvl w:ilvl="0" w:tplc="14E016C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5AB46260"/>
    <w:multiLevelType w:val="hybridMultilevel"/>
    <w:tmpl w:val="6CDA589A"/>
    <w:lvl w:ilvl="0" w:tplc="14E016C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681C3C29"/>
    <w:multiLevelType w:val="hybridMultilevel"/>
    <w:tmpl w:val="7482FE20"/>
    <w:lvl w:ilvl="0" w:tplc="E20C7C38">
      <w:start w:val="1"/>
      <w:numFmt w:val="bullet"/>
      <w:lvlText w:val=""/>
      <w:lvlJc w:val="left"/>
      <w:pPr>
        <w:tabs>
          <w:tab w:val="num" w:pos="360"/>
        </w:tabs>
        <w:ind w:left="360" w:hanging="360"/>
      </w:pPr>
      <w:rPr>
        <w:rFonts w:ascii="Symbol" w:hAnsi="Symbol" w:hint="default"/>
      </w:rPr>
    </w:lvl>
    <w:lvl w:ilvl="1" w:tplc="D042EEF4">
      <w:start w:val="8"/>
      <w:numFmt w:val="bullet"/>
      <w:lvlText w:val=""/>
      <w:lvlJc w:val="left"/>
      <w:pPr>
        <w:tabs>
          <w:tab w:val="num" w:pos="1800"/>
        </w:tabs>
        <w:ind w:left="1800" w:hanging="720"/>
      </w:pPr>
      <w:rPr>
        <w:rFonts w:ascii="Wingdings" w:eastAsia="Times New Roman" w:hAnsi="Wingdings" w:cs="Times New Roman" w:hint="default"/>
        <w:i w:val="0"/>
      </w:rPr>
    </w:lvl>
    <w:lvl w:ilvl="2" w:tplc="C5CA5B84" w:tentative="1">
      <w:start w:val="1"/>
      <w:numFmt w:val="bullet"/>
      <w:lvlText w:val=""/>
      <w:lvlJc w:val="left"/>
      <w:pPr>
        <w:tabs>
          <w:tab w:val="num" w:pos="2160"/>
        </w:tabs>
        <w:ind w:left="2160" w:hanging="360"/>
      </w:pPr>
      <w:rPr>
        <w:rFonts w:ascii="Wingdings" w:hAnsi="Wingdings" w:hint="default"/>
      </w:rPr>
    </w:lvl>
    <w:lvl w:ilvl="3" w:tplc="2DB24BDE" w:tentative="1">
      <w:start w:val="1"/>
      <w:numFmt w:val="bullet"/>
      <w:lvlText w:val=""/>
      <w:lvlJc w:val="left"/>
      <w:pPr>
        <w:tabs>
          <w:tab w:val="num" w:pos="2880"/>
        </w:tabs>
        <w:ind w:left="2880" w:hanging="360"/>
      </w:pPr>
      <w:rPr>
        <w:rFonts w:ascii="Symbol" w:hAnsi="Symbol" w:hint="default"/>
      </w:rPr>
    </w:lvl>
    <w:lvl w:ilvl="4" w:tplc="134A5FE2" w:tentative="1">
      <w:start w:val="1"/>
      <w:numFmt w:val="bullet"/>
      <w:lvlText w:val="o"/>
      <w:lvlJc w:val="left"/>
      <w:pPr>
        <w:tabs>
          <w:tab w:val="num" w:pos="3600"/>
        </w:tabs>
        <w:ind w:left="3600" w:hanging="360"/>
      </w:pPr>
      <w:rPr>
        <w:rFonts w:ascii="Courier New" w:hAnsi="Courier New" w:cs="Courier New" w:hint="default"/>
      </w:rPr>
    </w:lvl>
    <w:lvl w:ilvl="5" w:tplc="D9C889CE" w:tentative="1">
      <w:start w:val="1"/>
      <w:numFmt w:val="bullet"/>
      <w:lvlText w:val=""/>
      <w:lvlJc w:val="left"/>
      <w:pPr>
        <w:tabs>
          <w:tab w:val="num" w:pos="4320"/>
        </w:tabs>
        <w:ind w:left="4320" w:hanging="360"/>
      </w:pPr>
      <w:rPr>
        <w:rFonts w:ascii="Wingdings" w:hAnsi="Wingdings" w:hint="default"/>
      </w:rPr>
    </w:lvl>
    <w:lvl w:ilvl="6" w:tplc="3CEC86DE" w:tentative="1">
      <w:start w:val="1"/>
      <w:numFmt w:val="bullet"/>
      <w:lvlText w:val=""/>
      <w:lvlJc w:val="left"/>
      <w:pPr>
        <w:tabs>
          <w:tab w:val="num" w:pos="5040"/>
        </w:tabs>
        <w:ind w:left="5040" w:hanging="360"/>
      </w:pPr>
      <w:rPr>
        <w:rFonts w:ascii="Symbol" w:hAnsi="Symbol" w:hint="default"/>
      </w:rPr>
    </w:lvl>
    <w:lvl w:ilvl="7" w:tplc="58A08EE2" w:tentative="1">
      <w:start w:val="1"/>
      <w:numFmt w:val="bullet"/>
      <w:lvlText w:val="o"/>
      <w:lvlJc w:val="left"/>
      <w:pPr>
        <w:tabs>
          <w:tab w:val="num" w:pos="5760"/>
        </w:tabs>
        <w:ind w:left="5760" w:hanging="360"/>
      </w:pPr>
      <w:rPr>
        <w:rFonts w:ascii="Courier New" w:hAnsi="Courier New" w:cs="Courier New" w:hint="default"/>
      </w:rPr>
    </w:lvl>
    <w:lvl w:ilvl="8" w:tplc="15EE93A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8B44F3"/>
    <w:multiLevelType w:val="hybridMultilevel"/>
    <w:tmpl w:val="CA5A7A6C"/>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6F013ABE"/>
    <w:multiLevelType w:val="multilevel"/>
    <w:tmpl w:val="ACBC219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4CD3DB4"/>
    <w:multiLevelType w:val="hybridMultilevel"/>
    <w:tmpl w:val="C99AC0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7722221F"/>
    <w:multiLevelType w:val="singleLevel"/>
    <w:tmpl w:val="2B886546"/>
    <w:lvl w:ilvl="0">
      <w:start w:val="1"/>
      <w:numFmt w:val="bullet"/>
      <w:pStyle w:val="ListBullet"/>
      <w:lvlText w:val=""/>
      <w:lvlJc w:val="left"/>
      <w:pPr>
        <w:tabs>
          <w:tab w:val="num" w:pos="360"/>
        </w:tabs>
        <w:ind w:left="360" w:hanging="360"/>
      </w:pPr>
      <w:rPr>
        <w:rFonts w:ascii="Wingdings" w:hAnsi="Wingdings" w:hint="default"/>
      </w:rPr>
    </w:lvl>
  </w:abstractNum>
  <w:num w:numId="1">
    <w:abstractNumId w:val="19"/>
  </w:num>
  <w:num w:numId="2">
    <w:abstractNumId w:val="24"/>
  </w:num>
  <w:num w:numId="3">
    <w:abstractNumId w:val="1"/>
  </w:num>
  <w:num w:numId="4">
    <w:abstractNumId w:val="15"/>
  </w:num>
  <w:num w:numId="5">
    <w:abstractNumId w:val="12"/>
  </w:num>
  <w:num w:numId="6">
    <w:abstractNumId w:val="13"/>
  </w:num>
  <w:num w:numId="7">
    <w:abstractNumId w:val="11"/>
  </w:num>
  <w:num w:numId="8">
    <w:abstractNumId w:val="10"/>
  </w:num>
  <w:num w:numId="9">
    <w:abstractNumId w:val="23"/>
  </w:num>
  <w:num w:numId="10">
    <w:abstractNumId w:val="21"/>
  </w:num>
  <w:num w:numId="11">
    <w:abstractNumId w:val="22"/>
  </w:num>
  <w:num w:numId="12">
    <w:abstractNumId w:val="9"/>
  </w:num>
  <w:num w:numId="13">
    <w:abstractNumId w:val="16"/>
  </w:num>
  <w:num w:numId="14">
    <w:abstractNumId w:val="14"/>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0"/>
  </w:num>
  <w:num w:numId="23">
    <w:abstractNumId w:val="17"/>
  </w:num>
  <w:num w:numId="24">
    <w:abstractNumId w:val="18"/>
  </w:num>
  <w:num w:numId="25">
    <w:abstractNumId w:val="2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F81"/>
    <w:rsid w:val="001620B2"/>
    <w:rsid w:val="001A6332"/>
    <w:rsid w:val="002B39F0"/>
    <w:rsid w:val="00336C37"/>
    <w:rsid w:val="00384A44"/>
    <w:rsid w:val="003E4615"/>
    <w:rsid w:val="0046347C"/>
    <w:rsid w:val="004A19AB"/>
    <w:rsid w:val="005F69EF"/>
    <w:rsid w:val="00631F45"/>
    <w:rsid w:val="00685B5B"/>
    <w:rsid w:val="0078229B"/>
    <w:rsid w:val="008163A3"/>
    <w:rsid w:val="00847F2E"/>
    <w:rsid w:val="008E4F81"/>
    <w:rsid w:val="008F55A7"/>
    <w:rsid w:val="00A005F9"/>
    <w:rsid w:val="00A21B12"/>
    <w:rsid w:val="00A221D0"/>
    <w:rsid w:val="00AB3660"/>
    <w:rsid w:val="00B015D4"/>
    <w:rsid w:val="00B34A02"/>
    <w:rsid w:val="00B76C13"/>
    <w:rsid w:val="00B97E32"/>
    <w:rsid w:val="00C554A5"/>
    <w:rsid w:val="00CD2A29"/>
    <w:rsid w:val="00CD50D4"/>
    <w:rsid w:val="00CE02B7"/>
    <w:rsid w:val="00D054BC"/>
    <w:rsid w:val="00D5482E"/>
    <w:rsid w:val="00DE36DA"/>
    <w:rsid w:val="00DF0739"/>
    <w:rsid w:val="00DF7747"/>
    <w:rsid w:val="00E24102"/>
    <w:rsid w:val="00EB21E6"/>
    <w:rsid w:val="00EC14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45687CF-1E0F-4E78-BAA9-562E6D75D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A29"/>
    <w:pPr>
      <w:spacing w:before="120"/>
    </w:pPr>
    <w:rPr>
      <w:rFonts w:eastAsiaTheme="minorEastAsia"/>
      <w:sz w:val="24"/>
      <w:szCs w:val="24"/>
      <w:lang w:val="en-GB" w:eastAsia="ja-JP"/>
    </w:rPr>
  </w:style>
  <w:style w:type="paragraph" w:styleId="Heading1">
    <w:name w:val="heading 1"/>
    <w:basedOn w:val="Normal"/>
    <w:next w:val="Normal"/>
    <w:rsid w:val="00CD2A29"/>
    <w:pPr>
      <w:keepNext/>
      <w:numPr>
        <w:numId w:val="11"/>
      </w:numPr>
      <w:tabs>
        <w:tab w:val="left" w:pos="840"/>
      </w:tabs>
      <w:spacing w:before="240" w:after="60"/>
      <w:ind w:left="0" w:firstLine="0"/>
      <w:outlineLvl w:val="0"/>
    </w:pPr>
    <w:rPr>
      <w:b/>
      <w:kern w:val="28"/>
      <w:sz w:val="28"/>
    </w:rPr>
  </w:style>
  <w:style w:type="paragraph" w:styleId="Heading2">
    <w:name w:val="heading 2"/>
    <w:basedOn w:val="Heading1"/>
    <w:next w:val="Normal"/>
    <w:rsid w:val="00CD2A29"/>
    <w:pPr>
      <w:numPr>
        <w:ilvl w:val="1"/>
      </w:numPr>
      <w:pBdr>
        <w:top w:val="single" w:sz="4" w:space="1" w:color="auto"/>
        <w:left w:val="single" w:sz="4" w:space="4" w:color="auto"/>
        <w:bottom w:val="single" w:sz="4" w:space="1" w:color="auto"/>
        <w:right w:val="single" w:sz="4" w:space="4" w:color="auto"/>
      </w:pBdr>
      <w:shd w:val="pct12" w:color="auto" w:fill="auto"/>
      <w:spacing w:before="320" w:after="240"/>
      <w:outlineLvl w:val="1"/>
    </w:pPr>
    <w:rPr>
      <w:kern w:val="0"/>
      <w:sz w:val="24"/>
    </w:rPr>
  </w:style>
  <w:style w:type="paragraph" w:styleId="Heading3">
    <w:name w:val="heading 3"/>
    <w:basedOn w:val="Normal"/>
    <w:next w:val="Normal"/>
    <w:pPr>
      <w:keepNext/>
      <w:numPr>
        <w:ilvl w:val="2"/>
        <w:numId w:val="4"/>
      </w:numPr>
      <w:outlineLvl w:val="2"/>
    </w:pPr>
    <w:rPr>
      <w:b/>
    </w:rPr>
  </w:style>
  <w:style w:type="paragraph" w:styleId="Heading4">
    <w:name w:val="heading 4"/>
    <w:basedOn w:val="Heading3"/>
    <w:next w:val="Normal"/>
    <w:qFormat/>
    <w:pPr>
      <w:keepLines/>
      <w:numPr>
        <w:ilvl w:val="3"/>
      </w:numPr>
      <w:tabs>
        <w:tab w:val="left" w:pos="1191"/>
        <w:tab w:val="left" w:pos="1588"/>
        <w:tab w:val="left" w:pos="1985"/>
      </w:tabs>
      <w:spacing w:before="200"/>
      <w:outlineLvl w:val="3"/>
    </w:pPr>
  </w:style>
  <w:style w:type="paragraph" w:styleId="Heading5">
    <w:name w:val="heading 5"/>
    <w:basedOn w:val="Heading4"/>
    <w:next w:val="Normal"/>
    <w:qFormat/>
    <w:pPr>
      <w:numPr>
        <w:ilvl w:val="4"/>
        <w:numId w:val="3"/>
      </w:numPr>
      <w:outlineLvl w:val="4"/>
    </w:pPr>
  </w:style>
  <w:style w:type="paragraph" w:styleId="Heading6">
    <w:name w:val="heading 6"/>
    <w:basedOn w:val="Heading4"/>
    <w:next w:val="Normal"/>
    <w:pPr>
      <w:numPr>
        <w:ilvl w:val="5"/>
        <w:numId w:val="3"/>
      </w:numPr>
      <w:outlineLvl w:val="5"/>
    </w:pPr>
  </w:style>
  <w:style w:type="paragraph" w:styleId="Heading7">
    <w:name w:val="heading 7"/>
    <w:basedOn w:val="Heading4"/>
    <w:next w:val="Normal"/>
    <w:pPr>
      <w:numPr>
        <w:ilvl w:val="6"/>
        <w:numId w:val="3"/>
      </w:numPr>
      <w:outlineLvl w:val="6"/>
    </w:pPr>
  </w:style>
  <w:style w:type="paragraph" w:styleId="Heading8">
    <w:name w:val="heading 8"/>
    <w:basedOn w:val="Heading4"/>
    <w:next w:val="Normal"/>
    <w:pPr>
      <w:numPr>
        <w:ilvl w:val="7"/>
        <w:numId w:val="3"/>
      </w:numPr>
      <w:outlineLvl w:val="7"/>
    </w:pPr>
  </w:style>
  <w:style w:type="paragraph" w:styleId="Heading9">
    <w:name w:val="heading 9"/>
    <w:basedOn w:val="Heading4"/>
    <w:next w:val="Normal"/>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D2A2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CD2A2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AppendixNotitle">
    <w:name w:val="Appendix_No &amp; title"/>
    <w:basedOn w:val="AnnexNotitle"/>
    <w:next w:val="Normal"/>
    <w:rsid w:val="00CD2A29"/>
  </w:style>
  <w:style w:type="paragraph" w:styleId="PlainText">
    <w:name w:val="Plain Text"/>
    <w:basedOn w:val="Normal"/>
    <w:rPr>
      <w:rFonts w:ascii="Courier New" w:hAnsi="Courier New"/>
    </w:rPr>
  </w:style>
  <w:style w:type="paragraph" w:customStyle="1" w:styleId="Formal">
    <w:name w:val="Formal"/>
    <w:basedOn w:val="Normal"/>
    <w:rsid w:val="00CD2A2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BodyText">
    <w:name w:val="Body Text"/>
    <w:basedOn w:val="Normal"/>
    <w:link w:val="BodyTextChar"/>
    <w:pPr>
      <w:spacing w:after="120"/>
    </w:pPr>
  </w:style>
  <w:style w:type="paragraph" w:customStyle="1" w:styleId="Figure">
    <w:name w:val="Figure"/>
    <w:basedOn w:val="Normal"/>
    <w:next w:val="Normal"/>
    <w:rsid w:val="00CD2A2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CD2A2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enumlev1">
    <w:name w:val="enumlev1"/>
    <w:basedOn w:val="Normal"/>
    <w:link w:val="enumlev1Char"/>
    <w:pPr>
      <w:tabs>
        <w:tab w:val="left" w:pos="794"/>
        <w:tab w:val="left" w:pos="1191"/>
        <w:tab w:val="left" w:pos="1588"/>
        <w:tab w:val="left" w:pos="1985"/>
      </w:tabs>
      <w:autoSpaceDE w:val="0"/>
      <w:autoSpaceDN w:val="0"/>
      <w:spacing w:before="80"/>
      <w:ind w:left="794" w:hanging="794"/>
    </w:pPr>
  </w:style>
  <w:style w:type="paragraph" w:customStyle="1" w:styleId="Headingi">
    <w:name w:val="Heading_i"/>
    <w:basedOn w:val="Normal"/>
    <w:next w:val="Normal"/>
    <w:rsid w:val="00CD2A2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beforetable">
    <w:name w:val="Normal before table"/>
    <w:basedOn w:val="Normal"/>
    <w:rsid w:val="00CD2A29"/>
    <w:pPr>
      <w:keepNext/>
      <w:spacing w:after="120"/>
    </w:pPr>
    <w:rPr>
      <w:rFonts w:eastAsia="????"/>
      <w:lang w:eastAsia="en-US"/>
    </w:rPr>
  </w:style>
  <w:style w:type="paragraph" w:customStyle="1" w:styleId="RecNo">
    <w:name w:val="Rec_No"/>
    <w:basedOn w:val="Normal"/>
    <w:next w:val="Normal"/>
    <w:rsid w:val="00CD2A2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styleId="Caption">
    <w:name w:val="caption"/>
    <w:basedOn w:val="Normal"/>
    <w:next w:val="Normal"/>
    <w:pPr>
      <w:spacing w:after="120"/>
    </w:pPr>
    <w:rPr>
      <w:b/>
    </w:rPr>
  </w:style>
  <w:style w:type="character" w:styleId="Hyperlink">
    <w:name w:val="Hyperlink"/>
    <w:aliases w:val="超级链接"/>
    <w:basedOn w:val="DefaultParagraphFont"/>
    <w:uiPriority w:val="99"/>
    <w:rsid w:val="00CD2A29"/>
    <w:rPr>
      <w:color w:val="0000FF"/>
      <w:u w:val="single"/>
    </w:rPr>
  </w:style>
  <w:style w:type="paragraph" w:customStyle="1" w:styleId="Rectitle">
    <w:name w:val="Rec_title"/>
    <w:basedOn w:val="Normal"/>
    <w:next w:val="Normal"/>
    <w:rsid w:val="00CD2A2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head">
    <w:name w:val="Table_head"/>
    <w:basedOn w:val="Normal"/>
    <w:next w:val="Normal"/>
    <w:rsid w:val="00CD2A2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styleId="ListBullet">
    <w:name w:val="List Bullet"/>
    <w:basedOn w:val="List"/>
    <w:autoRedefine/>
    <w:pPr>
      <w:numPr>
        <w:numId w:val="2"/>
      </w:numPr>
      <w:tabs>
        <w:tab w:val="clear" w:pos="360"/>
        <w:tab w:val="num" w:pos="720"/>
      </w:tabs>
      <w:spacing w:after="120"/>
      <w:ind w:left="720"/>
    </w:pPr>
    <w:rPr>
      <w:sz w:val="22"/>
    </w:rPr>
  </w:style>
  <w:style w:type="paragraph" w:styleId="List">
    <w:name w:val="List"/>
    <w:basedOn w:val="Normal"/>
    <w:pPr>
      <w:ind w:left="283" w:hanging="283"/>
    </w:pPr>
  </w:style>
  <w:style w:type="paragraph" w:styleId="TOC2">
    <w:name w:val="toc 2"/>
    <w:basedOn w:val="TOC1"/>
    <w:uiPriority w:val="39"/>
    <w:rsid w:val="00CD2A29"/>
    <w:pPr>
      <w:tabs>
        <w:tab w:val="clear" w:pos="964"/>
      </w:tabs>
      <w:spacing w:before="80"/>
      <w:ind w:left="1531" w:hanging="851"/>
    </w:pPr>
  </w:style>
  <w:style w:type="paragraph" w:styleId="TOC1">
    <w:name w:val="toc 1"/>
    <w:basedOn w:val="Normal"/>
    <w:uiPriority w:val="39"/>
    <w:rsid w:val="00CD2A2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ListNumber">
    <w:name w:val="List Number"/>
    <w:basedOn w:val="List"/>
    <w:pPr>
      <w:spacing w:after="120"/>
      <w:ind w:left="1440" w:hanging="360"/>
    </w:pPr>
    <w:rPr>
      <w:sz w:val="22"/>
    </w:rPr>
  </w:style>
  <w:style w:type="paragraph" w:styleId="MessageHeader">
    <w:name w:val="Message Header"/>
    <w:basedOn w:val="BodyText"/>
    <w:pPr>
      <w:keepLines/>
      <w:tabs>
        <w:tab w:val="left" w:pos="3600"/>
        <w:tab w:val="left" w:pos="4680"/>
      </w:tabs>
      <w:ind w:left="1080" w:right="2160" w:hanging="1080"/>
    </w:pPr>
    <w:rPr>
      <w:sz w:val="22"/>
    </w:rPr>
  </w:style>
  <w:style w:type="paragraph" w:styleId="CommentText">
    <w:name w:val="annotation text"/>
    <w:basedOn w:val="Normal"/>
    <w:link w:val="CommentTextChar"/>
    <w:semiHidden/>
    <w:pPr>
      <w:tabs>
        <w:tab w:val="left" w:pos="794"/>
        <w:tab w:val="left" w:pos="1191"/>
        <w:tab w:val="left" w:pos="1588"/>
        <w:tab w:val="left" w:pos="1985"/>
      </w:tabs>
    </w:pPr>
  </w:style>
  <w:style w:type="paragraph" w:customStyle="1" w:styleId="CorrectionSeparatorEnd">
    <w:name w:val="Correction Separator End"/>
    <w:basedOn w:val="Normal"/>
    <w:rsid w:val="00CD2A2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Tablelegend">
    <w:name w:val="Table_legend"/>
    <w:basedOn w:val="Normal"/>
    <w:rsid w:val="00CD2A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CD2A2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Index1">
    <w:name w:val="index 1"/>
    <w:basedOn w:val="Normal"/>
    <w:next w:val="Normal"/>
    <w:autoRedefine/>
    <w:semiHidden/>
    <w:pPr>
      <w:tabs>
        <w:tab w:val="left" w:pos="794"/>
        <w:tab w:val="left" w:pos="1191"/>
        <w:tab w:val="left" w:pos="1588"/>
        <w:tab w:val="left" w:pos="1985"/>
      </w:tabs>
    </w:pPr>
  </w:style>
  <w:style w:type="paragraph" w:customStyle="1" w:styleId="Docnumber">
    <w:name w:val="Docnumber"/>
    <w:basedOn w:val="Normal"/>
    <w:link w:val="DocnumberChar"/>
    <w:rsid w:val="00CD2A29"/>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paragraph" w:customStyle="1" w:styleId="Normalaftertitle">
    <w:name w:val="Normal after title"/>
    <w:basedOn w:val="Normal"/>
    <w:next w:val="Normal"/>
    <w:pPr>
      <w:tabs>
        <w:tab w:val="left" w:pos="794"/>
        <w:tab w:val="left" w:pos="1191"/>
        <w:tab w:val="left" w:pos="1588"/>
        <w:tab w:val="left" w:pos="1985"/>
      </w:tabs>
      <w:spacing w:before="320"/>
    </w:pPr>
  </w:style>
  <w:style w:type="paragraph" w:styleId="TOC3">
    <w:name w:val="toc 3"/>
    <w:basedOn w:val="TOC2"/>
    <w:rsid w:val="00CD2A29"/>
    <w:pPr>
      <w:ind w:left="2269"/>
    </w:pPr>
  </w:style>
  <w:style w:type="paragraph" w:styleId="TOC4">
    <w:name w:val="toc 4"/>
    <w:basedOn w:val="TOC3"/>
    <w:autoRedefine/>
    <w:uiPriority w:val="39"/>
    <w:rsid w:val="008E4F81"/>
    <w:pPr>
      <w:ind w:left="720"/>
    </w:pPr>
    <w:rPr>
      <w:i/>
      <w:iCs/>
    </w:rPr>
  </w:style>
  <w:style w:type="paragraph" w:styleId="TOC5">
    <w:name w:val="toc 5"/>
    <w:basedOn w:val="TOC4"/>
    <w:autoRedefine/>
    <w:semiHidden/>
    <w:rsid w:val="008E4F81"/>
    <w:pPr>
      <w:ind w:left="960"/>
    </w:pPr>
  </w:style>
  <w:style w:type="paragraph" w:styleId="TOC6">
    <w:name w:val="toc 6"/>
    <w:basedOn w:val="TOC4"/>
    <w:autoRedefine/>
    <w:semiHidden/>
    <w:rsid w:val="008E4F81"/>
    <w:pPr>
      <w:ind w:left="1200"/>
    </w:pPr>
  </w:style>
  <w:style w:type="paragraph" w:styleId="TOC7">
    <w:name w:val="toc 7"/>
    <w:basedOn w:val="TOC4"/>
    <w:autoRedefine/>
    <w:semiHidden/>
    <w:rsid w:val="008E4F81"/>
    <w:pPr>
      <w:ind w:left="1440"/>
    </w:pPr>
  </w:style>
  <w:style w:type="paragraph" w:styleId="TOC8">
    <w:name w:val="toc 8"/>
    <w:basedOn w:val="TOC4"/>
    <w:autoRedefine/>
    <w:semiHidden/>
    <w:rsid w:val="008E4F81"/>
    <w:pPr>
      <w:ind w:left="1680"/>
    </w:pPr>
  </w:style>
  <w:style w:type="paragraph" w:styleId="TOC9">
    <w:name w:val="toc 9"/>
    <w:basedOn w:val="Normal"/>
    <w:next w:val="Normal"/>
    <w:autoRedefine/>
    <w:semiHidden/>
    <w:rsid w:val="008E4F81"/>
    <w:pPr>
      <w:spacing w:before="0"/>
      <w:ind w:left="1920"/>
    </w:pPr>
    <w:rPr>
      <w:rFonts w:eastAsia="????"/>
      <w:lang w:eastAsia="en-US"/>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character" w:customStyle="1" w:styleId="DocnumberChar">
    <w:name w:val="Docnumber Char"/>
    <w:link w:val="Docnumber"/>
    <w:rsid w:val="00CD2A29"/>
    <w:rPr>
      <w:rFonts w:eastAsia="SimSun"/>
      <w:b/>
      <w:sz w:val="40"/>
      <w:lang w:val="en-GB" w:eastAsia="en-US"/>
    </w:rPr>
  </w:style>
  <w:style w:type="paragraph" w:styleId="FootnoteText">
    <w:name w:val="footnote text"/>
    <w:basedOn w:val="Normal"/>
    <w:semiHidden/>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MacroText">
    <w:name w:val="macro"/>
    <w:basedOn w:val="BodyText"/>
    <w:semiHidden/>
    <w:rPr>
      <w:rFonts w:ascii="Courier New" w:hAnsi="Courier New"/>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Title">
    <w:name w:val="Title"/>
    <w:basedOn w:val="Normal"/>
    <w:next w:val="Normal"/>
    <w:qFormat/>
    <w:pPr>
      <w:tabs>
        <w:tab w:val="left" w:pos="794"/>
        <w:tab w:val="left" w:pos="1191"/>
        <w:tab w:val="left" w:pos="1588"/>
        <w:tab w:val="left" w:pos="1985"/>
      </w:tabs>
      <w:jc w:val="center"/>
    </w:pPr>
    <w:rPr>
      <w:b/>
    </w:rPr>
  </w:style>
  <w:style w:type="paragraph" w:customStyle="1" w:styleId="Headingb">
    <w:name w:val="Heading_b"/>
    <w:basedOn w:val="Normal"/>
    <w:next w:val="Normal"/>
    <w:qFormat/>
    <w:rsid w:val="00CD2A2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b">
    <w:name w:val="Heading_ib"/>
    <w:basedOn w:val="Headingi"/>
    <w:next w:val="Normal"/>
    <w:qFormat/>
    <w:rsid w:val="00CD2A29"/>
    <w:rPr>
      <w:b/>
      <w:bCs/>
    </w:rPr>
  </w:style>
  <w:style w:type="paragraph" w:customStyle="1" w:styleId="Reftext">
    <w:name w:val="Ref_text"/>
    <w:basedOn w:val="Normal"/>
    <w:rsid w:val="00CD2A29"/>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text">
    <w:name w:val="Table_text"/>
    <w:basedOn w:val="Normal"/>
    <w:link w:val="TabletextChar"/>
    <w:rsid w:val="00CD2A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CD2A29"/>
    <w:pPr>
      <w:tabs>
        <w:tab w:val="right" w:leader="dot" w:pos="9639"/>
      </w:tabs>
    </w:pPr>
    <w:rPr>
      <w:rFonts w:eastAsia="MS Mincho"/>
    </w:rPr>
  </w:style>
  <w:style w:type="character" w:styleId="Emphasis">
    <w:name w:val="Emphasis"/>
    <w:basedOn w:val="DefaultParagraphFont"/>
    <w:rsid w:val="008E4F81"/>
    <w:rPr>
      <w:i/>
      <w:iCs/>
    </w:rPr>
  </w:style>
  <w:style w:type="paragraph" w:styleId="Subtitle">
    <w:name w:val="Subtitle"/>
    <w:basedOn w:val="Normal"/>
    <w:next w:val="Normal"/>
    <w:link w:val="SubtitleChar"/>
    <w:rsid w:val="008E4F81"/>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8E4F81"/>
    <w:rPr>
      <w:rFonts w:asciiTheme="majorHAnsi" w:eastAsiaTheme="majorEastAsia" w:hAnsiTheme="majorHAnsi" w:cstheme="majorBidi"/>
      <w:sz w:val="24"/>
      <w:szCs w:val="24"/>
      <w:lang w:val="en-GB" w:eastAsia="ja-JP"/>
    </w:rPr>
  </w:style>
  <w:style w:type="character" w:styleId="Strong">
    <w:name w:val="Strong"/>
    <w:basedOn w:val="DefaultParagraphFont"/>
    <w:rsid w:val="008E4F81"/>
    <w:rPr>
      <w:b/>
      <w:bCs/>
    </w:rPr>
  </w:style>
  <w:style w:type="paragraph" w:styleId="Quote">
    <w:name w:val="Quote"/>
    <w:basedOn w:val="Normal"/>
    <w:next w:val="Normal"/>
    <w:link w:val="QuoteChar"/>
    <w:uiPriority w:val="29"/>
    <w:rsid w:val="008E4F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F81"/>
    <w:rPr>
      <w:rFonts w:eastAsiaTheme="minorEastAsia"/>
      <w:i/>
      <w:iCs/>
      <w:color w:val="404040" w:themeColor="text1" w:themeTint="BF"/>
      <w:sz w:val="24"/>
      <w:szCs w:val="24"/>
      <w:lang w:val="en-GB" w:eastAsia="ja-JP"/>
    </w:rPr>
  </w:style>
  <w:style w:type="paragraph" w:customStyle="1" w:styleId="Note">
    <w:name w:val="Note"/>
    <w:basedOn w:val="Normal"/>
    <w:link w:val="NoteChar"/>
    <w:rsid w:val="008E4F81"/>
    <w:pPr>
      <w:spacing w:before="80"/>
    </w:pPr>
  </w:style>
  <w:style w:type="character" w:customStyle="1" w:styleId="NoteChar">
    <w:name w:val="Note Char"/>
    <w:link w:val="Note"/>
    <w:rsid w:val="008E4F81"/>
    <w:rPr>
      <w:rFonts w:eastAsiaTheme="minorEastAsia"/>
      <w:sz w:val="24"/>
      <w:szCs w:val="24"/>
      <w:lang w:val="en-GB" w:eastAsia="ja-JP"/>
    </w:rPr>
  </w:style>
  <w:style w:type="paragraph" w:customStyle="1" w:styleId="AnnexNoTitle0">
    <w:name w:val="Annex_NoTitle"/>
    <w:basedOn w:val="Normal"/>
    <w:next w:val="Normal"/>
    <w:rsid w:val="008E4F81"/>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enumlev1Char">
    <w:name w:val="enumlev1 Char"/>
    <w:link w:val="enumlev1"/>
    <w:locked/>
    <w:rsid w:val="008E4F81"/>
    <w:rPr>
      <w:rFonts w:eastAsiaTheme="minorEastAsia"/>
      <w:sz w:val="24"/>
      <w:szCs w:val="24"/>
      <w:lang w:val="en-GB" w:eastAsia="ja-JP"/>
    </w:rPr>
  </w:style>
  <w:style w:type="table" w:styleId="TableGrid">
    <w:name w:val="Table Grid"/>
    <w:basedOn w:val="TableNormal"/>
    <w:rsid w:val="00EB21E6"/>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EB21E6"/>
    <w:rPr>
      <w:sz w:val="22"/>
      <w:lang w:val="en-GB" w:eastAsia="en-US"/>
    </w:rPr>
  </w:style>
  <w:style w:type="paragraph" w:customStyle="1" w:styleId="toc0">
    <w:name w:val="toc 0"/>
    <w:basedOn w:val="Normal"/>
    <w:next w:val="TOC1"/>
    <w:rsid w:val="00B34A02"/>
    <w:pPr>
      <w:keepLines/>
      <w:tabs>
        <w:tab w:val="right" w:pos="9639"/>
      </w:tabs>
    </w:pPr>
    <w:rPr>
      <w:b/>
    </w:rPr>
  </w:style>
  <w:style w:type="paragraph" w:customStyle="1" w:styleId="IGIssue">
    <w:name w:val="IGIssue"/>
    <w:basedOn w:val="Normal"/>
    <w:next w:val="Normal"/>
    <w:rsid w:val="00685B5B"/>
    <w:pPr>
      <w:spacing w:before="40" w:after="40"/>
    </w:pPr>
    <w:rPr>
      <w:b/>
      <w:bCs/>
    </w:rPr>
  </w:style>
  <w:style w:type="character" w:customStyle="1" w:styleId="BodyTextChar">
    <w:name w:val="Body Text Char"/>
    <w:basedOn w:val="DefaultParagraphFont"/>
    <w:link w:val="BodyText"/>
    <w:rsid w:val="00685B5B"/>
    <w:rPr>
      <w:rFonts w:eastAsiaTheme="minorEastAsia"/>
      <w:sz w:val="24"/>
      <w:szCs w:val="24"/>
      <w:lang w:val="en-GB" w:eastAsia="ja-JP"/>
    </w:rPr>
  </w:style>
  <w:style w:type="character" w:customStyle="1" w:styleId="CommentTextChar">
    <w:name w:val="Comment Text Char"/>
    <w:basedOn w:val="DefaultParagraphFont"/>
    <w:link w:val="CommentText"/>
    <w:semiHidden/>
    <w:rsid w:val="00685B5B"/>
    <w:rPr>
      <w:rFonts w:eastAsiaTheme="minorEastAsia"/>
      <w:sz w:val="24"/>
      <w:szCs w:val="24"/>
      <w:lang w:val="en-GB" w:eastAsia="ja-JP"/>
    </w:rPr>
  </w:style>
  <w:style w:type="paragraph" w:customStyle="1" w:styleId="IGRef">
    <w:name w:val="IGRef"/>
    <w:basedOn w:val="Normal"/>
    <w:next w:val="Normal"/>
    <w:rsid w:val="00685B5B"/>
    <w:pPr>
      <w:spacing w:before="40" w:after="40"/>
    </w:pPr>
    <w:rPr>
      <w:b/>
      <w:bCs/>
    </w:rPr>
  </w:style>
  <w:style w:type="paragraph" w:customStyle="1" w:styleId="IGIssueText">
    <w:name w:val="IGIssueText"/>
    <w:basedOn w:val="Normal"/>
    <w:next w:val="Normal"/>
    <w:rsid w:val="00685B5B"/>
    <w:pPr>
      <w:spacing w:before="40" w:after="40"/>
    </w:pPr>
  </w:style>
  <w:style w:type="paragraph" w:customStyle="1" w:styleId="IGRefText">
    <w:name w:val="IGRefText"/>
    <w:basedOn w:val="Normal"/>
    <w:next w:val="Normal"/>
    <w:rsid w:val="00685B5B"/>
    <w:pPr>
      <w:spacing w:before="40" w:after="40"/>
    </w:pPr>
  </w:style>
  <w:style w:type="paragraph" w:customStyle="1" w:styleId="TabletitleBR">
    <w:name w:val="Table_title_BR"/>
    <w:basedOn w:val="Normal"/>
    <w:next w:val="Normal"/>
    <w:rsid w:val="00B015D4"/>
    <w:pPr>
      <w:keepNext/>
      <w:keepLines/>
      <w:spacing w:before="0" w:after="12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ftp3.itu.int/av-arch/avc-site/2013-2016/1306_Osl/AVD-4448.zip" TargetMode="External"/><Relationship Id="rId18" Type="http://schemas.openxmlformats.org/officeDocument/2006/relationships/hyperlink" Target="http://wftp3.itu.int/av-arch/avc-site/2013-2016/1306_Osl/AVD-4427.zip" TargetMode="Externa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http://www.itu.int/md/meetingdoc.asp?lang=en&amp;parent=T13-SG16-C-0470"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ftp3.itu.int/av-arch/avc-site/2013-2016/1306_Osl/AVD-4426.zip" TargetMode="External"/><Relationship Id="rId25" Type="http://schemas.openxmlformats.org/officeDocument/2006/relationships/hyperlink" Target="http://tools.ietf.org/html/draft-ietf-avtcore-rtp-topologies-update" TargetMode="External"/><Relationship Id="rId2" Type="http://schemas.openxmlformats.org/officeDocument/2006/relationships/styles" Target="styles.xml"/><Relationship Id="rId16" Type="http://schemas.openxmlformats.org/officeDocument/2006/relationships/hyperlink" Target="http://www.itu.int/md/meetingdoc.asp?lang=en&amp;parent=T13-SG16-C-0351" TargetMode="External"/><Relationship Id="rId20" Type="http://schemas.openxmlformats.org/officeDocument/2006/relationships/hyperlink" Target="http://wftp3.itu.int/av-arch/avc-site/2013-2016/1411_Seo/AVD-4650.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itu.int/md/meetingdoc.asp?lang=en&amp;parent=T13-SG16-C-1054" TargetMode="External"/><Relationship Id="rId5" Type="http://schemas.openxmlformats.org/officeDocument/2006/relationships/footnotes" Target="footnotes.xml"/><Relationship Id="rId15" Type="http://schemas.openxmlformats.org/officeDocument/2006/relationships/hyperlink" Target="http://www.itu.int/md/meetingdoc.asp?lang=en&amp;parent=T13-SG16-C-0686" TargetMode="External"/><Relationship Id="rId23" Type="http://schemas.openxmlformats.org/officeDocument/2006/relationships/hyperlink" Target="http://ftp3.itu.int/av-arch/avc-site/2005-2008/0511_Gen/AVD-2773.zip" TargetMode="External"/><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hyperlink" Target="http://wftp3.itu.int/av-arch/avc-site/2013-2016/1306_Osl/AVD-4397.zip"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itu.int/md/meetingdoc.asp?lang=en&amp;parent=T13-SG16-C-0351" TargetMode="External"/><Relationship Id="rId22" Type="http://schemas.openxmlformats.org/officeDocument/2006/relationships/hyperlink" Target="http://wftp3.itu.int/av-arch/avc-site/2013-2016/1411_Seo/AVD-4601.zip"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ImplementorsGuid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ImplementorsGuide.dotx</Template>
  <TotalTime>124</TotalTime>
  <Pages>25</Pages>
  <Words>7370</Words>
  <Characters>41794</Characters>
  <Application>Microsoft Office Word</Application>
  <DocSecurity>0</DocSecurity>
  <Lines>995</Lines>
  <Paragraphs>565</Paragraphs>
  <ScaleCrop>false</ScaleCrop>
  <HeadingPairs>
    <vt:vector size="2" baseType="variant">
      <vt:variant>
        <vt:lpstr>Title</vt:lpstr>
      </vt:variant>
      <vt:variant>
        <vt:i4>1</vt:i4>
      </vt:variant>
    </vt:vector>
  </HeadingPairs>
  <TitlesOfParts>
    <vt:vector size="1" baseType="lpstr">
      <vt:lpstr>H.248 Implementors' Guide</vt:lpstr>
    </vt:vector>
  </TitlesOfParts>
  <Manager>ITU-T</Manager>
  <Company>International Telecommunication Union (ITU)</Company>
  <LinksUpToDate>false</LinksUpToDate>
  <CharactersWithSpaces>48599</CharactersWithSpaces>
  <SharedDoc>false</SharedDoc>
  <HLinks>
    <vt:vector size="42" baseType="variant">
      <vt:variant>
        <vt:i4>1245232</vt:i4>
      </vt:variant>
      <vt:variant>
        <vt:i4>38</vt:i4>
      </vt:variant>
      <vt:variant>
        <vt:i4>0</vt:i4>
      </vt:variant>
      <vt:variant>
        <vt:i4>5</vt:i4>
      </vt:variant>
      <vt:variant>
        <vt:lpwstr/>
      </vt:variant>
      <vt:variant>
        <vt:lpwstr>_Toc45366116</vt:lpwstr>
      </vt:variant>
      <vt:variant>
        <vt:i4>1048624</vt:i4>
      </vt:variant>
      <vt:variant>
        <vt:i4>32</vt:i4>
      </vt:variant>
      <vt:variant>
        <vt:i4>0</vt:i4>
      </vt:variant>
      <vt:variant>
        <vt:i4>5</vt:i4>
      </vt:variant>
      <vt:variant>
        <vt:lpwstr/>
      </vt:variant>
      <vt:variant>
        <vt:lpwstr>_Toc45366115</vt:lpwstr>
      </vt:variant>
      <vt:variant>
        <vt:i4>1114160</vt:i4>
      </vt:variant>
      <vt:variant>
        <vt:i4>26</vt:i4>
      </vt:variant>
      <vt:variant>
        <vt:i4>0</vt:i4>
      </vt:variant>
      <vt:variant>
        <vt:i4>5</vt:i4>
      </vt:variant>
      <vt:variant>
        <vt:lpwstr/>
      </vt:variant>
      <vt:variant>
        <vt:lpwstr>_Toc45366114</vt:lpwstr>
      </vt:variant>
      <vt:variant>
        <vt:i4>1441840</vt:i4>
      </vt:variant>
      <vt:variant>
        <vt:i4>20</vt:i4>
      </vt:variant>
      <vt:variant>
        <vt:i4>0</vt:i4>
      </vt:variant>
      <vt:variant>
        <vt:i4>5</vt:i4>
      </vt:variant>
      <vt:variant>
        <vt:lpwstr/>
      </vt:variant>
      <vt:variant>
        <vt:lpwstr>_Toc45366113</vt:lpwstr>
      </vt:variant>
      <vt:variant>
        <vt:i4>1507376</vt:i4>
      </vt:variant>
      <vt:variant>
        <vt:i4>14</vt:i4>
      </vt:variant>
      <vt:variant>
        <vt:i4>0</vt:i4>
      </vt:variant>
      <vt:variant>
        <vt:i4>5</vt:i4>
      </vt:variant>
      <vt:variant>
        <vt:lpwstr/>
      </vt:variant>
      <vt:variant>
        <vt:lpwstr>_Toc45366112</vt:lpwstr>
      </vt:variant>
      <vt:variant>
        <vt:i4>1310768</vt:i4>
      </vt:variant>
      <vt:variant>
        <vt:i4>8</vt:i4>
      </vt:variant>
      <vt:variant>
        <vt:i4>0</vt:i4>
      </vt:variant>
      <vt:variant>
        <vt:i4>5</vt:i4>
      </vt:variant>
      <vt:variant>
        <vt:lpwstr/>
      </vt:variant>
      <vt:variant>
        <vt:lpwstr>_Toc45366111</vt:lpwstr>
      </vt:variant>
      <vt:variant>
        <vt:i4>1376304</vt:i4>
      </vt:variant>
      <vt:variant>
        <vt:i4>2</vt:i4>
      </vt:variant>
      <vt:variant>
        <vt:i4>0</vt:i4>
      </vt:variant>
      <vt:variant>
        <vt:i4>5</vt:i4>
      </vt:variant>
      <vt:variant>
        <vt:lpwstr/>
      </vt:variant>
      <vt:variant>
        <vt:lpwstr>_Toc45366110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H.248.x-IG "H.248 Sub-series Implementors’ Guide" (Rev.): Output draft (Geneva, 23 May – 3 June 2016)</dc:title>
  <dc:subject>v1 16/01/2001</dc:subject>
  <dc:creator>Rapporteur H.248 IG</dc:creator>
  <cp:keywords>3/16</cp:keywords>
  <dc:description>TD 378 (WP 1/16)  For: Geneva, 23 May – 3 June 2016_x000d_Document date: _x000d_Saved by ITU51010715 at 10:35:30 on 31/05/2016</dc:description>
  <cp:lastModifiedBy>Angeles-Leon De Vivero, Rosa</cp:lastModifiedBy>
  <cp:revision>13</cp:revision>
  <cp:lastPrinted>2015-10-29T08:22:00Z</cp:lastPrinted>
  <dcterms:created xsi:type="dcterms:W3CDTF">2015-10-29T06:58:00Z</dcterms:created>
  <dcterms:modified xsi:type="dcterms:W3CDTF">2016-05-31T08:36:00Z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378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23 May – 3 June 2016</vt:lpwstr>
  </property>
  <property fmtid="{D5CDD505-2E9C-101B-9397-08002B2CF9AE}" pid="7" name="Docauthor">
    <vt:lpwstr>Rapporteur H.248 IG</vt:lpwstr>
  </property>
</Properties>
</file>