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567"/>
        <w:gridCol w:w="850"/>
        <w:gridCol w:w="1134"/>
        <w:gridCol w:w="425"/>
        <w:gridCol w:w="1418"/>
        <w:gridCol w:w="3912"/>
      </w:tblGrid>
      <w:tr w:rsidR="00AC30ED" w:rsidRPr="009C16F5" w:rsidTr="00186603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Question(s):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</w:tcBorders>
          </w:tcPr>
          <w:p w:rsidR="00AC30ED" w:rsidRPr="009C16F5" w:rsidRDefault="00EE1EC6" w:rsidP="00AC30ED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61439B">
              <w:rPr>
                <w:b/>
                <w:bCs/>
              </w:rPr>
              <w:t>/16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</w:tcPr>
          <w:p w:rsidR="00AC30ED" w:rsidRPr="009C16F5" w:rsidRDefault="00AC30ED" w:rsidP="00182BB3">
            <w:pPr>
              <w:ind w:right="-57"/>
              <w:rPr>
                <w:b/>
                <w:bCs/>
              </w:rPr>
            </w:pPr>
            <w:r w:rsidRPr="009C16F5">
              <w:rPr>
                <w:b/>
                <w:bCs/>
              </w:rPr>
              <w:t>Meeting, date:</w:t>
            </w:r>
          </w:p>
        </w:tc>
        <w:tc>
          <w:tcPr>
            <w:tcW w:w="5330" w:type="dxa"/>
            <w:gridSpan w:val="2"/>
            <w:tcBorders>
              <w:top w:val="single" w:sz="12" w:space="0" w:color="auto"/>
            </w:tcBorders>
            <w:vAlign w:val="bottom"/>
          </w:tcPr>
          <w:p w:rsidR="00AC30ED" w:rsidRPr="009C16F5" w:rsidRDefault="00683B15" w:rsidP="00683B15">
            <w:pPr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March</w:t>
            </w:r>
            <w:r w:rsidR="00182BB3" w:rsidRPr="009C16F5">
              <w:t xml:space="preserve">, </w:t>
            </w:r>
            <w:r w:rsidR="008456B0">
              <w:t>1</w:t>
            </w:r>
            <w:r>
              <w:t>0</w:t>
            </w:r>
            <w:r w:rsidR="00BB3E75" w:rsidRPr="009C16F5">
              <w:rPr>
                <w:rFonts w:eastAsia="Malgun Gothic"/>
                <w:lang w:eastAsia="ko-KR"/>
              </w:rPr>
              <w:t xml:space="preserve"> - </w:t>
            </w:r>
            <w:r w:rsidR="008456B0">
              <w:rPr>
                <w:rFonts w:eastAsia="Malgun Gothic"/>
                <w:lang w:eastAsia="ko-KR"/>
              </w:rPr>
              <w:t>1</w:t>
            </w:r>
            <w:r>
              <w:rPr>
                <w:rFonts w:eastAsia="Malgun Gothic"/>
                <w:lang w:eastAsia="ko-KR"/>
              </w:rPr>
              <w:t>4</w:t>
            </w:r>
            <w:r w:rsidR="00BB3E75" w:rsidRPr="009C16F5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March</w:t>
            </w:r>
            <w:r w:rsidR="00BB3E75" w:rsidRPr="009C16F5">
              <w:rPr>
                <w:rFonts w:eastAsia="Malgun Gothic"/>
                <w:lang w:eastAsia="ko-KR"/>
              </w:rPr>
              <w:t xml:space="preserve"> 201</w:t>
            </w:r>
            <w:r>
              <w:rPr>
                <w:rFonts w:eastAsia="Malgun Gothic"/>
                <w:lang w:eastAsia="ko-KR"/>
              </w:rPr>
              <w:t>4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Study Group:</w:t>
            </w:r>
          </w:p>
        </w:tc>
        <w:tc>
          <w:tcPr>
            <w:tcW w:w="56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16</w:t>
            </w:r>
          </w:p>
        </w:tc>
        <w:tc>
          <w:tcPr>
            <w:tcW w:w="1984" w:type="dxa"/>
            <w:gridSpan w:val="2"/>
          </w:tcPr>
          <w:p w:rsidR="00AC30ED" w:rsidRPr="009C16F5" w:rsidRDefault="00AC30ED" w:rsidP="00AC30ED">
            <w:pPr>
              <w:rPr>
                <w:b/>
              </w:rPr>
            </w:pPr>
            <w:r w:rsidRPr="009C16F5">
              <w:rPr>
                <w:b/>
              </w:rPr>
              <w:t>Working Party:</w:t>
            </w:r>
          </w:p>
        </w:tc>
        <w:tc>
          <w:tcPr>
            <w:tcW w:w="5755" w:type="dxa"/>
            <w:gridSpan w:val="3"/>
          </w:tcPr>
          <w:p w:rsidR="00AC30ED" w:rsidRPr="009C16F5" w:rsidRDefault="008456B0" w:rsidP="008456B0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AC30ED" w:rsidRPr="009C16F5" w:rsidRDefault="00AC30ED" w:rsidP="00EE1EC6">
            <w:pPr>
              <w:pStyle w:val="LSSource"/>
            </w:pPr>
            <w:r w:rsidRPr="009C16F5">
              <w:t>Rapporteur Q</w:t>
            </w:r>
            <w:r w:rsidR="00EE1EC6">
              <w:t>2</w:t>
            </w:r>
            <w:r w:rsidRPr="009C16F5">
              <w:t>/16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 xml:space="preserve">Title: 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AC30ED" w:rsidRPr="009C16F5" w:rsidRDefault="00AC30ED" w:rsidP="00EE1EC6">
            <w:pPr>
              <w:pStyle w:val="LSTitle"/>
            </w:pPr>
            <w:r w:rsidRPr="009C16F5">
              <w:t>Reply LS</w:t>
            </w:r>
            <w:r w:rsidR="00EE1EC6">
              <w:t xml:space="preserve"> </w:t>
            </w:r>
            <w:r w:rsidRPr="009C16F5">
              <w:t xml:space="preserve">to </w:t>
            </w:r>
            <w:r w:rsidR="00EE1EC6">
              <w:t>JCA-Cloud</w:t>
            </w:r>
            <w:r w:rsidRPr="009C16F5">
              <w:t xml:space="preserve"> </w:t>
            </w:r>
            <w:r w:rsidR="00EE1EC6">
              <w:t>on Invitation to contribute to the cloud computing roadmap population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jc w:val="center"/>
              <w:rPr>
                <w:b/>
              </w:rPr>
            </w:pPr>
            <w:r w:rsidRPr="009C16F5">
              <w:rPr>
                <w:b/>
              </w:rPr>
              <w:t>LIAISON STATEMENT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AC30ED" w:rsidRPr="009C16F5" w:rsidRDefault="00EE1EC6" w:rsidP="00EE1EC6">
            <w:pPr>
              <w:pStyle w:val="LSForAction"/>
            </w:pPr>
            <w:r>
              <w:t>JCA-Cloud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AC30ED" w:rsidRPr="00EE1EC6" w:rsidRDefault="00EE1EC6" w:rsidP="00AC30ED">
            <w:pPr>
              <w:pStyle w:val="LSForComment"/>
            </w:pPr>
            <w:r w:rsidRPr="00EE1EC6">
              <w:t>-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AC30ED" w:rsidRPr="00EE1EC6" w:rsidRDefault="00EE1EC6" w:rsidP="00AC30ED">
            <w:pPr>
              <w:pStyle w:val="LSForInfo"/>
            </w:pPr>
            <w:r w:rsidRPr="00EE1EC6">
              <w:t>-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AC30ED" w:rsidRPr="009C16F5" w:rsidRDefault="00B64290" w:rsidP="00683B15">
            <w:pPr>
              <w:rPr>
                <w:b/>
                <w:bCs/>
              </w:rPr>
            </w:pPr>
            <w:r w:rsidRPr="009C16F5">
              <w:rPr>
                <w:b/>
                <w:bCs/>
                <w:lang w:eastAsia="ja-JP"/>
              </w:rPr>
              <w:t xml:space="preserve">Rapporteur </w:t>
            </w:r>
            <w:r w:rsidR="00AC30ED" w:rsidRPr="009C16F5">
              <w:rPr>
                <w:b/>
                <w:bCs/>
              </w:rPr>
              <w:t xml:space="preserve">meeting </w:t>
            </w:r>
            <w:r w:rsidR="00085207" w:rsidRPr="009C16F5">
              <w:rPr>
                <w:b/>
                <w:bCs/>
                <w:lang w:eastAsia="ja-JP"/>
              </w:rPr>
              <w:t xml:space="preserve">of Question </w:t>
            </w:r>
            <w:r w:rsidR="008456B0">
              <w:rPr>
                <w:b/>
                <w:bCs/>
                <w:lang w:eastAsia="ja-JP"/>
              </w:rPr>
              <w:t xml:space="preserve">1, </w:t>
            </w:r>
            <w:r w:rsidR="00917552">
              <w:rPr>
                <w:b/>
                <w:bCs/>
                <w:lang w:eastAsia="ja-JP"/>
              </w:rPr>
              <w:t xml:space="preserve">2, </w:t>
            </w:r>
            <w:r w:rsidR="00BB3E75" w:rsidRPr="009C16F5">
              <w:rPr>
                <w:b/>
                <w:bCs/>
                <w:lang w:eastAsia="ja-JP"/>
              </w:rPr>
              <w:t xml:space="preserve">3, 5 </w:t>
            </w:r>
            <w:r w:rsidR="00CC55D8">
              <w:rPr>
                <w:b/>
                <w:bCs/>
                <w:lang w:eastAsia="ja-JP"/>
              </w:rPr>
              <w:t>and</w:t>
            </w:r>
            <w:r w:rsidR="00917552">
              <w:rPr>
                <w:b/>
                <w:bCs/>
                <w:lang w:eastAsia="ja-JP"/>
              </w:rPr>
              <w:t xml:space="preserve"> 2</w:t>
            </w:r>
            <w:r w:rsidR="008456B0">
              <w:rPr>
                <w:b/>
                <w:bCs/>
                <w:lang w:eastAsia="ja-JP"/>
              </w:rPr>
              <w:t>1</w:t>
            </w:r>
            <w:r w:rsidR="00BB3E75" w:rsidRPr="009C16F5">
              <w:rPr>
                <w:b/>
                <w:bCs/>
                <w:lang w:eastAsia="ja-JP"/>
              </w:rPr>
              <w:t>/16</w:t>
            </w:r>
            <w:r w:rsidR="00FC7611" w:rsidRPr="009C16F5">
              <w:rPr>
                <w:b/>
                <w:bCs/>
                <w:lang w:eastAsia="ja-JP"/>
              </w:rPr>
              <w:t xml:space="preserve"> </w:t>
            </w:r>
            <w:r w:rsidR="00AC30ED" w:rsidRPr="009C16F5">
              <w:rPr>
                <w:b/>
                <w:bCs/>
              </w:rPr>
              <w:t>(</w:t>
            </w:r>
            <w:r w:rsidR="00683B15">
              <w:rPr>
                <w:b/>
                <w:color w:val="000000"/>
                <w:lang w:eastAsia="ja-JP"/>
              </w:rPr>
              <w:t>Geneva</w:t>
            </w:r>
            <w:r w:rsidR="008D30A4">
              <w:rPr>
                <w:b/>
                <w:color w:val="000000"/>
                <w:lang w:eastAsia="ja-JP"/>
              </w:rPr>
              <w:t>,</w:t>
            </w:r>
            <w:r w:rsidR="00127C6B" w:rsidRPr="009C16F5">
              <w:rPr>
                <w:b/>
                <w:color w:val="000000"/>
              </w:rPr>
              <w:t xml:space="preserve"> </w:t>
            </w:r>
            <w:r w:rsidR="008456B0">
              <w:rPr>
                <w:b/>
                <w:color w:val="000000"/>
              </w:rPr>
              <w:t>1</w:t>
            </w:r>
            <w:r w:rsidR="00683B15">
              <w:rPr>
                <w:b/>
                <w:color w:val="000000"/>
              </w:rPr>
              <w:t>0</w:t>
            </w:r>
            <w:r w:rsidR="00BB3E75" w:rsidRPr="009C16F5">
              <w:rPr>
                <w:b/>
                <w:color w:val="000000"/>
              </w:rPr>
              <w:t xml:space="preserve"> - </w:t>
            </w:r>
            <w:r w:rsidR="008456B0">
              <w:rPr>
                <w:b/>
                <w:color w:val="000000"/>
              </w:rPr>
              <w:t>1</w:t>
            </w:r>
            <w:r w:rsidR="00683B15">
              <w:rPr>
                <w:b/>
                <w:color w:val="000000"/>
              </w:rPr>
              <w:t>4</w:t>
            </w:r>
            <w:r w:rsidR="00BB3E75" w:rsidRPr="009C16F5">
              <w:rPr>
                <w:b/>
                <w:color w:val="000000"/>
              </w:rPr>
              <w:t xml:space="preserve"> </w:t>
            </w:r>
            <w:r w:rsidR="00683B15">
              <w:rPr>
                <w:b/>
                <w:color w:val="000000"/>
              </w:rPr>
              <w:t>March</w:t>
            </w:r>
            <w:r w:rsidR="00BB3E75" w:rsidRPr="009C16F5">
              <w:rPr>
                <w:b/>
                <w:color w:val="000000"/>
              </w:rPr>
              <w:t xml:space="preserve"> 201</w:t>
            </w:r>
            <w:r w:rsidR="008456B0">
              <w:rPr>
                <w:b/>
                <w:color w:val="000000"/>
              </w:rPr>
              <w:t>3</w:t>
            </w:r>
            <w:r w:rsidR="00AC30ED" w:rsidRPr="009C16F5">
              <w:rPr>
                <w:b/>
                <w:bCs/>
              </w:rPr>
              <w:t>)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pStyle w:val="LSDeadline"/>
            </w:pPr>
            <w:r w:rsidRPr="009C16F5">
              <w:t>N/A</w:t>
            </w:r>
          </w:p>
        </w:tc>
      </w:tr>
      <w:tr w:rsidR="00AC30ED" w:rsidRPr="009C16F5" w:rsidTr="00AC30ED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5"/>
            <w:tcBorders>
              <w:top w:val="single" w:sz="12" w:space="0" w:color="auto"/>
            </w:tcBorders>
          </w:tcPr>
          <w:p w:rsidR="00AC30ED" w:rsidRPr="009C16F5" w:rsidRDefault="009A4746" w:rsidP="00AC30ED">
            <w:r>
              <w:t>Paul Jones</w:t>
            </w:r>
          </w:p>
          <w:p w:rsidR="00AC30ED" w:rsidRPr="009C16F5" w:rsidRDefault="009A4746" w:rsidP="00AC30ED">
            <w:pPr>
              <w:spacing w:before="0"/>
            </w:pPr>
            <w:r>
              <w:t>Cisco</w:t>
            </w:r>
            <w:r w:rsidR="0061439B">
              <w:t xml:space="preserve"> Systems</w:t>
            </w:r>
          </w:p>
          <w:p w:rsidR="00AC30ED" w:rsidRPr="009C16F5" w:rsidRDefault="009A4746" w:rsidP="009A4746">
            <w:pPr>
              <w:spacing w:before="0"/>
            </w:pPr>
            <w:r>
              <w:t>US</w:t>
            </w:r>
            <w:r w:rsidR="0061439B">
              <w:t>A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AC30ED" w:rsidRPr="009C16F5" w:rsidRDefault="00AC30ED" w:rsidP="00AC30ED">
            <w:r w:rsidRPr="009C16F5">
              <w:t>Tel:</w:t>
            </w:r>
            <w:r w:rsidR="00EE1EC6">
              <w:t xml:space="preserve"> </w:t>
            </w:r>
            <w:r w:rsidR="0061439B">
              <w:t>+</w:t>
            </w:r>
            <w:r w:rsidR="009A4746">
              <w:t>1 919 476 2048</w:t>
            </w:r>
          </w:p>
          <w:p w:rsidR="00AC30ED" w:rsidRPr="009C16F5" w:rsidRDefault="00AC30ED" w:rsidP="00AC30ED">
            <w:pPr>
              <w:spacing w:before="0"/>
            </w:pPr>
            <w:r w:rsidRPr="009C16F5">
              <w:t>Fax:</w:t>
            </w:r>
          </w:p>
          <w:p w:rsidR="00AC30ED" w:rsidRPr="009C16F5" w:rsidRDefault="00AC30ED" w:rsidP="009A4746">
            <w:pPr>
              <w:spacing w:before="0"/>
            </w:pPr>
            <w:r w:rsidRPr="009C16F5">
              <w:t xml:space="preserve">Email: </w:t>
            </w:r>
            <w:r w:rsidR="009A4746">
              <w:t>paulej@packetizer.com</w:t>
            </w:r>
          </w:p>
        </w:tc>
      </w:tr>
      <w:tr w:rsidR="002300CC" w:rsidRPr="009C16F5" w:rsidTr="00AC30ED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2300CC" w:rsidRPr="009C16F5" w:rsidRDefault="002300CC" w:rsidP="00AC30ED">
            <w:pPr>
              <w:rPr>
                <w:b/>
                <w:bCs/>
              </w:rPr>
            </w:pPr>
            <w:r>
              <w:rPr>
                <w:b/>
                <w:bCs/>
              </w:rPr>
              <w:t>Contact</w:t>
            </w:r>
          </w:p>
        </w:tc>
        <w:tc>
          <w:tcPr>
            <w:tcW w:w="4394" w:type="dxa"/>
            <w:gridSpan w:val="5"/>
            <w:tcBorders>
              <w:top w:val="single" w:sz="12" w:space="0" w:color="auto"/>
            </w:tcBorders>
          </w:tcPr>
          <w:p w:rsidR="002300CC" w:rsidRPr="009C16F5" w:rsidRDefault="002300CC" w:rsidP="002300CC">
            <w:r>
              <w:t>Simon Horne</w:t>
            </w:r>
          </w:p>
          <w:p w:rsidR="0061439B" w:rsidRDefault="002300CC" w:rsidP="0061439B">
            <w:pPr>
              <w:spacing w:before="0"/>
            </w:pPr>
            <w:proofErr w:type="spellStart"/>
            <w:r>
              <w:t>Spranto</w:t>
            </w:r>
            <w:proofErr w:type="spellEnd"/>
            <w:r>
              <w:t xml:space="preserve"> Australia</w:t>
            </w:r>
          </w:p>
          <w:p w:rsidR="002300CC" w:rsidRPr="009C16F5" w:rsidRDefault="002300CC" w:rsidP="0061439B">
            <w:pPr>
              <w:spacing w:before="0"/>
            </w:pPr>
            <w:r>
              <w:t>Australia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2300CC" w:rsidRPr="009C16F5" w:rsidRDefault="002300CC" w:rsidP="002300CC">
            <w:r w:rsidRPr="009C16F5">
              <w:t>Tel:</w:t>
            </w:r>
            <w:r>
              <w:t xml:space="preserve"> </w:t>
            </w:r>
            <w:r w:rsidR="0061439B">
              <w:t>+</w:t>
            </w:r>
            <w:r>
              <w:t>61 412 984 323</w:t>
            </w:r>
          </w:p>
          <w:p w:rsidR="0061439B" w:rsidRDefault="002300CC" w:rsidP="0061439B">
            <w:pPr>
              <w:spacing w:before="0"/>
            </w:pPr>
            <w:r w:rsidRPr="009C16F5">
              <w:t>Fax:</w:t>
            </w:r>
          </w:p>
          <w:p w:rsidR="002300CC" w:rsidRPr="009C16F5" w:rsidRDefault="002300CC" w:rsidP="0061439B">
            <w:pPr>
              <w:spacing w:before="0"/>
            </w:pPr>
            <w:r w:rsidRPr="009C16F5">
              <w:t xml:space="preserve">Email: </w:t>
            </w:r>
            <w:r>
              <w:t>shorne@spranto.com</w:t>
            </w:r>
          </w:p>
        </w:tc>
      </w:tr>
      <w:tr w:rsidR="00AC30ED" w:rsidRPr="009C16F5" w:rsidTr="00AC30ED">
        <w:trPr>
          <w:cantSplit/>
          <w:trHeight w:val="204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spacing w:before="0"/>
              <w:rPr>
                <w:sz w:val="18"/>
              </w:rPr>
            </w:pPr>
            <w:r w:rsidRPr="009C16F5"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465206" w:rsidRDefault="00465206" w:rsidP="00AC30ED"/>
    <w:p w:rsidR="00EE1EC6" w:rsidRDefault="00EE1EC6" w:rsidP="00D50366">
      <w:r>
        <w:t>Question 2 of Study Group</w:t>
      </w:r>
      <w:r w:rsidR="00D50366">
        <w:t xml:space="preserve"> </w:t>
      </w:r>
      <w:r>
        <w:t>16</w:t>
      </w:r>
      <w:r w:rsidR="00D50366">
        <w:t xml:space="preserve"> (</w:t>
      </w:r>
      <w:r w:rsidRPr="00EE1EC6">
        <w:t xml:space="preserve">Packet-based conversational </w:t>
      </w:r>
      <w:r>
        <w:t>multimedia systems</w:t>
      </w:r>
      <w:r w:rsidR="00D50366">
        <w:t>) received your liaison (</w:t>
      </w:r>
      <w:hyperlink r:id="rId8" w:history="1">
        <w:r w:rsidR="00D50366" w:rsidRPr="003D73B1">
          <w:rPr>
            <w:rStyle w:val="Hyperlink"/>
            <w:lang w:val="fr-CH"/>
          </w:rPr>
          <w:t>JCA-Cloud - LS 19</w:t>
        </w:r>
      </w:hyperlink>
      <w:r w:rsidR="00D50366">
        <w:t xml:space="preserve">) pointing to a roadmap compiled by the JCA on cloud-related activities.  Q2/16 works on voice, video, and data collaboration technologies, notably H.323, that has been deployed in the cloud.  </w:t>
      </w:r>
      <w:r w:rsidR="001843DC">
        <w:t xml:space="preserve"> The use of video</w:t>
      </w:r>
      <w:r>
        <w:t xml:space="preserve">conferencing in a cloud environment </w:t>
      </w:r>
      <w:r w:rsidR="00D50366">
        <w:t>has been</w:t>
      </w:r>
      <w:r>
        <w:t xml:space="preserve"> a topic of interest to Q2/16</w:t>
      </w:r>
      <w:r w:rsidR="00D50366">
        <w:t>, and continues as we develop the latest multimedia specifications referred to as the “Advanced Multimedia System” (AMS)</w:t>
      </w:r>
      <w:r>
        <w:t xml:space="preserve">. While there are </w:t>
      </w:r>
      <w:r w:rsidR="00465206">
        <w:t xml:space="preserve">currently </w:t>
      </w:r>
      <w:r>
        <w:t>no specific work items on the topic of Cloud Computing, a number of experts</w:t>
      </w:r>
      <w:r w:rsidR="00465206">
        <w:t>’ organisations</w:t>
      </w:r>
      <w:r>
        <w:t xml:space="preserve"> are </w:t>
      </w:r>
      <w:r w:rsidR="00465206">
        <w:t>actively developing and submitting contribution</w:t>
      </w:r>
      <w:r w:rsidR="001843DC">
        <w:t xml:space="preserve">s to support the use of </w:t>
      </w:r>
      <w:bookmarkStart w:id="0" w:name="_GoBack"/>
      <w:r w:rsidR="001843DC">
        <w:t>vide</w:t>
      </w:r>
      <w:bookmarkEnd w:id="0"/>
      <w:r w:rsidR="001843DC">
        <w:t>o</w:t>
      </w:r>
      <w:r w:rsidR="00465206">
        <w:t>conferencing in a Cloud Computing environment</w:t>
      </w:r>
      <w:r w:rsidR="00D50366">
        <w:t xml:space="preserve"> and H.323 systems are presently used in those evironments</w:t>
      </w:r>
      <w:r w:rsidR="00465206">
        <w:t>.</w:t>
      </w:r>
    </w:p>
    <w:p w:rsidR="00CB7E77" w:rsidRPr="009C16F5" w:rsidRDefault="00CB7E77" w:rsidP="00E40E43"/>
    <w:p w:rsidR="00672327" w:rsidRPr="009C16F5" w:rsidRDefault="00672327" w:rsidP="00672327">
      <w:pPr>
        <w:jc w:val="center"/>
      </w:pPr>
      <w:r w:rsidRPr="009C16F5">
        <w:t>_________________</w:t>
      </w:r>
    </w:p>
    <w:sectPr w:rsidR="00672327" w:rsidRPr="009C16F5">
      <w:headerReference w:type="default" r:id="rId9"/>
      <w:pgSz w:w="11907" w:h="16840"/>
      <w:pgMar w:top="1418" w:right="1134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E8F" w:rsidRDefault="00016E8F">
      <w:r>
        <w:separator/>
      </w:r>
    </w:p>
  </w:endnote>
  <w:endnote w:type="continuationSeparator" w:id="0">
    <w:p w:rsidR="00016E8F" w:rsidRDefault="00016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E8F" w:rsidRDefault="00016E8F">
      <w:r>
        <w:separator/>
      </w:r>
    </w:p>
  </w:footnote>
  <w:footnote w:type="continuationSeparator" w:id="0">
    <w:p w:rsidR="00016E8F" w:rsidRDefault="00016E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290" w:rsidRDefault="00B64290">
    <w:pPr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1843DC">
      <w:rPr>
        <w:noProof/>
      </w:rPr>
      <w:t>1</w:t>
    </w:r>
    <w:r>
      <w:fldChar w:fldCharType="end"/>
    </w:r>
    <w:r>
      <w:t xml:space="preserve"> -</w:t>
    </w:r>
    <w:r w:rsidR="0061439B">
      <w:br/>
      <w:t>TD-33</w:t>
    </w:r>
    <w:r w:rsidR="001843DC"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C6"/>
    <w:rsid w:val="000048F6"/>
    <w:rsid w:val="00011221"/>
    <w:rsid w:val="00016E8F"/>
    <w:rsid w:val="00085207"/>
    <w:rsid w:val="000913E3"/>
    <w:rsid w:val="000A7378"/>
    <w:rsid w:val="00105FF7"/>
    <w:rsid w:val="00127C6B"/>
    <w:rsid w:val="001523F2"/>
    <w:rsid w:val="00174669"/>
    <w:rsid w:val="00182BB3"/>
    <w:rsid w:val="001843DC"/>
    <w:rsid w:val="00186603"/>
    <w:rsid w:val="002109DC"/>
    <w:rsid w:val="002300CC"/>
    <w:rsid w:val="002C2597"/>
    <w:rsid w:val="002E4A0E"/>
    <w:rsid w:val="00353D05"/>
    <w:rsid w:val="00395727"/>
    <w:rsid w:val="003A1CC1"/>
    <w:rsid w:val="003E54A2"/>
    <w:rsid w:val="00465206"/>
    <w:rsid w:val="005055E7"/>
    <w:rsid w:val="005103D8"/>
    <w:rsid w:val="005B0E5F"/>
    <w:rsid w:val="005C06F3"/>
    <w:rsid w:val="0061439B"/>
    <w:rsid w:val="006237A6"/>
    <w:rsid w:val="00625925"/>
    <w:rsid w:val="00627335"/>
    <w:rsid w:val="00672327"/>
    <w:rsid w:val="00683B15"/>
    <w:rsid w:val="00794DBC"/>
    <w:rsid w:val="008456B0"/>
    <w:rsid w:val="008D1089"/>
    <w:rsid w:val="008D30A4"/>
    <w:rsid w:val="008E7624"/>
    <w:rsid w:val="00917552"/>
    <w:rsid w:val="0092461E"/>
    <w:rsid w:val="00966315"/>
    <w:rsid w:val="00967E8B"/>
    <w:rsid w:val="009A4746"/>
    <w:rsid w:val="009B3B4B"/>
    <w:rsid w:val="009C16F5"/>
    <w:rsid w:val="009C31DC"/>
    <w:rsid w:val="00A4053D"/>
    <w:rsid w:val="00A74451"/>
    <w:rsid w:val="00A83DE5"/>
    <w:rsid w:val="00AC30ED"/>
    <w:rsid w:val="00B348B4"/>
    <w:rsid w:val="00B64290"/>
    <w:rsid w:val="00BB3E75"/>
    <w:rsid w:val="00C633C9"/>
    <w:rsid w:val="00C73313"/>
    <w:rsid w:val="00CB3D83"/>
    <w:rsid w:val="00CB7E77"/>
    <w:rsid w:val="00CC55D8"/>
    <w:rsid w:val="00D50366"/>
    <w:rsid w:val="00DD286E"/>
    <w:rsid w:val="00DD326B"/>
    <w:rsid w:val="00E057F5"/>
    <w:rsid w:val="00E40E43"/>
    <w:rsid w:val="00EE1EC6"/>
    <w:rsid w:val="00F55E78"/>
    <w:rsid w:val="00FC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Normal"/>
    <w:pPr>
      <w:spacing w:before="80"/>
    </w:p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Normal"/>
    <w:next w:val="Normal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Title">
    <w:name w:val="LSTitle"/>
    <w:basedOn w:val="Normal"/>
    <w:rsid w:val="00DD286E"/>
    <w:rPr>
      <w:b/>
      <w:bCs/>
    </w:rPr>
  </w:style>
  <w:style w:type="paragraph" w:customStyle="1" w:styleId="LSSource">
    <w:name w:val="LSSource"/>
    <w:basedOn w:val="Normal"/>
    <w:rsid w:val="00DD286E"/>
    <w:rPr>
      <w:b/>
      <w:bCs/>
    </w:rPr>
  </w:style>
  <w:style w:type="paragraph" w:customStyle="1" w:styleId="LSTo">
    <w:name w:val="LSTo"/>
    <w:basedOn w:val="Normal"/>
    <w:rsid w:val="00DD286E"/>
    <w:rPr>
      <w:b/>
      <w:bCs/>
    </w:rPr>
  </w:style>
  <w:style w:type="paragraph" w:customStyle="1" w:styleId="LSFor">
    <w:name w:val="LSFor"/>
    <w:basedOn w:val="Normal"/>
    <w:rsid w:val="00DD286E"/>
    <w:rPr>
      <w:b/>
      <w:bCs/>
    </w:rPr>
  </w:style>
  <w:style w:type="paragraph" w:customStyle="1" w:styleId="LSDeadline">
    <w:name w:val="LSDeadline"/>
    <w:basedOn w:val="Normal"/>
    <w:rsid w:val="000A7378"/>
    <w:rPr>
      <w:b/>
      <w:bCs/>
    </w:rPr>
  </w:style>
  <w:style w:type="paragraph" w:customStyle="1" w:styleId="LSForAction">
    <w:name w:val="LSForAction"/>
    <w:basedOn w:val="Normal"/>
    <w:rsid w:val="00AC30ED"/>
    <w:rPr>
      <w:b/>
      <w:bCs/>
    </w:rPr>
  </w:style>
  <w:style w:type="paragraph" w:customStyle="1" w:styleId="LSForInfo">
    <w:name w:val="LSForInfo"/>
    <w:basedOn w:val="LSForAction"/>
    <w:rsid w:val="00AC30ED"/>
  </w:style>
  <w:style w:type="paragraph" w:customStyle="1" w:styleId="LSForComment">
    <w:name w:val="LSForComment"/>
    <w:basedOn w:val="LSForAction"/>
    <w:rsid w:val="00AC30ED"/>
  </w:style>
  <w:style w:type="character" w:styleId="Hyperlink">
    <w:name w:val="Hyperlink"/>
    <w:aliases w:val="超级链接"/>
    <w:rsid w:val="00D50366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61439B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rsid w:val="0061439B"/>
    <w:rPr>
      <w:sz w:val="24"/>
      <w:lang w:val="en-GB"/>
    </w:rPr>
  </w:style>
  <w:style w:type="paragraph" w:styleId="Footer">
    <w:name w:val="footer"/>
    <w:basedOn w:val="Normal"/>
    <w:link w:val="FooterChar"/>
    <w:unhideWhenUsed/>
    <w:rsid w:val="0061439B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rsid w:val="0061439B"/>
    <w:rPr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Normal"/>
    <w:pPr>
      <w:spacing w:before="80"/>
    </w:p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Normal"/>
    <w:next w:val="Normal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Title">
    <w:name w:val="LSTitle"/>
    <w:basedOn w:val="Normal"/>
    <w:rsid w:val="00DD286E"/>
    <w:rPr>
      <w:b/>
      <w:bCs/>
    </w:rPr>
  </w:style>
  <w:style w:type="paragraph" w:customStyle="1" w:styleId="LSSource">
    <w:name w:val="LSSource"/>
    <w:basedOn w:val="Normal"/>
    <w:rsid w:val="00DD286E"/>
    <w:rPr>
      <w:b/>
      <w:bCs/>
    </w:rPr>
  </w:style>
  <w:style w:type="paragraph" w:customStyle="1" w:styleId="LSTo">
    <w:name w:val="LSTo"/>
    <w:basedOn w:val="Normal"/>
    <w:rsid w:val="00DD286E"/>
    <w:rPr>
      <w:b/>
      <w:bCs/>
    </w:rPr>
  </w:style>
  <w:style w:type="paragraph" w:customStyle="1" w:styleId="LSFor">
    <w:name w:val="LSFor"/>
    <w:basedOn w:val="Normal"/>
    <w:rsid w:val="00DD286E"/>
    <w:rPr>
      <w:b/>
      <w:bCs/>
    </w:rPr>
  </w:style>
  <w:style w:type="paragraph" w:customStyle="1" w:styleId="LSDeadline">
    <w:name w:val="LSDeadline"/>
    <w:basedOn w:val="Normal"/>
    <w:rsid w:val="000A7378"/>
    <w:rPr>
      <w:b/>
      <w:bCs/>
    </w:rPr>
  </w:style>
  <w:style w:type="paragraph" w:customStyle="1" w:styleId="LSForAction">
    <w:name w:val="LSForAction"/>
    <w:basedOn w:val="Normal"/>
    <w:rsid w:val="00AC30ED"/>
    <w:rPr>
      <w:b/>
      <w:bCs/>
    </w:rPr>
  </w:style>
  <w:style w:type="paragraph" w:customStyle="1" w:styleId="LSForInfo">
    <w:name w:val="LSForInfo"/>
    <w:basedOn w:val="LSForAction"/>
    <w:rsid w:val="00AC30ED"/>
  </w:style>
  <w:style w:type="paragraph" w:customStyle="1" w:styleId="LSForComment">
    <w:name w:val="LSForComment"/>
    <w:basedOn w:val="LSForAction"/>
    <w:rsid w:val="00AC30ED"/>
  </w:style>
  <w:style w:type="character" w:styleId="Hyperlink">
    <w:name w:val="Hyperlink"/>
    <w:aliases w:val="超级链接"/>
    <w:rsid w:val="00D50366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61439B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rsid w:val="0061439B"/>
    <w:rPr>
      <w:sz w:val="24"/>
      <w:lang w:val="en-GB"/>
    </w:rPr>
  </w:style>
  <w:style w:type="paragraph" w:styleId="Footer">
    <w:name w:val="footer"/>
    <w:basedOn w:val="Normal"/>
    <w:link w:val="FooterChar"/>
    <w:unhideWhenUsed/>
    <w:rsid w:val="0061439B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rsid w:val="0061439B"/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fa.itu.int/t/2013/ls/jca-cloud/sp15-jca-cloud-oLS-00019.do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wner\Downloads\LS_template-1403_Ge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LS_template-1403_Gen.dotx</Template>
  <TotalTime>5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>Microsoft</Company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Simon</dc:creator>
  <cp:lastModifiedBy>Paul E. Jones</cp:lastModifiedBy>
  <cp:revision>5</cp:revision>
  <cp:lastPrinted>2002-08-01T12:30:00Z</cp:lastPrinted>
  <dcterms:created xsi:type="dcterms:W3CDTF">2014-03-13T09:49:00Z</dcterms:created>
  <dcterms:modified xsi:type="dcterms:W3CDTF">2014-03-13T10:30:00Z</dcterms:modified>
</cp:coreProperties>
</file>