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217CD3">
              <w:rPr>
                <w:b/>
                <w:bCs/>
                <w:sz w:val="40"/>
              </w:rPr>
              <w:t>AVD</w:t>
            </w:r>
            <w:bookmarkEnd w:id="3"/>
            <w:r w:rsidR="00217CD3" w:rsidRPr="00217CD3">
              <w:rPr>
                <w:b/>
                <w:bCs/>
                <w:sz w:val="40"/>
              </w:rPr>
              <w:t>-4531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413510" w:rsidP="006C499C">
            <w:r>
              <w:t>5/16</w:t>
            </w:r>
          </w:p>
        </w:tc>
        <w:tc>
          <w:tcPr>
            <w:tcW w:w="5276" w:type="dxa"/>
            <w:gridSpan w:val="3"/>
          </w:tcPr>
          <w:p w:rsidR="006C499C" w:rsidRPr="00A14FB6" w:rsidRDefault="00AC05E5" w:rsidP="00AC05E5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March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413510" w:rsidP="006C499C">
            <w:r>
              <w:t>Huawei Technologies Co. Ltd.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413510" w:rsidP="006C499C">
            <w:pPr>
              <w:spacing w:after="120"/>
            </w:pPr>
            <w:r>
              <w:t xml:space="preserve">H.TPS-AV: Considerations for </w:t>
            </w:r>
            <w:r w:rsidR="00D70CE6">
              <w:t xml:space="preserve">Telepresence </w:t>
            </w:r>
            <w:r>
              <w:t>parameters to be signalled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727B98" w:rsidP="00413510">
            <w:pPr>
              <w:spacing w:after="120"/>
            </w:pPr>
            <w:r>
              <w:t>Discussion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Pr="00A14FB6" w:rsidRDefault="009B3A0F">
      <w:r>
        <w:t>This contribution</w:t>
      </w:r>
      <w:r w:rsidR="0026734E">
        <w:t xml:space="preserve"> provides an </w:t>
      </w:r>
      <w:r w:rsidR="00C334C1">
        <w:t xml:space="preserve">initial </w:t>
      </w:r>
      <w:r w:rsidR="0026734E">
        <w:t>analysis of the parameters identified</w:t>
      </w:r>
      <w:r>
        <w:t xml:space="preserve"> in H.TPS-AV</w:t>
      </w:r>
      <w:r w:rsidR="005164B8">
        <w:t xml:space="preserve"> as to which need to be signalled from one Telepresence system to another to achieve interoperability.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6C499C" w:rsidRPr="00A14FB6" w:rsidRDefault="00494684" w:rsidP="006C499C">
      <w:r>
        <w:t>Draf</w:t>
      </w:r>
      <w:r w:rsidR="005164B8">
        <w:t xml:space="preserve">t Rec. H.TPS-AV </w:t>
      </w:r>
      <w:r w:rsidR="00D13F7B">
        <w:t xml:space="preserve">[1] </w:t>
      </w:r>
      <w:r w:rsidR="005164B8">
        <w:t>lists many parameters which</w:t>
      </w:r>
      <w:r w:rsidR="008C5339">
        <w:t xml:space="preserve"> collectively de</w:t>
      </w:r>
      <w:r w:rsidR="00CD4958">
        <w:t>fine</w:t>
      </w:r>
      <w:r w:rsidR="008C5339">
        <w:t xml:space="preserve"> </w:t>
      </w:r>
      <w:r w:rsidR="00F0084B">
        <w:t>a high-performance Telepresence system</w:t>
      </w:r>
      <w:r w:rsidR="005002A4">
        <w:t xml:space="preserve">. With the </w:t>
      </w:r>
      <w:r w:rsidR="00CD4958">
        <w:t>creation</w:t>
      </w:r>
      <w:r w:rsidR="005002A4">
        <w:t xml:space="preserve"> of the new work item</w:t>
      </w:r>
      <w:r w:rsidR="00CD4958">
        <w:t xml:space="preserve"> H.TPS-SIG </w:t>
      </w:r>
      <w:r w:rsidR="00CD4958" w:rsidRPr="00CD4958">
        <w:t>"Signalling for telepresence-enabled conferencing"</w:t>
      </w:r>
      <w:r w:rsidR="00CD4958">
        <w:t xml:space="preserve"> it is timely to consider which of these parameters need to be signalled between Telepresence systems to provide inter-operability.</w:t>
      </w:r>
    </w:p>
    <w:p w:rsidR="006C499C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4F7478" w:rsidRDefault="00494684" w:rsidP="004F7478">
      <w:pPr>
        <w:rPr>
          <w:lang w:eastAsia="ja-JP"/>
        </w:rPr>
      </w:pPr>
      <w:r>
        <w:rPr>
          <w:lang w:eastAsia="ja-JP"/>
        </w:rPr>
        <w:t xml:space="preserve">As a starting point, the tables below list all of the </w:t>
      </w:r>
      <w:r w:rsidR="008C5339">
        <w:rPr>
          <w:lang w:eastAsia="ja-JP"/>
        </w:rPr>
        <w:t>parameters specified in H.TPS-AV</w:t>
      </w:r>
      <w:r w:rsidR="00C465C9">
        <w:rPr>
          <w:lang w:eastAsia="ja-JP"/>
        </w:rPr>
        <w:t xml:space="preserve"> with an initial view </w:t>
      </w:r>
      <w:r w:rsidR="002E0352">
        <w:rPr>
          <w:lang w:eastAsia="ja-JP"/>
        </w:rPr>
        <w:t>(Yes/No) of whether they need to be signalled</w:t>
      </w:r>
      <w:r w:rsidR="00C465C9">
        <w:rPr>
          <w:lang w:eastAsia="ja-JP"/>
        </w:rPr>
        <w:t xml:space="preserve"> at session initiation and/or during</w:t>
      </w:r>
      <w:r w:rsidR="007538B7">
        <w:rPr>
          <w:lang w:eastAsia="ja-JP"/>
        </w:rPr>
        <w:t xml:space="preserve"> the session</w:t>
      </w:r>
      <w:r w:rsidR="002E0352">
        <w:rPr>
          <w:lang w:eastAsia="ja-JP"/>
        </w:rPr>
        <w:t>, along with any other remarks.</w:t>
      </w:r>
    </w:p>
    <w:p w:rsidR="00095D4D" w:rsidRDefault="00095D4D" w:rsidP="004F7478">
      <w:pPr>
        <w:rPr>
          <w:lang w:eastAsia="ja-JP"/>
        </w:rPr>
      </w:pPr>
    </w:p>
    <w:p w:rsidR="00476CDB" w:rsidRDefault="00476CDB" w:rsidP="00476CDB">
      <w:pPr>
        <w:rPr>
          <w:lang w:eastAsia="ja-JP"/>
        </w:rPr>
      </w:pPr>
      <w:r>
        <w:rPr>
          <w:lang w:eastAsia="ja-JP"/>
        </w:rPr>
        <w:t>7</w:t>
      </w:r>
      <w:r w:rsidR="004D484A">
        <w:rPr>
          <w:lang w:eastAsia="ja-JP"/>
        </w:rPr>
        <w:t>.1</w:t>
      </w:r>
      <w:r w:rsidR="004D484A">
        <w:rPr>
          <w:lang w:eastAsia="ja-JP"/>
        </w:rPr>
        <w:tab/>
        <w:t>Capture Related Parameters</w:t>
      </w:r>
    </w:p>
    <w:p w:rsidR="00476CDB" w:rsidRDefault="00804B06" w:rsidP="00476CDB">
      <w:pPr>
        <w:rPr>
          <w:lang w:eastAsia="ja-JP"/>
        </w:rPr>
      </w:pPr>
      <w:r>
        <w:rPr>
          <w:lang w:eastAsia="ja-JP"/>
        </w:rPr>
        <w:t>7.1.1</w:t>
      </w:r>
      <w:r>
        <w:rPr>
          <w:lang w:eastAsia="ja-JP"/>
        </w:rPr>
        <w:tab/>
        <w:t>General Parameters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1440"/>
        <w:gridCol w:w="1530"/>
        <w:gridCol w:w="3600"/>
      </w:tblGrid>
      <w:tr w:rsidR="00EB6C30" w:rsidRPr="000F2EC2" w:rsidTr="00203DCD">
        <w:tc>
          <w:tcPr>
            <w:tcW w:w="29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</w:tcPr>
          <w:p w:rsidR="00EB6C30" w:rsidRPr="003445B6" w:rsidRDefault="00EB6C30" w:rsidP="00073F9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Parameter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</w:tcPr>
          <w:p w:rsidR="00EB6C30" w:rsidRPr="003445B6" w:rsidRDefault="00EB6C30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at session initiation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</w:tcPr>
          <w:p w:rsidR="00EB6C30" w:rsidRPr="003445B6" w:rsidRDefault="00C15354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during session</w:t>
            </w:r>
          </w:p>
        </w:tc>
        <w:tc>
          <w:tcPr>
            <w:tcW w:w="36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</w:tcPr>
          <w:p w:rsidR="00EB6C30" w:rsidRPr="003445B6" w:rsidRDefault="00EB6C30" w:rsidP="00073F9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Remarks</w:t>
            </w:r>
          </w:p>
        </w:tc>
      </w:tr>
      <w:tr w:rsidR="00EB6C30" w:rsidRPr="000F2EC2" w:rsidTr="0044717F">
        <w:tc>
          <w:tcPr>
            <w:tcW w:w="2988" w:type="dxa"/>
            <w:tcBorders>
              <w:top w:val="single" w:sz="12" w:space="0" w:color="auto"/>
            </w:tcBorders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Captured Media Type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66FFCC"/>
          </w:tcPr>
          <w:p w:rsidR="00EB6C30" w:rsidRPr="003F5D88" w:rsidRDefault="00CA7C39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tcBorders>
              <w:top w:val="single" w:sz="12" w:space="0" w:color="auto"/>
            </w:tcBorders>
            <w:shd w:val="clear" w:color="auto" w:fill="66FFCC"/>
          </w:tcPr>
          <w:p w:rsidR="00EB6C30" w:rsidRPr="003F5D88" w:rsidRDefault="009750FA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tcBorders>
              <w:top w:val="single" w:sz="12" w:space="0" w:color="auto"/>
            </w:tcBorders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EB6C30" w:rsidRPr="000F2EC2" w:rsidTr="0044717F">
        <w:tc>
          <w:tcPr>
            <w:tcW w:w="2988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Scene Description</w:t>
            </w:r>
          </w:p>
        </w:tc>
        <w:tc>
          <w:tcPr>
            <w:tcW w:w="1440" w:type="dxa"/>
            <w:shd w:val="clear" w:color="auto" w:fill="66FFCC"/>
          </w:tcPr>
          <w:p w:rsidR="00EB6C30" w:rsidRPr="003F5D88" w:rsidRDefault="005C54DB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B6C30" w:rsidRPr="003F5D88" w:rsidRDefault="009750FA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EB6C30" w:rsidRPr="000F2EC2" w:rsidTr="0044717F">
        <w:tc>
          <w:tcPr>
            <w:tcW w:w="2988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lastRenderedPageBreak/>
              <w:t>Capture Scene Entry Description</w:t>
            </w:r>
          </w:p>
        </w:tc>
        <w:tc>
          <w:tcPr>
            <w:tcW w:w="1440" w:type="dxa"/>
            <w:shd w:val="clear" w:color="auto" w:fill="66FFCC"/>
          </w:tcPr>
          <w:p w:rsidR="00EB6C30" w:rsidRPr="003F5D88" w:rsidRDefault="005C54DB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B6C30" w:rsidRPr="003F5D88" w:rsidRDefault="009750FA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EB6C30" w:rsidRPr="000F2EC2" w:rsidTr="0044717F">
        <w:tc>
          <w:tcPr>
            <w:tcW w:w="2988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Scene Switch Policy</w:t>
            </w:r>
          </w:p>
        </w:tc>
        <w:tc>
          <w:tcPr>
            <w:tcW w:w="1440" w:type="dxa"/>
            <w:shd w:val="clear" w:color="auto" w:fill="66FFCC"/>
          </w:tcPr>
          <w:p w:rsidR="00EB6C30" w:rsidRPr="003F5D88" w:rsidRDefault="009750FA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B6C30" w:rsidRPr="003F5D88" w:rsidRDefault="009750FA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EB6C30" w:rsidRPr="000F2EC2" w:rsidTr="0044717F">
        <w:tc>
          <w:tcPr>
            <w:tcW w:w="2988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Language</w:t>
            </w:r>
          </w:p>
        </w:tc>
        <w:tc>
          <w:tcPr>
            <w:tcW w:w="1440" w:type="dxa"/>
            <w:shd w:val="clear" w:color="auto" w:fill="66FFCC"/>
          </w:tcPr>
          <w:p w:rsidR="00EB6C30" w:rsidRPr="003F5D88" w:rsidRDefault="009750FA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B6C30" w:rsidRPr="003F5D88" w:rsidRDefault="009750FA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EB6C30" w:rsidRPr="000F2EC2" w:rsidTr="0044717F">
        <w:tc>
          <w:tcPr>
            <w:tcW w:w="2988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Priority</w:t>
            </w:r>
          </w:p>
        </w:tc>
        <w:tc>
          <w:tcPr>
            <w:tcW w:w="1440" w:type="dxa"/>
            <w:shd w:val="clear" w:color="auto" w:fill="66FFCC"/>
          </w:tcPr>
          <w:p w:rsidR="00EB6C30" w:rsidRPr="003F5D88" w:rsidRDefault="009750FA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B6C30" w:rsidRPr="003F5D88" w:rsidRDefault="009750FA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  <w:r w:rsidR="00523600">
              <w:rPr>
                <w:sz w:val="20"/>
                <w:lang w:eastAsia="ja-JP"/>
              </w:rPr>
              <w:t>?</w:t>
            </w:r>
          </w:p>
        </w:tc>
        <w:tc>
          <w:tcPr>
            <w:tcW w:w="3600" w:type="dxa"/>
            <w:shd w:val="clear" w:color="auto" w:fill="66FFCC"/>
          </w:tcPr>
          <w:p w:rsidR="00EB6C30" w:rsidRPr="003F5D88" w:rsidRDefault="0052360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May not need to be signalled during session</w:t>
            </w:r>
          </w:p>
        </w:tc>
      </w:tr>
      <w:tr w:rsidR="00EB6C30" w:rsidRPr="000F2EC2" w:rsidTr="0044717F">
        <w:tc>
          <w:tcPr>
            <w:tcW w:w="2988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Embedded text</w:t>
            </w:r>
          </w:p>
        </w:tc>
        <w:tc>
          <w:tcPr>
            <w:tcW w:w="1440" w:type="dxa"/>
            <w:shd w:val="clear" w:color="auto" w:fill="66FFCC"/>
          </w:tcPr>
          <w:p w:rsidR="00EB6C30" w:rsidRPr="003F5D88" w:rsidRDefault="0003040E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B6C30" w:rsidRPr="003F5D88" w:rsidRDefault="0003040E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EB6C30" w:rsidRPr="000F2EC2" w:rsidTr="0044717F">
        <w:tc>
          <w:tcPr>
            <w:tcW w:w="2988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Related to</w:t>
            </w:r>
          </w:p>
        </w:tc>
        <w:tc>
          <w:tcPr>
            <w:tcW w:w="1440" w:type="dxa"/>
            <w:shd w:val="clear" w:color="auto" w:fill="66FFCC"/>
          </w:tcPr>
          <w:p w:rsidR="00EB6C30" w:rsidRPr="003F5D88" w:rsidRDefault="0003040E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B6C30" w:rsidRPr="003F5D88" w:rsidRDefault="0003040E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EB6C30" w:rsidRPr="000F2EC2" w:rsidTr="0044717F">
        <w:tc>
          <w:tcPr>
            <w:tcW w:w="2988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Presentation</w:t>
            </w:r>
          </w:p>
        </w:tc>
        <w:tc>
          <w:tcPr>
            <w:tcW w:w="1440" w:type="dxa"/>
            <w:shd w:val="clear" w:color="auto" w:fill="66FFCC"/>
          </w:tcPr>
          <w:p w:rsidR="00EB6C30" w:rsidRPr="003F5D88" w:rsidRDefault="00B2286E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B6C30" w:rsidRPr="003F5D88" w:rsidRDefault="0003040E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EB6C30" w:rsidRPr="000F2EC2" w:rsidTr="0044717F">
        <w:tc>
          <w:tcPr>
            <w:tcW w:w="2988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Composed</w:t>
            </w:r>
          </w:p>
        </w:tc>
        <w:tc>
          <w:tcPr>
            <w:tcW w:w="1440" w:type="dxa"/>
            <w:shd w:val="clear" w:color="auto" w:fill="66FFCC"/>
          </w:tcPr>
          <w:p w:rsidR="00EB6C30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B6C30" w:rsidRPr="003F5D88" w:rsidRDefault="0003040E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EB6C30" w:rsidRPr="000F2EC2" w:rsidTr="0044717F">
        <w:tc>
          <w:tcPr>
            <w:tcW w:w="2988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Auto switched</w:t>
            </w:r>
          </w:p>
        </w:tc>
        <w:tc>
          <w:tcPr>
            <w:tcW w:w="1440" w:type="dxa"/>
            <w:shd w:val="clear" w:color="auto" w:fill="66FFCC"/>
          </w:tcPr>
          <w:p w:rsidR="00EB6C30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B6C30" w:rsidRPr="003F5D88" w:rsidRDefault="0003040E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EB6C30" w:rsidRPr="000F2EC2" w:rsidTr="0044717F">
        <w:tc>
          <w:tcPr>
            <w:tcW w:w="2988" w:type="dxa"/>
            <w:shd w:val="clear" w:color="auto" w:fill="66FFCC"/>
          </w:tcPr>
          <w:p w:rsidR="00EB6C30" w:rsidRPr="003F5D88" w:rsidRDefault="0003040E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Capture description</w:t>
            </w:r>
          </w:p>
        </w:tc>
        <w:tc>
          <w:tcPr>
            <w:tcW w:w="1440" w:type="dxa"/>
            <w:shd w:val="clear" w:color="auto" w:fill="66FFCC"/>
          </w:tcPr>
          <w:p w:rsidR="00EB6C30" w:rsidRPr="003F5D88" w:rsidRDefault="0003040E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B6C30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shd w:val="clear" w:color="auto" w:fill="66FFCC"/>
          </w:tcPr>
          <w:p w:rsidR="00EB6C30" w:rsidRPr="003F5D88" w:rsidRDefault="00EB6C30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EB6C30" w:rsidRPr="000F2EC2" w:rsidTr="0044717F">
        <w:tc>
          <w:tcPr>
            <w:tcW w:w="2988" w:type="dxa"/>
            <w:shd w:val="clear" w:color="auto" w:fill="66FFCC"/>
          </w:tcPr>
          <w:p w:rsidR="00EB6C30" w:rsidRPr="003F5D88" w:rsidRDefault="0003040E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Area scale</w:t>
            </w:r>
          </w:p>
        </w:tc>
        <w:tc>
          <w:tcPr>
            <w:tcW w:w="1440" w:type="dxa"/>
            <w:shd w:val="clear" w:color="auto" w:fill="66FFCC"/>
          </w:tcPr>
          <w:p w:rsidR="00EB6C30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B6C30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EB6C30" w:rsidRPr="003F5D88" w:rsidRDefault="00EB6C30" w:rsidP="000304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sz w:val="20"/>
                <w:lang w:eastAsia="ja-JP"/>
              </w:rPr>
            </w:pPr>
          </w:p>
        </w:tc>
      </w:tr>
      <w:tr w:rsidR="0003040E" w:rsidRPr="000F2EC2" w:rsidTr="0044717F">
        <w:tc>
          <w:tcPr>
            <w:tcW w:w="2988" w:type="dxa"/>
            <w:shd w:val="clear" w:color="auto" w:fill="66FFCC"/>
          </w:tcPr>
          <w:p w:rsidR="0003040E" w:rsidRDefault="0003040E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Mobility of capture</w:t>
            </w:r>
          </w:p>
        </w:tc>
        <w:tc>
          <w:tcPr>
            <w:tcW w:w="1440" w:type="dxa"/>
            <w:shd w:val="clear" w:color="auto" w:fill="66FFCC"/>
          </w:tcPr>
          <w:p w:rsidR="0003040E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03040E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03040E" w:rsidRPr="003F5D88" w:rsidRDefault="0003040E" w:rsidP="000304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sz w:val="20"/>
                <w:lang w:eastAsia="ja-JP"/>
              </w:rPr>
            </w:pPr>
          </w:p>
        </w:tc>
      </w:tr>
      <w:tr w:rsidR="0003040E" w:rsidRPr="000F2EC2" w:rsidTr="0044717F">
        <w:tc>
          <w:tcPr>
            <w:tcW w:w="2988" w:type="dxa"/>
            <w:shd w:val="clear" w:color="auto" w:fill="66FFCC"/>
          </w:tcPr>
          <w:p w:rsidR="0003040E" w:rsidRDefault="0003040E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View</w:t>
            </w:r>
          </w:p>
        </w:tc>
        <w:tc>
          <w:tcPr>
            <w:tcW w:w="1440" w:type="dxa"/>
            <w:shd w:val="clear" w:color="auto" w:fill="66FFCC"/>
          </w:tcPr>
          <w:p w:rsidR="0003040E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03040E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shd w:val="clear" w:color="auto" w:fill="66FFCC"/>
          </w:tcPr>
          <w:p w:rsidR="0003040E" w:rsidRPr="003F5D88" w:rsidRDefault="0003040E" w:rsidP="000304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sz w:val="20"/>
                <w:lang w:eastAsia="ja-JP"/>
              </w:rPr>
            </w:pPr>
          </w:p>
        </w:tc>
      </w:tr>
      <w:tr w:rsidR="0003040E" w:rsidRPr="000F2EC2" w:rsidTr="0044717F">
        <w:tc>
          <w:tcPr>
            <w:tcW w:w="2988" w:type="dxa"/>
            <w:shd w:val="clear" w:color="auto" w:fill="66FFCC"/>
          </w:tcPr>
          <w:p w:rsidR="0003040E" w:rsidRDefault="0003040E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Overall maximum bit-rate</w:t>
            </w:r>
          </w:p>
        </w:tc>
        <w:tc>
          <w:tcPr>
            <w:tcW w:w="1440" w:type="dxa"/>
            <w:shd w:val="clear" w:color="auto" w:fill="66FFCC"/>
          </w:tcPr>
          <w:p w:rsidR="0003040E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03040E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03040E" w:rsidRPr="003F5D88" w:rsidRDefault="0003040E" w:rsidP="000304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sz w:val="20"/>
                <w:lang w:eastAsia="ja-JP"/>
              </w:rPr>
            </w:pPr>
          </w:p>
        </w:tc>
      </w:tr>
      <w:tr w:rsidR="0003040E" w:rsidRPr="000F2EC2" w:rsidTr="0044717F">
        <w:tc>
          <w:tcPr>
            <w:tcW w:w="2988" w:type="dxa"/>
            <w:shd w:val="clear" w:color="auto" w:fill="66FFCC"/>
          </w:tcPr>
          <w:p w:rsidR="0003040E" w:rsidRDefault="0003040E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Overall maximum macroblocks per second</w:t>
            </w:r>
          </w:p>
        </w:tc>
        <w:tc>
          <w:tcPr>
            <w:tcW w:w="1440" w:type="dxa"/>
            <w:shd w:val="clear" w:color="auto" w:fill="66FFCC"/>
          </w:tcPr>
          <w:p w:rsidR="0003040E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03040E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03040E" w:rsidRPr="003F5D88" w:rsidRDefault="0003040E" w:rsidP="000304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sz w:val="20"/>
                <w:lang w:eastAsia="ja-JP"/>
              </w:rPr>
            </w:pPr>
          </w:p>
        </w:tc>
      </w:tr>
      <w:tr w:rsidR="0003040E" w:rsidRPr="000F2EC2" w:rsidTr="0044717F">
        <w:tc>
          <w:tcPr>
            <w:tcW w:w="2988" w:type="dxa"/>
            <w:shd w:val="clear" w:color="auto" w:fill="66FFCC"/>
          </w:tcPr>
          <w:p w:rsidR="0003040E" w:rsidRDefault="00CA7C39" w:rsidP="00167BF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Max capture encodings</w:t>
            </w:r>
          </w:p>
        </w:tc>
        <w:tc>
          <w:tcPr>
            <w:tcW w:w="1440" w:type="dxa"/>
            <w:shd w:val="clear" w:color="auto" w:fill="66FFCC"/>
          </w:tcPr>
          <w:p w:rsidR="0003040E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03040E" w:rsidRPr="003F5D88" w:rsidRDefault="00814EA7" w:rsidP="009750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03040E" w:rsidRPr="003F5D88" w:rsidRDefault="0003040E" w:rsidP="000304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right"/>
              <w:rPr>
                <w:sz w:val="20"/>
                <w:lang w:eastAsia="ja-JP"/>
              </w:rPr>
            </w:pPr>
          </w:p>
        </w:tc>
      </w:tr>
    </w:tbl>
    <w:p w:rsidR="00804B06" w:rsidRDefault="00804B06" w:rsidP="00476CDB">
      <w:pPr>
        <w:rPr>
          <w:lang w:eastAsia="ja-JP"/>
        </w:rPr>
      </w:pPr>
    </w:p>
    <w:p w:rsidR="00476CDB" w:rsidRDefault="00005A79" w:rsidP="00476CDB">
      <w:pPr>
        <w:rPr>
          <w:lang w:eastAsia="ja-JP"/>
        </w:rPr>
      </w:pPr>
      <w:r>
        <w:rPr>
          <w:lang w:eastAsia="ja-JP"/>
        </w:rPr>
        <w:t>7.1.2</w:t>
      </w:r>
      <w:r>
        <w:rPr>
          <w:lang w:eastAsia="ja-JP"/>
        </w:rPr>
        <w:tab/>
        <w:t>Visual parameters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988"/>
        <w:gridCol w:w="1440"/>
        <w:gridCol w:w="1530"/>
        <w:gridCol w:w="3600"/>
      </w:tblGrid>
      <w:tr w:rsidR="003F5D88" w:rsidRPr="000F2EC2" w:rsidTr="00203DCD">
        <w:trPr>
          <w:trHeight w:val="288"/>
        </w:trPr>
        <w:tc>
          <w:tcPr>
            <w:tcW w:w="29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Parameter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at session initiation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during session</w:t>
            </w:r>
          </w:p>
        </w:tc>
        <w:tc>
          <w:tcPr>
            <w:tcW w:w="36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Remarks</w:t>
            </w:r>
          </w:p>
        </w:tc>
      </w:tr>
      <w:tr w:rsidR="003F5D88" w:rsidRPr="000F2EC2" w:rsidTr="0044717F">
        <w:trPr>
          <w:trHeight w:val="288"/>
        </w:trPr>
        <w:tc>
          <w:tcPr>
            <w:tcW w:w="2988" w:type="dxa"/>
            <w:tcBorders>
              <w:top w:val="single" w:sz="12" w:space="0" w:color="auto"/>
            </w:tcBorders>
            <w:shd w:val="clear" w:color="auto" w:fill="66FFCC"/>
          </w:tcPr>
          <w:p w:rsidR="003F5D88" w:rsidRPr="003F5D88" w:rsidRDefault="003F5D88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Video Colour Gamut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66FFCC"/>
          </w:tcPr>
          <w:p w:rsidR="003F5D88" w:rsidRPr="003F5D88" w:rsidRDefault="00814EA7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tcBorders>
              <w:top w:val="single" w:sz="12" w:space="0" w:color="auto"/>
            </w:tcBorders>
            <w:shd w:val="clear" w:color="auto" w:fill="66FFCC"/>
          </w:tcPr>
          <w:p w:rsidR="003F5D88" w:rsidRPr="003F5D88" w:rsidRDefault="00814EA7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tcBorders>
              <w:top w:val="single" w:sz="12" w:space="0" w:color="auto"/>
            </w:tcBorders>
            <w:shd w:val="clear" w:color="auto" w:fill="66FFCC"/>
          </w:tcPr>
          <w:p w:rsidR="003F5D88" w:rsidRPr="003F5D88" w:rsidRDefault="003F5D88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3F5D88" w:rsidRPr="000F2EC2" w:rsidTr="0044717F">
        <w:trPr>
          <w:trHeight w:val="288"/>
        </w:trPr>
        <w:tc>
          <w:tcPr>
            <w:tcW w:w="2988" w:type="dxa"/>
            <w:shd w:val="clear" w:color="auto" w:fill="66FFCC"/>
          </w:tcPr>
          <w:p w:rsidR="003F5D88" w:rsidRPr="003F5D88" w:rsidRDefault="003F5D88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Video LumaBitDepth</w:t>
            </w:r>
          </w:p>
        </w:tc>
        <w:tc>
          <w:tcPr>
            <w:tcW w:w="1440" w:type="dxa"/>
            <w:shd w:val="clear" w:color="auto" w:fill="66FFCC"/>
          </w:tcPr>
          <w:p w:rsidR="003F5D88" w:rsidRPr="003F5D88" w:rsidRDefault="00814EA7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3F5D88" w:rsidRPr="003F5D88" w:rsidRDefault="00814EA7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3F5D88" w:rsidRPr="003F5D88" w:rsidRDefault="003F5D88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3F5D88" w:rsidRPr="000F2EC2" w:rsidTr="0044717F">
        <w:trPr>
          <w:trHeight w:val="288"/>
        </w:trPr>
        <w:tc>
          <w:tcPr>
            <w:tcW w:w="2988" w:type="dxa"/>
            <w:shd w:val="clear" w:color="auto" w:fill="66FFCC"/>
          </w:tcPr>
          <w:p w:rsidR="003F5D88" w:rsidRPr="003F5D88" w:rsidRDefault="003F5D88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Video ChromaBitDepth</w:t>
            </w:r>
          </w:p>
        </w:tc>
        <w:tc>
          <w:tcPr>
            <w:tcW w:w="1440" w:type="dxa"/>
            <w:shd w:val="clear" w:color="auto" w:fill="66FFCC"/>
          </w:tcPr>
          <w:p w:rsidR="003F5D88" w:rsidRPr="003F5D88" w:rsidRDefault="00814EA7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3F5D88" w:rsidRPr="003F5D88" w:rsidRDefault="00814EA7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3F5D88" w:rsidRPr="003F5D88" w:rsidRDefault="003F5D88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3F5D88" w:rsidRPr="000F2EC2" w:rsidTr="0044717F">
        <w:trPr>
          <w:trHeight w:val="288"/>
        </w:trPr>
        <w:tc>
          <w:tcPr>
            <w:tcW w:w="2988" w:type="dxa"/>
            <w:shd w:val="clear" w:color="auto" w:fill="66FFCC"/>
          </w:tcPr>
          <w:p w:rsidR="003F5D88" w:rsidRPr="003F5D88" w:rsidRDefault="003F5D88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Effective Resolution</w:t>
            </w:r>
          </w:p>
        </w:tc>
        <w:tc>
          <w:tcPr>
            <w:tcW w:w="1440" w:type="dxa"/>
            <w:shd w:val="clear" w:color="auto" w:fill="66FFCC"/>
          </w:tcPr>
          <w:p w:rsidR="003F5D88" w:rsidRPr="003F5D88" w:rsidRDefault="00814EA7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  <w:r w:rsidR="007D08A0">
              <w:rPr>
                <w:sz w:val="20"/>
                <w:lang w:eastAsia="ja-JP"/>
              </w:rPr>
              <w:t>?</w:t>
            </w:r>
          </w:p>
        </w:tc>
        <w:tc>
          <w:tcPr>
            <w:tcW w:w="1530" w:type="dxa"/>
            <w:shd w:val="clear" w:color="auto" w:fill="66FFCC"/>
          </w:tcPr>
          <w:p w:rsidR="003F5D88" w:rsidRPr="003F5D88" w:rsidRDefault="00814EA7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3F5D88" w:rsidRPr="003F5D88" w:rsidRDefault="007D08A0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May need to be signalled at session initiation</w:t>
            </w:r>
          </w:p>
        </w:tc>
      </w:tr>
      <w:tr w:rsidR="003F5D88" w:rsidRPr="000F2EC2" w:rsidTr="0044717F">
        <w:trPr>
          <w:trHeight w:val="288"/>
        </w:trPr>
        <w:tc>
          <w:tcPr>
            <w:tcW w:w="2988" w:type="dxa"/>
            <w:shd w:val="clear" w:color="auto" w:fill="66FFCC"/>
          </w:tcPr>
          <w:p w:rsidR="003F5D88" w:rsidRPr="003F5D88" w:rsidRDefault="003F5D88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Number of video captures</w:t>
            </w:r>
          </w:p>
        </w:tc>
        <w:tc>
          <w:tcPr>
            <w:tcW w:w="1440" w:type="dxa"/>
            <w:shd w:val="clear" w:color="auto" w:fill="66FFCC"/>
          </w:tcPr>
          <w:p w:rsidR="003F5D88" w:rsidRPr="003F5D88" w:rsidRDefault="00814EA7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3F5D88" w:rsidRPr="003F5D88" w:rsidRDefault="00814EA7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3F5D88" w:rsidRPr="003F5D88" w:rsidRDefault="003F5D88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3F5D88" w:rsidRPr="000F2EC2" w:rsidTr="0044717F">
        <w:trPr>
          <w:trHeight w:val="288"/>
        </w:trPr>
        <w:tc>
          <w:tcPr>
            <w:tcW w:w="2988" w:type="dxa"/>
            <w:shd w:val="clear" w:color="auto" w:fill="66FFCC"/>
          </w:tcPr>
          <w:p w:rsidR="003F5D88" w:rsidRPr="003F5D88" w:rsidRDefault="00814EA7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Capture area</w:t>
            </w:r>
          </w:p>
        </w:tc>
        <w:tc>
          <w:tcPr>
            <w:tcW w:w="1440" w:type="dxa"/>
            <w:shd w:val="clear" w:color="auto" w:fill="66FFCC"/>
          </w:tcPr>
          <w:p w:rsidR="003F5D88" w:rsidRPr="003F5D88" w:rsidRDefault="00814EA7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3F5D88" w:rsidRPr="003F5D88" w:rsidRDefault="00814EA7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shd w:val="clear" w:color="auto" w:fill="66FFCC"/>
          </w:tcPr>
          <w:p w:rsidR="003F5D88" w:rsidRPr="003F5D88" w:rsidRDefault="003F5D88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3F5D88" w:rsidRPr="000F2EC2" w:rsidTr="0044717F">
        <w:trPr>
          <w:trHeight w:val="288"/>
        </w:trPr>
        <w:tc>
          <w:tcPr>
            <w:tcW w:w="2988" w:type="dxa"/>
            <w:shd w:val="clear" w:color="auto" w:fill="66FFCC"/>
          </w:tcPr>
          <w:p w:rsidR="003F5D88" w:rsidRPr="003F5D88" w:rsidRDefault="00CB0B06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Capture point</w:t>
            </w:r>
          </w:p>
        </w:tc>
        <w:tc>
          <w:tcPr>
            <w:tcW w:w="1440" w:type="dxa"/>
            <w:shd w:val="clear" w:color="auto" w:fill="66FFCC"/>
          </w:tcPr>
          <w:p w:rsidR="003F5D88" w:rsidRPr="003F5D88" w:rsidRDefault="00B627C4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3F5D88" w:rsidRPr="003F5D88" w:rsidRDefault="00B627C4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shd w:val="clear" w:color="auto" w:fill="66FFCC"/>
          </w:tcPr>
          <w:p w:rsidR="003F5D88" w:rsidRPr="003F5D88" w:rsidRDefault="003F5D88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B627C4" w:rsidRPr="000F2EC2" w:rsidTr="0044717F">
        <w:trPr>
          <w:trHeight w:val="288"/>
        </w:trPr>
        <w:tc>
          <w:tcPr>
            <w:tcW w:w="2988" w:type="dxa"/>
            <w:shd w:val="clear" w:color="auto" w:fill="66FFCC"/>
          </w:tcPr>
          <w:p w:rsidR="00B627C4" w:rsidRDefault="00B627C4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Point on line of capture</w:t>
            </w:r>
          </w:p>
        </w:tc>
        <w:tc>
          <w:tcPr>
            <w:tcW w:w="1440" w:type="dxa"/>
            <w:shd w:val="clear" w:color="auto" w:fill="66FFCC"/>
          </w:tcPr>
          <w:p w:rsidR="00B627C4" w:rsidRDefault="00B627C4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B627C4" w:rsidRDefault="00B627C4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shd w:val="clear" w:color="auto" w:fill="66FFCC"/>
          </w:tcPr>
          <w:p w:rsidR="00B627C4" w:rsidRPr="003F5D88" w:rsidRDefault="00B627C4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B627C4" w:rsidRPr="000F2EC2" w:rsidTr="0044717F">
        <w:trPr>
          <w:trHeight w:val="288"/>
        </w:trPr>
        <w:tc>
          <w:tcPr>
            <w:tcW w:w="2988" w:type="dxa"/>
            <w:shd w:val="clear" w:color="auto" w:fill="66FFCC"/>
          </w:tcPr>
          <w:p w:rsidR="00B627C4" w:rsidRDefault="00B627C4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Maximum video bitrate</w:t>
            </w:r>
          </w:p>
        </w:tc>
        <w:tc>
          <w:tcPr>
            <w:tcW w:w="1440" w:type="dxa"/>
            <w:shd w:val="clear" w:color="auto" w:fill="66FFCC"/>
          </w:tcPr>
          <w:p w:rsidR="00B627C4" w:rsidRDefault="00EA7AC0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B627C4" w:rsidRDefault="00EA7AC0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B627C4" w:rsidRPr="003F5D88" w:rsidRDefault="00B627C4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EA7AC0" w:rsidRPr="000F2EC2" w:rsidTr="0044717F">
        <w:trPr>
          <w:trHeight w:val="288"/>
        </w:trPr>
        <w:tc>
          <w:tcPr>
            <w:tcW w:w="2988" w:type="dxa"/>
            <w:shd w:val="clear" w:color="auto" w:fill="66FFCC"/>
          </w:tcPr>
          <w:p w:rsidR="00EA7AC0" w:rsidRDefault="00EA7AC0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EA7AC0">
              <w:rPr>
                <w:sz w:val="20"/>
                <w:lang w:eastAsia="ja-JP"/>
              </w:rPr>
              <w:t>Maximum H.264 macroblocks per second</w:t>
            </w:r>
          </w:p>
        </w:tc>
        <w:tc>
          <w:tcPr>
            <w:tcW w:w="1440" w:type="dxa"/>
            <w:shd w:val="clear" w:color="auto" w:fill="66FFCC"/>
          </w:tcPr>
          <w:p w:rsidR="00EA7AC0" w:rsidRDefault="00EA7AC0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A7AC0" w:rsidRDefault="00EA7AC0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EA7AC0" w:rsidRPr="003F5D88" w:rsidRDefault="00EA7AC0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EA7AC0" w:rsidRPr="000F2EC2" w:rsidTr="0044717F">
        <w:trPr>
          <w:trHeight w:val="288"/>
        </w:trPr>
        <w:tc>
          <w:tcPr>
            <w:tcW w:w="2988" w:type="dxa"/>
            <w:shd w:val="clear" w:color="auto" w:fill="66FFCC"/>
          </w:tcPr>
          <w:p w:rsidR="00EA7AC0" w:rsidRPr="00EA7AC0" w:rsidRDefault="00EA7AC0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EA7AC0">
              <w:rPr>
                <w:sz w:val="20"/>
                <w:lang w:eastAsia="ja-JP"/>
              </w:rPr>
              <w:t>Maximum video resolution width</w:t>
            </w:r>
          </w:p>
        </w:tc>
        <w:tc>
          <w:tcPr>
            <w:tcW w:w="1440" w:type="dxa"/>
            <w:shd w:val="clear" w:color="auto" w:fill="66FFCC"/>
          </w:tcPr>
          <w:p w:rsidR="00EA7AC0" w:rsidRDefault="00EA7AC0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EA7AC0" w:rsidRDefault="00EA7AC0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EA7AC0" w:rsidRPr="003F5D88" w:rsidRDefault="00EA7AC0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145136" w:rsidRPr="000F2EC2" w:rsidTr="0044717F">
        <w:trPr>
          <w:trHeight w:val="288"/>
        </w:trPr>
        <w:tc>
          <w:tcPr>
            <w:tcW w:w="2988" w:type="dxa"/>
            <w:shd w:val="clear" w:color="auto" w:fill="66FFCC"/>
          </w:tcPr>
          <w:p w:rsidR="00145136" w:rsidRPr="00EA7AC0" w:rsidRDefault="00145136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EA7AC0">
              <w:rPr>
                <w:sz w:val="20"/>
                <w:lang w:eastAsia="ja-JP"/>
              </w:rPr>
              <w:t xml:space="preserve">Maximum video resolution </w:t>
            </w:r>
            <w:r>
              <w:rPr>
                <w:sz w:val="20"/>
                <w:lang w:eastAsia="ja-JP"/>
              </w:rPr>
              <w:t>height</w:t>
            </w:r>
          </w:p>
        </w:tc>
        <w:tc>
          <w:tcPr>
            <w:tcW w:w="1440" w:type="dxa"/>
            <w:shd w:val="clear" w:color="auto" w:fill="66FFCC"/>
          </w:tcPr>
          <w:p w:rsidR="00145136" w:rsidRDefault="00145136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145136" w:rsidRDefault="00145136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145136" w:rsidRPr="003F5D88" w:rsidRDefault="00145136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145136" w:rsidRPr="000F2EC2" w:rsidTr="0044717F">
        <w:trPr>
          <w:trHeight w:val="288"/>
        </w:trPr>
        <w:tc>
          <w:tcPr>
            <w:tcW w:w="2988" w:type="dxa"/>
            <w:shd w:val="clear" w:color="auto" w:fill="66FFCC"/>
          </w:tcPr>
          <w:p w:rsidR="00145136" w:rsidRPr="00EA7AC0" w:rsidRDefault="00145136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Maximum video framerate</w:t>
            </w:r>
          </w:p>
        </w:tc>
        <w:tc>
          <w:tcPr>
            <w:tcW w:w="1440" w:type="dxa"/>
            <w:shd w:val="clear" w:color="auto" w:fill="66FFCC"/>
          </w:tcPr>
          <w:p w:rsidR="00145136" w:rsidRDefault="00145136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145136" w:rsidRDefault="00145136" w:rsidP="00814EA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145136" w:rsidRPr="003F5D88" w:rsidRDefault="00145136" w:rsidP="008E7EF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</w:tbl>
    <w:p w:rsidR="00804B06" w:rsidRDefault="00804B06" w:rsidP="00476CDB">
      <w:pPr>
        <w:rPr>
          <w:lang w:eastAsia="ja-JP"/>
        </w:rPr>
      </w:pPr>
    </w:p>
    <w:p w:rsidR="00476CDB" w:rsidRDefault="00DA104B" w:rsidP="00476CDB">
      <w:pPr>
        <w:rPr>
          <w:lang w:eastAsia="ja-JP"/>
        </w:rPr>
      </w:pPr>
      <w:r>
        <w:rPr>
          <w:lang w:eastAsia="ja-JP"/>
        </w:rPr>
        <w:lastRenderedPageBreak/>
        <w:t>7.1.3</w:t>
      </w:r>
      <w:r>
        <w:rPr>
          <w:lang w:eastAsia="ja-JP"/>
        </w:rPr>
        <w:tab/>
        <w:t>Audio parameters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7"/>
        <w:gridCol w:w="1431"/>
        <w:gridCol w:w="1530"/>
        <w:gridCol w:w="3600"/>
      </w:tblGrid>
      <w:tr w:rsidR="003F5D88" w:rsidRPr="00635D0B" w:rsidTr="00203DCD">
        <w:tc>
          <w:tcPr>
            <w:tcW w:w="29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Parameter</w:t>
            </w:r>
          </w:p>
        </w:tc>
        <w:tc>
          <w:tcPr>
            <w:tcW w:w="14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at session initiation</w:t>
            </w: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during session</w:t>
            </w:r>
          </w:p>
        </w:tc>
        <w:tc>
          <w:tcPr>
            <w:tcW w:w="36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Remarks</w:t>
            </w:r>
          </w:p>
        </w:tc>
      </w:tr>
      <w:tr w:rsidR="00C15354" w:rsidRPr="00635D0B" w:rsidTr="0044717F">
        <w:tc>
          <w:tcPr>
            <w:tcW w:w="2997" w:type="dxa"/>
            <w:tcBorders>
              <w:top w:val="single" w:sz="12" w:space="0" w:color="auto"/>
            </w:tcBorders>
            <w:shd w:val="clear" w:color="auto" w:fill="66FFCC"/>
          </w:tcPr>
          <w:p w:rsidR="00C15354" w:rsidRPr="003F5D88" w:rsidRDefault="00C15354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Number of audio captures</w:t>
            </w:r>
          </w:p>
        </w:tc>
        <w:tc>
          <w:tcPr>
            <w:tcW w:w="1431" w:type="dxa"/>
            <w:tcBorders>
              <w:top w:val="single" w:sz="12" w:space="0" w:color="auto"/>
            </w:tcBorders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tcBorders>
              <w:top w:val="single" w:sz="12" w:space="0" w:color="auto"/>
            </w:tcBorders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tcBorders>
              <w:top w:val="single" w:sz="12" w:space="0" w:color="auto"/>
            </w:tcBorders>
            <w:shd w:val="clear" w:color="auto" w:fill="66FFCC"/>
          </w:tcPr>
          <w:p w:rsidR="00C15354" w:rsidRPr="003F5D88" w:rsidRDefault="00C15354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C15354" w:rsidRPr="00635D0B" w:rsidTr="0044717F">
        <w:tc>
          <w:tcPr>
            <w:tcW w:w="2997" w:type="dxa"/>
            <w:shd w:val="clear" w:color="auto" w:fill="66FFCC"/>
          </w:tcPr>
          <w:p w:rsidR="00C15354" w:rsidRPr="003F5D88" w:rsidRDefault="00C15354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Audio capture spatial information</w:t>
            </w:r>
          </w:p>
        </w:tc>
        <w:tc>
          <w:tcPr>
            <w:tcW w:w="1431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3600" w:type="dxa"/>
            <w:shd w:val="clear" w:color="auto" w:fill="66FFCC"/>
          </w:tcPr>
          <w:p w:rsidR="00C15354" w:rsidRPr="003F5D88" w:rsidRDefault="00C15354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C15354" w:rsidRPr="00635D0B" w:rsidTr="0044717F">
        <w:tc>
          <w:tcPr>
            <w:tcW w:w="2997" w:type="dxa"/>
            <w:shd w:val="clear" w:color="auto" w:fill="66FFCC"/>
          </w:tcPr>
          <w:p w:rsidR="00C15354" w:rsidRPr="003F5D88" w:rsidRDefault="00145136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Audio channel format</w:t>
            </w:r>
          </w:p>
        </w:tc>
        <w:tc>
          <w:tcPr>
            <w:tcW w:w="1431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C15354" w:rsidRPr="003F5D88" w:rsidRDefault="00C15354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145136" w:rsidRPr="00635D0B" w:rsidTr="0044717F">
        <w:tc>
          <w:tcPr>
            <w:tcW w:w="2997" w:type="dxa"/>
            <w:shd w:val="clear" w:color="auto" w:fill="66FFCC"/>
          </w:tcPr>
          <w:p w:rsidR="00145136" w:rsidRPr="003F5D88" w:rsidRDefault="00145136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Maximum audio bitrate</w:t>
            </w:r>
          </w:p>
        </w:tc>
        <w:tc>
          <w:tcPr>
            <w:tcW w:w="1431" w:type="dxa"/>
            <w:shd w:val="clear" w:color="auto" w:fill="66FFCC"/>
          </w:tcPr>
          <w:p w:rsidR="00145136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145136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145136" w:rsidRPr="003F5D88" w:rsidRDefault="00145136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C15354" w:rsidRPr="00635D0B" w:rsidTr="0044717F">
        <w:tc>
          <w:tcPr>
            <w:tcW w:w="2997" w:type="dxa"/>
            <w:shd w:val="clear" w:color="auto" w:fill="66FFCC"/>
          </w:tcPr>
          <w:p w:rsidR="00C15354" w:rsidRPr="003F5D88" w:rsidRDefault="00C15354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Audio Level</w:t>
            </w:r>
          </w:p>
        </w:tc>
        <w:tc>
          <w:tcPr>
            <w:tcW w:w="1431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C15354" w:rsidRPr="003F5D88" w:rsidRDefault="00C15354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C15354" w:rsidRPr="00635D0B" w:rsidTr="0044717F">
        <w:tc>
          <w:tcPr>
            <w:tcW w:w="2997" w:type="dxa"/>
            <w:shd w:val="clear" w:color="auto" w:fill="66FFCC"/>
          </w:tcPr>
          <w:p w:rsidR="00C15354" w:rsidRPr="003F5D88" w:rsidRDefault="00C15354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Sending Loudness Rating</w:t>
            </w:r>
          </w:p>
        </w:tc>
        <w:tc>
          <w:tcPr>
            <w:tcW w:w="1431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  <w:r w:rsidR="00906373">
              <w:rPr>
                <w:sz w:val="20"/>
                <w:lang w:eastAsia="ja-JP"/>
              </w:rPr>
              <w:t>?</w:t>
            </w:r>
          </w:p>
        </w:tc>
        <w:tc>
          <w:tcPr>
            <w:tcW w:w="153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C15354" w:rsidRPr="003F5D88" w:rsidRDefault="00906373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May not need to be signalled</w:t>
            </w:r>
          </w:p>
        </w:tc>
      </w:tr>
      <w:tr w:rsidR="00C15354" w:rsidRPr="00635D0B" w:rsidTr="0044717F">
        <w:tc>
          <w:tcPr>
            <w:tcW w:w="2997" w:type="dxa"/>
            <w:shd w:val="clear" w:color="auto" w:fill="66FFCC"/>
          </w:tcPr>
          <w:p w:rsidR="00C15354" w:rsidRPr="003F5D88" w:rsidRDefault="00C15354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Weighted Microphone-Loudspeaker Coupling Loss</w:t>
            </w:r>
          </w:p>
        </w:tc>
        <w:tc>
          <w:tcPr>
            <w:tcW w:w="1431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153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C15354" w:rsidRPr="003F5D88" w:rsidRDefault="00C15354" w:rsidP="00A31D9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</w:tbl>
    <w:p w:rsidR="00804B06" w:rsidRDefault="00804B06" w:rsidP="00476CDB">
      <w:pPr>
        <w:rPr>
          <w:lang w:eastAsia="ja-JP"/>
        </w:rPr>
      </w:pPr>
    </w:p>
    <w:p w:rsidR="00476CDB" w:rsidRDefault="00C82D0B" w:rsidP="00476CDB">
      <w:pPr>
        <w:rPr>
          <w:lang w:eastAsia="ja-JP"/>
        </w:rPr>
      </w:pPr>
      <w:r>
        <w:rPr>
          <w:lang w:eastAsia="ja-JP"/>
        </w:rPr>
        <w:t>7.1.4</w:t>
      </w:r>
      <w:r>
        <w:rPr>
          <w:lang w:eastAsia="ja-JP"/>
        </w:rPr>
        <w:tab/>
        <w:t>Delay parameters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988"/>
        <w:gridCol w:w="1440"/>
        <w:gridCol w:w="1546"/>
        <w:gridCol w:w="3584"/>
      </w:tblGrid>
      <w:tr w:rsidR="003F5D88" w:rsidRPr="00635D0B" w:rsidTr="00203DCD">
        <w:tc>
          <w:tcPr>
            <w:tcW w:w="2988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Parameter</w:t>
            </w:r>
          </w:p>
        </w:tc>
        <w:tc>
          <w:tcPr>
            <w:tcW w:w="1440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at session initiation</w:t>
            </w:r>
          </w:p>
        </w:tc>
        <w:tc>
          <w:tcPr>
            <w:tcW w:w="1546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during session</w:t>
            </w:r>
          </w:p>
        </w:tc>
        <w:tc>
          <w:tcPr>
            <w:tcW w:w="3584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Remarks</w:t>
            </w:r>
          </w:p>
        </w:tc>
      </w:tr>
      <w:tr w:rsidR="00C15354" w:rsidRPr="00635D0B" w:rsidTr="0044717F">
        <w:tc>
          <w:tcPr>
            <w:tcW w:w="2988" w:type="dxa"/>
            <w:shd w:val="clear" w:color="auto" w:fill="66FFCC"/>
          </w:tcPr>
          <w:p w:rsidR="00C15354" w:rsidRPr="003F5D88" w:rsidRDefault="00C15354" w:rsidP="007D122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End to End Video Delay</w:t>
            </w:r>
          </w:p>
        </w:tc>
        <w:tc>
          <w:tcPr>
            <w:tcW w:w="144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1546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584" w:type="dxa"/>
            <w:shd w:val="clear" w:color="auto" w:fill="66FFCC"/>
          </w:tcPr>
          <w:p w:rsidR="00C15354" w:rsidRPr="003F5D88" w:rsidRDefault="00C15354" w:rsidP="007D122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C15354" w:rsidRPr="00635D0B" w:rsidTr="0044717F">
        <w:tc>
          <w:tcPr>
            <w:tcW w:w="2988" w:type="dxa"/>
            <w:shd w:val="clear" w:color="auto" w:fill="66FFCC"/>
          </w:tcPr>
          <w:p w:rsidR="00C15354" w:rsidRPr="003F5D88" w:rsidRDefault="00C15354" w:rsidP="007D122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End to End Audio Delay</w:t>
            </w:r>
          </w:p>
        </w:tc>
        <w:tc>
          <w:tcPr>
            <w:tcW w:w="144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1546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584" w:type="dxa"/>
            <w:shd w:val="clear" w:color="auto" w:fill="66FFCC"/>
          </w:tcPr>
          <w:p w:rsidR="00C15354" w:rsidRPr="003F5D88" w:rsidRDefault="00C15354" w:rsidP="007D122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C15354" w:rsidRPr="00635D0B" w:rsidTr="0044717F">
        <w:tc>
          <w:tcPr>
            <w:tcW w:w="2988" w:type="dxa"/>
            <w:shd w:val="clear" w:color="auto" w:fill="66FFCC"/>
          </w:tcPr>
          <w:p w:rsidR="00C15354" w:rsidRPr="003F5D88" w:rsidRDefault="00C15354" w:rsidP="007D122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Audio / Video Synchronization</w:t>
            </w:r>
          </w:p>
        </w:tc>
        <w:tc>
          <w:tcPr>
            <w:tcW w:w="144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1546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584" w:type="dxa"/>
            <w:shd w:val="clear" w:color="auto" w:fill="66FFCC"/>
          </w:tcPr>
          <w:p w:rsidR="00C15354" w:rsidRPr="003F5D88" w:rsidRDefault="00C15354" w:rsidP="007D122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</w:tbl>
    <w:p w:rsidR="00804B06" w:rsidRDefault="00804B06" w:rsidP="00476CDB">
      <w:pPr>
        <w:rPr>
          <w:lang w:eastAsia="ja-JP"/>
        </w:rPr>
      </w:pPr>
    </w:p>
    <w:p w:rsidR="00476CDB" w:rsidRDefault="00C82D0B" w:rsidP="00476CDB">
      <w:pPr>
        <w:rPr>
          <w:lang w:eastAsia="ja-JP"/>
        </w:rPr>
      </w:pPr>
      <w:r>
        <w:rPr>
          <w:lang w:eastAsia="ja-JP"/>
        </w:rPr>
        <w:t>7.2</w:t>
      </w:r>
      <w:r>
        <w:rPr>
          <w:lang w:eastAsia="ja-JP"/>
        </w:rPr>
        <w:tab/>
        <w:t>Render related Parameters</w:t>
      </w:r>
    </w:p>
    <w:p w:rsidR="00476CDB" w:rsidRDefault="00C82D0B" w:rsidP="00476CDB">
      <w:pPr>
        <w:rPr>
          <w:lang w:eastAsia="ja-JP"/>
        </w:rPr>
      </w:pPr>
      <w:r>
        <w:rPr>
          <w:lang w:eastAsia="ja-JP"/>
        </w:rPr>
        <w:t>7.2.1</w:t>
      </w:r>
      <w:r>
        <w:rPr>
          <w:lang w:eastAsia="ja-JP"/>
        </w:rPr>
        <w:tab/>
        <w:t>Video parameters</w:t>
      </w:r>
    </w:p>
    <w:p w:rsidR="00476CDB" w:rsidRDefault="00C82D0B" w:rsidP="00476CDB">
      <w:pPr>
        <w:rPr>
          <w:lang w:eastAsia="ja-JP"/>
        </w:rPr>
      </w:pPr>
      <w:r>
        <w:rPr>
          <w:lang w:eastAsia="ja-JP"/>
        </w:rPr>
        <w:t>7.2.2</w:t>
      </w:r>
      <w:r>
        <w:rPr>
          <w:lang w:eastAsia="ja-JP"/>
        </w:rPr>
        <w:tab/>
        <w:t>Audio parameters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1440"/>
        <w:gridCol w:w="1530"/>
        <w:gridCol w:w="3600"/>
      </w:tblGrid>
      <w:tr w:rsidR="003F5D88" w:rsidRPr="00635D0B" w:rsidTr="00203DCD">
        <w:tc>
          <w:tcPr>
            <w:tcW w:w="2988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Parameter</w:t>
            </w:r>
          </w:p>
        </w:tc>
        <w:tc>
          <w:tcPr>
            <w:tcW w:w="1440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at session initiation</w:t>
            </w:r>
          </w:p>
        </w:tc>
        <w:tc>
          <w:tcPr>
            <w:tcW w:w="1530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during session</w:t>
            </w:r>
          </w:p>
        </w:tc>
        <w:tc>
          <w:tcPr>
            <w:tcW w:w="3600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Remarks</w:t>
            </w:r>
          </w:p>
        </w:tc>
      </w:tr>
      <w:tr w:rsidR="00C15354" w:rsidRPr="00635D0B" w:rsidTr="0044717F">
        <w:tc>
          <w:tcPr>
            <w:tcW w:w="2988" w:type="dxa"/>
            <w:shd w:val="clear" w:color="auto" w:fill="66FFCC"/>
          </w:tcPr>
          <w:p w:rsidR="00C15354" w:rsidRPr="003F5D88" w:rsidRDefault="00C15354" w:rsidP="003E144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Receiving Loudness Rating</w:t>
            </w:r>
          </w:p>
        </w:tc>
        <w:tc>
          <w:tcPr>
            <w:tcW w:w="144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153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C15354" w:rsidRPr="003F5D88" w:rsidRDefault="00C15354" w:rsidP="003E144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</w:tbl>
    <w:p w:rsidR="00804B06" w:rsidRDefault="00804B06" w:rsidP="00476CDB">
      <w:pPr>
        <w:rPr>
          <w:lang w:eastAsia="ja-JP"/>
        </w:rPr>
      </w:pPr>
    </w:p>
    <w:p w:rsidR="00476CDB" w:rsidRDefault="00476CDB" w:rsidP="00476CDB">
      <w:pPr>
        <w:rPr>
          <w:lang w:eastAsia="ja-JP"/>
        </w:rPr>
      </w:pPr>
      <w:r>
        <w:rPr>
          <w:lang w:eastAsia="ja-JP"/>
        </w:rPr>
        <w:t>7.3</w:t>
      </w:r>
      <w:r>
        <w:rPr>
          <w:lang w:eastAsia="ja-JP"/>
        </w:rPr>
        <w:tab/>
        <w:t xml:space="preserve">Telepresence </w:t>
      </w:r>
      <w:r w:rsidR="00C82D0B">
        <w:rPr>
          <w:lang w:eastAsia="ja-JP"/>
        </w:rPr>
        <w:t>system environment parameters</w:t>
      </w:r>
    </w:p>
    <w:p w:rsidR="00476CDB" w:rsidRDefault="00476CDB" w:rsidP="00476CDB">
      <w:pPr>
        <w:rPr>
          <w:lang w:eastAsia="ja-JP"/>
        </w:rPr>
      </w:pPr>
      <w:r>
        <w:rPr>
          <w:lang w:eastAsia="ja-JP"/>
        </w:rPr>
        <w:t>7.3.1</w:t>
      </w:r>
      <w:r>
        <w:rPr>
          <w:lang w:eastAsia="ja-JP"/>
        </w:rPr>
        <w:tab/>
        <w:t>C</w:t>
      </w:r>
      <w:r w:rsidR="00C82D0B">
        <w:rPr>
          <w:lang w:eastAsia="ja-JP"/>
        </w:rPr>
        <w:t>olour and lighting parameters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988"/>
        <w:gridCol w:w="1440"/>
        <w:gridCol w:w="1530"/>
        <w:gridCol w:w="3600"/>
      </w:tblGrid>
      <w:tr w:rsidR="003F5D88" w:rsidRPr="00635D0B" w:rsidTr="00203DCD">
        <w:tc>
          <w:tcPr>
            <w:tcW w:w="2988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Parameter</w:t>
            </w:r>
          </w:p>
        </w:tc>
        <w:tc>
          <w:tcPr>
            <w:tcW w:w="1440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at session initiation</w:t>
            </w:r>
          </w:p>
        </w:tc>
        <w:tc>
          <w:tcPr>
            <w:tcW w:w="1530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during session</w:t>
            </w:r>
          </w:p>
        </w:tc>
        <w:tc>
          <w:tcPr>
            <w:tcW w:w="3600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Remarks</w:t>
            </w:r>
          </w:p>
        </w:tc>
      </w:tr>
      <w:tr w:rsidR="00C15354" w:rsidRPr="00635D0B" w:rsidTr="0044717F">
        <w:tc>
          <w:tcPr>
            <w:tcW w:w="2988" w:type="dxa"/>
            <w:shd w:val="clear" w:color="auto" w:fill="66FFCC"/>
          </w:tcPr>
          <w:p w:rsidR="00C15354" w:rsidRPr="003F5D88" w:rsidRDefault="00C15354" w:rsidP="00FD214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Illuminant</w:t>
            </w:r>
          </w:p>
        </w:tc>
        <w:tc>
          <w:tcPr>
            <w:tcW w:w="144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Y</w:t>
            </w:r>
          </w:p>
        </w:tc>
        <w:tc>
          <w:tcPr>
            <w:tcW w:w="153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  <w:r w:rsidR="00906373">
              <w:rPr>
                <w:sz w:val="20"/>
                <w:lang w:eastAsia="ja-JP"/>
              </w:rPr>
              <w:t>?</w:t>
            </w:r>
          </w:p>
        </w:tc>
        <w:tc>
          <w:tcPr>
            <w:tcW w:w="3600" w:type="dxa"/>
            <w:shd w:val="clear" w:color="auto" w:fill="66FFCC"/>
          </w:tcPr>
          <w:p w:rsidR="00C15354" w:rsidRPr="003F5D88" w:rsidRDefault="00906373" w:rsidP="00FD214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May need to be signalled if lighting changes during session</w:t>
            </w:r>
          </w:p>
        </w:tc>
      </w:tr>
      <w:tr w:rsidR="00C15354" w:rsidRPr="00635D0B" w:rsidTr="0044717F">
        <w:tc>
          <w:tcPr>
            <w:tcW w:w="2988" w:type="dxa"/>
            <w:shd w:val="clear" w:color="auto" w:fill="66FFCC"/>
          </w:tcPr>
          <w:p w:rsidR="00C15354" w:rsidRPr="003F5D88" w:rsidRDefault="00C15354" w:rsidP="00FD214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lastRenderedPageBreak/>
              <w:t>Colour Rendering Index</w:t>
            </w:r>
          </w:p>
        </w:tc>
        <w:tc>
          <w:tcPr>
            <w:tcW w:w="144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153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C15354" w:rsidRPr="003F5D88" w:rsidRDefault="00C15354" w:rsidP="00FD214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C15354" w:rsidRPr="00635D0B" w:rsidTr="0044717F">
        <w:tc>
          <w:tcPr>
            <w:tcW w:w="2988" w:type="dxa"/>
            <w:shd w:val="clear" w:color="auto" w:fill="66FFCC"/>
          </w:tcPr>
          <w:p w:rsidR="00C15354" w:rsidRPr="003F5D88" w:rsidRDefault="00C15354" w:rsidP="00FD214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Colour temperature</w:t>
            </w:r>
          </w:p>
        </w:tc>
        <w:tc>
          <w:tcPr>
            <w:tcW w:w="144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1530" w:type="dxa"/>
            <w:shd w:val="clear" w:color="auto" w:fill="66FFCC"/>
          </w:tcPr>
          <w:p w:rsidR="00C15354" w:rsidRPr="003F5D88" w:rsidRDefault="00145136" w:rsidP="0014513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C15354" w:rsidRPr="003F5D88" w:rsidRDefault="00C15354" w:rsidP="00FD214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</w:tbl>
    <w:p w:rsidR="00804B06" w:rsidRDefault="00804B06" w:rsidP="00476CDB">
      <w:pPr>
        <w:rPr>
          <w:lang w:eastAsia="ja-JP"/>
        </w:rPr>
      </w:pPr>
    </w:p>
    <w:p w:rsidR="00476CDB" w:rsidRDefault="00073F9A" w:rsidP="00476CDB">
      <w:pPr>
        <w:rPr>
          <w:lang w:eastAsia="ja-JP"/>
        </w:rPr>
      </w:pPr>
      <w:r>
        <w:rPr>
          <w:lang w:eastAsia="ja-JP"/>
        </w:rPr>
        <w:t>7.3.2</w:t>
      </w:r>
      <w:r>
        <w:rPr>
          <w:lang w:eastAsia="ja-JP"/>
        </w:rPr>
        <w:tab/>
        <w:t>Acoustic Parameters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988"/>
        <w:gridCol w:w="1440"/>
        <w:gridCol w:w="1541"/>
        <w:gridCol w:w="3589"/>
      </w:tblGrid>
      <w:tr w:rsidR="003F5D88" w:rsidRPr="00635D0B" w:rsidTr="00203DCD">
        <w:tc>
          <w:tcPr>
            <w:tcW w:w="2988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Parameter</w:t>
            </w:r>
          </w:p>
        </w:tc>
        <w:tc>
          <w:tcPr>
            <w:tcW w:w="1440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at session initiation</w:t>
            </w:r>
          </w:p>
        </w:tc>
        <w:tc>
          <w:tcPr>
            <w:tcW w:w="1541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Need for signalling during session</w:t>
            </w:r>
          </w:p>
        </w:tc>
        <w:tc>
          <w:tcPr>
            <w:tcW w:w="3589" w:type="dxa"/>
            <w:shd w:val="clear" w:color="auto" w:fill="FFFF99"/>
          </w:tcPr>
          <w:p w:rsidR="003F5D88" w:rsidRPr="003445B6" w:rsidRDefault="003F5D88" w:rsidP="00EE285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b/>
                <w:lang w:eastAsia="ja-JP"/>
              </w:rPr>
            </w:pPr>
            <w:r w:rsidRPr="003445B6">
              <w:rPr>
                <w:b/>
                <w:lang w:eastAsia="ja-JP"/>
              </w:rPr>
              <w:t>Remarks</w:t>
            </w:r>
          </w:p>
        </w:tc>
      </w:tr>
      <w:tr w:rsidR="00C15354" w:rsidRPr="00635D0B" w:rsidTr="0044717F">
        <w:tc>
          <w:tcPr>
            <w:tcW w:w="2988" w:type="dxa"/>
            <w:shd w:val="clear" w:color="auto" w:fill="66FFCC"/>
          </w:tcPr>
          <w:p w:rsidR="00C15354" w:rsidRPr="003F5D88" w:rsidRDefault="00C15354" w:rsidP="002236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Reverberation time</w:t>
            </w:r>
          </w:p>
        </w:tc>
        <w:tc>
          <w:tcPr>
            <w:tcW w:w="1440" w:type="dxa"/>
            <w:shd w:val="clear" w:color="auto" w:fill="66FFCC"/>
          </w:tcPr>
          <w:p w:rsidR="00C15354" w:rsidRPr="003F5D88" w:rsidRDefault="005E1EC3" w:rsidP="005E1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1541" w:type="dxa"/>
            <w:shd w:val="clear" w:color="auto" w:fill="66FFCC"/>
          </w:tcPr>
          <w:p w:rsidR="00C15354" w:rsidRPr="003F5D88" w:rsidRDefault="005E1EC3" w:rsidP="005E1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589" w:type="dxa"/>
            <w:shd w:val="clear" w:color="auto" w:fill="66FFCC"/>
          </w:tcPr>
          <w:p w:rsidR="00C15354" w:rsidRPr="003F5D88" w:rsidRDefault="00C15354" w:rsidP="002236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C15354" w:rsidRPr="00635D0B" w:rsidTr="0044717F">
        <w:tc>
          <w:tcPr>
            <w:tcW w:w="2988" w:type="dxa"/>
            <w:shd w:val="clear" w:color="auto" w:fill="66FFCC"/>
          </w:tcPr>
          <w:p w:rsidR="00C15354" w:rsidRPr="003F5D88" w:rsidRDefault="00C15354" w:rsidP="002236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Ambient noise</w:t>
            </w:r>
          </w:p>
        </w:tc>
        <w:tc>
          <w:tcPr>
            <w:tcW w:w="1440" w:type="dxa"/>
            <w:shd w:val="clear" w:color="auto" w:fill="66FFCC"/>
          </w:tcPr>
          <w:p w:rsidR="00C15354" w:rsidRPr="003F5D88" w:rsidRDefault="005E1EC3" w:rsidP="005E1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1541" w:type="dxa"/>
            <w:shd w:val="clear" w:color="auto" w:fill="66FFCC"/>
          </w:tcPr>
          <w:p w:rsidR="00C15354" w:rsidRPr="003F5D88" w:rsidRDefault="005E1EC3" w:rsidP="005E1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589" w:type="dxa"/>
            <w:shd w:val="clear" w:color="auto" w:fill="66FFCC"/>
          </w:tcPr>
          <w:p w:rsidR="00C15354" w:rsidRPr="003F5D88" w:rsidRDefault="00C15354" w:rsidP="002236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  <w:tr w:rsidR="00C15354" w:rsidRPr="00635D0B" w:rsidTr="0044717F">
        <w:tc>
          <w:tcPr>
            <w:tcW w:w="2988" w:type="dxa"/>
            <w:shd w:val="clear" w:color="auto" w:fill="66FFCC"/>
          </w:tcPr>
          <w:p w:rsidR="00C15354" w:rsidRPr="003F5D88" w:rsidRDefault="00C15354" w:rsidP="002236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  <w:r w:rsidRPr="003F5D88">
              <w:rPr>
                <w:sz w:val="20"/>
                <w:lang w:eastAsia="ja-JP"/>
              </w:rPr>
              <w:t>Sound insulation</w:t>
            </w:r>
          </w:p>
        </w:tc>
        <w:tc>
          <w:tcPr>
            <w:tcW w:w="1440" w:type="dxa"/>
            <w:shd w:val="clear" w:color="auto" w:fill="66FFCC"/>
          </w:tcPr>
          <w:p w:rsidR="00C15354" w:rsidRPr="003F5D88" w:rsidRDefault="005E1EC3" w:rsidP="005E1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1541" w:type="dxa"/>
            <w:shd w:val="clear" w:color="auto" w:fill="66FFCC"/>
          </w:tcPr>
          <w:p w:rsidR="00C15354" w:rsidRPr="003F5D88" w:rsidRDefault="005E1EC3" w:rsidP="005E1EC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</w:t>
            </w:r>
          </w:p>
        </w:tc>
        <w:tc>
          <w:tcPr>
            <w:tcW w:w="3589" w:type="dxa"/>
            <w:shd w:val="clear" w:color="auto" w:fill="66FFCC"/>
          </w:tcPr>
          <w:p w:rsidR="00C15354" w:rsidRPr="003F5D88" w:rsidRDefault="00C15354" w:rsidP="0022364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  <w:lang w:eastAsia="ja-JP"/>
              </w:rPr>
            </w:pPr>
          </w:p>
        </w:tc>
      </w:tr>
    </w:tbl>
    <w:p w:rsidR="004F7478" w:rsidRDefault="004F7478" w:rsidP="004F7478">
      <w:pPr>
        <w:rPr>
          <w:lang w:eastAsia="ja-JP"/>
        </w:rPr>
      </w:pPr>
    </w:p>
    <w:p w:rsidR="00E56EDF" w:rsidRDefault="00E56EDF" w:rsidP="004F7478">
      <w:pPr>
        <w:rPr>
          <w:lang w:eastAsia="ja-JP"/>
        </w:rPr>
      </w:pPr>
      <w:r>
        <w:rPr>
          <w:lang w:eastAsia="ja-JP"/>
        </w:rPr>
        <w:t xml:space="preserve">Further points to be elaborated include whether </w:t>
      </w:r>
      <w:r w:rsidR="002C7A49">
        <w:rPr>
          <w:lang w:eastAsia="ja-JP"/>
        </w:rPr>
        <w:t>an additional column is necessary to identify how the</w:t>
      </w:r>
      <w:r w:rsidR="003E75D3">
        <w:rPr>
          <w:lang w:eastAsia="ja-JP"/>
        </w:rPr>
        <w:t xml:space="preserve"> parameters should signalled (i.e.</w:t>
      </w:r>
      <w:r w:rsidR="002C7A49">
        <w:rPr>
          <w:lang w:eastAsia="ja-JP"/>
        </w:rPr>
        <w:t xml:space="preserve"> with what kind of protocol</w:t>
      </w:r>
      <w:r w:rsidR="003E75D3">
        <w:rPr>
          <w:lang w:eastAsia="ja-JP"/>
        </w:rPr>
        <w:t xml:space="preserve"> and when</w:t>
      </w:r>
      <w:r w:rsidR="002C7A49">
        <w:rPr>
          <w:lang w:eastAsia="ja-JP"/>
        </w:rPr>
        <w:t>), and whether the above list is</w:t>
      </w:r>
      <w:r w:rsidR="00EA4A37">
        <w:rPr>
          <w:lang w:eastAsia="ja-JP"/>
        </w:rPr>
        <w:t xml:space="preserve"> exhaustive. F</w:t>
      </w:r>
      <w:r w:rsidR="002C7A49">
        <w:rPr>
          <w:lang w:eastAsia="ja-JP"/>
        </w:rPr>
        <w:t>or example, should</w:t>
      </w:r>
      <w:r w:rsidR="00EA4A37">
        <w:rPr>
          <w:lang w:eastAsia="ja-JP"/>
        </w:rPr>
        <w:t xml:space="preserve"> we include other parameters that are needed to be signalled for a conventional multimedia conference or just focus on those that are needed to provide the telepresence experience?</w:t>
      </w:r>
    </w:p>
    <w:p w:rsidR="00E56EDF" w:rsidRPr="004F7478" w:rsidRDefault="00E56EDF" w:rsidP="004F7478">
      <w:pPr>
        <w:rPr>
          <w:lang w:eastAsia="ja-JP"/>
        </w:rPr>
      </w:pPr>
    </w:p>
    <w:p w:rsidR="006C499C" w:rsidRPr="00A14FB6" w:rsidRDefault="00306B80" w:rsidP="006C499C">
      <w:pPr>
        <w:pStyle w:val="Heading1"/>
        <w:rPr>
          <w:lang w:eastAsia="ja-JP"/>
        </w:rPr>
      </w:pPr>
      <w:r>
        <w:rPr>
          <w:lang w:eastAsia="ja-JP"/>
        </w:rPr>
        <w:t>Proposal</w:t>
      </w:r>
    </w:p>
    <w:p w:rsidR="006C499C" w:rsidRDefault="007B04DE">
      <w:r>
        <w:t xml:space="preserve">It is proposed that the </w:t>
      </w:r>
      <w:r w:rsidR="002C7A49">
        <w:t>above table be used as a starting point for discussion on parameters to signalled for Telepresence.</w:t>
      </w:r>
    </w:p>
    <w:p w:rsidR="00D70CE6" w:rsidRDefault="00D70CE6"/>
    <w:p w:rsidR="00D70CE6" w:rsidRDefault="00D70CE6" w:rsidP="00D70CE6">
      <w:pPr>
        <w:pStyle w:val="Heading1"/>
      </w:pPr>
      <w:r>
        <w:t>References</w:t>
      </w:r>
    </w:p>
    <w:p w:rsidR="00D70CE6" w:rsidRPr="00D70CE6" w:rsidRDefault="00F64D37" w:rsidP="00D70CE6">
      <w:r>
        <w:t xml:space="preserve">[1] Draft Rec. </w:t>
      </w:r>
      <w:r w:rsidRPr="00036315">
        <w:t>H.TPS-AV "Audio/video parameters for telepresence systems"</w:t>
      </w:r>
      <w:r>
        <w:t>, TD 89</w:t>
      </w:r>
      <w:r w:rsidRPr="00036315">
        <w:t>R1 (WP 1/16)</w:t>
      </w:r>
      <w:r>
        <w:t>, November 2013</w:t>
      </w:r>
    </w:p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0C4" w:rsidRDefault="009A30C4">
      <w:r>
        <w:separator/>
      </w:r>
    </w:p>
  </w:endnote>
  <w:endnote w:type="continuationSeparator" w:id="0">
    <w:p w:rsidR="009A30C4" w:rsidRDefault="009A3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0424C4" w:rsidRPr="00F331C5" w:rsidTr="00FE29FD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0424C4" w:rsidRPr="00F331C5" w:rsidRDefault="000424C4" w:rsidP="00FE29FD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0424C4" w:rsidRPr="00EF3520" w:rsidRDefault="000424C4" w:rsidP="00FE29FD">
          <w:pPr>
            <w:rPr>
              <w:sz w:val="20"/>
            </w:rPr>
          </w:pPr>
          <w:r w:rsidRPr="00EF3520">
            <w:rPr>
              <w:sz w:val="20"/>
            </w:rPr>
            <w:t>Paul Coverdale</w:t>
          </w:r>
        </w:p>
        <w:p w:rsidR="000424C4" w:rsidRPr="00EF3520" w:rsidRDefault="000424C4" w:rsidP="00FE29FD">
          <w:pPr>
            <w:spacing w:before="0"/>
            <w:rPr>
              <w:sz w:val="20"/>
            </w:rPr>
          </w:pPr>
          <w:r w:rsidRPr="00EF3520">
            <w:rPr>
              <w:sz w:val="20"/>
            </w:rPr>
            <w:t>Huawei Technologies Co. Ltd.</w:t>
          </w:r>
        </w:p>
        <w:p w:rsidR="000424C4" w:rsidRPr="00F331C5" w:rsidRDefault="000424C4" w:rsidP="00FE29FD">
          <w:pPr>
            <w:spacing w:before="0"/>
            <w:rPr>
              <w:sz w:val="20"/>
            </w:rPr>
          </w:pPr>
          <w:r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0424C4" w:rsidRPr="00F331C5" w:rsidRDefault="000424C4" w:rsidP="00FE29FD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sz w:val="20"/>
            </w:rPr>
            <w:t>1 613 820 6643</w:t>
          </w:r>
        </w:p>
        <w:p w:rsidR="000424C4" w:rsidRPr="00F331C5" w:rsidRDefault="000424C4" w:rsidP="00FE29FD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>
            <w:rPr>
              <w:sz w:val="20"/>
            </w:rPr>
            <w:t>1 613 820 5856</w:t>
          </w:r>
        </w:p>
        <w:p w:rsidR="000424C4" w:rsidRPr="00F331C5" w:rsidRDefault="000424C4" w:rsidP="00FE29FD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coverdale@sympatico.ca</w:t>
          </w:r>
        </w:p>
      </w:tc>
    </w:tr>
    <w:bookmarkEnd w:id="11"/>
    <w:tr w:rsidR="000424C4" w:rsidRPr="00767C5F" w:rsidTr="00FE29FD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0424C4" w:rsidRPr="009C527C" w:rsidRDefault="000424C4" w:rsidP="00FE29FD">
          <w:pPr>
            <w:rPr>
              <w:b/>
              <w:bCs/>
              <w:sz w:val="20"/>
            </w:rPr>
          </w:pPr>
          <w:r w:rsidRPr="009C527C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0424C4" w:rsidRPr="009C527C" w:rsidRDefault="000424C4" w:rsidP="00FE29FD">
          <w:pPr>
            <w:rPr>
              <w:sz w:val="20"/>
            </w:rPr>
          </w:pPr>
          <w:r w:rsidRPr="009C527C">
            <w:rPr>
              <w:rFonts w:hint="eastAsia"/>
              <w:sz w:val="20"/>
            </w:rPr>
            <w:t>Weiwei Yang</w:t>
          </w:r>
          <w:r w:rsidRPr="009C527C">
            <w:rPr>
              <w:rFonts w:hint="eastAsia"/>
              <w:sz w:val="20"/>
            </w:rPr>
            <w:br/>
            <w:t>Huawei Technologies</w:t>
          </w:r>
          <w:r w:rsidRPr="009C527C">
            <w:rPr>
              <w:rFonts w:hint="eastAsia"/>
              <w:sz w:val="20"/>
            </w:rPr>
            <w:br/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0424C4" w:rsidRPr="009C527C" w:rsidRDefault="000424C4" w:rsidP="00FE29FD">
          <w:pPr>
            <w:rPr>
              <w:sz w:val="20"/>
            </w:rPr>
          </w:pPr>
          <w:r w:rsidRPr="009C527C">
            <w:rPr>
              <w:sz w:val="20"/>
            </w:rPr>
            <w:t>Tel:</w:t>
          </w:r>
          <w:r w:rsidRPr="009C527C">
            <w:rPr>
              <w:sz w:val="20"/>
            </w:rPr>
            <w:tab/>
          </w:r>
          <w:r w:rsidRPr="009C527C">
            <w:rPr>
              <w:rFonts w:hint="eastAsia"/>
              <w:sz w:val="20"/>
            </w:rPr>
            <w:t>+86 29 87674367</w:t>
          </w:r>
          <w:r w:rsidRPr="009C527C">
            <w:rPr>
              <w:rFonts w:hint="eastAsia"/>
              <w:sz w:val="20"/>
            </w:rPr>
            <w:br/>
          </w:r>
          <w:r w:rsidRPr="009C527C">
            <w:rPr>
              <w:sz w:val="20"/>
            </w:rPr>
            <w:t>Fax:</w:t>
          </w:r>
          <w:r w:rsidRPr="009C527C">
            <w:rPr>
              <w:rFonts w:hint="eastAsia"/>
              <w:sz w:val="20"/>
            </w:rPr>
            <w:t xml:space="preserve"> </w:t>
          </w:r>
          <w:r w:rsidRPr="009C527C">
            <w:rPr>
              <w:sz w:val="20"/>
            </w:rPr>
            <w:tab/>
          </w:r>
          <w:r w:rsidRPr="009C527C">
            <w:rPr>
              <w:rFonts w:hint="eastAsia"/>
              <w:sz w:val="20"/>
            </w:rPr>
            <w:t>+86 29 87674151</w:t>
          </w:r>
          <w:r w:rsidRPr="009C527C">
            <w:rPr>
              <w:rFonts w:hint="eastAsia"/>
              <w:sz w:val="20"/>
            </w:rPr>
            <w:br/>
          </w:r>
          <w:r w:rsidRPr="009C527C">
            <w:rPr>
              <w:sz w:val="20"/>
            </w:rPr>
            <w:t>Email:</w:t>
          </w:r>
          <w:r w:rsidRPr="009C527C">
            <w:rPr>
              <w:sz w:val="20"/>
            </w:rPr>
            <w:tab/>
          </w:r>
          <w:hyperlink r:id="rId1" w:history="1">
            <w:r w:rsidRPr="009C527C">
              <w:rPr>
                <w:rStyle w:val="Hyperlink"/>
                <w:rFonts w:hint="eastAsia"/>
                <w:sz w:val="20"/>
              </w:rPr>
              <w:t>tommy@huawei.com</w:t>
            </w:r>
          </w:hyperlink>
          <w:r w:rsidRPr="009C527C">
            <w:rPr>
              <w:sz w:val="20"/>
            </w:rPr>
            <w:t xml:space="preserve"> </w:t>
          </w:r>
        </w:p>
      </w:tc>
    </w:tr>
    <w:tr w:rsidR="000424C4" w:rsidRPr="00152990" w:rsidTr="00FE29FD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0424C4" w:rsidRPr="009C527C" w:rsidRDefault="000424C4" w:rsidP="00FE29FD">
          <w:pPr>
            <w:rPr>
              <w:b/>
              <w:bCs/>
              <w:sz w:val="20"/>
            </w:rPr>
          </w:pPr>
          <w:r w:rsidRPr="009C527C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0424C4" w:rsidRPr="009C527C" w:rsidRDefault="000424C4" w:rsidP="00FE29FD">
          <w:pPr>
            <w:rPr>
              <w:sz w:val="20"/>
            </w:rPr>
          </w:pPr>
          <w:r w:rsidRPr="009C527C">
            <w:rPr>
              <w:sz w:val="20"/>
            </w:rPr>
            <w:t>Jing Xiao</w:t>
          </w:r>
          <w:r w:rsidRPr="009C527C">
            <w:rPr>
              <w:sz w:val="20"/>
            </w:rPr>
            <w:br/>
            <w:t>Huawei Technologies</w:t>
          </w:r>
          <w:r w:rsidRPr="009C527C">
            <w:rPr>
              <w:sz w:val="20"/>
            </w:rPr>
            <w:br/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0424C4" w:rsidRPr="009C527C" w:rsidRDefault="000424C4" w:rsidP="00FE29FD">
          <w:pPr>
            <w:rPr>
              <w:sz w:val="20"/>
            </w:rPr>
          </w:pPr>
          <w:r w:rsidRPr="009C527C">
            <w:rPr>
              <w:sz w:val="20"/>
            </w:rPr>
            <w:t xml:space="preserve">Tel: </w:t>
          </w:r>
          <w:r w:rsidRPr="009C527C">
            <w:rPr>
              <w:sz w:val="20"/>
            </w:rPr>
            <w:tab/>
            <w:t>+86 755 36830146</w:t>
          </w:r>
          <w:r w:rsidRPr="009C527C">
            <w:rPr>
              <w:sz w:val="20"/>
            </w:rPr>
            <w:br/>
            <w:t xml:space="preserve">Fax: </w:t>
          </w:r>
          <w:r w:rsidRPr="009C527C">
            <w:rPr>
              <w:sz w:val="20"/>
            </w:rPr>
            <w:tab/>
            <w:t>+86 755 36830131</w:t>
          </w:r>
          <w:r w:rsidRPr="009C527C">
            <w:rPr>
              <w:sz w:val="20"/>
            </w:rPr>
            <w:br/>
            <w:t xml:space="preserve">Email: </w:t>
          </w:r>
          <w:hyperlink r:id="rId2" w:history="1">
            <w:r w:rsidRPr="009C527C">
              <w:rPr>
                <w:rStyle w:val="Hyperlink"/>
                <w:sz w:val="20"/>
              </w:rPr>
              <w:t>lennard.xiao@huawei.com</w:t>
            </w:r>
          </w:hyperlink>
        </w:p>
      </w:tc>
    </w:tr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0C4" w:rsidRDefault="009A30C4">
      <w:r>
        <w:separator/>
      </w:r>
    </w:p>
  </w:footnote>
  <w:footnote w:type="continuationSeparator" w:id="0">
    <w:p w:rsidR="009A30C4" w:rsidRDefault="009A3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="00045530" w:rsidRPr="00981DCE">
      <w:fldChar w:fldCharType="begin"/>
    </w:r>
    <w:r w:rsidRPr="00981DCE">
      <w:instrText xml:space="preserve"> PAGE  \* MERGEFORMAT </w:instrText>
    </w:r>
    <w:r w:rsidR="00045530" w:rsidRPr="00981DCE">
      <w:fldChar w:fldCharType="separate"/>
    </w:r>
    <w:r w:rsidR="004135CC">
      <w:rPr>
        <w:noProof/>
      </w:rPr>
      <w:t>3</w:t>
    </w:r>
    <w:r w:rsidR="00045530" w:rsidRPr="00981DCE">
      <w:fldChar w:fldCharType="end"/>
    </w:r>
    <w:r w:rsidRPr="00981DCE">
      <w:t xml:space="preserve"> -</w:t>
    </w:r>
  </w:p>
  <w:p w:rsidR="006C499C" w:rsidRPr="00711FE1" w:rsidRDefault="004135CC" w:rsidP="006C499C">
    <w:pPr>
      <w:pStyle w:val="Header"/>
    </w:pPr>
    <w:r>
      <w:t>AVD-4531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146"/>
    <w:rsid w:val="00005A79"/>
    <w:rsid w:val="0003040E"/>
    <w:rsid w:val="000424C4"/>
    <w:rsid w:val="00045530"/>
    <w:rsid w:val="00073F9A"/>
    <w:rsid w:val="00095D4D"/>
    <w:rsid w:val="000A4DD9"/>
    <w:rsid w:val="000F2EC2"/>
    <w:rsid w:val="00145136"/>
    <w:rsid w:val="001C2ADD"/>
    <w:rsid w:val="001F5DB9"/>
    <w:rsid w:val="00203DCD"/>
    <w:rsid w:val="00217CD3"/>
    <w:rsid w:val="00221822"/>
    <w:rsid w:val="002444E1"/>
    <w:rsid w:val="0026734E"/>
    <w:rsid w:val="00285B81"/>
    <w:rsid w:val="002B3B97"/>
    <w:rsid w:val="002C7A49"/>
    <w:rsid w:val="002D7AA0"/>
    <w:rsid w:val="002E0352"/>
    <w:rsid w:val="002E19DB"/>
    <w:rsid w:val="00306B80"/>
    <w:rsid w:val="003445B6"/>
    <w:rsid w:val="003919DE"/>
    <w:rsid w:val="003E75D3"/>
    <w:rsid w:val="003F5D88"/>
    <w:rsid w:val="00413510"/>
    <w:rsid w:val="004135CC"/>
    <w:rsid w:val="0044717F"/>
    <w:rsid w:val="004528D3"/>
    <w:rsid w:val="00476CDB"/>
    <w:rsid w:val="00494684"/>
    <w:rsid w:val="00494C6A"/>
    <w:rsid w:val="004D484A"/>
    <w:rsid w:val="004F7478"/>
    <w:rsid w:val="005002A4"/>
    <w:rsid w:val="005075AD"/>
    <w:rsid w:val="00515DE4"/>
    <w:rsid w:val="005164B8"/>
    <w:rsid w:val="00523600"/>
    <w:rsid w:val="005251B1"/>
    <w:rsid w:val="005267E7"/>
    <w:rsid w:val="00552427"/>
    <w:rsid w:val="005C54DB"/>
    <w:rsid w:val="005E1EC3"/>
    <w:rsid w:val="00602AA7"/>
    <w:rsid w:val="00620752"/>
    <w:rsid w:val="0063423E"/>
    <w:rsid w:val="00635D0B"/>
    <w:rsid w:val="00635FC1"/>
    <w:rsid w:val="006469E2"/>
    <w:rsid w:val="006514A5"/>
    <w:rsid w:val="0067042E"/>
    <w:rsid w:val="00677DB3"/>
    <w:rsid w:val="00682BBD"/>
    <w:rsid w:val="0068394C"/>
    <w:rsid w:val="006927C1"/>
    <w:rsid w:val="006C499C"/>
    <w:rsid w:val="006D556B"/>
    <w:rsid w:val="006D5659"/>
    <w:rsid w:val="006E68A9"/>
    <w:rsid w:val="006F3EE7"/>
    <w:rsid w:val="006F4410"/>
    <w:rsid w:val="00727B98"/>
    <w:rsid w:val="007538B7"/>
    <w:rsid w:val="007570DD"/>
    <w:rsid w:val="00762E0E"/>
    <w:rsid w:val="00762EF1"/>
    <w:rsid w:val="0077413D"/>
    <w:rsid w:val="007843E3"/>
    <w:rsid w:val="007B04DE"/>
    <w:rsid w:val="007B331C"/>
    <w:rsid w:val="007D08A0"/>
    <w:rsid w:val="007D5F32"/>
    <w:rsid w:val="00804B06"/>
    <w:rsid w:val="00814EA7"/>
    <w:rsid w:val="008348BD"/>
    <w:rsid w:val="008679A0"/>
    <w:rsid w:val="00870789"/>
    <w:rsid w:val="00881A54"/>
    <w:rsid w:val="00891D47"/>
    <w:rsid w:val="008C5339"/>
    <w:rsid w:val="008F71A8"/>
    <w:rsid w:val="009026BC"/>
    <w:rsid w:val="00904630"/>
    <w:rsid w:val="00906373"/>
    <w:rsid w:val="009224EA"/>
    <w:rsid w:val="00923146"/>
    <w:rsid w:val="00937BCE"/>
    <w:rsid w:val="00972198"/>
    <w:rsid w:val="009750FA"/>
    <w:rsid w:val="009A30C4"/>
    <w:rsid w:val="009B3A0F"/>
    <w:rsid w:val="009C724D"/>
    <w:rsid w:val="00A14FB6"/>
    <w:rsid w:val="00A65213"/>
    <w:rsid w:val="00A655F5"/>
    <w:rsid w:val="00A863DF"/>
    <w:rsid w:val="00AC05E5"/>
    <w:rsid w:val="00AC26B2"/>
    <w:rsid w:val="00AE566B"/>
    <w:rsid w:val="00AE68B3"/>
    <w:rsid w:val="00B2286E"/>
    <w:rsid w:val="00B627C4"/>
    <w:rsid w:val="00B710C6"/>
    <w:rsid w:val="00BC4A5A"/>
    <w:rsid w:val="00BE3836"/>
    <w:rsid w:val="00C03EC3"/>
    <w:rsid w:val="00C15354"/>
    <w:rsid w:val="00C2315B"/>
    <w:rsid w:val="00C2508A"/>
    <w:rsid w:val="00C27061"/>
    <w:rsid w:val="00C334C1"/>
    <w:rsid w:val="00C465C9"/>
    <w:rsid w:val="00C82D0B"/>
    <w:rsid w:val="00C92FF6"/>
    <w:rsid w:val="00CA7C39"/>
    <w:rsid w:val="00CB0B06"/>
    <w:rsid w:val="00CC667A"/>
    <w:rsid w:val="00CD4958"/>
    <w:rsid w:val="00CF2E9E"/>
    <w:rsid w:val="00D0565D"/>
    <w:rsid w:val="00D13F7B"/>
    <w:rsid w:val="00D40D4D"/>
    <w:rsid w:val="00D70CE6"/>
    <w:rsid w:val="00DA104B"/>
    <w:rsid w:val="00DB1662"/>
    <w:rsid w:val="00DC5417"/>
    <w:rsid w:val="00DD6232"/>
    <w:rsid w:val="00DE7C31"/>
    <w:rsid w:val="00DF1876"/>
    <w:rsid w:val="00DF54C8"/>
    <w:rsid w:val="00E30873"/>
    <w:rsid w:val="00E56EDF"/>
    <w:rsid w:val="00E7625A"/>
    <w:rsid w:val="00E808AC"/>
    <w:rsid w:val="00EA4A37"/>
    <w:rsid w:val="00EA7AC0"/>
    <w:rsid w:val="00EB6B2D"/>
    <w:rsid w:val="00EB6C30"/>
    <w:rsid w:val="00F0084B"/>
    <w:rsid w:val="00F33F09"/>
    <w:rsid w:val="00F64D37"/>
    <w:rsid w:val="00F7607A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73D3A1B-87BB-4B79-8FB3-E8827FEE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5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A655F5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A655F5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A655F5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A655F5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A655F5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A655F5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A655F5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A655F5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A655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655F5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A655F5"/>
  </w:style>
  <w:style w:type="paragraph" w:customStyle="1" w:styleId="ASN1">
    <w:name w:val="ASN.1"/>
    <w:basedOn w:val="Normal"/>
    <w:rsid w:val="00A655F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655F5"/>
    <w:pPr>
      <w:spacing w:before="80"/>
      <w:ind w:left="794" w:hanging="794"/>
    </w:pPr>
  </w:style>
  <w:style w:type="paragraph" w:customStyle="1" w:styleId="enumlev2">
    <w:name w:val="enumlev2"/>
    <w:basedOn w:val="enumlev1"/>
    <w:rsid w:val="00A655F5"/>
    <w:pPr>
      <w:ind w:left="1191" w:hanging="397"/>
    </w:pPr>
  </w:style>
  <w:style w:type="paragraph" w:customStyle="1" w:styleId="enumlev3">
    <w:name w:val="enumlev3"/>
    <w:basedOn w:val="enumlev2"/>
    <w:rsid w:val="00A655F5"/>
    <w:pPr>
      <w:ind w:left="1588"/>
    </w:pPr>
  </w:style>
  <w:style w:type="paragraph" w:customStyle="1" w:styleId="FigureNotitle">
    <w:name w:val="Figure_No &amp; title"/>
    <w:basedOn w:val="Normal"/>
    <w:next w:val="Normal"/>
    <w:rsid w:val="00A655F5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655F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A655F5"/>
    <w:rPr>
      <w:position w:val="6"/>
      <w:sz w:val="18"/>
    </w:rPr>
  </w:style>
  <w:style w:type="paragraph" w:customStyle="1" w:styleId="Note">
    <w:name w:val="Note"/>
    <w:basedOn w:val="Normal"/>
    <w:rsid w:val="00A655F5"/>
    <w:pPr>
      <w:spacing w:before="80"/>
    </w:pPr>
  </w:style>
  <w:style w:type="paragraph" w:styleId="FootnoteText">
    <w:name w:val="footnote text"/>
    <w:basedOn w:val="Note"/>
    <w:semiHidden/>
    <w:rsid w:val="00A655F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655F5"/>
    <w:rPr>
      <w:b w:val="0"/>
    </w:rPr>
  </w:style>
  <w:style w:type="paragraph" w:styleId="Header">
    <w:name w:val="header"/>
    <w:basedOn w:val="Normal"/>
    <w:rsid w:val="00A655F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655F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655F5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655F5"/>
    <w:pPr>
      <w:spacing w:before="360"/>
    </w:pPr>
  </w:style>
  <w:style w:type="character" w:styleId="PageNumber">
    <w:name w:val="page number"/>
    <w:basedOn w:val="DefaultParagraphFont"/>
    <w:rsid w:val="00A655F5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655F5"/>
    <w:pPr>
      <w:ind w:left="794" w:hanging="794"/>
    </w:pPr>
  </w:style>
  <w:style w:type="paragraph" w:customStyle="1" w:styleId="Reftitle">
    <w:name w:val="Ref_title"/>
    <w:basedOn w:val="Normal"/>
    <w:next w:val="Reftext"/>
    <w:rsid w:val="00A655F5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655F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655F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655F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655F5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655F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655F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655F5"/>
  </w:style>
  <w:style w:type="paragraph" w:customStyle="1" w:styleId="Title3">
    <w:name w:val="Title 3"/>
    <w:basedOn w:val="Title2"/>
    <w:next w:val="Normal"/>
    <w:rsid w:val="00A655F5"/>
    <w:rPr>
      <w:caps w:val="0"/>
    </w:rPr>
  </w:style>
  <w:style w:type="paragraph" w:customStyle="1" w:styleId="Title4">
    <w:name w:val="Title 4"/>
    <w:basedOn w:val="Title3"/>
    <w:next w:val="Heading1"/>
    <w:rsid w:val="00A655F5"/>
    <w:rPr>
      <w:b/>
    </w:rPr>
  </w:style>
  <w:style w:type="paragraph" w:styleId="TOC1">
    <w:name w:val="toc 1"/>
    <w:basedOn w:val="Normal"/>
    <w:semiHidden/>
    <w:rsid w:val="00A655F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655F5"/>
    <w:pPr>
      <w:spacing w:before="80"/>
      <w:ind w:left="1531" w:hanging="851"/>
    </w:pPr>
  </w:style>
  <w:style w:type="paragraph" w:styleId="TOC3">
    <w:name w:val="toc 3"/>
    <w:basedOn w:val="TOC2"/>
    <w:semiHidden/>
    <w:rsid w:val="00A655F5"/>
  </w:style>
  <w:style w:type="paragraph" w:styleId="TOC4">
    <w:name w:val="toc 4"/>
    <w:basedOn w:val="TOC3"/>
    <w:semiHidden/>
    <w:rsid w:val="00A655F5"/>
  </w:style>
  <w:style w:type="paragraph" w:styleId="TOC5">
    <w:name w:val="toc 5"/>
    <w:basedOn w:val="TOC4"/>
    <w:semiHidden/>
    <w:rsid w:val="00A655F5"/>
  </w:style>
  <w:style w:type="paragraph" w:styleId="TOC6">
    <w:name w:val="toc 6"/>
    <w:basedOn w:val="TOC4"/>
    <w:semiHidden/>
    <w:rsid w:val="00A655F5"/>
  </w:style>
  <w:style w:type="paragraph" w:styleId="TOC7">
    <w:name w:val="toc 7"/>
    <w:basedOn w:val="TOC4"/>
    <w:semiHidden/>
    <w:rsid w:val="00A655F5"/>
  </w:style>
  <w:style w:type="paragraph" w:styleId="TOC8">
    <w:name w:val="toc 8"/>
    <w:basedOn w:val="TOC4"/>
    <w:semiHidden/>
    <w:rsid w:val="00A655F5"/>
  </w:style>
  <w:style w:type="table" w:customStyle="1" w:styleId="LightShading1">
    <w:name w:val="Light Shading1"/>
    <w:basedOn w:val="TableNormal"/>
    <w:uiPriority w:val="60"/>
    <w:rsid w:val="00515DE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yperlink">
    <w:name w:val="Hyperlink"/>
    <w:uiPriority w:val="99"/>
    <w:rsid w:val="000424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4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ennard.xiao@huawei.com" TargetMode="External"/><Relationship Id="rId1" Type="http://schemas.openxmlformats.org/officeDocument/2006/relationships/hyperlink" Target="mailto:tommy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\Desktop\WP1_16Mar13\AVD-template_1403_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AVD-template_1403_Gen.dotx</Template>
  <TotalTime>59</TotalTime>
  <Pages>4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4318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</dc:creator>
  <cp:lastModifiedBy>Paul E. Jones</cp:lastModifiedBy>
  <cp:revision>32</cp:revision>
  <cp:lastPrinted>2002-08-01T12:30:00Z</cp:lastPrinted>
  <dcterms:created xsi:type="dcterms:W3CDTF">2014-02-18T21:21:00Z</dcterms:created>
  <dcterms:modified xsi:type="dcterms:W3CDTF">2014-03-04T00:12:00Z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(1)MUTew6wdGxEonWY5ckTWBH62uEoA9JMsuBOEYa1WEOgjNfZoHwtCMstXQhzEtX5QY/4uWUX0_x000d_
W4p0q52smMh0+M1j0+ltRyFva2PLVpN8OrXWRzbYuZHGSlzCYbCP6ZpRjgDU9+x1iYx4GjVO_x000d_
f6KqcobTTY/oUfRY8FLk+NAGNd5aTsDDcMRPsNVMhplnpwdm</vt:lpwstr>
  </property>
  <property fmtid="{D5CDD505-2E9C-101B-9397-08002B2CF9AE}" pid="3" name="_new_ms_pID_72543">
    <vt:lpwstr>(3)802n4d+hmyJidYQ9EmC/G1FRS701507vPM/owVKof98Y9mBZCYSFvEh+x5nH39djqEnVnTa4_x000d_
ijo4j0SFf1giRieZkOym6MJltpLZcK7kIsoS562t+8apAqiDR15BWC/lgno9pXUxXxfjTa33_x000d_
W2hlpkix8biOyjedFn4hEWYVyFE1zdo523ao8p0tFXVtaqDU0EersW7bTFB/rwUja370m+CY_x000d_
QOQp8GCaUx8LvCDsw/</vt:lpwstr>
  </property>
  <property fmtid="{D5CDD505-2E9C-101B-9397-08002B2CF9AE}" pid="4" name="_new_ms_pID_725431">
    <vt:lpwstr>rHeH6Q5eV08lQOMPEG3rec1aXp63eulsKa+BFgmexQert8oIdHHlEh_x000d_
fmV6CM1vGXOGpD0C3GOaTQQDMR1ln8+DSCZfZj61yAjYEOGaTISZsOBneomhxMF+hCFRksPU_x000d_
xT13X4iJ4Zu9UaKWSsZ7lix74EOMPQspFVcKu7jk5GKagMjPTvCVif8wQ/lKknQWZkdY7vu/_x000d_
oM7Gis8bsQbKPDvAUC2r3U13moWHhT41jNEH</vt:lpwstr>
  </property>
  <property fmtid="{D5CDD505-2E9C-101B-9397-08002B2CF9AE}" pid="5" name="_new_ms_pID_725432">
    <vt:lpwstr>jR82MVX3ojA/GYbbXOT6/MMg27J7TgmXOjOc_x000d_
WNY6RAQCYE7SE8UuTTTgXVlJKvNK3g==</vt:lpwstr>
  </property>
</Properties>
</file>