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B519E4" w:rsidP="006C499C">
            <w:pPr>
              <w:spacing w:before="0"/>
              <w:jc w:val="right"/>
              <w:rPr>
                <w:b/>
                <w:bCs/>
                <w:sz w:val="40"/>
              </w:rPr>
            </w:pPr>
            <w:r>
              <w:rPr>
                <w:b/>
                <w:bCs/>
                <w:sz w:val="40"/>
              </w:rPr>
              <w:t>TD-28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B519E4"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B519E4" w:rsidP="006C499C">
            <w:r>
              <w:t>Spranto Australia</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B519E4" w:rsidP="006C499C">
            <w:pPr>
              <w:spacing w:after="120"/>
            </w:pPr>
            <w:r>
              <w:t>List of Motorised Conferencing Manufacturers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B519E4" w:rsidP="006C499C">
            <w:pPr>
              <w:spacing w:after="120"/>
            </w:pPr>
            <w:r>
              <w:t>Informational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Default="00B519E4">
      <w:r>
        <w:t>List of Motorised Conferencing Manufacturers</w:t>
      </w:r>
    </w:p>
    <w:p w:rsidR="00B519E4" w:rsidRDefault="00B519E4">
      <w:r>
        <w:t>Anybots     (</w:t>
      </w:r>
      <w:hyperlink r:id="rId7" w:history="1">
        <w:r w:rsidRPr="000C0421">
          <w:rPr>
            <w:rStyle w:val="Hyperlink"/>
          </w:rPr>
          <w:t>www.anybots.com</w:t>
        </w:r>
      </w:hyperlink>
      <w:r>
        <w:t>)</w:t>
      </w:r>
    </w:p>
    <w:p w:rsidR="00B519E4" w:rsidRDefault="00B519E4">
      <w:r>
        <w:t>Double Robotics (</w:t>
      </w:r>
      <w:hyperlink r:id="rId8" w:history="1">
        <w:r w:rsidRPr="000C0421">
          <w:rPr>
            <w:rStyle w:val="Hyperlink"/>
          </w:rPr>
          <w:t>www.doublerobotics.com</w:t>
        </w:r>
      </w:hyperlink>
      <w:r>
        <w:t>)</w:t>
      </w:r>
    </w:p>
    <w:p w:rsidR="00B519E4" w:rsidRDefault="00B519E4">
      <w:r>
        <w:t>Revolve Robotics (</w:t>
      </w:r>
      <w:hyperlink r:id="rId9" w:history="1">
        <w:r w:rsidRPr="000C0421">
          <w:rPr>
            <w:rStyle w:val="Hyperlink"/>
          </w:rPr>
          <w:t>www.revolverobotics</w:t>
        </w:r>
      </w:hyperlink>
      <w:r>
        <w:t>)</w:t>
      </w:r>
    </w:p>
    <w:p w:rsidR="00B519E4" w:rsidRDefault="00B519E4">
      <w:r>
        <w:t>VGO (</w:t>
      </w:r>
      <w:hyperlink r:id="rId10" w:history="1">
        <w:r w:rsidRPr="000C0421">
          <w:rPr>
            <w:rStyle w:val="Hyperlink"/>
          </w:rPr>
          <w:t>www.vgocom.com</w:t>
        </w:r>
      </w:hyperlink>
      <w:r>
        <w:t>)</w:t>
      </w:r>
    </w:p>
    <w:p w:rsidR="00B519E4" w:rsidRDefault="00B519E4">
      <w:r>
        <w:t>iRobot (</w:t>
      </w:r>
      <w:hyperlink r:id="rId11" w:history="1">
        <w:r w:rsidRPr="000C0421">
          <w:rPr>
            <w:rStyle w:val="Hyperlink"/>
          </w:rPr>
          <w:t>www.irobot.com</w:t>
        </w:r>
      </w:hyperlink>
      <w:r>
        <w:t>)</w:t>
      </w:r>
    </w:p>
    <w:p w:rsidR="00B519E4" w:rsidRDefault="00B519E4">
      <w:r>
        <w:t>CSIRO Australia (</w:t>
      </w:r>
      <w:hyperlink r:id="rId12" w:history="1">
        <w:r w:rsidR="003F3B8A" w:rsidRPr="000C0421">
          <w:rPr>
            <w:rStyle w:val="Hyperlink"/>
          </w:rPr>
          <w:t>http://research.ict.csiro.au</w:t>
        </w:r>
      </w:hyperlink>
      <w:r w:rsidR="003F3B8A">
        <w:t>)</w:t>
      </w:r>
    </w:p>
    <w:p w:rsidR="003F3B8A" w:rsidRDefault="003F3B8A"/>
    <w:p w:rsidR="00BE10A0" w:rsidRDefault="00BE10A0">
      <w:r>
        <w:t>Letter:</w:t>
      </w:r>
    </w:p>
    <w:p w:rsidR="00BE10A0" w:rsidRDefault="00BE10A0"/>
    <w:p w:rsidR="00BE10A0" w:rsidRDefault="00BE10A0">
      <w:r>
        <w:t>Dear XXXX</w:t>
      </w:r>
    </w:p>
    <w:p w:rsidR="00BE10A0" w:rsidRDefault="00BE10A0">
      <w:r>
        <w:t xml:space="preserve">I am </w:t>
      </w:r>
      <w:r w:rsidR="0071159C">
        <w:t>the R</w:t>
      </w:r>
      <w:r>
        <w:t xml:space="preserve">apporteur of Question 1 of </w:t>
      </w:r>
      <w:hyperlink r:id="rId13" w:history="1">
        <w:r w:rsidRPr="00E1649F">
          <w:rPr>
            <w:rStyle w:val="Hyperlink"/>
          </w:rPr>
          <w:t>ITU-T Study Group 16</w:t>
        </w:r>
      </w:hyperlink>
      <w:r>
        <w:t>, a technical experts group that is responsible for multimedia system</w:t>
      </w:r>
      <w:r w:rsidR="00024F8A">
        <w:t xml:space="preserve">s, </w:t>
      </w:r>
      <w:r w:rsidR="0071159C">
        <w:t xml:space="preserve">terminals </w:t>
      </w:r>
      <w:r w:rsidR="00024F8A">
        <w:t>and data conferencing standardization.</w:t>
      </w:r>
      <w:r>
        <w:t xml:space="preserve"> </w:t>
      </w:r>
    </w:p>
    <w:p w:rsidR="00BE10A0" w:rsidRDefault="00024F8A" w:rsidP="00BE10A0">
      <w:r>
        <w:t xml:space="preserve">During their last meeting in </w:t>
      </w:r>
      <w:r w:rsidR="0071159C">
        <w:t>O</w:t>
      </w:r>
      <w:r>
        <w:t xml:space="preserve">slo, Norway (17-21 June 2013), </w:t>
      </w:r>
      <w:r w:rsidR="00BE10A0">
        <w:t xml:space="preserve">Q1/16 experts agreed to </w:t>
      </w:r>
      <w:r>
        <w:t xml:space="preserve">develop a standard for </w:t>
      </w:r>
      <w:r w:rsidR="00BE10A0">
        <w:t>motorized conferencing control.</w:t>
      </w:r>
    </w:p>
    <w:p w:rsidR="00E1649F" w:rsidRDefault="00E1649F" w:rsidP="00BE10A0">
      <w:r>
        <w:t>We note that your company has developments in the area of video conferencing robotics.</w:t>
      </w:r>
    </w:p>
    <w:p w:rsidR="0071159C" w:rsidRDefault="0071159C" w:rsidP="0071159C">
      <w:r>
        <w:t xml:space="preserve">In the last year or so, a number of exciting new products have been developed in the area of videoconferencing robotics.  These are videoconferencing systems that can be controlled by a far end device. Within the </w:t>
      </w:r>
      <w:r w:rsidR="00E1649F">
        <w:t xml:space="preserve">current </w:t>
      </w:r>
      <w:r>
        <w:t xml:space="preserve">standards based framework, there is currently only limited support for far end controls, which is more applicable to cameras (FECC) and is handled using simple start stop commands. This type of control is susceptible to </w:t>
      </w:r>
      <w:r w:rsidR="008124DE">
        <w:t xml:space="preserve">movement </w:t>
      </w:r>
      <w:r>
        <w:t>overshoot or overcorrect</w:t>
      </w:r>
      <w:r w:rsidR="008124DE">
        <w:t>ion</w:t>
      </w:r>
      <w:r>
        <w:t xml:space="preserve"> </w:t>
      </w:r>
      <w:r w:rsidR="008124DE">
        <w:t xml:space="preserve">due to </w:t>
      </w:r>
      <w:r>
        <w:t xml:space="preserve">delayed responses from the far end system and loss of control due to packet loss. The standard also does not support absolute coordinates, precise positioning and incremental (stepping) adjustment that would be required to successfully control a motorized videoconferencing system. The inaccuracy and limited capabilities of standards such as ITU-T H.281/H.224 makes it unsuitable for </w:t>
      </w:r>
      <w:r w:rsidR="008124DE">
        <w:t xml:space="preserve">the control of </w:t>
      </w:r>
      <w:r>
        <w:t>precision next generation robotic devices.</w:t>
      </w:r>
    </w:p>
    <w:p w:rsidR="00BE10A0" w:rsidRDefault="0071159C" w:rsidP="00BE10A0">
      <w:r>
        <w:lastRenderedPageBreak/>
        <w:t>A control mechanism for motorized or robot control needs to be precise (support small incremental and precision absolute positioning), flexible enough to support a broad range of both imprecise and precise control mechanisms, and scalable to support further developments in the videoconferencing robotic field.</w:t>
      </w:r>
    </w:p>
    <w:p w:rsidR="009B1568" w:rsidRPr="004C2D1F" w:rsidRDefault="009B1568" w:rsidP="004C2D1F">
      <w:r w:rsidRPr="009B1568">
        <w:t>Q1/16 will work on further defining the requirements, architecture and uses cases for a motorized conferencing control protocol that Q1 envisions to be carried over a H.224 transport. Q1/16 also intends to develop a description and functional model for motorized conferencing system specification.</w:t>
      </w:r>
    </w:p>
    <w:p w:rsidR="00024F8A" w:rsidRDefault="00024F8A" w:rsidP="00BE10A0">
      <w:r>
        <w:t>Q1/16 would like to solicit inputs from the robotics industry and would welcome feedback on the needs</w:t>
      </w:r>
      <w:r w:rsidR="00F07DE0">
        <w:t xml:space="preserve"> and requirements</w:t>
      </w:r>
      <w:r>
        <w:t xml:space="preserve"> for such standards. If you are interested in</w:t>
      </w:r>
      <w:r w:rsidR="008124DE">
        <w:t xml:space="preserve"> being involved in</w:t>
      </w:r>
      <w:r>
        <w:t xml:space="preserve"> th</w:t>
      </w:r>
      <w:r w:rsidR="008124DE">
        <w:t>is</w:t>
      </w:r>
      <w:r>
        <w:t xml:space="preserve"> area of work please feel free to contact me at </w:t>
      </w:r>
      <w:hyperlink r:id="rId14" w:history="1">
        <w:r w:rsidRPr="001307F4">
          <w:rPr>
            <w:rStyle w:val="Hyperlink"/>
          </w:rPr>
          <w:t>pluthi@cisco.com</w:t>
        </w:r>
      </w:hyperlink>
      <w:r>
        <w:t xml:space="preserve"> .</w:t>
      </w:r>
    </w:p>
    <w:p w:rsidR="00024F8A" w:rsidRDefault="00024F8A" w:rsidP="00BE10A0"/>
    <w:p w:rsidR="00024F8A" w:rsidRDefault="00024F8A" w:rsidP="00BE10A0">
      <w:r>
        <w:t>Your Sincerely</w:t>
      </w:r>
    </w:p>
    <w:p w:rsidR="00024F8A" w:rsidRDefault="00024F8A" w:rsidP="00BE10A0"/>
    <w:p w:rsidR="00024F8A" w:rsidRDefault="00024F8A" w:rsidP="00BE10A0">
      <w:r>
        <w:t>Patrick Luthi</w:t>
      </w:r>
    </w:p>
    <w:p w:rsidR="00024F8A" w:rsidRPr="00E1649F" w:rsidRDefault="00024F8A" w:rsidP="00BE10A0">
      <w:pPr>
        <w:rPr>
          <w:lang w:val="fr-CH"/>
        </w:rPr>
      </w:pPr>
      <w:r w:rsidRPr="00E1649F">
        <w:rPr>
          <w:lang w:val="fr-CH"/>
        </w:rPr>
        <w:t xml:space="preserve">Rapporteur </w:t>
      </w:r>
      <w:r w:rsidR="00F07DE0" w:rsidRPr="00E1649F">
        <w:rPr>
          <w:lang w:val="fr-CH"/>
        </w:rPr>
        <w:t>for</w:t>
      </w:r>
      <w:r w:rsidRPr="00E1649F">
        <w:rPr>
          <w:lang w:val="fr-CH"/>
        </w:rPr>
        <w:t xml:space="preserve"> ITU-T Q1/16</w:t>
      </w:r>
    </w:p>
    <w:p w:rsidR="00BE10A0" w:rsidRPr="00E1649F" w:rsidRDefault="00BE10A0" w:rsidP="00BE10A0">
      <w:pPr>
        <w:rPr>
          <w:lang w:val="fr-CH"/>
        </w:rPr>
      </w:pPr>
    </w:p>
    <w:p w:rsidR="00BE10A0" w:rsidRPr="00E1649F" w:rsidRDefault="00BE10A0">
      <w:pPr>
        <w:rPr>
          <w:lang w:val="fr-CH"/>
        </w:rPr>
      </w:pPr>
    </w:p>
    <w:p w:rsidR="006C499C" w:rsidRPr="00A14FB6" w:rsidRDefault="006C499C" w:rsidP="006C499C">
      <w:pPr>
        <w:jc w:val="center"/>
      </w:pPr>
      <w:r w:rsidRPr="00A14FB6">
        <w:t>__________________</w:t>
      </w:r>
    </w:p>
    <w:sectPr w:rsidR="006C499C" w:rsidRPr="00A14FB6"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18C" w:rsidRDefault="00B2518C">
      <w:r>
        <w:separator/>
      </w:r>
    </w:p>
  </w:endnote>
  <w:endnote w:type="continuationSeparator" w:id="0">
    <w:p w:rsidR="00B2518C" w:rsidRDefault="00B2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B519E4" w:rsidRDefault="006C499C" w:rsidP="006C499C">
          <w:pPr>
            <w:rPr>
              <w:b/>
              <w:bCs/>
              <w:sz w:val="20"/>
            </w:rPr>
          </w:pPr>
          <w:bookmarkStart w:id="10" w:name="dcontact"/>
          <w:r w:rsidRPr="00B519E4">
            <w:rPr>
              <w:b/>
              <w:bCs/>
              <w:sz w:val="20"/>
            </w:rPr>
            <w:t>Contact:</w:t>
          </w:r>
        </w:p>
      </w:tc>
      <w:tc>
        <w:tcPr>
          <w:tcW w:w="4394" w:type="dxa"/>
          <w:tcBorders>
            <w:top w:val="single" w:sz="12" w:space="0" w:color="auto"/>
            <w:bottom w:val="single" w:sz="12" w:space="0" w:color="auto"/>
          </w:tcBorders>
        </w:tcPr>
        <w:p w:rsidR="006C499C" w:rsidRPr="00B519E4" w:rsidRDefault="00B519E4" w:rsidP="006C499C">
          <w:pPr>
            <w:rPr>
              <w:sz w:val="20"/>
            </w:rPr>
          </w:pPr>
          <w:r w:rsidRPr="00B519E4">
            <w:rPr>
              <w:sz w:val="20"/>
            </w:rPr>
            <w:t>Simon Horne</w:t>
          </w:r>
        </w:p>
        <w:p w:rsidR="006C499C" w:rsidRPr="00B519E4" w:rsidRDefault="00B519E4" w:rsidP="006C499C">
          <w:pPr>
            <w:spacing w:before="0"/>
            <w:rPr>
              <w:sz w:val="20"/>
            </w:rPr>
          </w:pPr>
          <w:r w:rsidRPr="00B519E4">
            <w:rPr>
              <w:sz w:val="20"/>
            </w:rPr>
            <w:t>Spranto Australia Pty Ltd</w:t>
          </w:r>
        </w:p>
        <w:p w:rsidR="006C499C" w:rsidRPr="00B519E4" w:rsidRDefault="00B519E4" w:rsidP="006C499C">
          <w:pPr>
            <w:spacing w:before="0"/>
            <w:rPr>
              <w:sz w:val="20"/>
            </w:rPr>
          </w:pPr>
          <w:r w:rsidRPr="00B519E4">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B519E4">
            <w:rPr>
              <w:sz w:val="20"/>
            </w:rPr>
            <w:t>61 412 984 323</w:t>
          </w:r>
        </w:p>
        <w:p w:rsidR="006C499C" w:rsidRPr="00F331C5" w:rsidRDefault="00B519E4" w:rsidP="006C499C">
          <w:pPr>
            <w:spacing w:before="0"/>
            <w:rPr>
              <w:sz w:val="20"/>
            </w:rPr>
          </w:pPr>
          <w:r>
            <w:rPr>
              <w:sz w:val="20"/>
            </w:rPr>
            <w:t>Fax:</w:t>
          </w:r>
        </w:p>
        <w:p w:rsidR="006C499C" w:rsidRPr="00F331C5" w:rsidRDefault="006C499C" w:rsidP="00B519E4">
          <w:pPr>
            <w:spacing w:before="0"/>
            <w:rPr>
              <w:sz w:val="20"/>
            </w:rPr>
          </w:pPr>
          <w:r w:rsidRPr="00F331C5">
            <w:rPr>
              <w:sz w:val="20"/>
            </w:rPr>
            <w:t>Email</w:t>
          </w:r>
          <w:r w:rsidR="00B519E4">
            <w:rPr>
              <w:sz w:val="20"/>
            </w:rPr>
            <w:t>: s.horne@spranto.com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18C" w:rsidRDefault="00B2518C">
      <w:r>
        <w:separator/>
      </w:r>
    </w:p>
  </w:footnote>
  <w:footnote w:type="continuationSeparator" w:id="0">
    <w:p w:rsidR="00B2518C" w:rsidRDefault="00B25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4C2D1F">
      <w:rPr>
        <w:noProof/>
      </w:rPr>
      <w:t>2</w:t>
    </w:r>
    <w:r w:rsidRPr="00981DCE">
      <w:fldChar w:fldCharType="end"/>
    </w:r>
    <w:r w:rsidRPr="00981DCE">
      <w:t xml:space="preserve"> -</w:t>
    </w:r>
  </w:p>
  <w:p w:rsidR="006C499C" w:rsidRPr="00711FE1" w:rsidRDefault="00024F8A" w:rsidP="006C499C">
    <w:pPr>
      <w:pStyle w:val="Header"/>
    </w:pPr>
    <w:r>
      <w:t>TD-28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9E4"/>
    <w:rsid w:val="00024F8A"/>
    <w:rsid w:val="00155E92"/>
    <w:rsid w:val="002444E1"/>
    <w:rsid w:val="003F3B8A"/>
    <w:rsid w:val="00491F18"/>
    <w:rsid w:val="004C2D1F"/>
    <w:rsid w:val="005267E7"/>
    <w:rsid w:val="00602AA7"/>
    <w:rsid w:val="006469E2"/>
    <w:rsid w:val="0067042E"/>
    <w:rsid w:val="00677DB3"/>
    <w:rsid w:val="00682BBD"/>
    <w:rsid w:val="0068394C"/>
    <w:rsid w:val="006927C1"/>
    <w:rsid w:val="006C499C"/>
    <w:rsid w:val="006E68A9"/>
    <w:rsid w:val="006F3EE7"/>
    <w:rsid w:val="0071159C"/>
    <w:rsid w:val="007570DD"/>
    <w:rsid w:val="007608F2"/>
    <w:rsid w:val="00762E0E"/>
    <w:rsid w:val="0077413D"/>
    <w:rsid w:val="007B331C"/>
    <w:rsid w:val="007D5F32"/>
    <w:rsid w:val="008124DE"/>
    <w:rsid w:val="00891D47"/>
    <w:rsid w:val="008C34C3"/>
    <w:rsid w:val="009026BC"/>
    <w:rsid w:val="00937BCE"/>
    <w:rsid w:val="009B0650"/>
    <w:rsid w:val="009B1568"/>
    <w:rsid w:val="009C724D"/>
    <w:rsid w:val="00A14FB6"/>
    <w:rsid w:val="00A65213"/>
    <w:rsid w:val="00AC26B2"/>
    <w:rsid w:val="00AE566B"/>
    <w:rsid w:val="00AE68B3"/>
    <w:rsid w:val="00B2518C"/>
    <w:rsid w:val="00B519E4"/>
    <w:rsid w:val="00BC7C9D"/>
    <w:rsid w:val="00BE10A0"/>
    <w:rsid w:val="00C03EC3"/>
    <w:rsid w:val="00C2315B"/>
    <w:rsid w:val="00C27061"/>
    <w:rsid w:val="00C82B29"/>
    <w:rsid w:val="00CC667A"/>
    <w:rsid w:val="00D0186A"/>
    <w:rsid w:val="00D0565D"/>
    <w:rsid w:val="00DB1662"/>
    <w:rsid w:val="00DE7C31"/>
    <w:rsid w:val="00DF54C8"/>
    <w:rsid w:val="00E1649F"/>
    <w:rsid w:val="00EB6B2D"/>
    <w:rsid w:val="00F07DE0"/>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5A85E1E-B4D7-4182-AE21-DA81096E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nhideWhenUsed/>
    <w:rsid w:val="00B519E4"/>
    <w:rPr>
      <w:color w:val="0000FF" w:themeColor="hyperlink"/>
      <w:u w:val="single"/>
    </w:rPr>
  </w:style>
  <w:style w:type="paragraph" w:styleId="BalloonText">
    <w:name w:val="Balloon Text"/>
    <w:basedOn w:val="Normal"/>
    <w:link w:val="BalloonTextChar"/>
    <w:semiHidden/>
    <w:unhideWhenUsed/>
    <w:rsid w:val="0071159C"/>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71159C"/>
    <w:rPr>
      <w:rFonts w:ascii="Tahoma" w:hAnsi="Tahoma" w:cs="Tahoma"/>
      <w:sz w:val="16"/>
      <w:szCs w:val="16"/>
      <w:lang w:val="en-GB"/>
    </w:rPr>
  </w:style>
  <w:style w:type="paragraph" w:styleId="PlainText">
    <w:name w:val="Plain Text"/>
    <w:basedOn w:val="Normal"/>
    <w:link w:val="PlainTextChar"/>
    <w:uiPriority w:val="99"/>
    <w:semiHidden/>
    <w:unhideWhenUsed/>
    <w:rsid w:val="009B1568"/>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9B1568"/>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36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ublerobotics.com" TargetMode="External"/><Relationship Id="rId13" Type="http://schemas.openxmlformats.org/officeDocument/2006/relationships/hyperlink" Target="http://www.itu.int/ITU-T/studygroups/com16/&#820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nybots.com" TargetMode="External"/><Relationship Id="rId12" Type="http://schemas.openxmlformats.org/officeDocument/2006/relationships/hyperlink" Target="http://research.ict.csiro.a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robot.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vgocom.com" TargetMode="External"/><Relationship Id="rId4" Type="http://schemas.openxmlformats.org/officeDocument/2006/relationships/webSettings" Target="webSettings.xml"/><Relationship Id="rId9" Type="http://schemas.openxmlformats.org/officeDocument/2006/relationships/hyperlink" Target="http://www.revolverobotics" TargetMode="External"/><Relationship Id="rId14" Type="http://schemas.openxmlformats.org/officeDocument/2006/relationships/hyperlink" Target="mailto:pluthi@cisc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Downloads\AVD-template_1306_Osl%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(2)</Template>
  <TotalTime>1</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Cisco Systems</Company>
  <LinksUpToDate>false</LinksUpToDate>
  <CharactersWithSpaces>3228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4</cp:revision>
  <cp:lastPrinted>2002-08-01T12:30:00Z</cp:lastPrinted>
  <dcterms:created xsi:type="dcterms:W3CDTF">2013-06-19T15:28:00Z</dcterms:created>
  <dcterms:modified xsi:type="dcterms:W3CDTF">2013-06-20T07:03:00Z</dcterms:modified>
</cp:coreProperties>
</file>