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5803F9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TD-01</w:t>
            </w:r>
            <w:r w:rsidR="00D10D8B">
              <w:rPr>
                <w:b/>
                <w:bCs/>
                <w:sz w:val="40"/>
              </w:rPr>
              <w:t>a</w:t>
            </w:r>
            <w:bookmarkStart w:id="2" w:name="_GoBack"/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66939" w:rsidP="006C499C">
            <w:r>
              <w:t>All</w:t>
            </w:r>
            <w:r w:rsidR="00CD01C9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6C499C">
            <w:r>
              <w:t>Meeting Organizer (Paul E. Jones)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6C499C">
            <w:pPr>
              <w:spacing w:after="120"/>
            </w:pPr>
            <w:r>
              <w:t>Agenda for the Joint Rapporteur’s Meeting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803F9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9"/>
    <w:p w:rsidR="006C499C" w:rsidRPr="00A14FB6" w:rsidRDefault="005803F9" w:rsidP="00AE68B3">
      <w:pPr>
        <w:pStyle w:val="Heading1"/>
      </w:pPr>
      <w:r>
        <w:t>Opening</w:t>
      </w:r>
    </w:p>
    <w:p w:rsidR="006C499C" w:rsidRPr="00A14FB6" w:rsidRDefault="005803F9" w:rsidP="006C499C">
      <w:r w:rsidRPr="005803F9">
        <w:t xml:space="preserve">We would like to thank </w:t>
      </w:r>
      <w:r>
        <w:t>Cisco Systems Norway</w:t>
      </w:r>
      <w:r w:rsidRPr="005803F9">
        <w:t xml:space="preserve"> for hosting the meeting and for providing the </w:t>
      </w:r>
      <w:r>
        <w:t xml:space="preserve">meeting </w:t>
      </w:r>
      <w:r w:rsidRPr="005803F9">
        <w:t>facilities.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Questions and Rapporteurs for this meeting</w:t>
      </w:r>
    </w:p>
    <w:tbl>
      <w:tblPr>
        <w:tblW w:w="9708" w:type="dxa"/>
        <w:tblLayout w:type="fixed"/>
        <w:tblLook w:val="0000" w:firstRow="0" w:lastRow="0" w:firstColumn="0" w:lastColumn="0" w:noHBand="0" w:noVBand="0"/>
      </w:tblPr>
      <w:tblGrid>
        <w:gridCol w:w="817"/>
        <w:gridCol w:w="8891"/>
      </w:tblGrid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1/16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Multimedia systems, terminals and data conferencing (</w:t>
            </w:r>
            <w:proofErr w:type="spellStart"/>
            <w:r w:rsidRPr="000710FA">
              <w:rPr>
                <w:rFonts w:eastAsia="Arial Unicode MS"/>
                <w:i/>
              </w:rPr>
              <w:t>Mr.</w:t>
            </w:r>
            <w:proofErr w:type="spellEnd"/>
            <w:r w:rsidRPr="000710FA">
              <w:rPr>
                <w:rFonts w:eastAsia="Arial Unicode MS"/>
                <w:i/>
              </w:rPr>
              <w:t xml:space="preserve"> Patrick Luthi, Cisco/Norway</w:t>
            </w:r>
            <w:r w:rsidRPr="000710FA">
              <w:rPr>
                <w:rFonts w:eastAsia="Arial Unicode MS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2/16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Packet-based conversational multimedia systems and functions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>Paul Jones</w:t>
            </w:r>
            <w:r w:rsidRPr="000710FA">
              <w:rPr>
                <w:rFonts w:eastAsia="Arial Unicode MS" w:hint="eastAsia"/>
                <w:i/>
                <w:lang w:eastAsia="ko-KR"/>
              </w:rPr>
              <w:t xml:space="preserve">, </w:t>
            </w:r>
            <w:r w:rsidRPr="000710FA">
              <w:rPr>
                <w:rFonts w:eastAsia="Arial Unicode MS"/>
                <w:i/>
                <w:lang w:eastAsia="zh-CN"/>
              </w:rPr>
              <w:t>Cisco/USA</w:t>
            </w:r>
            <w:r w:rsidRPr="000710FA">
              <w:rPr>
                <w:rFonts w:eastAsia="Arial Unicode MS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3/16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  <w:lang w:eastAsia="zh-CN"/>
              </w:rPr>
            </w:pPr>
            <w:r w:rsidRPr="000710FA">
              <w:rPr>
                <w:rFonts w:eastAsia="Arial Unicode MS"/>
              </w:rPr>
              <w:t>Multimedia gateway control architectures and protocols (</w:t>
            </w:r>
            <w:r w:rsidRPr="000710FA">
              <w:rPr>
                <w:rFonts w:eastAsia="Arial Unicode MS"/>
                <w:i/>
              </w:rPr>
              <w:t>Mr Christian Groves, Huawei, Australia</w:t>
            </w:r>
            <w:r w:rsidRPr="000710FA">
              <w:rPr>
                <w:rFonts w:eastAsia="Arial Unicode MS" w:hint="eastAsia"/>
                <w:lang w:eastAsia="zh-CN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5/16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proofErr w:type="spellStart"/>
            <w:r w:rsidRPr="000710FA">
              <w:rPr>
                <w:rFonts w:eastAsia="Arial Unicode MS"/>
              </w:rPr>
              <w:t>Telepresence</w:t>
            </w:r>
            <w:proofErr w:type="spellEnd"/>
            <w:r w:rsidRPr="000710FA">
              <w:rPr>
                <w:rFonts w:eastAsia="Arial Unicode MS"/>
              </w:rPr>
              <w:t xml:space="preserve"> systems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>Stephen Botzko</w:t>
            </w:r>
            <w:r w:rsidRPr="000710FA">
              <w:rPr>
                <w:rFonts w:eastAsia="Arial Unicode MS"/>
                <w:i/>
              </w:rPr>
              <w:t xml:space="preserve">, </w:t>
            </w:r>
            <w:r w:rsidRPr="000710FA">
              <w:rPr>
                <w:rFonts w:eastAsia="Arial Unicode MS"/>
                <w:i/>
                <w:lang w:eastAsia="ko-KR"/>
              </w:rPr>
              <w:t>Polycom/</w:t>
            </w:r>
            <w:r w:rsidRPr="000710FA">
              <w:rPr>
                <w:rFonts w:eastAsia="Arial Unicode MS"/>
                <w:i/>
                <w:lang w:eastAsia="zh-CN"/>
              </w:rPr>
              <w:t>USA</w:t>
            </w:r>
            <w:r w:rsidRPr="000710FA">
              <w:rPr>
                <w:rFonts w:eastAsia="Arial Unicode MS"/>
              </w:rPr>
              <w:t>)</w:t>
            </w:r>
          </w:p>
        </w:tc>
      </w:tr>
    </w:tbl>
    <w:p w:rsidR="005803F9" w:rsidRDefault="005803F9" w:rsidP="005803F9">
      <w:pPr>
        <w:rPr>
          <w:lang w:eastAsia="ja-JP"/>
        </w:rPr>
      </w:pPr>
    </w:p>
    <w:p w:rsidR="005803F9" w:rsidRDefault="005803F9" w:rsidP="005803F9">
      <w:pPr>
        <w:rPr>
          <w:lang w:eastAsia="ja-JP"/>
        </w:rPr>
      </w:pPr>
      <w:r>
        <w:rPr>
          <w:lang w:eastAsia="ja-JP"/>
        </w:rPr>
        <w:t>Note that Q21/16 had originally planned to hold a joint meeting, but the meeting was cancelled.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Time schedule</w:t>
      </w:r>
    </w:p>
    <w:p w:rsidR="00D47A96" w:rsidRDefault="005803F9" w:rsidP="005803F9">
      <w:r>
        <w:t>Meetings will begin each morning at 09:00 and normally end at 1</w:t>
      </w:r>
      <w:r w:rsidR="00B02285">
        <w:t>8</w:t>
      </w:r>
      <w:r>
        <w:t>:</w:t>
      </w:r>
      <w:r w:rsidR="000C7AD0">
        <w:t>1</w:t>
      </w:r>
      <w:r w:rsidR="00B02285">
        <w:t>5</w:t>
      </w:r>
      <w:r>
        <w:t>. The table below shows the proposed initial meeting schedule.  Please note, however, that time slots may shift and changes to this schedule may be required depending on the work progress.</w:t>
      </w:r>
    </w:p>
    <w:p w:rsidR="005803F9" w:rsidRDefault="00D47A96" w:rsidP="005803F9">
      <w:r>
        <w:t>The meeting will conclude on Friday before the start of the afternoon sessions.</w:t>
      </w:r>
    </w:p>
    <w:p w:rsidR="00D47A96" w:rsidRDefault="005803F9" w:rsidP="005803F9">
      <w:r>
        <w:t>Please also note that the sessions will run in a serial mode. That is, if one Question finishes early, then the next Question will start straight away.</w:t>
      </w:r>
    </w:p>
    <w:p w:rsidR="00D47A96" w:rsidRDefault="00D47A9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6C499C" w:rsidRDefault="006C499C" w:rsidP="005803F9"/>
    <w:tbl>
      <w:tblPr>
        <w:tblW w:w="102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1101"/>
        <w:gridCol w:w="688"/>
        <w:gridCol w:w="1829"/>
        <w:gridCol w:w="1710"/>
        <w:gridCol w:w="1710"/>
        <w:gridCol w:w="1710"/>
        <w:gridCol w:w="1530"/>
      </w:tblGrid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Date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1q</w:t>
            </w:r>
          </w:p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9:00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-10: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0)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2q</w:t>
            </w:r>
          </w:p>
          <w:p w:rsidR="005803F9" w:rsidRPr="000710FA" w:rsidRDefault="005803F9" w:rsidP="00281716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281716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-12:</w:t>
            </w:r>
            <w:r w:rsidR="00281716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3q</w:t>
            </w:r>
          </w:p>
          <w:p w:rsidR="005803F9" w:rsidRPr="000710FA" w:rsidRDefault="005803F9" w:rsidP="004E3877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281716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</w:t>
            </w:r>
            <w:r w:rsidR="002B013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4q</w:t>
            </w:r>
          </w:p>
          <w:p w:rsidR="005803F9" w:rsidRPr="000710FA" w:rsidRDefault="005803F9" w:rsidP="004E3877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5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</w:t>
            </w:r>
            <w:r w:rsidR="002B013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6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0)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5q</w:t>
            </w:r>
          </w:p>
          <w:p w:rsidR="005803F9" w:rsidRPr="000710FA" w:rsidRDefault="00B02285" w:rsidP="00B0228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(</w:t>
            </w:r>
            <w:r w:rsidR="00634085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6</w:t>
            </w:r>
            <w:r w:rsidR="00634085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45</w:t>
            </w:r>
            <w:r w:rsidR="00634085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-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18:15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)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17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single" w:sz="2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Mon</w:t>
            </w:r>
          </w:p>
        </w:tc>
        <w:tc>
          <w:tcPr>
            <w:tcW w:w="1829" w:type="dxa"/>
            <w:tcBorders>
              <w:top w:val="single" w:sz="24" w:space="0" w:color="000000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All*</w:t>
            </w:r>
            <w:r w:rsidR="006C4726">
              <w:rPr>
                <w:rFonts w:ascii="Cambria" w:eastAsia="Malgun Gothic" w:hAnsi="Cambria"/>
                <w:color w:val="000000"/>
                <w:lang w:eastAsia="ko-KR"/>
              </w:rPr>
              <w:t xml:space="preserve"> / Q1,2,5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szCs w:val="16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Cs w:val="16"/>
                <w:lang w:eastAsia="ko-KR"/>
              </w:rPr>
              <w:t>Q</w:t>
            </w:r>
            <w:r w:rsidR="00CF72CB">
              <w:rPr>
                <w:rFonts w:ascii="Cambria" w:eastAsia="Malgun Gothic" w:hAnsi="Cambria"/>
                <w:color w:val="000000"/>
                <w:szCs w:val="16"/>
                <w:lang w:eastAsia="ko-KR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D63997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D63997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281716" w:rsidP="00281716">
            <w:pPr>
              <w:jc w:val="both"/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18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hAnsi="Cambria"/>
                <w:color w:val="000000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Tue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CF72CB" w:rsidP="00D63997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D63997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281716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281716">
              <w:rPr>
                <w:rFonts w:ascii="Cambria" w:hAnsi="Cambria"/>
                <w:color w:val="000000"/>
              </w:rPr>
              <w:t>2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D63997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281716" w:rsidP="00281716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Q3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19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Wed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CF72CB">
              <w:rPr>
                <w:rFonts w:ascii="Cambria" w:hAnsi="Cambria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</w:t>
            </w:r>
            <w:r w:rsidR="00CF72CB">
              <w:rPr>
                <w:rFonts w:ascii="Cambria" w:eastAsia="Malgun Gothic" w:hAnsi="Cambria"/>
                <w:color w:val="000000"/>
                <w:lang w:eastAsia="ko-KR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1D5FC4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1D5FC4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</w:t>
            </w:r>
            <w:r w:rsidR="00281716"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281716" w:rsidP="001D5FC4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1D5FC4">
              <w:rPr>
                <w:rFonts w:ascii="Cambria" w:hAnsi="Cambria"/>
                <w:color w:val="000000"/>
              </w:rPr>
              <w:t>5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20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Thu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Q2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CF72CB">
              <w:rPr>
                <w:rFonts w:ascii="Cambria" w:hAnsi="Cambria"/>
                <w:color w:val="000000"/>
              </w:rPr>
              <w:t>3</w:t>
            </w:r>
            <w:r w:rsidR="009A19EE">
              <w:rPr>
                <w:rFonts w:ascii="Cambria" w:hAnsi="Cambria"/>
                <w:color w:val="000000"/>
              </w:rPr>
              <w:t>/Q5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9A19EE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C55D1A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C55D1A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-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21</w:t>
            </w: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Fri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  <w:shd w:val="pct12" w:color="auto" w:fill="auto"/>
          </w:tcPr>
          <w:p w:rsidR="005803F9" w:rsidRPr="000710FA" w:rsidRDefault="00D47A96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All**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D47A96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All**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  <w:tc>
          <w:tcPr>
            <w:tcW w:w="3240" w:type="dxa"/>
            <w:gridSpan w:val="2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</w:tr>
    </w:tbl>
    <w:p w:rsidR="005803F9" w:rsidRDefault="005803F9" w:rsidP="005803F9"/>
    <w:p w:rsidR="00D47A96" w:rsidRPr="000710FA" w:rsidRDefault="00D47A96" w:rsidP="00D47A96">
      <w:r w:rsidRPr="000710FA">
        <w:t>*</w:t>
      </w:r>
      <w:r w:rsidRPr="000710FA">
        <w:tab/>
        <w:t xml:space="preserve">Document allocation and logistics. </w:t>
      </w:r>
      <w:r w:rsidR="000C7AD0">
        <w:t xml:space="preserve"> </w:t>
      </w:r>
      <w:r w:rsidRPr="000710FA">
        <w:t>Note: Starting time of 9.00am</w:t>
      </w:r>
      <w:r w:rsidR="000C7AD0">
        <w:t>.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t>**</w:t>
      </w:r>
      <w:r w:rsidRPr="000710FA">
        <w:tab/>
        <w:t>Review of meeting reports and output documents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/</w:t>
      </w:r>
      <w:r w:rsidRPr="000710FA">
        <w:rPr>
          <w:rFonts w:eastAsia="Malgun Gothic" w:hint="eastAsia"/>
          <w:lang w:eastAsia="ko-KR"/>
        </w:rPr>
        <w:tab/>
        <w:t>Serial session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&amp;</w:t>
      </w:r>
      <w:r w:rsidRPr="000710FA">
        <w:rPr>
          <w:rFonts w:eastAsia="Malgun Gothic" w:hint="eastAsia"/>
          <w:lang w:eastAsia="ko-KR"/>
        </w:rPr>
        <w:tab/>
        <w:t>Joint Session</w:t>
      </w:r>
    </w:p>
    <w:p w:rsidR="00D47A96" w:rsidRPr="000710FA" w:rsidRDefault="00D47A96" w:rsidP="00D47A96">
      <w:pPr>
        <w:tabs>
          <w:tab w:val="left" w:pos="825"/>
        </w:tabs>
        <w:ind w:left="850" w:hangingChars="354" w:hanging="850"/>
        <w:rPr>
          <w:rFonts w:eastAsia="Malgun Gothic"/>
          <w:lang w:eastAsia="ko-KR"/>
        </w:rPr>
      </w:pPr>
      <w:r w:rsidRPr="000710FA">
        <w:rPr>
          <w:rFonts w:eastAsia="Malgun Gothic"/>
          <w:lang w:eastAsia="ko-KR"/>
        </w:rPr>
        <w:t>Note:  No wide topics session has been scheduled as no topics have been identified.</w:t>
      </w:r>
    </w:p>
    <w:p w:rsidR="00D47A96" w:rsidRPr="000710FA" w:rsidRDefault="00D47A96" w:rsidP="00D47A96">
      <w:pPr>
        <w:pStyle w:val="Heading1"/>
      </w:pPr>
      <w:r w:rsidRPr="000710FA">
        <w:t>Organization of day to day activities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Document distribution during this meeting</w:t>
      </w:r>
    </w:p>
    <w:p w:rsidR="00D47A96" w:rsidRPr="000710FA" w:rsidRDefault="00D47A96" w:rsidP="00D47A96">
      <w:pPr>
        <w:tabs>
          <w:tab w:val="num" w:pos="2160"/>
        </w:tabs>
        <w:ind w:leftChars="354" w:left="850"/>
      </w:pPr>
      <w:r w:rsidRPr="000710FA">
        <w:t>All documents are available electronically from</w:t>
      </w:r>
    </w:p>
    <w:p w:rsidR="00D47A96" w:rsidRPr="000710FA" w:rsidRDefault="00D47A96" w:rsidP="00D47A96">
      <w:pPr>
        <w:ind w:leftChars="354" w:left="850"/>
      </w:pPr>
      <w:r w:rsidRPr="000710FA">
        <w:t>http://ftp3.itu.int/av-arch/avc-site/2013-2016/130</w:t>
      </w:r>
      <w:r>
        <w:t>6</w:t>
      </w:r>
      <w:r w:rsidRPr="000710FA">
        <w:t>_</w:t>
      </w:r>
      <w:r>
        <w:t>Osl</w:t>
      </w:r>
      <w:r w:rsidRPr="000710FA">
        <w:t xml:space="preserve">/ </w:t>
      </w:r>
    </w:p>
    <w:p w:rsidR="00D47A96" w:rsidRPr="000710FA" w:rsidRDefault="00D47A96" w:rsidP="00D47A96">
      <w:pPr>
        <w:ind w:leftChars="354" w:left="850"/>
      </w:pPr>
      <w:r w:rsidRPr="000710FA">
        <w:t>ftp://ftp3.itu.int/avc-site/2013-2016/130</w:t>
      </w:r>
      <w:r>
        <w:t>6</w:t>
      </w:r>
      <w:r w:rsidRPr="000710FA">
        <w:t>_</w:t>
      </w:r>
      <w:r>
        <w:t>Osl</w:t>
      </w:r>
      <w:r w:rsidRPr="000710FA">
        <w:t>/</w:t>
      </w:r>
    </w:p>
    <w:p w:rsidR="00D47A96" w:rsidRPr="000710FA" w:rsidRDefault="00D47A96" w:rsidP="00D47A96">
      <w:pPr>
        <w:ind w:leftChars="354" w:left="850"/>
      </w:pPr>
      <w:proofErr w:type="gramStart"/>
      <w:r w:rsidRPr="000710FA">
        <w:t>user</w:t>
      </w:r>
      <w:proofErr w:type="gramEnd"/>
      <w:r w:rsidRPr="000710FA">
        <w:t xml:space="preserve">: </w:t>
      </w:r>
      <w:proofErr w:type="spellStart"/>
      <w:r w:rsidRPr="000710FA">
        <w:t>avguest</w:t>
      </w:r>
      <w:proofErr w:type="spellEnd"/>
      <w:r w:rsidRPr="000710FA">
        <w:t>, password: Avguest</w:t>
      </w:r>
      <w:r w:rsidRPr="000710FA">
        <w:rPr>
          <w:rFonts w:eastAsia="Malgun Gothic" w:hint="eastAsia"/>
          <w:lang w:eastAsia="ko-KR"/>
        </w:rPr>
        <w:t>201007</w:t>
      </w:r>
      <w:r w:rsidRPr="000710FA">
        <w:t xml:space="preserve"> (Note the use of upper- and lowercase letters.)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Access to the Internet is via wireless LAN. For connection information, see your badges.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 xml:space="preserve">Document Manager for this meeting: </w:t>
      </w:r>
      <w:r w:rsidRPr="000710FA">
        <w:rPr>
          <w:rFonts w:eastAsia="Malgun Gothic" w:hint="eastAsia"/>
          <w:lang w:eastAsia="ko-KR"/>
        </w:rPr>
        <w:t xml:space="preserve">Mr </w:t>
      </w:r>
      <w:r w:rsidRPr="00D47A96">
        <w:rPr>
          <w:rFonts w:eastAsia="Malgun Gothic"/>
          <w:lang w:eastAsia="ko-KR"/>
        </w:rPr>
        <w:t xml:space="preserve">Stephen Botzko </w:t>
      </w:r>
      <w:r>
        <w:rPr>
          <w:rFonts w:eastAsia="Malgun Gothic"/>
          <w:lang w:eastAsia="ko-KR"/>
        </w:rPr>
        <w:t>&lt;</w:t>
      </w:r>
      <w:r w:rsidRPr="00D47A96">
        <w:rPr>
          <w:rFonts w:eastAsia="Malgun Gothic"/>
          <w:lang w:eastAsia="ko-KR"/>
        </w:rPr>
        <w:t>Stephen.Botzko@polycom.com</w:t>
      </w:r>
      <w:r>
        <w:rPr>
          <w:rFonts w:eastAsia="Malgun Gothic"/>
          <w:lang w:eastAsia="ko-KR"/>
        </w:rPr>
        <w:t>&gt;</w:t>
      </w:r>
      <w:r w:rsidRPr="000710FA">
        <w:t xml:space="preserve">. </w:t>
      </w:r>
    </w:p>
    <w:p w:rsidR="00D47A96" w:rsidRPr="000710FA" w:rsidRDefault="00D47A96" w:rsidP="00D47A96">
      <w:pPr>
        <w:ind w:left="480"/>
      </w:pPr>
      <w:r w:rsidRPr="000710FA">
        <w:t>To request a TD number please use the “</w:t>
      </w:r>
      <w:r>
        <w:t>Register a Temporary Document</w:t>
      </w:r>
      <w:r w:rsidRPr="000710FA">
        <w:t>” link at the following page:</w:t>
      </w:r>
    </w:p>
    <w:p w:rsidR="00D47A96" w:rsidRDefault="00BE2531" w:rsidP="00D47A96">
      <w:pPr>
        <w:ind w:left="480"/>
      </w:pPr>
      <w:hyperlink r:id="rId9" w:history="1">
        <w:r w:rsidR="00D47A96" w:rsidRPr="00A61C0B">
          <w:rPr>
            <w:rStyle w:val="Hyperlink"/>
          </w:rPr>
          <w:t>http://www.packetizer.com/standards/itu-sg16/wp1/</w:t>
        </w:r>
      </w:hyperlink>
    </w:p>
    <w:p w:rsidR="00D47A96" w:rsidRPr="000710FA" w:rsidRDefault="00D47A96" w:rsidP="00D47A96">
      <w:pPr>
        <w:ind w:left="480"/>
      </w:pPr>
      <w:r w:rsidRPr="000710FA">
        <w:t xml:space="preserve">Note: There is </w:t>
      </w:r>
      <w:r>
        <w:t xml:space="preserve">also a </w:t>
      </w:r>
      <w:r w:rsidRPr="000710FA">
        <w:t xml:space="preserve">link on this </w:t>
      </w:r>
      <w:r>
        <w:t xml:space="preserve">page </w:t>
      </w:r>
      <w:r w:rsidRPr="000710FA">
        <w:t>to view current document requests.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rPr>
          <w:rFonts w:eastAsia="Malgun Gothic" w:hint="eastAsia"/>
          <w:lang w:eastAsia="ko-KR"/>
        </w:rPr>
        <w:t>M</w:t>
      </w:r>
      <w:r w:rsidRPr="000710FA">
        <w:t>orning and afternoon coffee break</w:t>
      </w:r>
      <w:r w:rsidRPr="000710FA">
        <w:rPr>
          <w:rFonts w:eastAsia="Malgun Gothic" w:hint="eastAsia"/>
          <w:lang w:eastAsia="ko-KR"/>
        </w:rPr>
        <w:t>s</w:t>
      </w:r>
      <w:r w:rsidRPr="000710FA">
        <w:t xml:space="preserve"> will be scheduled each day during the meeting: 1</w:t>
      </w:r>
      <w:r w:rsidRPr="000710FA">
        <w:rPr>
          <w:rFonts w:eastAsia="Malgun Gothic" w:hint="eastAsia"/>
          <w:lang w:eastAsia="ko-KR"/>
        </w:rPr>
        <w:t>0</w:t>
      </w:r>
      <w:r w:rsidRPr="000710FA">
        <w:t>:</w:t>
      </w:r>
      <w:r>
        <w:rPr>
          <w:rFonts w:eastAsia="Malgun Gothic"/>
          <w:lang w:eastAsia="ko-KR"/>
        </w:rPr>
        <w:t>3</w:t>
      </w:r>
      <w:r w:rsidRPr="000710FA">
        <w:t xml:space="preserve">0 – </w:t>
      </w:r>
      <w:r>
        <w:t>1</w:t>
      </w:r>
      <w:r w:rsidR="000C7AD0">
        <w:t>0</w:t>
      </w:r>
      <w:r>
        <w:t>:</w:t>
      </w:r>
      <w:r w:rsidR="004E3877">
        <w:t>45</w:t>
      </w:r>
      <w:r w:rsidRPr="000710FA">
        <w:rPr>
          <w:rFonts w:eastAsia="Malgun Gothic" w:hint="eastAsia"/>
          <w:lang w:eastAsia="ko-KR"/>
        </w:rPr>
        <w:t xml:space="preserve">, </w:t>
      </w:r>
      <w:r w:rsidRPr="000710FA">
        <w:t>1</w:t>
      </w:r>
      <w:r w:rsidR="00B02285">
        <w:t>4</w:t>
      </w:r>
      <w:r w:rsidRPr="000710FA">
        <w:t>:</w:t>
      </w:r>
      <w:r w:rsidR="00B02285">
        <w:t>45</w:t>
      </w:r>
      <w:r w:rsidRPr="000710FA">
        <w:t xml:space="preserve"> – </w:t>
      </w:r>
      <w:r>
        <w:t>1</w:t>
      </w:r>
      <w:r w:rsidR="000C7AD0">
        <w:t>5</w:t>
      </w:r>
      <w:r>
        <w:t>:</w:t>
      </w:r>
      <w:r w:rsidR="00B02285">
        <w:t>0</w:t>
      </w:r>
      <w:r>
        <w:t>0</w:t>
      </w:r>
      <w:r w:rsidR="00B02285">
        <w:t>, and 16:30 – 16:45</w:t>
      </w:r>
      <w:r w:rsidRPr="000710FA">
        <w:rPr>
          <w:rFonts w:eastAsia="Malgun Gothic"/>
          <w:lang w:eastAsia="ko-KR"/>
        </w:rPr>
        <w:t xml:space="preserve">. </w:t>
      </w:r>
      <w:r w:rsidRPr="000710FA">
        <w:t xml:space="preserve"> Details of where the morning and afternoon coffee breaks are will be announced.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Lunch will generally be taken between 12:</w:t>
      </w:r>
      <w:r w:rsidR="00B02285">
        <w:t>15</w:t>
      </w:r>
      <w:r w:rsidRPr="000710FA">
        <w:t xml:space="preserve"> and </w:t>
      </w:r>
      <w:r>
        <w:t>1</w:t>
      </w:r>
      <w:r w:rsidR="000C7AD0">
        <w:t>3</w:t>
      </w:r>
      <w:r>
        <w:t>:</w:t>
      </w:r>
      <w:r w:rsidR="00B02285">
        <w:t>15</w:t>
      </w:r>
      <w:r w:rsidRPr="000710FA">
        <w:t>.</w:t>
      </w:r>
    </w:p>
    <w:p w:rsidR="00D47A96" w:rsidRPr="000710FA" w:rsidRDefault="00D47A96" w:rsidP="00D47A96">
      <w:pPr>
        <w:pStyle w:val="Heading1"/>
      </w:pPr>
      <w:r w:rsidRPr="000710FA">
        <w:t>Documentation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The list of documents for the meeting can be found at:</w:t>
      </w:r>
    </w:p>
    <w:p w:rsidR="00D47A96" w:rsidRPr="000710FA" w:rsidRDefault="00D47A96" w:rsidP="00D47A96">
      <w:pPr>
        <w:ind w:left="480"/>
      </w:pPr>
      <w:r w:rsidRPr="000710FA">
        <w:t>http://ftp3.itu.int/av-arch/avc-site/2013-2016/130</w:t>
      </w:r>
      <w:r>
        <w:t>6</w:t>
      </w:r>
      <w:r w:rsidRPr="000710FA">
        <w:t>_</w:t>
      </w:r>
      <w:r>
        <w:t>Osl</w:t>
      </w:r>
      <w:r w:rsidRPr="000710FA">
        <w:t>/130</w:t>
      </w:r>
      <w:r>
        <w:t>6</w:t>
      </w:r>
      <w:r w:rsidRPr="000710FA">
        <w:t>_</w:t>
      </w:r>
      <w:r>
        <w:t>Osl</w:t>
      </w:r>
      <w:r w:rsidRPr="000710FA">
        <w:t>.html</w:t>
      </w:r>
    </w:p>
    <w:p w:rsidR="00D47A96" w:rsidRPr="000710FA" w:rsidRDefault="00D47A96" w:rsidP="00D47A96">
      <w:pPr>
        <w:ind w:left="480"/>
      </w:pPr>
      <w:r w:rsidRPr="000710FA">
        <w:t>A revised TD-02 will be published at the end of the meeting listing all the documents.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Consideration of late arrival documents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lastRenderedPageBreak/>
        <w:t>Identification of relevant Questions(s)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Highlights of each Question</w:t>
      </w:r>
    </w:p>
    <w:p w:rsidR="00D47A96" w:rsidRPr="000710FA" w:rsidRDefault="00D47A96" w:rsidP="00D47A96">
      <w:pPr>
        <w:pStyle w:val="Heading1"/>
        <w:rPr>
          <w:rFonts w:eastAsia="Malgun Gothic"/>
          <w:lang w:eastAsia="ko-KR"/>
        </w:rPr>
      </w:pPr>
      <w:r w:rsidRPr="000710FA">
        <w:t>Liaison statement ownership</w:t>
      </w:r>
    </w:p>
    <w:p w:rsidR="00D47A96" w:rsidRPr="000710FA" w:rsidRDefault="00D47A96" w:rsidP="00D47A96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D47A96" w:rsidRPr="000710FA" w:rsidTr="00050205">
        <w:trPr>
          <w:tblHeader/>
          <w:jc w:val="center"/>
        </w:trPr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  <w:rPr>
                <w:rFonts w:eastAsia="Malgun Gothic"/>
                <w:caps/>
                <w:lang w:eastAsia="ko-KR"/>
              </w:rPr>
            </w:pPr>
            <w:r w:rsidRPr="000710FA">
              <w:t>AVD</w:t>
            </w:r>
          </w:p>
        </w:tc>
        <w:tc>
          <w:tcPr>
            <w:tcW w:w="10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Q (</w:t>
            </w:r>
            <w:r w:rsidRPr="000710FA">
              <w:rPr>
                <w:u w:val="single"/>
              </w:rPr>
              <w:t>owner</w:t>
            </w:r>
            <w:r w:rsidRPr="000710FA">
              <w:t>)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Title</w:t>
            </w:r>
          </w:p>
        </w:tc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Source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For</w:t>
            </w:r>
          </w:p>
        </w:tc>
      </w:tr>
      <w:tr w:rsidR="00D47A96" w:rsidRPr="000710FA" w:rsidTr="0005020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BE2531" w:rsidP="00D47A96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hyperlink r:id="rId10" w:history="1">
              <w:r w:rsidR="00D47A96">
                <w:rPr>
                  <w:rStyle w:val="Hyperlink"/>
                </w:rPr>
                <w:t>AVD-4465</w:t>
              </w:r>
            </w:hyperlink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C66939">
            <w:pPr>
              <w:pStyle w:val="Tabletext"/>
              <w:jc w:val="center"/>
              <w:rPr>
                <w:rFonts w:eastAsia="Gulim"/>
                <w:caps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5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 w:rsidRPr="00D47A96">
              <w:t xml:space="preserve">Reply LS from ITU-T SG12 on one-way delay limits and </w:t>
            </w:r>
            <w:proofErr w:type="spellStart"/>
            <w:r w:rsidRPr="00D47A96">
              <w:t>QoE</w:t>
            </w:r>
            <w:proofErr w:type="spellEnd"/>
            <w:r w:rsidRPr="00D47A96">
              <w:t xml:space="preserve"> for </w:t>
            </w:r>
            <w:proofErr w:type="spellStart"/>
            <w:r w:rsidRPr="00D47A96">
              <w:t>telepresence</w:t>
            </w:r>
            <w:proofErr w:type="spellEnd"/>
            <w:r w:rsidRPr="00D47A96">
              <w:t xml:space="preserve"> to ITU-T Q5/16 (COM 16 - LS 322 &amp; COM 16 - LS 6)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C66939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0710FA">
              <w:t>SG12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C66939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 w:rsidRPr="000710FA">
              <w:rPr>
                <w:rFonts w:eastAsia="Malgun Gothic" w:hint="eastAsia"/>
                <w:lang w:eastAsia="ko-KR"/>
              </w:rPr>
              <w:t>I</w:t>
            </w:r>
          </w:p>
        </w:tc>
      </w:tr>
    </w:tbl>
    <w:p w:rsidR="00D47A96" w:rsidRPr="000710FA" w:rsidRDefault="00D47A96" w:rsidP="00D47A96">
      <w:pPr>
        <w:ind w:left="567"/>
        <w:rPr>
          <w:lang w:eastAsia="ko-KR"/>
        </w:rPr>
      </w:pPr>
      <w:r w:rsidRPr="000710FA">
        <w:rPr>
          <w:lang w:eastAsia="ko-KR"/>
        </w:rPr>
        <w:t>Note: A – Action, C – Comment, I – Information</w:t>
      </w:r>
    </w:p>
    <w:p w:rsidR="00D47A96" w:rsidRPr="000710FA" w:rsidRDefault="00D47A96" w:rsidP="00CF72CB">
      <w:pPr>
        <w:pStyle w:val="Heading1"/>
      </w:pPr>
      <w:proofErr w:type="gramStart"/>
      <w:r w:rsidRPr="000710FA">
        <w:t>Other Topics (General nature, TSAG, etc.)</w:t>
      </w:r>
      <w:proofErr w:type="gramEnd"/>
    </w:p>
    <w:p w:rsidR="00D47A96" w:rsidRPr="000710FA" w:rsidRDefault="00D47A96" w:rsidP="00D47A96">
      <w:pPr>
        <w:rPr>
          <w:lang w:eastAsia="ko-KR"/>
        </w:rPr>
      </w:pPr>
      <w:r w:rsidRPr="000710FA">
        <w:rPr>
          <w:lang w:eastAsia="ko-KR"/>
        </w:rPr>
        <w:t>No topics of a general nature have been identified. No general topics session is scheduled.</w:t>
      </w:r>
    </w:p>
    <w:p w:rsidR="00CF72CB" w:rsidRPr="006E7A6B" w:rsidRDefault="00CF72CB" w:rsidP="00CF72CB">
      <w:pPr>
        <w:pStyle w:val="Heading1"/>
      </w:pPr>
      <w:r w:rsidRPr="006E7A6B">
        <w:t xml:space="preserve">Approval of Draft Recommendations </w:t>
      </w:r>
    </w:p>
    <w:p w:rsidR="00CF72CB" w:rsidRPr="000710FA" w:rsidRDefault="00CF72CB" w:rsidP="00CF72CB">
      <w:r w:rsidRPr="000710FA">
        <w:t>All the draft Recommendations of WP</w:t>
      </w:r>
      <w:r>
        <w:t>1</w:t>
      </w:r>
      <w:r w:rsidRPr="000710FA">
        <w:t>/16 have been approved through the AAP procedures.</w:t>
      </w:r>
    </w:p>
    <w:p w:rsidR="00CF72CB" w:rsidRPr="000710FA" w:rsidRDefault="00CF72CB" w:rsidP="00CF72CB">
      <w:pPr>
        <w:ind w:left="360"/>
      </w:pPr>
    </w:p>
    <w:tbl>
      <w:tblPr>
        <w:tblW w:w="4898" w:type="pct"/>
        <w:jc w:val="center"/>
        <w:tblInd w:w="4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46"/>
        <w:gridCol w:w="6029"/>
        <w:gridCol w:w="1756"/>
      </w:tblGrid>
      <w:tr w:rsidR="00735D2E" w:rsidRPr="00735D2E" w:rsidTr="00735D2E">
        <w:trPr>
          <w:tblHeader/>
          <w:jc w:val="center"/>
        </w:trPr>
        <w:tc>
          <w:tcPr>
            <w:tcW w:w="9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Rec. No.</w:t>
            </w:r>
          </w:p>
        </w:tc>
        <w:tc>
          <w:tcPr>
            <w:tcW w:w="316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Title</w:t>
            </w:r>
          </w:p>
        </w:tc>
        <w:tc>
          <w:tcPr>
            <w:tcW w:w="9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Approval Date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11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 xml:space="preserve">H.323 </w:t>
              </w:r>
              <w:proofErr w:type="spellStart"/>
              <w:r w:rsidR="00A95440" w:rsidRPr="00735D2E">
                <w:rPr>
                  <w:rStyle w:val="Hyperlink"/>
                  <w:szCs w:val="22"/>
                  <w:lang w:eastAsia="ja-JP"/>
                </w:rPr>
                <w:t>Amd</w:t>
              </w:r>
              <w:proofErr w:type="spellEnd"/>
              <w:r w:rsidR="00A95440" w:rsidRPr="00735D2E">
                <w:rPr>
                  <w:rStyle w:val="Hyperlink"/>
                  <w:szCs w:val="22"/>
                  <w:lang w:eastAsia="ja-JP"/>
                </w:rPr>
                <w:t>. 1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iCs/>
                <w:szCs w:val="22"/>
                <w:lang w:eastAsia="ja-JP"/>
              </w:rPr>
              <w:t>Use of FACILITY message to enable call transfer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caps/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12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 xml:space="preserve">H.225.0 </w:t>
              </w:r>
              <w:proofErr w:type="spellStart"/>
              <w:r w:rsidR="00A95440" w:rsidRPr="00735D2E">
                <w:rPr>
                  <w:rStyle w:val="Hyperlink"/>
                  <w:szCs w:val="22"/>
                  <w:lang w:eastAsia="ja-JP"/>
                </w:rPr>
                <w:t>Amd</w:t>
              </w:r>
              <w:proofErr w:type="spellEnd"/>
              <w:r w:rsidR="00A95440" w:rsidRPr="00735D2E">
                <w:rPr>
                  <w:rStyle w:val="Hyperlink"/>
                  <w:szCs w:val="22"/>
                  <w:lang w:eastAsia="ja-JP"/>
                </w:rPr>
                <w:t>. 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iCs/>
                <w:szCs w:val="22"/>
                <w:lang w:eastAsia="ja-JP"/>
              </w:rPr>
              <w:t>Use of FACILITY message to enable call transfer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caps/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13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 xml:space="preserve">H.460.24 </w:t>
              </w:r>
              <w:proofErr w:type="spellStart"/>
              <w:r w:rsidR="00A95440" w:rsidRPr="00735D2E">
                <w:rPr>
                  <w:rStyle w:val="Hyperlink"/>
                  <w:szCs w:val="22"/>
                  <w:lang w:eastAsia="ja-JP"/>
                </w:rPr>
                <w:t>Amd</w:t>
              </w:r>
              <w:proofErr w:type="spellEnd"/>
              <w:r w:rsidR="00A95440" w:rsidRPr="00735D2E">
                <w:rPr>
                  <w:rStyle w:val="Hyperlink"/>
                  <w:szCs w:val="22"/>
                  <w:lang w:eastAsia="ja-JP"/>
                </w:rPr>
                <w:t>. 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iCs/>
                <w:szCs w:val="22"/>
                <w:lang w:eastAsia="ja-JP"/>
              </w:rPr>
              <w:t>Point-to-point media through network address translators and firewalls within ITU-T H.323 systems: Support for ITU H.460.19 multiplex media mode for point-to-point media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caps/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14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H.450.4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Call Hold Supplementary Service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15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Call Park and Call Pickup Supplementary Services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16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Message Waiting Indication Supplementary Service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17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Name Identification Supplementary Service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18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Guidelines for the use of the generic extensible framework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19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Number Portability interworking between H.323 and SCN networks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20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Extended Fast Connect feature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21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Digit maps within H.323 systems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22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H.460.18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Traversal of H.323 signalling across network address translators and firewalls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23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H.460.19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Traversal of H.323 media across network address translators and firewalls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24" w:history="1">
              <w:r w:rsidR="00474B63" w:rsidRPr="00735D2E">
                <w:rPr>
                  <w:rStyle w:val="Hyperlink"/>
                  <w:szCs w:val="22"/>
                </w:rPr>
                <w:t>H.248.1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Version 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25" w:history="1">
              <w:r w:rsidR="00474B63" w:rsidRPr="00735D2E">
                <w:rPr>
                  <w:rStyle w:val="Hyperlink"/>
                  <w:szCs w:val="22"/>
                </w:rPr>
                <w:t>H.248.2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Facsimile, text conversation and call discrimination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26" w:history="1">
              <w:r w:rsidR="00474B63" w:rsidRPr="00735D2E">
                <w:rPr>
                  <w:rStyle w:val="Hyperlink"/>
                  <w:szCs w:val="22"/>
                </w:rPr>
                <w:t>H.248.3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User interface elements and actions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27" w:history="1">
              <w:r w:rsidR="00474B63" w:rsidRPr="00735D2E">
                <w:rPr>
                  <w:rStyle w:val="Hyperlink"/>
                  <w:szCs w:val="22"/>
                </w:rPr>
                <w:t>H.248.8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Error code and service change reason description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28" w:history="1">
              <w:r w:rsidR="00474B63" w:rsidRPr="00735D2E">
                <w:rPr>
                  <w:rStyle w:val="Hyperlink"/>
                  <w:szCs w:val="22"/>
                </w:rPr>
                <w:t>H.248.11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Media gateway overload control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29" w:history="1">
              <w:r w:rsidR="00474B63" w:rsidRPr="00735D2E">
                <w:rPr>
                  <w:rStyle w:val="Hyperlink"/>
                  <w:szCs w:val="22"/>
                </w:rPr>
                <w:t>H.248.15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SDP H.248 package attribute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30" w:history="1">
              <w:r w:rsidR="00474B63" w:rsidRPr="00735D2E">
                <w:rPr>
                  <w:rStyle w:val="Hyperlink"/>
                  <w:szCs w:val="22"/>
                </w:rPr>
                <w:t>H.248.16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Enhanced digit collection packages and procedures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31" w:history="1">
              <w:r w:rsidR="00474B63" w:rsidRPr="00735D2E">
                <w:rPr>
                  <w:rStyle w:val="Hyperlink"/>
                  <w:szCs w:val="22"/>
                </w:rPr>
                <w:t>H.248.17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Line test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32" w:history="1">
              <w:r w:rsidR="00474B63" w:rsidRPr="00735D2E">
                <w:rPr>
                  <w:rStyle w:val="Hyperlink"/>
                  <w:szCs w:val="22"/>
                </w:rPr>
                <w:t>H.248.18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Package for support of multiple profiles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33" w:history="1">
              <w:r w:rsidR="00474B63" w:rsidRPr="00735D2E">
                <w:rPr>
                  <w:rStyle w:val="Hyperlink"/>
                  <w:szCs w:val="22"/>
                </w:rPr>
                <w:t>H.248.19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Decomposed multipoint control unit, audio, video and data conferencing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34" w:history="1">
              <w:r w:rsidR="00474B63" w:rsidRPr="00735D2E">
                <w:rPr>
                  <w:rStyle w:val="Hyperlink"/>
                  <w:szCs w:val="22"/>
                </w:rPr>
                <w:t>H.248.20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The use of local and remote descriptors with H.221 and H.223 multiplexing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35" w:history="1">
              <w:r w:rsidR="00474B63" w:rsidRPr="00735D2E">
                <w:rPr>
                  <w:rStyle w:val="Hyperlink"/>
                  <w:szCs w:val="22"/>
                </w:rPr>
                <w:t>H.248.22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Shared Risk Group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36" w:history="1">
              <w:r w:rsidR="00474B63" w:rsidRPr="00735D2E">
                <w:rPr>
                  <w:rStyle w:val="Hyperlink"/>
                  <w:szCs w:val="22"/>
                </w:rPr>
                <w:t>H.248.23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Enhanced Alerting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37" w:history="1">
              <w:r w:rsidR="00474B63" w:rsidRPr="00735D2E">
                <w:rPr>
                  <w:rStyle w:val="Hyperlink"/>
                  <w:szCs w:val="22"/>
                </w:rPr>
                <w:t>H.248.25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Basic CAS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38" w:history="1">
              <w:r w:rsidR="00474B63" w:rsidRPr="00735D2E">
                <w:rPr>
                  <w:rStyle w:val="Hyperlink"/>
                  <w:szCs w:val="22"/>
                </w:rPr>
                <w:t>H.248.26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Enhanced analogue lines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DC1659">
            <w:pPr>
              <w:pStyle w:val="Tabletext"/>
              <w:jc w:val="both"/>
              <w:rPr>
                <w:szCs w:val="22"/>
              </w:rPr>
            </w:pPr>
            <w:hyperlink r:id="rId39" w:history="1">
              <w:r w:rsidR="00474B63" w:rsidRPr="00735D2E">
                <w:rPr>
                  <w:rStyle w:val="Hyperlink"/>
                  <w:szCs w:val="22"/>
                </w:rPr>
                <w:t>H.248.29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International CAS compelled register signalling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735D2E">
            <w:pPr>
              <w:pStyle w:val="Tabletext"/>
              <w:jc w:val="both"/>
              <w:rPr>
                <w:szCs w:val="22"/>
              </w:rPr>
            </w:pPr>
            <w:hyperlink r:id="rId40" w:history="1">
              <w:r w:rsidR="00474B63" w:rsidRPr="00735D2E">
                <w:rPr>
                  <w:rStyle w:val="Hyperlink"/>
                  <w:szCs w:val="22"/>
                </w:rPr>
                <w:t>H.248.32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Detailed congestion reporting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41" w:history="1">
              <w:r w:rsidR="00474B63" w:rsidRPr="00735D2E">
                <w:rPr>
                  <w:rStyle w:val="Hyperlink"/>
                  <w:szCs w:val="22"/>
                </w:rPr>
                <w:t>H.248.36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Hanging Termination Detection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42" w:history="1">
              <w:r w:rsidR="00474B63" w:rsidRPr="00735D2E">
                <w:rPr>
                  <w:rStyle w:val="Hyperlink"/>
                  <w:szCs w:val="22"/>
                </w:rPr>
                <w:t>H.248.40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Application data inactivity detection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43" w:history="1">
              <w:r w:rsidR="00474B63" w:rsidRPr="00735D2E">
                <w:rPr>
                  <w:rStyle w:val="Hyperlink"/>
                  <w:szCs w:val="22"/>
                </w:rPr>
                <w:t>H.248.41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IP domain connection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44" w:history="1">
              <w:r w:rsidR="00474B63" w:rsidRPr="00735D2E">
                <w:rPr>
                  <w:rStyle w:val="Hyperlink"/>
                  <w:szCs w:val="22"/>
                </w:rPr>
                <w:t>H.248.57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RTP control protocol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45" w:history="1">
              <w:r w:rsidR="00474B63" w:rsidRPr="00735D2E">
                <w:rPr>
                  <w:rStyle w:val="Hyperlink"/>
                  <w:szCs w:val="22"/>
                </w:rPr>
                <w:t>H.248.61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Packages for network level H.248 statistics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46" w:history="1">
              <w:r w:rsidR="00474B63" w:rsidRPr="00735D2E">
                <w:rPr>
                  <w:rStyle w:val="Hyperlink"/>
                  <w:szCs w:val="22"/>
                </w:rPr>
                <w:t>H.248.64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IP router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47" w:history="1">
              <w:r w:rsidR="00474B63" w:rsidRPr="00735D2E">
                <w:rPr>
                  <w:rStyle w:val="Hyperlink"/>
                  <w:szCs w:val="22"/>
                </w:rPr>
                <w:t>H.248.78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Bearer-level application level gateway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48" w:history="1">
              <w:r w:rsidR="00474B63" w:rsidRPr="00735D2E">
                <w:rPr>
                  <w:rStyle w:val="Hyperlink"/>
                  <w:szCs w:val="22"/>
                </w:rPr>
                <w:t xml:space="preserve">H.248.81 </w:t>
              </w:r>
              <w:proofErr w:type="spellStart"/>
              <w:r w:rsidR="00474B63" w:rsidRPr="00735D2E">
                <w:rPr>
                  <w:rStyle w:val="Hyperlink"/>
                  <w:szCs w:val="22"/>
                </w:rPr>
                <w:t>Amd</w:t>
              </w:r>
              <w:proofErr w:type="spellEnd"/>
              <w:r w:rsidR="00474B63" w:rsidRPr="00735D2E">
                <w:rPr>
                  <w:rStyle w:val="Hyperlink"/>
                  <w:szCs w:val="22"/>
                </w:rPr>
                <w:t>. 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Guidelines on the use of the international emergency preference scheme (IEPS) call indicator and priority indicator in ITU-T H.248 profiles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49" w:history="1">
              <w:r w:rsidR="00474B63" w:rsidRPr="00735D2E">
                <w:rPr>
                  <w:rStyle w:val="Hyperlink"/>
                  <w:szCs w:val="22"/>
                </w:rPr>
                <w:t>H.248.82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Explicit Congestion Notification Support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50" w:history="1">
              <w:r w:rsidR="00474B63" w:rsidRPr="00735D2E">
                <w:rPr>
                  <w:rStyle w:val="Hyperlink"/>
                  <w:szCs w:val="22"/>
                </w:rPr>
                <w:t>H.248.85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Usage of Loopback in H.248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735D2E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BE2531" w:rsidP="00A95440">
            <w:pPr>
              <w:pStyle w:val="Tabletext"/>
              <w:rPr>
                <w:szCs w:val="22"/>
              </w:rPr>
            </w:pPr>
            <w:hyperlink r:id="rId51" w:history="1">
              <w:r w:rsidR="00474B63" w:rsidRPr="00735D2E">
                <w:rPr>
                  <w:rStyle w:val="Hyperlink"/>
                  <w:szCs w:val="22"/>
                </w:rPr>
                <w:t>H.626.1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rFonts w:eastAsia="SimSun"/>
                <w:szCs w:val="22"/>
                <w:lang w:eastAsia="zh-CN"/>
              </w:rPr>
            </w:pPr>
            <w:r w:rsidRPr="00735D2E">
              <w:rPr>
                <w:iCs/>
                <w:szCs w:val="22"/>
              </w:rPr>
              <w:t>Architecture for mobile visual surveillance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735D2E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</w:tbl>
    <w:p w:rsidR="00CF72CB" w:rsidRPr="000710FA" w:rsidRDefault="00CF72CB" w:rsidP="00CF72CB">
      <w:pPr>
        <w:pStyle w:val="Heading1"/>
      </w:pPr>
      <w:r w:rsidRPr="000710FA">
        <w:t>Review of the achievements and identification of necessary actions</w:t>
      </w:r>
    </w:p>
    <w:p w:rsidR="00CF72CB" w:rsidRPr="000710FA" w:rsidRDefault="00CF72CB" w:rsidP="00CF72CB">
      <w:pPr>
        <w:rPr>
          <w:rFonts w:eastAsia="Malgun Gothic"/>
          <w:lang w:eastAsia="ko-KR"/>
        </w:rPr>
      </w:pPr>
      <w:r w:rsidRPr="000710FA">
        <w:t>The results and achievements of</w:t>
      </w:r>
      <w:r w:rsidRPr="000710FA">
        <w:rPr>
          <w:rFonts w:eastAsia="Malgun Gothic" w:hint="eastAsia"/>
          <w:lang w:eastAsia="ko-KR"/>
        </w:rPr>
        <w:t xml:space="preserve"> </w:t>
      </w:r>
      <w:r w:rsidRPr="000710FA">
        <w:t xml:space="preserve">Questions will be reviewed on </w:t>
      </w:r>
      <w:r>
        <w:rPr>
          <w:rFonts w:eastAsia="Malgun Gothic"/>
          <w:lang w:eastAsia="ko-KR"/>
        </w:rPr>
        <w:t>21</w:t>
      </w:r>
      <w:r w:rsidRPr="000710FA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June </w:t>
      </w:r>
      <w:r w:rsidRPr="000710FA">
        <w:rPr>
          <w:rFonts w:eastAsia="Malgun Gothic" w:hint="eastAsia"/>
          <w:lang w:eastAsia="ko-KR"/>
        </w:rPr>
        <w:t>201</w:t>
      </w:r>
      <w:r w:rsidRPr="000710FA">
        <w:rPr>
          <w:rFonts w:eastAsia="Malgun Gothic"/>
          <w:lang w:eastAsia="ko-KR"/>
        </w:rPr>
        <w:t>3</w:t>
      </w:r>
      <w:r>
        <w:rPr>
          <w:rFonts w:eastAsia="Malgun Gothic"/>
          <w:lang w:eastAsia="ko-KR"/>
        </w:rPr>
        <w:t>.  A</w:t>
      </w:r>
      <w:r w:rsidRPr="000710FA">
        <w:rPr>
          <w:rFonts w:eastAsia="Malgun Gothic" w:hint="eastAsia"/>
          <w:lang w:eastAsia="ko-KR"/>
        </w:rPr>
        <w:t>ll Question reports will be</w:t>
      </w:r>
      <w:r w:rsidRPr="000710FA">
        <w:t xml:space="preserve"> published as </w:t>
      </w:r>
      <w:r w:rsidRPr="000710FA">
        <w:rPr>
          <w:rFonts w:eastAsia="Malgun Gothic" w:hint="eastAsia"/>
          <w:lang w:eastAsia="ko-KR"/>
        </w:rPr>
        <w:t>one integrated report</w:t>
      </w:r>
      <w:r>
        <w:rPr>
          <w:rFonts w:eastAsia="Malgun Gothic"/>
          <w:lang w:eastAsia="ko-KR"/>
        </w:rPr>
        <w:t xml:space="preserve"> after the close of the meeting and submitted to the next SG16 meeting</w:t>
      </w:r>
      <w:r w:rsidRPr="000710FA">
        <w:rPr>
          <w:rFonts w:eastAsia="Malgun Gothic" w:hint="eastAsia"/>
          <w:lang w:eastAsia="ko-KR"/>
        </w:rPr>
        <w:t>.</w:t>
      </w:r>
    </w:p>
    <w:p w:rsidR="00CF72CB" w:rsidRPr="000710FA" w:rsidRDefault="00CF72CB" w:rsidP="00CF72CB">
      <w:pPr>
        <w:pStyle w:val="Heading1"/>
      </w:pPr>
      <w:r w:rsidRPr="000710FA">
        <w:t>Future meetings</w:t>
      </w:r>
    </w:p>
    <w:p w:rsidR="00CF72CB" w:rsidRPr="000710FA" w:rsidRDefault="00CF72CB" w:rsidP="00CF72C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0710FA">
        <w:t xml:space="preserve">ITU-T SG16 – Geneva, </w:t>
      </w:r>
      <w:r w:rsidRPr="000710FA">
        <w:rPr>
          <w:lang w:eastAsia="ko-KR"/>
        </w:rPr>
        <w:t>28 October - 08 November 2013</w:t>
      </w:r>
    </w:p>
    <w:p w:rsidR="005803F9" w:rsidRPr="00A14FB6" w:rsidRDefault="005803F9" w:rsidP="005803F9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531" w:rsidRDefault="00BE2531">
      <w:r>
        <w:separator/>
      </w:r>
    </w:p>
  </w:endnote>
  <w:endnote w:type="continuationSeparator" w:id="0">
    <w:p w:rsidR="00BE2531" w:rsidRDefault="00BE2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D01C9" w:rsidRDefault="00CD01C9" w:rsidP="006C499C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6C499C" w:rsidRPr="00CD01C9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6C499C" w:rsidRPr="00F331C5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CD01C9" w:rsidP="00CD01C9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="006C499C" w:rsidRPr="00F331C5">
            <w:rPr>
              <w:sz w:val="20"/>
            </w:rPr>
            <w:t>+</w:t>
          </w:r>
          <w:r>
            <w:rPr>
              <w:sz w:val="20"/>
            </w:rPr>
            <w:t>1 919 413 8682</w:t>
          </w:r>
        </w:p>
        <w:p w:rsidR="006C499C" w:rsidRPr="00F331C5" w:rsidRDefault="006C499C" w:rsidP="00CD01C9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01C9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531" w:rsidRDefault="00BE2531">
      <w:r>
        <w:separator/>
      </w:r>
    </w:p>
  </w:footnote>
  <w:footnote w:type="continuationSeparator" w:id="0">
    <w:p w:rsidR="00BE2531" w:rsidRDefault="00BE2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D10D8B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D47A96" w:rsidP="006C499C">
    <w:pPr>
      <w:pStyle w:val="Header"/>
    </w:pPr>
    <w:r>
      <w:t>TD-01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E12485"/>
    <w:multiLevelType w:val="hybridMultilevel"/>
    <w:tmpl w:val="5DB45BA0"/>
    <w:lvl w:ilvl="0" w:tplc="E76EE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4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F9"/>
    <w:rsid w:val="000C7AD0"/>
    <w:rsid w:val="001D5FC4"/>
    <w:rsid w:val="002444E1"/>
    <w:rsid w:val="00281716"/>
    <w:rsid w:val="002B013F"/>
    <w:rsid w:val="003D6942"/>
    <w:rsid w:val="00474B63"/>
    <w:rsid w:val="004A26C7"/>
    <w:rsid w:val="004E3877"/>
    <w:rsid w:val="005267E7"/>
    <w:rsid w:val="005803F9"/>
    <w:rsid w:val="00602AA7"/>
    <w:rsid w:val="00634085"/>
    <w:rsid w:val="006469E2"/>
    <w:rsid w:val="0067042E"/>
    <w:rsid w:val="00677DB3"/>
    <w:rsid w:val="00682BBD"/>
    <w:rsid w:val="0068394C"/>
    <w:rsid w:val="006927C1"/>
    <w:rsid w:val="006A64E1"/>
    <w:rsid w:val="006C4726"/>
    <w:rsid w:val="006C499C"/>
    <w:rsid w:val="006E68A9"/>
    <w:rsid w:val="006E7A6B"/>
    <w:rsid w:val="006F3EE7"/>
    <w:rsid w:val="00735D2E"/>
    <w:rsid w:val="007570DD"/>
    <w:rsid w:val="00762E0E"/>
    <w:rsid w:val="00763821"/>
    <w:rsid w:val="0077413D"/>
    <w:rsid w:val="007B331C"/>
    <w:rsid w:val="007D5F32"/>
    <w:rsid w:val="00891D47"/>
    <w:rsid w:val="009026BC"/>
    <w:rsid w:val="00937BCE"/>
    <w:rsid w:val="009A19EE"/>
    <w:rsid w:val="009C724D"/>
    <w:rsid w:val="00A14FB6"/>
    <w:rsid w:val="00A65213"/>
    <w:rsid w:val="00A95440"/>
    <w:rsid w:val="00AC26B2"/>
    <w:rsid w:val="00AE566B"/>
    <w:rsid w:val="00AE68B3"/>
    <w:rsid w:val="00B02285"/>
    <w:rsid w:val="00BE2531"/>
    <w:rsid w:val="00C03EC3"/>
    <w:rsid w:val="00C2315B"/>
    <w:rsid w:val="00C27061"/>
    <w:rsid w:val="00C55D1A"/>
    <w:rsid w:val="00C66939"/>
    <w:rsid w:val="00CC667A"/>
    <w:rsid w:val="00CD01C9"/>
    <w:rsid w:val="00CF72CB"/>
    <w:rsid w:val="00D0565D"/>
    <w:rsid w:val="00D10D8B"/>
    <w:rsid w:val="00D47A96"/>
    <w:rsid w:val="00D63997"/>
    <w:rsid w:val="00DB1662"/>
    <w:rsid w:val="00DC1659"/>
    <w:rsid w:val="00DE7C31"/>
    <w:rsid w:val="00DF54C8"/>
    <w:rsid w:val="00E464A5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tu.int/ITU-T/aap/aapid/2752/show.aspx" TargetMode="External"/><Relationship Id="rId18" Type="http://schemas.openxmlformats.org/officeDocument/2006/relationships/hyperlink" Target="http://www.itu.int/ITU-T/aap/aapid/2746/show.aspx" TargetMode="External"/><Relationship Id="rId26" Type="http://schemas.openxmlformats.org/officeDocument/2006/relationships/hyperlink" Target="http://www.itu.int/ITU-T/aap/aapid/2716/show.aspx" TargetMode="External"/><Relationship Id="rId39" Type="http://schemas.openxmlformats.org/officeDocument/2006/relationships/hyperlink" Target="http://www.itu.int/ITU-T/aap/aapid/2726/show.aspx" TargetMode="External"/><Relationship Id="rId21" Type="http://schemas.openxmlformats.org/officeDocument/2006/relationships/hyperlink" Target="http://www.itu.int/ITU-T/aap/aapid/2749/show.aspx" TargetMode="External"/><Relationship Id="rId34" Type="http://schemas.openxmlformats.org/officeDocument/2006/relationships/hyperlink" Target="http://www.itu.int/ITU-T/aap/aapid/2724/show.aspx" TargetMode="External"/><Relationship Id="rId42" Type="http://schemas.openxmlformats.org/officeDocument/2006/relationships/hyperlink" Target="http://www.itu.int/ITU-T/aap/aapid/2760/show.aspx" TargetMode="External"/><Relationship Id="rId47" Type="http://schemas.openxmlformats.org/officeDocument/2006/relationships/hyperlink" Target="http://www.itu.int/ITU-T/aap/aapid/2761/show.aspx" TargetMode="External"/><Relationship Id="rId50" Type="http://schemas.openxmlformats.org/officeDocument/2006/relationships/hyperlink" Target="http://www.itu.int/ITU-T/aap/aapid/2738/show.aspx" TargetMode="External"/><Relationship Id="rId55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itu.int/ITU-T/aap/aapid/2713/show.aspx" TargetMode="External"/><Relationship Id="rId17" Type="http://schemas.openxmlformats.org/officeDocument/2006/relationships/hyperlink" Target="http://www.itu.int/ITU-T/aap/aapid/2745/show.aspx" TargetMode="External"/><Relationship Id="rId25" Type="http://schemas.openxmlformats.org/officeDocument/2006/relationships/hyperlink" Target="http://www.itu.int/ITU-T/aap/aapid/2715/show.aspx" TargetMode="External"/><Relationship Id="rId33" Type="http://schemas.openxmlformats.org/officeDocument/2006/relationships/hyperlink" Target="http://www.itu.int/ITU-T/aap/aapid/2723/show.aspx" TargetMode="External"/><Relationship Id="rId38" Type="http://schemas.openxmlformats.org/officeDocument/2006/relationships/hyperlink" Target="http://www.itu.int/ITU-T/aap/aapid/2729/show.aspx" TargetMode="External"/><Relationship Id="rId46" Type="http://schemas.openxmlformats.org/officeDocument/2006/relationships/hyperlink" Target="http://www.itu.int/ITU-T/aap/aapid/2735/show.aspx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aap/aapid/2744/show.aspx" TargetMode="External"/><Relationship Id="rId20" Type="http://schemas.openxmlformats.org/officeDocument/2006/relationships/hyperlink" Target="http://www.itu.int/ITU-T/aap/aapid/2748/show.aspx" TargetMode="External"/><Relationship Id="rId29" Type="http://schemas.openxmlformats.org/officeDocument/2006/relationships/hyperlink" Target="http://www.itu.int/ITU-T/aap/aapid/2719/show.aspx" TargetMode="External"/><Relationship Id="rId41" Type="http://schemas.openxmlformats.org/officeDocument/2006/relationships/hyperlink" Target="http://www.itu.int/ITU-T/aap/aapid/2731/show.aspx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u.int/ITU-T/aap/aapid/2742/show.aspx" TargetMode="External"/><Relationship Id="rId24" Type="http://schemas.openxmlformats.org/officeDocument/2006/relationships/hyperlink" Target="http://www.itu.int/ITU-T/aap/aapid/2714/show.aspx" TargetMode="External"/><Relationship Id="rId32" Type="http://schemas.openxmlformats.org/officeDocument/2006/relationships/hyperlink" Target="http://www.itu.int/ITU-T/aap/aapid/2722/show.aspx" TargetMode="External"/><Relationship Id="rId37" Type="http://schemas.openxmlformats.org/officeDocument/2006/relationships/hyperlink" Target="http://www.itu.int/ITU-T/aap/aapid/2759/show.aspx" TargetMode="External"/><Relationship Id="rId40" Type="http://schemas.openxmlformats.org/officeDocument/2006/relationships/hyperlink" Target="http://www.itu.int/ITU-T/aap/aapid/2730/show.aspx" TargetMode="External"/><Relationship Id="rId45" Type="http://schemas.openxmlformats.org/officeDocument/2006/relationships/hyperlink" Target="http://www.itu.int/ITU-T/aap/aapid/2734/show.aspx" TargetMode="External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aap/aapid/2762/show.aspx" TargetMode="External"/><Relationship Id="rId23" Type="http://schemas.openxmlformats.org/officeDocument/2006/relationships/hyperlink" Target="http://www.itu.int/ITU-T/aap/aapid/2751/show.aspx" TargetMode="External"/><Relationship Id="rId28" Type="http://schemas.openxmlformats.org/officeDocument/2006/relationships/hyperlink" Target="http://www.itu.int/ITU-T/aap/aapid/2727/show.aspx" TargetMode="External"/><Relationship Id="rId36" Type="http://schemas.openxmlformats.org/officeDocument/2006/relationships/hyperlink" Target="http://www.itu.int/ITU-T/aap/aapid/2725/show.aspx" TargetMode="External"/><Relationship Id="rId49" Type="http://schemas.openxmlformats.org/officeDocument/2006/relationships/hyperlink" Target="http://www.itu.int/ITU-T/aap/aapid/2737/show.aspx" TargetMode="External"/><Relationship Id="rId57" Type="http://schemas.openxmlformats.org/officeDocument/2006/relationships/footer" Target="footer3.xml"/><Relationship Id="rId10" Type="http://schemas.openxmlformats.org/officeDocument/2006/relationships/hyperlink" Target="http://ftp3.itu.int/av-arch/avc-site/2013-2016/1306_Osl/AVD-4465.zip" TargetMode="External"/><Relationship Id="rId19" Type="http://schemas.openxmlformats.org/officeDocument/2006/relationships/hyperlink" Target="http://www.itu.int/ITU-T/aap/aapid/2747/show.aspx" TargetMode="External"/><Relationship Id="rId31" Type="http://schemas.openxmlformats.org/officeDocument/2006/relationships/hyperlink" Target="http://www.itu.int/ITU-T/aap/aapid/2721/show.aspx" TargetMode="External"/><Relationship Id="rId44" Type="http://schemas.openxmlformats.org/officeDocument/2006/relationships/hyperlink" Target="http://www.itu.int/ITU-T/aap/aapid/2733/show.aspx" TargetMode="External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acketizer.com/standards/itu-sg16/wp1/" TargetMode="External"/><Relationship Id="rId14" Type="http://schemas.openxmlformats.org/officeDocument/2006/relationships/hyperlink" Target="http://www.itu.int/ITU-T/aap/aapid/2743/show.aspx" TargetMode="External"/><Relationship Id="rId22" Type="http://schemas.openxmlformats.org/officeDocument/2006/relationships/hyperlink" Target="http://www.itu.int/ITU-T/aap/aapid/2750/show.aspx" TargetMode="External"/><Relationship Id="rId27" Type="http://schemas.openxmlformats.org/officeDocument/2006/relationships/hyperlink" Target="http://www.itu.int/ITU-T/aap/aapid/2718/show.aspx" TargetMode="External"/><Relationship Id="rId30" Type="http://schemas.openxmlformats.org/officeDocument/2006/relationships/hyperlink" Target="http://www.itu.int/ITU-T/aap/aapid/2720/show.aspx" TargetMode="External"/><Relationship Id="rId35" Type="http://schemas.openxmlformats.org/officeDocument/2006/relationships/hyperlink" Target="http://www.itu.int/ITU-T/aap/aapid/2728/show.aspx" TargetMode="External"/><Relationship Id="rId43" Type="http://schemas.openxmlformats.org/officeDocument/2006/relationships/hyperlink" Target="http://www.itu.int/ITU-T/aap/aapid/2732/show.aspx" TargetMode="External"/><Relationship Id="rId48" Type="http://schemas.openxmlformats.org/officeDocument/2006/relationships/hyperlink" Target="http://www.itu.int/ITU-T/aap/aapid/2736/show.aspx" TargetMode="External"/><Relationship Id="rId56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hyperlink" Target="http://www.itu.int/ITU-T/aap/aapid/2753/show.aspx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FDB22-B707-433B-B253-29A604FAF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2</TotalTime>
  <Pages>5</Pages>
  <Words>1578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>Polycom, Inc.</Company>
  <LinksUpToDate>false</LinksUpToDate>
  <CharactersWithSpaces>10552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Polycom</cp:lastModifiedBy>
  <cp:revision>4</cp:revision>
  <cp:lastPrinted>2002-08-01T12:30:00Z</cp:lastPrinted>
  <dcterms:created xsi:type="dcterms:W3CDTF">2013-06-19T15:19:00Z</dcterms:created>
  <dcterms:modified xsi:type="dcterms:W3CDTF">2013-06-19T16:41:00Z</dcterms:modified>
</cp:coreProperties>
</file>