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240"/>
        <w:gridCol w:w="5066"/>
      </w:tblGrid>
      <w:tr w:rsidR="00BD0D9B" w:rsidRPr="00BD0D9B">
        <w:trPr>
          <w:cantSplit/>
        </w:trPr>
        <w:tc>
          <w:tcPr>
            <w:tcW w:w="4857" w:type="dxa"/>
            <w:gridSpan w:val="2"/>
          </w:tcPr>
          <w:p w:rsidR="00BD0D9B" w:rsidRPr="00BD0D9B" w:rsidRDefault="00BD0D9B" w:rsidP="00BD0D9B">
            <w:pPr>
              <w:rPr>
                <w:sz w:val="20"/>
              </w:rPr>
            </w:pPr>
            <w:bookmarkStart w:id="0" w:name="dsg" w:colFirst="1" w:colLast="1"/>
            <w:bookmarkStart w:id="1" w:name="dtableau"/>
            <w:r w:rsidRPr="00BD0D9B">
              <w:rPr>
                <w:sz w:val="20"/>
              </w:rPr>
              <w:t>INTERNATIONAL TELECOMMUNICATION UNION</w:t>
            </w:r>
          </w:p>
        </w:tc>
        <w:tc>
          <w:tcPr>
            <w:tcW w:w="5066" w:type="dxa"/>
          </w:tcPr>
          <w:p w:rsidR="00BD0D9B" w:rsidRPr="00BD0D9B" w:rsidRDefault="00BD0D9B" w:rsidP="00BD0D9B">
            <w:pPr>
              <w:jc w:val="right"/>
              <w:rPr>
                <w:b/>
                <w:bCs/>
                <w:smallCaps/>
                <w:sz w:val="32"/>
              </w:rPr>
            </w:pPr>
            <w:r>
              <w:rPr>
                <w:b/>
                <w:bCs/>
                <w:smallCaps/>
                <w:sz w:val="32"/>
              </w:rPr>
              <w:t>STUDY GROUP 16</w:t>
            </w:r>
          </w:p>
        </w:tc>
      </w:tr>
      <w:tr w:rsidR="00BD0D9B" w:rsidRPr="00BD0D9B">
        <w:trPr>
          <w:cantSplit/>
          <w:trHeight w:val="461"/>
        </w:trPr>
        <w:tc>
          <w:tcPr>
            <w:tcW w:w="4857" w:type="dxa"/>
            <w:gridSpan w:val="2"/>
            <w:vMerge w:val="restart"/>
            <w:tcBorders>
              <w:bottom w:val="nil"/>
            </w:tcBorders>
          </w:tcPr>
          <w:p w:rsidR="00BD0D9B" w:rsidRPr="00BD0D9B" w:rsidRDefault="00BD0D9B" w:rsidP="00BD0D9B">
            <w:pPr>
              <w:rPr>
                <w:b/>
                <w:bCs/>
                <w:sz w:val="26"/>
              </w:rPr>
            </w:pPr>
            <w:bookmarkStart w:id="2" w:name="dnum" w:colFirst="1" w:colLast="1"/>
            <w:bookmarkEnd w:id="0"/>
            <w:r w:rsidRPr="00BD0D9B">
              <w:rPr>
                <w:b/>
                <w:bCs/>
                <w:sz w:val="26"/>
              </w:rPr>
              <w:t>TELECOMMUNICATION</w:t>
            </w:r>
            <w:r w:rsidRPr="00BD0D9B">
              <w:rPr>
                <w:b/>
                <w:bCs/>
                <w:sz w:val="26"/>
              </w:rPr>
              <w:br/>
              <w:t>STANDARDIZATION SECTOR</w:t>
            </w:r>
          </w:p>
          <w:p w:rsidR="00BD0D9B" w:rsidRPr="00BD0D9B" w:rsidRDefault="00BD0D9B" w:rsidP="00BD0D9B">
            <w:pPr>
              <w:rPr>
                <w:smallCaps/>
                <w:sz w:val="20"/>
              </w:rPr>
            </w:pPr>
            <w:r w:rsidRPr="00BD0D9B">
              <w:rPr>
                <w:sz w:val="20"/>
              </w:rPr>
              <w:t xml:space="preserve">STUDY PERIOD </w:t>
            </w:r>
            <w:r>
              <w:rPr>
                <w:sz w:val="20"/>
              </w:rPr>
              <w:t>2009-2012</w:t>
            </w:r>
          </w:p>
        </w:tc>
        <w:tc>
          <w:tcPr>
            <w:tcW w:w="5066" w:type="dxa"/>
            <w:tcBorders>
              <w:bottom w:val="nil"/>
            </w:tcBorders>
          </w:tcPr>
          <w:p w:rsidR="00BD0D9B" w:rsidRPr="00BD0D9B" w:rsidRDefault="00BD0D9B" w:rsidP="008D07C6">
            <w:pPr>
              <w:jc w:val="right"/>
              <w:rPr>
                <w:b/>
                <w:bCs/>
                <w:sz w:val="40"/>
              </w:rPr>
            </w:pPr>
            <w:r>
              <w:rPr>
                <w:b/>
                <w:bCs/>
                <w:sz w:val="40"/>
              </w:rPr>
              <w:t xml:space="preserve">TD </w:t>
            </w:r>
            <w:r w:rsidR="008D07C6">
              <w:rPr>
                <w:b/>
                <w:bCs/>
                <w:sz w:val="40"/>
              </w:rPr>
              <w:t>424</w:t>
            </w:r>
            <w:r w:rsidR="00550704">
              <w:rPr>
                <w:b/>
                <w:bCs/>
                <w:sz w:val="40"/>
              </w:rPr>
              <w:t xml:space="preserve"> </w:t>
            </w:r>
            <w:r>
              <w:rPr>
                <w:b/>
                <w:bCs/>
                <w:sz w:val="40"/>
              </w:rPr>
              <w:t>(</w:t>
            </w:r>
            <w:r w:rsidR="00550704">
              <w:rPr>
                <w:b/>
                <w:bCs/>
                <w:sz w:val="40"/>
              </w:rPr>
              <w:t>PLEN</w:t>
            </w:r>
            <w:r>
              <w:rPr>
                <w:b/>
                <w:bCs/>
                <w:sz w:val="40"/>
              </w:rPr>
              <w:t>)</w:t>
            </w:r>
          </w:p>
        </w:tc>
      </w:tr>
      <w:tr w:rsidR="00BD0D9B" w:rsidRPr="00BD0D9B">
        <w:trPr>
          <w:cantSplit/>
          <w:trHeight w:val="355"/>
        </w:trPr>
        <w:tc>
          <w:tcPr>
            <w:tcW w:w="4857" w:type="dxa"/>
            <w:gridSpan w:val="2"/>
            <w:vMerge/>
            <w:tcBorders>
              <w:bottom w:val="single" w:sz="12" w:space="0" w:color="auto"/>
            </w:tcBorders>
          </w:tcPr>
          <w:p w:rsidR="00BD0D9B" w:rsidRPr="00BD0D9B" w:rsidRDefault="00BD0D9B" w:rsidP="00BD0D9B">
            <w:pPr>
              <w:rPr>
                <w:b/>
                <w:bCs/>
                <w:sz w:val="26"/>
              </w:rPr>
            </w:pPr>
            <w:bookmarkStart w:id="3" w:name="dorlang" w:colFirst="1" w:colLast="1"/>
            <w:bookmarkEnd w:id="2"/>
          </w:p>
        </w:tc>
        <w:tc>
          <w:tcPr>
            <w:tcW w:w="5066" w:type="dxa"/>
            <w:tcBorders>
              <w:bottom w:val="single" w:sz="12" w:space="0" w:color="auto"/>
            </w:tcBorders>
          </w:tcPr>
          <w:p w:rsidR="00BD0D9B" w:rsidRDefault="00BD0D9B" w:rsidP="00BD0D9B">
            <w:pPr>
              <w:jc w:val="right"/>
              <w:rPr>
                <w:b/>
                <w:bCs/>
                <w:sz w:val="28"/>
              </w:rPr>
            </w:pPr>
            <w:r>
              <w:rPr>
                <w:b/>
                <w:bCs/>
                <w:sz w:val="28"/>
              </w:rPr>
              <w:t>English only</w:t>
            </w:r>
          </w:p>
          <w:p w:rsidR="00BD0D9B" w:rsidRPr="00BD0D9B" w:rsidRDefault="00BD0D9B" w:rsidP="00BD0D9B">
            <w:pPr>
              <w:jc w:val="right"/>
              <w:rPr>
                <w:b/>
                <w:bCs/>
                <w:sz w:val="28"/>
              </w:rPr>
            </w:pPr>
            <w:r>
              <w:rPr>
                <w:b/>
                <w:bCs/>
                <w:sz w:val="28"/>
              </w:rPr>
              <w:t>Original: English</w:t>
            </w:r>
          </w:p>
        </w:tc>
      </w:tr>
      <w:tr w:rsidR="00BD0D9B" w:rsidRPr="00BD0D9B">
        <w:trPr>
          <w:cantSplit/>
          <w:trHeight w:val="357"/>
        </w:trPr>
        <w:tc>
          <w:tcPr>
            <w:tcW w:w="1617" w:type="dxa"/>
          </w:tcPr>
          <w:p w:rsidR="00BD0D9B" w:rsidRPr="00BD0D9B" w:rsidRDefault="00BD0D9B" w:rsidP="00BD0D9B">
            <w:pPr>
              <w:rPr>
                <w:b/>
                <w:bCs/>
              </w:rPr>
            </w:pPr>
            <w:bookmarkStart w:id="4" w:name="dmeeting" w:colFirst="2" w:colLast="2"/>
            <w:bookmarkStart w:id="5" w:name="dbluepink" w:colFirst="1" w:colLast="1"/>
            <w:bookmarkEnd w:id="3"/>
            <w:r w:rsidRPr="00BD0D9B">
              <w:rPr>
                <w:b/>
                <w:bCs/>
              </w:rPr>
              <w:t>Question(s):</w:t>
            </w:r>
          </w:p>
        </w:tc>
        <w:tc>
          <w:tcPr>
            <w:tcW w:w="3240" w:type="dxa"/>
          </w:tcPr>
          <w:p w:rsidR="00BD0D9B" w:rsidRPr="00BD0D9B" w:rsidRDefault="00BD0D9B" w:rsidP="00BD0D9B">
            <w:r w:rsidRPr="00BD0D9B">
              <w:t>3</w:t>
            </w:r>
            <w:r>
              <w:t>/16</w:t>
            </w:r>
          </w:p>
        </w:tc>
        <w:tc>
          <w:tcPr>
            <w:tcW w:w="5066" w:type="dxa"/>
          </w:tcPr>
          <w:p w:rsidR="00BD0D9B" w:rsidRPr="00BD0D9B" w:rsidRDefault="00BD0D9B" w:rsidP="008D07C6">
            <w:pPr>
              <w:jc w:val="right"/>
            </w:pPr>
            <w:r w:rsidRPr="00BD0D9B">
              <w:t>Geneva, 21 November – 2 December 2011</w:t>
            </w:r>
          </w:p>
        </w:tc>
      </w:tr>
      <w:tr w:rsidR="00BD0D9B" w:rsidRPr="00BD0D9B">
        <w:trPr>
          <w:cantSplit/>
          <w:trHeight w:val="357"/>
        </w:trPr>
        <w:tc>
          <w:tcPr>
            <w:tcW w:w="9923" w:type="dxa"/>
            <w:gridSpan w:val="3"/>
          </w:tcPr>
          <w:p w:rsidR="00BD0D9B" w:rsidRPr="00BD0D9B" w:rsidRDefault="00BD0D9B" w:rsidP="00BD0D9B">
            <w:pPr>
              <w:jc w:val="center"/>
              <w:rPr>
                <w:b/>
                <w:bCs/>
              </w:rPr>
            </w:pPr>
            <w:bookmarkStart w:id="6" w:name="dtitle" w:colFirst="0" w:colLast="0"/>
            <w:bookmarkEnd w:id="4"/>
            <w:bookmarkEnd w:id="5"/>
            <w:r w:rsidRPr="00BD0D9B">
              <w:rPr>
                <w:b/>
                <w:bCs/>
              </w:rPr>
              <w:t>TEMPORARY DOCUMENT</w:t>
            </w:r>
          </w:p>
        </w:tc>
      </w:tr>
      <w:tr w:rsidR="00BD0D9B" w:rsidRPr="00BD0D9B">
        <w:trPr>
          <w:cantSplit/>
          <w:trHeight w:val="357"/>
        </w:trPr>
        <w:tc>
          <w:tcPr>
            <w:tcW w:w="1617" w:type="dxa"/>
          </w:tcPr>
          <w:p w:rsidR="00BD0D9B" w:rsidRPr="00BD0D9B" w:rsidRDefault="00BD0D9B" w:rsidP="00BD0D9B">
            <w:pPr>
              <w:rPr>
                <w:b/>
                <w:bCs/>
              </w:rPr>
            </w:pPr>
            <w:bookmarkStart w:id="7" w:name="dsource" w:colFirst="1" w:colLast="1"/>
            <w:bookmarkEnd w:id="6"/>
            <w:r w:rsidRPr="00BD0D9B">
              <w:rPr>
                <w:b/>
                <w:bCs/>
              </w:rPr>
              <w:t>Source:</w:t>
            </w:r>
          </w:p>
        </w:tc>
        <w:tc>
          <w:tcPr>
            <w:tcW w:w="8306" w:type="dxa"/>
            <w:gridSpan w:val="2"/>
          </w:tcPr>
          <w:p w:rsidR="00BD0D9B" w:rsidRPr="00BD0D9B" w:rsidRDefault="00BD0D9B" w:rsidP="00BD0D9B">
            <w:r w:rsidRPr="00BD0D9B">
              <w:t>Editor H.248.Packets</w:t>
            </w:r>
          </w:p>
        </w:tc>
      </w:tr>
      <w:tr w:rsidR="00BD0D9B" w:rsidRPr="00E32AEF">
        <w:trPr>
          <w:cantSplit/>
          <w:trHeight w:val="357"/>
        </w:trPr>
        <w:tc>
          <w:tcPr>
            <w:tcW w:w="1617" w:type="dxa"/>
            <w:tcBorders>
              <w:bottom w:val="single" w:sz="12" w:space="0" w:color="auto"/>
            </w:tcBorders>
          </w:tcPr>
          <w:p w:rsidR="00BD0D9B" w:rsidRPr="00E32AEF" w:rsidRDefault="00BD0D9B" w:rsidP="00E32AEF">
            <w:pPr>
              <w:rPr>
                <w:b/>
                <w:bCs/>
              </w:rPr>
            </w:pPr>
            <w:bookmarkStart w:id="8" w:name="dtitle1" w:colFirst="1" w:colLast="1"/>
            <w:bookmarkEnd w:id="7"/>
            <w:r w:rsidRPr="00E32AEF">
              <w:rPr>
                <w:b/>
                <w:bCs/>
              </w:rPr>
              <w:t>Title:</w:t>
            </w:r>
          </w:p>
        </w:tc>
        <w:tc>
          <w:tcPr>
            <w:tcW w:w="8306" w:type="dxa"/>
            <w:gridSpan w:val="2"/>
            <w:tcBorders>
              <w:bottom w:val="single" w:sz="12" w:space="0" w:color="auto"/>
            </w:tcBorders>
          </w:tcPr>
          <w:p w:rsidR="00BD0D9B" w:rsidRPr="00E32AEF" w:rsidRDefault="007F650B" w:rsidP="00E32AEF">
            <w:r w:rsidRPr="00E32AEF">
              <w:t xml:space="preserve">Consent: ITU-T </w:t>
            </w:r>
            <w:r w:rsidR="00BD0D9B" w:rsidRPr="00E32AEF">
              <w:t>H.248.79 (ex H.248.Packets) “Gate Control Protocol: Guidelines for Packet-Based Streams” (New)</w:t>
            </w:r>
          </w:p>
        </w:tc>
      </w:tr>
    </w:tbl>
    <w:bookmarkEnd w:id="1"/>
    <w:bookmarkEnd w:id="8"/>
    <w:p w:rsidR="00B7691C" w:rsidRDefault="00B7691C" w:rsidP="00B7691C">
      <w:r w:rsidRPr="00AE7150">
        <w:t xml:space="preserve">This document contains the editor’s </w:t>
      </w:r>
      <w:r w:rsidR="00550704">
        <w:t>output</w:t>
      </w:r>
      <w:r w:rsidR="00550704" w:rsidRPr="00AE7150">
        <w:t xml:space="preserve"> </w:t>
      </w:r>
      <w:r w:rsidRPr="00AE7150">
        <w:t>draft for H.248.79 (ex H.248.Packets) “Gate Control Protocol: Guidelines for Packet-Based Streams”</w:t>
      </w:r>
      <w:r w:rsidR="00550704">
        <w:t xml:space="preserve"> for Consent</w:t>
      </w:r>
      <w:r w:rsidRPr="00AE7150">
        <w:t>.</w:t>
      </w:r>
    </w:p>
    <w:p w:rsidR="007F650B" w:rsidRDefault="007F650B" w:rsidP="00B7691C"/>
    <w:p w:rsidR="007F650B" w:rsidRPr="00AE7150" w:rsidRDefault="007F650B" w:rsidP="007F650B">
      <w:pPr>
        <w:pStyle w:val="Headingb"/>
      </w:pPr>
      <w:r w:rsidRPr="00AE7150">
        <w:t>AAP Summary</w:t>
      </w:r>
    </w:p>
    <w:p w:rsidR="007F650B" w:rsidRPr="00AD0E82" w:rsidRDefault="007F650B" w:rsidP="007F650B">
      <w:r w:rsidRPr="00AD0E82">
        <w:t>This Recommendation defines guidelines for handling H.248 Streams that use a packet based network as their underlying bearer technology. It describes how incoming packets to the MG are assigned to a specific combination of Stream, Termination and Context. Furthermore it describes the order of different operations are applied to incoming and outgoing packets. By describing this handling it allows consistent packet processing across multiple media gateways.</w:t>
      </w:r>
    </w:p>
    <w:p w:rsidR="007F650B" w:rsidRDefault="007F650B" w:rsidP="00B7691C"/>
    <w:p w:rsidR="00E32AEF" w:rsidRPr="00E32AEF" w:rsidRDefault="00E32AEF" w:rsidP="00B7691C">
      <w:pPr>
        <w:rPr>
          <w:b/>
          <w:bCs/>
          <w:sz w:val="28"/>
          <w:highlight w:val="yellow"/>
        </w:rPr>
      </w:pPr>
      <w:r w:rsidRPr="00E32AEF">
        <w:rPr>
          <w:b/>
          <w:bCs/>
          <w:sz w:val="28"/>
          <w:highlight w:val="yellow"/>
        </w:rPr>
        <w:t>(Full text available only in the electronic version)</w:t>
      </w:r>
    </w:p>
    <w:p w:rsidR="00E32AEF" w:rsidRPr="00AE7150" w:rsidRDefault="00E32AEF" w:rsidP="00B7691C"/>
    <w:p w:rsidR="00F5347B" w:rsidRPr="00AE7150" w:rsidRDefault="00F5347B" w:rsidP="00F5347B"/>
    <w:p w:rsidR="00F5347B" w:rsidRPr="00AE7150" w:rsidRDefault="00F5347B" w:rsidP="00F5347B">
      <w:pPr>
        <w:sectPr w:rsidR="00F5347B" w:rsidRPr="00AE7150" w:rsidSect="00BD0D9B">
          <w:headerReference w:type="default" r:id="rId8"/>
          <w:footerReference w:type="first" r:id="rId9"/>
          <w:pgSz w:w="11907" w:h="16840"/>
          <w:pgMar w:top="1417" w:right="1134" w:bottom="1417" w:left="1134" w:header="720" w:footer="720" w:gutter="0"/>
          <w:cols w:space="720"/>
          <w:titlePg/>
          <w:docGrid w:linePitch="326"/>
        </w:sectPr>
      </w:pPr>
    </w:p>
    <w:p w:rsidR="00F5347B" w:rsidRPr="00AE7150" w:rsidRDefault="00F5347B" w:rsidP="00F5347B">
      <w:pPr>
        <w:jc w:val="center"/>
        <w:rPr>
          <w:b/>
          <w:bCs/>
        </w:rPr>
      </w:pPr>
      <w:r w:rsidRPr="00AE7150">
        <w:rPr>
          <w:b/>
          <w:bCs/>
        </w:rPr>
        <w:lastRenderedPageBreak/>
        <w:t>Contents</w:t>
      </w:r>
    </w:p>
    <w:bookmarkStart w:id="10" w:name="_GoBack"/>
    <w:bookmarkEnd w:id="10"/>
    <w:p w:rsidR="00E32AEF" w:rsidRDefault="00EA213F">
      <w:pPr>
        <w:pStyle w:val="TOC1"/>
        <w:rPr>
          <w:rFonts w:asciiTheme="minorHAnsi" w:eastAsiaTheme="minorEastAsia" w:hAnsiTheme="minorHAnsi" w:cstheme="minorBidi"/>
          <w:noProof/>
          <w:sz w:val="22"/>
          <w:szCs w:val="22"/>
          <w:lang w:val="en-US" w:eastAsia="zh-CN"/>
        </w:rPr>
      </w:pPr>
      <w:r w:rsidRPr="00EA213F">
        <w:fldChar w:fldCharType="begin"/>
      </w:r>
      <w:r w:rsidR="00E84413" w:rsidRPr="00AE7150">
        <w:instrText xml:space="preserve"> TOC \o "1-3" \h \z \t "Annex_No &amp; title,1,Appendix_No &amp; title,1" </w:instrText>
      </w:r>
      <w:r w:rsidRPr="00EA213F">
        <w:fldChar w:fldCharType="separate"/>
      </w:r>
      <w:hyperlink w:anchor="_Toc310270453" w:history="1">
        <w:r w:rsidR="00E32AEF" w:rsidRPr="00B03D5F">
          <w:rPr>
            <w:rStyle w:val="Hyperlink"/>
            <w:noProof/>
          </w:rPr>
          <w:t>1</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Scope</w:t>
        </w:r>
        <w:r w:rsidR="00E32AEF">
          <w:rPr>
            <w:noProof/>
            <w:webHidden/>
          </w:rPr>
          <w:tab/>
        </w:r>
        <w:r>
          <w:rPr>
            <w:noProof/>
            <w:webHidden/>
          </w:rPr>
          <w:fldChar w:fldCharType="begin"/>
        </w:r>
        <w:r w:rsidR="00E32AEF">
          <w:rPr>
            <w:noProof/>
            <w:webHidden/>
          </w:rPr>
          <w:instrText xml:space="preserve"> PAGEREF _Toc310270453 \h </w:instrText>
        </w:r>
        <w:r>
          <w:rPr>
            <w:noProof/>
            <w:webHidden/>
          </w:rPr>
        </w:r>
        <w:r>
          <w:rPr>
            <w:noProof/>
            <w:webHidden/>
          </w:rPr>
          <w:fldChar w:fldCharType="separate"/>
        </w:r>
        <w:r w:rsidR="008D07C6">
          <w:rPr>
            <w:noProof/>
            <w:webHidden/>
          </w:rPr>
          <w:t>4</w:t>
        </w:r>
        <w:r>
          <w:rPr>
            <w:noProof/>
            <w:webHidden/>
          </w:rPr>
          <w:fldChar w:fldCharType="end"/>
        </w:r>
      </w:hyperlink>
    </w:p>
    <w:p w:rsidR="00E32AEF" w:rsidRDefault="00EA213F">
      <w:pPr>
        <w:pStyle w:val="TOC2"/>
        <w:rPr>
          <w:rFonts w:asciiTheme="minorHAnsi" w:eastAsiaTheme="minorEastAsia" w:hAnsiTheme="minorHAnsi" w:cstheme="minorBidi"/>
          <w:noProof/>
          <w:sz w:val="22"/>
          <w:szCs w:val="22"/>
          <w:lang w:val="en-US" w:eastAsia="zh-CN"/>
        </w:rPr>
      </w:pPr>
      <w:hyperlink w:anchor="_Toc310270454" w:history="1">
        <w:r w:rsidR="00E32AEF" w:rsidRPr="00B03D5F">
          <w:rPr>
            <w:rStyle w:val="Hyperlink"/>
            <w:noProof/>
          </w:rPr>
          <w:t>1.1</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Relation to other H.248.x-series Recommendations on packet processing</w:t>
        </w:r>
        <w:r w:rsidR="00E32AEF">
          <w:rPr>
            <w:noProof/>
            <w:webHidden/>
          </w:rPr>
          <w:tab/>
        </w:r>
        <w:r>
          <w:rPr>
            <w:noProof/>
            <w:webHidden/>
          </w:rPr>
          <w:fldChar w:fldCharType="begin"/>
        </w:r>
        <w:r w:rsidR="00E32AEF">
          <w:rPr>
            <w:noProof/>
            <w:webHidden/>
          </w:rPr>
          <w:instrText xml:space="preserve"> PAGEREF _Toc310270454 \h </w:instrText>
        </w:r>
        <w:r>
          <w:rPr>
            <w:noProof/>
            <w:webHidden/>
          </w:rPr>
        </w:r>
        <w:r>
          <w:rPr>
            <w:noProof/>
            <w:webHidden/>
          </w:rPr>
          <w:fldChar w:fldCharType="separate"/>
        </w:r>
        <w:r w:rsidR="008D07C6">
          <w:rPr>
            <w:noProof/>
            <w:webHidden/>
          </w:rPr>
          <w:t>4</w:t>
        </w:r>
        <w:r>
          <w:rPr>
            <w:noProof/>
            <w:webHidden/>
          </w:rPr>
          <w:fldChar w:fldCharType="end"/>
        </w:r>
      </w:hyperlink>
    </w:p>
    <w:p w:rsidR="00E32AEF" w:rsidRDefault="00EA213F">
      <w:pPr>
        <w:pStyle w:val="TOC1"/>
        <w:rPr>
          <w:rFonts w:asciiTheme="minorHAnsi" w:eastAsiaTheme="minorEastAsia" w:hAnsiTheme="minorHAnsi" w:cstheme="minorBidi"/>
          <w:noProof/>
          <w:sz w:val="22"/>
          <w:szCs w:val="22"/>
          <w:lang w:val="en-US" w:eastAsia="zh-CN"/>
        </w:rPr>
      </w:pPr>
      <w:hyperlink w:anchor="_Toc310270455" w:history="1">
        <w:r w:rsidR="00E32AEF" w:rsidRPr="00B03D5F">
          <w:rPr>
            <w:rStyle w:val="Hyperlink"/>
            <w:noProof/>
          </w:rPr>
          <w:t>2</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References</w:t>
        </w:r>
        <w:r w:rsidR="00E32AEF">
          <w:rPr>
            <w:noProof/>
            <w:webHidden/>
          </w:rPr>
          <w:tab/>
        </w:r>
        <w:r>
          <w:rPr>
            <w:noProof/>
            <w:webHidden/>
          </w:rPr>
          <w:fldChar w:fldCharType="begin"/>
        </w:r>
        <w:r w:rsidR="00E32AEF">
          <w:rPr>
            <w:noProof/>
            <w:webHidden/>
          </w:rPr>
          <w:instrText xml:space="preserve"> PAGEREF _Toc310270455 \h </w:instrText>
        </w:r>
        <w:r>
          <w:rPr>
            <w:noProof/>
            <w:webHidden/>
          </w:rPr>
        </w:r>
        <w:r>
          <w:rPr>
            <w:noProof/>
            <w:webHidden/>
          </w:rPr>
          <w:fldChar w:fldCharType="separate"/>
        </w:r>
        <w:r w:rsidR="008D07C6">
          <w:rPr>
            <w:noProof/>
            <w:webHidden/>
          </w:rPr>
          <w:t>4</w:t>
        </w:r>
        <w:r>
          <w:rPr>
            <w:noProof/>
            <w:webHidden/>
          </w:rPr>
          <w:fldChar w:fldCharType="end"/>
        </w:r>
      </w:hyperlink>
    </w:p>
    <w:p w:rsidR="00E32AEF" w:rsidRDefault="00EA213F">
      <w:pPr>
        <w:pStyle w:val="TOC1"/>
        <w:rPr>
          <w:rFonts w:asciiTheme="minorHAnsi" w:eastAsiaTheme="minorEastAsia" w:hAnsiTheme="minorHAnsi" w:cstheme="minorBidi"/>
          <w:noProof/>
          <w:sz w:val="22"/>
          <w:szCs w:val="22"/>
          <w:lang w:val="en-US" w:eastAsia="zh-CN"/>
        </w:rPr>
      </w:pPr>
      <w:hyperlink w:anchor="_Toc310270456" w:history="1">
        <w:r w:rsidR="00E32AEF" w:rsidRPr="00B03D5F">
          <w:rPr>
            <w:rStyle w:val="Hyperlink"/>
            <w:noProof/>
          </w:rPr>
          <w:t>3</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Definitions</w:t>
        </w:r>
        <w:r w:rsidR="00E32AEF">
          <w:rPr>
            <w:noProof/>
            <w:webHidden/>
          </w:rPr>
          <w:tab/>
        </w:r>
        <w:r>
          <w:rPr>
            <w:noProof/>
            <w:webHidden/>
          </w:rPr>
          <w:fldChar w:fldCharType="begin"/>
        </w:r>
        <w:r w:rsidR="00E32AEF">
          <w:rPr>
            <w:noProof/>
            <w:webHidden/>
          </w:rPr>
          <w:instrText xml:space="preserve"> PAGEREF _Toc310270456 \h </w:instrText>
        </w:r>
        <w:r>
          <w:rPr>
            <w:noProof/>
            <w:webHidden/>
          </w:rPr>
        </w:r>
        <w:r>
          <w:rPr>
            <w:noProof/>
            <w:webHidden/>
          </w:rPr>
          <w:fldChar w:fldCharType="separate"/>
        </w:r>
        <w:r w:rsidR="008D07C6">
          <w:rPr>
            <w:noProof/>
            <w:webHidden/>
          </w:rPr>
          <w:t>5</w:t>
        </w:r>
        <w:r>
          <w:rPr>
            <w:noProof/>
            <w:webHidden/>
          </w:rPr>
          <w:fldChar w:fldCharType="end"/>
        </w:r>
      </w:hyperlink>
    </w:p>
    <w:p w:rsidR="00E32AEF" w:rsidRDefault="00EA213F">
      <w:pPr>
        <w:pStyle w:val="TOC2"/>
        <w:rPr>
          <w:rFonts w:asciiTheme="minorHAnsi" w:eastAsiaTheme="minorEastAsia" w:hAnsiTheme="minorHAnsi" w:cstheme="minorBidi"/>
          <w:noProof/>
          <w:sz w:val="22"/>
          <w:szCs w:val="22"/>
          <w:lang w:val="en-US" w:eastAsia="zh-CN"/>
        </w:rPr>
      </w:pPr>
      <w:hyperlink w:anchor="_Toc310270457" w:history="1">
        <w:r w:rsidR="00E32AEF" w:rsidRPr="00B03D5F">
          <w:rPr>
            <w:rStyle w:val="Hyperlink"/>
            <w:noProof/>
          </w:rPr>
          <w:t>3.1</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Terms defined elsewhere</w:t>
        </w:r>
        <w:r w:rsidR="00E32AEF">
          <w:rPr>
            <w:noProof/>
            <w:webHidden/>
          </w:rPr>
          <w:tab/>
        </w:r>
        <w:r>
          <w:rPr>
            <w:noProof/>
            <w:webHidden/>
          </w:rPr>
          <w:fldChar w:fldCharType="begin"/>
        </w:r>
        <w:r w:rsidR="00E32AEF">
          <w:rPr>
            <w:noProof/>
            <w:webHidden/>
          </w:rPr>
          <w:instrText xml:space="preserve"> PAGEREF _Toc310270457 \h </w:instrText>
        </w:r>
        <w:r>
          <w:rPr>
            <w:noProof/>
            <w:webHidden/>
          </w:rPr>
        </w:r>
        <w:r>
          <w:rPr>
            <w:noProof/>
            <w:webHidden/>
          </w:rPr>
          <w:fldChar w:fldCharType="separate"/>
        </w:r>
        <w:r w:rsidR="008D07C6">
          <w:rPr>
            <w:noProof/>
            <w:webHidden/>
          </w:rPr>
          <w:t>5</w:t>
        </w:r>
        <w:r>
          <w:rPr>
            <w:noProof/>
            <w:webHidden/>
          </w:rPr>
          <w:fldChar w:fldCharType="end"/>
        </w:r>
      </w:hyperlink>
    </w:p>
    <w:p w:rsidR="00E32AEF" w:rsidRDefault="00EA213F">
      <w:pPr>
        <w:pStyle w:val="TOC2"/>
        <w:rPr>
          <w:rFonts w:asciiTheme="minorHAnsi" w:eastAsiaTheme="minorEastAsia" w:hAnsiTheme="minorHAnsi" w:cstheme="minorBidi"/>
          <w:noProof/>
          <w:sz w:val="22"/>
          <w:szCs w:val="22"/>
          <w:lang w:val="en-US" w:eastAsia="zh-CN"/>
        </w:rPr>
      </w:pPr>
      <w:hyperlink w:anchor="_Toc310270458" w:history="1">
        <w:r w:rsidR="00E32AEF" w:rsidRPr="00B03D5F">
          <w:rPr>
            <w:rStyle w:val="Hyperlink"/>
            <w:noProof/>
          </w:rPr>
          <w:t>3.2</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Terms defined in this Recommendation</w:t>
        </w:r>
        <w:r w:rsidR="00E32AEF">
          <w:rPr>
            <w:noProof/>
            <w:webHidden/>
          </w:rPr>
          <w:tab/>
        </w:r>
        <w:r>
          <w:rPr>
            <w:noProof/>
            <w:webHidden/>
          </w:rPr>
          <w:fldChar w:fldCharType="begin"/>
        </w:r>
        <w:r w:rsidR="00E32AEF">
          <w:rPr>
            <w:noProof/>
            <w:webHidden/>
          </w:rPr>
          <w:instrText xml:space="preserve"> PAGEREF _Toc310270458 \h </w:instrText>
        </w:r>
        <w:r>
          <w:rPr>
            <w:noProof/>
            <w:webHidden/>
          </w:rPr>
        </w:r>
        <w:r>
          <w:rPr>
            <w:noProof/>
            <w:webHidden/>
          </w:rPr>
          <w:fldChar w:fldCharType="separate"/>
        </w:r>
        <w:r w:rsidR="008D07C6">
          <w:rPr>
            <w:noProof/>
            <w:webHidden/>
          </w:rPr>
          <w:t>6</w:t>
        </w:r>
        <w:r>
          <w:rPr>
            <w:noProof/>
            <w:webHidden/>
          </w:rPr>
          <w:fldChar w:fldCharType="end"/>
        </w:r>
      </w:hyperlink>
    </w:p>
    <w:p w:rsidR="00E32AEF" w:rsidRDefault="00EA213F">
      <w:pPr>
        <w:pStyle w:val="TOC1"/>
        <w:rPr>
          <w:rFonts w:asciiTheme="minorHAnsi" w:eastAsiaTheme="minorEastAsia" w:hAnsiTheme="minorHAnsi" w:cstheme="minorBidi"/>
          <w:noProof/>
          <w:sz w:val="22"/>
          <w:szCs w:val="22"/>
          <w:lang w:val="en-US" w:eastAsia="zh-CN"/>
        </w:rPr>
      </w:pPr>
      <w:hyperlink w:anchor="_Toc310270459" w:history="1">
        <w:r w:rsidR="00E32AEF" w:rsidRPr="00B03D5F">
          <w:rPr>
            <w:rStyle w:val="Hyperlink"/>
            <w:noProof/>
          </w:rPr>
          <w:t>4</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Abbreviations any acronyms</w:t>
        </w:r>
        <w:r w:rsidR="00E32AEF">
          <w:rPr>
            <w:noProof/>
            <w:webHidden/>
          </w:rPr>
          <w:tab/>
        </w:r>
        <w:r>
          <w:rPr>
            <w:noProof/>
            <w:webHidden/>
          </w:rPr>
          <w:fldChar w:fldCharType="begin"/>
        </w:r>
        <w:r w:rsidR="00E32AEF">
          <w:rPr>
            <w:noProof/>
            <w:webHidden/>
          </w:rPr>
          <w:instrText xml:space="preserve"> PAGEREF _Toc310270459 \h </w:instrText>
        </w:r>
        <w:r>
          <w:rPr>
            <w:noProof/>
            <w:webHidden/>
          </w:rPr>
        </w:r>
        <w:r>
          <w:rPr>
            <w:noProof/>
            <w:webHidden/>
          </w:rPr>
          <w:fldChar w:fldCharType="separate"/>
        </w:r>
        <w:r w:rsidR="008D07C6">
          <w:rPr>
            <w:noProof/>
            <w:webHidden/>
          </w:rPr>
          <w:t>6</w:t>
        </w:r>
        <w:r>
          <w:rPr>
            <w:noProof/>
            <w:webHidden/>
          </w:rPr>
          <w:fldChar w:fldCharType="end"/>
        </w:r>
      </w:hyperlink>
    </w:p>
    <w:p w:rsidR="00E32AEF" w:rsidRDefault="00EA213F">
      <w:pPr>
        <w:pStyle w:val="TOC1"/>
        <w:rPr>
          <w:rFonts w:asciiTheme="minorHAnsi" w:eastAsiaTheme="minorEastAsia" w:hAnsiTheme="minorHAnsi" w:cstheme="minorBidi"/>
          <w:noProof/>
          <w:sz w:val="22"/>
          <w:szCs w:val="22"/>
          <w:lang w:val="en-US" w:eastAsia="zh-CN"/>
        </w:rPr>
      </w:pPr>
      <w:hyperlink w:anchor="_Toc310270460" w:history="1">
        <w:r w:rsidR="00E32AEF" w:rsidRPr="00B03D5F">
          <w:rPr>
            <w:rStyle w:val="Hyperlink"/>
            <w:noProof/>
          </w:rPr>
          <w:t>5</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Conventions</w:t>
        </w:r>
        <w:r w:rsidR="00E32AEF">
          <w:rPr>
            <w:noProof/>
            <w:webHidden/>
          </w:rPr>
          <w:tab/>
        </w:r>
        <w:r>
          <w:rPr>
            <w:noProof/>
            <w:webHidden/>
          </w:rPr>
          <w:fldChar w:fldCharType="begin"/>
        </w:r>
        <w:r w:rsidR="00E32AEF">
          <w:rPr>
            <w:noProof/>
            <w:webHidden/>
          </w:rPr>
          <w:instrText xml:space="preserve"> PAGEREF _Toc310270460 \h </w:instrText>
        </w:r>
        <w:r>
          <w:rPr>
            <w:noProof/>
            <w:webHidden/>
          </w:rPr>
        </w:r>
        <w:r>
          <w:rPr>
            <w:noProof/>
            <w:webHidden/>
          </w:rPr>
          <w:fldChar w:fldCharType="separate"/>
        </w:r>
        <w:r w:rsidR="008D07C6">
          <w:rPr>
            <w:noProof/>
            <w:webHidden/>
          </w:rPr>
          <w:t>7</w:t>
        </w:r>
        <w:r>
          <w:rPr>
            <w:noProof/>
            <w:webHidden/>
          </w:rPr>
          <w:fldChar w:fldCharType="end"/>
        </w:r>
      </w:hyperlink>
    </w:p>
    <w:p w:rsidR="00E32AEF" w:rsidRDefault="00EA213F">
      <w:pPr>
        <w:pStyle w:val="TOC1"/>
        <w:rPr>
          <w:rFonts w:asciiTheme="minorHAnsi" w:eastAsiaTheme="minorEastAsia" w:hAnsiTheme="minorHAnsi" w:cstheme="minorBidi"/>
          <w:noProof/>
          <w:sz w:val="22"/>
          <w:szCs w:val="22"/>
          <w:lang w:val="en-US" w:eastAsia="zh-CN"/>
        </w:rPr>
      </w:pPr>
      <w:hyperlink w:anchor="_Toc310270461" w:history="1">
        <w:r w:rsidR="00E32AEF" w:rsidRPr="00B03D5F">
          <w:rPr>
            <w:rStyle w:val="Hyperlink"/>
            <w:noProof/>
          </w:rPr>
          <w:t>6</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Classification of packets into Streams</w:t>
        </w:r>
        <w:r w:rsidR="00E32AEF">
          <w:rPr>
            <w:noProof/>
            <w:webHidden/>
          </w:rPr>
          <w:tab/>
        </w:r>
        <w:r>
          <w:rPr>
            <w:noProof/>
            <w:webHidden/>
          </w:rPr>
          <w:fldChar w:fldCharType="begin"/>
        </w:r>
        <w:r w:rsidR="00E32AEF">
          <w:rPr>
            <w:noProof/>
            <w:webHidden/>
          </w:rPr>
          <w:instrText xml:space="preserve"> PAGEREF _Toc310270461 \h </w:instrText>
        </w:r>
        <w:r>
          <w:rPr>
            <w:noProof/>
            <w:webHidden/>
          </w:rPr>
        </w:r>
        <w:r>
          <w:rPr>
            <w:noProof/>
            <w:webHidden/>
          </w:rPr>
          <w:fldChar w:fldCharType="separate"/>
        </w:r>
        <w:r w:rsidR="008D07C6">
          <w:rPr>
            <w:noProof/>
            <w:webHidden/>
          </w:rPr>
          <w:t>7</w:t>
        </w:r>
        <w:r>
          <w:rPr>
            <w:noProof/>
            <w:webHidden/>
          </w:rPr>
          <w:fldChar w:fldCharType="end"/>
        </w:r>
      </w:hyperlink>
    </w:p>
    <w:p w:rsidR="00E32AEF" w:rsidRDefault="00EA213F">
      <w:pPr>
        <w:pStyle w:val="TOC2"/>
        <w:rPr>
          <w:rFonts w:asciiTheme="minorHAnsi" w:eastAsiaTheme="minorEastAsia" w:hAnsiTheme="minorHAnsi" w:cstheme="minorBidi"/>
          <w:noProof/>
          <w:sz w:val="22"/>
          <w:szCs w:val="22"/>
          <w:lang w:val="en-US" w:eastAsia="zh-CN"/>
        </w:rPr>
      </w:pPr>
      <w:hyperlink w:anchor="_Toc310270462" w:history="1">
        <w:r w:rsidR="00E32AEF" w:rsidRPr="00B03D5F">
          <w:rPr>
            <w:rStyle w:val="Hyperlink"/>
            <w:noProof/>
          </w:rPr>
          <w:t>6.1</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Overview</w:t>
        </w:r>
        <w:r w:rsidR="00E32AEF">
          <w:rPr>
            <w:noProof/>
            <w:webHidden/>
          </w:rPr>
          <w:tab/>
        </w:r>
        <w:r>
          <w:rPr>
            <w:noProof/>
            <w:webHidden/>
          </w:rPr>
          <w:fldChar w:fldCharType="begin"/>
        </w:r>
        <w:r w:rsidR="00E32AEF">
          <w:rPr>
            <w:noProof/>
            <w:webHidden/>
          </w:rPr>
          <w:instrText xml:space="preserve"> PAGEREF _Toc310270462 \h </w:instrText>
        </w:r>
        <w:r>
          <w:rPr>
            <w:noProof/>
            <w:webHidden/>
          </w:rPr>
        </w:r>
        <w:r>
          <w:rPr>
            <w:noProof/>
            <w:webHidden/>
          </w:rPr>
          <w:fldChar w:fldCharType="separate"/>
        </w:r>
        <w:r w:rsidR="008D07C6">
          <w:rPr>
            <w:noProof/>
            <w:webHidden/>
          </w:rPr>
          <w:t>7</w:t>
        </w:r>
        <w:r>
          <w:rPr>
            <w:noProof/>
            <w:webHidden/>
          </w:rPr>
          <w:fldChar w:fldCharType="end"/>
        </w:r>
      </w:hyperlink>
    </w:p>
    <w:p w:rsidR="00E32AEF" w:rsidRDefault="00EA213F">
      <w:pPr>
        <w:pStyle w:val="TOC3"/>
        <w:rPr>
          <w:rFonts w:asciiTheme="minorHAnsi" w:eastAsiaTheme="minorEastAsia" w:hAnsiTheme="minorHAnsi" w:cstheme="minorBidi"/>
          <w:noProof/>
          <w:sz w:val="22"/>
          <w:szCs w:val="22"/>
          <w:lang w:val="en-US" w:eastAsia="zh-CN"/>
        </w:rPr>
      </w:pPr>
      <w:hyperlink w:anchor="_Toc310270463" w:history="1">
        <w:r w:rsidR="00E32AEF" w:rsidRPr="00B03D5F">
          <w:rPr>
            <w:rStyle w:val="Hyperlink"/>
            <w:noProof/>
          </w:rPr>
          <w:t>6.1.1</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Terminations with one or multiple Streams</w:t>
        </w:r>
        <w:r w:rsidR="00E32AEF">
          <w:rPr>
            <w:noProof/>
            <w:webHidden/>
          </w:rPr>
          <w:tab/>
        </w:r>
        <w:r>
          <w:rPr>
            <w:noProof/>
            <w:webHidden/>
          </w:rPr>
          <w:fldChar w:fldCharType="begin"/>
        </w:r>
        <w:r w:rsidR="00E32AEF">
          <w:rPr>
            <w:noProof/>
            <w:webHidden/>
          </w:rPr>
          <w:instrText xml:space="preserve"> PAGEREF _Toc310270463 \h </w:instrText>
        </w:r>
        <w:r>
          <w:rPr>
            <w:noProof/>
            <w:webHidden/>
          </w:rPr>
        </w:r>
        <w:r>
          <w:rPr>
            <w:noProof/>
            <w:webHidden/>
          </w:rPr>
          <w:fldChar w:fldCharType="separate"/>
        </w:r>
        <w:r w:rsidR="008D07C6">
          <w:rPr>
            <w:noProof/>
            <w:webHidden/>
          </w:rPr>
          <w:t>7</w:t>
        </w:r>
        <w:r>
          <w:rPr>
            <w:noProof/>
            <w:webHidden/>
          </w:rPr>
          <w:fldChar w:fldCharType="end"/>
        </w:r>
      </w:hyperlink>
    </w:p>
    <w:p w:rsidR="00E32AEF" w:rsidRDefault="00EA213F">
      <w:pPr>
        <w:pStyle w:val="TOC3"/>
        <w:rPr>
          <w:rFonts w:asciiTheme="minorHAnsi" w:eastAsiaTheme="minorEastAsia" w:hAnsiTheme="minorHAnsi" w:cstheme="minorBidi"/>
          <w:noProof/>
          <w:sz w:val="22"/>
          <w:szCs w:val="22"/>
          <w:lang w:val="en-US" w:eastAsia="zh-CN"/>
        </w:rPr>
      </w:pPr>
      <w:hyperlink w:anchor="_Toc310270464" w:history="1">
        <w:r w:rsidR="00E32AEF" w:rsidRPr="00B03D5F">
          <w:rPr>
            <w:rStyle w:val="Hyperlink"/>
            <w:noProof/>
          </w:rPr>
          <w:t>6.1.2</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Stream-less terminations</w:t>
        </w:r>
        <w:r w:rsidR="00E32AEF">
          <w:rPr>
            <w:noProof/>
            <w:webHidden/>
          </w:rPr>
          <w:tab/>
        </w:r>
        <w:r>
          <w:rPr>
            <w:noProof/>
            <w:webHidden/>
          </w:rPr>
          <w:fldChar w:fldCharType="begin"/>
        </w:r>
        <w:r w:rsidR="00E32AEF">
          <w:rPr>
            <w:noProof/>
            <w:webHidden/>
          </w:rPr>
          <w:instrText xml:space="preserve"> PAGEREF _Toc310270464 \h </w:instrText>
        </w:r>
        <w:r>
          <w:rPr>
            <w:noProof/>
            <w:webHidden/>
          </w:rPr>
        </w:r>
        <w:r>
          <w:rPr>
            <w:noProof/>
            <w:webHidden/>
          </w:rPr>
          <w:fldChar w:fldCharType="separate"/>
        </w:r>
        <w:r w:rsidR="008D07C6">
          <w:rPr>
            <w:noProof/>
            <w:webHidden/>
          </w:rPr>
          <w:t>8</w:t>
        </w:r>
        <w:r>
          <w:rPr>
            <w:noProof/>
            <w:webHidden/>
          </w:rPr>
          <w:fldChar w:fldCharType="end"/>
        </w:r>
      </w:hyperlink>
    </w:p>
    <w:p w:rsidR="00E32AEF" w:rsidRDefault="00EA213F">
      <w:pPr>
        <w:pStyle w:val="TOC2"/>
        <w:rPr>
          <w:rFonts w:asciiTheme="minorHAnsi" w:eastAsiaTheme="minorEastAsia" w:hAnsiTheme="minorHAnsi" w:cstheme="minorBidi"/>
          <w:noProof/>
          <w:sz w:val="22"/>
          <w:szCs w:val="22"/>
          <w:lang w:val="en-US" w:eastAsia="zh-CN"/>
        </w:rPr>
      </w:pPr>
      <w:hyperlink w:anchor="_Toc310270465" w:history="1">
        <w:r w:rsidR="00E32AEF" w:rsidRPr="00B03D5F">
          <w:rPr>
            <w:rStyle w:val="Hyperlink"/>
            <w:noProof/>
          </w:rPr>
          <w:t>6.2</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Lookup-keys based on the Local and Remote Descriptors</w:t>
        </w:r>
        <w:r w:rsidR="00E32AEF">
          <w:rPr>
            <w:noProof/>
            <w:webHidden/>
          </w:rPr>
          <w:tab/>
        </w:r>
        <w:r>
          <w:rPr>
            <w:noProof/>
            <w:webHidden/>
          </w:rPr>
          <w:fldChar w:fldCharType="begin"/>
        </w:r>
        <w:r w:rsidR="00E32AEF">
          <w:rPr>
            <w:noProof/>
            <w:webHidden/>
          </w:rPr>
          <w:instrText xml:space="preserve"> PAGEREF _Toc310270465 \h </w:instrText>
        </w:r>
        <w:r>
          <w:rPr>
            <w:noProof/>
            <w:webHidden/>
          </w:rPr>
        </w:r>
        <w:r>
          <w:rPr>
            <w:noProof/>
            <w:webHidden/>
          </w:rPr>
          <w:fldChar w:fldCharType="separate"/>
        </w:r>
        <w:r w:rsidR="008D07C6">
          <w:rPr>
            <w:noProof/>
            <w:webHidden/>
          </w:rPr>
          <w:t>8</w:t>
        </w:r>
        <w:r>
          <w:rPr>
            <w:noProof/>
            <w:webHidden/>
          </w:rPr>
          <w:fldChar w:fldCharType="end"/>
        </w:r>
      </w:hyperlink>
    </w:p>
    <w:p w:rsidR="00E32AEF" w:rsidRDefault="00EA213F">
      <w:pPr>
        <w:pStyle w:val="TOC3"/>
        <w:rPr>
          <w:rFonts w:asciiTheme="minorHAnsi" w:eastAsiaTheme="minorEastAsia" w:hAnsiTheme="minorHAnsi" w:cstheme="minorBidi"/>
          <w:noProof/>
          <w:sz w:val="22"/>
          <w:szCs w:val="22"/>
          <w:lang w:val="en-US" w:eastAsia="zh-CN"/>
        </w:rPr>
      </w:pPr>
      <w:hyperlink w:anchor="_Toc310270466" w:history="1">
        <w:r w:rsidR="00E32AEF" w:rsidRPr="00B03D5F">
          <w:rPr>
            <w:rStyle w:val="Hyperlink"/>
            <w:noProof/>
          </w:rPr>
          <w:t>6.2.1</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Basic concept</w:t>
        </w:r>
        <w:r w:rsidR="00E32AEF">
          <w:rPr>
            <w:noProof/>
            <w:webHidden/>
          </w:rPr>
          <w:tab/>
        </w:r>
        <w:r>
          <w:rPr>
            <w:noProof/>
            <w:webHidden/>
          </w:rPr>
          <w:fldChar w:fldCharType="begin"/>
        </w:r>
        <w:r w:rsidR="00E32AEF">
          <w:rPr>
            <w:noProof/>
            <w:webHidden/>
          </w:rPr>
          <w:instrText xml:space="preserve"> PAGEREF _Toc310270466 \h </w:instrText>
        </w:r>
        <w:r>
          <w:rPr>
            <w:noProof/>
            <w:webHidden/>
          </w:rPr>
        </w:r>
        <w:r>
          <w:rPr>
            <w:noProof/>
            <w:webHidden/>
          </w:rPr>
          <w:fldChar w:fldCharType="separate"/>
        </w:r>
        <w:r w:rsidR="008D07C6">
          <w:rPr>
            <w:noProof/>
            <w:webHidden/>
          </w:rPr>
          <w:t>8</w:t>
        </w:r>
        <w:r>
          <w:rPr>
            <w:noProof/>
            <w:webHidden/>
          </w:rPr>
          <w:fldChar w:fldCharType="end"/>
        </w:r>
      </w:hyperlink>
    </w:p>
    <w:p w:rsidR="00E32AEF" w:rsidRDefault="00EA213F">
      <w:pPr>
        <w:pStyle w:val="TOC3"/>
        <w:rPr>
          <w:rFonts w:asciiTheme="minorHAnsi" w:eastAsiaTheme="minorEastAsia" w:hAnsiTheme="minorHAnsi" w:cstheme="minorBidi"/>
          <w:noProof/>
          <w:sz w:val="22"/>
          <w:szCs w:val="22"/>
          <w:lang w:val="en-US" w:eastAsia="zh-CN"/>
        </w:rPr>
      </w:pPr>
      <w:hyperlink w:anchor="_Toc310270467" w:history="1">
        <w:r w:rsidR="00E32AEF" w:rsidRPr="00B03D5F">
          <w:rPr>
            <w:rStyle w:val="Hyperlink"/>
            <w:noProof/>
          </w:rPr>
          <w:t>6.2.2</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Lookup-key based on Remote Descriptor only</w:t>
        </w:r>
        <w:r w:rsidR="00E32AEF">
          <w:rPr>
            <w:noProof/>
            <w:webHidden/>
          </w:rPr>
          <w:tab/>
        </w:r>
        <w:r>
          <w:rPr>
            <w:noProof/>
            <w:webHidden/>
          </w:rPr>
          <w:fldChar w:fldCharType="begin"/>
        </w:r>
        <w:r w:rsidR="00E32AEF">
          <w:rPr>
            <w:noProof/>
            <w:webHidden/>
          </w:rPr>
          <w:instrText xml:space="preserve"> PAGEREF _Toc310270467 \h </w:instrText>
        </w:r>
        <w:r>
          <w:rPr>
            <w:noProof/>
            <w:webHidden/>
          </w:rPr>
        </w:r>
        <w:r>
          <w:rPr>
            <w:noProof/>
            <w:webHidden/>
          </w:rPr>
          <w:fldChar w:fldCharType="separate"/>
        </w:r>
        <w:r w:rsidR="008D07C6">
          <w:rPr>
            <w:noProof/>
            <w:webHidden/>
          </w:rPr>
          <w:t>8</w:t>
        </w:r>
        <w:r>
          <w:rPr>
            <w:noProof/>
            <w:webHidden/>
          </w:rPr>
          <w:fldChar w:fldCharType="end"/>
        </w:r>
      </w:hyperlink>
    </w:p>
    <w:p w:rsidR="00E32AEF" w:rsidRDefault="00EA213F">
      <w:pPr>
        <w:pStyle w:val="TOC3"/>
        <w:rPr>
          <w:rFonts w:asciiTheme="minorHAnsi" w:eastAsiaTheme="minorEastAsia" w:hAnsiTheme="minorHAnsi" w:cstheme="minorBidi"/>
          <w:noProof/>
          <w:sz w:val="22"/>
          <w:szCs w:val="22"/>
          <w:lang w:val="en-US" w:eastAsia="zh-CN"/>
        </w:rPr>
      </w:pPr>
      <w:hyperlink w:anchor="_Toc310270468" w:history="1">
        <w:r w:rsidR="00E32AEF" w:rsidRPr="00B03D5F">
          <w:rPr>
            <w:rStyle w:val="Hyperlink"/>
            <w:noProof/>
          </w:rPr>
          <w:t>6.2.3</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Use of Wildcards in the Local and Remote Descriptors</w:t>
        </w:r>
        <w:r w:rsidR="00E32AEF">
          <w:rPr>
            <w:noProof/>
            <w:webHidden/>
          </w:rPr>
          <w:tab/>
        </w:r>
        <w:r>
          <w:rPr>
            <w:noProof/>
            <w:webHidden/>
          </w:rPr>
          <w:fldChar w:fldCharType="begin"/>
        </w:r>
        <w:r w:rsidR="00E32AEF">
          <w:rPr>
            <w:noProof/>
            <w:webHidden/>
          </w:rPr>
          <w:instrText xml:space="preserve"> PAGEREF _Toc310270468 \h </w:instrText>
        </w:r>
        <w:r>
          <w:rPr>
            <w:noProof/>
            <w:webHidden/>
          </w:rPr>
        </w:r>
        <w:r>
          <w:rPr>
            <w:noProof/>
            <w:webHidden/>
          </w:rPr>
          <w:fldChar w:fldCharType="separate"/>
        </w:r>
        <w:r w:rsidR="008D07C6">
          <w:rPr>
            <w:noProof/>
            <w:webHidden/>
          </w:rPr>
          <w:t>9</w:t>
        </w:r>
        <w:r>
          <w:rPr>
            <w:noProof/>
            <w:webHidden/>
          </w:rPr>
          <w:fldChar w:fldCharType="end"/>
        </w:r>
      </w:hyperlink>
    </w:p>
    <w:p w:rsidR="00E32AEF" w:rsidRDefault="00EA213F">
      <w:pPr>
        <w:pStyle w:val="TOC2"/>
        <w:rPr>
          <w:rFonts w:asciiTheme="minorHAnsi" w:eastAsiaTheme="minorEastAsia" w:hAnsiTheme="minorHAnsi" w:cstheme="minorBidi"/>
          <w:noProof/>
          <w:sz w:val="22"/>
          <w:szCs w:val="22"/>
          <w:lang w:val="en-US" w:eastAsia="zh-CN"/>
        </w:rPr>
      </w:pPr>
      <w:hyperlink w:anchor="_Toc310270469" w:history="1">
        <w:r w:rsidR="00E32AEF" w:rsidRPr="00B03D5F">
          <w:rPr>
            <w:rStyle w:val="Hyperlink"/>
            <w:noProof/>
          </w:rPr>
          <w:t>6.3</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Lookup-keys based on H.248 Properties</w:t>
        </w:r>
        <w:r w:rsidR="00E32AEF">
          <w:rPr>
            <w:noProof/>
            <w:webHidden/>
          </w:rPr>
          <w:tab/>
        </w:r>
        <w:r>
          <w:rPr>
            <w:noProof/>
            <w:webHidden/>
          </w:rPr>
          <w:fldChar w:fldCharType="begin"/>
        </w:r>
        <w:r w:rsidR="00E32AEF">
          <w:rPr>
            <w:noProof/>
            <w:webHidden/>
          </w:rPr>
          <w:instrText xml:space="preserve"> PAGEREF _Toc310270469 \h </w:instrText>
        </w:r>
        <w:r>
          <w:rPr>
            <w:noProof/>
            <w:webHidden/>
          </w:rPr>
        </w:r>
        <w:r>
          <w:rPr>
            <w:noProof/>
            <w:webHidden/>
          </w:rPr>
          <w:fldChar w:fldCharType="separate"/>
        </w:r>
        <w:r w:rsidR="008D07C6">
          <w:rPr>
            <w:noProof/>
            <w:webHidden/>
          </w:rPr>
          <w:t>10</w:t>
        </w:r>
        <w:r>
          <w:rPr>
            <w:noProof/>
            <w:webHidden/>
          </w:rPr>
          <w:fldChar w:fldCharType="end"/>
        </w:r>
      </w:hyperlink>
    </w:p>
    <w:p w:rsidR="00E32AEF" w:rsidRDefault="00EA213F">
      <w:pPr>
        <w:pStyle w:val="TOC2"/>
        <w:rPr>
          <w:rFonts w:asciiTheme="minorHAnsi" w:eastAsiaTheme="minorEastAsia" w:hAnsiTheme="minorHAnsi" w:cstheme="minorBidi"/>
          <w:noProof/>
          <w:sz w:val="22"/>
          <w:szCs w:val="22"/>
          <w:lang w:val="en-US" w:eastAsia="zh-CN"/>
        </w:rPr>
      </w:pPr>
      <w:hyperlink w:anchor="_Toc310270470" w:history="1">
        <w:r w:rsidR="00E32AEF" w:rsidRPr="00B03D5F">
          <w:rPr>
            <w:rStyle w:val="Hyperlink"/>
            <w:noProof/>
          </w:rPr>
          <w:t>6.4</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Lookup-keys based on the Termination Type and TerminationID</w:t>
        </w:r>
        <w:r w:rsidR="00E32AEF">
          <w:rPr>
            <w:noProof/>
            <w:webHidden/>
          </w:rPr>
          <w:tab/>
        </w:r>
        <w:r>
          <w:rPr>
            <w:noProof/>
            <w:webHidden/>
          </w:rPr>
          <w:fldChar w:fldCharType="begin"/>
        </w:r>
        <w:r w:rsidR="00E32AEF">
          <w:rPr>
            <w:noProof/>
            <w:webHidden/>
          </w:rPr>
          <w:instrText xml:space="preserve"> PAGEREF _Toc310270470 \h </w:instrText>
        </w:r>
        <w:r>
          <w:rPr>
            <w:noProof/>
            <w:webHidden/>
          </w:rPr>
        </w:r>
        <w:r>
          <w:rPr>
            <w:noProof/>
            <w:webHidden/>
          </w:rPr>
          <w:fldChar w:fldCharType="separate"/>
        </w:r>
        <w:r w:rsidR="008D07C6">
          <w:rPr>
            <w:noProof/>
            <w:webHidden/>
          </w:rPr>
          <w:t>10</w:t>
        </w:r>
        <w:r>
          <w:rPr>
            <w:noProof/>
            <w:webHidden/>
          </w:rPr>
          <w:fldChar w:fldCharType="end"/>
        </w:r>
      </w:hyperlink>
    </w:p>
    <w:p w:rsidR="00E32AEF" w:rsidRDefault="00EA213F">
      <w:pPr>
        <w:pStyle w:val="TOC2"/>
        <w:rPr>
          <w:rFonts w:asciiTheme="minorHAnsi" w:eastAsiaTheme="minorEastAsia" w:hAnsiTheme="minorHAnsi" w:cstheme="minorBidi"/>
          <w:noProof/>
          <w:sz w:val="22"/>
          <w:szCs w:val="22"/>
          <w:lang w:val="en-US" w:eastAsia="zh-CN"/>
        </w:rPr>
      </w:pPr>
      <w:hyperlink w:anchor="_Toc310270471" w:history="1">
        <w:r w:rsidR="00E32AEF" w:rsidRPr="00B03D5F">
          <w:rPr>
            <w:rStyle w:val="Hyperlink"/>
            <w:noProof/>
          </w:rPr>
          <w:t>6.5</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Overlapping Classification Rules</w:t>
        </w:r>
        <w:r w:rsidR="00E32AEF">
          <w:rPr>
            <w:noProof/>
            <w:webHidden/>
          </w:rPr>
          <w:tab/>
        </w:r>
        <w:r>
          <w:rPr>
            <w:noProof/>
            <w:webHidden/>
          </w:rPr>
          <w:fldChar w:fldCharType="begin"/>
        </w:r>
        <w:r w:rsidR="00E32AEF">
          <w:rPr>
            <w:noProof/>
            <w:webHidden/>
          </w:rPr>
          <w:instrText xml:space="preserve"> PAGEREF _Toc310270471 \h </w:instrText>
        </w:r>
        <w:r>
          <w:rPr>
            <w:noProof/>
            <w:webHidden/>
          </w:rPr>
        </w:r>
        <w:r>
          <w:rPr>
            <w:noProof/>
            <w:webHidden/>
          </w:rPr>
          <w:fldChar w:fldCharType="separate"/>
        </w:r>
        <w:r w:rsidR="008D07C6">
          <w:rPr>
            <w:noProof/>
            <w:webHidden/>
          </w:rPr>
          <w:t>10</w:t>
        </w:r>
        <w:r>
          <w:rPr>
            <w:noProof/>
            <w:webHidden/>
          </w:rPr>
          <w:fldChar w:fldCharType="end"/>
        </w:r>
      </w:hyperlink>
    </w:p>
    <w:p w:rsidR="00E32AEF" w:rsidRDefault="00EA213F">
      <w:pPr>
        <w:pStyle w:val="TOC2"/>
        <w:rPr>
          <w:rFonts w:asciiTheme="minorHAnsi" w:eastAsiaTheme="minorEastAsia" w:hAnsiTheme="minorHAnsi" w:cstheme="minorBidi"/>
          <w:noProof/>
          <w:sz w:val="22"/>
          <w:szCs w:val="22"/>
          <w:lang w:val="en-US" w:eastAsia="zh-CN"/>
        </w:rPr>
      </w:pPr>
      <w:hyperlink w:anchor="_Toc310270472" w:history="1">
        <w:r w:rsidR="00E32AEF" w:rsidRPr="00B03D5F">
          <w:rPr>
            <w:rStyle w:val="Hyperlink"/>
            <w:noProof/>
          </w:rPr>
          <w:t>6.6</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Post-classification filtering</w:t>
        </w:r>
        <w:r w:rsidR="00E32AEF">
          <w:rPr>
            <w:noProof/>
            <w:webHidden/>
          </w:rPr>
          <w:tab/>
        </w:r>
        <w:r>
          <w:rPr>
            <w:noProof/>
            <w:webHidden/>
          </w:rPr>
          <w:fldChar w:fldCharType="begin"/>
        </w:r>
        <w:r w:rsidR="00E32AEF">
          <w:rPr>
            <w:noProof/>
            <w:webHidden/>
          </w:rPr>
          <w:instrText xml:space="preserve"> PAGEREF _Toc310270472 \h </w:instrText>
        </w:r>
        <w:r>
          <w:rPr>
            <w:noProof/>
            <w:webHidden/>
          </w:rPr>
        </w:r>
        <w:r>
          <w:rPr>
            <w:noProof/>
            <w:webHidden/>
          </w:rPr>
          <w:fldChar w:fldCharType="separate"/>
        </w:r>
        <w:r w:rsidR="008D07C6">
          <w:rPr>
            <w:noProof/>
            <w:webHidden/>
          </w:rPr>
          <w:t>10</w:t>
        </w:r>
        <w:r>
          <w:rPr>
            <w:noProof/>
            <w:webHidden/>
          </w:rPr>
          <w:fldChar w:fldCharType="end"/>
        </w:r>
      </w:hyperlink>
    </w:p>
    <w:p w:rsidR="00E32AEF" w:rsidRDefault="00EA213F">
      <w:pPr>
        <w:pStyle w:val="TOC2"/>
        <w:rPr>
          <w:rFonts w:asciiTheme="minorHAnsi" w:eastAsiaTheme="minorEastAsia" w:hAnsiTheme="minorHAnsi" w:cstheme="minorBidi"/>
          <w:noProof/>
          <w:sz w:val="22"/>
          <w:szCs w:val="22"/>
          <w:lang w:val="en-US" w:eastAsia="zh-CN"/>
        </w:rPr>
      </w:pPr>
      <w:hyperlink w:anchor="_Toc310270473" w:history="1">
        <w:r w:rsidR="00E32AEF" w:rsidRPr="00B03D5F">
          <w:rPr>
            <w:rStyle w:val="Hyperlink"/>
            <w:noProof/>
          </w:rPr>
          <w:t>6.7</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Special consideration for ICMP packets</w:t>
        </w:r>
        <w:r w:rsidR="00E32AEF">
          <w:rPr>
            <w:noProof/>
            <w:webHidden/>
          </w:rPr>
          <w:tab/>
        </w:r>
        <w:r>
          <w:rPr>
            <w:noProof/>
            <w:webHidden/>
          </w:rPr>
          <w:fldChar w:fldCharType="begin"/>
        </w:r>
        <w:r w:rsidR="00E32AEF">
          <w:rPr>
            <w:noProof/>
            <w:webHidden/>
          </w:rPr>
          <w:instrText xml:space="preserve"> PAGEREF _Toc310270473 \h </w:instrText>
        </w:r>
        <w:r>
          <w:rPr>
            <w:noProof/>
            <w:webHidden/>
          </w:rPr>
        </w:r>
        <w:r>
          <w:rPr>
            <w:noProof/>
            <w:webHidden/>
          </w:rPr>
          <w:fldChar w:fldCharType="separate"/>
        </w:r>
        <w:r w:rsidR="008D07C6">
          <w:rPr>
            <w:noProof/>
            <w:webHidden/>
          </w:rPr>
          <w:t>11</w:t>
        </w:r>
        <w:r>
          <w:rPr>
            <w:noProof/>
            <w:webHidden/>
          </w:rPr>
          <w:fldChar w:fldCharType="end"/>
        </w:r>
      </w:hyperlink>
    </w:p>
    <w:p w:rsidR="00E32AEF" w:rsidRDefault="00EA213F">
      <w:pPr>
        <w:pStyle w:val="TOC3"/>
        <w:rPr>
          <w:rFonts w:asciiTheme="minorHAnsi" w:eastAsiaTheme="minorEastAsia" w:hAnsiTheme="minorHAnsi" w:cstheme="minorBidi"/>
          <w:noProof/>
          <w:sz w:val="22"/>
          <w:szCs w:val="22"/>
          <w:lang w:val="en-US" w:eastAsia="zh-CN"/>
        </w:rPr>
      </w:pPr>
      <w:hyperlink w:anchor="_Toc310270474" w:history="1">
        <w:r w:rsidR="00E32AEF" w:rsidRPr="00B03D5F">
          <w:rPr>
            <w:rStyle w:val="Hyperlink"/>
            <w:noProof/>
          </w:rPr>
          <w:t>6.7.1</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ICMP message types</w:t>
        </w:r>
        <w:r w:rsidR="00E32AEF">
          <w:rPr>
            <w:noProof/>
            <w:webHidden/>
          </w:rPr>
          <w:tab/>
        </w:r>
        <w:r>
          <w:rPr>
            <w:noProof/>
            <w:webHidden/>
          </w:rPr>
          <w:fldChar w:fldCharType="begin"/>
        </w:r>
        <w:r w:rsidR="00E32AEF">
          <w:rPr>
            <w:noProof/>
            <w:webHidden/>
          </w:rPr>
          <w:instrText xml:space="preserve"> PAGEREF _Toc310270474 \h </w:instrText>
        </w:r>
        <w:r>
          <w:rPr>
            <w:noProof/>
            <w:webHidden/>
          </w:rPr>
        </w:r>
        <w:r>
          <w:rPr>
            <w:noProof/>
            <w:webHidden/>
          </w:rPr>
          <w:fldChar w:fldCharType="separate"/>
        </w:r>
        <w:r w:rsidR="008D07C6">
          <w:rPr>
            <w:noProof/>
            <w:webHidden/>
          </w:rPr>
          <w:t>11</w:t>
        </w:r>
        <w:r>
          <w:rPr>
            <w:noProof/>
            <w:webHidden/>
          </w:rPr>
          <w:fldChar w:fldCharType="end"/>
        </w:r>
      </w:hyperlink>
    </w:p>
    <w:p w:rsidR="00E32AEF" w:rsidRDefault="00EA213F">
      <w:pPr>
        <w:pStyle w:val="TOC3"/>
        <w:rPr>
          <w:rFonts w:asciiTheme="minorHAnsi" w:eastAsiaTheme="minorEastAsia" w:hAnsiTheme="minorHAnsi" w:cstheme="minorBidi"/>
          <w:noProof/>
          <w:sz w:val="22"/>
          <w:szCs w:val="22"/>
          <w:lang w:val="en-US" w:eastAsia="zh-CN"/>
        </w:rPr>
      </w:pPr>
      <w:hyperlink w:anchor="_Toc310270475" w:history="1">
        <w:r w:rsidR="00E32AEF" w:rsidRPr="00B03D5F">
          <w:rPr>
            <w:rStyle w:val="Hyperlink"/>
            <w:noProof/>
          </w:rPr>
          <w:t>6.7.2</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Dependency with Context-level “IP topology” in H.248 MG</w:t>
        </w:r>
        <w:r w:rsidR="00E32AEF">
          <w:rPr>
            <w:noProof/>
            <w:webHidden/>
          </w:rPr>
          <w:tab/>
        </w:r>
        <w:r>
          <w:rPr>
            <w:noProof/>
            <w:webHidden/>
          </w:rPr>
          <w:fldChar w:fldCharType="begin"/>
        </w:r>
        <w:r w:rsidR="00E32AEF">
          <w:rPr>
            <w:noProof/>
            <w:webHidden/>
          </w:rPr>
          <w:instrText xml:space="preserve"> PAGEREF _Toc310270475 \h </w:instrText>
        </w:r>
        <w:r>
          <w:rPr>
            <w:noProof/>
            <w:webHidden/>
          </w:rPr>
        </w:r>
        <w:r>
          <w:rPr>
            <w:noProof/>
            <w:webHidden/>
          </w:rPr>
          <w:fldChar w:fldCharType="separate"/>
        </w:r>
        <w:r w:rsidR="008D07C6">
          <w:rPr>
            <w:noProof/>
            <w:webHidden/>
          </w:rPr>
          <w:t>11</w:t>
        </w:r>
        <w:r>
          <w:rPr>
            <w:noProof/>
            <w:webHidden/>
          </w:rPr>
          <w:fldChar w:fldCharType="end"/>
        </w:r>
      </w:hyperlink>
    </w:p>
    <w:p w:rsidR="00E32AEF" w:rsidRDefault="00EA213F">
      <w:pPr>
        <w:pStyle w:val="TOC3"/>
        <w:rPr>
          <w:rFonts w:asciiTheme="minorHAnsi" w:eastAsiaTheme="minorEastAsia" w:hAnsiTheme="minorHAnsi" w:cstheme="minorBidi"/>
          <w:noProof/>
          <w:sz w:val="22"/>
          <w:szCs w:val="22"/>
          <w:lang w:val="en-US" w:eastAsia="zh-CN"/>
        </w:rPr>
      </w:pPr>
      <w:hyperlink w:anchor="_Toc310270476" w:history="1">
        <w:r w:rsidR="00E32AEF" w:rsidRPr="00B03D5F">
          <w:rPr>
            <w:rStyle w:val="Hyperlink"/>
            <w:noProof/>
          </w:rPr>
          <w:t>6.7.3</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Constitution of ICMP message flows</w:t>
        </w:r>
        <w:r w:rsidR="00E32AEF">
          <w:rPr>
            <w:noProof/>
            <w:webHidden/>
          </w:rPr>
          <w:tab/>
        </w:r>
        <w:r>
          <w:rPr>
            <w:noProof/>
            <w:webHidden/>
          </w:rPr>
          <w:fldChar w:fldCharType="begin"/>
        </w:r>
        <w:r w:rsidR="00E32AEF">
          <w:rPr>
            <w:noProof/>
            <w:webHidden/>
          </w:rPr>
          <w:instrText xml:space="preserve"> PAGEREF _Toc310270476 \h </w:instrText>
        </w:r>
        <w:r>
          <w:rPr>
            <w:noProof/>
            <w:webHidden/>
          </w:rPr>
        </w:r>
        <w:r>
          <w:rPr>
            <w:noProof/>
            <w:webHidden/>
          </w:rPr>
          <w:fldChar w:fldCharType="separate"/>
        </w:r>
        <w:r w:rsidR="008D07C6">
          <w:rPr>
            <w:noProof/>
            <w:webHidden/>
          </w:rPr>
          <w:t>11</w:t>
        </w:r>
        <w:r>
          <w:rPr>
            <w:noProof/>
            <w:webHidden/>
          </w:rPr>
          <w:fldChar w:fldCharType="end"/>
        </w:r>
      </w:hyperlink>
    </w:p>
    <w:p w:rsidR="00E32AEF" w:rsidRDefault="00EA213F">
      <w:pPr>
        <w:pStyle w:val="TOC3"/>
        <w:rPr>
          <w:rFonts w:asciiTheme="minorHAnsi" w:eastAsiaTheme="minorEastAsia" w:hAnsiTheme="minorHAnsi" w:cstheme="minorBidi"/>
          <w:noProof/>
          <w:sz w:val="22"/>
          <w:szCs w:val="22"/>
          <w:lang w:val="en-US" w:eastAsia="zh-CN"/>
        </w:rPr>
      </w:pPr>
      <w:hyperlink w:anchor="_Toc310270477" w:history="1">
        <w:r w:rsidR="00E32AEF" w:rsidRPr="00B03D5F">
          <w:rPr>
            <w:rStyle w:val="Hyperlink"/>
            <w:noProof/>
          </w:rPr>
          <w:t>6.7.4</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ICMP message handling from Stream perspective</w:t>
        </w:r>
        <w:r w:rsidR="00E32AEF">
          <w:rPr>
            <w:noProof/>
            <w:webHidden/>
          </w:rPr>
          <w:tab/>
        </w:r>
        <w:r>
          <w:rPr>
            <w:noProof/>
            <w:webHidden/>
          </w:rPr>
          <w:fldChar w:fldCharType="begin"/>
        </w:r>
        <w:r w:rsidR="00E32AEF">
          <w:rPr>
            <w:noProof/>
            <w:webHidden/>
          </w:rPr>
          <w:instrText xml:space="preserve"> PAGEREF _Toc310270477 \h </w:instrText>
        </w:r>
        <w:r>
          <w:rPr>
            <w:noProof/>
            <w:webHidden/>
          </w:rPr>
        </w:r>
        <w:r>
          <w:rPr>
            <w:noProof/>
            <w:webHidden/>
          </w:rPr>
          <w:fldChar w:fldCharType="separate"/>
        </w:r>
        <w:r w:rsidR="008D07C6">
          <w:rPr>
            <w:noProof/>
            <w:webHidden/>
          </w:rPr>
          <w:t>12</w:t>
        </w:r>
        <w:r>
          <w:rPr>
            <w:noProof/>
            <w:webHidden/>
          </w:rPr>
          <w:fldChar w:fldCharType="end"/>
        </w:r>
      </w:hyperlink>
    </w:p>
    <w:p w:rsidR="00E32AEF" w:rsidRDefault="00EA213F">
      <w:pPr>
        <w:pStyle w:val="TOC3"/>
        <w:rPr>
          <w:rFonts w:asciiTheme="minorHAnsi" w:eastAsiaTheme="minorEastAsia" w:hAnsiTheme="minorHAnsi" w:cstheme="minorBidi"/>
          <w:noProof/>
          <w:sz w:val="22"/>
          <w:szCs w:val="22"/>
          <w:lang w:val="en-US" w:eastAsia="zh-CN"/>
        </w:rPr>
      </w:pPr>
      <w:hyperlink w:anchor="_Toc310270478" w:history="1">
        <w:r w:rsidR="00E32AEF" w:rsidRPr="00B03D5F">
          <w:rPr>
            <w:rStyle w:val="Hyperlink"/>
            <w:noProof/>
          </w:rPr>
          <w:t>6.7.5</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Blocking or rate limiting of ICMP traffic by H.248 MGs</w:t>
        </w:r>
        <w:r w:rsidR="00E32AEF">
          <w:rPr>
            <w:noProof/>
            <w:webHidden/>
          </w:rPr>
          <w:tab/>
        </w:r>
        <w:r>
          <w:rPr>
            <w:noProof/>
            <w:webHidden/>
          </w:rPr>
          <w:fldChar w:fldCharType="begin"/>
        </w:r>
        <w:r w:rsidR="00E32AEF">
          <w:rPr>
            <w:noProof/>
            <w:webHidden/>
          </w:rPr>
          <w:instrText xml:space="preserve"> PAGEREF _Toc310270478 \h </w:instrText>
        </w:r>
        <w:r>
          <w:rPr>
            <w:noProof/>
            <w:webHidden/>
          </w:rPr>
        </w:r>
        <w:r>
          <w:rPr>
            <w:noProof/>
            <w:webHidden/>
          </w:rPr>
          <w:fldChar w:fldCharType="separate"/>
        </w:r>
        <w:r w:rsidR="008D07C6">
          <w:rPr>
            <w:noProof/>
            <w:webHidden/>
          </w:rPr>
          <w:t>12</w:t>
        </w:r>
        <w:r>
          <w:rPr>
            <w:noProof/>
            <w:webHidden/>
          </w:rPr>
          <w:fldChar w:fldCharType="end"/>
        </w:r>
      </w:hyperlink>
    </w:p>
    <w:p w:rsidR="00E32AEF" w:rsidRDefault="00EA213F">
      <w:pPr>
        <w:pStyle w:val="TOC1"/>
        <w:rPr>
          <w:rFonts w:asciiTheme="minorHAnsi" w:eastAsiaTheme="minorEastAsia" w:hAnsiTheme="minorHAnsi" w:cstheme="minorBidi"/>
          <w:noProof/>
          <w:sz w:val="22"/>
          <w:szCs w:val="22"/>
          <w:lang w:val="en-US" w:eastAsia="zh-CN"/>
        </w:rPr>
      </w:pPr>
      <w:hyperlink w:anchor="_Toc310270479" w:history="1">
        <w:r w:rsidR="00E32AEF" w:rsidRPr="00B03D5F">
          <w:rPr>
            <w:rStyle w:val="Hyperlink"/>
            <w:noProof/>
            <w:lang w:eastAsia="zh-CN"/>
          </w:rPr>
          <w:t>7</w:t>
        </w:r>
        <w:r w:rsidR="00E32AEF">
          <w:rPr>
            <w:rFonts w:asciiTheme="minorHAnsi" w:eastAsiaTheme="minorEastAsia" w:hAnsiTheme="minorHAnsi" w:cstheme="minorBidi"/>
            <w:noProof/>
            <w:sz w:val="22"/>
            <w:szCs w:val="22"/>
            <w:lang w:val="en-US" w:eastAsia="zh-CN"/>
          </w:rPr>
          <w:tab/>
        </w:r>
        <w:r w:rsidR="00E32AEF" w:rsidRPr="00B03D5F">
          <w:rPr>
            <w:rStyle w:val="Hyperlink"/>
            <w:noProof/>
            <w:lang w:eastAsia="zh-CN"/>
          </w:rPr>
          <w:t xml:space="preserve">Ordering of </w:t>
        </w:r>
        <w:r w:rsidR="00E32AEF" w:rsidRPr="00B03D5F">
          <w:rPr>
            <w:rStyle w:val="Hyperlink"/>
            <w:noProof/>
          </w:rPr>
          <w:t>operations</w:t>
        </w:r>
        <w:r w:rsidR="00E32AEF">
          <w:rPr>
            <w:noProof/>
            <w:webHidden/>
          </w:rPr>
          <w:tab/>
        </w:r>
        <w:r>
          <w:rPr>
            <w:noProof/>
            <w:webHidden/>
          </w:rPr>
          <w:fldChar w:fldCharType="begin"/>
        </w:r>
        <w:r w:rsidR="00E32AEF">
          <w:rPr>
            <w:noProof/>
            <w:webHidden/>
          </w:rPr>
          <w:instrText xml:space="preserve"> PAGEREF _Toc310270479 \h </w:instrText>
        </w:r>
        <w:r>
          <w:rPr>
            <w:noProof/>
            <w:webHidden/>
          </w:rPr>
        </w:r>
        <w:r>
          <w:rPr>
            <w:noProof/>
            <w:webHidden/>
          </w:rPr>
          <w:fldChar w:fldCharType="separate"/>
        </w:r>
        <w:r w:rsidR="008D07C6">
          <w:rPr>
            <w:noProof/>
            <w:webHidden/>
          </w:rPr>
          <w:t>12</w:t>
        </w:r>
        <w:r>
          <w:rPr>
            <w:noProof/>
            <w:webHidden/>
          </w:rPr>
          <w:fldChar w:fldCharType="end"/>
        </w:r>
      </w:hyperlink>
    </w:p>
    <w:p w:rsidR="00E32AEF" w:rsidRDefault="00EA213F">
      <w:pPr>
        <w:pStyle w:val="TOC2"/>
        <w:rPr>
          <w:rFonts w:asciiTheme="minorHAnsi" w:eastAsiaTheme="minorEastAsia" w:hAnsiTheme="minorHAnsi" w:cstheme="minorBidi"/>
          <w:noProof/>
          <w:sz w:val="22"/>
          <w:szCs w:val="22"/>
          <w:lang w:val="en-US" w:eastAsia="zh-CN"/>
        </w:rPr>
      </w:pPr>
      <w:hyperlink w:anchor="_Toc310270480" w:history="1">
        <w:r w:rsidR="00E32AEF" w:rsidRPr="00B03D5F">
          <w:rPr>
            <w:rStyle w:val="Hyperlink"/>
            <w:noProof/>
          </w:rPr>
          <w:t>7.1</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Assigning operations to protocol layers</w:t>
        </w:r>
        <w:r w:rsidR="00E32AEF">
          <w:rPr>
            <w:noProof/>
            <w:webHidden/>
          </w:rPr>
          <w:tab/>
        </w:r>
        <w:r>
          <w:rPr>
            <w:noProof/>
            <w:webHidden/>
          </w:rPr>
          <w:fldChar w:fldCharType="begin"/>
        </w:r>
        <w:r w:rsidR="00E32AEF">
          <w:rPr>
            <w:noProof/>
            <w:webHidden/>
          </w:rPr>
          <w:instrText xml:space="preserve"> PAGEREF _Toc310270480 \h </w:instrText>
        </w:r>
        <w:r>
          <w:rPr>
            <w:noProof/>
            <w:webHidden/>
          </w:rPr>
        </w:r>
        <w:r>
          <w:rPr>
            <w:noProof/>
            <w:webHidden/>
          </w:rPr>
          <w:fldChar w:fldCharType="separate"/>
        </w:r>
        <w:r w:rsidR="008D07C6">
          <w:rPr>
            <w:noProof/>
            <w:webHidden/>
          </w:rPr>
          <w:t>13</w:t>
        </w:r>
        <w:r>
          <w:rPr>
            <w:noProof/>
            <w:webHidden/>
          </w:rPr>
          <w:fldChar w:fldCharType="end"/>
        </w:r>
      </w:hyperlink>
    </w:p>
    <w:p w:rsidR="00E32AEF" w:rsidRDefault="00EA213F">
      <w:pPr>
        <w:pStyle w:val="TOC3"/>
        <w:rPr>
          <w:rFonts w:asciiTheme="minorHAnsi" w:eastAsiaTheme="minorEastAsia" w:hAnsiTheme="minorHAnsi" w:cstheme="minorBidi"/>
          <w:noProof/>
          <w:sz w:val="22"/>
          <w:szCs w:val="22"/>
          <w:lang w:val="en-US" w:eastAsia="zh-CN"/>
        </w:rPr>
      </w:pPr>
      <w:hyperlink w:anchor="_Toc310270481" w:history="1">
        <w:r w:rsidR="00E32AEF" w:rsidRPr="00B03D5F">
          <w:rPr>
            <w:rStyle w:val="Hyperlink"/>
            <w:noProof/>
          </w:rPr>
          <w:t>7.1.1</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Using the OSI Basic Reference Model as example</w:t>
        </w:r>
        <w:r w:rsidR="00E32AEF">
          <w:rPr>
            <w:noProof/>
            <w:webHidden/>
          </w:rPr>
          <w:tab/>
        </w:r>
        <w:r>
          <w:rPr>
            <w:noProof/>
            <w:webHidden/>
          </w:rPr>
          <w:fldChar w:fldCharType="begin"/>
        </w:r>
        <w:r w:rsidR="00E32AEF">
          <w:rPr>
            <w:noProof/>
            <w:webHidden/>
          </w:rPr>
          <w:instrText xml:space="preserve"> PAGEREF _Toc310270481 \h </w:instrText>
        </w:r>
        <w:r>
          <w:rPr>
            <w:noProof/>
            <w:webHidden/>
          </w:rPr>
        </w:r>
        <w:r>
          <w:rPr>
            <w:noProof/>
            <w:webHidden/>
          </w:rPr>
          <w:fldChar w:fldCharType="separate"/>
        </w:r>
        <w:r w:rsidR="008D07C6">
          <w:rPr>
            <w:noProof/>
            <w:webHidden/>
          </w:rPr>
          <w:t>13</w:t>
        </w:r>
        <w:r>
          <w:rPr>
            <w:noProof/>
            <w:webHidden/>
          </w:rPr>
          <w:fldChar w:fldCharType="end"/>
        </w:r>
      </w:hyperlink>
    </w:p>
    <w:p w:rsidR="00E32AEF" w:rsidRDefault="00EA213F">
      <w:pPr>
        <w:pStyle w:val="TOC3"/>
        <w:rPr>
          <w:rFonts w:asciiTheme="minorHAnsi" w:eastAsiaTheme="minorEastAsia" w:hAnsiTheme="minorHAnsi" w:cstheme="minorBidi"/>
          <w:noProof/>
          <w:sz w:val="22"/>
          <w:szCs w:val="22"/>
          <w:lang w:val="en-US" w:eastAsia="zh-CN"/>
        </w:rPr>
      </w:pPr>
      <w:hyperlink w:anchor="_Toc310270482" w:history="1">
        <w:r w:rsidR="00E32AEF" w:rsidRPr="00B03D5F">
          <w:rPr>
            <w:rStyle w:val="Hyperlink"/>
            <w:noProof/>
          </w:rPr>
          <w:t>7.1.2</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Notes regarding the IETF (Basic) Reference Model for IP</w:t>
        </w:r>
        <w:r w:rsidR="00E32AEF">
          <w:rPr>
            <w:noProof/>
            <w:webHidden/>
          </w:rPr>
          <w:tab/>
        </w:r>
        <w:r>
          <w:rPr>
            <w:noProof/>
            <w:webHidden/>
          </w:rPr>
          <w:fldChar w:fldCharType="begin"/>
        </w:r>
        <w:r w:rsidR="00E32AEF">
          <w:rPr>
            <w:noProof/>
            <w:webHidden/>
          </w:rPr>
          <w:instrText xml:space="preserve"> PAGEREF _Toc310270482 \h </w:instrText>
        </w:r>
        <w:r>
          <w:rPr>
            <w:noProof/>
            <w:webHidden/>
          </w:rPr>
        </w:r>
        <w:r>
          <w:rPr>
            <w:noProof/>
            <w:webHidden/>
          </w:rPr>
          <w:fldChar w:fldCharType="separate"/>
        </w:r>
        <w:r w:rsidR="008D07C6">
          <w:rPr>
            <w:noProof/>
            <w:webHidden/>
          </w:rPr>
          <w:t>14</w:t>
        </w:r>
        <w:r>
          <w:rPr>
            <w:noProof/>
            <w:webHidden/>
          </w:rPr>
          <w:fldChar w:fldCharType="end"/>
        </w:r>
      </w:hyperlink>
    </w:p>
    <w:p w:rsidR="00E32AEF" w:rsidRDefault="00EA213F">
      <w:pPr>
        <w:pStyle w:val="TOC2"/>
        <w:rPr>
          <w:rFonts w:asciiTheme="minorHAnsi" w:eastAsiaTheme="minorEastAsia" w:hAnsiTheme="minorHAnsi" w:cstheme="minorBidi"/>
          <w:noProof/>
          <w:sz w:val="22"/>
          <w:szCs w:val="22"/>
          <w:lang w:val="en-US" w:eastAsia="zh-CN"/>
        </w:rPr>
      </w:pPr>
      <w:hyperlink w:anchor="_Toc310270483" w:history="1">
        <w:r w:rsidR="00E32AEF" w:rsidRPr="00B03D5F">
          <w:rPr>
            <w:rStyle w:val="Hyperlink"/>
            <w:noProof/>
          </w:rPr>
          <w:t>7.2</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Ordering of operations within a layer</w:t>
        </w:r>
        <w:r w:rsidR="00E32AEF">
          <w:rPr>
            <w:noProof/>
            <w:webHidden/>
          </w:rPr>
          <w:tab/>
        </w:r>
        <w:r>
          <w:rPr>
            <w:noProof/>
            <w:webHidden/>
          </w:rPr>
          <w:fldChar w:fldCharType="begin"/>
        </w:r>
        <w:r w:rsidR="00E32AEF">
          <w:rPr>
            <w:noProof/>
            <w:webHidden/>
          </w:rPr>
          <w:instrText xml:space="preserve"> PAGEREF _Toc310270483 \h </w:instrText>
        </w:r>
        <w:r>
          <w:rPr>
            <w:noProof/>
            <w:webHidden/>
          </w:rPr>
        </w:r>
        <w:r>
          <w:rPr>
            <w:noProof/>
            <w:webHidden/>
          </w:rPr>
          <w:fldChar w:fldCharType="separate"/>
        </w:r>
        <w:r w:rsidR="008D07C6">
          <w:rPr>
            <w:noProof/>
            <w:webHidden/>
          </w:rPr>
          <w:t>15</w:t>
        </w:r>
        <w:r>
          <w:rPr>
            <w:noProof/>
            <w:webHidden/>
          </w:rPr>
          <w:fldChar w:fldCharType="end"/>
        </w:r>
      </w:hyperlink>
    </w:p>
    <w:p w:rsidR="00E32AEF" w:rsidRDefault="00EA213F">
      <w:pPr>
        <w:pStyle w:val="TOC2"/>
        <w:rPr>
          <w:rFonts w:asciiTheme="minorHAnsi" w:eastAsiaTheme="minorEastAsia" w:hAnsiTheme="minorHAnsi" w:cstheme="minorBidi"/>
          <w:noProof/>
          <w:sz w:val="22"/>
          <w:szCs w:val="22"/>
          <w:lang w:val="en-US" w:eastAsia="zh-CN"/>
        </w:rPr>
      </w:pPr>
      <w:hyperlink w:anchor="_Toc310270484" w:history="1">
        <w:r w:rsidR="00E32AEF" w:rsidRPr="00B03D5F">
          <w:rPr>
            <w:rStyle w:val="Hyperlink"/>
            <w:noProof/>
          </w:rPr>
          <w:t>7.3</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Policy rule based description of packet operations</w:t>
        </w:r>
        <w:r w:rsidR="00E32AEF">
          <w:rPr>
            <w:noProof/>
            <w:webHidden/>
          </w:rPr>
          <w:tab/>
        </w:r>
        <w:r>
          <w:rPr>
            <w:noProof/>
            <w:webHidden/>
          </w:rPr>
          <w:fldChar w:fldCharType="begin"/>
        </w:r>
        <w:r w:rsidR="00E32AEF">
          <w:rPr>
            <w:noProof/>
            <w:webHidden/>
          </w:rPr>
          <w:instrText xml:space="preserve"> PAGEREF _Toc310270484 \h </w:instrText>
        </w:r>
        <w:r>
          <w:rPr>
            <w:noProof/>
            <w:webHidden/>
          </w:rPr>
        </w:r>
        <w:r>
          <w:rPr>
            <w:noProof/>
            <w:webHidden/>
          </w:rPr>
          <w:fldChar w:fldCharType="separate"/>
        </w:r>
        <w:r w:rsidR="008D07C6">
          <w:rPr>
            <w:noProof/>
            <w:webHidden/>
          </w:rPr>
          <w:t>16</w:t>
        </w:r>
        <w:r>
          <w:rPr>
            <w:noProof/>
            <w:webHidden/>
          </w:rPr>
          <w:fldChar w:fldCharType="end"/>
        </w:r>
      </w:hyperlink>
    </w:p>
    <w:p w:rsidR="00E32AEF" w:rsidRDefault="00EA213F">
      <w:pPr>
        <w:pStyle w:val="TOC1"/>
        <w:rPr>
          <w:rFonts w:asciiTheme="minorHAnsi" w:eastAsiaTheme="minorEastAsia" w:hAnsiTheme="minorHAnsi" w:cstheme="minorBidi"/>
          <w:noProof/>
          <w:sz w:val="22"/>
          <w:szCs w:val="22"/>
          <w:lang w:val="en-US" w:eastAsia="zh-CN"/>
        </w:rPr>
      </w:pPr>
      <w:hyperlink w:anchor="_Toc310270485" w:history="1">
        <w:r w:rsidR="00E32AEF" w:rsidRPr="00B03D5F">
          <w:rPr>
            <w:rStyle w:val="Hyperlink"/>
            <w:noProof/>
          </w:rPr>
          <w:t>8.</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Processing costs between primary and secondary operations on packets (like for measurements)</w:t>
        </w:r>
        <w:r w:rsidR="00E32AEF">
          <w:rPr>
            <w:noProof/>
            <w:webHidden/>
          </w:rPr>
          <w:tab/>
        </w:r>
        <w:r>
          <w:rPr>
            <w:noProof/>
            <w:webHidden/>
          </w:rPr>
          <w:fldChar w:fldCharType="begin"/>
        </w:r>
        <w:r w:rsidR="00E32AEF">
          <w:rPr>
            <w:noProof/>
            <w:webHidden/>
          </w:rPr>
          <w:instrText xml:space="preserve"> PAGEREF _Toc310270485 \h </w:instrText>
        </w:r>
        <w:r>
          <w:rPr>
            <w:noProof/>
            <w:webHidden/>
          </w:rPr>
        </w:r>
        <w:r>
          <w:rPr>
            <w:noProof/>
            <w:webHidden/>
          </w:rPr>
          <w:fldChar w:fldCharType="separate"/>
        </w:r>
        <w:r w:rsidR="008D07C6">
          <w:rPr>
            <w:noProof/>
            <w:webHidden/>
          </w:rPr>
          <w:t>17</w:t>
        </w:r>
        <w:r>
          <w:rPr>
            <w:noProof/>
            <w:webHidden/>
          </w:rPr>
          <w:fldChar w:fldCharType="end"/>
        </w:r>
      </w:hyperlink>
    </w:p>
    <w:p w:rsidR="00E32AEF" w:rsidRDefault="00EA213F">
      <w:pPr>
        <w:pStyle w:val="TOC2"/>
        <w:rPr>
          <w:rFonts w:asciiTheme="minorHAnsi" w:eastAsiaTheme="minorEastAsia" w:hAnsiTheme="minorHAnsi" w:cstheme="minorBidi"/>
          <w:noProof/>
          <w:sz w:val="22"/>
          <w:szCs w:val="22"/>
          <w:lang w:val="en-US" w:eastAsia="zh-CN"/>
        </w:rPr>
      </w:pPr>
      <w:hyperlink w:anchor="_Toc310270486" w:history="1">
        <w:r w:rsidR="00E32AEF" w:rsidRPr="00B03D5F">
          <w:rPr>
            <w:rStyle w:val="Hyperlink"/>
            <w:noProof/>
          </w:rPr>
          <w:t>8.1</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Principal areas of operations on packets</w:t>
        </w:r>
        <w:r w:rsidR="00E32AEF">
          <w:rPr>
            <w:noProof/>
            <w:webHidden/>
          </w:rPr>
          <w:tab/>
        </w:r>
        <w:r>
          <w:rPr>
            <w:noProof/>
            <w:webHidden/>
          </w:rPr>
          <w:fldChar w:fldCharType="begin"/>
        </w:r>
        <w:r w:rsidR="00E32AEF">
          <w:rPr>
            <w:noProof/>
            <w:webHidden/>
          </w:rPr>
          <w:instrText xml:space="preserve"> PAGEREF _Toc310270486 \h </w:instrText>
        </w:r>
        <w:r>
          <w:rPr>
            <w:noProof/>
            <w:webHidden/>
          </w:rPr>
        </w:r>
        <w:r>
          <w:rPr>
            <w:noProof/>
            <w:webHidden/>
          </w:rPr>
          <w:fldChar w:fldCharType="separate"/>
        </w:r>
        <w:r w:rsidR="008D07C6">
          <w:rPr>
            <w:noProof/>
            <w:webHidden/>
          </w:rPr>
          <w:t>17</w:t>
        </w:r>
        <w:r>
          <w:rPr>
            <w:noProof/>
            <w:webHidden/>
          </w:rPr>
          <w:fldChar w:fldCharType="end"/>
        </w:r>
      </w:hyperlink>
    </w:p>
    <w:p w:rsidR="00E32AEF" w:rsidRDefault="00EA213F">
      <w:pPr>
        <w:pStyle w:val="TOC2"/>
        <w:rPr>
          <w:rFonts w:asciiTheme="minorHAnsi" w:eastAsiaTheme="minorEastAsia" w:hAnsiTheme="minorHAnsi" w:cstheme="minorBidi"/>
          <w:noProof/>
          <w:sz w:val="22"/>
          <w:szCs w:val="22"/>
          <w:lang w:val="en-US" w:eastAsia="zh-CN"/>
        </w:rPr>
      </w:pPr>
      <w:hyperlink w:anchor="_Toc310270487" w:history="1">
        <w:r w:rsidR="00E32AEF" w:rsidRPr="00B03D5F">
          <w:rPr>
            <w:rStyle w:val="Hyperlink"/>
            <w:noProof/>
          </w:rPr>
          <w:t>8.2</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Processing costs</w:t>
        </w:r>
        <w:r w:rsidR="00E32AEF">
          <w:rPr>
            <w:noProof/>
            <w:webHidden/>
          </w:rPr>
          <w:tab/>
        </w:r>
        <w:r>
          <w:rPr>
            <w:noProof/>
            <w:webHidden/>
          </w:rPr>
          <w:fldChar w:fldCharType="begin"/>
        </w:r>
        <w:r w:rsidR="00E32AEF">
          <w:rPr>
            <w:noProof/>
            <w:webHidden/>
          </w:rPr>
          <w:instrText xml:space="preserve"> PAGEREF _Toc310270487 \h </w:instrText>
        </w:r>
        <w:r>
          <w:rPr>
            <w:noProof/>
            <w:webHidden/>
          </w:rPr>
        </w:r>
        <w:r>
          <w:rPr>
            <w:noProof/>
            <w:webHidden/>
          </w:rPr>
          <w:fldChar w:fldCharType="separate"/>
        </w:r>
        <w:r w:rsidR="008D07C6">
          <w:rPr>
            <w:noProof/>
            <w:webHidden/>
          </w:rPr>
          <w:t>18</w:t>
        </w:r>
        <w:r>
          <w:rPr>
            <w:noProof/>
            <w:webHidden/>
          </w:rPr>
          <w:fldChar w:fldCharType="end"/>
        </w:r>
      </w:hyperlink>
    </w:p>
    <w:p w:rsidR="00E32AEF" w:rsidRDefault="00EA213F">
      <w:pPr>
        <w:pStyle w:val="TOC3"/>
        <w:rPr>
          <w:rFonts w:asciiTheme="minorHAnsi" w:eastAsiaTheme="minorEastAsia" w:hAnsiTheme="minorHAnsi" w:cstheme="minorBidi"/>
          <w:noProof/>
          <w:sz w:val="22"/>
          <w:szCs w:val="22"/>
          <w:lang w:val="en-US" w:eastAsia="zh-CN"/>
        </w:rPr>
      </w:pPr>
      <w:hyperlink w:anchor="_Toc310270488" w:history="1">
        <w:r w:rsidR="00E32AEF" w:rsidRPr="00B03D5F">
          <w:rPr>
            <w:rStyle w:val="Hyperlink"/>
            <w:noProof/>
          </w:rPr>
          <w:t>8.2.1</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Cost evaluation scope</w:t>
        </w:r>
        <w:r w:rsidR="00E32AEF">
          <w:rPr>
            <w:noProof/>
            <w:webHidden/>
          </w:rPr>
          <w:tab/>
        </w:r>
        <w:r>
          <w:rPr>
            <w:noProof/>
            <w:webHidden/>
          </w:rPr>
          <w:fldChar w:fldCharType="begin"/>
        </w:r>
        <w:r w:rsidR="00E32AEF">
          <w:rPr>
            <w:noProof/>
            <w:webHidden/>
          </w:rPr>
          <w:instrText xml:space="preserve"> PAGEREF _Toc310270488 \h </w:instrText>
        </w:r>
        <w:r>
          <w:rPr>
            <w:noProof/>
            <w:webHidden/>
          </w:rPr>
        </w:r>
        <w:r>
          <w:rPr>
            <w:noProof/>
            <w:webHidden/>
          </w:rPr>
          <w:fldChar w:fldCharType="separate"/>
        </w:r>
        <w:r w:rsidR="008D07C6">
          <w:rPr>
            <w:noProof/>
            <w:webHidden/>
          </w:rPr>
          <w:t>18</w:t>
        </w:r>
        <w:r>
          <w:rPr>
            <w:noProof/>
            <w:webHidden/>
          </w:rPr>
          <w:fldChar w:fldCharType="end"/>
        </w:r>
      </w:hyperlink>
    </w:p>
    <w:p w:rsidR="00E32AEF" w:rsidRDefault="00EA213F">
      <w:pPr>
        <w:pStyle w:val="TOC1"/>
        <w:rPr>
          <w:rFonts w:asciiTheme="minorHAnsi" w:eastAsiaTheme="minorEastAsia" w:hAnsiTheme="minorHAnsi" w:cstheme="minorBidi"/>
          <w:noProof/>
          <w:sz w:val="22"/>
          <w:szCs w:val="22"/>
          <w:lang w:val="en-US" w:eastAsia="zh-CN"/>
        </w:rPr>
      </w:pPr>
      <w:hyperlink w:anchor="_Toc310270489" w:history="1">
        <w:r w:rsidR="00E32AEF" w:rsidRPr="00B03D5F">
          <w:rPr>
            <w:rStyle w:val="Hyperlink"/>
            <w:noProof/>
          </w:rPr>
          <w:t>9</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Filtering of TCP/IP traffic</w:t>
        </w:r>
        <w:r w:rsidR="00E32AEF">
          <w:rPr>
            <w:noProof/>
            <w:webHidden/>
          </w:rPr>
          <w:tab/>
        </w:r>
        <w:r>
          <w:rPr>
            <w:noProof/>
            <w:webHidden/>
          </w:rPr>
          <w:fldChar w:fldCharType="begin"/>
        </w:r>
        <w:r w:rsidR="00E32AEF">
          <w:rPr>
            <w:noProof/>
            <w:webHidden/>
          </w:rPr>
          <w:instrText xml:space="preserve"> PAGEREF _Toc310270489 \h </w:instrText>
        </w:r>
        <w:r>
          <w:rPr>
            <w:noProof/>
            <w:webHidden/>
          </w:rPr>
        </w:r>
        <w:r>
          <w:rPr>
            <w:noProof/>
            <w:webHidden/>
          </w:rPr>
          <w:fldChar w:fldCharType="separate"/>
        </w:r>
        <w:r w:rsidR="008D07C6">
          <w:rPr>
            <w:noProof/>
            <w:webHidden/>
          </w:rPr>
          <w:t>19</w:t>
        </w:r>
        <w:r>
          <w:rPr>
            <w:noProof/>
            <w:webHidden/>
          </w:rPr>
          <w:fldChar w:fldCharType="end"/>
        </w:r>
      </w:hyperlink>
    </w:p>
    <w:p w:rsidR="00E32AEF" w:rsidRDefault="00EA213F">
      <w:pPr>
        <w:pStyle w:val="TOC2"/>
        <w:rPr>
          <w:rFonts w:asciiTheme="minorHAnsi" w:eastAsiaTheme="minorEastAsia" w:hAnsiTheme="minorHAnsi" w:cstheme="minorBidi"/>
          <w:noProof/>
          <w:sz w:val="22"/>
          <w:szCs w:val="22"/>
          <w:lang w:val="en-US" w:eastAsia="zh-CN"/>
        </w:rPr>
      </w:pPr>
      <w:hyperlink w:anchor="_Toc310270490" w:history="1">
        <w:r w:rsidR="00E32AEF" w:rsidRPr="00B03D5F">
          <w:rPr>
            <w:rStyle w:val="Hyperlink"/>
            <w:noProof/>
          </w:rPr>
          <w:t>9.1</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Overview – TCP and IP filter types</w:t>
        </w:r>
        <w:r w:rsidR="00E32AEF">
          <w:rPr>
            <w:noProof/>
            <w:webHidden/>
          </w:rPr>
          <w:tab/>
        </w:r>
        <w:r>
          <w:rPr>
            <w:noProof/>
            <w:webHidden/>
          </w:rPr>
          <w:fldChar w:fldCharType="begin"/>
        </w:r>
        <w:r w:rsidR="00E32AEF">
          <w:rPr>
            <w:noProof/>
            <w:webHidden/>
          </w:rPr>
          <w:instrText xml:space="preserve"> PAGEREF _Toc310270490 \h </w:instrText>
        </w:r>
        <w:r>
          <w:rPr>
            <w:noProof/>
            <w:webHidden/>
          </w:rPr>
        </w:r>
        <w:r>
          <w:rPr>
            <w:noProof/>
            <w:webHidden/>
          </w:rPr>
          <w:fldChar w:fldCharType="separate"/>
        </w:r>
        <w:r w:rsidR="008D07C6">
          <w:rPr>
            <w:noProof/>
            <w:webHidden/>
          </w:rPr>
          <w:t>19</w:t>
        </w:r>
        <w:r>
          <w:rPr>
            <w:noProof/>
            <w:webHidden/>
          </w:rPr>
          <w:fldChar w:fldCharType="end"/>
        </w:r>
      </w:hyperlink>
    </w:p>
    <w:p w:rsidR="00E32AEF" w:rsidRDefault="00EA213F">
      <w:pPr>
        <w:pStyle w:val="TOC3"/>
        <w:rPr>
          <w:rFonts w:asciiTheme="minorHAnsi" w:eastAsiaTheme="minorEastAsia" w:hAnsiTheme="minorHAnsi" w:cstheme="minorBidi"/>
          <w:noProof/>
          <w:sz w:val="22"/>
          <w:szCs w:val="22"/>
          <w:lang w:val="en-US" w:eastAsia="zh-CN"/>
        </w:rPr>
      </w:pPr>
      <w:hyperlink w:anchor="_Toc310270491" w:history="1">
        <w:r w:rsidR="00E32AEF" w:rsidRPr="00B03D5F">
          <w:rPr>
            <w:rStyle w:val="Hyperlink"/>
            <w:noProof/>
          </w:rPr>
          <w:t>9.1.1</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IP filters</w:t>
        </w:r>
        <w:r w:rsidR="00E32AEF">
          <w:rPr>
            <w:noProof/>
            <w:webHidden/>
          </w:rPr>
          <w:tab/>
        </w:r>
        <w:r>
          <w:rPr>
            <w:noProof/>
            <w:webHidden/>
          </w:rPr>
          <w:fldChar w:fldCharType="begin"/>
        </w:r>
        <w:r w:rsidR="00E32AEF">
          <w:rPr>
            <w:noProof/>
            <w:webHidden/>
          </w:rPr>
          <w:instrText xml:space="preserve"> PAGEREF _Toc310270491 \h </w:instrText>
        </w:r>
        <w:r>
          <w:rPr>
            <w:noProof/>
            <w:webHidden/>
          </w:rPr>
        </w:r>
        <w:r>
          <w:rPr>
            <w:noProof/>
            <w:webHidden/>
          </w:rPr>
          <w:fldChar w:fldCharType="separate"/>
        </w:r>
        <w:r w:rsidR="008D07C6">
          <w:rPr>
            <w:noProof/>
            <w:webHidden/>
          </w:rPr>
          <w:t>19</w:t>
        </w:r>
        <w:r>
          <w:rPr>
            <w:noProof/>
            <w:webHidden/>
          </w:rPr>
          <w:fldChar w:fldCharType="end"/>
        </w:r>
      </w:hyperlink>
    </w:p>
    <w:p w:rsidR="00E32AEF" w:rsidRDefault="00EA213F">
      <w:pPr>
        <w:pStyle w:val="TOC3"/>
        <w:rPr>
          <w:rFonts w:asciiTheme="minorHAnsi" w:eastAsiaTheme="minorEastAsia" w:hAnsiTheme="minorHAnsi" w:cstheme="minorBidi"/>
          <w:noProof/>
          <w:sz w:val="22"/>
          <w:szCs w:val="22"/>
          <w:lang w:val="en-US" w:eastAsia="zh-CN"/>
        </w:rPr>
      </w:pPr>
      <w:hyperlink w:anchor="_Toc310270492" w:history="1">
        <w:r w:rsidR="00E32AEF" w:rsidRPr="00B03D5F">
          <w:rPr>
            <w:rStyle w:val="Hyperlink"/>
            <w:noProof/>
          </w:rPr>
          <w:t>9.1.2</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TCP filters</w:t>
        </w:r>
        <w:r w:rsidR="00E32AEF">
          <w:rPr>
            <w:noProof/>
            <w:webHidden/>
          </w:rPr>
          <w:tab/>
        </w:r>
        <w:r>
          <w:rPr>
            <w:noProof/>
            <w:webHidden/>
          </w:rPr>
          <w:fldChar w:fldCharType="begin"/>
        </w:r>
        <w:r w:rsidR="00E32AEF">
          <w:rPr>
            <w:noProof/>
            <w:webHidden/>
          </w:rPr>
          <w:instrText xml:space="preserve"> PAGEREF _Toc310270492 \h </w:instrText>
        </w:r>
        <w:r>
          <w:rPr>
            <w:noProof/>
            <w:webHidden/>
          </w:rPr>
        </w:r>
        <w:r>
          <w:rPr>
            <w:noProof/>
            <w:webHidden/>
          </w:rPr>
          <w:fldChar w:fldCharType="separate"/>
        </w:r>
        <w:r w:rsidR="008D07C6">
          <w:rPr>
            <w:noProof/>
            <w:webHidden/>
          </w:rPr>
          <w:t>20</w:t>
        </w:r>
        <w:r>
          <w:rPr>
            <w:noProof/>
            <w:webHidden/>
          </w:rPr>
          <w:fldChar w:fldCharType="end"/>
        </w:r>
      </w:hyperlink>
    </w:p>
    <w:p w:rsidR="00E32AEF" w:rsidRDefault="00EA213F">
      <w:pPr>
        <w:pStyle w:val="TOC2"/>
        <w:rPr>
          <w:rFonts w:asciiTheme="minorHAnsi" w:eastAsiaTheme="minorEastAsia" w:hAnsiTheme="minorHAnsi" w:cstheme="minorBidi"/>
          <w:noProof/>
          <w:sz w:val="22"/>
          <w:szCs w:val="22"/>
          <w:lang w:val="en-US" w:eastAsia="zh-CN"/>
        </w:rPr>
      </w:pPr>
      <w:hyperlink w:anchor="_Toc310270493" w:history="1">
        <w:r w:rsidR="00E32AEF" w:rsidRPr="00B03D5F">
          <w:rPr>
            <w:rStyle w:val="Hyperlink"/>
            <w:noProof/>
          </w:rPr>
          <w:t>9.2</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TCP/IP filter terms</w:t>
        </w:r>
        <w:r w:rsidR="00E32AEF">
          <w:rPr>
            <w:noProof/>
            <w:webHidden/>
          </w:rPr>
          <w:tab/>
        </w:r>
        <w:r>
          <w:rPr>
            <w:noProof/>
            <w:webHidden/>
          </w:rPr>
          <w:fldChar w:fldCharType="begin"/>
        </w:r>
        <w:r w:rsidR="00E32AEF">
          <w:rPr>
            <w:noProof/>
            <w:webHidden/>
          </w:rPr>
          <w:instrText xml:space="preserve"> PAGEREF _Toc310270493 \h </w:instrText>
        </w:r>
        <w:r>
          <w:rPr>
            <w:noProof/>
            <w:webHidden/>
          </w:rPr>
        </w:r>
        <w:r>
          <w:rPr>
            <w:noProof/>
            <w:webHidden/>
          </w:rPr>
          <w:fldChar w:fldCharType="separate"/>
        </w:r>
        <w:r w:rsidR="008D07C6">
          <w:rPr>
            <w:noProof/>
            <w:webHidden/>
          </w:rPr>
          <w:t>20</w:t>
        </w:r>
        <w:r>
          <w:rPr>
            <w:noProof/>
            <w:webHidden/>
          </w:rPr>
          <w:fldChar w:fldCharType="end"/>
        </w:r>
      </w:hyperlink>
    </w:p>
    <w:p w:rsidR="00E32AEF" w:rsidRDefault="00EA213F">
      <w:pPr>
        <w:pStyle w:val="TOC3"/>
        <w:rPr>
          <w:rFonts w:asciiTheme="minorHAnsi" w:eastAsiaTheme="minorEastAsia" w:hAnsiTheme="minorHAnsi" w:cstheme="minorBidi"/>
          <w:noProof/>
          <w:sz w:val="22"/>
          <w:szCs w:val="22"/>
          <w:lang w:val="en-US" w:eastAsia="zh-CN"/>
        </w:rPr>
      </w:pPr>
      <w:hyperlink w:anchor="_Toc310270494" w:history="1">
        <w:r w:rsidR="00E32AEF" w:rsidRPr="00B03D5F">
          <w:rPr>
            <w:rStyle w:val="Hyperlink"/>
            <w:noProof/>
          </w:rPr>
          <w:t>9.2.1</w:t>
        </w:r>
        <w:r w:rsidR="00E32AEF">
          <w:rPr>
            <w:rFonts w:asciiTheme="minorHAnsi" w:eastAsiaTheme="minorEastAsia" w:hAnsiTheme="minorHAnsi" w:cstheme="minorBidi"/>
            <w:noProof/>
            <w:sz w:val="22"/>
            <w:szCs w:val="22"/>
            <w:lang w:val="en-US" w:eastAsia="zh-CN"/>
          </w:rPr>
          <w:tab/>
        </w:r>
        <w:r w:rsidR="00E32AEF" w:rsidRPr="00B03D5F">
          <w:rPr>
            <w:rStyle w:val="Hyperlink"/>
            <w:noProof/>
          </w:rPr>
          <w:t>Setting the term’s match criteria</w:t>
        </w:r>
        <w:r w:rsidR="00E32AEF">
          <w:rPr>
            <w:noProof/>
            <w:webHidden/>
          </w:rPr>
          <w:tab/>
        </w:r>
        <w:r>
          <w:rPr>
            <w:noProof/>
            <w:webHidden/>
          </w:rPr>
          <w:fldChar w:fldCharType="begin"/>
        </w:r>
        <w:r w:rsidR="00E32AEF">
          <w:rPr>
            <w:noProof/>
            <w:webHidden/>
          </w:rPr>
          <w:instrText xml:space="preserve"> PAGEREF _Toc310270494 \h </w:instrText>
        </w:r>
        <w:r>
          <w:rPr>
            <w:noProof/>
            <w:webHidden/>
          </w:rPr>
        </w:r>
        <w:r>
          <w:rPr>
            <w:noProof/>
            <w:webHidden/>
          </w:rPr>
          <w:fldChar w:fldCharType="separate"/>
        </w:r>
        <w:r w:rsidR="008D07C6">
          <w:rPr>
            <w:noProof/>
            <w:webHidden/>
          </w:rPr>
          <w:t>20</w:t>
        </w:r>
        <w:r>
          <w:rPr>
            <w:noProof/>
            <w:webHidden/>
          </w:rPr>
          <w:fldChar w:fldCharType="end"/>
        </w:r>
      </w:hyperlink>
    </w:p>
    <w:p w:rsidR="00E32AEF" w:rsidRDefault="00EA213F">
      <w:pPr>
        <w:pStyle w:val="TOC1"/>
        <w:rPr>
          <w:rFonts w:asciiTheme="minorHAnsi" w:eastAsiaTheme="minorEastAsia" w:hAnsiTheme="minorHAnsi" w:cstheme="minorBidi"/>
          <w:noProof/>
          <w:sz w:val="22"/>
          <w:szCs w:val="22"/>
          <w:lang w:val="en-US" w:eastAsia="zh-CN"/>
        </w:rPr>
      </w:pPr>
      <w:hyperlink w:anchor="_Toc310270495" w:history="1">
        <w:r w:rsidR="00E32AEF" w:rsidRPr="00B03D5F">
          <w:rPr>
            <w:rStyle w:val="Hyperlink"/>
            <w:noProof/>
          </w:rPr>
          <w:t>Bibliography</w:t>
        </w:r>
        <w:r w:rsidR="00E32AEF">
          <w:rPr>
            <w:noProof/>
            <w:webHidden/>
          </w:rPr>
          <w:tab/>
        </w:r>
        <w:r>
          <w:rPr>
            <w:noProof/>
            <w:webHidden/>
          </w:rPr>
          <w:fldChar w:fldCharType="begin"/>
        </w:r>
        <w:r w:rsidR="00E32AEF">
          <w:rPr>
            <w:noProof/>
            <w:webHidden/>
          </w:rPr>
          <w:instrText xml:space="preserve"> PAGEREF _Toc310270495 \h </w:instrText>
        </w:r>
        <w:r>
          <w:rPr>
            <w:noProof/>
            <w:webHidden/>
          </w:rPr>
        </w:r>
        <w:r>
          <w:rPr>
            <w:noProof/>
            <w:webHidden/>
          </w:rPr>
          <w:fldChar w:fldCharType="separate"/>
        </w:r>
        <w:r w:rsidR="008D07C6">
          <w:rPr>
            <w:noProof/>
            <w:webHidden/>
          </w:rPr>
          <w:t>21</w:t>
        </w:r>
        <w:r>
          <w:rPr>
            <w:noProof/>
            <w:webHidden/>
          </w:rPr>
          <w:fldChar w:fldCharType="end"/>
        </w:r>
      </w:hyperlink>
    </w:p>
    <w:p w:rsidR="00F5347B" w:rsidRPr="00AE7150" w:rsidRDefault="00EA213F" w:rsidP="00E84413">
      <w:r w:rsidRPr="00AE7150">
        <w:fldChar w:fldCharType="end"/>
      </w:r>
    </w:p>
    <w:p w:rsidR="00F5347B" w:rsidRPr="00AE7150" w:rsidRDefault="00F5347B" w:rsidP="00F5347B">
      <w:pPr>
        <w:pStyle w:val="RecNo"/>
      </w:pPr>
      <w:r w:rsidRPr="00AE7150">
        <w:br w:type="page"/>
      </w:r>
      <w:r w:rsidRPr="00AE7150">
        <w:lastRenderedPageBreak/>
        <w:t xml:space="preserve">Draft new Recommendation </w:t>
      </w:r>
      <w:r w:rsidR="007F650B">
        <w:t xml:space="preserve">ITU-T </w:t>
      </w:r>
      <w:r w:rsidRPr="00AE7150">
        <w:t>H.248.79 (ex H.248.Packets)</w:t>
      </w:r>
    </w:p>
    <w:p w:rsidR="00F5347B" w:rsidRPr="00AE7150" w:rsidRDefault="00F5347B" w:rsidP="00F5347B">
      <w:pPr>
        <w:pStyle w:val="RecTitle"/>
        <w:rPr>
          <w:lang w:val="en-GB"/>
        </w:rPr>
      </w:pPr>
      <w:r w:rsidRPr="00AE7150">
        <w:rPr>
          <w:lang w:val="en-GB"/>
        </w:rPr>
        <w:t>Gate</w:t>
      </w:r>
      <w:r w:rsidR="00DA3F31" w:rsidRPr="00AE7150">
        <w:rPr>
          <w:lang w:val="en-GB"/>
        </w:rPr>
        <w:t>way</w:t>
      </w:r>
      <w:r w:rsidRPr="00AE7150">
        <w:rPr>
          <w:lang w:val="en-GB"/>
        </w:rPr>
        <w:t xml:space="preserve"> Control Protocol: Guidelines for Packet-Based Streams</w:t>
      </w:r>
    </w:p>
    <w:p w:rsidR="003C3072" w:rsidRDefault="003C3072" w:rsidP="00550704"/>
    <w:p w:rsidR="00F5347B" w:rsidRPr="00AE7150" w:rsidRDefault="00F5347B" w:rsidP="00F5347B">
      <w:pPr>
        <w:pStyle w:val="Headingb"/>
      </w:pPr>
      <w:r w:rsidRPr="00AE7150">
        <w:t>Summary</w:t>
      </w:r>
    </w:p>
    <w:p w:rsidR="00550704" w:rsidRPr="00AD0E82" w:rsidRDefault="00550704" w:rsidP="00F5347B">
      <w:r w:rsidRPr="00AD0E82">
        <w:t>This Recommendation defines guidelines for handling H.248 Streams that use a packet based network as their underlying bearer technology. It describes how incoming packets to the MG are assigned to a specific combination of Stream, Termination and Context. Furthermore it describes the order of different operations are applied to incoming and outgoing packets.</w:t>
      </w:r>
    </w:p>
    <w:p w:rsidR="003C3072" w:rsidRPr="00AE7150" w:rsidRDefault="003C3072" w:rsidP="003C3072">
      <w:pPr>
        <w:rPr>
          <w:i/>
          <w:iCs/>
        </w:rPr>
      </w:pPr>
      <w:r>
        <w:t>This Recommendation does not define any new protocol syntax for H.248.</w:t>
      </w:r>
    </w:p>
    <w:p w:rsidR="00F5347B" w:rsidRPr="002F596E" w:rsidRDefault="00F5347B" w:rsidP="002F596E">
      <w:pPr>
        <w:pStyle w:val="Heading1"/>
      </w:pPr>
      <w:bookmarkStart w:id="11" w:name="_Toc310270453"/>
      <w:r w:rsidRPr="002F596E">
        <w:t>1</w:t>
      </w:r>
      <w:r w:rsidRPr="002F596E">
        <w:tab/>
        <w:t>Scope</w:t>
      </w:r>
      <w:bookmarkEnd w:id="11"/>
    </w:p>
    <w:p w:rsidR="00F5347B" w:rsidRPr="00AE7150" w:rsidRDefault="00F5347B" w:rsidP="00F5347B">
      <w:r w:rsidRPr="00AE7150">
        <w:t>This Recommendation defines guidelines for handling H.248 Streams that use a packet-based network as their underlying bearer technology. Two significant points are covered by the guidelines:</w:t>
      </w:r>
    </w:p>
    <w:p w:rsidR="00F5347B" w:rsidRPr="00AE7150" w:rsidRDefault="00F5347B" w:rsidP="00F5347B">
      <w:pPr>
        <w:tabs>
          <w:tab w:val="clear" w:pos="794"/>
          <w:tab w:val="left" w:pos="567"/>
        </w:tabs>
        <w:ind w:left="567" w:hanging="567"/>
      </w:pPr>
      <w:r w:rsidRPr="00AE7150">
        <w:t>1.</w:t>
      </w:r>
      <w:r w:rsidRPr="00AE7150">
        <w:tab/>
        <w:t>How packets incoming into the MG are classified to a specific combination of Stream, Termination and Context.</w:t>
      </w:r>
    </w:p>
    <w:p w:rsidR="00F5347B" w:rsidRPr="00AE7150" w:rsidRDefault="00F5347B" w:rsidP="00F5347B">
      <w:pPr>
        <w:tabs>
          <w:tab w:val="clear" w:pos="794"/>
          <w:tab w:val="left" w:pos="567"/>
        </w:tabs>
        <w:ind w:left="567" w:hanging="567"/>
      </w:pPr>
      <w:r w:rsidRPr="00AE7150">
        <w:t>2.</w:t>
      </w:r>
      <w:r w:rsidRPr="00AE7150">
        <w:tab/>
        <w:t>In what order different operations (usually controlled by different packages) are applied to incoming and outgoing packets.</w:t>
      </w:r>
    </w:p>
    <w:p w:rsidR="00AA0D07" w:rsidRPr="00AD0E82" w:rsidRDefault="00AA0D07" w:rsidP="00D431AA">
      <w:r w:rsidRPr="00AD0E82">
        <w:t>Furthermore</w:t>
      </w:r>
      <w:r w:rsidRPr="00AE7150">
        <w:t>,</w:t>
      </w:r>
      <w:r w:rsidRPr="00AD0E82">
        <w:t xml:space="preserve"> this Recommendation:</w:t>
      </w:r>
    </w:p>
    <w:p w:rsidR="00AA0D07" w:rsidRPr="00AE7150" w:rsidRDefault="00AA0D07" w:rsidP="00D431AA">
      <w:r w:rsidRPr="00AE7150">
        <w:t>3.</w:t>
      </w:r>
      <w:r w:rsidRPr="00AE7150">
        <w:tab/>
        <w:t>Provide</w:t>
      </w:r>
      <w:r w:rsidRPr="00AD0E82">
        <w:t>s</w:t>
      </w:r>
      <w:r w:rsidRPr="00AE7150">
        <w:t xml:space="preserve"> qualitative statements concerning generic processing costs on packet handling.</w:t>
      </w:r>
    </w:p>
    <w:p w:rsidR="00AA0D07" w:rsidRPr="00AE7150" w:rsidRDefault="00AA0D07" w:rsidP="00AA0D07">
      <w:pPr>
        <w:tabs>
          <w:tab w:val="clear" w:pos="794"/>
          <w:tab w:val="left" w:pos="567"/>
        </w:tabs>
        <w:ind w:left="567" w:hanging="567"/>
      </w:pPr>
      <w:r w:rsidRPr="00AE7150">
        <w:t>4.</w:t>
      </w:r>
      <w:r w:rsidRPr="00AE7150">
        <w:tab/>
        <w:t>Discusse</w:t>
      </w:r>
      <w:r w:rsidRPr="00AD0E82">
        <w:t>s</w:t>
      </w:r>
      <w:r w:rsidRPr="00AE7150">
        <w:t xml:space="preserve"> in more detail the classification and filtering of TCP/IP traffic.</w:t>
      </w:r>
    </w:p>
    <w:p w:rsidR="00DA3F31" w:rsidRPr="00AE7150" w:rsidRDefault="00DA3F31" w:rsidP="002F596E">
      <w:pPr>
        <w:pStyle w:val="Heading2"/>
      </w:pPr>
      <w:bookmarkStart w:id="12" w:name="_Toc310270454"/>
      <w:r w:rsidRPr="00AE7150">
        <w:t>1.1</w:t>
      </w:r>
      <w:r w:rsidRPr="00AE7150">
        <w:tab/>
        <w:t>Relation to other H.248.x-series Recommendations on packet processing</w:t>
      </w:r>
      <w:bookmarkEnd w:id="12"/>
    </w:p>
    <w:p w:rsidR="00F32941" w:rsidRPr="00AE7150" w:rsidRDefault="00F32941" w:rsidP="00F32941">
      <w:r w:rsidRPr="00AE7150">
        <w:t>Packet classification rules (clause 6), packet filtering rules (e.g., clause 9 and Recommendation [ITU-T H.248.43]), packet address adaptation rules [ITU-T H.248.37], packet marking rules [ITU-T H.248.52], packet/traffic policing rules ([ITU-T H.248.53], [ITU-T H.248.76]) and packet measurement rules (e.g., clause 8 and [ITU-T H.248.61]) are related to this Recommendation. Other packet processing rules may also be applicable.</w:t>
      </w:r>
    </w:p>
    <w:p w:rsidR="00F5347B" w:rsidRPr="002F596E" w:rsidRDefault="00F5347B" w:rsidP="002F596E">
      <w:pPr>
        <w:pStyle w:val="Heading1"/>
      </w:pPr>
      <w:bookmarkStart w:id="13" w:name="_Toc310270455"/>
      <w:r w:rsidRPr="002F596E">
        <w:t>2</w:t>
      </w:r>
      <w:r w:rsidRPr="002F596E">
        <w:tab/>
        <w:t>References</w:t>
      </w:r>
      <w:bookmarkEnd w:id="13"/>
    </w:p>
    <w:p w:rsidR="00F5347B" w:rsidRPr="00AE7150" w:rsidRDefault="00F5347B" w:rsidP="00F5347B">
      <w:r w:rsidRPr="00AE7150">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2F1831" w:rsidRPr="00BD0D9B" w:rsidRDefault="0070249A" w:rsidP="00D431AA">
      <w:pPr>
        <w:pStyle w:val="Reftext"/>
        <w:tabs>
          <w:tab w:val="clear" w:pos="794"/>
          <w:tab w:val="clear" w:pos="1191"/>
          <w:tab w:val="clear" w:pos="1588"/>
          <w:tab w:val="clear" w:pos="1985"/>
        </w:tabs>
        <w:ind w:left="2693" w:hanging="2693"/>
        <w:rPr>
          <w:lang w:val="fr-CH"/>
        </w:rPr>
      </w:pPr>
      <w:r w:rsidRPr="00BD0D9B">
        <w:rPr>
          <w:lang w:val="fr-CH"/>
        </w:rPr>
        <w:t>[ITU-T H.248.1]</w:t>
      </w:r>
      <w:r w:rsidRPr="00BD0D9B">
        <w:rPr>
          <w:lang w:val="fr-CH"/>
        </w:rPr>
        <w:tab/>
        <w:t xml:space="preserve">Recommendation ITU-T H.248.1 (09/2005) Amendment 2 (12/09), </w:t>
      </w:r>
      <w:r w:rsidRPr="00BD0D9B">
        <w:rPr>
          <w:i/>
          <w:iCs/>
          <w:lang w:val="fr-CH"/>
        </w:rPr>
        <w:t xml:space="preserve">Gateway control </w:t>
      </w:r>
      <w:proofErr w:type="spellStart"/>
      <w:r w:rsidRPr="00BD0D9B">
        <w:rPr>
          <w:i/>
          <w:iCs/>
          <w:lang w:val="fr-CH"/>
        </w:rPr>
        <w:t>protocol</w:t>
      </w:r>
      <w:proofErr w:type="spellEnd"/>
      <w:r w:rsidRPr="00BD0D9B">
        <w:rPr>
          <w:i/>
          <w:iCs/>
          <w:lang w:val="fr-CH"/>
        </w:rPr>
        <w:t>:</w:t>
      </w:r>
      <w:r w:rsidRPr="008D07C6">
        <w:rPr>
          <w:i/>
          <w:iCs/>
          <w:lang w:val="fr-CH"/>
        </w:rPr>
        <w:t xml:space="preserve"> </w:t>
      </w:r>
      <w:r w:rsidRPr="00BD0D9B">
        <w:rPr>
          <w:i/>
          <w:iCs/>
          <w:lang w:val="fr-CH"/>
        </w:rPr>
        <w:t>Version 3</w:t>
      </w:r>
    </w:p>
    <w:p w:rsidR="00F32941" w:rsidRPr="00BD0D9B" w:rsidRDefault="0070249A" w:rsidP="00D431AA">
      <w:pPr>
        <w:pStyle w:val="Reftext"/>
        <w:tabs>
          <w:tab w:val="clear" w:pos="794"/>
          <w:tab w:val="clear" w:pos="1191"/>
          <w:tab w:val="clear" w:pos="1588"/>
          <w:tab w:val="clear" w:pos="1985"/>
        </w:tabs>
        <w:ind w:left="2693" w:hanging="2693"/>
        <w:rPr>
          <w:lang w:val="fr-CH"/>
        </w:rPr>
      </w:pPr>
      <w:r w:rsidRPr="00BD0D9B">
        <w:rPr>
          <w:lang w:val="fr-CH"/>
        </w:rPr>
        <w:t>[ITU-T H.248.37]</w:t>
      </w:r>
      <w:r w:rsidRPr="00BD0D9B">
        <w:rPr>
          <w:lang w:val="fr-CH"/>
        </w:rPr>
        <w:tab/>
        <w:t xml:space="preserve">Recommendation ITU-T H.248.37 (06/2008), </w:t>
      </w:r>
      <w:r w:rsidRPr="00BD0D9B">
        <w:rPr>
          <w:i/>
          <w:iCs/>
          <w:lang w:val="fr-CH"/>
        </w:rPr>
        <w:t xml:space="preserve">Gateway control </w:t>
      </w:r>
      <w:proofErr w:type="spellStart"/>
      <w:r w:rsidRPr="00BD0D9B">
        <w:rPr>
          <w:i/>
          <w:iCs/>
          <w:lang w:val="fr-CH"/>
        </w:rPr>
        <w:t>protocol</w:t>
      </w:r>
      <w:proofErr w:type="spellEnd"/>
      <w:r w:rsidRPr="00BD0D9B">
        <w:rPr>
          <w:i/>
          <w:iCs/>
          <w:lang w:val="fr-CH"/>
        </w:rPr>
        <w:t xml:space="preserve">: </w:t>
      </w:r>
      <w:r w:rsidRPr="008D07C6">
        <w:rPr>
          <w:i/>
          <w:iCs/>
          <w:lang w:val="fr-CH"/>
        </w:rPr>
        <w:t xml:space="preserve">IP NAPT </w:t>
      </w:r>
      <w:proofErr w:type="spellStart"/>
      <w:r w:rsidRPr="008D07C6">
        <w:rPr>
          <w:i/>
          <w:iCs/>
          <w:lang w:val="fr-CH"/>
        </w:rPr>
        <w:t>traversal</w:t>
      </w:r>
      <w:proofErr w:type="spellEnd"/>
      <w:r w:rsidRPr="008D07C6">
        <w:rPr>
          <w:i/>
          <w:iCs/>
          <w:lang w:val="fr-CH"/>
        </w:rPr>
        <w:t xml:space="preserve"> package</w:t>
      </w:r>
    </w:p>
    <w:p w:rsidR="00F5347B" w:rsidRPr="00BD0D9B" w:rsidRDefault="0070249A" w:rsidP="00D431AA">
      <w:pPr>
        <w:pStyle w:val="Reftext"/>
        <w:tabs>
          <w:tab w:val="clear" w:pos="794"/>
          <w:tab w:val="clear" w:pos="1191"/>
          <w:tab w:val="clear" w:pos="1588"/>
          <w:tab w:val="clear" w:pos="1985"/>
        </w:tabs>
        <w:ind w:left="2693" w:hanging="2693"/>
        <w:rPr>
          <w:lang w:val="fr-CH"/>
        </w:rPr>
      </w:pPr>
      <w:r w:rsidRPr="00BD0D9B">
        <w:rPr>
          <w:lang w:val="fr-CH"/>
        </w:rPr>
        <w:lastRenderedPageBreak/>
        <w:t>[ITU-T H.248.39]</w:t>
      </w:r>
      <w:r w:rsidRPr="00BD0D9B">
        <w:rPr>
          <w:lang w:val="fr-CH"/>
        </w:rPr>
        <w:tab/>
        <w:t xml:space="preserve">Recommendation ITU-T H.248.39 (05/2006), </w:t>
      </w:r>
      <w:r w:rsidRPr="00BD0D9B">
        <w:rPr>
          <w:i/>
          <w:iCs/>
          <w:lang w:val="fr-CH"/>
        </w:rPr>
        <w:t xml:space="preserve">Gateway control </w:t>
      </w:r>
      <w:proofErr w:type="spellStart"/>
      <w:r w:rsidRPr="00BD0D9B">
        <w:rPr>
          <w:i/>
          <w:iCs/>
          <w:lang w:val="fr-CH"/>
        </w:rPr>
        <w:t>protocol</w:t>
      </w:r>
      <w:proofErr w:type="spellEnd"/>
      <w:r w:rsidRPr="00BD0D9B">
        <w:rPr>
          <w:i/>
          <w:iCs/>
          <w:lang w:val="fr-CH"/>
        </w:rPr>
        <w:t xml:space="preserve">: H.248 SDP </w:t>
      </w:r>
      <w:proofErr w:type="spellStart"/>
      <w:r w:rsidRPr="00BD0D9B">
        <w:rPr>
          <w:i/>
          <w:iCs/>
          <w:lang w:val="fr-CH"/>
        </w:rPr>
        <w:t>parameter</w:t>
      </w:r>
      <w:proofErr w:type="spellEnd"/>
      <w:r w:rsidRPr="00BD0D9B">
        <w:rPr>
          <w:i/>
          <w:iCs/>
          <w:lang w:val="fr-CH"/>
        </w:rPr>
        <w:t xml:space="preserve"> identification and </w:t>
      </w:r>
      <w:proofErr w:type="spellStart"/>
      <w:r w:rsidRPr="00BD0D9B">
        <w:rPr>
          <w:i/>
          <w:iCs/>
          <w:lang w:val="fr-CH"/>
        </w:rPr>
        <w:t>wildcarding</w:t>
      </w:r>
      <w:proofErr w:type="spellEnd"/>
    </w:p>
    <w:p w:rsidR="009E19FD" w:rsidRPr="00AE7150" w:rsidRDefault="009E19FD" w:rsidP="00D431AA">
      <w:pPr>
        <w:pStyle w:val="Reftext"/>
        <w:tabs>
          <w:tab w:val="clear" w:pos="794"/>
          <w:tab w:val="clear" w:pos="1191"/>
          <w:tab w:val="clear" w:pos="1588"/>
          <w:tab w:val="clear" w:pos="1985"/>
        </w:tabs>
        <w:ind w:left="2693" w:hanging="2693"/>
      </w:pPr>
      <w:r w:rsidRPr="00AE7150">
        <w:t>[ITU-T H.248.43]</w:t>
      </w:r>
      <w:r w:rsidRPr="00AE7150">
        <w:tab/>
        <w:t xml:space="preserve">Recommendation ITU-T H.248.43 (06/2008), </w:t>
      </w:r>
      <w:r w:rsidRPr="00AE7150">
        <w:rPr>
          <w:i/>
          <w:iCs/>
        </w:rPr>
        <w:t>Gateway control protocol: Packages for gate management and gate control</w:t>
      </w:r>
    </w:p>
    <w:p w:rsidR="00F32941" w:rsidRPr="008D07C6" w:rsidRDefault="0070249A" w:rsidP="00D431AA">
      <w:pPr>
        <w:pStyle w:val="Reftext"/>
        <w:tabs>
          <w:tab w:val="clear" w:pos="794"/>
          <w:tab w:val="clear" w:pos="1191"/>
          <w:tab w:val="clear" w:pos="1588"/>
          <w:tab w:val="clear" w:pos="1985"/>
        </w:tabs>
        <w:ind w:left="2693" w:hanging="2693"/>
        <w:rPr>
          <w:i/>
          <w:iCs/>
          <w:lang w:val="fr-CH"/>
        </w:rPr>
      </w:pPr>
      <w:r w:rsidRPr="00BD0D9B">
        <w:rPr>
          <w:lang w:val="fr-CH"/>
        </w:rPr>
        <w:t>[ITU-T H.248.52]</w:t>
      </w:r>
      <w:r w:rsidRPr="00BD0D9B">
        <w:rPr>
          <w:lang w:val="fr-CH"/>
        </w:rPr>
        <w:tab/>
        <w:t xml:space="preserve">Recommendation ITU-T H.248.52 (06/2008), </w:t>
      </w:r>
      <w:r w:rsidRPr="00BD0D9B">
        <w:rPr>
          <w:i/>
          <w:iCs/>
          <w:lang w:val="fr-CH"/>
        </w:rPr>
        <w:t xml:space="preserve">Gateway control </w:t>
      </w:r>
      <w:proofErr w:type="spellStart"/>
      <w:r w:rsidRPr="00BD0D9B">
        <w:rPr>
          <w:i/>
          <w:iCs/>
          <w:lang w:val="fr-CH"/>
        </w:rPr>
        <w:t>protocol</w:t>
      </w:r>
      <w:proofErr w:type="spellEnd"/>
      <w:r w:rsidRPr="00BD0D9B">
        <w:rPr>
          <w:i/>
          <w:iCs/>
          <w:lang w:val="fr-CH"/>
        </w:rPr>
        <w:t xml:space="preserve">: </w:t>
      </w:r>
      <w:r w:rsidRPr="008D07C6">
        <w:rPr>
          <w:i/>
          <w:iCs/>
          <w:lang w:val="fr-CH"/>
        </w:rPr>
        <w:t>QoS support packages</w:t>
      </w:r>
    </w:p>
    <w:p w:rsidR="00F32941" w:rsidRPr="00BD0D9B" w:rsidRDefault="0070249A" w:rsidP="00D431AA">
      <w:pPr>
        <w:pStyle w:val="Reftext"/>
        <w:tabs>
          <w:tab w:val="clear" w:pos="794"/>
          <w:tab w:val="clear" w:pos="1191"/>
          <w:tab w:val="clear" w:pos="1588"/>
          <w:tab w:val="clear" w:pos="1985"/>
        </w:tabs>
        <w:ind w:left="2693" w:hanging="2693"/>
        <w:rPr>
          <w:lang w:val="fr-CH"/>
        </w:rPr>
      </w:pPr>
      <w:r w:rsidRPr="00BD0D9B">
        <w:rPr>
          <w:lang w:val="fr-CH"/>
        </w:rPr>
        <w:t>[ITU-T H.248.53]</w:t>
      </w:r>
      <w:r w:rsidRPr="00BD0D9B">
        <w:rPr>
          <w:lang w:val="fr-CH"/>
        </w:rPr>
        <w:tab/>
        <w:t xml:space="preserve">Recommendation ITU-T H.248.53 (03/2009), </w:t>
      </w:r>
      <w:r w:rsidRPr="00BD0D9B">
        <w:rPr>
          <w:i/>
          <w:iCs/>
          <w:lang w:val="fr-CH"/>
        </w:rPr>
        <w:t xml:space="preserve">Gateway control </w:t>
      </w:r>
      <w:proofErr w:type="spellStart"/>
      <w:r w:rsidRPr="00BD0D9B">
        <w:rPr>
          <w:i/>
          <w:iCs/>
          <w:lang w:val="fr-CH"/>
        </w:rPr>
        <w:t>protocol</w:t>
      </w:r>
      <w:proofErr w:type="spellEnd"/>
      <w:r w:rsidRPr="00BD0D9B">
        <w:rPr>
          <w:i/>
          <w:iCs/>
          <w:lang w:val="fr-CH"/>
        </w:rPr>
        <w:t xml:space="preserve">: </w:t>
      </w:r>
      <w:proofErr w:type="spellStart"/>
      <w:r w:rsidRPr="008D07C6">
        <w:rPr>
          <w:i/>
          <w:iCs/>
          <w:lang w:val="fr-CH"/>
        </w:rPr>
        <w:t>Traffic</w:t>
      </w:r>
      <w:proofErr w:type="spellEnd"/>
      <w:r w:rsidRPr="008D07C6">
        <w:rPr>
          <w:i/>
          <w:iCs/>
          <w:lang w:val="fr-CH"/>
        </w:rPr>
        <w:t xml:space="preserve"> management packages</w:t>
      </w:r>
    </w:p>
    <w:p w:rsidR="003A1442" w:rsidRPr="00BD0D9B" w:rsidRDefault="0070249A" w:rsidP="00D431AA">
      <w:pPr>
        <w:pStyle w:val="Reftext"/>
        <w:tabs>
          <w:tab w:val="clear" w:pos="794"/>
          <w:tab w:val="clear" w:pos="1191"/>
          <w:tab w:val="clear" w:pos="1588"/>
          <w:tab w:val="clear" w:pos="1985"/>
        </w:tabs>
        <w:ind w:left="2693" w:hanging="2693"/>
        <w:rPr>
          <w:lang w:val="fr-CH"/>
        </w:rPr>
      </w:pPr>
      <w:r w:rsidRPr="00BD0D9B">
        <w:rPr>
          <w:lang w:val="fr-CH"/>
        </w:rPr>
        <w:t>[ITU-T H.248.58]</w:t>
      </w:r>
      <w:r w:rsidRPr="00BD0D9B">
        <w:rPr>
          <w:lang w:val="fr-CH"/>
        </w:rPr>
        <w:tab/>
        <w:t xml:space="preserve">Recommendation ITU-T H.248.58 (05/2006), </w:t>
      </w:r>
      <w:r w:rsidRPr="00BD0D9B">
        <w:rPr>
          <w:i/>
          <w:iCs/>
          <w:lang w:val="fr-CH"/>
        </w:rPr>
        <w:t xml:space="preserve">Gateway control </w:t>
      </w:r>
      <w:proofErr w:type="spellStart"/>
      <w:r w:rsidRPr="00BD0D9B">
        <w:rPr>
          <w:i/>
          <w:iCs/>
          <w:lang w:val="fr-CH"/>
        </w:rPr>
        <w:t>protocol</w:t>
      </w:r>
      <w:proofErr w:type="spellEnd"/>
      <w:r w:rsidRPr="00BD0D9B">
        <w:rPr>
          <w:i/>
          <w:iCs/>
          <w:lang w:val="fr-CH"/>
        </w:rPr>
        <w:t>:</w:t>
      </w:r>
      <w:r w:rsidRPr="00BD0D9B">
        <w:rPr>
          <w:lang w:val="fr-CH"/>
        </w:rPr>
        <w:t xml:space="preserve"> </w:t>
      </w:r>
      <w:r w:rsidRPr="00BD0D9B">
        <w:rPr>
          <w:i/>
          <w:iCs/>
          <w:lang w:val="fr-CH"/>
        </w:rPr>
        <w:t xml:space="preserve">Packages for application </w:t>
      </w:r>
      <w:proofErr w:type="spellStart"/>
      <w:r w:rsidRPr="00BD0D9B">
        <w:rPr>
          <w:i/>
          <w:iCs/>
          <w:lang w:val="fr-CH"/>
        </w:rPr>
        <w:t>level</w:t>
      </w:r>
      <w:proofErr w:type="spellEnd"/>
      <w:r w:rsidRPr="00BD0D9B">
        <w:rPr>
          <w:i/>
          <w:iCs/>
          <w:lang w:val="fr-CH"/>
        </w:rPr>
        <w:t xml:space="preserve"> H.248 </w:t>
      </w:r>
      <w:proofErr w:type="spellStart"/>
      <w:r w:rsidRPr="00BD0D9B">
        <w:rPr>
          <w:i/>
          <w:iCs/>
          <w:lang w:val="fr-CH"/>
        </w:rPr>
        <w:t>statistics</w:t>
      </w:r>
      <w:proofErr w:type="spellEnd"/>
    </w:p>
    <w:p w:rsidR="009E19FD" w:rsidRPr="00AE7150" w:rsidRDefault="009E19FD" w:rsidP="00D431AA">
      <w:pPr>
        <w:pStyle w:val="Reftext"/>
        <w:tabs>
          <w:tab w:val="clear" w:pos="794"/>
          <w:tab w:val="clear" w:pos="1191"/>
          <w:tab w:val="clear" w:pos="1588"/>
          <w:tab w:val="clear" w:pos="1985"/>
        </w:tabs>
        <w:ind w:left="2693" w:hanging="2693"/>
      </w:pPr>
      <w:r w:rsidRPr="00AE7150">
        <w:t>[ITU-T H.248.61]</w:t>
      </w:r>
      <w:r w:rsidRPr="00AE7150">
        <w:tab/>
        <w:t xml:space="preserve">Recommendation ITU-T H.248.61 (03/2009), </w:t>
      </w:r>
      <w:r w:rsidRPr="00AE7150">
        <w:rPr>
          <w:i/>
          <w:iCs/>
        </w:rPr>
        <w:t>Gateway control protocol: Packages for network level H.248 statistics</w:t>
      </w:r>
    </w:p>
    <w:p w:rsidR="00E72F4C" w:rsidRPr="00AE7150" w:rsidRDefault="0070249A" w:rsidP="00D431AA">
      <w:pPr>
        <w:pStyle w:val="Reftext"/>
        <w:tabs>
          <w:tab w:val="clear" w:pos="794"/>
          <w:tab w:val="clear" w:pos="1191"/>
          <w:tab w:val="clear" w:pos="1588"/>
          <w:tab w:val="clear" w:pos="1985"/>
        </w:tabs>
        <w:ind w:left="2693" w:hanging="2693"/>
      </w:pPr>
      <w:r>
        <w:t>[ITU-T H.248.64]</w:t>
      </w:r>
      <w:r>
        <w:tab/>
        <w:t xml:space="preserve">Recommendation ITU-T H.248.64 (05/2006), </w:t>
      </w:r>
      <w:r>
        <w:rPr>
          <w:i/>
          <w:iCs/>
        </w:rPr>
        <w:t>Gateway control protocol:</w:t>
      </w:r>
      <w:r>
        <w:t xml:space="preserve"> </w:t>
      </w:r>
      <w:r>
        <w:rPr>
          <w:i/>
          <w:iCs/>
        </w:rPr>
        <w:t>IP router packages</w:t>
      </w:r>
    </w:p>
    <w:p w:rsidR="00F32941" w:rsidRPr="00AE7150" w:rsidRDefault="00F32941" w:rsidP="00D431AA">
      <w:pPr>
        <w:pStyle w:val="Reftext"/>
        <w:tabs>
          <w:tab w:val="clear" w:pos="794"/>
          <w:tab w:val="clear" w:pos="1191"/>
          <w:tab w:val="clear" w:pos="1588"/>
          <w:tab w:val="clear" w:pos="1985"/>
        </w:tabs>
        <w:ind w:left="2693" w:hanging="2693"/>
      </w:pPr>
      <w:r w:rsidRPr="00AE7150">
        <w:t>[ITU-T H.248.76]</w:t>
      </w:r>
      <w:r w:rsidRPr="00AE7150">
        <w:tab/>
        <w:t xml:space="preserve">Recommendation ITU-T H.248.76 (09/2010), </w:t>
      </w:r>
      <w:r w:rsidRPr="00AE7150">
        <w:rPr>
          <w:i/>
          <w:iCs/>
        </w:rPr>
        <w:t xml:space="preserve">Gateway control protocol: </w:t>
      </w:r>
      <w:r w:rsidR="000568DC" w:rsidRPr="00E32AEF">
        <w:rPr>
          <w:i/>
          <w:iCs/>
        </w:rPr>
        <w:t>Filter group package and guidelines</w:t>
      </w:r>
    </w:p>
    <w:p w:rsidR="00F5347B" w:rsidRPr="00AE7150" w:rsidRDefault="00F5347B" w:rsidP="00D431AA">
      <w:pPr>
        <w:pStyle w:val="Reftext"/>
        <w:tabs>
          <w:tab w:val="clear" w:pos="794"/>
          <w:tab w:val="clear" w:pos="1191"/>
          <w:tab w:val="clear" w:pos="1588"/>
          <w:tab w:val="clear" w:pos="1985"/>
        </w:tabs>
        <w:ind w:left="2693" w:hanging="2693"/>
        <w:rPr>
          <w:i/>
          <w:iCs/>
        </w:rPr>
      </w:pPr>
      <w:r w:rsidRPr="00AE7150">
        <w:t>[ITU-T X.200]</w:t>
      </w:r>
      <w:r w:rsidRPr="00AE7150">
        <w:tab/>
        <w:t xml:space="preserve">Recommendation </w:t>
      </w:r>
      <w:r w:rsidR="009518CA" w:rsidRPr="00AE7150">
        <w:t xml:space="preserve">ITU-T </w:t>
      </w:r>
      <w:r w:rsidRPr="00AE7150">
        <w:t xml:space="preserve">X.200 (07/1994), </w:t>
      </w:r>
      <w:r w:rsidRPr="00AE7150">
        <w:rPr>
          <w:i/>
          <w:iCs/>
        </w:rPr>
        <w:t>Information technology - Open Systems Interconnection - Basic Reference Model: The basic model</w:t>
      </w:r>
    </w:p>
    <w:p w:rsidR="00F5347B" w:rsidRPr="00AE7150" w:rsidRDefault="00F5347B" w:rsidP="00D431AA">
      <w:pPr>
        <w:pStyle w:val="Reftext"/>
        <w:tabs>
          <w:tab w:val="clear" w:pos="794"/>
          <w:tab w:val="clear" w:pos="1191"/>
          <w:tab w:val="clear" w:pos="1588"/>
          <w:tab w:val="clear" w:pos="1985"/>
        </w:tabs>
        <w:ind w:left="2693" w:hanging="2693"/>
      </w:pPr>
      <w:r w:rsidRPr="00AE7150">
        <w:t>[ITU-T Y.2011]</w:t>
      </w:r>
      <w:r w:rsidRPr="00AE7150">
        <w:tab/>
        <w:t xml:space="preserve">Recommendation </w:t>
      </w:r>
      <w:r w:rsidR="009518CA" w:rsidRPr="00AE7150">
        <w:t xml:space="preserve">ITU-T </w:t>
      </w:r>
      <w:r w:rsidRPr="00AE7150">
        <w:t xml:space="preserve">Y.2011 (10/2004), </w:t>
      </w:r>
      <w:r w:rsidRPr="00E32AEF">
        <w:rPr>
          <w:i/>
          <w:iCs/>
        </w:rPr>
        <w:t>General principles and general reference model for Next Generation Networks</w:t>
      </w:r>
    </w:p>
    <w:p w:rsidR="003A1442" w:rsidRPr="00AE7150" w:rsidRDefault="003A1442" w:rsidP="00D431AA">
      <w:pPr>
        <w:pStyle w:val="Reftext"/>
        <w:tabs>
          <w:tab w:val="clear" w:pos="794"/>
          <w:tab w:val="clear" w:pos="1191"/>
          <w:tab w:val="clear" w:pos="1588"/>
          <w:tab w:val="clear" w:pos="1985"/>
        </w:tabs>
        <w:ind w:left="2693" w:hanging="2693"/>
        <w:rPr>
          <w:i/>
          <w:iCs/>
        </w:rPr>
      </w:pPr>
      <w:r w:rsidRPr="00AE7150">
        <w:t>[IETF RFC 791]</w:t>
      </w:r>
      <w:r w:rsidRPr="00AE7150">
        <w:tab/>
        <w:t>IETF RFC 791</w:t>
      </w:r>
      <w:r w:rsidR="002F1831" w:rsidRPr="00AE7150">
        <w:t xml:space="preserve"> (1981)</w:t>
      </w:r>
      <w:r w:rsidRPr="00AE7150">
        <w:t xml:space="preserve">, </w:t>
      </w:r>
      <w:r w:rsidR="002F1831" w:rsidRPr="00AE7150">
        <w:rPr>
          <w:i/>
          <w:iCs/>
        </w:rPr>
        <w:t>Internet Protocol</w:t>
      </w:r>
    </w:p>
    <w:p w:rsidR="00F5347B" w:rsidRPr="00AE7150" w:rsidRDefault="00F5347B" w:rsidP="00D431AA">
      <w:pPr>
        <w:pStyle w:val="Reftext"/>
        <w:tabs>
          <w:tab w:val="clear" w:pos="794"/>
          <w:tab w:val="clear" w:pos="1191"/>
          <w:tab w:val="clear" w:pos="1588"/>
          <w:tab w:val="clear" w:pos="1985"/>
        </w:tabs>
        <w:ind w:left="2693" w:hanging="2693"/>
        <w:rPr>
          <w:i/>
          <w:iCs/>
        </w:rPr>
      </w:pPr>
      <w:r w:rsidRPr="00AE7150">
        <w:t>[IETF RFC 792]</w:t>
      </w:r>
      <w:r w:rsidRPr="00AE7150">
        <w:tab/>
        <w:t>IETF RFC 792</w:t>
      </w:r>
      <w:r w:rsidR="002F1831" w:rsidRPr="00AE7150">
        <w:t xml:space="preserve"> (1981)</w:t>
      </w:r>
      <w:r w:rsidRPr="00AE7150">
        <w:t xml:space="preserve">, </w:t>
      </w:r>
      <w:r w:rsidRPr="00AE7150">
        <w:rPr>
          <w:i/>
          <w:iCs/>
        </w:rPr>
        <w:t>Internet Control Message Protocol</w:t>
      </w:r>
    </w:p>
    <w:p w:rsidR="00E72F4C" w:rsidRPr="00AE7150" w:rsidRDefault="00F5347B" w:rsidP="00D431AA">
      <w:pPr>
        <w:pStyle w:val="Reftext"/>
        <w:tabs>
          <w:tab w:val="clear" w:pos="794"/>
          <w:tab w:val="clear" w:pos="1191"/>
          <w:tab w:val="clear" w:pos="1588"/>
          <w:tab w:val="clear" w:pos="1985"/>
        </w:tabs>
        <w:ind w:left="2693" w:hanging="2693"/>
        <w:rPr>
          <w:i/>
          <w:iCs/>
        </w:rPr>
      </w:pPr>
      <w:r w:rsidRPr="00AE7150">
        <w:t>[IETF RFC 1122]</w:t>
      </w:r>
      <w:r w:rsidRPr="00AE7150">
        <w:tab/>
        <w:t>IETF RFC 1122</w:t>
      </w:r>
      <w:r w:rsidR="002F1831" w:rsidRPr="00AE7150">
        <w:t xml:space="preserve"> (1989)</w:t>
      </w:r>
      <w:r w:rsidRPr="00AE7150">
        <w:t xml:space="preserve">, </w:t>
      </w:r>
      <w:r w:rsidRPr="00AE7150">
        <w:rPr>
          <w:i/>
          <w:iCs/>
        </w:rPr>
        <w:t>Requirements for Internet Hosts -- Communication Layers</w:t>
      </w:r>
    </w:p>
    <w:p w:rsidR="003A1442" w:rsidRPr="00E32AEF" w:rsidRDefault="003A1442" w:rsidP="00D431AA">
      <w:pPr>
        <w:pStyle w:val="Reftext"/>
        <w:tabs>
          <w:tab w:val="clear" w:pos="794"/>
          <w:tab w:val="clear" w:pos="1191"/>
          <w:tab w:val="clear" w:pos="1588"/>
          <w:tab w:val="clear" w:pos="1985"/>
        </w:tabs>
        <w:ind w:left="2693" w:hanging="2693"/>
        <w:rPr>
          <w:i/>
          <w:iCs/>
        </w:rPr>
      </w:pPr>
      <w:r w:rsidRPr="00AE7150">
        <w:t>[IETF RFC 1123]</w:t>
      </w:r>
      <w:r w:rsidRPr="00AE7150">
        <w:tab/>
        <w:t>IETF RFC 1123</w:t>
      </w:r>
      <w:r w:rsidR="002F1831" w:rsidRPr="00AE7150">
        <w:t xml:space="preserve"> (1989)</w:t>
      </w:r>
      <w:r w:rsidRPr="00AE7150">
        <w:t>,</w:t>
      </w:r>
      <w:r w:rsidR="002F1831" w:rsidRPr="00AE7150">
        <w:t xml:space="preserve"> </w:t>
      </w:r>
      <w:r w:rsidR="00771E39" w:rsidRPr="00E32AEF">
        <w:rPr>
          <w:i/>
          <w:iCs/>
        </w:rPr>
        <w:t>Requirements for Internet Hosts - Application and Support</w:t>
      </w:r>
    </w:p>
    <w:p w:rsidR="00E72F4C" w:rsidRPr="00AE7150" w:rsidRDefault="00E72F4C" w:rsidP="00D431AA">
      <w:pPr>
        <w:pStyle w:val="Reftext"/>
        <w:tabs>
          <w:tab w:val="clear" w:pos="794"/>
          <w:tab w:val="clear" w:pos="1191"/>
          <w:tab w:val="clear" w:pos="1588"/>
          <w:tab w:val="clear" w:pos="1985"/>
        </w:tabs>
        <w:ind w:left="2693" w:hanging="2693"/>
      </w:pPr>
      <w:r w:rsidRPr="00AE7150">
        <w:t>[IETF RFC 1812]</w:t>
      </w:r>
      <w:r w:rsidRPr="00AE7150">
        <w:tab/>
        <w:t>IETF RFC</w:t>
      </w:r>
      <w:r w:rsidR="003A1442" w:rsidRPr="00AE7150">
        <w:t xml:space="preserve"> 1812</w:t>
      </w:r>
      <w:r w:rsidR="002F1831" w:rsidRPr="00AE7150">
        <w:t xml:space="preserve"> (1995)</w:t>
      </w:r>
      <w:r w:rsidR="003A1442" w:rsidRPr="00AE7150">
        <w:t>,</w:t>
      </w:r>
      <w:r w:rsidRPr="00AE7150">
        <w:t xml:space="preserve"> </w:t>
      </w:r>
      <w:r w:rsidR="00771E39" w:rsidRPr="00E32AEF">
        <w:rPr>
          <w:i/>
          <w:iCs/>
        </w:rPr>
        <w:t>Requirements for IP Version 4 Routers</w:t>
      </w:r>
    </w:p>
    <w:p w:rsidR="00E72F4C" w:rsidRPr="00AE7150" w:rsidRDefault="00E72F4C" w:rsidP="00D431AA">
      <w:pPr>
        <w:pStyle w:val="Reftext"/>
        <w:tabs>
          <w:tab w:val="clear" w:pos="794"/>
          <w:tab w:val="clear" w:pos="1191"/>
          <w:tab w:val="clear" w:pos="1588"/>
          <w:tab w:val="clear" w:pos="1985"/>
        </w:tabs>
        <w:ind w:left="2693" w:hanging="2693"/>
      </w:pPr>
      <w:r w:rsidRPr="00AE7150">
        <w:t>[IETF RFC 4443]</w:t>
      </w:r>
      <w:r w:rsidRPr="00AE7150">
        <w:tab/>
        <w:t>IETF RFC 4443</w:t>
      </w:r>
      <w:r w:rsidR="002F1831" w:rsidRPr="00AE7150">
        <w:t xml:space="preserve"> (2006)</w:t>
      </w:r>
      <w:r w:rsidRPr="00AE7150">
        <w:t>,</w:t>
      </w:r>
      <w:r w:rsidR="002F1831" w:rsidRPr="00AE7150">
        <w:t xml:space="preserve"> </w:t>
      </w:r>
      <w:r w:rsidR="00771E39" w:rsidRPr="00E32AEF">
        <w:rPr>
          <w:i/>
          <w:iCs/>
        </w:rPr>
        <w:t>Internet Control Message Protocol (ICMPv6) for the Internet Protocol Version 6 (IPv6) Specification</w:t>
      </w:r>
      <w:r w:rsidRPr="00AE7150">
        <w:t xml:space="preserve"> </w:t>
      </w:r>
    </w:p>
    <w:p w:rsidR="00F5347B" w:rsidRPr="00AE7150" w:rsidRDefault="00F5347B" w:rsidP="00D431AA">
      <w:pPr>
        <w:pStyle w:val="Reftext"/>
        <w:tabs>
          <w:tab w:val="clear" w:pos="794"/>
          <w:tab w:val="clear" w:pos="1191"/>
          <w:tab w:val="clear" w:pos="1588"/>
          <w:tab w:val="clear" w:pos="1985"/>
        </w:tabs>
        <w:ind w:left="2693" w:hanging="2693"/>
        <w:rPr>
          <w:i/>
          <w:iCs/>
        </w:rPr>
      </w:pPr>
      <w:r w:rsidRPr="00AE7150">
        <w:t>[IETF RFC 4566]</w:t>
      </w:r>
      <w:r w:rsidRPr="00AE7150">
        <w:tab/>
        <w:t>IETF RFC 4566</w:t>
      </w:r>
      <w:r w:rsidR="002F1831" w:rsidRPr="00AE7150">
        <w:t xml:space="preserve"> (2006)</w:t>
      </w:r>
      <w:r w:rsidRPr="00AE7150">
        <w:t xml:space="preserve">, </w:t>
      </w:r>
      <w:r w:rsidRPr="00AE7150">
        <w:rPr>
          <w:i/>
          <w:iCs/>
        </w:rPr>
        <w:t>SDP: Session Description Protocol</w:t>
      </w:r>
    </w:p>
    <w:p w:rsidR="009518CA" w:rsidRPr="00AE7150" w:rsidRDefault="002F1831" w:rsidP="00D431AA">
      <w:pPr>
        <w:pStyle w:val="Reftext"/>
        <w:tabs>
          <w:tab w:val="clear" w:pos="794"/>
          <w:tab w:val="clear" w:pos="1191"/>
          <w:tab w:val="clear" w:pos="1588"/>
          <w:tab w:val="clear" w:pos="1985"/>
        </w:tabs>
        <w:ind w:left="2693" w:hanging="2693"/>
      </w:pPr>
      <w:r w:rsidRPr="00AE7150">
        <w:t>[IETF RFC 4884]</w:t>
      </w:r>
      <w:r w:rsidRPr="00AE7150">
        <w:tab/>
        <w:t>IETF RFC 4884 (2007), Extended ICMP to Support Multi-Part Messages</w:t>
      </w:r>
    </w:p>
    <w:p w:rsidR="00F5347B" w:rsidRPr="002F596E" w:rsidRDefault="00F5347B" w:rsidP="002F596E">
      <w:pPr>
        <w:pStyle w:val="Heading1"/>
      </w:pPr>
      <w:bookmarkStart w:id="14" w:name="_Toc310270456"/>
      <w:r w:rsidRPr="002F596E">
        <w:t>3</w:t>
      </w:r>
      <w:r w:rsidRPr="002F596E">
        <w:tab/>
        <w:t>Definitions</w:t>
      </w:r>
      <w:bookmarkEnd w:id="14"/>
    </w:p>
    <w:p w:rsidR="00202780" w:rsidRPr="00AE7150" w:rsidRDefault="00F5347B" w:rsidP="002F596E">
      <w:pPr>
        <w:pStyle w:val="Heading2"/>
      </w:pPr>
      <w:bookmarkStart w:id="15" w:name="_Toc310270457"/>
      <w:bookmarkStart w:id="16" w:name="_Toc162427028"/>
      <w:bookmarkStart w:id="17" w:name="_Toc164860734"/>
      <w:r w:rsidRPr="00AE7150">
        <w:t>3.1</w:t>
      </w:r>
      <w:r w:rsidRPr="00AE7150">
        <w:rPr>
          <w:lang w:eastAsia="zh-CN"/>
        </w:rPr>
        <w:tab/>
      </w:r>
      <w:r w:rsidRPr="00AE7150">
        <w:t>Terms defined elsewher</w:t>
      </w:r>
      <w:r w:rsidR="00202780" w:rsidRPr="00AE7150">
        <w:t>e</w:t>
      </w:r>
      <w:bookmarkEnd w:id="15"/>
    </w:p>
    <w:bookmarkEnd w:id="16"/>
    <w:bookmarkEnd w:id="17"/>
    <w:p w:rsidR="00202780" w:rsidRPr="00AE7150" w:rsidRDefault="00202780" w:rsidP="00202780">
      <w:r w:rsidRPr="00AE7150">
        <w:rPr>
          <w:b/>
          <w:bCs/>
        </w:rPr>
        <w:t>3.1.1</w:t>
      </w:r>
      <w:r w:rsidRPr="00AE7150">
        <w:rPr>
          <w:b/>
          <w:bCs/>
        </w:rPr>
        <w:tab/>
      </w:r>
      <w:r w:rsidR="009E19FD" w:rsidRPr="00AE7150">
        <w:rPr>
          <w:b/>
          <w:bCs/>
        </w:rPr>
        <w:t xml:space="preserve">filter </w:t>
      </w:r>
      <w:r w:rsidRPr="00AE7150">
        <w:rPr>
          <w:b/>
          <w:bCs/>
        </w:rPr>
        <w:t>[ITU-T H.248.43]:</w:t>
      </w:r>
      <w:r w:rsidRPr="00AE7150">
        <w:t xml:space="preserve"> In general [IETF RFC 3198]: A set of terms and/or criteria used for the purpose of separating or categorizing. This is accomplished via single- or multi-field matching of traffic header and/or payload data. "Filters" are often manipulated and used in network operation and policy. A filter rule is a specific policy rule.</w:t>
      </w:r>
    </w:p>
    <w:p w:rsidR="00202780" w:rsidRPr="00AE7150" w:rsidRDefault="00202780" w:rsidP="00202780">
      <w:r w:rsidRPr="00AE7150">
        <w:lastRenderedPageBreak/>
        <w:t>In an H.248 framework: Packet filters specify the criteria for matching a pattern to distinguish separable classes of traffic. Filters are only related to ephemeral terminations. Filter rules are defined on the basis of H.248 properties.</w:t>
      </w:r>
    </w:p>
    <w:p w:rsidR="00F5347B" w:rsidRPr="00AE7150" w:rsidRDefault="002F596E" w:rsidP="00202780">
      <w:pPr>
        <w:pStyle w:val="Note"/>
      </w:pPr>
      <w:r>
        <w:t>NOTE 1</w:t>
      </w:r>
      <w:r w:rsidR="00AE7150">
        <w:t xml:space="preserve"> </w:t>
      </w:r>
      <w:r w:rsidR="00F5347B" w:rsidRPr="00AE7150">
        <w:t>– This filter definition implies the concept of filter actions besides filter conditions.</w:t>
      </w:r>
    </w:p>
    <w:p w:rsidR="009E19FD" w:rsidRPr="00AE7150" w:rsidRDefault="009E19FD" w:rsidP="009E19FD">
      <w:bookmarkStart w:id="18" w:name="_Toc104465604"/>
      <w:bookmarkStart w:id="19" w:name="_Toc153178024"/>
      <w:bookmarkStart w:id="20" w:name="_Toc159313279"/>
      <w:bookmarkStart w:id="21" w:name="_Toc162427029"/>
      <w:bookmarkStart w:id="22" w:name="_Toc164860735"/>
      <w:r w:rsidRPr="00AE7150">
        <w:rPr>
          <w:b/>
          <w:bCs/>
        </w:rPr>
        <w:t>3.1.2</w:t>
      </w:r>
      <w:r w:rsidRPr="00AE7150">
        <w:rPr>
          <w:b/>
          <w:bCs/>
        </w:rPr>
        <w:tab/>
      </w:r>
      <w:r w:rsidRPr="00AE7150">
        <w:rPr>
          <w:b/>
        </w:rPr>
        <w:t xml:space="preserve">lookup-key </w:t>
      </w:r>
      <w:r w:rsidRPr="00AE7150">
        <w:rPr>
          <w:b/>
          <w:bCs/>
        </w:rPr>
        <w:t>[ITU-T H.248.61]:</w:t>
      </w:r>
      <w:r w:rsidRPr="00AE7150">
        <w:t xml:space="preserve"> Flow identifier elements that can be used for packet classification with regard to H.248 Context delivery.</w:t>
      </w:r>
    </w:p>
    <w:p w:rsidR="009E19FD" w:rsidRPr="00AE7150" w:rsidRDefault="002F596E" w:rsidP="00AE7150">
      <w:pPr>
        <w:pStyle w:val="Note"/>
      </w:pPr>
      <w:r>
        <w:t>NOTE 2</w:t>
      </w:r>
      <w:r w:rsidR="00AE7150" w:rsidRPr="00AE7150">
        <w:t xml:space="preserve"> </w:t>
      </w:r>
      <w:r w:rsidR="009E19FD" w:rsidRPr="00AE7150">
        <w:t>– The embedded terms, flow identifier and flow are defined by clauses 3.1.2 and 3.1.1 in [ITU-T H.248.61].</w:t>
      </w:r>
    </w:p>
    <w:p w:rsidR="00F5347B" w:rsidRPr="00AE7150" w:rsidRDefault="00F5347B" w:rsidP="002F596E">
      <w:pPr>
        <w:pStyle w:val="Heading2"/>
      </w:pPr>
      <w:bookmarkStart w:id="23" w:name="_Toc310270458"/>
      <w:r w:rsidRPr="00AE7150">
        <w:t>3.2</w:t>
      </w:r>
      <w:r w:rsidRPr="00AE7150">
        <w:tab/>
        <w:t>Terms defined in this Recommendation</w:t>
      </w:r>
      <w:bookmarkEnd w:id="23"/>
    </w:p>
    <w:p w:rsidR="009E19FD" w:rsidRPr="00AE7150" w:rsidRDefault="009E19FD" w:rsidP="009E19FD">
      <w:r w:rsidRPr="00AE7150">
        <w:rPr>
          <w:b/>
          <w:bCs/>
        </w:rPr>
        <w:t>3.2.1</w:t>
      </w:r>
      <w:r w:rsidRPr="00AE7150">
        <w:rPr>
          <w:b/>
          <w:bCs/>
        </w:rPr>
        <w:tab/>
      </w:r>
      <w:r w:rsidRPr="00AE7150">
        <w:rPr>
          <w:b/>
        </w:rPr>
        <w:t>classification rule</w:t>
      </w:r>
      <w:r w:rsidRPr="00AE7150">
        <w:rPr>
          <w:b/>
          <w:bCs/>
        </w:rPr>
        <w:t>:</w:t>
      </w:r>
      <w:r w:rsidRPr="00AE7150">
        <w:t xml:space="preserve"> the rule used to match packets with a specific Stream. The </w:t>
      </w:r>
      <w:r w:rsidR="00821820">
        <w:t>protocol elements used in</w:t>
      </w:r>
      <w:r w:rsidRPr="00AE7150">
        <w:t xml:space="preserve"> rule conditions </w:t>
      </w:r>
      <w:r w:rsidR="00821820">
        <w:t>are</w:t>
      </w:r>
      <w:r w:rsidRPr="00AE7150">
        <w:t xml:space="preserve"> called a “lookup-key</w:t>
      </w:r>
      <w:r w:rsidR="00821820">
        <w:t>s</w:t>
      </w:r>
      <w:r w:rsidRPr="00AE7150">
        <w:t>”.</w:t>
      </w:r>
    </w:p>
    <w:p w:rsidR="00F5347B" w:rsidRPr="002F596E" w:rsidRDefault="00F5347B" w:rsidP="002F596E">
      <w:pPr>
        <w:pStyle w:val="Heading1"/>
      </w:pPr>
      <w:bookmarkStart w:id="24" w:name="_Toc310270459"/>
      <w:r w:rsidRPr="002F596E">
        <w:t>4</w:t>
      </w:r>
      <w:r w:rsidRPr="002F596E">
        <w:tab/>
        <w:t>Abbreviations</w:t>
      </w:r>
      <w:bookmarkEnd w:id="18"/>
      <w:bookmarkEnd w:id="19"/>
      <w:bookmarkEnd w:id="20"/>
      <w:bookmarkEnd w:id="21"/>
      <w:bookmarkEnd w:id="22"/>
      <w:r w:rsidRPr="002F596E">
        <w:t xml:space="preserve"> any acronyms</w:t>
      </w:r>
      <w:bookmarkEnd w:id="24"/>
    </w:p>
    <w:p w:rsidR="00F5347B" w:rsidRPr="00AE7150" w:rsidRDefault="00F5347B" w:rsidP="00F5347B">
      <w:r w:rsidRPr="00AE7150">
        <w:t>This Recommendation uses the following abbreviations and acronyms:</w:t>
      </w:r>
    </w:p>
    <w:tbl>
      <w:tblPr>
        <w:tblW w:w="9694" w:type="dxa"/>
        <w:tblLayout w:type="fixed"/>
        <w:tblLook w:val="01E0"/>
      </w:tblPr>
      <w:tblGrid>
        <w:gridCol w:w="1417"/>
        <w:gridCol w:w="8277"/>
      </w:tblGrid>
      <w:tr w:rsidR="00F5347B" w:rsidRPr="00AD0E82" w:rsidTr="00A3385D">
        <w:tc>
          <w:tcPr>
            <w:tcW w:w="1417" w:type="dxa"/>
            <w:shd w:val="clear" w:color="auto" w:fill="auto"/>
          </w:tcPr>
          <w:p w:rsidR="00F5347B" w:rsidRPr="00AD0E82" w:rsidRDefault="00F5347B" w:rsidP="00AD0E82">
            <w:r w:rsidRPr="00AD0E82">
              <w:t>AMR</w:t>
            </w:r>
          </w:p>
        </w:tc>
        <w:tc>
          <w:tcPr>
            <w:tcW w:w="8277" w:type="dxa"/>
            <w:shd w:val="clear" w:color="auto" w:fill="auto"/>
          </w:tcPr>
          <w:p w:rsidR="00F5347B" w:rsidRPr="00AD0E82" w:rsidRDefault="00F54C63" w:rsidP="00AD0E82">
            <w:r w:rsidRPr="00AD0E82">
              <w:t>Adaptive Multi-Rate</w:t>
            </w:r>
          </w:p>
        </w:tc>
      </w:tr>
      <w:tr w:rsidR="003D6A3F" w:rsidRPr="00AD0E82" w:rsidTr="00A3385D">
        <w:tc>
          <w:tcPr>
            <w:tcW w:w="1417" w:type="dxa"/>
            <w:shd w:val="clear" w:color="auto" w:fill="auto"/>
          </w:tcPr>
          <w:p w:rsidR="003D6A3F" w:rsidRPr="00AD0E82" w:rsidRDefault="003D6A3F" w:rsidP="00AD0E82">
            <w:r w:rsidRPr="00AD0E82">
              <w:t>B2BIH</w:t>
            </w:r>
          </w:p>
        </w:tc>
        <w:tc>
          <w:tcPr>
            <w:tcW w:w="8277" w:type="dxa"/>
            <w:shd w:val="clear" w:color="auto" w:fill="auto"/>
          </w:tcPr>
          <w:p w:rsidR="003D6A3F" w:rsidRPr="00AD0E82" w:rsidRDefault="00CA1EB1" w:rsidP="00AD0E82">
            <w:r w:rsidRPr="00AD0E82">
              <w:t>Back-to-</w:t>
            </w:r>
            <w:r w:rsidR="00F54C63" w:rsidRPr="00AD0E82">
              <w:t>back</w:t>
            </w:r>
            <w:r w:rsidRPr="00AD0E82">
              <w:t xml:space="preserve"> Internet protocol Host</w:t>
            </w:r>
            <w:r w:rsidR="00F54C63" w:rsidRPr="00AD0E82">
              <w:t xml:space="preserve"> </w:t>
            </w:r>
          </w:p>
        </w:tc>
      </w:tr>
      <w:tr w:rsidR="00F5347B" w:rsidRPr="00AD0E82" w:rsidTr="00A3385D">
        <w:tc>
          <w:tcPr>
            <w:tcW w:w="1417" w:type="dxa"/>
            <w:shd w:val="clear" w:color="auto" w:fill="auto"/>
          </w:tcPr>
          <w:p w:rsidR="00F5347B" w:rsidRPr="00AD0E82" w:rsidRDefault="00F5347B" w:rsidP="00AD0E82">
            <w:r w:rsidRPr="00AD0E82">
              <w:t>BRM</w:t>
            </w:r>
          </w:p>
        </w:tc>
        <w:tc>
          <w:tcPr>
            <w:tcW w:w="8277" w:type="dxa"/>
            <w:shd w:val="clear" w:color="auto" w:fill="auto"/>
          </w:tcPr>
          <w:p w:rsidR="00F5347B" w:rsidRPr="00AD0E82" w:rsidRDefault="00F54C63" w:rsidP="00AD0E82">
            <w:r w:rsidRPr="00AD0E82">
              <w:t>Basic Reference Model</w:t>
            </w:r>
          </w:p>
        </w:tc>
      </w:tr>
      <w:tr w:rsidR="00D91528" w:rsidRPr="00AD0E82" w:rsidTr="002F596E">
        <w:tc>
          <w:tcPr>
            <w:tcW w:w="1417" w:type="dxa"/>
            <w:shd w:val="clear" w:color="auto" w:fill="auto"/>
          </w:tcPr>
          <w:p w:rsidR="00D91528" w:rsidRPr="00AD0E82" w:rsidRDefault="00D91528" w:rsidP="00AD0E82">
            <w:r w:rsidRPr="00AD0E82">
              <w:t>CPU</w:t>
            </w:r>
          </w:p>
        </w:tc>
        <w:tc>
          <w:tcPr>
            <w:tcW w:w="8277" w:type="dxa"/>
            <w:shd w:val="clear" w:color="auto" w:fill="auto"/>
          </w:tcPr>
          <w:p w:rsidR="00D91528" w:rsidRPr="00AD0E82" w:rsidRDefault="00820476" w:rsidP="00AD0E82">
            <w:r w:rsidRPr="00AD0E82">
              <w:t xml:space="preserve">Central </w:t>
            </w:r>
            <w:r w:rsidR="00D91528" w:rsidRPr="00AD0E82">
              <w:t>Processing Unit</w:t>
            </w:r>
          </w:p>
        </w:tc>
      </w:tr>
      <w:tr w:rsidR="003D6A3F" w:rsidRPr="00AD0E82" w:rsidTr="00A3385D">
        <w:tc>
          <w:tcPr>
            <w:tcW w:w="1417" w:type="dxa"/>
            <w:shd w:val="clear" w:color="auto" w:fill="auto"/>
          </w:tcPr>
          <w:p w:rsidR="003D6A3F" w:rsidRPr="00AD0E82" w:rsidRDefault="003D6A3F" w:rsidP="00AD0E82">
            <w:r w:rsidRPr="00AD0E82">
              <w:t>DA</w:t>
            </w:r>
          </w:p>
        </w:tc>
        <w:tc>
          <w:tcPr>
            <w:tcW w:w="8277" w:type="dxa"/>
            <w:shd w:val="clear" w:color="auto" w:fill="auto"/>
          </w:tcPr>
          <w:p w:rsidR="003D6A3F" w:rsidRPr="00AD0E82" w:rsidRDefault="00F54C63" w:rsidP="00AD0E82">
            <w:r w:rsidRPr="00AD0E82">
              <w:t>Destination Address</w:t>
            </w:r>
          </w:p>
        </w:tc>
      </w:tr>
      <w:tr w:rsidR="00F5347B" w:rsidRPr="00AD0E82" w:rsidTr="00A3385D">
        <w:tc>
          <w:tcPr>
            <w:tcW w:w="1417" w:type="dxa"/>
            <w:shd w:val="clear" w:color="auto" w:fill="auto"/>
          </w:tcPr>
          <w:p w:rsidR="00F5347B" w:rsidRPr="00AD0E82" w:rsidRDefault="00F5347B" w:rsidP="00AD0E82">
            <w:r w:rsidRPr="00AD0E82">
              <w:t>ICMP</w:t>
            </w:r>
          </w:p>
        </w:tc>
        <w:tc>
          <w:tcPr>
            <w:tcW w:w="8277" w:type="dxa"/>
            <w:shd w:val="clear" w:color="auto" w:fill="auto"/>
          </w:tcPr>
          <w:p w:rsidR="00F5347B" w:rsidRPr="00AD0E82" w:rsidRDefault="00F54C63" w:rsidP="00AD0E82">
            <w:r w:rsidRPr="00AD0E82">
              <w:t>Internet Control Message Protocol</w:t>
            </w:r>
          </w:p>
        </w:tc>
      </w:tr>
      <w:tr w:rsidR="00F5347B" w:rsidRPr="00AD0E82" w:rsidTr="00A3385D">
        <w:tc>
          <w:tcPr>
            <w:tcW w:w="1417" w:type="dxa"/>
            <w:shd w:val="clear" w:color="auto" w:fill="auto"/>
          </w:tcPr>
          <w:p w:rsidR="00F5347B" w:rsidRPr="00AD0E82" w:rsidRDefault="00F5347B" w:rsidP="00AD0E82">
            <w:r w:rsidRPr="00AD0E82">
              <w:t>IP</w:t>
            </w:r>
          </w:p>
        </w:tc>
        <w:tc>
          <w:tcPr>
            <w:tcW w:w="8277" w:type="dxa"/>
            <w:shd w:val="clear" w:color="auto" w:fill="auto"/>
          </w:tcPr>
          <w:p w:rsidR="00F5347B" w:rsidRPr="00AD0E82" w:rsidRDefault="00F54C63" w:rsidP="00AD0E82">
            <w:r w:rsidRPr="00AD0E82">
              <w:t>Internet Protocol</w:t>
            </w:r>
          </w:p>
        </w:tc>
      </w:tr>
      <w:tr w:rsidR="00930BF2" w:rsidRPr="00AD0E82" w:rsidTr="00A3385D">
        <w:tc>
          <w:tcPr>
            <w:tcW w:w="1417" w:type="dxa"/>
            <w:shd w:val="clear" w:color="auto" w:fill="auto"/>
          </w:tcPr>
          <w:p w:rsidR="00930BF2" w:rsidRPr="00AD0E82" w:rsidRDefault="00930BF2" w:rsidP="00AD0E82">
            <w:r w:rsidRPr="00AD0E82">
              <w:t>IPR</w:t>
            </w:r>
          </w:p>
        </w:tc>
        <w:tc>
          <w:tcPr>
            <w:tcW w:w="8277" w:type="dxa"/>
            <w:shd w:val="clear" w:color="auto" w:fill="auto"/>
          </w:tcPr>
          <w:p w:rsidR="00930BF2" w:rsidRPr="00AD0E82" w:rsidRDefault="00930BF2" w:rsidP="00AD0E82">
            <w:r w:rsidRPr="00AD0E82">
              <w:t>Internet Protocol Router</w:t>
            </w:r>
          </w:p>
        </w:tc>
      </w:tr>
      <w:tr w:rsidR="00F5347B" w:rsidRPr="00AD0E82" w:rsidTr="00A3385D">
        <w:tc>
          <w:tcPr>
            <w:tcW w:w="1417" w:type="dxa"/>
            <w:shd w:val="clear" w:color="auto" w:fill="auto"/>
          </w:tcPr>
          <w:p w:rsidR="00F5347B" w:rsidRPr="00AD0E82" w:rsidRDefault="00F5347B" w:rsidP="00AD0E82">
            <w:r w:rsidRPr="00AD0E82">
              <w:t>IPv4</w:t>
            </w:r>
          </w:p>
        </w:tc>
        <w:tc>
          <w:tcPr>
            <w:tcW w:w="8277" w:type="dxa"/>
            <w:shd w:val="clear" w:color="auto" w:fill="auto"/>
          </w:tcPr>
          <w:p w:rsidR="00F5347B" w:rsidRPr="00AD0E82" w:rsidRDefault="00F54C63" w:rsidP="00AD0E82">
            <w:r w:rsidRPr="00AD0E82">
              <w:t>IP Version 4</w:t>
            </w:r>
          </w:p>
        </w:tc>
      </w:tr>
      <w:tr w:rsidR="00F5347B" w:rsidRPr="00AD0E82" w:rsidTr="00A3385D">
        <w:tc>
          <w:tcPr>
            <w:tcW w:w="1417" w:type="dxa"/>
            <w:shd w:val="clear" w:color="auto" w:fill="auto"/>
          </w:tcPr>
          <w:p w:rsidR="00F5347B" w:rsidRPr="00AD0E82" w:rsidRDefault="00F5347B" w:rsidP="00AD0E82">
            <w:r w:rsidRPr="00AD0E82">
              <w:t>IPv6</w:t>
            </w:r>
          </w:p>
        </w:tc>
        <w:tc>
          <w:tcPr>
            <w:tcW w:w="8277" w:type="dxa"/>
            <w:shd w:val="clear" w:color="auto" w:fill="auto"/>
          </w:tcPr>
          <w:p w:rsidR="00F5347B" w:rsidRPr="00AD0E82" w:rsidRDefault="00F54C63" w:rsidP="00AD0E82">
            <w:r w:rsidRPr="00AD0E82">
              <w:t>IP Version 6</w:t>
            </w:r>
          </w:p>
        </w:tc>
      </w:tr>
      <w:tr w:rsidR="00D91528" w:rsidRPr="00AD0E82" w:rsidTr="002F596E">
        <w:tc>
          <w:tcPr>
            <w:tcW w:w="1417" w:type="dxa"/>
            <w:shd w:val="clear" w:color="auto" w:fill="auto"/>
          </w:tcPr>
          <w:p w:rsidR="00D91528" w:rsidRPr="00AD0E82" w:rsidRDefault="00D91528" w:rsidP="00AD0E82">
            <w:r w:rsidRPr="00AD0E82">
              <w:t>L2</w:t>
            </w:r>
          </w:p>
        </w:tc>
        <w:tc>
          <w:tcPr>
            <w:tcW w:w="8277" w:type="dxa"/>
            <w:shd w:val="clear" w:color="auto" w:fill="auto"/>
          </w:tcPr>
          <w:p w:rsidR="00D91528" w:rsidRPr="00AD0E82" w:rsidRDefault="00D91528" w:rsidP="00AD0E82">
            <w:r w:rsidRPr="00AD0E82">
              <w:t xml:space="preserve">Layer 2 </w:t>
            </w:r>
          </w:p>
        </w:tc>
      </w:tr>
      <w:tr w:rsidR="00F5347B" w:rsidRPr="00AD0E82" w:rsidTr="00A3385D">
        <w:tc>
          <w:tcPr>
            <w:tcW w:w="1417" w:type="dxa"/>
            <w:shd w:val="clear" w:color="auto" w:fill="auto"/>
          </w:tcPr>
          <w:p w:rsidR="00F5347B" w:rsidRPr="00AD0E82" w:rsidRDefault="00F5347B" w:rsidP="00AD0E82">
            <w:r w:rsidRPr="00AD0E82">
              <w:t>L3</w:t>
            </w:r>
          </w:p>
        </w:tc>
        <w:tc>
          <w:tcPr>
            <w:tcW w:w="8277" w:type="dxa"/>
            <w:shd w:val="clear" w:color="auto" w:fill="auto"/>
          </w:tcPr>
          <w:p w:rsidR="00F5347B" w:rsidRPr="00AD0E82" w:rsidRDefault="00F54C63" w:rsidP="00AD0E82">
            <w:r w:rsidRPr="00AD0E82">
              <w:t xml:space="preserve">Layer 3 </w:t>
            </w:r>
          </w:p>
        </w:tc>
      </w:tr>
      <w:tr w:rsidR="00F5347B" w:rsidRPr="00AD0E82" w:rsidTr="00A3385D">
        <w:tc>
          <w:tcPr>
            <w:tcW w:w="1417" w:type="dxa"/>
            <w:shd w:val="clear" w:color="auto" w:fill="auto"/>
          </w:tcPr>
          <w:p w:rsidR="00F5347B" w:rsidRPr="00AD0E82" w:rsidRDefault="00F5347B" w:rsidP="00AD0E82">
            <w:r w:rsidRPr="00AD0E82">
              <w:t>L</w:t>
            </w:r>
            <w:r w:rsidR="00F54C63" w:rsidRPr="00AD0E82">
              <w:t>3HI</w:t>
            </w:r>
          </w:p>
        </w:tc>
        <w:tc>
          <w:tcPr>
            <w:tcW w:w="8277" w:type="dxa"/>
            <w:shd w:val="clear" w:color="auto" w:fill="auto"/>
          </w:tcPr>
          <w:p w:rsidR="00F5347B" w:rsidRPr="00AD0E82" w:rsidRDefault="00F54C63" w:rsidP="00AD0E82">
            <w:r w:rsidRPr="00AD0E82">
              <w:t>Layer 3</w:t>
            </w:r>
            <w:r w:rsidR="00B05157" w:rsidRPr="00AD0E82">
              <w:t xml:space="preserve"> Header Inspection</w:t>
            </w:r>
          </w:p>
        </w:tc>
      </w:tr>
      <w:tr w:rsidR="00F5347B" w:rsidRPr="00AD0E82" w:rsidTr="00A3385D">
        <w:tc>
          <w:tcPr>
            <w:tcW w:w="1417" w:type="dxa"/>
            <w:shd w:val="clear" w:color="auto" w:fill="auto"/>
          </w:tcPr>
          <w:p w:rsidR="00F5347B" w:rsidRPr="00AD0E82" w:rsidRDefault="00F5347B" w:rsidP="00AD0E82">
            <w:r w:rsidRPr="00AD0E82">
              <w:t>L4</w:t>
            </w:r>
          </w:p>
        </w:tc>
        <w:tc>
          <w:tcPr>
            <w:tcW w:w="8277" w:type="dxa"/>
            <w:shd w:val="clear" w:color="auto" w:fill="auto"/>
          </w:tcPr>
          <w:p w:rsidR="00F5347B" w:rsidRPr="00AD0E82" w:rsidRDefault="00F54C63" w:rsidP="00AD0E82">
            <w:r w:rsidRPr="00AD0E82">
              <w:t>Layer 4</w:t>
            </w:r>
          </w:p>
        </w:tc>
      </w:tr>
      <w:tr w:rsidR="00F5347B" w:rsidRPr="00AD0E82" w:rsidTr="00A3385D">
        <w:tc>
          <w:tcPr>
            <w:tcW w:w="1417" w:type="dxa"/>
            <w:shd w:val="clear" w:color="auto" w:fill="auto"/>
          </w:tcPr>
          <w:p w:rsidR="00F5347B" w:rsidRPr="00AD0E82" w:rsidRDefault="00F5347B" w:rsidP="00AD0E82">
            <w:r w:rsidRPr="00AD0E82">
              <w:t>L</w:t>
            </w:r>
            <w:r w:rsidR="00F54C63" w:rsidRPr="00AD0E82">
              <w:t>4HI</w:t>
            </w:r>
          </w:p>
        </w:tc>
        <w:tc>
          <w:tcPr>
            <w:tcW w:w="8277" w:type="dxa"/>
            <w:shd w:val="clear" w:color="auto" w:fill="auto"/>
          </w:tcPr>
          <w:p w:rsidR="00F5347B" w:rsidRPr="00AD0E82" w:rsidRDefault="00F54C63" w:rsidP="00AD0E82">
            <w:r w:rsidRPr="00AD0E82">
              <w:t>Layer 4 Header Inspection</w:t>
            </w:r>
          </w:p>
        </w:tc>
      </w:tr>
      <w:tr w:rsidR="003D6A3F" w:rsidRPr="00AD0E82" w:rsidTr="00A3385D">
        <w:tc>
          <w:tcPr>
            <w:tcW w:w="1417" w:type="dxa"/>
            <w:shd w:val="clear" w:color="auto" w:fill="auto"/>
          </w:tcPr>
          <w:p w:rsidR="003D6A3F" w:rsidRPr="00AD0E82" w:rsidRDefault="00771E39" w:rsidP="00AD0E82">
            <w:r w:rsidRPr="00AD0E82">
              <w:t>LD</w:t>
            </w:r>
          </w:p>
        </w:tc>
        <w:tc>
          <w:tcPr>
            <w:tcW w:w="8277" w:type="dxa"/>
            <w:shd w:val="clear" w:color="auto" w:fill="auto"/>
          </w:tcPr>
          <w:p w:rsidR="003D6A3F" w:rsidRPr="00AD0E82" w:rsidRDefault="00771E39" w:rsidP="00AD0E82">
            <w:r w:rsidRPr="00AD0E82">
              <w:t>Local Descriptor</w:t>
            </w:r>
          </w:p>
        </w:tc>
      </w:tr>
      <w:tr w:rsidR="003D6A3F" w:rsidRPr="00AD0E82" w:rsidTr="00A3385D">
        <w:tc>
          <w:tcPr>
            <w:tcW w:w="1417" w:type="dxa"/>
            <w:shd w:val="clear" w:color="auto" w:fill="auto"/>
          </w:tcPr>
          <w:p w:rsidR="003D6A3F" w:rsidRPr="00AD0E82" w:rsidRDefault="00771E39" w:rsidP="00AD0E82">
            <w:r w:rsidRPr="00AD0E82">
              <w:t>LSP</w:t>
            </w:r>
          </w:p>
        </w:tc>
        <w:tc>
          <w:tcPr>
            <w:tcW w:w="8277" w:type="dxa"/>
            <w:shd w:val="clear" w:color="auto" w:fill="auto"/>
          </w:tcPr>
          <w:p w:rsidR="003D6A3F" w:rsidRPr="00AD0E82" w:rsidRDefault="00771E39" w:rsidP="00AD0E82">
            <w:r w:rsidRPr="00AD0E82">
              <w:t>Label Switch Path</w:t>
            </w:r>
          </w:p>
        </w:tc>
      </w:tr>
      <w:tr w:rsidR="00F5347B" w:rsidRPr="00AD0E82" w:rsidTr="00A3385D">
        <w:tc>
          <w:tcPr>
            <w:tcW w:w="1417" w:type="dxa"/>
            <w:shd w:val="clear" w:color="auto" w:fill="auto"/>
          </w:tcPr>
          <w:p w:rsidR="00F5347B" w:rsidRPr="00AD0E82" w:rsidRDefault="00F5347B" w:rsidP="00AD0E82">
            <w:r w:rsidRPr="00AD0E82">
              <w:t>MG</w:t>
            </w:r>
          </w:p>
        </w:tc>
        <w:tc>
          <w:tcPr>
            <w:tcW w:w="8277" w:type="dxa"/>
            <w:shd w:val="clear" w:color="auto" w:fill="auto"/>
          </w:tcPr>
          <w:p w:rsidR="00F5347B" w:rsidRPr="00AD0E82" w:rsidRDefault="00F54C63" w:rsidP="00AD0E82">
            <w:r w:rsidRPr="00AD0E82">
              <w:t>Media Gateway</w:t>
            </w:r>
          </w:p>
        </w:tc>
      </w:tr>
      <w:tr w:rsidR="00F5347B" w:rsidRPr="00AD0E82" w:rsidTr="00A3385D">
        <w:tc>
          <w:tcPr>
            <w:tcW w:w="1417" w:type="dxa"/>
            <w:shd w:val="clear" w:color="auto" w:fill="auto"/>
          </w:tcPr>
          <w:p w:rsidR="00F5347B" w:rsidRPr="00AD0E82" w:rsidRDefault="00F5347B" w:rsidP="00AD0E82">
            <w:r w:rsidRPr="00AD0E82">
              <w:t>MGC</w:t>
            </w:r>
          </w:p>
        </w:tc>
        <w:tc>
          <w:tcPr>
            <w:tcW w:w="8277" w:type="dxa"/>
            <w:shd w:val="clear" w:color="auto" w:fill="auto"/>
          </w:tcPr>
          <w:p w:rsidR="00F5347B" w:rsidRPr="00AD0E82" w:rsidRDefault="00F54C63" w:rsidP="00AD0E82">
            <w:r w:rsidRPr="00AD0E82">
              <w:t>Media Gateway Controller</w:t>
            </w:r>
          </w:p>
        </w:tc>
      </w:tr>
      <w:tr w:rsidR="00F5347B" w:rsidRPr="00AD0E82" w:rsidTr="00A3385D">
        <w:tc>
          <w:tcPr>
            <w:tcW w:w="1417" w:type="dxa"/>
            <w:shd w:val="clear" w:color="auto" w:fill="auto"/>
          </w:tcPr>
          <w:p w:rsidR="00F5347B" w:rsidRPr="00AD0E82" w:rsidRDefault="00F5347B" w:rsidP="00AD0E82">
            <w:r w:rsidRPr="00AD0E82">
              <w:t>MSRP</w:t>
            </w:r>
          </w:p>
        </w:tc>
        <w:tc>
          <w:tcPr>
            <w:tcW w:w="8277" w:type="dxa"/>
            <w:shd w:val="clear" w:color="auto" w:fill="auto"/>
          </w:tcPr>
          <w:p w:rsidR="00F5347B" w:rsidRPr="00AD0E82" w:rsidRDefault="00F54C63" w:rsidP="00AD0E82">
            <w:r w:rsidRPr="00AD0E82">
              <w:t>Message Session Relay Protocol</w:t>
            </w:r>
          </w:p>
        </w:tc>
      </w:tr>
      <w:tr w:rsidR="003D6A3F" w:rsidRPr="00AD0E82" w:rsidTr="00A3385D">
        <w:tc>
          <w:tcPr>
            <w:tcW w:w="1417" w:type="dxa"/>
            <w:shd w:val="clear" w:color="auto" w:fill="auto"/>
          </w:tcPr>
          <w:p w:rsidR="003D6A3F" w:rsidRPr="00AD0E82" w:rsidRDefault="003D6A3F" w:rsidP="00AD0E82">
            <w:r w:rsidRPr="00AD0E82">
              <w:t>NAT</w:t>
            </w:r>
          </w:p>
        </w:tc>
        <w:tc>
          <w:tcPr>
            <w:tcW w:w="8277" w:type="dxa"/>
            <w:shd w:val="clear" w:color="auto" w:fill="auto"/>
          </w:tcPr>
          <w:p w:rsidR="003D6A3F" w:rsidRPr="00AD0E82" w:rsidRDefault="00F54C63" w:rsidP="00AD0E82">
            <w:r w:rsidRPr="00AD0E82">
              <w:t>Network Address Translator</w:t>
            </w:r>
          </w:p>
        </w:tc>
      </w:tr>
      <w:tr w:rsidR="00F5347B" w:rsidRPr="00AD0E82" w:rsidTr="00A3385D">
        <w:tc>
          <w:tcPr>
            <w:tcW w:w="1417" w:type="dxa"/>
            <w:shd w:val="clear" w:color="auto" w:fill="auto"/>
          </w:tcPr>
          <w:p w:rsidR="00F5347B" w:rsidRPr="00AD0E82" w:rsidRDefault="00F5347B" w:rsidP="00AD0E82">
            <w:r w:rsidRPr="00AD0E82">
              <w:t>OSI</w:t>
            </w:r>
          </w:p>
        </w:tc>
        <w:tc>
          <w:tcPr>
            <w:tcW w:w="8277" w:type="dxa"/>
            <w:shd w:val="clear" w:color="auto" w:fill="auto"/>
          </w:tcPr>
          <w:p w:rsidR="00F5347B" w:rsidRPr="00AD0E82" w:rsidRDefault="00F54C63" w:rsidP="00AD0E82">
            <w:r w:rsidRPr="00AD0E82">
              <w:t>Open Systems Interconnection</w:t>
            </w:r>
          </w:p>
        </w:tc>
      </w:tr>
      <w:tr w:rsidR="003D6A3F" w:rsidRPr="00AD0E82" w:rsidTr="00A3385D">
        <w:tc>
          <w:tcPr>
            <w:tcW w:w="1417" w:type="dxa"/>
            <w:shd w:val="clear" w:color="auto" w:fill="auto"/>
          </w:tcPr>
          <w:p w:rsidR="003D6A3F" w:rsidRPr="00AD0E82" w:rsidRDefault="00771E39" w:rsidP="00AD0E82">
            <w:r w:rsidRPr="00AD0E82">
              <w:t>PDU</w:t>
            </w:r>
          </w:p>
        </w:tc>
        <w:tc>
          <w:tcPr>
            <w:tcW w:w="8277" w:type="dxa"/>
            <w:shd w:val="clear" w:color="auto" w:fill="auto"/>
          </w:tcPr>
          <w:p w:rsidR="003D6A3F" w:rsidRPr="00AD0E82" w:rsidRDefault="00771E39" w:rsidP="00AD0E82">
            <w:r w:rsidRPr="00AD0E82">
              <w:t>Protocol Data Unit</w:t>
            </w:r>
          </w:p>
        </w:tc>
      </w:tr>
      <w:tr w:rsidR="003D6A3F" w:rsidRPr="00AD0E82" w:rsidTr="00A3385D">
        <w:tc>
          <w:tcPr>
            <w:tcW w:w="1417" w:type="dxa"/>
            <w:shd w:val="clear" w:color="auto" w:fill="auto"/>
          </w:tcPr>
          <w:p w:rsidR="003D6A3F" w:rsidRPr="00AD0E82" w:rsidRDefault="00771E39" w:rsidP="00AD0E82">
            <w:r w:rsidRPr="00AD0E82">
              <w:lastRenderedPageBreak/>
              <w:t>QoS</w:t>
            </w:r>
          </w:p>
        </w:tc>
        <w:tc>
          <w:tcPr>
            <w:tcW w:w="8277" w:type="dxa"/>
            <w:shd w:val="clear" w:color="auto" w:fill="auto"/>
          </w:tcPr>
          <w:p w:rsidR="003D6A3F" w:rsidRPr="00AD0E82" w:rsidRDefault="00771E39" w:rsidP="00AD0E82">
            <w:r w:rsidRPr="00AD0E82">
              <w:t>Quality of Service</w:t>
            </w:r>
          </w:p>
        </w:tc>
      </w:tr>
      <w:tr w:rsidR="003D6A3F" w:rsidRPr="00AD0E82" w:rsidTr="00A3385D">
        <w:tc>
          <w:tcPr>
            <w:tcW w:w="1417" w:type="dxa"/>
            <w:shd w:val="clear" w:color="auto" w:fill="auto"/>
          </w:tcPr>
          <w:p w:rsidR="003D6A3F" w:rsidRPr="00AD0E82" w:rsidRDefault="00771E39" w:rsidP="00AD0E82">
            <w:r w:rsidRPr="00AD0E82">
              <w:t>RD</w:t>
            </w:r>
          </w:p>
        </w:tc>
        <w:tc>
          <w:tcPr>
            <w:tcW w:w="8277" w:type="dxa"/>
            <w:shd w:val="clear" w:color="auto" w:fill="auto"/>
          </w:tcPr>
          <w:p w:rsidR="003D6A3F" w:rsidRPr="00AD0E82" w:rsidRDefault="00771E39" w:rsidP="00AD0E82">
            <w:r w:rsidRPr="00AD0E82">
              <w:t>Remote Descriptor</w:t>
            </w:r>
          </w:p>
        </w:tc>
      </w:tr>
      <w:tr w:rsidR="003D6A3F" w:rsidRPr="00AD0E82" w:rsidTr="00A3385D">
        <w:tc>
          <w:tcPr>
            <w:tcW w:w="1417" w:type="dxa"/>
            <w:shd w:val="clear" w:color="auto" w:fill="auto"/>
          </w:tcPr>
          <w:p w:rsidR="003D6A3F" w:rsidRPr="00AD0E82" w:rsidRDefault="00771E39" w:rsidP="00AD0E82">
            <w:r w:rsidRPr="00AD0E82">
              <w:t>RFC</w:t>
            </w:r>
          </w:p>
        </w:tc>
        <w:tc>
          <w:tcPr>
            <w:tcW w:w="8277" w:type="dxa"/>
            <w:shd w:val="clear" w:color="auto" w:fill="auto"/>
          </w:tcPr>
          <w:p w:rsidR="003D6A3F" w:rsidRPr="00AD0E82" w:rsidRDefault="00771E39" w:rsidP="00AD0E82">
            <w:r w:rsidRPr="00AD0E82">
              <w:t>Request For Comment</w:t>
            </w:r>
          </w:p>
        </w:tc>
      </w:tr>
      <w:tr w:rsidR="00F5347B" w:rsidRPr="00AD0E82" w:rsidTr="00A3385D">
        <w:tc>
          <w:tcPr>
            <w:tcW w:w="1417" w:type="dxa"/>
            <w:shd w:val="clear" w:color="auto" w:fill="auto"/>
          </w:tcPr>
          <w:p w:rsidR="00F5347B" w:rsidRPr="00AD0E82" w:rsidRDefault="00F5347B" w:rsidP="00AD0E82">
            <w:r w:rsidRPr="00AD0E82">
              <w:t>RTP</w:t>
            </w:r>
          </w:p>
        </w:tc>
        <w:tc>
          <w:tcPr>
            <w:tcW w:w="8277" w:type="dxa"/>
            <w:shd w:val="clear" w:color="auto" w:fill="auto"/>
          </w:tcPr>
          <w:p w:rsidR="00F5347B" w:rsidRPr="00AD0E82" w:rsidRDefault="00F54C63" w:rsidP="00AD0E82">
            <w:r w:rsidRPr="00AD0E82">
              <w:t>Real-Time Transport Protocol</w:t>
            </w:r>
          </w:p>
        </w:tc>
      </w:tr>
      <w:tr w:rsidR="003D6A3F" w:rsidRPr="00AD0E82" w:rsidTr="00A3385D">
        <w:tc>
          <w:tcPr>
            <w:tcW w:w="1417" w:type="dxa"/>
            <w:shd w:val="clear" w:color="auto" w:fill="auto"/>
          </w:tcPr>
          <w:p w:rsidR="003D6A3F" w:rsidRPr="00AD0E82" w:rsidRDefault="00771E39" w:rsidP="00AD0E82">
            <w:r w:rsidRPr="00AD0E82">
              <w:t>SA</w:t>
            </w:r>
          </w:p>
        </w:tc>
        <w:tc>
          <w:tcPr>
            <w:tcW w:w="8277" w:type="dxa"/>
            <w:shd w:val="clear" w:color="auto" w:fill="auto"/>
          </w:tcPr>
          <w:p w:rsidR="003D6A3F" w:rsidRPr="00AD0E82" w:rsidRDefault="00771E39" w:rsidP="00AD0E82">
            <w:r w:rsidRPr="00AD0E82">
              <w:t>Source Address</w:t>
            </w:r>
          </w:p>
        </w:tc>
      </w:tr>
      <w:tr w:rsidR="00F5347B" w:rsidRPr="00AD0E82" w:rsidTr="00A3385D">
        <w:tc>
          <w:tcPr>
            <w:tcW w:w="1417" w:type="dxa"/>
            <w:shd w:val="clear" w:color="auto" w:fill="auto"/>
          </w:tcPr>
          <w:p w:rsidR="00F5347B" w:rsidRPr="00AD0E82" w:rsidRDefault="00F5347B" w:rsidP="00AD0E82">
            <w:r w:rsidRPr="00AD0E82">
              <w:t>SDP</w:t>
            </w:r>
          </w:p>
        </w:tc>
        <w:tc>
          <w:tcPr>
            <w:tcW w:w="8277" w:type="dxa"/>
            <w:shd w:val="clear" w:color="auto" w:fill="auto"/>
          </w:tcPr>
          <w:p w:rsidR="00F5347B" w:rsidRPr="00AD0E82" w:rsidRDefault="00F54C63" w:rsidP="00AD0E82">
            <w:r w:rsidRPr="00AD0E82">
              <w:t>Session Description Protocol</w:t>
            </w:r>
          </w:p>
        </w:tc>
      </w:tr>
      <w:tr w:rsidR="00F5347B" w:rsidRPr="00AD0E82" w:rsidTr="00A3385D">
        <w:tc>
          <w:tcPr>
            <w:tcW w:w="1417" w:type="dxa"/>
            <w:shd w:val="clear" w:color="auto" w:fill="auto"/>
          </w:tcPr>
          <w:p w:rsidR="00F5347B" w:rsidRPr="00AD0E82" w:rsidRDefault="00F5347B" w:rsidP="00AD0E82">
            <w:r w:rsidRPr="00AD0E82">
              <w:t>TCAM</w:t>
            </w:r>
          </w:p>
        </w:tc>
        <w:tc>
          <w:tcPr>
            <w:tcW w:w="8277" w:type="dxa"/>
            <w:shd w:val="clear" w:color="auto" w:fill="auto"/>
          </w:tcPr>
          <w:p w:rsidR="00F5347B" w:rsidRPr="00AD0E82" w:rsidRDefault="00F54C63" w:rsidP="00AD0E82">
            <w:r w:rsidRPr="00AD0E82">
              <w:t>Ternary Content-Addressable Memory</w:t>
            </w:r>
          </w:p>
        </w:tc>
      </w:tr>
      <w:tr w:rsidR="00F5347B" w:rsidRPr="00AD0E82" w:rsidTr="00A3385D">
        <w:tc>
          <w:tcPr>
            <w:tcW w:w="1417" w:type="dxa"/>
            <w:shd w:val="clear" w:color="auto" w:fill="auto"/>
          </w:tcPr>
          <w:p w:rsidR="00F5347B" w:rsidRPr="00AD0E82" w:rsidRDefault="00F5347B" w:rsidP="00AD0E82">
            <w:r w:rsidRPr="00AD0E82">
              <w:t>TCP</w:t>
            </w:r>
          </w:p>
        </w:tc>
        <w:tc>
          <w:tcPr>
            <w:tcW w:w="8277" w:type="dxa"/>
            <w:shd w:val="clear" w:color="auto" w:fill="auto"/>
          </w:tcPr>
          <w:p w:rsidR="00F5347B" w:rsidRPr="00AD0E82" w:rsidRDefault="00F54C63" w:rsidP="00AD0E82">
            <w:r w:rsidRPr="00AD0E82">
              <w:t>Transmission Control Protocol</w:t>
            </w:r>
          </w:p>
        </w:tc>
      </w:tr>
      <w:tr w:rsidR="00F5347B" w:rsidRPr="00AD0E82" w:rsidTr="00A3385D">
        <w:tc>
          <w:tcPr>
            <w:tcW w:w="1417" w:type="dxa"/>
            <w:shd w:val="clear" w:color="auto" w:fill="auto"/>
          </w:tcPr>
          <w:p w:rsidR="00F5347B" w:rsidRPr="00AD0E82" w:rsidRDefault="00F5347B" w:rsidP="00AD0E82">
            <w:r w:rsidRPr="00AD0E82">
              <w:t>TLS</w:t>
            </w:r>
          </w:p>
        </w:tc>
        <w:tc>
          <w:tcPr>
            <w:tcW w:w="8277" w:type="dxa"/>
            <w:shd w:val="clear" w:color="auto" w:fill="auto"/>
          </w:tcPr>
          <w:p w:rsidR="00F5347B" w:rsidRPr="00AD0E82" w:rsidRDefault="00F54C63" w:rsidP="00AD0E82">
            <w:r w:rsidRPr="00AD0E82">
              <w:t>Transport Layer Security</w:t>
            </w:r>
          </w:p>
        </w:tc>
      </w:tr>
      <w:tr w:rsidR="003D6A3F" w:rsidRPr="00AD0E82" w:rsidTr="00A3385D">
        <w:tc>
          <w:tcPr>
            <w:tcW w:w="1417" w:type="dxa"/>
            <w:shd w:val="clear" w:color="auto" w:fill="auto"/>
          </w:tcPr>
          <w:p w:rsidR="003D6A3F" w:rsidRPr="00AD0E82" w:rsidRDefault="003D6A3F" w:rsidP="00AD0E82">
            <w:proofErr w:type="spellStart"/>
            <w:r w:rsidRPr="00AD0E82">
              <w:t>ToS</w:t>
            </w:r>
            <w:proofErr w:type="spellEnd"/>
          </w:p>
        </w:tc>
        <w:tc>
          <w:tcPr>
            <w:tcW w:w="8277" w:type="dxa"/>
            <w:shd w:val="clear" w:color="auto" w:fill="auto"/>
          </w:tcPr>
          <w:p w:rsidR="003D6A3F" w:rsidRPr="00AD0E82" w:rsidRDefault="003D6A3F" w:rsidP="00AD0E82">
            <w:r w:rsidRPr="00AD0E82">
              <w:t>Type of Service</w:t>
            </w:r>
          </w:p>
        </w:tc>
      </w:tr>
      <w:tr w:rsidR="00F5347B" w:rsidRPr="00AD0E82" w:rsidTr="00A3385D">
        <w:tc>
          <w:tcPr>
            <w:tcW w:w="1417" w:type="dxa"/>
            <w:shd w:val="clear" w:color="auto" w:fill="auto"/>
          </w:tcPr>
          <w:p w:rsidR="00F5347B" w:rsidRPr="00AD0E82" w:rsidRDefault="00F5347B" w:rsidP="00AD0E82">
            <w:r w:rsidRPr="00AD0E82">
              <w:t>UDP</w:t>
            </w:r>
          </w:p>
        </w:tc>
        <w:tc>
          <w:tcPr>
            <w:tcW w:w="8277" w:type="dxa"/>
            <w:shd w:val="clear" w:color="auto" w:fill="auto"/>
          </w:tcPr>
          <w:p w:rsidR="00F5347B" w:rsidRPr="00AD0E82" w:rsidRDefault="00F5347B" w:rsidP="00AD0E82">
            <w:r w:rsidRPr="00AD0E82">
              <w:t>User Datagram Protocol</w:t>
            </w:r>
          </w:p>
        </w:tc>
      </w:tr>
      <w:tr w:rsidR="003A1442" w:rsidRPr="00AD0E82" w:rsidTr="00A3385D">
        <w:tc>
          <w:tcPr>
            <w:tcW w:w="1417" w:type="dxa"/>
            <w:shd w:val="clear" w:color="auto" w:fill="auto"/>
          </w:tcPr>
          <w:p w:rsidR="003A1442" w:rsidRPr="00AD0E82" w:rsidRDefault="003A1442" w:rsidP="00AD0E82">
            <w:r w:rsidRPr="00AD0E82">
              <w:t>UDPTL</w:t>
            </w:r>
          </w:p>
        </w:tc>
        <w:tc>
          <w:tcPr>
            <w:tcW w:w="8277" w:type="dxa"/>
            <w:shd w:val="clear" w:color="auto" w:fill="auto"/>
          </w:tcPr>
          <w:p w:rsidR="003A1442" w:rsidRPr="00AD0E82" w:rsidRDefault="003A1442" w:rsidP="00AD0E82">
            <w:r w:rsidRPr="00AD0E82">
              <w:t>UDP Transport Layer</w:t>
            </w:r>
          </w:p>
        </w:tc>
      </w:tr>
      <w:tr w:rsidR="00F5347B" w:rsidRPr="00AD0E82" w:rsidTr="00A3385D">
        <w:tc>
          <w:tcPr>
            <w:tcW w:w="1417" w:type="dxa"/>
            <w:shd w:val="clear" w:color="auto" w:fill="auto"/>
          </w:tcPr>
          <w:p w:rsidR="00F5347B" w:rsidRPr="00AD0E82" w:rsidRDefault="00F5347B" w:rsidP="00AD0E82">
            <w:r w:rsidRPr="00AD0E82">
              <w:t>VLAN</w:t>
            </w:r>
          </w:p>
        </w:tc>
        <w:tc>
          <w:tcPr>
            <w:tcW w:w="8277" w:type="dxa"/>
            <w:shd w:val="clear" w:color="auto" w:fill="auto"/>
          </w:tcPr>
          <w:p w:rsidR="00F5347B" w:rsidRPr="00AD0E82" w:rsidRDefault="00F5347B" w:rsidP="00AD0E82">
            <w:r w:rsidRPr="00AD0E82">
              <w:t>Virtual Local Area Network</w:t>
            </w:r>
          </w:p>
        </w:tc>
      </w:tr>
    </w:tbl>
    <w:p w:rsidR="00F5347B" w:rsidRPr="002F596E" w:rsidRDefault="00F5347B" w:rsidP="002F596E">
      <w:pPr>
        <w:pStyle w:val="Heading1"/>
      </w:pPr>
      <w:bookmarkStart w:id="25" w:name="_Toc162427030"/>
      <w:bookmarkStart w:id="26" w:name="_Toc164860736"/>
      <w:bookmarkStart w:id="27" w:name="_Toc310270460"/>
      <w:r w:rsidRPr="002F596E">
        <w:t>5</w:t>
      </w:r>
      <w:r w:rsidRPr="002F596E">
        <w:tab/>
        <w:t>Conventions</w:t>
      </w:r>
      <w:bookmarkEnd w:id="25"/>
      <w:bookmarkEnd w:id="26"/>
      <w:bookmarkEnd w:id="27"/>
    </w:p>
    <w:p w:rsidR="00F5347B" w:rsidRPr="00AE7150" w:rsidRDefault="00F5347B" w:rsidP="00AD0E82">
      <w:pPr>
        <w:rPr>
          <w:i/>
        </w:rPr>
      </w:pPr>
      <w:r w:rsidRPr="00AE7150">
        <w:rPr>
          <w:i/>
        </w:rPr>
        <w:t>None</w:t>
      </w:r>
    </w:p>
    <w:p w:rsidR="00F5347B" w:rsidRPr="002F596E" w:rsidRDefault="00F5347B" w:rsidP="002F596E">
      <w:pPr>
        <w:pStyle w:val="Heading1"/>
      </w:pPr>
      <w:bookmarkStart w:id="28" w:name="_Toc310270461"/>
      <w:r w:rsidRPr="002F596E">
        <w:t>6</w:t>
      </w:r>
      <w:r w:rsidRPr="002F596E">
        <w:tab/>
        <w:t>Classification of packets into Streams</w:t>
      </w:r>
      <w:bookmarkEnd w:id="28"/>
    </w:p>
    <w:p w:rsidR="00AA0D07" w:rsidRPr="00AE7150" w:rsidRDefault="00AA0D07" w:rsidP="002F596E">
      <w:pPr>
        <w:pStyle w:val="Heading2"/>
      </w:pPr>
      <w:bookmarkStart w:id="29" w:name="_Toc310270462"/>
      <w:r w:rsidRPr="00AE7150">
        <w:t>6.1</w:t>
      </w:r>
      <w:r w:rsidRPr="00AE7150">
        <w:rPr>
          <w:lang w:eastAsia="zh-CN"/>
        </w:rPr>
        <w:tab/>
      </w:r>
      <w:r w:rsidRPr="00AE7150">
        <w:t>Overview</w:t>
      </w:r>
      <w:bookmarkEnd w:id="29"/>
    </w:p>
    <w:p w:rsidR="005A704C" w:rsidRPr="00AE7150" w:rsidRDefault="00AA0D07" w:rsidP="002F596E">
      <w:pPr>
        <w:pStyle w:val="Heading3"/>
      </w:pPr>
      <w:bookmarkStart w:id="30" w:name="_Toc310270463"/>
      <w:r w:rsidRPr="00AE7150">
        <w:t>6.1.1</w:t>
      </w:r>
      <w:r w:rsidRPr="00AE7150">
        <w:tab/>
      </w:r>
      <w:r w:rsidR="00796C5D">
        <w:t>T</w:t>
      </w:r>
      <w:r w:rsidRPr="00AE7150">
        <w:t>erminations with one or multiple Streams</w:t>
      </w:r>
      <w:bookmarkEnd w:id="30"/>
    </w:p>
    <w:p w:rsidR="00F5347B" w:rsidRPr="00AE7150" w:rsidRDefault="00F5347B" w:rsidP="00F5347B">
      <w:r w:rsidRPr="00AE7150">
        <w:t>For the media-gateway to operate correctly, it must be able to classify and deliver each incoming packet into a single, specific H.248 Stream. Once this classification is made, the packet is also associated with the Termination hosting the Stream, and the Context holding the Termination.</w:t>
      </w:r>
    </w:p>
    <w:p w:rsidR="00F5347B" w:rsidRPr="00AE7150" w:rsidRDefault="00F5347B" w:rsidP="00F5347B">
      <w:r w:rsidRPr="00AE7150">
        <w:t xml:space="preserve">The rule used to match packets with a specific Stream is referred as the Stream’s </w:t>
      </w:r>
      <w:r w:rsidRPr="00AE7150">
        <w:rPr>
          <w:i/>
          <w:iCs/>
        </w:rPr>
        <w:t>classification-rule</w:t>
      </w:r>
      <w:r w:rsidRPr="00AE7150">
        <w:t>. This rule is based on information that can appear in one or more of the following protocol elements:</w:t>
      </w:r>
    </w:p>
    <w:p w:rsidR="00F5347B" w:rsidRPr="00AE7150" w:rsidRDefault="00F5347B" w:rsidP="00202780">
      <w:pPr>
        <w:numPr>
          <w:ilvl w:val="0"/>
          <w:numId w:val="16"/>
        </w:numPr>
        <w:tabs>
          <w:tab w:val="clear" w:pos="794"/>
          <w:tab w:val="clear" w:pos="1191"/>
          <w:tab w:val="clear" w:pos="1588"/>
          <w:tab w:val="clear" w:pos="1985"/>
        </w:tabs>
        <w:ind w:left="567" w:hanging="567"/>
      </w:pPr>
      <w:r w:rsidRPr="00AE7150">
        <w:t>The contents of the Stream’s Local and Remote Descriptors.</w:t>
      </w:r>
    </w:p>
    <w:p w:rsidR="00F5347B" w:rsidRPr="00AE7150" w:rsidRDefault="00F5347B" w:rsidP="00202780">
      <w:pPr>
        <w:numPr>
          <w:ilvl w:val="0"/>
          <w:numId w:val="16"/>
        </w:numPr>
        <w:tabs>
          <w:tab w:val="clear" w:pos="794"/>
          <w:tab w:val="clear" w:pos="1191"/>
          <w:tab w:val="clear" w:pos="1588"/>
          <w:tab w:val="clear" w:pos="1985"/>
        </w:tabs>
        <w:ind w:left="567" w:hanging="567"/>
      </w:pPr>
      <w:r w:rsidRPr="00AE7150">
        <w:t xml:space="preserve">Properties appearing in the Stream’s </w:t>
      </w:r>
      <w:proofErr w:type="spellStart"/>
      <w:r w:rsidRPr="00AE7150">
        <w:t>LocalControl</w:t>
      </w:r>
      <w:proofErr w:type="spellEnd"/>
      <w:r w:rsidRPr="00AE7150">
        <w:t xml:space="preserve"> Descriptor.</w:t>
      </w:r>
    </w:p>
    <w:p w:rsidR="00F5347B" w:rsidRPr="00AE7150" w:rsidRDefault="00F5347B" w:rsidP="00202780">
      <w:pPr>
        <w:numPr>
          <w:ilvl w:val="0"/>
          <w:numId w:val="16"/>
        </w:numPr>
        <w:tabs>
          <w:tab w:val="clear" w:pos="794"/>
          <w:tab w:val="clear" w:pos="1191"/>
          <w:tab w:val="clear" w:pos="1588"/>
          <w:tab w:val="clear" w:pos="1985"/>
        </w:tabs>
        <w:ind w:left="567" w:hanging="567"/>
      </w:pPr>
      <w:r w:rsidRPr="00AE7150">
        <w:t xml:space="preserve">The type and </w:t>
      </w:r>
      <w:proofErr w:type="spellStart"/>
      <w:r w:rsidRPr="00AE7150">
        <w:t>TerminationID</w:t>
      </w:r>
      <w:proofErr w:type="spellEnd"/>
      <w:r w:rsidRPr="00AE7150">
        <w:t xml:space="preserve"> of the Termination hosting the Stream.</w:t>
      </w:r>
    </w:p>
    <w:p w:rsidR="00F5347B" w:rsidRPr="00AE7150" w:rsidRDefault="00F5347B" w:rsidP="00202780">
      <w:pPr>
        <w:numPr>
          <w:ilvl w:val="0"/>
          <w:numId w:val="16"/>
        </w:numPr>
        <w:tabs>
          <w:tab w:val="clear" w:pos="794"/>
          <w:tab w:val="clear" w:pos="1191"/>
          <w:tab w:val="clear" w:pos="1588"/>
          <w:tab w:val="clear" w:pos="1985"/>
        </w:tabs>
        <w:ind w:left="567" w:hanging="567"/>
      </w:pPr>
      <w:r w:rsidRPr="00AE7150">
        <w:t xml:space="preserve">Properties appearing in the </w:t>
      </w:r>
      <w:proofErr w:type="spellStart"/>
      <w:r w:rsidRPr="00AE7150">
        <w:t>TerminationState</w:t>
      </w:r>
      <w:proofErr w:type="spellEnd"/>
      <w:r w:rsidRPr="00AE7150">
        <w:t xml:space="preserve"> Descriptor of the Termination hosting the Stream.</w:t>
      </w:r>
    </w:p>
    <w:p w:rsidR="00F5347B" w:rsidRPr="00AE7150" w:rsidRDefault="00F5347B" w:rsidP="00202780">
      <w:pPr>
        <w:numPr>
          <w:ilvl w:val="0"/>
          <w:numId w:val="16"/>
        </w:numPr>
        <w:tabs>
          <w:tab w:val="clear" w:pos="794"/>
          <w:tab w:val="clear" w:pos="1191"/>
          <w:tab w:val="clear" w:pos="1588"/>
          <w:tab w:val="clear" w:pos="1985"/>
        </w:tabs>
        <w:ind w:left="567" w:hanging="567"/>
      </w:pPr>
      <w:r w:rsidRPr="00AE7150">
        <w:t xml:space="preserve">Properties appearing in the </w:t>
      </w:r>
      <w:proofErr w:type="spellStart"/>
      <w:r w:rsidRPr="00AE7150">
        <w:t>ContextAttributes</w:t>
      </w:r>
      <w:proofErr w:type="spellEnd"/>
      <w:r w:rsidRPr="00AE7150">
        <w:t xml:space="preserve"> descriptor of the Context holding the Stream’s Termination.</w:t>
      </w:r>
    </w:p>
    <w:p w:rsidR="00F5347B" w:rsidRPr="00AE7150" w:rsidRDefault="00F5347B" w:rsidP="00F5347B">
      <w:r w:rsidRPr="00AE7150">
        <w:t xml:space="preserve">We refer to the set of protocol elements that are used in the creation of the classification-rule as </w:t>
      </w:r>
      <w:r w:rsidRPr="00AE7150">
        <w:rPr>
          <w:i/>
          <w:iCs/>
        </w:rPr>
        <w:t>lookup-keys</w:t>
      </w:r>
      <w:r w:rsidRPr="00AE7150">
        <w:t>.</w:t>
      </w:r>
    </w:p>
    <w:p w:rsidR="00F5347B" w:rsidRPr="00AE7150" w:rsidRDefault="00F5347B" w:rsidP="00F5347B">
      <w:r w:rsidRPr="00AE7150">
        <w:t>Some H.248 packages mandate that certain elements must be used as lookup-keys, or alternatively must not be used as lookup-keys. A MG implementing such a package shall follow these requirements when creating classification-rules. For most protocol elements, however, there is no normative requirement concerning classification-rules. Whether each element is used as a lookup-</w:t>
      </w:r>
      <w:r w:rsidRPr="00AE7150">
        <w:lastRenderedPageBreak/>
        <w:t>key is therefore dependant on the particular use-case or the employed H.248 profile. For example, certain use-cases may call for the MG to consider a source-filter attribute (see [b-IETF RFC 4570] appearing in a SDP Local Descriptor as a lookup-key, while other use-cases may require that such an attribute be ignored.</w:t>
      </w:r>
    </w:p>
    <w:p w:rsidR="00F5347B" w:rsidRPr="00AE7150" w:rsidRDefault="00F5347B" w:rsidP="00F5347B">
      <w:r w:rsidRPr="00AE7150">
        <w:t xml:space="preserve">Usually, a logical </w:t>
      </w:r>
      <w:r w:rsidRPr="00AE7150">
        <w:rPr>
          <w:i/>
          <w:iCs/>
        </w:rPr>
        <w:t>AND</w:t>
      </w:r>
      <w:r w:rsidRPr="00AE7150">
        <w:t xml:space="preserve"> operation is assumed between all the </w:t>
      </w:r>
      <w:r w:rsidR="00821820">
        <w:t xml:space="preserve">single conditions (with their </w:t>
      </w:r>
      <w:r w:rsidRPr="00AE7150">
        <w:t>lookup-keys</w:t>
      </w:r>
      <w:r w:rsidR="00821820">
        <w:t>)</w:t>
      </w:r>
      <w:r w:rsidRPr="00AE7150">
        <w:t xml:space="preserve"> of </w:t>
      </w:r>
      <w:r w:rsidR="00821820">
        <w:t xml:space="preserve">the overall compound condition of </w:t>
      </w:r>
      <w:r w:rsidRPr="00AE7150">
        <w:t xml:space="preserve">a classification-rule, i.e. a packet must match </w:t>
      </w:r>
      <w:r w:rsidRPr="00AE7150">
        <w:rPr>
          <w:i/>
          <w:iCs/>
        </w:rPr>
        <w:t>all</w:t>
      </w:r>
      <w:r w:rsidRPr="00AE7150">
        <w:t xml:space="preserve"> the lookup-keys of a Stream for it to be delivered to that Stream. However specific packages and use-cases may call for other logical operations between the different lookup-keys.</w:t>
      </w:r>
    </w:p>
    <w:p w:rsidR="00AA0D07" w:rsidRPr="00AE7150" w:rsidRDefault="00AA0D07" w:rsidP="002F596E">
      <w:pPr>
        <w:pStyle w:val="Heading3"/>
      </w:pPr>
      <w:bookmarkStart w:id="31" w:name="_Toc310270464"/>
      <w:r w:rsidRPr="00AE7150">
        <w:t>6.1.2</w:t>
      </w:r>
      <w:r w:rsidRPr="00AE7150">
        <w:tab/>
        <w:t>Stream-less terminations</w:t>
      </w:r>
      <w:bookmarkEnd w:id="31"/>
    </w:p>
    <w:p w:rsidR="00AA0D07" w:rsidRPr="00AE7150" w:rsidRDefault="00AA0D07" w:rsidP="00F5347B">
      <w:r w:rsidRPr="00AE7150">
        <w:t xml:space="preserve">Some packages (e.g. those of </w:t>
      </w:r>
      <w:r w:rsidR="00E72F4C" w:rsidRPr="00AE7150">
        <w:t xml:space="preserve">[ITU-T </w:t>
      </w:r>
      <w:r w:rsidRPr="00AE7150">
        <w:t>H.248.64</w:t>
      </w:r>
      <w:r w:rsidR="00E72F4C" w:rsidRPr="00AE7150">
        <w:t>]</w:t>
      </w:r>
      <w:r w:rsidRPr="00AE7150">
        <w:t>) describe Terminations that do not have Streams at all. Packets are then classified into the complete Termination.</w:t>
      </w:r>
    </w:p>
    <w:p w:rsidR="00F5347B" w:rsidRPr="00AE7150" w:rsidRDefault="00F5347B" w:rsidP="002F596E">
      <w:pPr>
        <w:pStyle w:val="Heading2"/>
      </w:pPr>
      <w:bookmarkStart w:id="32" w:name="_Toc310270465"/>
      <w:r w:rsidRPr="00AE7150">
        <w:t>6.</w:t>
      </w:r>
      <w:r w:rsidR="00AA0D07" w:rsidRPr="00AE7150">
        <w:t>2</w:t>
      </w:r>
      <w:r w:rsidRPr="00AE7150">
        <w:rPr>
          <w:lang w:eastAsia="zh-CN"/>
        </w:rPr>
        <w:tab/>
      </w:r>
      <w:r w:rsidRPr="00AE7150">
        <w:t>Lookup-keys based on the Local and Remote Descriptors</w:t>
      </w:r>
      <w:bookmarkEnd w:id="32"/>
    </w:p>
    <w:p w:rsidR="005A704C" w:rsidRPr="00AE7150" w:rsidRDefault="00AA0D07" w:rsidP="002F596E">
      <w:pPr>
        <w:pStyle w:val="Heading3"/>
      </w:pPr>
      <w:bookmarkStart w:id="33" w:name="_Toc310270466"/>
      <w:r w:rsidRPr="00AE7150">
        <w:t>6.2.1</w:t>
      </w:r>
      <w:r w:rsidRPr="00AE7150">
        <w:tab/>
        <w:t>Basic concept</w:t>
      </w:r>
      <w:bookmarkEnd w:id="33"/>
    </w:p>
    <w:p w:rsidR="00F5347B" w:rsidRPr="00D431AA" w:rsidRDefault="00F5347B" w:rsidP="00D431AA">
      <w:r w:rsidRPr="00D431AA">
        <w:t>Lookup-keys can be derived from elements of the Local and Remote Descriptors. Note that, according to clause 7.1.8 of [ITU-T H.248.1], the Local Descriptor “refers to the media received by the MG”. Therefore the use of the Local Descriptor’s fields as lookup-keys is a natural and implicit assumption of most H.248 use-cases. On the other hand, the Remote Descriptor “refers to the media sent by the MG”. Therefore using it to derive lookup-keys (that inherently relate to incoming traffic) is justified only in specialized use-cases.</w:t>
      </w:r>
    </w:p>
    <w:p w:rsidR="00AA0D07" w:rsidRPr="00AE7150" w:rsidRDefault="00AA0D07" w:rsidP="00F5347B">
      <w:r w:rsidRPr="00AE7150">
        <w:t xml:space="preserve">These lookup-keys apply to both the text and binary versions of the </w:t>
      </w:r>
      <w:r w:rsidR="00B650BD" w:rsidRPr="00AE7150">
        <w:t>H.248.1 protocol</w:t>
      </w:r>
      <w:r w:rsidRPr="00AE7150">
        <w:t>.</w:t>
      </w:r>
    </w:p>
    <w:p w:rsidR="00F5347B" w:rsidRPr="00AE7150" w:rsidRDefault="00F5347B" w:rsidP="00F5347B">
      <w:r w:rsidRPr="00AE7150">
        <w:t xml:space="preserve">For Local and Remote Descriptors that contain SDP session descriptions, the possible uses of the SDP fields as lookup-keys is tied-up to the fields’ meaning, as described in [IETF RFC 4566] and various extension RFCs. Following is a list of examples </w:t>
      </w:r>
      <w:r w:rsidR="001F12D0" w:rsidRPr="00AE7150">
        <w:t>of</w:t>
      </w:r>
      <w:r w:rsidRPr="00AE7150">
        <w:t xml:space="preserve"> uses of SDP fields as lookup-keys. This list is by no means exhaustive and should not limit the possible use of SDP fields as lookup-keys.</w:t>
      </w:r>
    </w:p>
    <w:p w:rsidR="00F5347B" w:rsidRPr="00AE7150" w:rsidRDefault="00AA0D07" w:rsidP="00202780">
      <w:pPr>
        <w:numPr>
          <w:ilvl w:val="0"/>
          <w:numId w:val="7"/>
        </w:numPr>
        <w:tabs>
          <w:tab w:val="clear" w:pos="720"/>
          <w:tab w:val="clear" w:pos="794"/>
          <w:tab w:val="clear" w:pos="1191"/>
          <w:tab w:val="clear" w:pos="1588"/>
          <w:tab w:val="clear" w:pos="1985"/>
        </w:tabs>
        <w:ind w:left="567" w:hanging="567"/>
      </w:pPr>
      <w:r w:rsidRPr="00AE7150">
        <w:t>SDP fields of t</w:t>
      </w:r>
      <w:r w:rsidR="00F5347B" w:rsidRPr="00AE7150">
        <w:t xml:space="preserve">he “c=” </w:t>
      </w:r>
      <w:r w:rsidRPr="00AE7150">
        <w:t>line</w:t>
      </w:r>
      <w:r w:rsidR="00F5347B" w:rsidRPr="00AE7150">
        <w:t xml:space="preserve"> of the Local Descriptor can be used for specifying:</w:t>
      </w:r>
    </w:p>
    <w:p w:rsidR="00F5347B" w:rsidRPr="00AE7150" w:rsidRDefault="00F5347B" w:rsidP="00202780">
      <w:pPr>
        <w:numPr>
          <w:ilvl w:val="1"/>
          <w:numId w:val="7"/>
        </w:numPr>
        <w:tabs>
          <w:tab w:val="clear" w:pos="794"/>
          <w:tab w:val="clear" w:pos="1191"/>
          <w:tab w:val="clear" w:pos="1440"/>
          <w:tab w:val="clear" w:pos="1588"/>
          <w:tab w:val="clear" w:pos="1985"/>
        </w:tabs>
        <w:ind w:left="1134" w:hanging="567"/>
      </w:pPr>
      <w:r w:rsidRPr="00AE7150">
        <w:t>The incoming packet’s network-layer protocol (e.g. IP</w:t>
      </w:r>
      <w:r w:rsidR="001F12D0" w:rsidRPr="00AE7150">
        <w:t>v</w:t>
      </w:r>
      <w:r w:rsidRPr="00AE7150">
        <w:t>4 or IP</w:t>
      </w:r>
      <w:r w:rsidR="001F12D0" w:rsidRPr="00AE7150">
        <w:t>v</w:t>
      </w:r>
      <w:r w:rsidRPr="00AE7150">
        <w:t>6).</w:t>
      </w:r>
    </w:p>
    <w:p w:rsidR="00F5347B" w:rsidRPr="00AE7150" w:rsidRDefault="00F5347B" w:rsidP="00202780">
      <w:pPr>
        <w:numPr>
          <w:ilvl w:val="1"/>
          <w:numId w:val="7"/>
        </w:numPr>
        <w:tabs>
          <w:tab w:val="clear" w:pos="794"/>
          <w:tab w:val="clear" w:pos="1191"/>
          <w:tab w:val="clear" w:pos="1440"/>
          <w:tab w:val="clear" w:pos="1588"/>
          <w:tab w:val="clear" w:pos="1985"/>
        </w:tabs>
        <w:ind w:left="1134" w:hanging="567"/>
      </w:pPr>
      <w:r w:rsidRPr="00AE7150">
        <w:t>The incoming packet’s network-layer destination address.</w:t>
      </w:r>
    </w:p>
    <w:p w:rsidR="00F5347B" w:rsidRPr="00AE7150" w:rsidRDefault="00AA0D07" w:rsidP="00202780">
      <w:pPr>
        <w:numPr>
          <w:ilvl w:val="0"/>
          <w:numId w:val="7"/>
        </w:numPr>
        <w:tabs>
          <w:tab w:val="clear" w:pos="720"/>
          <w:tab w:val="clear" w:pos="794"/>
          <w:tab w:val="clear" w:pos="1191"/>
          <w:tab w:val="clear" w:pos="1588"/>
          <w:tab w:val="clear" w:pos="1985"/>
        </w:tabs>
        <w:ind w:left="567" w:hanging="567"/>
      </w:pPr>
      <w:r w:rsidRPr="00AE7150">
        <w:t>SDP fields of t</w:t>
      </w:r>
      <w:r w:rsidR="00F5347B" w:rsidRPr="00AE7150">
        <w:t xml:space="preserve">he “m=” </w:t>
      </w:r>
      <w:r w:rsidRPr="00AE7150">
        <w:t>line</w:t>
      </w:r>
      <w:r w:rsidR="00F5347B" w:rsidRPr="00AE7150">
        <w:t xml:space="preserve"> of the Local Descriptor can be used for specifying:</w:t>
      </w:r>
    </w:p>
    <w:p w:rsidR="00F5347B" w:rsidRPr="00AE7150" w:rsidRDefault="00F5347B" w:rsidP="00202780">
      <w:pPr>
        <w:numPr>
          <w:ilvl w:val="1"/>
          <w:numId w:val="7"/>
        </w:numPr>
        <w:tabs>
          <w:tab w:val="clear" w:pos="794"/>
          <w:tab w:val="clear" w:pos="1191"/>
          <w:tab w:val="clear" w:pos="1440"/>
          <w:tab w:val="clear" w:pos="1588"/>
          <w:tab w:val="clear" w:pos="1985"/>
        </w:tabs>
        <w:ind w:left="1134" w:hanging="567"/>
      </w:pPr>
      <w:r w:rsidRPr="00AE7150">
        <w:t>The incoming packet’s transport-layer protocol (e.g. UDP, TCP, UDPTL).</w:t>
      </w:r>
    </w:p>
    <w:p w:rsidR="00F5347B" w:rsidRPr="00AE7150" w:rsidRDefault="00F5347B" w:rsidP="00202780">
      <w:pPr>
        <w:numPr>
          <w:ilvl w:val="1"/>
          <w:numId w:val="7"/>
        </w:numPr>
        <w:tabs>
          <w:tab w:val="clear" w:pos="794"/>
          <w:tab w:val="clear" w:pos="1191"/>
          <w:tab w:val="clear" w:pos="1440"/>
          <w:tab w:val="clear" w:pos="1588"/>
          <w:tab w:val="clear" w:pos="1985"/>
        </w:tabs>
        <w:ind w:left="1134" w:hanging="567"/>
      </w:pPr>
      <w:r w:rsidRPr="00AE7150">
        <w:t>The incoming packet’s combination of transport-layer and higher-layer protocols (e.g. RTP over UDP, MSRP over TLS).</w:t>
      </w:r>
    </w:p>
    <w:p w:rsidR="00F5347B" w:rsidRPr="00AE7150" w:rsidRDefault="00F5347B" w:rsidP="00202780">
      <w:pPr>
        <w:numPr>
          <w:ilvl w:val="1"/>
          <w:numId w:val="7"/>
        </w:numPr>
        <w:tabs>
          <w:tab w:val="clear" w:pos="794"/>
          <w:tab w:val="clear" w:pos="1191"/>
          <w:tab w:val="clear" w:pos="1440"/>
          <w:tab w:val="clear" w:pos="1588"/>
          <w:tab w:val="clear" w:pos="1985"/>
        </w:tabs>
        <w:ind w:left="1134" w:hanging="567"/>
      </w:pPr>
      <w:r w:rsidRPr="00AE7150">
        <w:t>The incoming packet’s destination transport port.</w:t>
      </w:r>
    </w:p>
    <w:p w:rsidR="00F5347B" w:rsidRPr="00AE7150" w:rsidRDefault="00F5347B" w:rsidP="00202780">
      <w:pPr>
        <w:numPr>
          <w:ilvl w:val="1"/>
          <w:numId w:val="7"/>
        </w:numPr>
        <w:tabs>
          <w:tab w:val="clear" w:pos="794"/>
          <w:tab w:val="clear" w:pos="1191"/>
          <w:tab w:val="clear" w:pos="1440"/>
          <w:tab w:val="clear" w:pos="1588"/>
          <w:tab w:val="clear" w:pos="1985"/>
        </w:tabs>
        <w:ind w:left="1134" w:hanging="567"/>
      </w:pPr>
      <w:r w:rsidRPr="00AE7150">
        <w:t>The incoming packet’s application-layer format (e.g. AMR codec frames)</w:t>
      </w:r>
    </w:p>
    <w:p w:rsidR="005A704C" w:rsidRPr="00AE7150" w:rsidRDefault="00771E39" w:rsidP="00AE7150">
      <w:pPr>
        <w:pStyle w:val="Note"/>
      </w:pPr>
      <w:r w:rsidRPr="00AE7150">
        <w:t xml:space="preserve">NOTE 1 – </w:t>
      </w:r>
      <w:r w:rsidR="00AA0D07" w:rsidRPr="00AE7150">
        <w:t>SDP fields of SDP attributes, t</w:t>
      </w:r>
      <w:r w:rsidRPr="00AE7150">
        <w:t>he “</w:t>
      </w:r>
      <w:r w:rsidR="00AA0D07" w:rsidRPr="00AE7150">
        <w:t>a</w:t>
      </w:r>
      <w:r w:rsidRPr="00AE7150">
        <w:t xml:space="preserve">=” </w:t>
      </w:r>
      <w:r w:rsidR="00AA0D07" w:rsidRPr="00AE7150">
        <w:t xml:space="preserve">lines, may also contain lookup-key elements. </w:t>
      </w:r>
    </w:p>
    <w:p w:rsidR="002F596E" w:rsidRPr="00AE7150" w:rsidRDefault="00AA0D07" w:rsidP="00AE7150">
      <w:pPr>
        <w:pStyle w:val="Note"/>
      </w:pPr>
      <w:r w:rsidRPr="00AE7150">
        <w:t xml:space="preserve">NOTE 2 – </w:t>
      </w:r>
      <w:r w:rsidR="00B650BD" w:rsidRPr="00AE7150">
        <w:t>It should be noted that even in the text version of H.248</w:t>
      </w:r>
      <w:r w:rsidRPr="00AE7150">
        <w:t xml:space="preserve"> lookup-key elements may also originate from non-SDP elemen</w:t>
      </w:r>
      <w:r w:rsidR="002F596E">
        <w:t>ts in Local/Remote descriptors.</w:t>
      </w:r>
    </w:p>
    <w:p w:rsidR="00AA0D07" w:rsidRPr="00AE7150" w:rsidRDefault="00AA0D07" w:rsidP="002F596E">
      <w:pPr>
        <w:pStyle w:val="Heading3"/>
      </w:pPr>
      <w:bookmarkStart w:id="34" w:name="_Toc310270467"/>
      <w:r w:rsidRPr="00AE7150">
        <w:t>6.2.2</w:t>
      </w:r>
      <w:r w:rsidRPr="00AE7150">
        <w:tab/>
        <w:t>Lookup-key based on R</w:t>
      </w:r>
      <w:r w:rsidR="009E19FD" w:rsidRPr="00AE7150">
        <w:t xml:space="preserve">emote </w:t>
      </w:r>
      <w:r w:rsidRPr="00AE7150">
        <w:t>D</w:t>
      </w:r>
      <w:r w:rsidR="009E19FD" w:rsidRPr="00AE7150">
        <w:t>escriptor</w:t>
      </w:r>
      <w:r w:rsidRPr="00AE7150">
        <w:t xml:space="preserve"> only</w:t>
      </w:r>
      <w:bookmarkEnd w:id="34"/>
    </w:p>
    <w:p w:rsidR="00AA0D07" w:rsidRPr="00AE7150" w:rsidRDefault="00AA0D07" w:rsidP="00F5347B">
      <w:r w:rsidRPr="00AE7150">
        <w:t xml:space="preserve">The case of lookup-keys based on Remote Descriptor </w:t>
      </w:r>
      <w:r w:rsidR="009E19FD" w:rsidRPr="00AE7150">
        <w:t xml:space="preserve">(RD) </w:t>
      </w:r>
      <w:r w:rsidRPr="00AE7150">
        <w:t>information only, may be not excluded. It could be subject of a pure unidirectional end-to-end packet connection, or e.g. a bidirectional packet connection which lacks (initially, temporarily) LD lookup information. A use-case calling for a lookup-key based on the Remote Descriptor is not trivial and for further studies.</w:t>
      </w:r>
    </w:p>
    <w:p w:rsidR="00F5347B" w:rsidRPr="00AE7150" w:rsidRDefault="00F5347B" w:rsidP="002F596E">
      <w:pPr>
        <w:pStyle w:val="Heading3"/>
      </w:pPr>
      <w:bookmarkStart w:id="35" w:name="_Toc310270468"/>
      <w:r w:rsidRPr="00AE7150">
        <w:lastRenderedPageBreak/>
        <w:t>6.</w:t>
      </w:r>
      <w:r w:rsidR="00AA0D07" w:rsidRPr="00AE7150">
        <w:t>2</w:t>
      </w:r>
      <w:r w:rsidRPr="00AE7150">
        <w:t>.</w:t>
      </w:r>
      <w:r w:rsidR="00AA0D07" w:rsidRPr="00AE7150">
        <w:t>3</w:t>
      </w:r>
      <w:r w:rsidRPr="00AE7150">
        <w:tab/>
        <w:t>Use of Wildcards in the Local and Remote Descriptors</w:t>
      </w:r>
      <w:bookmarkEnd w:id="35"/>
    </w:p>
    <w:p w:rsidR="00F5347B" w:rsidRPr="00AE7150" w:rsidRDefault="00F5347B" w:rsidP="00F5347B">
      <w:r w:rsidRPr="00AE7150">
        <w:t>To prevent the use of an element of the Local or Remote Descriptors as a lookup-key, the MGC can either omit the element from the Descriptor or set the element’s value to an “All” wildcard.</w:t>
      </w:r>
      <w:r w:rsidR="00B650BD" w:rsidRPr="00AE7150">
        <w:t xml:space="preserve"> H.248.1 allows different wildcards (CHOOSE, ALL) for elements in the Local and Remote Descriptors.</w:t>
      </w:r>
    </w:p>
    <w:p w:rsidR="00F5347B" w:rsidRPr="00AE7150" w:rsidRDefault="00F5347B" w:rsidP="00F5347B">
      <w:r w:rsidRPr="00AE7150">
        <w:t>For Local and Remote Descriptors that contain SDP session descriptions, any wildcards should follow the procedures of [ITU-T H.248.39]. In the context of packet classification, the “Not-Significant” (“-”) SDP wildcard is fully equivalent to the “All” (“*”) SDP wildcard. Both types of wildcards can be used interchangeably</w:t>
      </w:r>
    </w:p>
    <w:p w:rsidR="00F5347B" w:rsidRPr="00AE7150" w:rsidRDefault="00F5347B" w:rsidP="00F5347B">
      <w:r w:rsidRPr="00AE7150">
        <w:t>Using SDP wildcards is especially useful when the MGC wishes that only a part of an SDP field will be used for packet classification, or when the MGC wishes to avoid classification according to a mandatory SDP field. For example, many profiles consider the “c=” and “m=” SDP fields as mandatory. An MGC may wish to classify packets based on them being IPv4, but avoid using the IP address or any transport-layer information as lookup-keys. Such an MGC may employ a Local Descriptor similar to the following one</w:t>
      </w:r>
      <w:r w:rsidR="009E19FD" w:rsidRPr="00AE7150">
        <w:t>, see Table 1</w:t>
      </w:r>
      <w:r w:rsidRPr="00AE7150">
        <w:t>:</w:t>
      </w:r>
    </w:p>
    <w:p w:rsidR="009E19FD" w:rsidRPr="00AE7150" w:rsidRDefault="009E19FD" w:rsidP="009E19FD">
      <w:pPr>
        <w:pStyle w:val="TableNotitle"/>
        <w:rPr>
          <w:lang w:eastAsia="zh-CN"/>
        </w:rPr>
      </w:pPr>
      <w:r w:rsidRPr="00AE7150">
        <w:t xml:space="preserve">Table 1 – Example lookup-key information for </w:t>
      </w:r>
      <w:r w:rsidRPr="00AE7150">
        <w:br/>
        <w:t xml:space="preserve">assigning </w:t>
      </w:r>
      <w:r w:rsidRPr="00AE7150">
        <w:rPr>
          <w:i/>
        </w:rPr>
        <w:t>all</w:t>
      </w:r>
      <w:r w:rsidRPr="00AE7150">
        <w:t xml:space="preserve"> incoming IPv4 packets to a single Stream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9E19FD" w:rsidRPr="00D431AA" w:rsidTr="00B915FC">
        <w:trPr>
          <w:jc w:val="center"/>
        </w:trPr>
        <w:tc>
          <w:tcPr>
            <w:tcW w:w="6363" w:type="dxa"/>
            <w:shd w:val="clear" w:color="auto" w:fill="E0E0E0"/>
            <w:vAlign w:val="center"/>
          </w:tcPr>
          <w:p w:rsidR="009E19FD" w:rsidRPr="00D431AA" w:rsidRDefault="009E19FD" w:rsidP="00B915FC">
            <w:pPr>
              <w:pStyle w:val="Tablehead"/>
              <w:keepLines/>
            </w:pPr>
            <w:r w:rsidRPr="00D431AA">
              <w:t>ITU-T H.248 encoding (shortened command)</w:t>
            </w:r>
          </w:p>
        </w:tc>
        <w:tc>
          <w:tcPr>
            <w:tcW w:w="3276" w:type="dxa"/>
            <w:shd w:val="clear" w:color="auto" w:fill="E0E0E0"/>
            <w:vAlign w:val="center"/>
          </w:tcPr>
          <w:p w:rsidR="009E19FD" w:rsidRPr="00D431AA" w:rsidRDefault="009E19FD" w:rsidP="00B915FC">
            <w:pPr>
              <w:pStyle w:val="Tablehead"/>
              <w:keepLines/>
            </w:pPr>
            <w:r w:rsidRPr="00D431AA">
              <w:t>Comments</w:t>
            </w:r>
          </w:p>
        </w:tc>
      </w:tr>
      <w:tr w:rsidR="009E19FD" w:rsidRPr="00D431AA" w:rsidTr="00B915FC">
        <w:trPr>
          <w:jc w:val="center"/>
        </w:trPr>
        <w:tc>
          <w:tcPr>
            <w:tcW w:w="6363" w:type="dxa"/>
          </w:tcPr>
          <w:p w:rsidR="009E19FD" w:rsidRPr="00D431AA" w:rsidRDefault="009E19FD" w:rsidP="00D431AA">
            <w:pPr>
              <w:pStyle w:val="Formal"/>
            </w:pPr>
            <w:r w:rsidRPr="00D431AA">
              <w:t>MGC to MG:</w:t>
            </w:r>
          </w:p>
          <w:p w:rsidR="009E19FD" w:rsidRPr="00D431AA" w:rsidRDefault="009E19FD" w:rsidP="00D431AA">
            <w:pPr>
              <w:pStyle w:val="Formal"/>
            </w:pPr>
            <w:r w:rsidRPr="00D431AA">
              <w:t xml:space="preserve">MEGACO/… </w:t>
            </w:r>
          </w:p>
          <w:p w:rsidR="009E19FD" w:rsidRPr="00D431AA" w:rsidRDefault="009E19FD" w:rsidP="00D431AA">
            <w:pPr>
              <w:pStyle w:val="Formal"/>
            </w:pPr>
            <w:r w:rsidRPr="00D431AA">
              <w:t>Transaction = … {</w:t>
            </w:r>
          </w:p>
          <w:p w:rsidR="009E19FD" w:rsidRPr="00D431AA" w:rsidRDefault="009E19FD" w:rsidP="00D431AA">
            <w:pPr>
              <w:pStyle w:val="Formal"/>
            </w:pPr>
            <w:r w:rsidRPr="00D431AA">
              <w:t xml:space="preserve">    Context = … { </w:t>
            </w:r>
          </w:p>
          <w:p w:rsidR="009E19FD" w:rsidRPr="00D431AA" w:rsidRDefault="009E19FD" w:rsidP="00D431AA">
            <w:pPr>
              <w:pStyle w:val="Formal"/>
            </w:pPr>
            <w:r w:rsidRPr="00D431AA">
              <w:t xml:space="preserve">       Add  = … {Media { </w:t>
            </w:r>
          </w:p>
          <w:p w:rsidR="009E19FD" w:rsidRPr="00D431AA" w:rsidRDefault="009E19FD" w:rsidP="00D431AA">
            <w:pPr>
              <w:pStyle w:val="Formal"/>
            </w:pPr>
            <w:r w:rsidRPr="00D431AA">
              <w:t xml:space="preserve">            Stream = 1 { </w:t>
            </w:r>
          </w:p>
          <w:p w:rsidR="009E19FD" w:rsidRPr="00D431AA" w:rsidRDefault="009E19FD" w:rsidP="00D431AA">
            <w:pPr>
              <w:pStyle w:val="Formal"/>
            </w:pPr>
            <w:r w:rsidRPr="00D431AA">
              <w:t>…</w:t>
            </w:r>
          </w:p>
          <w:p w:rsidR="009E19FD" w:rsidRPr="00D431AA" w:rsidRDefault="009E19FD" w:rsidP="00D431AA">
            <w:pPr>
              <w:pStyle w:val="Formal"/>
            </w:pPr>
            <w:r w:rsidRPr="00D431AA">
              <w:t xml:space="preserve">                 Local {</w:t>
            </w:r>
          </w:p>
          <w:p w:rsidR="009E19FD" w:rsidRPr="00D431AA" w:rsidRDefault="009E19FD" w:rsidP="00D431AA">
            <w:pPr>
              <w:pStyle w:val="Formal"/>
            </w:pPr>
            <w:r w:rsidRPr="00D431AA">
              <w:t xml:space="preserve">                    v=0</w:t>
            </w:r>
          </w:p>
          <w:p w:rsidR="009E19FD" w:rsidRPr="00D431AA" w:rsidRDefault="009E19FD" w:rsidP="00D431AA">
            <w:pPr>
              <w:pStyle w:val="Formal"/>
            </w:pPr>
            <w:r w:rsidRPr="00D431AA">
              <w:t xml:space="preserve">                    c=IN IP4 *</w:t>
            </w:r>
          </w:p>
          <w:p w:rsidR="009E19FD" w:rsidRPr="00D431AA" w:rsidRDefault="009E19FD" w:rsidP="00D431AA">
            <w:pPr>
              <w:pStyle w:val="Formal"/>
            </w:pPr>
            <w:r w:rsidRPr="00D431AA">
              <w:t xml:space="preserve">                    m=- - - –</w:t>
            </w:r>
          </w:p>
          <w:p w:rsidR="009E19FD" w:rsidRPr="00D431AA" w:rsidRDefault="009E19FD" w:rsidP="00D431AA">
            <w:pPr>
              <w:pStyle w:val="Formal"/>
            </w:pPr>
            <w:r w:rsidRPr="00D431AA">
              <w:t xml:space="preserve">                 },</w:t>
            </w:r>
          </w:p>
          <w:p w:rsidR="009E19FD" w:rsidRPr="00D431AA" w:rsidRDefault="009E19FD" w:rsidP="00D431AA">
            <w:pPr>
              <w:pStyle w:val="Formal"/>
            </w:pPr>
            <w:r w:rsidRPr="00D431AA">
              <w:t>…</w:t>
            </w:r>
          </w:p>
        </w:tc>
        <w:tc>
          <w:tcPr>
            <w:tcW w:w="3276" w:type="dxa"/>
          </w:tcPr>
          <w:p w:rsidR="009E19FD" w:rsidRPr="00D431AA" w:rsidRDefault="009E19FD" w:rsidP="00B915FC">
            <w:pPr>
              <w:pStyle w:val="Tabletext"/>
            </w:pPr>
            <w:r w:rsidRPr="00D431AA">
              <w:t xml:space="preserve">Only the LD part is indicated. The IPv4 network address is wildcarded. It is also L4 and L4+ agnostic due to the wildcards in the “m=” line. </w:t>
            </w:r>
          </w:p>
        </w:tc>
      </w:tr>
    </w:tbl>
    <w:p w:rsidR="009E19FD" w:rsidRPr="00AE7150" w:rsidRDefault="009E19FD" w:rsidP="00F5347B"/>
    <w:p w:rsidR="009E19FD" w:rsidRPr="00AE7150" w:rsidRDefault="009E19FD" w:rsidP="009E19FD">
      <w:r w:rsidRPr="00AE7150">
        <w:t xml:space="preserve">Another example provides a possible lookup-key for </w:t>
      </w:r>
      <w:r w:rsidRPr="00AE7150">
        <w:rPr>
          <w:i/>
        </w:rPr>
        <w:t xml:space="preserve">all incoming </w:t>
      </w:r>
      <w:r w:rsidRPr="00AE7150">
        <w:t>UDP packets, see Table 2.</w:t>
      </w:r>
    </w:p>
    <w:p w:rsidR="009E19FD" w:rsidRPr="00AE7150" w:rsidRDefault="009E19FD" w:rsidP="009E19FD">
      <w:pPr>
        <w:pStyle w:val="TableNotitle"/>
        <w:rPr>
          <w:lang w:eastAsia="zh-CN"/>
        </w:rPr>
      </w:pPr>
      <w:r w:rsidRPr="00AE7150">
        <w:t xml:space="preserve">Table 2 – Example lookup-key information for </w:t>
      </w:r>
      <w:r w:rsidRPr="00AE7150">
        <w:br/>
        <w:t xml:space="preserve">assigning </w:t>
      </w:r>
      <w:r w:rsidRPr="00AE7150">
        <w:rPr>
          <w:i/>
        </w:rPr>
        <w:t>all</w:t>
      </w:r>
      <w:r w:rsidRPr="00AE7150">
        <w:t xml:space="preserve"> incoming UDP packets to a single Stream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9E19FD" w:rsidRPr="00D431AA" w:rsidTr="00B915FC">
        <w:trPr>
          <w:jc w:val="center"/>
        </w:trPr>
        <w:tc>
          <w:tcPr>
            <w:tcW w:w="6363" w:type="dxa"/>
            <w:shd w:val="clear" w:color="auto" w:fill="E0E0E0"/>
            <w:vAlign w:val="center"/>
          </w:tcPr>
          <w:p w:rsidR="009E19FD" w:rsidRPr="00D431AA" w:rsidRDefault="009E19FD" w:rsidP="00B915FC">
            <w:pPr>
              <w:pStyle w:val="Tablehead"/>
              <w:keepLines/>
            </w:pPr>
            <w:r w:rsidRPr="00D431AA">
              <w:t>ITU-T H.248 encoding (shortened command)</w:t>
            </w:r>
          </w:p>
        </w:tc>
        <w:tc>
          <w:tcPr>
            <w:tcW w:w="3276" w:type="dxa"/>
            <w:shd w:val="clear" w:color="auto" w:fill="E0E0E0"/>
            <w:vAlign w:val="center"/>
          </w:tcPr>
          <w:p w:rsidR="009E19FD" w:rsidRPr="00D431AA" w:rsidRDefault="009E19FD" w:rsidP="00B915FC">
            <w:pPr>
              <w:pStyle w:val="Tablehead"/>
              <w:keepLines/>
            </w:pPr>
            <w:r w:rsidRPr="00D431AA">
              <w:t>Comments</w:t>
            </w:r>
          </w:p>
        </w:tc>
      </w:tr>
      <w:tr w:rsidR="009E19FD" w:rsidRPr="00D431AA" w:rsidTr="00B915FC">
        <w:trPr>
          <w:jc w:val="center"/>
        </w:trPr>
        <w:tc>
          <w:tcPr>
            <w:tcW w:w="6363" w:type="dxa"/>
          </w:tcPr>
          <w:p w:rsidR="009E19FD" w:rsidRPr="00D431AA" w:rsidRDefault="009E19FD" w:rsidP="00D431AA">
            <w:pPr>
              <w:pStyle w:val="Formal"/>
            </w:pPr>
            <w:r w:rsidRPr="00D431AA">
              <w:t>MGC to MG:</w:t>
            </w:r>
          </w:p>
          <w:p w:rsidR="009E19FD" w:rsidRPr="00D431AA" w:rsidRDefault="009E19FD" w:rsidP="00D431AA">
            <w:pPr>
              <w:pStyle w:val="Formal"/>
            </w:pPr>
            <w:r w:rsidRPr="00D431AA">
              <w:t xml:space="preserve">MEGACO/… </w:t>
            </w:r>
          </w:p>
          <w:p w:rsidR="009E19FD" w:rsidRPr="00D431AA" w:rsidRDefault="009E19FD" w:rsidP="00D431AA">
            <w:pPr>
              <w:pStyle w:val="Formal"/>
            </w:pPr>
            <w:r w:rsidRPr="00D431AA">
              <w:t>Transaction = … {</w:t>
            </w:r>
          </w:p>
          <w:p w:rsidR="009E19FD" w:rsidRPr="00D431AA" w:rsidRDefault="009E19FD" w:rsidP="00D431AA">
            <w:pPr>
              <w:pStyle w:val="Formal"/>
            </w:pPr>
            <w:r w:rsidRPr="00D431AA">
              <w:t xml:space="preserve">    Context = … { </w:t>
            </w:r>
          </w:p>
          <w:p w:rsidR="009E19FD" w:rsidRPr="00D431AA" w:rsidRDefault="009E19FD" w:rsidP="00D431AA">
            <w:pPr>
              <w:pStyle w:val="Formal"/>
            </w:pPr>
            <w:r w:rsidRPr="00D431AA">
              <w:t xml:space="preserve">       Add  = … {Media { </w:t>
            </w:r>
          </w:p>
          <w:p w:rsidR="009E19FD" w:rsidRPr="00D431AA" w:rsidRDefault="009E19FD" w:rsidP="00D431AA">
            <w:pPr>
              <w:pStyle w:val="Formal"/>
            </w:pPr>
            <w:r w:rsidRPr="00D431AA">
              <w:t xml:space="preserve">            Stream = 1 { </w:t>
            </w:r>
          </w:p>
          <w:p w:rsidR="009E19FD" w:rsidRPr="00D431AA" w:rsidRDefault="009E19FD" w:rsidP="00D431AA">
            <w:pPr>
              <w:pStyle w:val="Formal"/>
            </w:pPr>
            <w:r w:rsidRPr="00D431AA">
              <w:t>…</w:t>
            </w:r>
          </w:p>
          <w:p w:rsidR="009E19FD" w:rsidRPr="00D431AA" w:rsidRDefault="009E19FD" w:rsidP="00D431AA">
            <w:pPr>
              <w:pStyle w:val="Formal"/>
            </w:pPr>
            <w:r w:rsidRPr="00D431AA">
              <w:t xml:space="preserve">                 Local {</w:t>
            </w:r>
          </w:p>
          <w:p w:rsidR="009E19FD" w:rsidRPr="00D431AA" w:rsidRDefault="009E19FD" w:rsidP="00D431AA">
            <w:pPr>
              <w:pStyle w:val="Formal"/>
            </w:pPr>
            <w:r w:rsidRPr="00D431AA">
              <w:t xml:space="preserve">                    v=0</w:t>
            </w:r>
          </w:p>
          <w:p w:rsidR="009E19FD" w:rsidRPr="00D431AA" w:rsidRDefault="009E19FD" w:rsidP="00D431AA">
            <w:pPr>
              <w:pStyle w:val="Formal"/>
            </w:pPr>
            <w:r w:rsidRPr="00D431AA">
              <w:t xml:space="preserve">                    c=IN * *</w:t>
            </w:r>
          </w:p>
          <w:p w:rsidR="009E19FD" w:rsidRPr="00D431AA" w:rsidRDefault="009E19FD" w:rsidP="00D431AA">
            <w:pPr>
              <w:pStyle w:val="Formal"/>
            </w:pPr>
            <w:r w:rsidRPr="00D431AA">
              <w:t xml:space="preserve">                    m=- - udp –</w:t>
            </w:r>
          </w:p>
          <w:p w:rsidR="009E19FD" w:rsidRPr="00D431AA" w:rsidRDefault="009E19FD" w:rsidP="00D431AA">
            <w:pPr>
              <w:pStyle w:val="Formal"/>
            </w:pPr>
            <w:r w:rsidRPr="00D431AA">
              <w:t xml:space="preserve">                 },</w:t>
            </w:r>
          </w:p>
          <w:p w:rsidR="009E19FD" w:rsidRPr="00D431AA" w:rsidRDefault="009E19FD" w:rsidP="00D431AA">
            <w:pPr>
              <w:pStyle w:val="Formal"/>
            </w:pPr>
            <w:r w:rsidRPr="00D431AA">
              <w:t>…</w:t>
            </w:r>
          </w:p>
        </w:tc>
        <w:tc>
          <w:tcPr>
            <w:tcW w:w="3276" w:type="dxa"/>
          </w:tcPr>
          <w:p w:rsidR="009E19FD" w:rsidRPr="00D431AA" w:rsidRDefault="009E19FD" w:rsidP="00CB1065">
            <w:pPr>
              <w:pStyle w:val="Tabletext"/>
            </w:pPr>
            <w:r w:rsidRPr="00D431AA">
              <w:t>Only the LD part is indicated. The value ‘</w:t>
            </w:r>
            <w:proofErr w:type="spellStart"/>
            <w:r w:rsidRPr="00D431AA">
              <w:t>udp</w:t>
            </w:r>
            <w:proofErr w:type="spellEnd"/>
            <w:r w:rsidRPr="00D431AA">
              <w:t xml:space="preserve">’ in “m=” line field &lt;proto&gt; indicates transport protocol UDP. The lookup-key is L4+ agnostic. Value ‘IN’ in the “c=” line is required for </w:t>
            </w:r>
            <w:r w:rsidR="00CB1065" w:rsidRPr="00D431AA">
              <w:t xml:space="preserve">all </w:t>
            </w:r>
            <w:r w:rsidRPr="00D431AA">
              <w:t>IP traffic. The lookup key is IP protocol version agnostic, captures thus UDP over IPv4 and IPv6.</w:t>
            </w:r>
          </w:p>
        </w:tc>
      </w:tr>
    </w:tbl>
    <w:p w:rsidR="00F5347B" w:rsidRPr="00AE7150" w:rsidRDefault="00F5347B" w:rsidP="002F596E">
      <w:pPr>
        <w:pStyle w:val="Heading2"/>
      </w:pPr>
      <w:bookmarkStart w:id="36" w:name="_Toc310270469"/>
      <w:r w:rsidRPr="00AE7150">
        <w:lastRenderedPageBreak/>
        <w:t>6.</w:t>
      </w:r>
      <w:r w:rsidR="00E079B8">
        <w:t>3</w:t>
      </w:r>
      <w:r w:rsidRPr="00AE7150">
        <w:tab/>
        <w:t>Lookup-keys based on H.248 Properties</w:t>
      </w:r>
      <w:bookmarkEnd w:id="36"/>
    </w:p>
    <w:p w:rsidR="00F5347B" w:rsidRPr="00AE7150" w:rsidRDefault="00F5347B" w:rsidP="00F5347B">
      <w:r w:rsidRPr="00AE7150">
        <w:t xml:space="preserve">Lookup-keys can be derived from properties appearing in the </w:t>
      </w:r>
      <w:proofErr w:type="spellStart"/>
      <w:r w:rsidRPr="00AE7150">
        <w:t>LocalControl</w:t>
      </w:r>
      <w:proofErr w:type="spellEnd"/>
      <w:r w:rsidRPr="00AE7150">
        <w:t xml:space="preserve">, </w:t>
      </w:r>
      <w:proofErr w:type="spellStart"/>
      <w:r w:rsidRPr="00AE7150">
        <w:t>TerminationState</w:t>
      </w:r>
      <w:proofErr w:type="spellEnd"/>
      <w:r w:rsidRPr="00AE7150">
        <w:t xml:space="preserve"> and </w:t>
      </w:r>
      <w:proofErr w:type="spellStart"/>
      <w:r w:rsidRPr="00AE7150">
        <w:t>ContextAttributes</w:t>
      </w:r>
      <w:proofErr w:type="spellEnd"/>
      <w:r w:rsidRPr="00AE7150">
        <w:t xml:space="preserve"> Descriptors. Following is a list of examples for such lookup-keys. This list is by no means exhaustive and should not limit the possible use of properties as lookup-keys.</w:t>
      </w:r>
    </w:p>
    <w:p w:rsidR="00F5347B" w:rsidRPr="00AE7150" w:rsidRDefault="00F5347B" w:rsidP="00202780">
      <w:pPr>
        <w:numPr>
          <w:ilvl w:val="0"/>
          <w:numId w:val="8"/>
        </w:numPr>
        <w:tabs>
          <w:tab w:val="clear" w:pos="720"/>
          <w:tab w:val="clear" w:pos="794"/>
          <w:tab w:val="clear" w:pos="1191"/>
          <w:tab w:val="clear" w:pos="1588"/>
          <w:tab w:val="clear" w:pos="1985"/>
        </w:tabs>
        <w:ind w:left="567" w:hanging="567"/>
      </w:pPr>
      <w:r w:rsidRPr="00AE7150">
        <w:t xml:space="preserve">The </w:t>
      </w:r>
      <w:proofErr w:type="spellStart"/>
      <w:r w:rsidRPr="00AE7150">
        <w:rPr>
          <w:i/>
          <w:iCs/>
        </w:rPr>
        <w:t>ipdc</w:t>
      </w:r>
      <w:proofErr w:type="spellEnd"/>
      <w:r w:rsidRPr="00AE7150">
        <w:rPr>
          <w:i/>
          <w:iCs/>
        </w:rPr>
        <w:t>/realm</w:t>
      </w:r>
      <w:r w:rsidRPr="00AE7150">
        <w:t xml:space="preserve"> property (see [b-ITU-T H.248.41]) can be used for specifying the IP address realm that the packet should arrive on.</w:t>
      </w:r>
    </w:p>
    <w:p w:rsidR="00F5347B" w:rsidRPr="00AE7150" w:rsidRDefault="00F5347B" w:rsidP="00202780">
      <w:pPr>
        <w:numPr>
          <w:ilvl w:val="0"/>
          <w:numId w:val="8"/>
        </w:numPr>
        <w:tabs>
          <w:tab w:val="clear" w:pos="720"/>
          <w:tab w:val="clear" w:pos="794"/>
          <w:tab w:val="clear" w:pos="1191"/>
          <w:tab w:val="clear" w:pos="1588"/>
          <w:tab w:val="clear" w:pos="1985"/>
        </w:tabs>
        <w:ind w:left="567" w:hanging="567"/>
      </w:pPr>
      <w:r w:rsidRPr="00AE7150">
        <w:t xml:space="preserve">The </w:t>
      </w:r>
      <w:proofErr w:type="spellStart"/>
      <w:r w:rsidRPr="00AE7150">
        <w:rPr>
          <w:i/>
          <w:iCs/>
        </w:rPr>
        <w:t>vlan</w:t>
      </w:r>
      <w:proofErr w:type="spellEnd"/>
      <w:r w:rsidRPr="00AE7150">
        <w:rPr>
          <w:i/>
          <w:iCs/>
        </w:rPr>
        <w:t>/tags</w:t>
      </w:r>
      <w:r w:rsidRPr="00AE7150">
        <w:t xml:space="preserve"> property (see [b-ITU-T H.248.56]) can be used to indicate the stack of Ethernet VLAN tags of the incoming packet.</w:t>
      </w:r>
    </w:p>
    <w:p w:rsidR="00F5347B" w:rsidRPr="00AE7150" w:rsidRDefault="00F5347B" w:rsidP="00202780">
      <w:pPr>
        <w:numPr>
          <w:ilvl w:val="0"/>
          <w:numId w:val="8"/>
        </w:numPr>
        <w:tabs>
          <w:tab w:val="clear" w:pos="720"/>
          <w:tab w:val="clear" w:pos="794"/>
          <w:tab w:val="clear" w:pos="1191"/>
          <w:tab w:val="clear" w:pos="1588"/>
          <w:tab w:val="clear" w:pos="1985"/>
        </w:tabs>
        <w:ind w:left="567" w:hanging="567"/>
      </w:pPr>
      <w:r w:rsidRPr="00AE7150">
        <w:t xml:space="preserve">The </w:t>
      </w:r>
      <w:proofErr w:type="spellStart"/>
      <w:r w:rsidRPr="00AE7150">
        <w:rPr>
          <w:i/>
          <w:iCs/>
        </w:rPr>
        <w:t>mpls</w:t>
      </w:r>
      <w:proofErr w:type="spellEnd"/>
      <w:r w:rsidRPr="00AE7150">
        <w:rPr>
          <w:i/>
          <w:iCs/>
        </w:rPr>
        <w:t>/stack</w:t>
      </w:r>
      <w:r w:rsidRPr="00AE7150">
        <w:t xml:space="preserve"> property (see [b-ITU-T H.248.54]) can be used to indicate the "Label Switched Path" (LSP) of the incoming packet.</w:t>
      </w:r>
    </w:p>
    <w:p w:rsidR="00F5347B" w:rsidRPr="00AE7150" w:rsidRDefault="00F5347B" w:rsidP="002F596E">
      <w:pPr>
        <w:pStyle w:val="Heading2"/>
      </w:pPr>
      <w:bookmarkStart w:id="37" w:name="_Toc310270470"/>
      <w:r w:rsidRPr="00AE7150">
        <w:t>6.</w:t>
      </w:r>
      <w:r w:rsidR="00E079B8">
        <w:t>4</w:t>
      </w:r>
      <w:r w:rsidRPr="00AE7150">
        <w:tab/>
        <w:t xml:space="preserve">Lookup-keys based on the Termination Type and </w:t>
      </w:r>
      <w:proofErr w:type="spellStart"/>
      <w:r w:rsidRPr="00AE7150">
        <w:t>TerminationID</w:t>
      </w:r>
      <w:bookmarkEnd w:id="37"/>
      <w:proofErr w:type="spellEnd"/>
    </w:p>
    <w:p w:rsidR="00F5347B" w:rsidRPr="00AE7150" w:rsidRDefault="00F5347B" w:rsidP="00F5347B">
      <w:r w:rsidRPr="00AE7150">
        <w:t xml:space="preserve">Some simple lookup-keys can be derived from the type and </w:t>
      </w:r>
      <w:proofErr w:type="spellStart"/>
      <w:r w:rsidRPr="00AE7150">
        <w:t>TerminationID</w:t>
      </w:r>
      <w:proofErr w:type="spellEnd"/>
      <w:r w:rsidRPr="00AE7150">
        <w:t xml:space="preserve"> of the Termination hosting the Stream. The </w:t>
      </w:r>
      <w:proofErr w:type="spellStart"/>
      <w:r w:rsidRPr="00AE7150">
        <w:t>TerminationID</w:t>
      </w:r>
      <w:proofErr w:type="spellEnd"/>
      <w:r w:rsidRPr="00AE7150">
        <w:t xml:space="preserve"> (of a correspondent H.248 profile) could contain in general information elements which may be directly related to lookup-key elements.</w:t>
      </w:r>
    </w:p>
    <w:p w:rsidR="00F5347B" w:rsidRPr="00AE7150" w:rsidRDefault="00F5347B" w:rsidP="00F5347B">
      <w:r w:rsidRPr="00AE7150">
        <w:t>Some examples for such lookup-keys are:</w:t>
      </w:r>
    </w:p>
    <w:p w:rsidR="00F5347B" w:rsidRPr="00AE7150" w:rsidRDefault="00F5347B" w:rsidP="00202780">
      <w:pPr>
        <w:numPr>
          <w:ilvl w:val="0"/>
          <w:numId w:val="12"/>
        </w:numPr>
        <w:tabs>
          <w:tab w:val="clear" w:pos="720"/>
          <w:tab w:val="clear" w:pos="794"/>
          <w:tab w:val="clear" w:pos="1191"/>
          <w:tab w:val="clear" w:pos="1588"/>
          <w:tab w:val="clear" w:pos="1985"/>
        </w:tabs>
        <w:ind w:left="567" w:hanging="567"/>
      </w:pPr>
      <w:r w:rsidRPr="00AE7150">
        <w:t xml:space="preserve">The </w:t>
      </w:r>
      <w:proofErr w:type="spellStart"/>
      <w:r w:rsidRPr="00AE7150">
        <w:t>TerminationID</w:t>
      </w:r>
      <w:proofErr w:type="spellEnd"/>
      <w:r w:rsidRPr="00AE7150">
        <w:t xml:space="preserve"> of ETSI H.248 </w:t>
      </w:r>
      <w:r w:rsidRPr="00AE7150">
        <w:rPr>
          <w:i/>
        </w:rPr>
        <w:t>ETSI_BGF</w:t>
      </w:r>
      <w:r w:rsidRPr="00AE7150">
        <w:t xml:space="preserve"> profile [b-ETSI TS 183 018] IP terminations include a generic field element called "interface". The semantic of this field is apparent from the name. This information can be used in the construction of a Stream’s lookup-key. Packets will match such a Stream only if they arrive on the "interface" (e.g. if semantic of logical or physical layer 3 or layer 2 interface would</w:t>
      </w:r>
      <w:r w:rsidR="00202780" w:rsidRPr="00AE7150">
        <w:t xml:space="preserve"> </w:t>
      </w:r>
      <w:r w:rsidRPr="00AE7150">
        <w:t>be used) indicated in the Termination ID. Packets arriving on other interfaces will not be delivered to the Stream, even if they match all other lookup-keys.</w:t>
      </w:r>
    </w:p>
    <w:p w:rsidR="00F5347B" w:rsidRPr="00AE7150" w:rsidRDefault="00F5347B" w:rsidP="002F596E">
      <w:pPr>
        <w:pStyle w:val="Heading2"/>
      </w:pPr>
      <w:bookmarkStart w:id="38" w:name="_Toc310270471"/>
      <w:r w:rsidRPr="00AE7150">
        <w:t>6.</w:t>
      </w:r>
      <w:r w:rsidR="00E079B8">
        <w:t>5</w:t>
      </w:r>
      <w:r w:rsidRPr="00AE7150">
        <w:tab/>
        <w:t>Overlapping Classification Rules</w:t>
      </w:r>
      <w:bookmarkEnd w:id="38"/>
    </w:p>
    <w:p w:rsidR="00F5347B" w:rsidRPr="00AE7150" w:rsidRDefault="00F5347B" w:rsidP="00F5347B">
      <w:r w:rsidRPr="00AE7150">
        <w:t xml:space="preserve">It is possible that a single incoming packet will match the classification-rules of more than one Stream. In such a scenario, the MG must choose one of these Streams and deliver the packet to it. How this choice is done is </w:t>
      </w:r>
      <w:r w:rsidR="00CC181C" w:rsidRPr="00AE7150">
        <w:t xml:space="preserve">implementation </w:t>
      </w:r>
      <w:r w:rsidR="003D6A3F" w:rsidRPr="00AE7150">
        <w:t xml:space="preserve">dependent </w:t>
      </w:r>
      <w:r w:rsidRPr="00AE7150">
        <w:t xml:space="preserve">on the use-case and cannot be generalized. </w:t>
      </w:r>
    </w:p>
    <w:p w:rsidR="00F5347B" w:rsidRPr="00AE7150" w:rsidRDefault="00F5347B" w:rsidP="00F5347B">
      <w:r w:rsidRPr="00AE7150">
        <w:t>An important special-case of overlapping classification rule happens when one classification-rule is completely contained in another. I.e. when:</w:t>
      </w:r>
    </w:p>
    <w:p w:rsidR="00F5347B" w:rsidRPr="00AE7150" w:rsidRDefault="00F5347B" w:rsidP="00202780">
      <w:pPr>
        <w:numPr>
          <w:ilvl w:val="0"/>
          <w:numId w:val="9"/>
        </w:numPr>
        <w:tabs>
          <w:tab w:val="clear" w:pos="720"/>
          <w:tab w:val="clear" w:pos="794"/>
          <w:tab w:val="clear" w:pos="1191"/>
          <w:tab w:val="clear" w:pos="1588"/>
          <w:tab w:val="clear" w:pos="1985"/>
        </w:tabs>
        <w:ind w:left="567" w:hanging="567"/>
      </w:pPr>
      <w:r w:rsidRPr="00AE7150">
        <w:t>Classification-rule</w:t>
      </w:r>
      <w:r w:rsidRPr="00AE7150">
        <w:rPr>
          <w:vertAlign w:val="subscript"/>
        </w:rPr>
        <w:t>1</w:t>
      </w:r>
      <w:r w:rsidRPr="00AE7150">
        <w:t xml:space="preserve"> uses all the lookup-keys of classification-rule</w:t>
      </w:r>
      <w:r w:rsidRPr="00AE7150">
        <w:rPr>
          <w:vertAlign w:val="subscript"/>
        </w:rPr>
        <w:t>2</w:t>
      </w:r>
      <w:r w:rsidRPr="00AE7150">
        <w:t>.</w:t>
      </w:r>
    </w:p>
    <w:p w:rsidR="00F5347B" w:rsidRPr="00AE7150" w:rsidRDefault="00F5347B" w:rsidP="00202780">
      <w:pPr>
        <w:numPr>
          <w:ilvl w:val="0"/>
          <w:numId w:val="9"/>
        </w:numPr>
        <w:tabs>
          <w:tab w:val="clear" w:pos="720"/>
          <w:tab w:val="clear" w:pos="794"/>
          <w:tab w:val="clear" w:pos="1191"/>
          <w:tab w:val="clear" w:pos="1588"/>
          <w:tab w:val="clear" w:pos="1985"/>
        </w:tabs>
        <w:ind w:left="567" w:hanging="567"/>
      </w:pPr>
      <w:r w:rsidRPr="00AE7150">
        <w:t>Classification-rule</w:t>
      </w:r>
      <w:r w:rsidRPr="00AE7150">
        <w:rPr>
          <w:vertAlign w:val="subscript"/>
        </w:rPr>
        <w:t>1</w:t>
      </w:r>
      <w:r w:rsidRPr="00AE7150">
        <w:t xml:space="preserve"> uses at least one additional lookup-key to those of classification-rule</w:t>
      </w:r>
      <w:r w:rsidRPr="00AE7150">
        <w:rPr>
          <w:vertAlign w:val="subscript"/>
        </w:rPr>
        <w:t>2</w:t>
      </w:r>
      <w:r w:rsidRPr="00AE7150">
        <w:t>.</w:t>
      </w:r>
    </w:p>
    <w:p w:rsidR="00F5347B" w:rsidRPr="00AE7150" w:rsidRDefault="00F5347B" w:rsidP="00202780">
      <w:pPr>
        <w:numPr>
          <w:ilvl w:val="0"/>
          <w:numId w:val="9"/>
        </w:numPr>
        <w:tabs>
          <w:tab w:val="clear" w:pos="720"/>
          <w:tab w:val="clear" w:pos="794"/>
          <w:tab w:val="clear" w:pos="1191"/>
          <w:tab w:val="clear" w:pos="1588"/>
          <w:tab w:val="clear" w:pos="1985"/>
        </w:tabs>
        <w:ind w:left="567" w:hanging="567"/>
      </w:pPr>
      <w:r w:rsidRPr="00AE7150">
        <w:t>Classification-rule</w:t>
      </w:r>
      <w:r w:rsidRPr="00AE7150">
        <w:rPr>
          <w:vertAlign w:val="subscript"/>
        </w:rPr>
        <w:t>1</w:t>
      </w:r>
      <w:r w:rsidRPr="00AE7150">
        <w:t xml:space="preserve"> has exactly the same values as classification-rule</w:t>
      </w:r>
      <w:r w:rsidRPr="00AE7150">
        <w:rPr>
          <w:vertAlign w:val="subscript"/>
        </w:rPr>
        <w:t>2</w:t>
      </w:r>
      <w:r w:rsidRPr="00AE7150">
        <w:t xml:space="preserve"> for the lookup-keys that they share.</w:t>
      </w:r>
    </w:p>
    <w:p w:rsidR="00F5347B" w:rsidRPr="00AE7150" w:rsidRDefault="00F5347B" w:rsidP="00F5347B">
      <w:r w:rsidRPr="00AE7150">
        <w:t>Under such a condition, every packet that matches classification-rule</w:t>
      </w:r>
      <w:r w:rsidRPr="00AE7150">
        <w:rPr>
          <w:vertAlign w:val="subscript"/>
        </w:rPr>
        <w:t>1</w:t>
      </w:r>
      <w:r w:rsidRPr="00AE7150">
        <w:t xml:space="preserve"> must also match classification-rule</w:t>
      </w:r>
      <w:r w:rsidRPr="00AE7150">
        <w:rPr>
          <w:vertAlign w:val="subscript"/>
        </w:rPr>
        <w:t>2</w:t>
      </w:r>
      <w:r w:rsidRPr="00AE7150">
        <w:t>. A generic behaviour would therefore be to always choose the more exact rule (i.e. classification-rule</w:t>
      </w:r>
      <w:r w:rsidRPr="00AE7150">
        <w:rPr>
          <w:vertAlign w:val="subscript"/>
        </w:rPr>
        <w:t>1</w:t>
      </w:r>
      <w:r w:rsidRPr="00AE7150">
        <w:t>) when a packet matches both. Otherwise, no packets will ever be delivered to the Stream corresponding to classification-rule</w:t>
      </w:r>
      <w:r w:rsidRPr="00AE7150">
        <w:rPr>
          <w:vertAlign w:val="subscript"/>
        </w:rPr>
        <w:t>1</w:t>
      </w:r>
      <w:r w:rsidRPr="00AE7150">
        <w:t>.</w:t>
      </w:r>
    </w:p>
    <w:p w:rsidR="00F5347B" w:rsidRPr="00AE7150" w:rsidRDefault="00F5347B" w:rsidP="002F596E">
      <w:pPr>
        <w:pStyle w:val="Heading2"/>
      </w:pPr>
      <w:bookmarkStart w:id="39" w:name="_Toc310270472"/>
      <w:r w:rsidRPr="00AE7150">
        <w:t>6.</w:t>
      </w:r>
      <w:r w:rsidR="00E079B8">
        <w:t>6</w:t>
      </w:r>
      <w:r w:rsidRPr="00AE7150">
        <w:tab/>
        <w:t>Post-classification filtering</w:t>
      </w:r>
      <w:bookmarkEnd w:id="39"/>
    </w:p>
    <w:p w:rsidR="00F5347B" w:rsidRPr="00AE7150" w:rsidRDefault="00F5347B" w:rsidP="00F5347B">
      <w:r w:rsidRPr="00AE7150">
        <w:t xml:space="preserve">Not all protocol elements that filter incoming packets must also be considered as part of the Stream’s classification-rule. It is possible to have some packet filtering occurring after the packets have been delivered to the appropriate Stream. Such post-classification filtering has the advantage that filtered packets are already associated with a Stream, and therefore can be counted by that </w:t>
      </w:r>
      <w:r w:rsidRPr="00AE7150">
        <w:lastRenderedPageBreak/>
        <w:t>Stream’s statistics. On the other hand, post-classification filtering suffers from the following drawbacks:</w:t>
      </w:r>
    </w:p>
    <w:p w:rsidR="00F5347B" w:rsidRPr="00AE7150" w:rsidRDefault="00F5347B" w:rsidP="00202780">
      <w:pPr>
        <w:numPr>
          <w:ilvl w:val="0"/>
          <w:numId w:val="10"/>
        </w:numPr>
        <w:tabs>
          <w:tab w:val="clear" w:pos="720"/>
          <w:tab w:val="clear" w:pos="794"/>
          <w:tab w:val="clear" w:pos="1191"/>
          <w:tab w:val="clear" w:pos="1588"/>
          <w:tab w:val="clear" w:pos="1985"/>
        </w:tabs>
        <w:ind w:left="567" w:hanging="567"/>
      </w:pPr>
      <w:r w:rsidRPr="00AE7150">
        <w:t>It forces packet filtering to be performed in stages: first an initial classification based on the Streams’ classification-rules, then an additional filtering within the Streams. This can reduce performance and increase resource consumption in systems that can perform all stages of filtering at once (e.g. TCAM assisted filtering).</w:t>
      </w:r>
    </w:p>
    <w:p w:rsidR="00F5347B" w:rsidRPr="00AE7150" w:rsidRDefault="00F5347B" w:rsidP="00202780">
      <w:pPr>
        <w:numPr>
          <w:ilvl w:val="0"/>
          <w:numId w:val="10"/>
        </w:numPr>
        <w:tabs>
          <w:tab w:val="clear" w:pos="720"/>
          <w:tab w:val="clear" w:pos="794"/>
          <w:tab w:val="clear" w:pos="1191"/>
          <w:tab w:val="clear" w:pos="1588"/>
          <w:tab w:val="clear" w:pos="1985"/>
        </w:tabs>
        <w:ind w:left="567" w:hanging="567"/>
      </w:pPr>
      <w:r w:rsidRPr="00AE7150">
        <w:t>It prevents having two Streams that are differentiated only by the post-classification filtering (as the classification-rule of both Streams would be identical).</w:t>
      </w:r>
    </w:p>
    <w:p w:rsidR="00F5347B" w:rsidRPr="00AE7150" w:rsidRDefault="00F5347B" w:rsidP="00F5347B">
      <w:r w:rsidRPr="00AE7150">
        <w:t xml:space="preserve">The source-based filtering according to the properties of the </w:t>
      </w:r>
      <w:r w:rsidRPr="00AE7150">
        <w:rPr>
          <w:i/>
          <w:iCs/>
        </w:rPr>
        <w:t>gm</w:t>
      </w:r>
      <w:r w:rsidRPr="00AE7150">
        <w:t xml:space="preserve"> package (see </w:t>
      </w:r>
      <w:r w:rsidR="00D91528" w:rsidRPr="00AE7150">
        <w:t>[</w:t>
      </w:r>
      <w:r w:rsidRPr="00AE7150">
        <w:t>ITU-T H.248.43</w:t>
      </w:r>
      <w:r w:rsidR="00D91528" w:rsidRPr="00AE7150">
        <w:t>]</w:t>
      </w:r>
      <w:r w:rsidRPr="00AE7150">
        <w:t xml:space="preserve">), is an example </w:t>
      </w:r>
      <w:r w:rsidR="00930BF2" w:rsidRPr="00AE7150">
        <w:t xml:space="preserve">of </w:t>
      </w:r>
      <w:r w:rsidRPr="00AE7150">
        <w:t xml:space="preserve">filtering happening after classification. The existence of the </w:t>
      </w:r>
      <w:r w:rsidRPr="00AE7150">
        <w:rPr>
          <w:i/>
          <w:iCs/>
        </w:rPr>
        <w:t>gm/</w:t>
      </w:r>
      <w:proofErr w:type="spellStart"/>
      <w:r w:rsidRPr="00AE7150">
        <w:rPr>
          <w:i/>
          <w:iCs/>
        </w:rPr>
        <w:t>dp</w:t>
      </w:r>
      <w:proofErr w:type="spellEnd"/>
      <w:r w:rsidRPr="00AE7150">
        <w:t xml:space="preserve"> statistic (which counts the number of packets dropped due to </w:t>
      </w:r>
      <w:r w:rsidRPr="00AE7150">
        <w:rPr>
          <w:i/>
          <w:iCs/>
        </w:rPr>
        <w:t>gm</w:t>
      </w:r>
      <w:r w:rsidRPr="00AE7150">
        <w:t xml:space="preserve"> filtering), seems to indicate that the filtering happens after the packets have already been delivered to a Stream.</w:t>
      </w:r>
    </w:p>
    <w:p w:rsidR="00F5347B" w:rsidRPr="00AE7150" w:rsidRDefault="00F5347B" w:rsidP="002F596E">
      <w:pPr>
        <w:pStyle w:val="Heading2"/>
      </w:pPr>
      <w:bookmarkStart w:id="40" w:name="_Toc310270473"/>
      <w:r w:rsidRPr="00AE7150">
        <w:t>6.</w:t>
      </w:r>
      <w:r w:rsidR="00E079B8">
        <w:t>7</w:t>
      </w:r>
      <w:r w:rsidRPr="00AE7150">
        <w:tab/>
        <w:t>Special consideration for ICMP packets</w:t>
      </w:r>
      <w:bookmarkEnd w:id="40"/>
    </w:p>
    <w:p w:rsidR="005A704C" w:rsidRPr="00AE7150" w:rsidRDefault="00967910" w:rsidP="002F596E">
      <w:pPr>
        <w:pStyle w:val="Heading3"/>
      </w:pPr>
      <w:bookmarkStart w:id="41" w:name="_Toc310270474"/>
      <w:r w:rsidRPr="00AE7150">
        <w:t>6.</w:t>
      </w:r>
      <w:r w:rsidR="00E079B8">
        <w:t>7</w:t>
      </w:r>
      <w:r w:rsidRPr="00AE7150">
        <w:t>.1</w:t>
      </w:r>
      <w:r w:rsidRPr="00AE7150">
        <w:tab/>
        <w:t>ICMP message types</w:t>
      </w:r>
      <w:bookmarkEnd w:id="41"/>
    </w:p>
    <w:p w:rsidR="00967910" w:rsidRPr="00AE7150" w:rsidRDefault="00967910" w:rsidP="00967910">
      <w:r w:rsidRPr="00AE7150">
        <w:t>The Internet Control Message Protocol (ICMP) ([IETF RF</w:t>
      </w:r>
      <w:r w:rsidR="002F596E">
        <w:t>C 792] for ICMPv4 and [IETF RFC </w:t>
      </w:r>
      <w:r w:rsidRPr="00AE7150">
        <w:t>4443] for ICMPv6 and [IETF RFC 4884] for ICMP extensions) defines error and informational messages types, which are carried in self-contained IP packets. There are ICMP messages</w:t>
      </w:r>
      <w:r w:rsidR="00543238" w:rsidRPr="00AE7150">
        <w:t>:</w:t>
      </w:r>
    </w:p>
    <w:p w:rsidR="00967910" w:rsidRPr="00AE7150" w:rsidRDefault="00967910" w:rsidP="00967910">
      <w:pPr>
        <w:numPr>
          <w:ilvl w:val="0"/>
          <w:numId w:val="23"/>
        </w:numPr>
        <w:tabs>
          <w:tab w:val="clear" w:pos="794"/>
          <w:tab w:val="clear" w:pos="1191"/>
          <w:tab w:val="clear" w:pos="1588"/>
          <w:tab w:val="clear" w:pos="1985"/>
        </w:tabs>
        <w:ind w:left="567" w:hanging="567"/>
      </w:pPr>
      <w:r w:rsidRPr="00AE7150">
        <w:t>with end-to-end significance concerning the entire IP connection, typically sent back from destination host to the source host; and</w:t>
      </w:r>
    </w:p>
    <w:p w:rsidR="00967910" w:rsidRPr="00AE7150" w:rsidRDefault="00967910" w:rsidP="00967910">
      <w:pPr>
        <w:numPr>
          <w:ilvl w:val="0"/>
          <w:numId w:val="23"/>
        </w:numPr>
        <w:tabs>
          <w:tab w:val="clear" w:pos="794"/>
          <w:tab w:val="clear" w:pos="1191"/>
          <w:tab w:val="clear" w:pos="1588"/>
          <w:tab w:val="clear" w:pos="1985"/>
        </w:tabs>
        <w:ind w:left="567" w:hanging="567"/>
      </w:pPr>
      <w:r w:rsidRPr="00AE7150">
        <w:t>with hop-to-hop significance (e.g. scope on a particular network route).</w:t>
      </w:r>
    </w:p>
    <w:p w:rsidR="00967910" w:rsidRPr="00AE7150" w:rsidRDefault="00967910" w:rsidP="002F596E">
      <w:pPr>
        <w:pStyle w:val="Heading3"/>
      </w:pPr>
      <w:bookmarkStart w:id="42" w:name="_Toc310270475"/>
      <w:r w:rsidRPr="00AE7150">
        <w:t>6.</w:t>
      </w:r>
      <w:r w:rsidR="00E079B8">
        <w:t>7</w:t>
      </w:r>
      <w:r w:rsidRPr="00AE7150">
        <w:t>.2</w:t>
      </w:r>
      <w:r w:rsidRPr="00AE7150">
        <w:tab/>
        <w:t>Dependency with Context-level “IP topology” in H.248 MG</w:t>
      </w:r>
      <w:bookmarkEnd w:id="42"/>
    </w:p>
    <w:p w:rsidR="00967910" w:rsidRPr="00AE7150" w:rsidRDefault="00543238" w:rsidP="00967910">
      <w:r w:rsidRPr="00AE7150">
        <w:t>T</w:t>
      </w:r>
      <w:r w:rsidR="00967910" w:rsidRPr="00AE7150">
        <w:t>he created “IP topology” (</w:t>
      </w:r>
      <w:r w:rsidRPr="00AE7150">
        <w:t>see also [ITU-T H.248.64]) resulting from the</w:t>
      </w:r>
      <w:r w:rsidR="00967910" w:rsidRPr="00AE7150">
        <w:t xml:space="preserve"> H.248 </w:t>
      </w:r>
      <w:r w:rsidR="00930BF2" w:rsidRPr="00AE7150">
        <w:t xml:space="preserve">Context </w:t>
      </w:r>
      <w:r w:rsidRPr="00AE7150">
        <w:t>has potential impacts on ICMP handling</w:t>
      </w:r>
      <w:r w:rsidR="00967910" w:rsidRPr="00AE7150">
        <w:t xml:space="preserve">. For instance, </w:t>
      </w:r>
      <w:r w:rsidRPr="00AE7150">
        <w:t xml:space="preserve">a </w:t>
      </w:r>
      <w:r w:rsidR="00967910" w:rsidRPr="00AE7150">
        <w:t xml:space="preserve">H.248 </w:t>
      </w:r>
      <w:r w:rsidR="00930BF2" w:rsidRPr="00AE7150">
        <w:t xml:space="preserve">Context </w:t>
      </w:r>
      <w:r w:rsidR="00967910" w:rsidRPr="00AE7150">
        <w:t>with (IP,IP) connection model in</w:t>
      </w:r>
    </w:p>
    <w:p w:rsidR="00967910" w:rsidRPr="00AE7150" w:rsidRDefault="00967910" w:rsidP="00967910">
      <w:pPr>
        <w:numPr>
          <w:ilvl w:val="0"/>
          <w:numId w:val="25"/>
        </w:numPr>
        <w:tabs>
          <w:tab w:val="clear" w:pos="794"/>
          <w:tab w:val="clear" w:pos="1191"/>
          <w:tab w:val="clear" w:pos="1588"/>
          <w:tab w:val="clear" w:pos="1985"/>
        </w:tabs>
        <w:ind w:left="567" w:hanging="567"/>
      </w:pPr>
      <w:r w:rsidRPr="00AE7150">
        <w:t>IPR mode</w:t>
      </w:r>
    </w:p>
    <w:p w:rsidR="00967910" w:rsidRPr="00AE7150" w:rsidRDefault="00967910" w:rsidP="00967910">
      <w:pPr>
        <w:numPr>
          <w:ilvl w:val="2"/>
          <w:numId w:val="26"/>
        </w:numPr>
        <w:tabs>
          <w:tab w:val="clear" w:pos="794"/>
          <w:tab w:val="clear" w:pos="1080"/>
          <w:tab w:val="clear" w:pos="1191"/>
          <w:tab w:val="clear" w:pos="1588"/>
          <w:tab w:val="clear" w:pos="1985"/>
        </w:tabs>
        <w:ind w:left="1134" w:hanging="567"/>
      </w:pPr>
      <w:r w:rsidRPr="00AE7150">
        <w:t>ICMP message processing defined by [IETF RFC 1812]</w:t>
      </w:r>
      <w:r w:rsidR="00930BF2" w:rsidRPr="00AE7150">
        <w:t>;</w:t>
      </w:r>
    </w:p>
    <w:p w:rsidR="00967910" w:rsidRPr="00AE7150" w:rsidRDefault="00967910" w:rsidP="00967910">
      <w:pPr>
        <w:numPr>
          <w:ilvl w:val="2"/>
          <w:numId w:val="26"/>
        </w:numPr>
        <w:tabs>
          <w:tab w:val="clear" w:pos="794"/>
          <w:tab w:val="clear" w:pos="1080"/>
          <w:tab w:val="clear" w:pos="1191"/>
          <w:tab w:val="clear" w:pos="1588"/>
          <w:tab w:val="clear" w:pos="1985"/>
        </w:tabs>
        <w:ind w:left="1134" w:hanging="567"/>
      </w:pPr>
      <w:r w:rsidRPr="00AE7150">
        <w:t>local ICMP message processing if hop-to-hop significance;</w:t>
      </w:r>
    </w:p>
    <w:p w:rsidR="00967910" w:rsidRPr="00AE7150" w:rsidRDefault="00967910" w:rsidP="00967910">
      <w:pPr>
        <w:numPr>
          <w:ilvl w:val="2"/>
          <w:numId w:val="26"/>
        </w:numPr>
        <w:tabs>
          <w:tab w:val="clear" w:pos="794"/>
          <w:tab w:val="clear" w:pos="1080"/>
          <w:tab w:val="clear" w:pos="1191"/>
          <w:tab w:val="clear" w:pos="1588"/>
          <w:tab w:val="clear" w:pos="1985"/>
        </w:tabs>
        <w:ind w:left="1134" w:hanging="567"/>
      </w:pPr>
      <w:r w:rsidRPr="00AE7150">
        <w:t>forwarding of ICMP messages if end-to-end significance.</w:t>
      </w:r>
    </w:p>
    <w:p w:rsidR="00967910" w:rsidRPr="00AE7150" w:rsidRDefault="00967910" w:rsidP="00967910">
      <w:pPr>
        <w:numPr>
          <w:ilvl w:val="0"/>
          <w:numId w:val="24"/>
        </w:numPr>
        <w:tabs>
          <w:tab w:val="clear" w:pos="794"/>
          <w:tab w:val="clear" w:pos="1191"/>
          <w:tab w:val="clear" w:pos="1588"/>
          <w:tab w:val="clear" w:pos="1985"/>
        </w:tabs>
        <w:ind w:left="567" w:hanging="567"/>
      </w:pPr>
      <w:r w:rsidRPr="00AE7150">
        <w:t>B2BIH mode</w:t>
      </w:r>
    </w:p>
    <w:p w:rsidR="00967910" w:rsidRPr="00AE7150" w:rsidRDefault="00967910" w:rsidP="00967910">
      <w:pPr>
        <w:numPr>
          <w:ilvl w:val="2"/>
          <w:numId w:val="27"/>
        </w:numPr>
        <w:tabs>
          <w:tab w:val="clear" w:pos="794"/>
          <w:tab w:val="clear" w:pos="1080"/>
          <w:tab w:val="clear" w:pos="1191"/>
          <w:tab w:val="clear" w:pos="1588"/>
          <w:tab w:val="clear" w:pos="1985"/>
        </w:tabs>
        <w:ind w:left="1134" w:hanging="567"/>
      </w:pPr>
      <w:r w:rsidRPr="00AE7150">
        <w:t>ICMP message processing defined by [IETF RFC 1122]</w:t>
      </w:r>
      <w:r w:rsidR="00B05157" w:rsidRPr="00AE7150">
        <w:t>;</w:t>
      </w:r>
    </w:p>
    <w:p w:rsidR="00967910" w:rsidRPr="00AE7150" w:rsidRDefault="00967910" w:rsidP="00967910">
      <w:pPr>
        <w:numPr>
          <w:ilvl w:val="2"/>
          <w:numId w:val="27"/>
        </w:numPr>
        <w:tabs>
          <w:tab w:val="clear" w:pos="794"/>
          <w:tab w:val="clear" w:pos="1080"/>
          <w:tab w:val="clear" w:pos="1191"/>
          <w:tab w:val="clear" w:pos="1588"/>
          <w:tab w:val="clear" w:pos="1985"/>
        </w:tabs>
        <w:ind w:left="1134" w:hanging="567"/>
      </w:pPr>
      <w:r w:rsidRPr="00AE7150">
        <w:t>local creation (as destination host) and sending of ICMP messages in backward direction (as source host);</w:t>
      </w:r>
    </w:p>
    <w:p w:rsidR="00967910" w:rsidRPr="00AE7150" w:rsidRDefault="00967910" w:rsidP="00967910">
      <w:pPr>
        <w:numPr>
          <w:ilvl w:val="2"/>
          <w:numId w:val="27"/>
        </w:numPr>
        <w:tabs>
          <w:tab w:val="clear" w:pos="794"/>
          <w:tab w:val="clear" w:pos="1080"/>
          <w:tab w:val="clear" w:pos="1191"/>
          <w:tab w:val="clear" w:pos="1588"/>
          <w:tab w:val="clear" w:pos="1985"/>
        </w:tabs>
        <w:ind w:left="1134" w:hanging="567"/>
      </w:pPr>
      <w:r w:rsidRPr="00AE7150">
        <w:t>local delivery of incoming ICMP messages (to destination host);</w:t>
      </w:r>
    </w:p>
    <w:p w:rsidR="00967910" w:rsidRPr="00AE7150" w:rsidRDefault="00967910" w:rsidP="00967910">
      <w:pPr>
        <w:numPr>
          <w:ilvl w:val="2"/>
          <w:numId w:val="27"/>
        </w:numPr>
        <w:tabs>
          <w:tab w:val="clear" w:pos="794"/>
          <w:tab w:val="clear" w:pos="1080"/>
          <w:tab w:val="clear" w:pos="1191"/>
          <w:tab w:val="clear" w:pos="1588"/>
          <w:tab w:val="clear" w:pos="1985"/>
        </w:tabs>
        <w:ind w:left="1134" w:hanging="567"/>
      </w:pPr>
      <w:r w:rsidRPr="00AE7150">
        <w:t>forwarding of ICMP messages with L3+ information, if L3+ layer is not terminated by the MG (e.g., some ICMP messages are related to the end-to-end IP transport connection and must be therefore forwarded when the transport protocol is not terminated by the MG in B2BIH mode).</w:t>
      </w:r>
    </w:p>
    <w:p w:rsidR="00967910" w:rsidRPr="00AE7150" w:rsidRDefault="00967910" w:rsidP="002F596E">
      <w:pPr>
        <w:pStyle w:val="Heading3"/>
      </w:pPr>
      <w:bookmarkStart w:id="43" w:name="_Toc310270476"/>
      <w:r w:rsidRPr="00AE7150">
        <w:t>6.</w:t>
      </w:r>
      <w:r w:rsidR="00E079B8">
        <w:t>7</w:t>
      </w:r>
      <w:r w:rsidRPr="00AE7150">
        <w:t>.3</w:t>
      </w:r>
      <w:r w:rsidRPr="00AE7150">
        <w:tab/>
        <w:t>Constitution of ICMP message flows</w:t>
      </w:r>
      <w:bookmarkEnd w:id="43"/>
    </w:p>
    <w:p w:rsidR="00967910" w:rsidRPr="00AE7150" w:rsidRDefault="00967910" w:rsidP="00967910">
      <w:r w:rsidRPr="00AE7150">
        <w:t>Any ICM</w:t>
      </w:r>
      <w:r w:rsidR="00543238" w:rsidRPr="00AE7150">
        <w:t xml:space="preserve">P message flow may be </w:t>
      </w:r>
      <w:r w:rsidRPr="00AE7150">
        <w:t xml:space="preserve">defined by the 2-tuple of {IP SA, IP DA}. </w:t>
      </w:r>
    </w:p>
    <w:p w:rsidR="005A704C" w:rsidRPr="00AE7150" w:rsidRDefault="00771E39" w:rsidP="00D431AA">
      <w:pPr>
        <w:pStyle w:val="Note"/>
      </w:pPr>
      <w:r w:rsidRPr="00AE7150">
        <w:lastRenderedPageBreak/>
        <w:t xml:space="preserve">NOTE – </w:t>
      </w:r>
      <w:r w:rsidR="00967910" w:rsidRPr="00AE7150">
        <w:t xml:space="preserve">Some ICMP messages are related to the IP transport connection (e.g., “Port Unreachable” error message), but there are not </w:t>
      </w:r>
      <w:r w:rsidR="00967910" w:rsidRPr="00D431AA">
        <w:t>dedicated</w:t>
      </w:r>
      <w:r w:rsidR="00967910" w:rsidRPr="00AE7150">
        <w:t xml:space="preserve"> ICMP </w:t>
      </w:r>
      <w:proofErr w:type="spellStart"/>
      <w:r w:rsidR="00967910" w:rsidRPr="00AE7150">
        <w:t>subflows</w:t>
      </w:r>
      <w:proofErr w:type="spellEnd"/>
      <w:r w:rsidR="00967910" w:rsidRPr="00AE7150">
        <w:t xml:space="preserve"> defined on transport level.</w:t>
      </w:r>
    </w:p>
    <w:p w:rsidR="00967910" w:rsidRPr="00AE7150" w:rsidRDefault="00967910" w:rsidP="00967910">
      <w:r w:rsidRPr="00AE7150">
        <w:t xml:space="preserve">It </w:t>
      </w:r>
      <w:r w:rsidR="00543238" w:rsidRPr="00AE7150">
        <w:t xml:space="preserve">should be understood </w:t>
      </w:r>
      <w:r w:rsidRPr="00AE7150">
        <w:t xml:space="preserve">that there might be a difference between the </w:t>
      </w:r>
      <w:r w:rsidR="009769A8" w:rsidRPr="00AE7150">
        <w:t xml:space="preserve">granularities </w:t>
      </w:r>
      <w:r w:rsidRPr="00AE7150">
        <w:t>of</w:t>
      </w:r>
    </w:p>
    <w:p w:rsidR="00967910" w:rsidRPr="00AE7150" w:rsidRDefault="00967910" w:rsidP="00967910">
      <w:pPr>
        <w:numPr>
          <w:ilvl w:val="0"/>
          <w:numId w:val="28"/>
        </w:numPr>
        <w:tabs>
          <w:tab w:val="clear" w:pos="794"/>
          <w:tab w:val="clear" w:pos="1191"/>
          <w:tab w:val="clear" w:pos="1588"/>
          <w:tab w:val="clear" w:pos="1985"/>
        </w:tabs>
        <w:ind w:left="567" w:hanging="567"/>
      </w:pPr>
      <w:r w:rsidRPr="00AE7150">
        <w:t>ICMP message flows and their associated</w:t>
      </w:r>
      <w:r w:rsidR="00CB1065" w:rsidRPr="00AE7150">
        <w:t xml:space="preserve"> IP (transport) connections;</w:t>
      </w:r>
    </w:p>
    <w:p w:rsidR="00967910" w:rsidRPr="00AE7150" w:rsidRDefault="00967910" w:rsidP="00967910">
      <w:pPr>
        <w:numPr>
          <w:ilvl w:val="0"/>
          <w:numId w:val="28"/>
        </w:numPr>
        <w:tabs>
          <w:tab w:val="clear" w:pos="794"/>
          <w:tab w:val="clear" w:pos="1191"/>
          <w:tab w:val="clear" w:pos="1588"/>
          <w:tab w:val="clear" w:pos="1985"/>
        </w:tabs>
        <w:ind w:left="567" w:hanging="567"/>
      </w:pPr>
      <w:r w:rsidRPr="00AE7150">
        <w:t>IP packet flows as processed on H.248 Stream-, Termination or Context level.</w:t>
      </w:r>
    </w:p>
    <w:p w:rsidR="00967910" w:rsidRPr="00AE7150" w:rsidRDefault="00967910" w:rsidP="00967910">
      <w:r w:rsidRPr="00AE7150">
        <w:t>Some examples</w:t>
      </w:r>
      <w:r w:rsidR="00543238" w:rsidRPr="00AE7150">
        <w:t xml:space="preserve"> include</w:t>
      </w:r>
      <w:r w:rsidRPr="00AE7150">
        <w:t>:</w:t>
      </w:r>
    </w:p>
    <w:p w:rsidR="005A704C" w:rsidRPr="00AE7150" w:rsidRDefault="00967910">
      <w:pPr>
        <w:numPr>
          <w:ilvl w:val="0"/>
          <w:numId w:val="22"/>
        </w:numPr>
        <w:tabs>
          <w:tab w:val="clear" w:pos="794"/>
          <w:tab w:val="clear" w:pos="927"/>
          <w:tab w:val="clear" w:pos="1191"/>
          <w:tab w:val="clear" w:pos="1588"/>
          <w:tab w:val="clear" w:pos="1985"/>
        </w:tabs>
        <w:ind w:left="567" w:hanging="567"/>
      </w:pPr>
      <w:r w:rsidRPr="00AE7150">
        <w:t xml:space="preserve">There might be a single IP connection between a </w:t>
      </w:r>
      <w:r w:rsidR="008510DD" w:rsidRPr="00AE7150">
        <w:t>Physical-to-IP access and IP-to-Physical</w:t>
      </w:r>
      <w:r w:rsidRPr="00AE7150">
        <w:t xml:space="preserve"> trunking media gateway. Both H.248 MGs acting as IP host entities. Each H.248 IP Stream endpoint may be unambiguously identified by an IP transport connection endpoint.</w:t>
      </w:r>
      <w:r w:rsidRPr="00AE7150">
        <w:br/>
        <w:t>The end-to-end ICMP messages would be already processed by the H.248 MGs in the “Context-less” stage (see Fig. 8/[ITU-T H.248.64]).</w:t>
      </w:r>
    </w:p>
    <w:p w:rsidR="005A704C" w:rsidRPr="00AE7150" w:rsidRDefault="00967910">
      <w:pPr>
        <w:numPr>
          <w:ilvl w:val="0"/>
          <w:numId w:val="22"/>
        </w:numPr>
        <w:tabs>
          <w:tab w:val="clear" w:pos="794"/>
          <w:tab w:val="clear" w:pos="927"/>
          <w:tab w:val="clear" w:pos="1191"/>
          <w:tab w:val="clear" w:pos="1588"/>
          <w:tab w:val="clear" w:pos="1985"/>
        </w:tabs>
        <w:ind w:left="567" w:hanging="567"/>
      </w:pPr>
      <w:r w:rsidRPr="00AE7150">
        <w:t xml:space="preserve">Let’s consider an IP-to-IP border gateway enforced for media-aware processing functions in </w:t>
      </w:r>
      <w:r w:rsidR="00543238" w:rsidRPr="00AE7150">
        <w:t xml:space="preserve">the </w:t>
      </w:r>
      <w:r w:rsidRPr="00AE7150">
        <w:t>case of RTP traffic. Each H.248 Stream would carry an RTP media flow. The underlying ICMP message flow may then cover multiple H.248 Streams or even multiple H.248 Contexts.</w:t>
      </w:r>
    </w:p>
    <w:p w:rsidR="00967910" w:rsidRPr="00AE7150" w:rsidRDefault="00967910" w:rsidP="00967910">
      <w:r w:rsidRPr="00AE7150">
        <w:t xml:space="preserve">The IP network environment and/or the configured “IP topology” at H.248 Context level may affect the ICMP lookup-key (from H.248 Stream perspective). See </w:t>
      </w:r>
      <w:r w:rsidR="00543238" w:rsidRPr="00AE7150">
        <w:t xml:space="preserve">the </w:t>
      </w:r>
      <w:r w:rsidRPr="00AE7150">
        <w:t>next sub</w:t>
      </w:r>
      <w:r w:rsidR="00543238" w:rsidRPr="00AE7150">
        <w:t>-</w:t>
      </w:r>
      <w:r w:rsidRPr="00AE7150">
        <w:t>clause.</w:t>
      </w:r>
    </w:p>
    <w:p w:rsidR="005A704C" w:rsidRPr="00AE7150" w:rsidRDefault="00967910" w:rsidP="002F596E">
      <w:pPr>
        <w:pStyle w:val="Heading3"/>
      </w:pPr>
      <w:bookmarkStart w:id="44" w:name="_Toc310270477"/>
      <w:r w:rsidRPr="00AE7150">
        <w:t>6.</w:t>
      </w:r>
      <w:r w:rsidR="00E079B8">
        <w:t>7</w:t>
      </w:r>
      <w:r w:rsidRPr="00AE7150">
        <w:t>.4</w:t>
      </w:r>
      <w:r w:rsidRPr="00AE7150">
        <w:tab/>
        <w:t>ICMP message handling from Stream perspective</w:t>
      </w:r>
      <w:bookmarkEnd w:id="44"/>
    </w:p>
    <w:p w:rsidR="00F5347B" w:rsidRPr="00AE7150" w:rsidRDefault="00F5347B" w:rsidP="00F5347B">
      <w:r w:rsidRPr="00AE7150">
        <w:t xml:space="preserve">Any error ICMP message is </w:t>
      </w:r>
      <w:r w:rsidRPr="00AE7150">
        <w:rPr>
          <w:i/>
          <w:iCs/>
        </w:rPr>
        <w:t>not</w:t>
      </w:r>
      <w:r w:rsidRPr="00AE7150">
        <w:t xml:space="preserve"> delivered to a Stream according to the attributes of the ICMP packet itself. Instead:</w:t>
      </w:r>
    </w:p>
    <w:p w:rsidR="00F5347B" w:rsidRPr="00AE7150" w:rsidRDefault="00F5347B" w:rsidP="00202780">
      <w:pPr>
        <w:numPr>
          <w:ilvl w:val="0"/>
          <w:numId w:val="11"/>
        </w:numPr>
        <w:tabs>
          <w:tab w:val="clear" w:pos="720"/>
          <w:tab w:val="clear" w:pos="794"/>
          <w:tab w:val="clear" w:pos="1191"/>
          <w:tab w:val="clear" w:pos="1588"/>
          <w:tab w:val="clear" w:pos="1985"/>
        </w:tabs>
        <w:ind w:left="567" w:hanging="567"/>
      </w:pPr>
      <w:r w:rsidRPr="00AE7150">
        <w:t>The attributes of the IP packet that generated the error or notification are used for the classification.</w:t>
      </w:r>
    </w:p>
    <w:p w:rsidR="00F5347B" w:rsidRPr="00AE7150" w:rsidRDefault="00F5347B" w:rsidP="00202780">
      <w:pPr>
        <w:numPr>
          <w:ilvl w:val="0"/>
          <w:numId w:val="11"/>
        </w:numPr>
        <w:tabs>
          <w:tab w:val="clear" w:pos="720"/>
          <w:tab w:val="clear" w:pos="794"/>
          <w:tab w:val="clear" w:pos="1191"/>
          <w:tab w:val="clear" w:pos="1588"/>
          <w:tab w:val="clear" w:pos="1985"/>
        </w:tabs>
        <w:ind w:left="567" w:hanging="567"/>
      </w:pPr>
      <w:r w:rsidRPr="00AE7150">
        <w:t>The source and destination of the packet that generated the error are swapped before classification is performed.</w:t>
      </w:r>
    </w:p>
    <w:p w:rsidR="00CB1065" w:rsidRPr="00AE7150" w:rsidRDefault="00F5347B" w:rsidP="00F5347B">
      <w:pPr>
        <w:rPr>
          <w:i/>
          <w:iCs/>
        </w:rPr>
      </w:pPr>
      <w:r w:rsidRPr="00AE7150">
        <w:t xml:space="preserve">For example, when classifying an ICMP packet concerning an IP packet whose source was X, the address X is matched against any lookup-keys on the </w:t>
      </w:r>
      <w:r w:rsidRPr="00AE7150">
        <w:rPr>
          <w:i/>
          <w:iCs/>
        </w:rPr>
        <w:t>destination</w:t>
      </w:r>
      <w:r w:rsidRPr="00AE7150">
        <w:t xml:space="preserve"> address.</w:t>
      </w:r>
    </w:p>
    <w:p w:rsidR="00967910" w:rsidRPr="00AE7150" w:rsidRDefault="00967910" w:rsidP="002F596E">
      <w:pPr>
        <w:pStyle w:val="Heading3"/>
      </w:pPr>
      <w:bookmarkStart w:id="45" w:name="_Toc310270478"/>
      <w:r w:rsidRPr="00AE7150">
        <w:t>6.</w:t>
      </w:r>
      <w:r w:rsidR="00E079B8">
        <w:t>7</w:t>
      </w:r>
      <w:r w:rsidRPr="00AE7150">
        <w:t>.5</w:t>
      </w:r>
      <w:r w:rsidRPr="00AE7150">
        <w:tab/>
        <w:t>Blocking or rate limiting of ICMP traffic by H.248 MGs</w:t>
      </w:r>
      <w:bookmarkEnd w:id="45"/>
    </w:p>
    <w:p w:rsidR="00967910" w:rsidRPr="00AE7150" w:rsidRDefault="00967910" w:rsidP="00967910">
      <w:r w:rsidRPr="00AE7150">
        <w:t>ICMP is a well-known means for attacking IP networks. ICMP messages could be also (intentionally or unintentionally) blocked by H.248 MGs under specific H.248 Context configurations (see above). There might be then operational or interoperability impacts. See e.g. the discussion in [b-IETF draft-</w:t>
      </w:r>
      <w:proofErr w:type="spellStart"/>
      <w:r w:rsidRPr="00AE7150">
        <w:t>ietf</w:t>
      </w:r>
      <w:proofErr w:type="spellEnd"/>
      <w:r w:rsidRPr="00AE7150">
        <w:t>-</w:t>
      </w:r>
      <w:proofErr w:type="spellStart"/>
      <w:r w:rsidRPr="00AE7150">
        <w:t>opsec</w:t>
      </w:r>
      <w:proofErr w:type="spellEnd"/>
      <w:r w:rsidRPr="00AE7150">
        <w:t>-</w:t>
      </w:r>
      <w:proofErr w:type="spellStart"/>
      <w:r w:rsidRPr="00AE7150">
        <w:t>icmp</w:t>
      </w:r>
      <w:proofErr w:type="spellEnd"/>
      <w:r w:rsidRPr="00AE7150">
        <w:t>-filtering], relevant if the H.248 MG would block or rate limit ICMP traffic.</w:t>
      </w:r>
    </w:p>
    <w:p w:rsidR="00967910" w:rsidRPr="00AE7150" w:rsidRDefault="00967910" w:rsidP="00967910">
      <w:pPr>
        <w:pStyle w:val="Headingb"/>
      </w:pPr>
      <w:r w:rsidRPr="00AE7150">
        <w:t>Example:</w:t>
      </w:r>
    </w:p>
    <w:p w:rsidR="00967910" w:rsidRPr="00AE7150" w:rsidRDefault="00967910" w:rsidP="00CB1065">
      <w:pPr>
        <w:ind w:left="567"/>
      </w:pPr>
      <w:r w:rsidRPr="00AE7150">
        <w:t xml:space="preserve">An ICMP application using informational ICMP message types, like e.g. the </w:t>
      </w:r>
      <w:r w:rsidR="00771E39" w:rsidRPr="00AE7150">
        <w:rPr>
          <w:i/>
          <w:iCs/>
        </w:rPr>
        <w:t>Ping</w:t>
      </w:r>
      <w:r w:rsidRPr="00AE7150">
        <w:t xml:space="preserve"> application (based on ICMP echo and echo reply messages), has an end-to-end significance, should be thus not locally blocked or delayed, but may be also misused as security threat (“Ping of death”).</w:t>
      </w:r>
    </w:p>
    <w:p w:rsidR="00F5347B" w:rsidRPr="00AE7150" w:rsidRDefault="00F5347B" w:rsidP="00F5347B">
      <w:pPr>
        <w:pStyle w:val="Heading1"/>
      </w:pPr>
      <w:bookmarkStart w:id="46" w:name="_Toc310270479"/>
      <w:r w:rsidRPr="00AE7150">
        <w:rPr>
          <w:lang w:eastAsia="zh-CN"/>
        </w:rPr>
        <w:t>7</w:t>
      </w:r>
      <w:r w:rsidRPr="00AE7150">
        <w:rPr>
          <w:lang w:eastAsia="zh-CN"/>
        </w:rPr>
        <w:tab/>
        <w:t xml:space="preserve">Ordering of </w:t>
      </w:r>
      <w:r w:rsidRPr="00AE7150">
        <w:t>operations</w:t>
      </w:r>
      <w:bookmarkEnd w:id="46"/>
    </w:p>
    <w:p w:rsidR="00F5347B" w:rsidRPr="00AE7150" w:rsidRDefault="00F5347B" w:rsidP="00F5347B">
      <w:r w:rsidRPr="00AE7150">
        <w:t xml:space="preserve">The order in which the MG applies operations to packets, once they </w:t>
      </w:r>
      <w:r w:rsidR="00B05157" w:rsidRPr="00AE7150">
        <w:t xml:space="preserve">are </w:t>
      </w:r>
      <w:r w:rsidRPr="00AE7150">
        <w:t xml:space="preserve">assigned to a Stream, is important. For example, the </w:t>
      </w:r>
      <w:r w:rsidRPr="00AE7150">
        <w:rPr>
          <w:i/>
          <w:iCs/>
        </w:rPr>
        <w:t>gm</w:t>
      </w:r>
      <w:r w:rsidRPr="00AE7150">
        <w:t xml:space="preserve"> package (see [ITU-T H.248.43]) allows the MGC to define filtering operations on incoming packets, while the </w:t>
      </w:r>
      <w:proofErr w:type="spellStart"/>
      <w:r w:rsidRPr="00AE7150">
        <w:rPr>
          <w:i/>
          <w:iCs/>
        </w:rPr>
        <w:t>nt</w:t>
      </w:r>
      <w:proofErr w:type="spellEnd"/>
      <w:r w:rsidRPr="00AE7150">
        <w:rPr>
          <w:i/>
          <w:iCs/>
        </w:rPr>
        <w:t>/or</w:t>
      </w:r>
      <w:r w:rsidRPr="00AE7150">
        <w:t xml:space="preserve"> statistic (see [ITU-T H.248.1]) allows the MG to </w:t>
      </w:r>
      <w:r w:rsidRPr="00AE7150">
        <w:lastRenderedPageBreak/>
        <w:t>report the number of octets received on a Stream. Whether the statistic is collected before or after filtering can affect the value of the statistic. This clause gives guidelines concerning the order in which different operations should be performed.</w:t>
      </w:r>
    </w:p>
    <w:p w:rsidR="00F5347B" w:rsidRPr="00AE7150" w:rsidRDefault="00F5347B" w:rsidP="002F596E">
      <w:pPr>
        <w:pStyle w:val="Heading2"/>
      </w:pPr>
      <w:bookmarkStart w:id="47" w:name="_Toc310270480"/>
      <w:r w:rsidRPr="00AE7150">
        <w:t>7.1</w:t>
      </w:r>
      <w:r w:rsidRPr="00AE7150">
        <w:tab/>
        <w:t xml:space="preserve">Assigning operations to </w:t>
      </w:r>
      <w:r w:rsidR="00872316" w:rsidRPr="00AE7150">
        <w:t xml:space="preserve">protocol </w:t>
      </w:r>
      <w:r w:rsidRPr="00AE7150">
        <w:t>layers</w:t>
      </w:r>
      <w:bookmarkEnd w:id="47"/>
    </w:p>
    <w:p w:rsidR="005A704C" w:rsidRPr="00AE7150" w:rsidRDefault="00872316" w:rsidP="002F596E">
      <w:pPr>
        <w:pStyle w:val="Heading3"/>
      </w:pPr>
      <w:bookmarkStart w:id="48" w:name="OLE_LINK3"/>
      <w:bookmarkStart w:id="49" w:name="OLE_LINK4"/>
      <w:bookmarkStart w:id="50" w:name="_Toc310270481"/>
      <w:r w:rsidRPr="00AE7150">
        <w:t>7.1.1</w:t>
      </w:r>
      <w:r w:rsidRPr="00AE7150">
        <w:tab/>
        <w:t>Using the OSI Basic Reference Model as example</w:t>
      </w:r>
      <w:bookmarkEnd w:id="48"/>
      <w:bookmarkEnd w:id="49"/>
      <w:bookmarkEnd w:id="50"/>
    </w:p>
    <w:p w:rsidR="00F5347B" w:rsidRPr="00AE7150" w:rsidRDefault="00F5347B" w:rsidP="00F5347B">
      <w:r w:rsidRPr="00AE7150">
        <w:t>We can think of the packet processing within a Stream as happening in layers, corresponding to the layers of the OSI Basic Reference Model (BRM) [ITU-T X.200] and also NGN-BRM</w:t>
      </w:r>
      <w:r w:rsidR="00447312" w:rsidRPr="00AE7150">
        <w:t xml:space="preserve"> </w:t>
      </w:r>
      <w:r w:rsidRPr="00AE7150">
        <w:t xml:space="preserve">[ITU-T Y.2011]. </w:t>
      </w:r>
    </w:p>
    <w:p w:rsidR="00F5347B" w:rsidRPr="00AE7150" w:rsidRDefault="00F5347B" w:rsidP="00F5347B">
      <w:r w:rsidRPr="00AE7150">
        <w:t>Incoming packets traverse the layers bottom-to-top, while outgoing packets traverse the layers top-to-bottom. This notion is presented in Figure 1.</w:t>
      </w:r>
    </w:p>
    <w:p w:rsidR="00F5347B" w:rsidRPr="00AE7150" w:rsidRDefault="00F5347B" w:rsidP="00F5347B">
      <w:pPr>
        <w:pStyle w:val="Figure"/>
      </w:pPr>
    </w:p>
    <w:p w:rsidR="00447312" w:rsidRPr="00AE7150" w:rsidRDefault="00447312" w:rsidP="00F5347B">
      <w:pPr>
        <w:pStyle w:val="FigureNotitle"/>
      </w:pPr>
      <w:r w:rsidRPr="00AE7150">
        <w:object w:dxaOrig="6330" w:dyaOrig="4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249pt" o:ole="">
            <v:imagedata r:id="rId10" o:title=""/>
          </v:shape>
          <o:OLEObject Type="Embed" ProgID="Visio.Drawing.11" ShapeID="_x0000_i1025" DrawAspect="Content" ObjectID="_1384062507" r:id="rId11"/>
        </w:object>
      </w:r>
    </w:p>
    <w:p w:rsidR="00F5347B" w:rsidRPr="00AE7150" w:rsidRDefault="00F5347B" w:rsidP="00F5347B">
      <w:pPr>
        <w:pStyle w:val="FigureNotitle"/>
      </w:pPr>
      <w:r w:rsidRPr="00AE7150">
        <w:t>Figure 1</w:t>
      </w:r>
      <w:r w:rsidR="00202780" w:rsidRPr="00AE7150">
        <w:t xml:space="preserve"> </w:t>
      </w:r>
      <w:r w:rsidRPr="00AE7150">
        <w:t xml:space="preserve">– </w:t>
      </w:r>
      <w:r w:rsidR="00447312" w:rsidRPr="00AE7150">
        <w:t>Protocol l</w:t>
      </w:r>
      <w:r w:rsidRPr="00AE7150">
        <w:t xml:space="preserve">ayers of processing within an H.248 Stream </w:t>
      </w:r>
      <w:r w:rsidRPr="00AE7150">
        <w:br/>
        <w:t>(as an example of the OSI-BRM)</w:t>
      </w:r>
    </w:p>
    <w:p w:rsidR="00447312" w:rsidRPr="00AE7150" w:rsidRDefault="00447312" w:rsidP="00F5347B">
      <w:r w:rsidRPr="00AE7150">
        <w:t xml:space="preserve">Figure 1 </w:t>
      </w:r>
      <w:r w:rsidR="00E72F4C" w:rsidRPr="00AE7150">
        <w:t>highlights scenarios where the H.248 MG only processes</w:t>
      </w:r>
      <w:r w:rsidRPr="00AE7150">
        <w:t xml:space="preserve"> a subset o</w:t>
      </w:r>
      <w:r w:rsidR="00E72F4C" w:rsidRPr="00AE7150">
        <w:t>f the entire protocol stack,</w:t>
      </w:r>
      <w:r w:rsidRPr="00AE7150">
        <w:t xml:space="preserve"> e.g. up to the transport layer (i.e., L4+ agno</w:t>
      </w:r>
      <w:r w:rsidR="00E72F4C" w:rsidRPr="00AE7150">
        <w:t>stic packet processing for</w:t>
      </w:r>
      <w:r w:rsidRPr="00AE7150">
        <w:t xml:space="preserve"> media agnostic configura</w:t>
      </w:r>
      <w:r w:rsidR="00E72F4C" w:rsidRPr="00AE7150">
        <w:t xml:space="preserve">tions in H.248 border gateways). Alternatively </w:t>
      </w:r>
      <w:r w:rsidRPr="00AE7150">
        <w:t>up to the network layer (i.e., transport protocol (L4) agno</w:t>
      </w:r>
      <w:r w:rsidR="00E72F4C" w:rsidRPr="00AE7150">
        <w:t>stic packet processing like the</w:t>
      </w:r>
      <w:r w:rsidRPr="00AE7150">
        <w:t xml:space="preserve"> IP router mode according [ITU-T H.248.64]). </w:t>
      </w:r>
    </w:p>
    <w:p w:rsidR="00F5347B" w:rsidRPr="00AE7150" w:rsidRDefault="00F5347B" w:rsidP="00F5347B">
      <w:r w:rsidRPr="00AE7150">
        <w:t xml:space="preserve">An operation within a Stream should take place at the </w:t>
      </w:r>
      <w:r w:rsidRPr="00AE7150">
        <w:rPr>
          <w:i/>
          <w:iCs/>
        </w:rPr>
        <w:t>lowest</w:t>
      </w:r>
      <w:r w:rsidRPr="00AE7150">
        <w:t xml:space="preserve"> layer where </w:t>
      </w:r>
      <w:r w:rsidRPr="00AE7150">
        <w:rPr>
          <w:i/>
        </w:rPr>
        <w:t>all the information</w:t>
      </w:r>
      <w:r w:rsidR="00CB1065" w:rsidRPr="00AE7150">
        <w:t xml:space="preserve"> (NOTE 1)</w:t>
      </w:r>
      <w:r w:rsidRPr="00AE7150">
        <w:t xml:space="preserve"> required for an operation is available. Below are some examples for choosing the correct layer for applying an operation:</w:t>
      </w:r>
    </w:p>
    <w:p w:rsidR="00F5347B" w:rsidRPr="00AE7150" w:rsidRDefault="00F5347B" w:rsidP="00202780">
      <w:pPr>
        <w:numPr>
          <w:ilvl w:val="0"/>
          <w:numId w:val="13"/>
        </w:numPr>
        <w:tabs>
          <w:tab w:val="clear" w:pos="720"/>
          <w:tab w:val="clear" w:pos="794"/>
          <w:tab w:val="clear" w:pos="1191"/>
          <w:tab w:val="clear" w:pos="1588"/>
          <w:tab w:val="clear" w:pos="1985"/>
        </w:tabs>
        <w:ind w:left="567" w:hanging="567"/>
      </w:pPr>
      <w:r w:rsidRPr="00AE7150">
        <w:t xml:space="preserve">The filtering of packets applied by the properties of the </w:t>
      </w:r>
      <w:r w:rsidRPr="00AE7150">
        <w:rPr>
          <w:i/>
          <w:iCs/>
        </w:rPr>
        <w:t>gm</w:t>
      </w:r>
      <w:r w:rsidRPr="00AE7150">
        <w:t xml:space="preserve"> package (see [ITU-T H.248.43]) is based on network-layer and transport-layer information. It should therefore take place at the transport-layer</w:t>
      </w:r>
      <w:r w:rsidR="00CB1065" w:rsidRPr="00AE7150">
        <w:t xml:space="preserve"> (NOTE 2)</w:t>
      </w:r>
      <w:r w:rsidRPr="00AE7150">
        <w:t>.</w:t>
      </w:r>
    </w:p>
    <w:p w:rsidR="00F5347B" w:rsidRPr="00AE7150" w:rsidRDefault="00F5347B" w:rsidP="00202780">
      <w:pPr>
        <w:numPr>
          <w:ilvl w:val="0"/>
          <w:numId w:val="13"/>
        </w:numPr>
        <w:tabs>
          <w:tab w:val="clear" w:pos="720"/>
          <w:tab w:val="clear" w:pos="794"/>
          <w:tab w:val="clear" w:pos="1191"/>
          <w:tab w:val="clear" w:pos="1588"/>
          <w:tab w:val="clear" w:pos="1985"/>
        </w:tabs>
        <w:ind w:left="567" w:hanging="567"/>
      </w:pPr>
      <w:r w:rsidRPr="00AE7150">
        <w:t xml:space="preserve">The </w:t>
      </w:r>
      <w:proofErr w:type="spellStart"/>
      <w:r w:rsidRPr="00AE7150">
        <w:rPr>
          <w:i/>
          <w:iCs/>
        </w:rPr>
        <w:t>nt</w:t>
      </w:r>
      <w:proofErr w:type="spellEnd"/>
      <w:r w:rsidRPr="00AE7150">
        <w:rPr>
          <w:i/>
          <w:iCs/>
        </w:rPr>
        <w:t>/or</w:t>
      </w:r>
      <w:r w:rsidRPr="00AE7150">
        <w:t xml:space="preserve"> statistic (see [ITU-T H.248.1]) counts the number of octets received, at the transport-l</w:t>
      </w:r>
      <w:r w:rsidR="00CB1065" w:rsidRPr="00AE7150">
        <w:t>a</w:t>
      </w:r>
      <w:r w:rsidRPr="00AE7150">
        <w:t>yer (i.e. excluding any network-layer headers). It should therefore be collected at the transport-layer</w:t>
      </w:r>
      <w:r w:rsidR="00CB1065" w:rsidRPr="00AE7150">
        <w:t xml:space="preserve"> (NOTE 3)</w:t>
      </w:r>
      <w:r w:rsidRPr="00AE7150">
        <w:t>.</w:t>
      </w:r>
    </w:p>
    <w:p w:rsidR="00F5347B" w:rsidRPr="00AE7150" w:rsidRDefault="00F5347B" w:rsidP="00202780">
      <w:pPr>
        <w:numPr>
          <w:ilvl w:val="0"/>
          <w:numId w:val="13"/>
        </w:numPr>
        <w:tabs>
          <w:tab w:val="clear" w:pos="720"/>
          <w:tab w:val="clear" w:pos="794"/>
          <w:tab w:val="clear" w:pos="1191"/>
          <w:tab w:val="clear" w:pos="1588"/>
          <w:tab w:val="clear" w:pos="1985"/>
        </w:tabs>
        <w:ind w:left="567" w:hanging="567"/>
      </w:pPr>
      <w:r w:rsidRPr="00AE7150">
        <w:lastRenderedPageBreak/>
        <w:t xml:space="preserve">The </w:t>
      </w:r>
      <w:proofErr w:type="spellStart"/>
      <w:r w:rsidRPr="00AE7150">
        <w:rPr>
          <w:i/>
          <w:iCs/>
        </w:rPr>
        <w:t>ipocs</w:t>
      </w:r>
      <w:proofErr w:type="spellEnd"/>
      <w:r w:rsidRPr="00AE7150">
        <w:rPr>
          <w:i/>
          <w:iCs/>
        </w:rPr>
        <w:t>/</w:t>
      </w:r>
      <w:proofErr w:type="spellStart"/>
      <w:r w:rsidRPr="00AE7150">
        <w:rPr>
          <w:i/>
          <w:iCs/>
        </w:rPr>
        <w:t>ipor</w:t>
      </w:r>
      <w:proofErr w:type="spellEnd"/>
      <w:r w:rsidRPr="00AE7150">
        <w:t xml:space="preserve"> statistic (see [ITU-T H.248.61]) counts the number of octets received at the IP layer. It should therefore be collected at the network-layer.</w:t>
      </w:r>
    </w:p>
    <w:p w:rsidR="00CB1065" w:rsidRPr="00AE7150" w:rsidRDefault="00F5347B" w:rsidP="00CB1065">
      <w:pPr>
        <w:numPr>
          <w:ilvl w:val="0"/>
          <w:numId w:val="13"/>
        </w:numPr>
        <w:tabs>
          <w:tab w:val="clear" w:pos="720"/>
          <w:tab w:val="clear" w:pos="794"/>
          <w:tab w:val="clear" w:pos="1191"/>
          <w:tab w:val="clear" w:pos="1588"/>
          <w:tab w:val="clear" w:pos="1985"/>
        </w:tabs>
        <w:ind w:left="567" w:hanging="567"/>
      </w:pPr>
      <w:r w:rsidRPr="00AE7150">
        <w:t xml:space="preserve">The </w:t>
      </w:r>
      <w:proofErr w:type="spellStart"/>
      <w:r w:rsidRPr="00AE7150">
        <w:rPr>
          <w:i/>
          <w:iCs/>
        </w:rPr>
        <w:t>vlan</w:t>
      </w:r>
      <w:proofErr w:type="spellEnd"/>
      <w:r w:rsidRPr="00AE7150">
        <w:rPr>
          <w:i/>
          <w:iCs/>
        </w:rPr>
        <w:t>/</w:t>
      </w:r>
      <w:proofErr w:type="spellStart"/>
      <w:r w:rsidRPr="00AE7150">
        <w:rPr>
          <w:i/>
          <w:iCs/>
        </w:rPr>
        <w:t>pri</w:t>
      </w:r>
      <w:proofErr w:type="spellEnd"/>
      <w:r w:rsidRPr="00AE7150">
        <w:t xml:space="preserve"> property (see [b-ITU-T H.248.56]) controls the priority bits appearing in the Ethernet header. It should therefore be applied at the data-link layer.</w:t>
      </w:r>
    </w:p>
    <w:p w:rsidR="00CB1065" w:rsidRPr="00AE7150" w:rsidRDefault="00CB1065" w:rsidP="00B7691C">
      <w:pPr>
        <w:pStyle w:val="Note"/>
        <w:tabs>
          <w:tab w:val="clear" w:pos="794"/>
          <w:tab w:val="left" w:pos="0"/>
        </w:tabs>
      </w:pPr>
      <w:r w:rsidRPr="00AE7150">
        <w:t xml:space="preserve">NOTE 1 – </w:t>
      </w:r>
      <w:r w:rsidR="00C63906" w:rsidRPr="00AE7150">
        <w:t xml:space="preserve">This means </w:t>
      </w:r>
      <w:r w:rsidRPr="00AE7150">
        <w:t xml:space="preserve">"all the information for packet identification, in order to execute to correspondent action(s)". The general principle is thus a "packet policy/filter rule" concept, based on conditions for unambiguous Lx-PDU identification and </w:t>
      </w:r>
      <w:r w:rsidR="00C63906" w:rsidRPr="00AE7150">
        <w:t>subsequent action</w:t>
      </w:r>
      <w:r w:rsidRPr="00AE7150">
        <w:t xml:space="preserve">, see also clause 7.3. </w:t>
      </w:r>
    </w:p>
    <w:p w:rsidR="00CB1065" w:rsidRPr="00AE7150" w:rsidRDefault="00CB1065" w:rsidP="00B7691C">
      <w:pPr>
        <w:pStyle w:val="Note"/>
        <w:tabs>
          <w:tab w:val="clear" w:pos="794"/>
          <w:tab w:val="left" w:pos="0"/>
        </w:tabs>
      </w:pPr>
      <w:r w:rsidRPr="00AE7150">
        <w:t xml:space="preserve">NOTE 2 – [ITU-T H.248.43] </w:t>
      </w:r>
      <w:r w:rsidR="00995209" w:rsidRPr="00AE7150">
        <w:t>does not determine</w:t>
      </w:r>
      <w:r w:rsidRPr="00AE7150">
        <w:t xml:space="preserve"> whether all </w:t>
      </w:r>
      <w:r w:rsidR="0070249A" w:rsidRPr="00D431AA">
        <w:rPr>
          <w:i/>
          <w:iCs/>
        </w:rPr>
        <w:t>gm</w:t>
      </w:r>
      <w:r w:rsidRPr="00AE7150">
        <w:t xml:space="preserve"> based filtering should be applied at the transport-layer, or whether the filtering </w:t>
      </w:r>
      <w:r w:rsidR="00C63906" w:rsidRPr="00AE7150">
        <w:t>is</w:t>
      </w:r>
      <w:r w:rsidRPr="00AE7150">
        <w:t xml:space="preserve"> split between the network and transport layers. Splitting the filtering can make complex logical relations between the different filtering elements more complex. This is primarily an implementation specific aspect. </w:t>
      </w:r>
      <w:r w:rsidR="00C63906" w:rsidRPr="00AE7150">
        <w:t>For example: f</w:t>
      </w:r>
      <w:r w:rsidRPr="00AE7150">
        <w:t>uture introduction of explicit precedence elements for rule ordering (see also clauses 7.2 and 7.3)</w:t>
      </w:r>
      <w:r w:rsidR="00C63906" w:rsidRPr="00AE7150">
        <w:t xml:space="preserve"> may simplify this</w:t>
      </w:r>
      <w:r w:rsidRPr="00AE7150">
        <w:t>.</w:t>
      </w:r>
    </w:p>
    <w:p w:rsidR="00CB1065" w:rsidRPr="00AE7150" w:rsidRDefault="00CB1065" w:rsidP="00B7691C">
      <w:pPr>
        <w:pStyle w:val="Note"/>
        <w:tabs>
          <w:tab w:val="clear" w:pos="794"/>
          <w:tab w:val="left" w:pos="0"/>
        </w:tabs>
      </w:pPr>
      <w:r w:rsidRPr="00AE7150">
        <w:t>NOTE 3 –</w:t>
      </w:r>
      <w:r w:rsidR="00796C5D">
        <w:t xml:space="preserve"> </w:t>
      </w:r>
      <w:r w:rsidRPr="00AE7150">
        <w:t xml:space="preserve">Annex E.11/[ITU-T H.248.1] and [ITU-T H.248.61] </w:t>
      </w:r>
      <w:r w:rsidR="00995209" w:rsidRPr="00AE7150">
        <w:t>do not determine</w:t>
      </w:r>
      <w:r w:rsidRPr="00AE7150">
        <w:t xml:space="preserve"> whether </w:t>
      </w:r>
      <w:proofErr w:type="spellStart"/>
      <w:r w:rsidRPr="00D431AA">
        <w:rPr>
          <w:i/>
          <w:iCs/>
        </w:rPr>
        <w:t>nt</w:t>
      </w:r>
      <w:proofErr w:type="spellEnd"/>
      <w:r w:rsidRPr="00D431AA">
        <w:rPr>
          <w:i/>
          <w:iCs/>
        </w:rPr>
        <w:t>/or</w:t>
      </w:r>
      <w:r w:rsidRPr="00AE7150">
        <w:t xml:space="preserve"> and </w:t>
      </w:r>
      <w:proofErr w:type="spellStart"/>
      <w:r w:rsidRPr="00D431AA">
        <w:rPr>
          <w:i/>
          <w:iCs/>
        </w:rPr>
        <w:t>ipcs</w:t>
      </w:r>
      <w:proofErr w:type="spellEnd"/>
      <w:r w:rsidRPr="00D431AA">
        <w:rPr>
          <w:i/>
          <w:iCs/>
        </w:rPr>
        <w:t>/</w:t>
      </w:r>
      <w:proofErr w:type="spellStart"/>
      <w:r w:rsidRPr="00D431AA">
        <w:rPr>
          <w:i/>
          <w:iCs/>
        </w:rPr>
        <w:t>ipor</w:t>
      </w:r>
      <w:proofErr w:type="spellEnd"/>
      <w:r w:rsidRPr="00AE7150">
        <w:t xml:space="preserve"> should be collected at L4 and L3 (as described above), or at L3 and L2 respectively. Theoretically, L2 has all the information it needs to collect </w:t>
      </w:r>
      <w:proofErr w:type="spellStart"/>
      <w:r w:rsidRPr="00D431AA">
        <w:rPr>
          <w:i/>
          <w:iCs/>
        </w:rPr>
        <w:t>ipocs</w:t>
      </w:r>
      <w:proofErr w:type="spellEnd"/>
      <w:r w:rsidRPr="00D431AA">
        <w:rPr>
          <w:i/>
          <w:iCs/>
        </w:rPr>
        <w:t>/</w:t>
      </w:r>
      <w:proofErr w:type="spellStart"/>
      <w:r w:rsidRPr="00D431AA">
        <w:rPr>
          <w:i/>
          <w:iCs/>
        </w:rPr>
        <w:t>ipor</w:t>
      </w:r>
      <w:proofErr w:type="spellEnd"/>
      <w:r w:rsidRPr="00AE7150">
        <w:t xml:space="preserve"> (as anything above the L2 headers is at the IP layer). Likewise, L3 has all the information it needs to collect </w:t>
      </w:r>
      <w:proofErr w:type="spellStart"/>
      <w:r w:rsidRPr="00AE7150">
        <w:t>nt</w:t>
      </w:r>
      <w:proofErr w:type="spellEnd"/>
      <w:r w:rsidRPr="00AE7150">
        <w:t xml:space="preserve">/or (as anything above the network-layer is transport-layer). </w:t>
      </w:r>
      <w:r w:rsidR="00C63906" w:rsidRPr="00AE7150">
        <w:t>Additional aspects are f</w:t>
      </w:r>
      <w:r w:rsidRPr="00AE7150">
        <w:t>or further stud</w:t>
      </w:r>
      <w:r w:rsidR="00C63906" w:rsidRPr="00AE7150">
        <w:t>y</w:t>
      </w:r>
      <w:r w:rsidRPr="00AE7150">
        <w:t>.</w:t>
      </w:r>
    </w:p>
    <w:p w:rsidR="00E72F4C" w:rsidRPr="00AE7150" w:rsidRDefault="00E72F4C" w:rsidP="002F596E">
      <w:pPr>
        <w:pStyle w:val="Heading3"/>
      </w:pPr>
      <w:bookmarkStart w:id="51" w:name="_Toc310270482"/>
      <w:r w:rsidRPr="00AE7150">
        <w:t>7.1.2</w:t>
      </w:r>
      <w:r w:rsidRPr="00AE7150">
        <w:tab/>
        <w:t>Notes regarding the IETF (Basic) Reference Model for IP</w:t>
      </w:r>
      <w:bookmarkEnd w:id="51"/>
    </w:p>
    <w:p w:rsidR="00E72F4C" w:rsidRPr="00AE7150" w:rsidRDefault="00E72F4C" w:rsidP="00E72F4C">
      <w:r w:rsidRPr="00AE7150">
        <w:t>The legacy IETF protocol reference model may be described by Figure 1 / [IETF RFC 791], which is described in further detail by the RFCs for IP host ([IETF RFC 1122], [IETF RFC 1123]) and IP router ([IETF RFC 1812]) specifications.</w:t>
      </w:r>
    </w:p>
    <w:p w:rsidR="00E72F4C" w:rsidRPr="00AE7150" w:rsidRDefault="00E72F4C" w:rsidP="00E72F4C">
      <w:r w:rsidRPr="00AE7150">
        <w:t>The model may be called IETF-BRM and has a 1:1-relation to the OSI-BRM, but lacking protocol layers 5 and 6 (see Figure 2).</w:t>
      </w:r>
    </w:p>
    <w:p w:rsidR="00E72F4C" w:rsidRPr="00AE7150" w:rsidRDefault="00E72F4C" w:rsidP="00E72F4C">
      <w:r w:rsidRPr="00AE7150">
        <w:t xml:space="preserve">The IP protocol stacks in use of H.248 IP Streams in existing H.248 profile specifications may consider a refined reference model, by e.g. additional protocol layers between the application and transport layer. For instance, </w:t>
      </w:r>
      <w:r w:rsidR="00C63906" w:rsidRPr="00AE7150">
        <w:t xml:space="preserve">such a protocol layer could be </w:t>
      </w:r>
      <w:r w:rsidRPr="00AE7150">
        <w:t>the application level framing protocol RTP in case of RTP traffic.</w:t>
      </w:r>
    </w:p>
    <w:p w:rsidR="00E72F4C" w:rsidRPr="00AE7150" w:rsidRDefault="00E72F4C" w:rsidP="00E72F4C"/>
    <w:p w:rsidR="00E72F4C" w:rsidRPr="00AE7150" w:rsidRDefault="00E72F4C" w:rsidP="00E72F4C">
      <w:pPr>
        <w:pStyle w:val="Figure"/>
      </w:pPr>
      <w:r w:rsidRPr="00AE7150">
        <w:object w:dxaOrig="6888" w:dyaOrig="4954">
          <v:shape id="_x0000_i1026" type="#_x0000_t75" style="width:345pt;height:249pt" o:ole="">
            <v:imagedata r:id="rId12" o:title=""/>
          </v:shape>
          <o:OLEObject Type="Embed" ProgID="Visio.Drawing.11" ShapeID="_x0000_i1026" DrawAspect="Content" ObjectID="_1384062508" r:id="rId13"/>
        </w:object>
      </w:r>
    </w:p>
    <w:p w:rsidR="00E72F4C" w:rsidRPr="00AE7150" w:rsidRDefault="00E72F4C" w:rsidP="00E72F4C">
      <w:pPr>
        <w:pStyle w:val="FigureNotitle"/>
      </w:pPr>
      <w:r w:rsidRPr="00AE7150">
        <w:t>Figure 2 – IETF (Basic) Reference Model for IP</w:t>
      </w:r>
    </w:p>
    <w:p w:rsidR="00F5347B" w:rsidRPr="00AE7150" w:rsidRDefault="00F5347B" w:rsidP="00F5347B"/>
    <w:p w:rsidR="00F5347B" w:rsidRPr="00AE7150" w:rsidRDefault="00F5347B" w:rsidP="002F596E">
      <w:pPr>
        <w:pStyle w:val="Heading2"/>
      </w:pPr>
      <w:bookmarkStart w:id="52" w:name="_Toc310270483"/>
      <w:r w:rsidRPr="00AE7150">
        <w:t>7.2</w:t>
      </w:r>
      <w:r w:rsidRPr="00AE7150">
        <w:tab/>
        <w:t>Ordering of operations within a layer</w:t>
      </w:r>
      <w:bookmarkEnd w:id="52"/>
    </w:p>
    <w:p w:rsidR="00F5347B" w:rsidRPr="00AE7150" w:rsidRDefault="00F5347B" w:rsidP="00F5347B">
      <w:r w:rsidRPr="00AE7150">
        <w:t xml:space="preserve">The list below gives the recommended order in which operations belonging to a single layer should take place. Note that this order is based on generalized considerations only. Any specific ordering requirements appearing in the procedures of a package should take precedence over this list. </w:t>
      </w:r>
    </w:p>
    <w:p w:rsidR="00F5347B" w:rsidRPr="00AE7150" w:rsidRDefault="00F5347B" w:rsidP="00202780">
      <w:pPr>
        <w:numPr>
          <w:ilvl w:val="0"/>
          <w:numId w:val="14"/>
        </w:numPr>
        <w:tabs>
          <w:tab w:val="clear" w:pos="720"/>
          <w:tab w:val="clear" w:pos="794"/>
          <w:tab w:val="clear" w:pos="1191"/>
          <w:tab w:val="clear" w:pos="1588"/>
          <w:tab w:val="clear" w:pos="1985"/>
        </w:tabs>
        <w:ind w:left="567" w:hanging="567"/>
      </w:pPr>
      <w:r w:rsidRPr="00AE7150">
        <w:t xml:space="preserve">Maintaining any usage statistics (e.g. </w:t>
      </w:r>
      <w:proofErr w:type="spellStart"/>
      <w:r w:rsidRPr="00AE7150">
        <w:rPr>
          <w:i/>
          <w:iCs/>
        </w:rPr>
        <w:t>ipcs</w:t>
      </w:r>
      <w:proofErr w:type="spellEnd"/>
      <w:r w:rsidRPr="00AE7150">
        <w:rPr>
          <w:i/>
          <w:iCs/>
        </w:rPr>
        <w:t>/</w:t>
      </w:r>
      <w:proofErr w:type="spellStart"/>
      <w:r w:rsidRPr="00AE7150">
        <w:rPr>
          <w:i/>
          <w:iCs/>
        </w:rPr>
        <w:t>ipor</w:t>
      </w:r>
      <w:proofErr w:type="spellEnd"/>
      <w:r w:rsidRPr="00AE7150">
        <w:t xml:space="preserve">, see [ITU-T H.248.61]). </w:t>
      </w:r>
    </w:p>
    <w:p w:rsidR="00F5347B" w:rsidRPr="00AE7150" w:rsidRDefault="00F5347B" w:rsidP="00202780">
      <w:pPr>
        <w:ind w:left="567"/>
      </w:pPr>
      <w:r w:rsidRPr="00AE7150">
        <w:t>Counting the statistics first allows the MG to report the network’s conditions as accurately as possible, before these measurements are affected by the Stream’s operations.</w:t>
      </w:r>
    </w:p>
    <w:p w:rsidR="00F5347B" w:rsidRPr="00AE7150" w:rsidRDefault="00F5347B" w:rsidP="00202780">
      <w:pPr>
        <w:numPr>
          <w:ilvl w:val="0"/>
          <w:numId w:val="14"/>
        </w:numPr>
        <w:tabs>
          <w:tab w:val="clear" w:pos="720"/>
          <w:tab w:val="clear" w:pos="794"/>
          <w:tab w:val="clear" w:pos="1191"/>
          <w:tab w:val="clear" w:pos="1588"/>
          <w:tab w:val="clear" w:pos="1985"/>
        </w:tabs>
        <w:ind w:left="567" w:hanging="567"/>
      </w:pPr>
      <w:r w:rsidRPr="00AE7150">
        <w:t xml:space="preserve">Applying any filtering, either explicitly controlled (e.g. through the </w:t>
      </w:r>
      <w:r w:rsidRPr="00AE7150">
        <w:rPr>
          <w:i/>
          <w:iCs/>
        </w:rPr>
        <w:t>gm</w:t>
      </w:r>
      <w:r w:rsidRPr="00AE7150">
        <w:t xml:space="preserve"> package, see [ITU-T H.248.43]) or happening implicitly due to other operations (e.g. through the </w:t>
      </w:r>
      <w:proofErr w:type="spellStart"/>
      <w:r w:rsidRPr="00AE7150">
        <w:rPr>
          <w:i/>
          <w:iCs/>
        </w:rPr>
        <w:t>ipnapt</w:t>
      </w:r>
      <w:proofErr w:type="spellEnd"/>
      <w:r w:rsidRPr="00AE7150">
        <w:t xml:space="preserve"> package, see [ITU-T H.248.37]).</w:t>
      </w:r>
    </w:p>
    <w:p w:rsidR="00F5347B" w:rsidRPr="00AE7150" w:rsidRDefault="00F5347B" w:rsidP="00202780">
      <w:pPr>
        <w:ind w:left="567"/>
      </w:pPr>
      <w:r w:rsidRPr="00AE7150">
        <w:t>Filtering the traffic as soon as possible prevents wasting resources on packets that will be immediately dropped (and might even be considered malicious). Note that the resources being conserved are both MG resources (e.g. CPU) and Stream resources (e.g. the bandwidth budget of the Stream).</w:t>
      </w:r>
    </w:p>
    <w:p w:rsidR="00F5347B" w:rsidRPr="00AE7150" w:rsidRDefault="00F5347B" w:rsidP="00202780">
      <w:pPr>
        <w:numPr>
          <w:ilvl w:val="0"/>
          <w:numId w:val="14"/>
        </w:numPr>
        <w:tabs>
          <w:tab w:val="clear" w:pos="720"/>
          <w:tab w:val="clear" w:pos="794"/>
          <w:tab w:val="clear" w:pos="1191"/>
          <w:tab w:val="clear" w:pos="1588"/>
          <w:tab w:val="clear" w:pos="1985"/>
        </w:tabs>
        <w:ind w:left="567" w:hanging="567"/>
      </w:pPr>
      <w:r w:rsidRPr="00AE7150">
        <w:t xml:space="preserve">Performing any rate-limiting (e.g. through the </w:t>
      </w:r>
      <w:proofErr w:type="spellStart"/>
      <w:r w:rsidRPr="00AE7150">
        <w:rPr>
          <w:i/>
          <w:iCs/>
        </w:rPr>
        <w:t>tman</w:t>
      </w:r>
      <w:proofErr w:type="spellEnd"/>
      <w:r w:rsidRPr="00AE7150">
        <w:t xml:space="preserve"> package, see [b-ITU-T H.248.53]) or traffic-shaping on the packets.</w:t>
      </w:r>
    </w:p>
    <w:p w:rsidR="00F5347B" w:rsidRPr="00AE7150" w:rsidRDefault="00F5347B" w:rsidP="00202780">
      <w:pPr>
        <w:ind w:left="567"/>
      </w:pPr>
      <w:r w:rsidRPr="00AE7150">
        <w:t>Performing rate-limiting early prevents wasting resources on packets that will be dropped. Performing traffic-shaping early prevents spikes in the usage of MG resources due to bursts in the traffic.</w:t>
      </w:r>
    </w:p>
    <w:p w:rsidR="00F5347B" w:rsidRPr="00AE7150" w:rsidRDefault="00F5347B" w:rsidP="00202780">
      <w:pPr>
        <w:numPr>
          <w:ilvl w:val="0"/>
          <w:numId w:val="14"/>
        </w:numPr>
        <w:tabs>
          <w:tab w:val="clear" w:pos="720"/>
          <w:tab w:val="clear" w:pos="794"/>
          <w:tab w:val="clear" w:pos="1191"/>
          <w:tab w:val="clear" w:pos="1588"/>
          <w:tab w:val="clear" w:pos="1985"/>
        </w:tabs>
        <w:ind w:left="567" w:hanging="567"/>
      </w:pPr>
      <w:r w:rsidRPr="00AE7150">
        <w:t>Performing any other operations within the layer.</w:t>
      </w:r>
    </w:p>
    <w:p w:rsidR="00C63906" w:rsidRPr="00AE7150" w:rsidRDefault="00C63906" w:rsidP="00F5347B">
      <w:r w:rsidRPr="00AE7150">
        <w:t>It should be noted that the list may not be exhaustive. There may be additional generic principles for ordering operations within a layer.</w:t>
      </w:r>
    </w:p>
    <w:p w:rsidR="00F5347B" w:rsidRPr="00AE7150" w:rsidRDefault="00F5347B" w:rsidP="00F5347B">
      <w:r w:rsidRPr="00AE7150">
        <w:t xml:space="preserve">The above recommended ordering is presented in Figure </w:t>
      </w:r>
      <w:r w:rsidR="00D91528" w:rsidRPr="00AE7150">
        <w:t>3</w:t>
      </w:r>
      <w:r w:rsidRPr="00AE7150">
        <w:t>.</w:t>
      </w:r>
    </w:p>
    <w:p w:rsidR="00F5347B" w:rsidRPr="00AE7150" w:rsidRDefault="00F5347B" w:rsidP="00F5347B">
      <w:pPr>
        <w:pStyle w:val="Figure"/>
      </w:pPr>
      <w:r w:rsidRPr="00AE7150">
        <w:object w:dxaOrig="7992" w:dyaOrig="6185">
          <v:shape id="_x0000_i1027" type="#_x0000_t75" style="width:399pt;height:310.5pt" o:ole="">
            <v:imagedata r:id="rId14" o:title=""/>
          </v:shape>
          <o:OLEObject Type="Embed" ProgID="Visio.Drawing.11" ShapeID="_x0000_i1027" DrawAspect="Content" ObjectID="_1384062509" r:id="rId15"/>
        </w:object>
      </w:r>
    </w:p>
    <w:p w:rsidR="00F5347B" w:rsidRPr="00AE7150" w:rsidRDefault="00F5347B" w:rsidP="00F5347B">
      <w:pPr>
        <w:pStyle w:val="FigureNotitle"/>
      </w:pPr>
      <w:r w:rsidRPr="00AE7150">
        <w:t xml:space="preserve">Figure </w:t>
      </w:r>
      <w:r w:rsidR="00D91528" w:rsidRPr="00AE7150">
        <w:t xml:space="preserve">3 </w:t>
      </w:r>
      <w:r w:rsidRPr="00AE7150">
        <w:t>– Order of operations within a layer</w:t>
      </w:r>
    </w:p>
    <w:p w:rsidR="00F5347B" w:rsidRPr="00AE7150" w:rsidRDefault="00F5347B" w:rsidP="002F596E">
      <w:pPr>
        <w:pStyle w:val="Heading2"/>
      </w:pPr>
      <w:bookmarkStart w:id="53" w:name="_Toc310270484"/>
      <w:r w:rsidRPr="00AE7150">
        <w:t>7.3</w:t>
      </w:r>
      <w:r w:rsidRPr="00AE7150">
        <w:tab/>
        <w:t>Policy rule based description of packet operations</w:t>
      </w:r>
      <w:bookmarkEnd w:id="53"/>
    </w:p>
    <w:p w:rsidR="00F5347B" w:rsidRPr="00AE7150" w:rsidRDefault="00F5347B" w:rsidP="00F5347B">
      <w:r w:rsidRPr="00AE7150">
        <w:t>The various packet processing functions (“packet operations”), which are enabled in the H.248 MG bearer path, may be abstracted as policy rules. Each packet operation may be e.g. described as (generic) policy rule. The H.248 Streams Descriptor defines a number of policy rules for a particular Stream endpoint. An entire H.248 Context specification relates then to a series of policy rules which are executed on packets, when “handled by the Context”.</w:t>
      </w:r>
    </w:p>
    <w:p w:rsidR="00F5347B" w:rsidRPr="00AE7150" w:rsidRDefault="00F5347B" w:rsidP="00F5347B">
      <w:r w:rsidRPr="00AE7150">
        <w:t>A generic policy rule would be comprised by policy condition(s), which would specify “how and when” an incoming/outgoing packet (“Lx-PDU in general”) could be identified, and the associated policy action(s) would specify operation(s) executed on the PDU itself or/and other operations in control-/management-/user-plane.</w:t>
      </w:r>
    </w:p>
    <w:p w:rsidR="00F5347B" w:rsidRPr="00AE7150" w:rsidRDefault="00F5347B" w:rsidP="00F5347B">
      <w:r w:rsidRPr="00AE7150">
        <w:t>Figure </w:t>
      </w:r>
      <w:r w:rsidR="00D91528" w:rsidRPr="00AE7150">
        <w:t xml:space="preserve">4 </w:t>
      </w:r>
      <w:r w:rsidRPr="00AE7150">
        <w:t>illustrates the example of a policy rule based description of packet operations by correlating an H.248 Context model with a correspondent H.248 MG packet path model.</w:t>
      </w:r>
    </w:p>
    <w:p w:rsidR="00F5347B" w:rsidRPr="00AE7150" w:rsidRDefault="00F5347B" w:rsidP="00202780">
      <w:pPr>
        <w:pStyle w:val="Figure"/>
      </w:pPr>
      <w:r w:rsidRPr="00AE7150">
        <w:object w:dxaOrig="10884" w:dyaOrig="8744">
          <v:shape id="_x0000_i1028" type="#_x0000_t75" style="width:479.25pt;height:386.25pt" o:ole="">
            <v:imagedata r:id="rId16" o:title=""/>
          </v:shape>
          <o:OLEObject Type="Embed" ProgID="Visio.Drawing.11" ShapeID="_x0000_i1028" DrawAspect="Content" ObjectID="_1384062510" r:id="rId17"/>
        </w:object>
      </w:r>
    </w:p>
    <w:p w:rsidR="00F5347B" w:rsidRPr="00AE7150" w:rsidRDefault="00F5347B" w:rsidP="00F5347B">
      <w:pPr>
        <w:pStyle w:val="FigureNotitle"/>
      </w:pPr>
      <w:r w:rsidRPr="00AE7150">
        <w:t xml:space="preserve">Figure </w:t>
      </w:r>
      <w:r w:rsidR="00D91528" w:rsidRPr="00AE7150">
        <w:t xml:space="preserve">4 </w:t>
      </w:r>
      <w:r w:rsidRPr="00AE7150">
        <w:t>– Order of operations (within a layer) – Unidirectional packet bearer traffic models using the concept of policy rules</w:t>
      </w:r>
    </w:p>
    <w:p w:rsidR="00F5347B" w:rsidRPr="00AE7150" w:rsidRDefault="00F5347B" w:rsidP="00F5347B">
      <w:r w:rsidRPr="00AE7150">
        <w:t>The order of operations relates to the order of precedence of policy rule enforcement in the policy rule based description model.</w:t>
      </w:r>
    </w:p>
    <w:p w:rsidR="00C63906" w:rsidRPr="00AE7150" w:rsidRDefault="00C63906" w:rsidP="00B7691C">
      <w:pPr>
        <w:pStyle w:val="Note"/>
      </w:pPr>
      <w:r w:rsidRPr="00AE7150">
        <w:t xml:space="preserve">NOTE – This Recommendation highlights issues concerning the order of operations and the description technique by using a policy rule based model. It does not present a particular technical solution. </w:t>
      </w:r>
      <w:r w:rsidR="00F456F3" w:rsidRPr="00AE7150">
        <w:t>To address issues related</w:t>
      </w:r>
      <w:r w:rsidRPr="00AE7150">
        <w:t xml:space="preserve"> “order of precedence of policy rule enforcement”</w:t>
      </w:r>
      <w:r w:rsidR="00F456F3" w:rsidRPr="00AE7150">
        <w:t xml:space="preserve"> different techniques may be used</w:t>
      </w:r>
      <w:r w:rsidRPr="00AE7150">
        <w:t>.</w:t>
      </w:r>
      <w:r w:rsidR="00F456F3" w:rsidRPr="00AE7150">
        <w:t xml:space="preserve"> For example: </w:t>
      </w:r>
      <w:r w:rsidRPr="00AE7150">
        <w:t>an order may be inherent to the structure and specification of H.248 Descriptors or/and new H.248 protocol elements for the explicit specification</w:t>
      </w:r>
      <w:r w:rsidR="00F456F3" w:rsidRPr="00AE7150">
        <w:t xml:space="preserve"> may be used</w:t>
      </w:r>
      <w:r w:rsidRPr="00AE7150">
        <w:t xml:space="preserve">. </w:t>
      </w:r>
    </w:p>
    <w:p w:rsidR="00F5347B" w:rsidRPr="00AE7150" w:rsidRDefault="00F5347B" w:rsidP="00F5347B">
      <w:pPr>
        <w:pStyle w:val="Heading1"/>
      </w:pPr>
      <w:bookmarkStart w:id="54" w:name="_Toc310270485"/>
      <w:r w:rsidRPr="00AE7150">
        <w:t>8.</w:t>
      </w:r>
      <w:r w:rsidRPr="00AE7150">
        <w:tab/>
        <w:t>Processing costs between primary and secondary operations on packets (like for measurements)</w:t>
      </w:r>
      <w:bookmarkEnd w:id="54"/>
    </w:p>
    <w:p w:rsidR="00F5347B" w:rsidRPr="00AE7150" w:rsidRDefault="00F5347B" w:rsidP="002F596E">
      <w:pPr>
        <w:pStyle w:val="Heading2"/>
      </w:pPr>
      <w:bookmarkStart w:id="55" w:name="_Toc310270486"/>
      <w:r w:rsidRPr="00AE7150">
        <w:t>8.1</w:t>
      </w:r>
      <w:r w:rsidRPr="00AE7150">
        <w:tab/>
        <w:t>Principal areas of operations on packets</w:t>
      </w:r>
      <w:bookmarkEnd w:id="55"/>
    </w:p>
    <w:p w:rsidR="00F5347B" w:rsidRPr="00AE7150" w:rsidRDefault="00F5347B" w:rsidP="00F5347B">
      <w:r w:rsidRPr="00AE7150">
        <w:t xml:space="preserve">The MG applies operations to packets, - or in general to protocol data units at layer </w:t>
      </w:r>
      <w:r w:rsidRPr="00AD0E82">
        <w:rPr>
          <w:i/>
          <w:iCs/>
        </w:rPr>
        <w:t>x</w:t>
      </w:r>
      <w:r w:rsidRPr="00AE7150">
        <w:t xml:space="preserve"> (Lx-PDU) of packet-switched traffic -, which may be categorized as primary and secondary (complementary) operations.</w:t>
      </w:r>
    </w:p>
    <w:p w:rsidR="00F5347B" w:rsidRPr="00AE7150" w:rsidRDefault="00F5347B" w:rsidP="00F5347B">
      <w:pPr>
        <w:pStyle w:val="Headingb"/>
      </w:pPr>
      <w:r w:rsidRPr="00AE7150">
        <w:lastRenderedPageBreak/>
        <w:t>Primary operations:</w:t>
      </w:r>
    </w:p>
    <w:p w:rsidR="00F5347B" w:rsidRPr="00AE7150" w:rsidRDefault="00F5347B" w:rsidP="00F5347B">
      <w:pPr>
        <w:numPr>
          <w:ilvl w:val="0"/>
          <w:numId w:val="17"/>
        </w:numPr>
        <w:tabs>
          <w:tab w:val="clear" w:pos="794"/>
          <w:tab w:val="clear" w:pos="1191"/>
          <w:tab w:val="clear" w:pos="1588"/>
          <w:tab w:val="clear" w:pos="1985"/>
        </w:tabs>
        <w:ind w:left="567" w:hanging="567"/>
      </w:pPr>
      <w:r w:rsidRPr="00AE7150">
        <w:rPr>
          <w:i/>
        </w:rPr>
        <w:t>user plane</w:t>
      </w:r>
      <w:r w:rsidRPr="00AE7150">
        <w:t xml:space="preserve"> related operations, related either directly to the end application like media format processing (e.g. audio transcoding, </w:t>
      </w:r>
      <w:r w:rsidR="003A1442" w:rsidRPr="00AE7150">
        <w:t>[</w:t>
      </w:r>
      <w:r w:rsidR="00F456F3" w:rsidRPr="00AE7150">
        <w:t>b-</w:t>
      </w:r>
      <w:r w:rsidR="003A1442" w:rsidRPr="00AE7150">
        <w:t xml:space="preserve">ITU-T </w:t>
      </w:r>
      <w:r w:rsidRPr="00AE7150">
        <w:t>V.153</w:t>
      </w:r>
      <w:r w:rsidR="003A1442" w:rsidRPr="00AE7150">
        <w:t>]</w:t>
      </w:r>
      <w:r w:rsidRPr="00AE7150">
        <w:t xml:space="preserve"> interworking) or indirectly by e.g. NAT traversal or QoS support (e.g., </w:t>
      </w:r>
      <w:r w:rsidR="00F456F3" w:rsidRPr="00AE7150">
        <w:t>Type of Service (</w:t>
      </w:r>
      <w:proofErr w:type="spellStart"/>
      <w:r w:rsidRPr="00AE7150">
        <w:t>ToS</w:t>
      </w:r>
      <w:proofErr w:type="spellEnd"/>
      <w:r w:rsidR="00F456F3" w:rsidRPr="00AE7150">
        <w:t>)</w:t>
      </w:r>
      <w:r w:rsidRPr="00AE7150">
        <w:t xml:space="preserve"> marking</w:t>
      </w:r>
      <w:r w:rsidR="00F456F3" w:rsidRPr="00AE7150">
        <w:t xml:space="preserve"> in IPv4 packet headers</w:t>
      </w:r>
      <w:r w:rsidRPr="00AE7150">
        <w:t>);</w:t>
      </w:r>
    </w:p>
    <w:p w:rsidR="00F5347B" w:rsidRPr="00AE7150" w:rsidRDefault="00F5347B" w:rsidP="00F5347B">
      <w:r w:rsidRPr="00AE7150">
        <w:t>and (typically optional)</w:t>
      </w:r>
      <w:r w:rsidR="00D91528" w:rsidRPr="00AE7150">
        <w:t>,</w:t>
      </w:r>
    </w:p>
    <w:p w:rsidR="00F5347B" w:rsidRPr="00AE7150" w:rsidRDefault="00F5347B" w:rsidP="00F5347B">
      <w:pPr>
        <w:pStyle w:val="Headingb"/>
      </w:pPr>
      <w:r w:rsidRPr="00AE7150">
        <w:t>Secondary, complementary operations:</w:t>
      </w:r>
    </w:p>
    <w:p w:rsidR="00F5347B" w:rsidRPr="00AE7150" w:rsidRDefault="00F5347B" w:rsidP="00F5347B">
      <w:pPr>
        <w:numPr>
          <w:ilvl w:val="0"/>
          <w:numId w:val="18"/>
        </w:numPr>
        <w:tabs>
          <w:tab w:val="clear" w:pos="794"/>
          <w:tab w:val="clear" w:pos="1191"/>
          <w:tab w:val="clear" w:pos="1588"/>
          <w:tab w:val="clear" w:pos="1985"/>
        </w:tabs>
        <w:ind w:left="567" w:hanging="567"/>
      </w:pPr>
      <w:r w:rsidRPr="00AE7150">
        <w:rPr>
          <w:i/>
        </w:rPr>
        <w:t>security</w:t>
      </w:r>
      <w:r w:rsidRPr="00AE7150">
        <w:t xml:space="preserve"> related operations, i.e. packet processing from perspective of potential security threats against network infrastructure, user equipment, etc.;</w:t>
      </w:r>
    </w:p>
    <w:p w:rsidR="00F5347B" w:rsidRPr="00AE7150" w:rsidRDefault="00F5347B" w:rsidP="00F5347B">
      <w:pPr>
        <w:numPr>
          <w:ilvl w:val="0"/>
          <w:numId w:val="18"/>
        </w:numPr>
        <w:tabs>
          <w:tab w:val="clear" w:pos="794"/>
          <w:tab w:val="clear" w:pos="1191"/>
          <w:tab w:val="clear" w:pos="1588"/>
          <w:tab w:val="clear" w:pos="1985"/>
        </w:tabs>
        <w:ind w:left="567" w:hanging="567"/>
      </w:pPr>
      <w:r w:rsidRPr="00AE7150">
        <w:rPr>
          <w:i/>
        </w:rPr>
        <w:t xml:space="preserve">performance </w:t>
      </w:r>
      <w:r w:rsidRPr="00AE7150">
        <w:t xml:space="preserve">monitoring and measurement related operations, e.g. the considered capabilities by </w:t>
      </w:r>
      <w:r w:rsidR="00D91528" w:rsidRPr="00AE7150">
        <w:t xml:space="preserve">[b-ITU-T </w:t>
      </w:r>
      <w:r w:rsidRPr="00AE7150">
        <w:t>H.248.48</w:t>
      </w:r>
      <w:r w:rsidR="00D91528" w:rsidRPr="00AE7150">
        <w:t>]</w:t>
      </w:r>
      <w:r w:rsidRPr="00AE7150">
        <w:t xml:space="preserve"> for RTP-based IP applications; or/and</w:t>
      </w:r>
    </w:p>
    <w:p w:rsidR="00F5347B" w:rsidRPr="00AE7150" w:rsidRDefault="00F5347B" w:rsidP="00F5347B">
      <w:pPr>
        <w:numPr>
          <w:ilvl w:val="0"/>
          <w:numId w:val="18"/>
        </w:numPr>
        <w:tabs>
          <w:tab w:val="clear" w:pos="794"/>
          <w:tab w:val="clear" w:pos="1191"/>
          <w:tab w:val="clear" w:pos="1588"/>
          <w:tab w:val="clear" w:pos="1985"/>
        </w:tabs>
        <w:ind w:left="567" w:hanging="567"/>
      </w:pPr>
      <w:r w:rsidRPr="00AE7150">
        <w:rPr>
          <w:i/>
        </w:rPr>
        <w:t>charging</w:t>
      </w:r>
      <w:r w:rsidRPr="00AE7150">
        <w:t xml:space="preserve"> related operations, i.e. the generation and collection of packet based charging metrics.</w:t>
      </w:r>
    </w:p>
    <w:p w:rsidR="00F5347B" w:rsidRPr="00AE7150" w:rsidRDefault="00F5347B" w:rsidP="00F5347B">
      <w:r w:rsidRPr="00AE7150">
        <w:t>The primary operations are typically enforced on the MG by the MGC through the use of “media descriptions” (i.e. SDP or H.248 properties) in the H.248 Stream Descriptor. These define the basic mode of operation with respect to “media aware/agnostic”, “transport protocol aware/agnostic” or/and other user plane stack information.</w:t>
      </w:r>
    </w:p>
    <w:p w:rsidR="00F5347B" w:rsidRPr="00AE7150" w:rsidRDefault="00F5347B" w:rsidP="00F5347B">
      <w:pPr>
        <w:pStyle w:val="Note"/>
      </w:pPr>
      <w:r w:rsidRPr="00AE7150">
        <w:t>NOTE – For example, the MG could be located between a TLS and non-TLS security domain for the relay of MSRP-based Instant Messaging traffic. It may be then enforced for TLS/TCP/IP to non-TLS/TCP/IP user plane interworking, i.e. a transport protocol aware, but media agnostic mode of operation (because the MG should not know the application type of the TCP payload data).</w:t>
      </w:r>
    </w:p>
    <w:p w:rsidR="00F5347B" w:rsidRPr="00AE7150" w:rsidRDefault="00F5347B" w:rsidP="00F5347B">
      <w:r w:rsidRPr="00AE7150">
        <w:t>The secondary operations are typically controlled via other H.248 protocol elements.</w:t>
      </w:r>
    </w:p>
    <w:p w:rsidR="00F5347B" w:rsidRPr="00AE7150" w:rsidRDefault="00F5347B" w:rsidP="002F596E">
      <w:pPr>
        <w:pStyle w:val="Heading2"/>
      </w:pPr>
      <w:bookmarkStart w:id="56" w:name="_Toc310270487"/>
      <w:r w:rsidRPr="00AE7150">
        <w:t>8.2</w:t>
      </w:r>
      <w:r w:rsidRPr="00AE7150">
        <w:tab/>
        <w:t>Processing costs</w:t>
      </w:r>
      <w:bookmarkEnd w:id="56"/>
    </w:p>
    <w:p w:rsidR="00F5347B" w:rsidRPr="00AE7150" w:rsidRDefault="00F5347B" w:rsidP="00F5347B">
      <w:r w:rsidRPr="00AE7150">
        <w:t xml:space="preserve">The </w:t>
      </w:r>
      <w:r w:rsidRPr="00AD0E82">
        <w:rPr>
          <w:i/>
          <w:iCs/>
        </w:rPr>
        <w:t>protocol layer</w:t>
      </w:r>
      <w:r w:rsidRPr="00AE7150">
        <w:t xml:space="preserve"> of the primary packet operation(s) could be identical to all secondary operations (</w:t>
      </w:r>
      <w:proofErr w:type="spellStart"/>
      <w:r w:rsidRPr="00AD0E82">
        <w:rPr>
          <w:i/>
          <w:iCs/>
        </w:rPr>
        <w:t>L</w:t>
      </w:r>
      <w:r w:rsidRPr="00AD0E82">
        <w:rPr>
          <w:i/>
          <w:iCs/>
          <w:vertAlign w:val="subscript"/>
        </w:rPr>
        <w:t>PriOp</w:t>
      </w:r>
      <w:proofErr w:type="spellEnd"/>
      <w:r w:rsidRPr="00AD0E82">
        <w:rPr>
          <w:i/>
          <w:iCs/>
          <w:vertAlign w:val="subscript"/>
        </w:rPr>
        <w:t>.</w:t>
      </w:r>
      <w:r w:rsidRPr="00AE7150">
        <w:t xml:space="preserve"> = </w:t>
      </w:r>
      <w:proofErr w:type="spellStart"/>
      <w:r w:rsidRPr="00AD0E82">
        <w:rPr>
          <w:i/>
          <w:iCs/>
        </w:rPr>
        <w:t>L</w:t>
      </w:r>
      <w:r w:rsidRPr="00AD0E82">
        <w:rPr>
          <w:i/>
          <w:iCs/>
          <w:vertAlign w:val="subscript"/>
        </w:rPr>
        <w:t>SecOp</w:t>
      </w:r>
      <w:proofErr w:type="spellEnd"/>
      <w:r w:rsidRPr="00AD0E82">
        <w:rPr>
          <w:i/>
          <w:iCs/>
          <w:vertAlign w:val="subscript"/>
        </w:rPr>
        <w:t>.</w:t>
      </w:r>
      <w:r w:rsidRPr="00AE7150">
        <w:t>), but there might be also scenarios. For example the following protocol layer relations:</w:t>
      </w:r>
    </w:p>
    <w:p w:rsidR="00F5347B" w:rsidRPr="00AE7150" w:rsidRDefault="00F5347B" w:rsidP="00F5347B">
      <w:pPr>
        <w:numPr>
          <w:ilvl w:val="0"/>
          <w:numId w:val="15"/>
        </w:numPr>
        <w:tabs>
          <w:tab w:val="clear" w:pos="720"/>
          <w:tab w:val="clear" w:pos="794"/>
          <w:tab w:val="clear" w:pos="1191"/>
          <w:tab w:val="clear" w:pos="1588"/>
          <w:tab w:val="clear" w:pos="1985"/>
        </w:tabs>
        <w:ind w:left="357" w:hanging="357"/>
      </w:pPr>
      <w:proofErr w:type="spellStart"/>
      <w:r w:rsidRPr="00AD0E82">
        <w:rPr>
          <w:i/>
          <w:iCs/>
        </w:rPr>
        <w:t>L</w:t>
      </w:r>
      <w:r w:rsidRPr="00AD0E82">
        <w:rPr>
          <w:i/>
          <w:iCs/>
          <w:vertAlign w:val="subscript"/>
        </w:rPr>
        <w:t>PriOp</w:t>
      </w:r>
      <w:proofErr w:type="spellEnd"/>
      <w:r w:rsidRPr="00AD0E82">
        <w:rPr>
          <w:i/>
          <w:iCs/>
          <w:vertAlign w:val="subscript"/>
        </w:rPr>
        <w:t>.</w:t>
      </w:r>
      <w:r w:rsidRPr="00AE7150">
        <w:t xml:space="preserve"> &gt; </w:t>
      </w:r>
      <w:proofErr w:type="spellStart"/>
      <w:r w:rsidRPr="00AD0E82">
        <w:rPr>
          <w:i/>
          <w:iCs/>
        </w:rPr>
        <w:t>L</w:t>
      </w:r>
      <w:r w:rsidRPr="00AD0E82">
        <w:rPr>
          <w:i/>
          <w:iCs/>
          <w:vertAlign w:val="subscript"/>
        </w:rPr>
        <w:t>SecOp</w:t>
      </w:r>
      <w:proofErr w:type="spellEnd"/>
      <w:r w:rsidRPr="00AD0E82">
        <w:rPr>
          <w:i/>
          <w:iCs/>
          <w:vertAlign w:val="subscript"/>
        </w:rPr>
        <w:t>.</w:t>
      </w:r>
      <w:r w:rsidRPr="00AE7150">
        <w:t xml:space="preserve">, e.g. an RTP translator as primary operation and </w:t>
      </w:r>
      <w:r w:rsidR="003A1442" w:rsidRPr="00AE7150">
        <w:t xml:space="preserve">[ITU-T </w:t>
      </w:r>
      <w:r w:rsidRPr="00AE7150">
        <w:t>H.248.61</w:t>
      </w:r>
      <w:r w:rsidR="003A1442" w:rsidRPr="00AE7150">
        <w:t>]</w:t>
      </w:r>
      <w:r w:rsidRPr="00AE7150">
        <w:t xml:space="preserve"> network layer measurements as secondary operation;</w:t>
      </w:r>
    </w:p>
    <w:p w:rsidR="00F5347B" w:rsidRPr="00AE7150" w:rsidRDefault="00F5347B" w:rsidP="00F5347B">
      <w:pPr>
        <w:numPr>
          <w:ilvl w:val="0"/>
          <w:numId w:val="15"/>
        </w:numPr>
        <w:tabs>
          <w:tab w:val="clear" w:pos="720"/>
          <w:tab w:val="clear" w:pos="794"/>
          <w:tab w:val="clear" w:pos="1191"/>
          <w:tab w:val="clear" w:pos="1588"/>
          <w:tab w:val="clear" w:pos="1985"/>
        </w:tabs>
        <w:ind w:left="357" w:hanging="357"/>
      </w:pPr>
      <w:proofErr w:type="spellStart"/>
      <w:r w:rsidRPr="00AD0E82">
        <w:rPr>
          <w:i/>
          <w:iCs/>
        </w:rPr>
        <w:t>L</w:t>
      </w:r>
      <w:r w:rsidRPr="00AD0E82">
        <w:rPr>
          <w:i/>
          <w:iCs/>
          <w:vertAlign w:val="subscript"/>
        </w:rPr>
        <w:t>PriOp</w:t>
      </w:r>
      <w:proofErr w:type="spellEnd"/>
      <w:r w:rsidRPr="00AD0E82">
        <w:rPr>
          <w:i/>
          <w:iCs/>
          <w:vertAlign w:val="subscript"/>
        </w:rPr>
        <w:t>.</w:t>
      </w:r>
      <w:r w:rsidRPr="00AE7150">
        <w:t xml:space="preserve"> &lt; </w:t>
      </w:r>
      <w:proofErr w:type="spellStart"/>
      <w:r w:rsidRPr="00AD0E82">
        <w:rPr>
          <w:i/>
          <w:iCs/>
        </w:rPr>
        <w:t>L</w:t>
      </w:r>
      <w:r w:rsidRPr="00AD0E82">
        <w:rPr>
          <w:i/>
          <w:iCs/>
          <w:vertAlign w:val="subscript"/>
        </w:rPr>
        <w:t>SecOp</w:t>
      </w:r>
      <w:proofErr w:type="spellEnd"/>
      <w:r w:rsidRPr="00AD0E82">
        <w:rPr>
          <w:i/>
          <w:iCs/>
          <w:vertAlign w:val="subscript"/>
        </w:rPr>
        <w:t>.</w:t>
      </w:r>
      <w:r w:rsidRPr="00AE7150">
        <w:t xml:space="preserve">, e.g. an </w:t>
      </w:r>
      <w:r w:rsidR="003A1442" w:rsidRPr="00AE7150">
        <w:t xml:space="preserve">[ITU-T </w:t>
      </w:r>
      <w:r w:rsidRPr="00AE7150">
        <w:t>H.248.64</w:t>
      </w:r>
      <w:r w:rsidR="003A1442" w:rsidRPr="00AE7150">
        <w:t>]</w:t>
      </w:r>
      <w:r w:rsidRPr="00AE7150">
        <w:t xml:space="preserve"> IP hop function as primary operation and </w:t>
      </w:r>
      <w:r w:rsidR="003A1442" w:rsidRPr="00AE7150">
        <w:t xml:space="preserve">[ITU-T </w:t>
      </w:r>
      <w:r w:rsidRPr="00AE7150">
        <w:t>H.248.58</w:t>
      </w:r>
      <w:r w:rsidR="003A1442" w:rsidRPr="00AE7150">
        <w:t>]</w:t>
      </w:r>
      <w:r w:rsidRPr="00AE7150">
        <w:t xml:space="preserve"> application layer measurements as secondary operation. See e.g. also Annex J in [b-ETSI TR 183 068].</w:t>
      </w:r>
    </w:p>
    <w:p w:rsidR="00F5347B" w:rsidRPr="00AE7150" w:rsidRDefault="00F5347B" w:rsidP="00F5347B">
      <w:r w:rsidRPr="00AE7150">
        <w:t xml:space="preserve">The MG processing effort to enforce packet operations may be abstracted by cost factors </w:t>
      </w:r>
      <w:proofErr w:type="spellStart"/>
      <w:r w:rsidRPr="00AD0E82">
        <w:rPr>
          <w:i/>
          <w:iCs/>
        </w:rPr>
        <w:t>C</w:t>
      </w:r>
      <w:r w:rsidRPr="00AD0E82">
        <w:rPr>
          <w:i/>
          <w:iCs/>
          <w:vertAlign w:val="subscript"/>
        </w:rPr>
        <w:t>PriOp</w:t>
      </w:r>
      <w:proofErr w:type="spellEnd"/>
      <w:r w:rsidRPr="00AD0E82">
        <w:rPr>
          <w:i/>
          <w:iCs/>
          <w:vertAlign w:val="subscript"/>
        </w:rPr>
        <w:t>.</w:t>
      </w:r>
      <w:r w:rsidRPr="00AE7150">
        <w:t xml:space="preserve"> and </w:t>
      </w:r>
      <w:proofErr w:type="spellStart"/>
      <w:r w:rsidRPr="00AD0E82">
        <w:rPr>
          <w:i/>
          <w:iCs/>
        </w:rPr>
        <w:t>C</w:t>
      </w:r>
      <w:r w:rsidRPr="00AD0E82">
        <w:rPr>
          <w:i/>
          <w:iCs/>
          <w:vertAlign w:val="subscript"/>
        </w:rPr>
        <w:t>SecOp</w:t>
      </w:r>
      <w:proofErr w:type="spellEnd"/>
      <w:r w:rsidRPr="00AD0E82">
        <w:rPr>
          <w:i/>
          <w:iCs/>
          <w:vertAlign w:val="subscript"/>
        </w:rPr>
        <w:t>.</w:t>
      </w:r>
      <w:r w:rsidRPr="00AE7150">
        <w:t xml:space="preserve">. It is typically expected that the primary operations determine the overall processing costs (e.g. a ratio of </w:t>
      </w:r>
      <w:proofErr w:type="spellStart"/>
      <w:r w:rsidRPr="00AD0E82">
        <w:rPr>
          <w:i/>
          <w:iCs/>
        </w:rPr>
        <w:t>C</w:t>
      </w:r>
      <w:r w:rsidRPr="00AD0E82">
        <w:rPr>
          <w:i/>
          <w:iCs/>
          <w:vertAlign w:val="subscript"/>
        </w:rPr>
        <w:t>PriOp</w:t>
      </w:r>
      <w:proofErr w:type="spellEnd"/>
      <w:r w:rsidRPr="00AD0E82">
        <w:rPr>
          <w:i/>
          <w:iCs/>
          <w:vertAlign w:val="subscript"/>
        </w:rPr>
        <w:t>.</w:t>
      </w:r>
      <w:r w:rsidRPr="00AE7150">
        <w:t xml:space="preserve"> &gt;&gt; </w:t>
      </w:r>
      <w:proofErr w:type="spellStart"/>
      <w:r w:rsidRPr="00AD0E82">
        <w:rPr>
          <w:i/>
          <w:iCs/>
        </w:rPr>
        <w:t>C</w:t>
      </w:r>
      <w:r w:rsidRPr="00AD0E82">
        <w:rPr>
          <w:i/>
          <w:iCs/>
          <w:vertAlign w:val="subscript"/>
        </w:rPr>
        <w:t>SecOp</w:t>
      </w:r>
      <w:proofErr w:type="spellEnd"/>
      <w:r w:rsidRPr="00AD0E82">
        <w:rPr>
          <w:i/>
          <w:iCs/>
          <w:vertAlign w:val="subscript"/>
        </w:rPr>
        <w:t>.</w:t>
      </w:r>
      <w:r w:rsidRPr="00AE7150">
        <w:t xml:space="preserve">). However, there might be also H.248 Context configurations of the opposite, i.e. a packet processing cost ratio of </w:t>
      </w:r>
      <w:proofErr w:type="spellStart"/>
      <w:r w:rsidRPr="00AD0E82">
        <w:rPr>
          <w:i/>
          <w:iCs/>
        </w:rPr>
        <w:t>C</w:t>
      </w:r>
      <w:r w:rsidRPr="00AD0E82">
        <w:rPr>
          <w:i/>
          <w:iCs/>
          <w:vertAlign w:val="subscript"/>
        </w:rPr>
        <w:t>PriOp</w:t>
      </w:r>
      <w:proofErr w:type="spellEnd"/>
      <w:r w:rsidRPr="00AD0E82">
        <w:rPr>
          <w:i/>
          <w:iCs/>
          <w:vertAlign w:val="subscript"/>
        </w:rPr>
        <w:t>.</w:t>
      </w:r>
      <w:r w:rsidRPr="00AE7150">
        <w:t xml:space="preserve"> &lt;&lt; </w:t>
      </w:r>
      <w:proofErr w:type="spellStart"/>
      <w:r w:rsidRPr="00AD0E82">
        <w:rPr>
          <w:i/>
          <w:iCs/>
        </w:rPr>
        <w:t>C</w:t>
      </w:r>
      <w:r w:rsidRPr="00AD0E82">
        <w:rPr>
          <w:i/>
          <w:iCs/>
          <w:vertAlign w:val="subscript"/>
        </w:rPr>
        <w:t>SecOp</w:t>
      </w:r>
      <w:proofErr w:type="spellEnd"/>
      <w:r w:rsidRPr="00AD0E82">
        <w:rPr>
          <w:i/>
          <w:iCs/>
          <w:vertAlign w:val="subscript"/>
        </w:rPr>
        <w:t>.</w:t>
      </w:r>
      <w:r w:rsidRPr="00AE7150">
        <w:t xml:space="preserve">, e.g. for above scenario (ii). </w:t>
      </w:r>
    </w:p>
    <w:p w:rsidR="00F5347B" w:rsidRPr="00D431AA" w:rsidRDefault="00D431AA" w:rsidP="00D431AA">
      <w:pPr>
        <w:pStyle w:val="Note"/>
      </w:pPr>
      <w:r>
        <w:t xml:space="preserve">NOTE – </w:t>
      </w:r>
      <w:r w:rsidR="00F5347B" w:rsidRPr="00D431AA">
        <w:t xml:space="preserve">Example, type (ii) may require the application of “deep packet inspection” related packet operations, where the “depth” of processing or/and the number of secondary functions may just significantly increase the amount of MG resources. </w:t>
      </w:r>
    </w:p>
    <w:p w:rsidR="00F456F3" w:rsidRPr="00AE7150" w:rsidRDefault="00F456F3" w:rsidP="002F596E">
      <w:pPr>
        <w:pStyle w:val="Heading3"/>
      </w:pPr>
      <w:bookmarkStart w:id="57" w:name="_Toc310270488"/>
      <w:r w:rsidRPr="00AE7150">
        <w:t>8.2.1</w:t>
      </w:r>
      <w:r w:rsidRPr="00AE7150">
        <w:tab/>
      </w:r>
      <w:r w:rsidR="00B64A30" w:rsidRPr="00AE7150">
        <w:t>Cost evaluation scope</w:t>
      </w:r>
      <w:bookmarkEnd w:id="57"/>
    </w:p>
    <w:p w:rsidR="00F456F3" w:rsidRPr="00AE7150" w:rsidRDefault="00F456F3" w:rsidP="00F456F3">
      <w:r w:rsidRPr="00AE7150">
        <w:t xml:space="preserve">This Recommendation provides an example of a very high level, abstract, qualitative cost model. The cost factor is mainly based on the “identification” of a packet for executing the assigned operation. This is recognized as a significant cost factor due to the performance challenges for </w:t>
      </w:r>
      <w:r w:rsidRPr="00AE7150">
        <w:lastRenderedPageBreak/>
        <w:t>“</w:t>
      </w:r>
      <w:proofErr w:type="spellStart"/>
      <w:r w:rsidRPr="00AE7150">
        <w:t>wirespeed</w:t>
      </w:r>
      <w:proofErr w:type="spellEnd"/>
      <w:r w:rsidRPr="00AE7150">
        <w:t xml:space="preserve">”, real time packet identification in the MG packet bearer path (e.g. IP fast path), which may e.g. demand a deep inspection of higher layer protocol information (e.g. in case ii). </w:t>
      </w:r>
    </w:p>
    <w:p w:rsidR="00F456F3" w:rsidRPr="00AE7150" w:rsidRDefault="00F456F3" w:rsidP="00F456F3">
      <w:r w:rsidRPr="00AE7150">
        <w:t>When describing a particular “packet operation (primary or secondary)” as “policy rule”, then the identification would be related to conditions and the finally executed function(s) and action(s). A more detailed cost model could also consider further processing costs in the area of the evaluation of conditions or/and the execution of actions. E.g., the [b-ITU-T H.248.47]-controlled, conditional reporting of statistics (as a “secondary operation”) may lead to extended “policy conditions” by the addition of event-, time-, threshold- or/and other types of conditions, which could again represent significant processing costs per packet.</w:t>
      </w:r>
    </w:p>
    <w:p w:rsidR="00F456F3" w:rsidRPr="00AE7150" w:rsidRDefault="00F456F3" w:rsidP="00F456F3">
      <w:r w:rsidRPr="00AE7150">
        <w:t>The purpose of this Recommendation is only to point out that there are a) different operational categories (primary, secondary), and b) that there may be different processing cost. It does not elaborate further on sub-level cost factors or even (implementation specific) quantitative estimates.</w:t>
      </w:r>
    </w:p>
    <w:p w:rsidR="00F5347B" w:rsidRPr="00AE7150" w:rsidRDefault="00F5347B" w:rsidP="00F5347B">
      <w:pPr>
        <w:pStyle w:val="Heading1"/>
      </w:pPr>
      <w:bookmarkStart w:id="58" w:name="_Toc266463108"/>
      <w:bookmarkStart w:id="59" w:name="_Toc266551667"/>
      <w:bookmarkStart w:id="60" w:name="_Toc310270489"/>
      <w:r w:rsidRPr="00AE7150">
        <w:t>9</w:t>
      </w:r>
      <w:r w:rsidRPr="00AE7150">
        <w:tab/>
        <w:t>Filtering of TCP/IP traffic</w:t>
      </w:r>
      <w:bookmarkEnd w:id="58"/>
      <w:bookmarkEnd w:id="59"/>
      <w:bookmarkEnd w:id="60"/>
    </w:p>
    <w:p w:rsidR="00B64A30" w:rsidRPr="00AE7150" w:rsidRDefault="00B64A30" w:rsidP="00B7691C">
      <w:bookmarkStart w:id="61" w:name="_Toc266463109"/>
      <w:bookmarkStart w:id="62" w:name="_Toc266551668"/>
      <w:r w:rsidRPr="00AE7150">
        <w:t>The purpose of this clause is to provide information related to IP and TCP packet filtering. The majority of security threats observed in many IP networks use the IP transport protocol type “TCP”.</w:t>
      </w:r>
    </w:p>
    <w:p w:rsidR="00F5347B" w:rsidRPr="00AE7150" w:rsidRDefault="00F5347B" w:rsidP="002F596E">
      <w:pPr>
        <w:pStyle w:val="Heading2"/>
      </w:pPr>
      <w:bookmarkStart w:id="63" w:name="_Toc310270490"/>
      <w:r w:rsidRPr="00AE7150">
        <w:t>9.1</w:t>
      </w:r>
      <w:r w:rsidRPr="00AE7150">
        <w:tab/>
        <w:t>Overview – TCP and IP filter types</w:t>
      </w:r>
      <w:bookmarkEnd w:id="61"/>
      <w:bookmarkEnd w:id="62"/>
      <w:bookmarkEnd w:id="63"/>
    </w:p>
    <w:p w:rsidR="00F5347B" w:rsidRPr="00AE7150" w:rsidRDefault="00F5347B" w:rsidP="002F596E">
      <w:pPr>
        <w:pStyle w:val="Heading3"/>
      </w:pPr>
      <w:bookmarkStart w:id="64" w:name="_Toc266463110"/>
      <w:bookmarkStart w:id="65" w:name="_Toc266551669"/>
      <w:bookmarkStart w:id="66" w:name="_Toc310270491"/>
      <w:r w:rsidRPr="00AE7150">
        <w:t>9.1.1</w:t>
      </w:r>
      <w:r w:rsidRPr="00AE7150">
        <w:tab/>
        <w:t>IP filters</w:t>
      </w:r>
      <w:bookmarkEnd w:id="64"/>
      <w:bookmarkEnd w:id="65"/>
      <w:bookmarkEnd w:id="66"/>
    </w:p>
    <w:p w:rsidR="00F5347B" w:rsidRPr="00AE7150" w:rsidRDefault="00F5347B" w:rsidP="00F5347B">
      <w:pPr>
        <w:pStyle w:val="Heading4"/>
      </w:pPr>
      <w:r w:rsidRPr="00AE7150">
        <w:t>9.1.1.1</w:t>
      </w:r>
      <w:r w:rsidRPr="00AE7150">
        <w:tab/>
        <w:t>IP filter categories</w:t>
      </w:r>
    </w:p>
    <w:p w:rsidR="00F5347B" w:rsidRPr="00AE7150" w:rsidRDefault="00F5347B" w:rsidP="00F5347B">
      <w:r w:rsidRPr="00AE7150">
        <w:t>IP filter conditions are based on IP header information, and optionally on IP (connection) state information, dependent on an IP stateful or stateless filter type. IP filters imply (at least) a Layer 3 Header Inspection (L</w:t>
      </w:r>
      <w:r w:rsidRPr="00AE7150">
        <w:rPr>
          <w:vertAlign w:val="subscript"/>
        </w:rPr>
        <w:t>3</w:t>
      </w:r>
      <w:r w:rsidRPr="00AE7150">
        <w:t xml:space="preserve">HI). </w:t>
      </w:r>
    </w:p>
    <w:p w:rsidR="00F5347B" w:rsidRPr="00AE7150" w:rsidRDefault="00F5347B" w:rsidP="00F5347B">
      <w:r w:rsidRPr="00AE7150">
        <w:t xml:space="preserve">The set of IP filter term types could be categorized on high level </w:t>
      </w:r>
      <w:r w:rsidR="006B67CC" w:rsidRPr="00AE7150">
        <w:t>by</w:t>
      </w:r>
      <w:r w:rsidRPr="00AE7150">
        <w:t>:</w:t>
      </w:r>
    </w:p>
    <w:p w:rsidR="00F5347B" w:rsidRPr="00AE7150" w:rsidRDefault="00F5347B" w:rsidP="00202780">
      <w:pPr>
        <w:numPr>
          <w:ilvl w:val="0"/>
          <w:numId w:val="20"/>
        </w:numPr>
        <w:tabs>
          <w:tab w:val="clear" w:pos="720"/>
          <w:tab w:val="clear" w:pos="794"/>
          <w:tab w:val="clear" w:pos="1191"/>
          <w:tab w:val="clear" w:pos="1588"/>
          <w:tab w:val="clear" w:pos="1985"/>
        </w:tabs>
        <w:ind w:left="567" w:hanging="567"/>
      </w:pPr>
      <w:r w:rsidRPr="00AE7150">
        <w:t xml:space="preserve">Stateless, IP </w:t>
      </w:r>
      <w:r w:rsidRPr="00AE7150">
        <w:rPr>
          <w:i/>
        </w:rPr>
        <w:t>address</w:t>
      </w:r>
      <w:r w:rsidRPr="00AE7150">
        <w:t xml:space="preserve"> only based filters (source or/and destination address);</w:t>
      </w:r>
    </w:p>
    <w:p w:rsidR="00F5347B" w:rsidRPr="00AE7150" w:rsidRDefault="00F5347B" w:rsidP="00202780">
      <w:pPr>
        <w:numPr>
          <w:ilvl w:val="0"/>
          <w:numId w:val="20"/>
        </w:numPr>
        <w:tabs>
          <w:tab w:val="clear" w:pos="720"/>
          <w:tab w:val="clear" w:pos="794"/>
          <w:tab w:val="clear" w:pos="1191"/>
          <w:tab w:val="clear" w:pos="1588"/>
          <w:tab w:val="clear" w:pos="1985"/>
        </w:tabs>
        <w:ind w:left="567" w:hanging="567"/>
      </w:pPr>
      <w:r w:rsidRPr="00AE7150">
        <w:t xml:space="preserve">Stateless, IP </w:t>
      </w:r>
      <w:r w:rsidRPr="00AE7150">
        <w:rPr>
          <w:i/>
        </w:rPr>
        <w:t>protocol type</w:t>
      </w:r>
      <w:r w:rsidRPr="00AE7150">
        <w:t xml:space="preserve"> specific filters;</w:t>
      </w:r>
    </w:p>
    <w:p w:rsidR="00F5347B" w:rsidRPr="00AE7150" w:rsidRDefault="00F5347B" w:rsidP="00202780">
      <w:pPr>
        <w:numPr>
          <w:ilvl w:val="0"/>
          <w:numId w:val="20"/>
        </w:numPr>
        <w:tabs>
          <w:tab w:val="clear" w:pos="720"/>
          <w:tab w:val="clear" w:pos="794"/>
          <w:tab w:val="clear" w:pos="1191"/>
          <w:tab w:val="clear" w:pos="1588"/>
          <w:tab w:val="clear" w:pos="1985"/>
        </w:tabs>
        <w:ind w:left="567" w:hanging="567"/>
      </w:pPr>
      <w:r w:rsidRPr="00AE7150">
        <w:t xml:space="preserve">Stateless, IP “QoS codepoint” specific filters (e.g. on fields like </w:t>
      </w:r>
      <w:r w:rsidRPr="00AE7150">
        <w:rPr>
          <w:i/>
        </w:rPr>
        <w:t>Type of Service</w:t>
      </w:r>
      <w:r w:rsidRPr="00AE7150">
        <w:t xml:space="preserve">, </w:t>
      </w:r>
      <w:r w:rsidRPr="00AE7150">
        <w:rPr>
          <w:i/>
        </w:rPr>
        <w:t>Differentiated Services</w:t>
      </w:r>
      <w:r w:rsidRPr="00AE7150">
        <w:t xml:space="preserve"> or </w:t>
      </w:r>
      <w:r w:rsidRPr="00AE7150">
        <w:rPr>
          <w:i/>
        </w:rPr>
        <w:t>Traffic Class</w:t>
      </w:r>
      <w:r w:rsidRPr="00AE7150">
        <w:t xml:space="preserve"> in IPv4/IPv6);</w:t>
      </w:r>
    </w:p>
    <w:p w:rsidR="00F5347B" w:rsidRPr="00AE7150" w:rsidRDefault="00F5347B" w:rsidP="00202780">
      <w:pPr>
        <w:numPr>
          <w:ilvl w:val="0"/>
          <w:numId w:val="20"/>
        </w:numPr>
        <w:tabs>
          <w:tab w:val="clear" w:pos="720"/>
          <w:tab w:val="clear" w:pos="794"/>
          <w:tab w:val="clear" w:pos="1191"/>
          <w:tab w:val="clear" w:pos="1588"/>
          <w:tab w:val="clear" w:pos="1985"/>
        </w:tabs>
        <w:ind w:left="567" w:hanging="567"/>
      </w:pPr>
      <w:r w:rsidRPr="00AE7150">
        <w:t xml:space="preserve">Stateless, IPv4 specific filters on protocol </w:t>
      </w:r>
      <w:r w:rsidRPr="00AE7150">
        <w:rPr>
          <w:i/>
        </w:rPr>
        <w:t>options</w:t>
      </w:r>
      <w:r w:rsidRPr="00AE7150">
        <w:t>;</w:t>
      </w:r>
    </w:p>
    <w:p w:rsidR="00F5347B" w:rsidRPr="00AE7150" w:rsidRDefault="00F5347B" w:rsidP="00202780">
      <w:pPr>
        <w:numPr>
          <w:ilvl w:val="0"/>
          <w:numId w:val="20"/>
        </w:numPr>
        <w:tabs>
          <w:tab w:val="clear" w:pos="720"/>
          <w:tab w:val="clear" w:pos="794"/>
          <w:tab w:val="clear" w:pos="1191"/>
          <w:tab w:val="clear" w:pos="1588"/>
          <w:tab w:val="clear" w:pos="1985"/>
        </w:tabs>
        <w:ind w:left="567" w:hanging="567"/>
      </w:pPr>
      <w:r w:rsidRPr="00AE7150">
        <w:t xml:space="preserve">Stateless, IPv4 specific filters on </w:t>
      </w:r>
      <w:r w:rsidRPr="00AE7150">
        <w:rPr>
          <w:i/>
        </w:rPr>
        <w:t>fragments</w:t>
      </w:r>
      <w:r w:rsidRPr="00AE7150">
        <w:t>;</w:t>
      </w:r>
    </w:p>
    <w:p w:rsidR="00F5347B" w:rsidRPr="00AE7150" w:rsidRDefault="00F5347B" w:rsidP="00202780">
      <w:pPr>
        <w:numPr>
          <w:ilvl w:val="0"/>
          <w:numId w:val="20"/>
        </w:numPr>
        <w:tabs>
          <w:tab w:val="clear" w:pos="720"/>
          <w:tab w:val="clear" w:pos="794"/>
          <w:tab w:val="clear" w:pos="1191"/>
          <w:tab w:val="clear" w:pos="1588"/>
          <w:tab w:val="clear" w:pos="1985"/>
        </w:tabs>
        <w:ind w:left="567" w:hanging="567"/>
      </w:pPr>
      <w:r w:rsidRPr="00AE7150">
        <w:t xml:space="preserve">Stateless, IPv6 specific filters on </w:t>
      </w:r>
      <w:r w:rsidRPr="00AE7150">
        <w:rPr>
          <w:i/>
        </w:rPr>
        <w:t>extension headers</w:t>
      </w:r>
      <w:r w:rsidRPr="00AE7150">
        <w:t>; and</w:t>
      </w:r>
    </w:p>
    <w:p w:rsidR="00F5347B" w:rsidRPr="00AE7150" w:rsidRDefault="00F5347B" w:rsidP="00202780">
      <w:pPr>
        <w:numPr>
          <w:ilvl w:val="0"/>
          <w:numId w:val="20"/>
        </w:numPr>
        <w:tabs>
          <w:tab w:val="clear" w:pos="720"/>
          <w:tab w:val="clear" w:pos="794"/>
          <w:tab w:val="clear" w:pos="1191"/>
          <w:tab w:val="clear" w:pos="1588"/>
          <w:tab w:val="clear" w:pos="1985"/>
        </w:tabs>
        <w:ind w:left="567" w:hanging="567"/>
      </w:pPr>
      <w:r w:rsidRPr="00AE7150">
        <w:t>others, not listed in above categories.</w:t>
      </w:r>
    </w:p>
    <w:p w:rsidR="00F5347B" w:rsidRPr="00AE7150" w:rsidRDefault="00F5347B" w:rsidP="00F5347B">
      <w:pPr>
        <w:pStyle w:val="Heading4"/>
      </w:pPr>
      <w:r w:rsidRPr="00AE7150">
        <w:t>9.1.1.2</w:t>
      </w:r>
      <w:r w:rsidRPr="00AE7150">
        <w:tab/>
        <w:t>IP connection filter types</w:t>
      </w:r>
    </w:p>
    <w:p w:rsidR="00F5347B" w:rsidRPr="00AE7150" w:rsidRDefault="00F5347B" w:rsidP="00F5347B">
      <w:pPr>
        <w:rPr>
          <w:b/>
        </w:rPr>
      </w:pPr>
      <w:r w:rsidRPr="00AE7150">
        <w:t xml:space="preserve">An end-to-end IP connection is defined by the 2-tuple of L3 source/destination address values. Any IP connection filter type would comprise such a filter condition (beside optionally other conditions). The IPv6 header provides in addition the flow label element, which allows </w:t>
      </w:r>
      <w:r w:rsidR="006B67CC" w:rsidRPr="00AE7150">
        <w:t xml:space="preserve">the discrimination of </w:t>
      </w:r>
      <w:r w:rsidRPr="00AE7150">
        <w:t>IPv6 traffic flows within an IPv6 connection. E.g., an IPv6 specific flow filter would be based on the 3-tuple of L3 source and destination address values plus flow label.</w:t>
      </w:r>
    </w:p>
    <w:p w:rsidR="00F5347B" w:rsidRPr="00AE7150" w:rsidRDefault="00F5347B" w:rsidP="002F596E">
      <w:pPr>
        <w:pStyle w:val="Heading3"/>
      </w:pPr>
      <w:bookmarkStart w:id="67" w:name="_Toc266463111"/>
      <w:bookmarkStart w:id="68" w:name="_Toc266551670"/>
      <w:bookmarkStart w:id="69" w:name="_Toc310270492"/>
      <w:r w:rsidRPr="00AE7150">
        <w:lastRenderedPageBreak/>
        <w:t>9.1.2</w:t>
      </w:r>
      <w:r w:rsidRPr="00AE7150">
        <w:tab/>
        <w:t>TCP filters</w:t>
      </w:r>
      <w:bookmarkEnd w:id="67"/>
      <w:bookmarkEnd w:id="68"/>
      <w:bookmarkEnd w:id="69"/>
    </w:p>
    <w:p w:rsidR="00F5347B" w:rsidRPr="00AE7150" w:rsidRDefault="00F5347B" w:rsidP="00F5347B">
      <w:pPr>
        <w:pStyle w:val="Heading4"/>
      </w:pPr>
      <w:bookmarkStart w:id="70" w:name="_Toc266463112"/>
      <w:r w:rsidRPr="00AE7150">
        <w:t>9.1.2.1</w:t>
      </w:r>
      <w:r w:rsidRPr="00AE7150">
        <w:tab/>
        <w:t>TCP filter categories</w:t>
      </w:r>
      <w:bookmarkEnd w:id="70"/>
    </w:p>
    <w:p w:rsidR="00F5347B" w:rsidRPr="00AE7150" w:rsidRDefault="00F5347B" w:rsidP="00F5347B">
      <w:r w:rsidRPr="00AE7150">
        <w:t xml:space="preserve">TCP filter terms are </w:t>
      </w:r>
      <w:r w:rsidR="006B67CC" w:rsidRPr="00AE7150">
        <w:t>common</w:t>
      </w:r>
      <w:r w:rsidRPr="00AE7150">
        <w:t>, e.g. due to long experiences with well-known TCP security threats. Common to all TCP filters is the fact that the filter conditions are based on TCP header information, and optionally on TCP (connection) state information, dependent on a TCP stateful or stateless filter type. TCP filters imply consequently (at least) a Layer 4 Header Inspection (L</w:t>
      </w:r>
      <w:r w:rsidRPr="00AE7150">
        <w:rPr>
          <w:vertAlign w:val="subscript"/>
        </w:rPr>
        <w:t>4</w:t>
      </w:r>
      <w:r w:rsidRPr="00AE7150">
        <w:t xml:space="preserve">HI). The plethora of TCP filter term types could be categorized on high level </w:t>
      </w:r>
      <w:r w:rsidR="006B67CC" w:rsidRPr="00AE7150">
        <w:t>by</w:t>
      </w:r>
      <w:r w:rsidRPr="00AE7150">
        <w:t>:</w:t>
      </w:r>
    </w:p>
    <w:p w:rsidR="00F5347B" w:rsidRPr="00AE7150" w:rsidRDefault="00F5347B" w:rsidP="00E32AEF">
      <w:pPr>
        <w:numPr>
          <w:ilvl w:val="0"/>
          <w:numId w:val="21"/>
        </w:numPr>
        <w:tabs>
          <w:tab w:val="clear" w:pos="720"/>
          <w:tab w:val="clear" w:pos="794"/>
          <w:tab w:val="clear" w:pos="1191"/>
          <w:tab w:val="clear" w:pos="1588"/>
          <w:tab w:val="clear" w:pos="1985"/>
        </w:tabs>
        <w:ind w:left="567" w:hanging="567"/>
      </w:pPr>
      <w:r w:rsidRPr="00AE7150">
        <w:t>Stateless, TCP port only based filters;</w:t>
      </w:r>
    </w:p>
    <w:p w:rsidR="00F5347B" w:rsidRPr="00AE7150" w:rsidRDefault="00F5347B" w:rsidP="00E32AEF">
      <w:pPr>
        <w:numPr>
          <w:ilvl w:val="0"/>
          <w:numId w:val="21"/>
        </w:numPr>
        <w:tabs>
          <w:tab w:val="clear" w:pos="720"/>
          <w:tab w:val="clear" w:pos="794"/>
          <w:tab w:val="clear" w:pos="1191"/>
          <w:tab w:val="clear" w:pos="1588"/>
          <w:tab w:val="clear" w:pos="1985"/>
        </w:tabs>
        <w:ind w:left="567" w:hanging="567"/>
      </w:pPr>
      <w:r w:rsidRPr="00AE7150">
        <w:t>Stateless, TCP flag (bits) specific filters;</w:t>
      </w:r>
    </w:p>
    <w:p w:rsidR="00F5347B" w:rsidRPr="00AE7150" w:rsidRDefault="00F5347B" w:rsidP="00E32AEF">
      <w:pPr>
        <w:numPr>
          <w:ilvl w:val="0"/>
          <w:numId w:val="21"/>
        </w:numPr>
        <w:tabs>
          <w:tab w:val="clear" w:pos="720"/>
          <w:tab w:val="clear" w:pos="794"/>
          <w:tab w:val="clear" w:pos="1191"/>
          <w:tab w:val="clear" w:pos="1588"/>
          <w:tab w:val="clear" w:pos="1985"/>
        </w:tabs>
        <w:ind w:left="567" w:hanging="567"/>
      </w:pPr>
      <w:r w:rsidRPr="00AE7150">
        <w:t xml:space="preserve">Stateless, TCP header or/and payload size specific filters; </w:t>
      </w:r>
    </w:p>
    <w:p w:rsidR="00F5347B" w:rsidRPr="00AE7150" w:rsidRDefault="00F5347B" w:rsidP="00E32AEF">
      <w:pPr>
        <w:numPr>
          <w:ilvl w:val="0"/>
          <w:numId w:val="21"/>
        </w:numPr>
        <w:tabs>
          <w:tab w:val="clear" w:pos="720"/>
          <w:tab w:val="clear" w:pos="794"/>
          <w:tab w:val="clear" w:pos="1191"/>
          <w:tab w:val="clear" w:pos="1588"/>
          <w:tab w:val="clear" w:pos="1985"/>
        </w:tabs>
        <w:ind w:left="567" w:hanging="567"/>
      </w:pPr>
      <w:proofErr w:type="spellStart"/>
      <w:r w:rsidRPr="00AE7150">
        <w:t>Statefull</w:t>
      </w:r>
      <w:proofErr w:type="spellEnd"/>
      <w:r w:rsidRPr="00AE7150">
        <w:t>, TCP sequence/acknowledgement number specific filters; and</w:t>
      </w:r>
    </w:p>
    <w:p w:rsidR="00F5347B" w:rsidRPr="00AE7150" w:rsidRDefault="00F5347B" w:rsidP="00E32AEF">
      <w:pPr>
        <w:numPr>
          <w:ilvl w:val="0"/>
          <w:numId w:val="21"/>
        </w:numPr>
        <w:tabs>
          <w:tab w:val="clear" w:pos="720"/>
          <w:tab w:val="clear" w:pos="794"/>
          <w:tab w:val="clear" w:pos="1191"/>
          <w:tab w:val="clear" w:pos="1588"/>
          <w:tab w:val="clear" w:pos="1985"/>
        </w:tabs>
        <w:ind w:left="567" w:hanging="567"/>
      </w:pPr>
      <w:proofErr w:type="spellStart"/>
      <w:r w:rsidRPr="00AE7150">
        <w:t>Statefull</w:t>
      </w:r>
      <w:proofErr w:type="spellEnd"/>
      <w:r w:rsidRPr="00AE7150">
        <w:t>, TCP flag (bits) specific filters; and</w:t>
      </w:r>
    </w:p>
    <w:p w:rsidR="00F5347B" w:rsidRPr="00AE7150" w:rsidRDefault="00F5347B" w:rsidP="00E32AEF">
      <w:pPr>
        <w:numPr>
          <w:ilvl w:val="0"/>
          <w:numId w:val="21"/>
        </w:numPr>
        <w:tabs>
          <w:tab w:val="clear" w:pos="720"/>
          <w:tab w:val="clear" w:pos="794"/>
          <w:tab w:val="clear" w:pos="1191"/>
          <w:tab w:val="clear" w:pos="1588"/>
          <w:tab w:val="clear" w:pos="1985"/>
        </w:tabs>
        <w:ind w:left="567" w:hanging="567"/>
      </w:pPr>
      <w:r w:rsidRPr="00AE7150">
        <w:t>others, not listed in above categories.</w:t>
      </w:r>
    </w:p>
    <w:p w:rsidR="00F5347B" w:rsidRPr="00CF56AA" w:rsidRDefault="00CF56AA" w:rsidP="00CF56AA">
      <w:pPr>
        <w:pStyle w:val="Note"/>
      </w:pPr>
      <w:r>
        <w:t>NOTE </w:t>
      </w:r>
      <w:r w:rsidR="00F5347B" w:rsidRPr="00CF56AA">
        <w:t>– The very majority of TCP filters, related to security belong, to category (1) and (2).</w:t>
      </w:r>
    </w:p>
    <w:p w:rsidR="00F5347B" w:rsidRPr="00AE7150" w:rsidRDefault="00F5347B" w:rsidP="00F5347B">
      <w:pPr>
        <w:pStyle w:val="Heading4"/>
      </w:pPr>
      <w:bookmarkStart w:id="71" w:name="_Toc266463113"/>
      <w:r w:rsidRPr="00AE7150">
        <w:t>9.1.2.2</w:t>
      </w:r>
      <w:r w:rsidRPr="00AE7150">
        <w:tab/>
        <w:t>TCP connection filter types</w:t>
      </w:r>
      <w:bookmarkEnd w:id="71"/>
    </w:p>
    <w:p w:rsidR="00F5347B" w:rsidRPr="00AE7150" w:rsidRDefault="00F5347B" w:rsidP="00202780">
      <w:r w:rsidRPr="00AE7150">
        <w:t>Typically TCP filtering is applied on TCP connections, which is defined by the 4-tuple of L3 source/destination address values and L4 source/destination port values. TCP connection filter types provide thus also IP filter term information</w:t>
      </w:r>
    </w:p>
    <w:p w:rsidR="00F5347B" w:rsidRPr="00AE7150" w:rsidRDefault="00F5347B" w:rsidP="002F596E">
      <w:pPr>
        <w:pStyle w:val="Heading2"/>
      </w:pPr>
      <w:bookmarkStart w:id="72" w:name="_Toc266463114"/>
      <w:bookmarkStart w:id="73" w:name="_Toc266551671"/>
      <w:bookmarkStart w:id="74" w:name="_Toc310270493"/>
      <w:r w:rsidRPr="00AE7150">
        <w:t>9.2</w:t>
      </w:r>
      <w:r w:rsidRPr="00AE7150">
        <w:tab/>
        <w:t>TCP/IP filter terms</w:t>
      </w:r>
      <w:bookmarkEnd w:id="72"/>
      <w:bookmarkEnd w:id="73"/>
      <w:bookmarkEnd w:id="74"/>
    </w:p>
    <w:p w:rsidR="00F5347B" w:rsidRPr="00AD0E82" w:rsidRDefault="00F5347B" w:rsidP="00202780">
      <w:r w:rsidRPr="00AE7150">
        <w:t>For a Stream to represent a TCP/IP filter term it shall have a Local Descriptor and a Remote Descriptor. A stream missing either of those Descriptors indicates a still incomplete term that shall be ignored. As the filter does not perform any transformation of the traffic (with the exception of possibly blocking it) the Local and Remote Descriptors shall be identical. Any attempt to set different Local and Remote Descriptors shall be rejected using error #473 (</w:t>
      </w:r>
      <w:r w:rsidRPr="00AD0E82">
        <w:t>Conflicting property values).</w:t>
      </w:r>
    </w:p>
    <w:p w:rsidR="00F5347B" w:rsidRPr="00AE7150" w:rsidRDefault="00F5347B" w:rsidP="002F596E">
      <w:pPr>
        <w:pStyle w:val="Heading3"/>
      </w:pPr>
      <w:bookmarkStart w:id="75" w:name="_Toc266463115"/>
      <w:bookmarkStart w:id="76" w:name="_Toc266551672"/>
      <w:bookmarkStart w:id="77" w:name="_Toc310270494"/>
      <w:r w:rsidRPr="00AE7150">
        <w:t>9.2.1</w:t>
      </w:r>
      <w:r w:rsidRPr="00AE7150">
        <w:tab/>
        <w:t>Setting the term’s match criteria</w:t>
      </w:r>
      <w:bookmarkEnd w:id="75"/>
      <w:bookmarkEnd w:id="76"/>
      <w:bookmarkEnd w:id="77"/>
    </w:p>
    <w:p w:rsidR="00B64A30" w:rsidRPr="00AE7150" w:rsidRDefault="00B64A30" w:rsidP="00B64A30">
      <w:r w:rsidRPr="00AE7150">
        <w:t>Typically H.248 Packages are used to define filters for TCP/IP traffic. Present H.248.x-series Recommendations define an initial set of possible packages for TCP/IP filtering:</w:t>
      </w:r>
    </w:p>
    <w:p w:rsidR="00B64A30" w:rsidRPr="00AE7150" w:rsidRDefault="00B64A30" w:rsidP="002F596E">
      <w:pPr>
        <w:tabs>
          <w:tab w:val="clear" w:pos="794"/>
          <w:tab w:val="clear" w:pos="1191"/>
          <w:tab w:val="clear" w:pos="1588"/>
          <w:tab w:val="clear" w:pos="1985"/>
        </w:tabs>
        <w:ind w:left="567" w:hanging="567"/>
      </w:pPr>
      <w:r w:rsidRPr="00AE7150">
        <w:t>1.</w:t>
      </w:r>
      <w:r w:rsidRPr="00AE7150">
        <w:tab/>
        <w:t>Gate Management (</w:t>
      </w:r>
      <w:r w:rsidRPr="00AE7150">
        <w:rPr>
          <w:i/>
        </w:rPr>
        <w:t>gm</w:t>
      </w:r>
      <w:r w:rsidRPr="00AE7150">
        <w:t xml:space="preserve">); defined in </w:t>
      </w:r>
      <w:r w:rsidR="006B67CC" w:rsidRPr="00AE7150">
        <w:t xml:space="preserve">clause </w:t>
      </w:r>
      <w:r w:rsidRPr="00AE7150">
        <w:t>7/[</w:t>
      </w:r>
      <w:r w:rsidR="006B67CC" w:rsidRPr="00AE7150">
        <w:t xml:space="preserve">ITU-T </w:t>
      </w:r>
      <w:r w:rsidRPr="00AE7150">
        <w:t>H.248.43]</w:t>
      </w:r>
    </w:p>
    <w:p w:rsidR="00B64A30" w:rsidRPr="00AE7150" w:rsidRDefault="00B64A30" w:rsidP="002F596E">
      <w:pPr>
        <w:tabs>
          <w:tab w:val="clear" w:pos="794"/>
          <w:tab w:val="clear" w:pos="1191"/>
          <w:tab w:val="clear" w:pos="1588"/>
          <w:tab w:val="clear" w:pos="1985"/>
        </w:tabs>
        <w:ind w:left="567" w:hanging="567"/>
      </w:pPr>
      <w:r w:rsidRPr="00AE7150">
        <w:t>2.</w:t>
      </w:r>
      <w:r w:rsidRPr="00AE7150">
        <w:tab/>
        <w:t>Destination Address/Port Filtering (</w:t>
      </w:r>
      <w:proofErr w:type="spellStart"/>
      <w:r w:rsidRPr="00AE7150">
        <w:rPr>
          <w:i/>
        </w:rPr>
        <w:t>dapf</w:t>
      </w:r>
      <w:proofErr w:type="spellEnd"/>
      <w:r w:rsidRPr="00AE7150">
        <w:t xml:space="preserve">); defined in </w:t>
      </w:r>
      <w:r w:rsidR="006B67CC" w:rsidRPr="00AE7150">
        <w:t xml:space="preserve">clause </w:t>
      </w:r>
      <w:r w:rsidRPr="00AE7150">
        <w:t>8/[</w:t>
      </w:r>
      <w:r w:rsidR="006B67CC" w:rsidRPr="00AE7150">
        <w:t xml:space="preserve">ITU-T </w:t>
      </w:r>
      <w:r w:rsidRPr="00AE7150">
        <w:t>H.248.43]</w:t>
      </w:r>
    </w:p>
    <w:p w:rsidR="00B64A30" w:rsidRPr="00AE7150" w:rsidRDefault="00B64A30" w:rsidP="002F596E">
      <w:pPr>
        <w:tabs>
          <w:tab w:val="clear" w:pos="794"/>
          <w:tab w:val="clear" w:pos="1191"/>
          <w:tab w:val="clear" w:pos="1588"/>
          <w:tab w:val="clear" w:pos="1985"/>
        </w:tabs>
        <w:ind w:left="567" w:hanging="567"/>
      </w:pPr>
      <w:r w:rsidRPr="00AE7150">
        <w:t>3.</w:t>
      </w:r>
      <w:r w:rsidRPr="00AE7150">
        <w:tab/>
        <w:t>Incoming Protocol Filtering (</w:t>
      </w:r>
      <w:proofErr w:type="spellStart"/>
      <w:r w:rsidRPr="00AE7150">
        <w:rPr>
          <w:i/>
        </w:rPr>
        <w:t>ipf</w:t>
      </w:r>
      <w:proofErr w:type="spellEnd"/>
      <w:r w:rsidRPr="00AE7150">
        <w:t xml:space="preserve">); defined in </w:t>
      </w:r>
      <w:r w:rsidR="006B67CC" w:rsidRPr="00AE7150">
        <w:t xml:space="preserve">clause </w:t>
      </w:r>
      <w:r w:rsidRPr="00AE7150">
        <w:t>9/[</w:t>
      </w:r>
      <w:r w:rsidR="006B67CC" w:rsidRPr="00AE7150">
        <w:t xml:space="preserve">ITU-T </w:t>
      </w:r>
      <w:r w:rsidRPr="00AE7150">
        <w:t>H.248.43]</w:t>
      </w:r>
    </w:p>
    <w:p w:rsidR="00B64A30" w:rsidRPr="00AE7150" w:rsidRDefault="00B64A30" w:rsidP="002F596E">
      <w:pPr>
        <w:tabs>
          <w:tab w:val="clear" w:pos="794"/>
          <w:tab w:val="clear" w:pos="1191"/>
          <w:tab w:val="clear" w:pos="1588"/>
          <w:tab w:val="clear" w:pos="1985"/>
        </w:tabs>
        <w:ind w:left="567" w:hanging="567"/>
      </w:pPr>
      <w:r w:rsidRPr="00AE7150">
        <w:t>4.</w:t>
      </w:r>
      <w:r w:rsidRPr="00AE7150">
        <w:tab/>
        <w:t>Incoming Filtering Behavior (</w:t>
      </w:r>
      <w:proofErr w:type="spellStart"/>
      <w:r w:rsidRPr="00AE7150">
        <w:rPr>
          <w:i/>
        </w:rPr>
        <w:t>ifb</w:t>
      </w:r>
      <w:proofErr w:type="spellEnd"/>
      <w:r w:rsidRPr="00AE7150">
        <w:t xml:space="preserve">); defined in </w:t>
      </w:r>
      <w:r w:rsidR="006B67CC" w:rsidRPr="00AE7150">
        <w:t xml:space="preserve">clause </w:t>
      </w:r>
      <w:r w:rsidRPr="00AE7150">
        <w:t>11/[</w:t>
      </w:r>
      <w:r w:rsidR="006B67CC" w:rsidRPr="00AE7150">
        <w:t xml:space="preserve">ITU-T </w:t>
      </w:r>
      <w:r w:rsidRPr="00AE7150">
        <w:t>H.248.43]</w:t>
      </w:r>
    </w:p>
    <w:p w:rsidR="00B64A30" w:rsidRPr="00AE7150" w:rsidRDefault="00B64A30" w:rsidP="002F596E">
      <w:pPr>
        <w:tabs>
          <w:tab w:val="clear" w:pos="794"/>
          <w:tab w:val="clear" w:pos="1191"/>
          <w:tab w:val="clear" w:pos="1588"/>
          <w:tab w:val="clear" w:pos="1985"/>
        </w:tabs>
        <w:ind w:left="567" w:hanging="567"/>
      </w:pPr>
      <w:r w:rsidRPr="00AE7150">
        <w:t>5.</w:t>
      </w:r>
      <w:r w:rsidRPr="00AE7150">
        <w:tab/>
        <w:t>IP Layer Octets Count Statistics (</w:t>
      </w:r>
      <w:proofErr w:type="spellStart"/>
      <w:r w:rsidRPr="00AE7150">
        <w:rPr>
          <w:i/>
        </w:rPr>
        <w:t>ipocs</w:t>
      </w:r>
      <w:proofErr w:type="spellEnd"/>
      <w:r w:rsidRPr="00AE7150">
        <w:t xml:space="preserve">); defined in </w:t>
      </w:r>
      <w:r w:rsidR="006B67CC" w:rsidRPr="00AE7150">
        <w:t xml:space="preserve">clause </w:t>
      </w:r>
      <w:r w:rsidRPr="00AE7150">
        <w:t>6/[</w:t>
      </w:r>
      <w:r w:rsidR="006B67CC" w:rsidRPr="00AE7150">
        <w:t xml:space="preserve">ITU-T </w:t>
      </w:r>
      <w:r w:rsidRPr="00AE7150">
        <w:t>H.248.61]</w:t>
      </w:r>
    </w:p>
    <w:p w:rsidR="00B64A30" w:rsidRPr="00AE7150" w:rsidRDefault="00B64A30" w:rsidP="002F596E">
      <w:pPr>
        <w:tabs>
          <w:tab w:val="clear" w:pos="794"/>
          <w:tab w:val="clear" w:pos="1191"/>
          <w:tab w:val="clear" w:pos="1588"/>
          <w:tab w:val="clear" w:pos="1985"/>
        </w:tabs>
        <w:ind w:left="567" w:hanging="567"/>
      </w:pPr>
      <w:r w:rsidRPr="00AE7150">
        <w:t>6.</w:t>
      </w:r>
      <w:r w:rsidRPr="00AE7150">
        <w:tab/>
        <w:t>IP Layer Packets Count Statistics (</w:t>
      </w:r>
      <w:proofErr w:type="spellStart"/>
      <w:r w:rsidRPr="00AE7150">
        <w:rPr>
          <w:i/>
        </w:rPr>
        <w:t>ippcs</w:t>
      </w:r>
      <w:proofErr w:type="spellEnd"/>
      <w:r w:rsidRPr="00AE7150">
        <w:t xml:space="preserve">); defined in </w:t>
      </w:r>
      <w:r w:rsidR="006B67CC" w:rsidRPr="00AE7150">
        <w:t xml:space="preserve">clause </w:t>
      </w:r>
      <w:r w:rsidRPr="00AE7150">
        <w:t>7/[</w:t>
      </w:r>
      <w:r w:rsidR="006B67CC" w:rsidRPr="00AE7150">
        <w:t xml:space="preserve">ITU-T </w:t>
      </w:r>
      <w:r w:rsidRPr="00AE7150">
        <w:t>H.248.61]</w:t>
      </w:r>
    </w:p>
    <w:p w:rsidR="00B64A30" w:rsidRPr="00AE7150" w:rsidRDefault="002F596E" w:rsidP="002F596E">
      <w:pPr>
        <w:pStyle w:val="Note"/>
      </w:pPr>
      <w:r w:rsidRPr="00AE7150">
        <w:t>NOTE</w:t>
      </w:r>
      <w:r>
        <w:t> </w:t>
      </w:r>
      <w:r>
        <w:noBreakHyphen/>
      </w:r>
      <w:r w:rsidR="00B64A30" w:rsidRPr="00AE7150">
        <w:t xml:space="preserve"> The above packages constitute the known set of packages at the time of publication. There may be additional packages for specific TCP/IP filter types, e.g. in case of filter conditions based on the TCP header flags.</w:t>
      </w:r>
    </w:p>
    <w:p w:rsidR="00F5347B" w:rsidRPr="00AE7150" w:rsidRDefault="00F5347B" w:rsidP="00E84413">
      <w:pPr>
        <w:pStyle w:val="AppendixNotitle"/>
      </w:pPr>
      <w:bookmarkStart w:id="78" w:name="_Toc180920158"/>
      <w:bookmarkStart w:id="79" w:name="_Toc190593950"/>
      <w:bookmarkStart w:id="80" w:name="_Toc310270495"/>
      <w:r w:rsidRPr="00AE7150">
        <w:lastRenderedPageBreak/>
        <w:t>Bibliography</w:t>
      </w:r>
      <w:bookmarkEnd w:id="78"/>
      <w:bookmarkEnd w:id="79"/>
      <w:bookmarkEnd w:id="80"/>
    </w:p>
    <w:p w:rsidR="00F5347B" w:rsidRPr="00AE7150" w:rsidRDefault="00D91528" w:rsidP="00E32AEF">
      <w:pPr>
        <w:pStyle w:val="Reftext"/>
        <w:tabs>
          <w:tab w:val="clear" w:pos="794"/>
          <w:tab w:val="clear" w:pos="1191"/>
          <w:tab w:val="clear" w:pos="1588"/>
          <w:tab w:val="clear" w:pos="1985"/>
        </w:tabs>
        <w:ind w:left="2693" w:hanging="2693"/>
      </w:pPr>
      <w:r w:rsidRPr="00AE7150" w:rsidDel="00D91528">
        <w:t xml:space="preserve"> </w:t>
      </w:r>
      <w:r w:rsidR="00F5347B" w:rsidRPr="00AE7150">
        <w:t>[b-ITU-T H.248.41]</w:t>
      </w:r>
      <w:r w:rsidR="00E84413" w:rsidRPr="00AE7150">
        <w:tab/>
      </w:r>
      <w:r w:rsidR="00F5347B" w:rsidRPr="00AE7150">
        <w:t xml:space="preserve">Recommendation </w:t>
      </w:r>
      <w:r w:rsidR="00B64A30" w:rsidRPr="00AE7150">
        <w:t xml:space="preserve">ITU-T </w:t>
      </w:r>
      <w:r w:rsidR="00F5347B" w:rsidRPr="00AE7150">
        <w:t xml:space="preserve">H.248.41 (05/2006), </w:t>
      </w:r>
      <w:r w:rsidR="00F5347B" w:rsidRPr="00AE7150">
        <w:rPr>
          <w:i/>
          <w:iCs/>
        </w:rPr>
        <w:t>Gateway control protocol: IP domain connection package</w:t>
      </w:r>
    </w:p>
    <w:p w:rsidR="002D110E" w:rsidRPr="00AE7150" w:rsidRDefault="0070249A" w:rsidP="00E32AEF">
      <w:pPr>
        <w:pStyle w:val="Reftext"/>
        <w:tabs>
          <w:tab w:val="clear" w:pos="794"/>
          <w:tab w:val="clear" w:pos="1191"/>
          <w:tab w:val="clear" w:pos="1588"/>
          <w:tab w:val="clear" w:pos="1985"/>
        </w:tabs>
        <w:ind w:left="2693" w:hanging="2693"/>
      </w:pPr>
      <w:r w:rsidRPr="00550704">
        <w:t xml:space="preserve"> </w:t>
      </w:r>
      <w:r w:rsidR="002D110E" w:rsidRPr="00AE7150">
        <w:t>[b-ITU-T H.248.47]</w:t>
      </w:r>
      <w:r w:rsidR="002D110E" w:rsidRPr="00AE7150">
        <w:tab/>
        <w:t xml:space="preserve">ITU-T Recommendation H.248.47 (07/2008), </w:t>
      </w:r>
      <w:r w:rsidR="002D110E" w:rsidRPr="00AE7150">
        <w:rPr>
          <w:i/>
          <w:iCs/>
        </w:rPr>
        <w:t>Gateway control protocol: Statistic conditional reporting package</w:t>
      </w:r>
    </w:p>
    <w:p w:rsidR="00D91528" w:rsidRPr="00AE7150" w:rsidRDefault="00D91528" w:rsidP="00E32AEF">
      <w:pPr>
        <w:pStyle w:val="Reftext"/>
        <w:tabs>
          <w:tab w:val="clear" w:pos="794"/>
          <w:tab w:val="clear" w:pos="1191"/>
          <w:tab w:val="clear" w:pos="1588"/>
          <w:tab w:val="clear" w:pos="1985"/>
        </w:tabs>
        <w:ind w:left="2693" w:hanging="2693"/>
        <w:rPr>
          <w:i/>
          <w:iCs/>
        </w:rPr>
      </w:pPr>
      <w:r w:rsidRPr="00AE7150">
        <w:t>[b-ITU-T H.248.48]</w:t>
      </w:r>
      <w:r w:rsidRPr="00AE7150">
        <w:tab/>
        <w:t xml:space="preserve">ITU-T Recommendation H.248.48 (12/2011), </w:t>
      </w:r>
      <w:r w:rsidRPr="00AE7150">
        <w:rPr>
          <w:i/>
          <w:iCs/>
        </w:rPr>
        <w:t>Gateway control protocol: RTCP XR Block Reporting Package</w:t>
      </w:r>
    </w:p>
    <w:p w:rsidR="00F5347B" w:rsidRPr="00AE7150" w:rsidRDefault="00F5347B" w:rsidP="00E32AEF">
      <w:pPr>
        <w:pStyle w:val="Reftext"/>
        <w:tabs>
          <w:tab w:val="clear" w:pos="794"/>
          <w:tab w:val="clear" w:pos="1191"/>
          <w:tab w:val="clear" w:pos="1588"/>
          <w:tab w:val="clear" w:pos="1985"/>
        </w:tabs>
        <w:ind w:left="2693" w:hanging="2693"/>
        <w:rPr>
          <w:i/>
          <w:iCs/>
        </w:rPr>
      </w:pPr>
      <w:r w:rsidRPr="00AE7150">
        <w:t>[b-ITU-T H.248.53]</w:t>
      </w:r>
      <w:r w:rsidR="00E84413" w:rsidRPr="00AE7150">
        <w:tab/>
      </w:r>
      <w:r w:rsidRPr="00AE7150">
        <w:t xml:space="preserve">Recommendation </w:t>
      </w:r>
      <w:r w:rsidR="008F28F2" w:rsidRPr="00AE7150">
        <w:t xml:space="preserve">ITU-T </w:t>
      </w:r>
      <w:r w:rsidRPr="00AE7150">
        <w:t xml:space="preserve">H.248.53 (06/2008), </w:t>
      </w:r>
      <w:r w:rsidRPr="00AE7150">
        <w:rPr>
          <w:i/>
          <w:iCs/>
        </w:rPr>
        <w:t>Gateway control protocol: Traffic management packages</w:t>
      </w:r>
    </w:p>
    <w:p w:rsidR="00F5347B" w:rsidRPr="00AE7150" w:rsidRDefault="00F5347B" w:rsidP="00E32AEF">
      <w:pPr>
        <w:pStyle w:val="Reftext"/>
        <w:tabs>
          <w:tab w:val="clear" w:pos="794"/>
          <w:tab w:val="clear" w:pos="1191"/>
          <w:tab w:val="clear" w:pos="1588"/>
          <w:tab w:val="clear" w:pos="1985"/>
        </w:tabs>
        <w:ind w:left="2693" w:hanging="2693"/>
        <w:rPr>
          <w:i/>
          <w:iCs/>
        </w:rPr>
      </w:pPr>
      <w:r w:rsidRPr="00AE7150">
        <w:t>[b-ITU-T H.248.54]</w:t>
      </w:r>
      <w:r w:rsidR="00E84413" w:rsidRPr="00AE7150">
        <w:tab/>
      </w:r>
      <w:r w:rsidRPr="00AE7150">
        <w:t xml:space="preserve">Recommendation </w:t>
      </w:r>
      <w:r w:rsidR="008F28F2" w:rsidRPr="00AE7150">
        <w:t xml:space="preserve">ITU-T </w:t>
      </w:r>
      <w:r w:rsidRPr="00AE7150">
        <w:t>H.248.54 (08/2007),</w:t>
      </w:r>
      <w:r w:rsidRPr="00AE7150">
        <w:rPr>
          <w:i/>
          <w:iCs/>
        </w:rPr>
        <w:t xml:space="preserve"> Gateway control protocol: MPLS support package</w:t>
      </w:r>
    </w:p>
    <w:p w:rsidR="00F5347B" w:rsidRPr="00AE7150" w:rsidRDefault="00F5347B" w:rsidP="00E32AEF">
      <w:pPr>
        <w:pStyle w:val="Reftext"/>
        <w:tabs>
          <w:tab w:val="clear" w:pos="794"/>
          <w:tab w:val="clear" w:pos="1191"/>
          <w:tab w:val="clear" w:pos="1588"/>
          <w:tab w:val="clear" w:pos="1985"/>
        </w:tabs>
        <w:ind w:left="2693" w:hanging="2693"/>
      </w:pPr>
      <w:r w:rsidRPr="00AE7150">
        <w:t>[b-ITU-T H.248.56]</w:t>
      </w:r>
      <w:r w:rsidR="00E84413" w:rsidRPr="00AE7150">
        <w:tab/>
      </w:r>
      <w:r w:rsidRPr="00AE7150">
        <w:t xml:space="preserve">Recommendation </w:t>
      </w:r>
      <w:r w:rsidR="008F28F2" w:rsidRPr="00AE7150">
        <w:t xml:space="preserve">ITU-T </w:t>
      </w:r>
      <w:r w:rsidRPr="00AE7150">
        <w:t>H.248.56 (08/2007),</w:t>
      </w:r>
      <w:r w:rsidRPr="00AE7150">
        <w:rPr>
          <w:i/>
          <w:iCs/>
        </w:rPr>
        <w:t xml:space="preserve"> Gateway control protocol: Packages for virtual private network support</w:t>
      </w:r>
    </w:p>
    <w:p w:rsidR="003A1442" w:rsidRPr="00AE7150" w:rsidRDefault="003A1442" w:rsidP="00E32AEF">
      <w:pPr>
        <w:pStyle w:val="Reftext"/>
        <w:tabs>
          <w:tab w:val="clear" w:pos="794"/>
          <w:tab w:val="clear" w:pos="1191"/>
          <w:tab w:val="clear" w:pos="1588"/>
          <w:tab w:val="clear" w:pos="1985"/>
        </w:tabs>
        <w:ind w:left="2693" w:hanging="2693"/>
      </w:pPr>
      <w:r w:rsidRPr="00AE7150">
        <w:t>[b-ITU-T V.153]</w:t>
      </w:r>
      <w:r w:rsidRPr="00AE7150">
        <w:tab/>
        <w:t xml:space="preserve">Recommendation </w:t>
      </w:r>
      <w:r w:rsidR="008F28F2" w:rsidRPr="00AE7150">
        <w:t xml:space="preserve">ITU-T </w:t>
      </w:r>
      <w:r w:rsidRPr="00AE7150">
        <w:t>V.153 (03/2009),</w:t>
      </w:r>
      <w:r w:rsidR="00771E39" w:rsidRPr="00E32AEF">
        <w:rPr>
          <w:i/>
          <w:iCs/>
        </w:rPr>
        <w:t xml:space="preserve"> Interworking between ITU-T T.38 and ITU-T V.152 using IP peering for real-time facsimile services </w:t>
      </w:r>
    </w:p>
    <w:p w:rsidR="00F5347B" w:rsidRPr="00AE7150" w:rsidRDefault="00F5347B" w:rsidP="00E32AEF">
      <w:pPr>
        <w:pStyle w:val="Reftext"/>
        <w:tabs>
          <w:tab w:val="clear" w:pos="794"/>
          <w:tab w:val="clear" w:pos="1191"/>
          <w:tab w:val="clear" w:pos="1588"/>
          <w:tab w:val="clear" w:pos="1985"/>
        </w:tabs>
        <w:ind w:left="2693" w:hanging="2693"/>
        <w:rPr>
          <w:i/>
          <w:iCs/>
        </w:rPr>
      </w:pPr>
      <w:r w:rsidRPr="00AE7150">
        <w:t>[b-ETSI TS 183 018]</w:t>
      </w:r>
      <w:r w:rsidRPr="00AE7150">
        <w:tab/>
        <w:t xml:space="preserve">ETSI TS 183 018 v3.5.2 (01/2010), </w:t>
      </w:r>
      <w:r w:rsidRPr="00AE7150">
        <w:rPr>
          <w:i/>
          <w:iCs/>
        </w:rPr>
        <w:t>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F5347B" w:rsidRPr="00AE7150" w:rsidRDefault="00F5347B" w:rsidP="00E32AEF">
      <w:pPr>
        <w:pStyle w:val="Reftext"/>
        <w:tabs>
          <w:tab w:val="clear" w:pos="794"/>
          <w:tab w:val="clear" w:pos="1191"/>
          <w:tab w:val="clear" w:pos="1588"/>
          <w:tab w:val="clear" w:pos="1985"/>
        </w:tabs>
        <w:ind w:left="2693" w:hanging="2693"/>
        <w:rPr>
          <w:i/>
          <w:iCs/>
        </w:rPr>
      </w:pPr>
      <w:r w:rsidRPr="00AE7150">
        <w:t>[b-ETSI TR 183 068]</w:t>
      </w:r>
      <w:r w:rsidRPr="00AE7150">
        <w:tab/>
        <w:t xml:space="preserve">ETSI TR 183 068 V3.1.1 (2009-08), </w:t>
      </w:r>
      <w:r w:rsidRPr="00AE7150">
        <w:rPr>
          <w:i/>
          <w:iCs/>
        </w:rPr>
        <w:t xml:space="preserve">Telecommunications and Internet converged Services and Protocols for Advanced Networking (TISPAN); Guidelines on using </w:t>
      </w:r>
      <w:proofErr w:type="spellStart"/>
      <w:r w:rsidRPr="00AE7150">
        <w:rPr>
          <w:i/>
          <w:iCs/>
        </w:rPr>
        <w:t>Ia</w:t>
      </w:r>
      <w:proofErr w:type="spellEnd"/>
      <w:r w:rsidRPr="00AE7150">
        <w:rPr>
          <w:i/>
          <w:iCs/>
        </w:rPr>
        <w:t xml:space="preserve"> H.248 profile for control of Border Gateway Functions (BGF); Border Gateway Guidelines</w:t>
      </w:r>
    </w:p>
    <w:p w:rsidR="003A1442" w:rsidRPr="00AE7150" w:rsidRDefault="003A1442" w:rsidP="00E32AEF">
      <w:pPr>
        <w:pStyle w:val="Reftext"/>
        <w:tabs>
          <w:tab w:val="clear" w:pos="794"/>
          <w:tab w:val="clear" w:pos="1191"/>
          <w:tab w:val="clear" w:pos="1588"/>
          <w:tab w:val="clear" w:pos="1985"/>
        </w:tabs>
        <w:ind w:left="2693" w:hanging="2693"/>
        <w:rPr>
          <w:i/>
          <w:iCs/>
        </w:rPr>
      </w:pPr>
      <w:r w:rsidRPr="00AE7150">
        <w:t>[b-IETF RFC 4570]</w:t>
      </w:r>
      <w:r w:rsidRPr="00AE7150">
        <w:tab/>
        <w:t>IETF RFC 4570,</w:t>
      </w:r>
      <w:r w:rsidRPr="00AE7150">
        <w:rPr>
          <w:i/>
          <w:iCs/>
        </w:rPr>
        <w:t xml:space="preserve"> Session Description Protocol (SDP) Source Filters</w:t>
      </w:r>
    </w:p>
    <w:p w:rsidR="003A1442" w:rsidRPr="00AE7150" w:rsidRDefault="00E302E4" w:rsidP="00E32AEF">
      <w:pPr>
        <w:pStyle w:val="Reftext"/>
        <w:tabs>
          <w:tab w:val="clear" w:pos="794"/>
          <w:tab w:val="clear" w:pos="1191"/>
          <w:tab w:val="clear" w:pos="1588"/>
          <w:tab w:val="clear" w:pos="1985"/>
        </w:tabs>
        <w:ind w:left="2693" w:hanging="2693"/>
        <w:rPr>
          <w:i/>
          <w:iCs/>
        </w:rPr>
      </w:pPr>
      <w:r w:rsidRPr="00AE7150">
        <w:t>[</w:t>
      </w:r>
      <w:r w:rsidR="003A1442" w:rsidRPr="00AE7150">
        <w:t>b-IETF draft-</w:t>
      </w:r>
      <w:proofErr w:type="spellStart"/>
      <w:r w:rsidR="003A1442" w:rsidRPr="00AE7150">
        <w:t>ietf</w:t>
      </w:r>
      <w:proofErr w:type="spellEnd"/>
      <w:r w:rsidR="003A1442" w:rsidRPr="00AE7150">
        <w:t>-</w:t>
      </w:r>
      <w:proofErr w:type="spellStart"/>
      <w:r w:rsidR="003A1442" w:rsidRPr="00AE7150">
        <w:t>opsec</w:t>
      </w:r>
      <w:proofErr w:type="spellEnd"/>
      <w:r w:rsidR="003A1442" w:rsidRPr="00AE7150">
        <w:t>-</w:t>
      </w:r>
      <w:proofErr w:type="spellStart"/>
      <w:r w:rsidR="003A1442" w:rsidRPr="00AE7150">
        <w:t>icmp</w:t>
      </w:r>
      <w:proofErr w:type="spellEnd"/>
      <w:r w:rsidR="003A1442" w:rsidRPr="00AE7150">
        <w:t>-filterin</w:t>
      </w:r>
      <w:r w:rsidR="00DB4CC5" w:rsidRPr="00AE7150">
        <w:t>g]</w:t>
      </w:r>
      <w:r w:rsidRPr="00AE7150">
        <w:tab/>
      </w:r>
      <w:r w:rsidR="00DB4CC5" w:rsidRPr="00AE7150">
        <w:t xml:space="preserve">IETF draft-ietf-opsec-icmp-filtering-01 (2009), </w:t>
      </w:r>
      <w:r w:rsidR="00771E39" w:rsidRPr="00E32AEF">
        <w:rPr>
          <w:i/>
          <w:iCs/>
        </w:rPr>
        <w:t>Recommendations for filtering ICMP messages</w:t>
      </w:r>
    </w:p>
    <w:p w:rsidR="006C499C" w:rsidRPr="00AE7150" w:rsidRDefault="006C499C" w:rsidP="006C499C">
      <w:pPr>
        <w:jc w:val="center"/>
      </w:pPr>
      <w:r w:rsidRPr="00AE7150">
        <w:t>__________________</w:t>
      </w:r>
    </w:p>
    <w:sectPr w:rsidR="006C499C" w:rsidRPr="00AE7150" w:rsidSect="00BD0D9B">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3D5D" w:rsidRDefault="00083D5D">
      <w:r>
        <w:separator/>
      </w:r>
    </w:p>
  </w:endnote>
  <w:endnote w:type="continuationSeparator" w:id="0">
    <w:p w:rsidR="00083D5D" w:rsidRDefault="00083D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宋体">
    <w:altName w:val="Times New Roman"/>
    <w:panose1 w:val="00000000000000000000"/>
    <w:charset w:val="4D"/>
    <w:family w:val="roman"/>
    <w:notTrueType/>
    <w:pitch w:val="default"/>
    <w:sig w:usb0="00000000" w:usb1="0A02889C" w:usb2="00000015" w:usb3="0D07859C" w:csb0="3D78AF95" w:csb1="0D07862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4A0"/>
    </w:tblPr>
    <w:tblGrid>
      <w:gridCol w:w="1617"/>
      <w:gridCol w:w="3827"/>
      <w:gridCol w:w="4479"/>
    </w:tblGrid>
    <w:tr w:rsidR="00AD0E82" w:rsidRPr="00BD0D9B" w:rsidTr="00BD0D9B">
      <w:trPr>
        <w:cantSplit/>
        <w:trHeight w:val="204"/>
        <w:jc w:val="center"/>
      </w:trPr>
      <w:tc>
        <w:tcPr>
          <w:tcW w:w="1617" w:type="dxa"/>
          <w:tcBorders>
            <w:top w:val="single" w:sz="12" w:space="0" w:color="auto"/>
            <w:left w:val="nil"/>
            <w:bottom w:val="nil"/>
            <w:right w:val="nil"/>
          </w:tcBorders>
          <w:hideMark/>
        </w:tcPr>
        <w:p w:rsidR="00AD0E82" w:rsidRPr="00BD0D9B" w:rsidRDefault="00AD0E82" w:rsidP="00550704">
          <w:pPr>
            <w:rPr>
              <w:b/>
              <w:bCs/>
              <w:sz w:val="22"/>
            </w:rPr>
          </w:pPr>
          <w:bookmarkStart w:id="9" w:name="dcontent1" w:colFirst="1" w:colLast="1"/>
          <w:r w:rsidRPr="00BD0D9B">
            <w:rPr>
              <w:b/>
              <w:bCs/>
              <w:sz w:val="22"/>
            </w:rPr>
            <w:t>Contact:</w:t>
          </w:r>
        </w:p>
      </w:tc>
      <w:tc>
        <w:tcPr>
          <w:tcW w:w="3827" w:type="dxa"/>
          <w:tcBorders>
            <w:top w:val="single" w:sz="12" w:space="0" w:color="auto"/>
            <w:left w:val="nil"/>
            <w:bottom w:val="nil"/>
            <w:right w:val="nil"/>
          </w:tcBorders>
          <w:hideMark/>
        </w:tcPr>
        <w:p w:rsidR="00AD0E82" w:rsidRPr="00BD0D9B" w:rsidRDefault="00AD0E82" w:rsidP="00550704">
          <w:pPr>
            <w:rPr>
              <w:sz w:val="22"/>
            </w:rPr>
          </w:pPr>
          <w:r w:rsidRPr="00BD0D9B">
            <w:rPr>
              <w:sz w:val="22"/>
            </w:rPr>
            <w:t>Christian Groves</w:t>
          </w:r>
          <w:r w:rsidRPr="00BD0D9B">
            <w:rPr>
              <w:sz w:val="22"/>
            </w:rPr>
            <w:br/>
            <w:t>NTEC Australia Pty. Ltd.</w:t>
          </w:r>
          <w:r w:rsidRPr="00BD0D9B">
            <w:rPr>
              <w:sz w:val="22"/>
            </w:rPr>
            <w:br/>
            <w:t>Australia</w:t>
          </w:r>
        </w:p>
      </w:tc>
      <w:tc>
        <w:tcPr>
          <w:tcW w:w="4479" w:type="dxa"/>
          <w:tcBorders>
            <w:top w:val="single" w:sz="12" w:space="0" w:color="auto"/>
            <w:left w:val="nil"/>
            <w:bottom w:val="nil"/>
            <w:right w:val="nil"/>
          </w:tcBorders>
          <w:hideMark/>
        </w:tcPr>
        <w:p w:rsidR="00AD0E82" w:rsidRPr="00BD0D9B" w:rsidRDefault="00AD0E82" w:rsidP="00550704">
          <w:pPr>
            <w:rPr>
              <w:sz w:val="22"/>
            </w:rPr>
          </w:pPr>
          <w:r w:rsidRPr="00BD0D9B">
            <w:rPr>
              <w:sz w:val="22"/>
            </w:rPr>
            <w:t xml:space="preserve">Tel: </w:t>
          </w:r>
          <w:r>
            <w:rPr>
              <w:sz w:val="22"/>
            </w:rPr>
            <w:tab/>
          </w:r>
          <w:r w:rsidRPr="00BD0D9B">
            <w:rPr>
              <w:sz w:val="22"/>
            </w:rPr>
            <w:t>+61 3 9391 3457</w:t>
          </w:r>
          <w:r w:rsidRPr="00BD0D9B">
            <w:rPr>
              <w:sz w:val="22"/>
            </w:rPr>
            <w:br/>
            <w:t xml:space="preserve">Fax: </w:t>
          </w:r>
          <w:r>
            <w:rPr>
              <w:sz w:val="22"/>
            </w:rPr>
            <w:tab/>
          </w:r>
          <w:r w:rsidRPr="00BD0D9B">
            <w:rPr>
              <w:sz w:val="22"/>
            </w:rPr>
            <w:t>+61 3 9391 3457</w:t>
          </w:r>
          <w:r w:rsidRPr="00BD0D9B">
            <w:rPr>
              <w:sz w:val="22"/>
            </w:rPr>
            <w:br/>
            <w:t xml:space="preserve">Email: </w:t>
          </w:r>
          <w:r>
            <w:rPr>
              <w:sz w:val="22"/>
            </w:rPr>
            <w:tab/>
          </w:r>
          <w:hyperlink r:id="rId1" w:history="1">
            <w:r w:rsidRPr="00BD0D9B">
              <w:rPr>
                <w:rStyle w:val="Hyperlink"/>
                <w:sz w:val="22"/>
              </w:rPr>
              <w:t>Christian.Groves@nteczone.com</w:t>
            </w:r>
          </w:hyperlink>
        </w:p>
      </w:tc>
    </w:tr>
    <w:bookmarkEnd w:id="9"/>
    <w:tr w:rsidR="00AD0E82" w:rsidRPr="00BD0D9B" w:rsidTr="00BD0D9B">
      <w:tblPrEx>
        <w:tblCellMar>
          <w:left w:w="108" w:type="dxa"/>
          <w:right w:w="108" w:type="dxa"/>
        </w:tblCellMar>
        <w:tblLook w:val="000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AD0E82" w:rsidRPr="00BD0D9B" w:rsidRDefault="00AD0E82" w:rsidP="00BD0D9B">
          <w:pPr>
            <w:spacing w:before="0"/>
            <w:rPr>
              <w:sz w:val="18"/>
            </w:rPr>
          </w:pPr>
          <w:r w:rsidRPr="00BD0D9B">
            <w:rPr>
              <w:b/>
              <w:bCs/>
              <w:sz w:val="18"/>
            </w:rPr>
            <w:t>Attention:</w:t>
          </w:r>
          <w:r w:rsidRPr="00BD0D9B">
            <w:rPr>
              <w:sz w:val="18"/>
            </w:rPr>
            <w:t xml:space="preserve"> This is not a publication made available to the public, but </w:t>
          </w:r>
          <w:r w:rsidRPr="00BD0D9B">
            <w:rPr>
              <w:b/>
              <w:bCs/>
              <w:sz w:val="18"/>
            </w:rPr>
            <w:t>an internal ITU-T Document</w:t>
          </w:r>
          <w:r w:rsidRPr="00BD0D9B">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D0E82" w:rsidRPr="00BD0D9B" w:rsidRDefault="00AD0E82" w:rsidP="00BD0D9B">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3D5D" w:rsidRDefault="00083D5D">
      <w:r>
        <w:separator/>
      </w:r>
    </w:p>
  </w:footnote>
  <w:footnote w:type="continuationSeparator" w:id="0">
    <w:p w:rsidR="00083D5D" w:rsidRDefault="00083D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E82" w:rsidRPr="00BD0D9B" w:rsidRDefault="00AD0E82" w:rsidP="00BD0D9B">
    <w:pPr>
      <w:pStyle w:val="Header"/>
    </w:pPr>
    <w:r w:rsidRPr="00BD0D9B">
      <w:t xml:space="preserve">- </w:t>
    </w:r>
    <w:fldSimple w:instr=" PAGE  \* MERGEFORMAT ">
      <w:r w:rsidR="008D07C6">
        <w:rPr>
          <w:noProof/>
        </w:rPr>
        <w:t>20</w:t>
      </w:r>
    </w:fldSimple>
    <w:r w:rsidRPr="00BD0D9B">
      <w:t xml:space="preserve"> -</w:t>
    </w:r>
  </w:p>
  <w:p w:rsidR="00AD0E82" w:rsidRPr="00BD0D9B" w:rsidRDefault="00AD0E82" w:rsidP="008D07C6">
    <w:pPr>
      <w:pStyle w:val="Header"/>
      <w:spacing w:after="240"/>
    </w:pPr>
    <w:r w:rsidRPr="00BD0D9B">
      <w:t xml:space="preserve">TD </w:t>
    </w:r>
    <w:r w:rsidR="008D07C6">
      <w:t>424</w:t>
    </w:r>
    <w:r w:rsidRPr="00BD0D9B">
      <w:t xml:space="preserve"> (</w:t>
    </w:r>
    <w:r>
      <w:t>PLEN</w:t>
    </w:r>
    <w:r w:rsidR="008D07C6">
      <w:t>/16</w:t>
    </w:r>
    <w:r w:rsidRPr="00BD0D9B">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3D5801"/>
    <w:multiLevelType w:val="hybridMultilevel"/>
    <w:tmpl w:val="B3E04E6A"/>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90003">
      <w:start w:val="1"/>
      <w:numFmt w:val="bullet"/>
      <w:lvlText w:val="o"/>
      <w:lvlJc w:val="left"/>
      <w:pPr>
        <w:tabs>
          <w:tab w:val="num" w:pos="1080"/>
        </w:tabs>
        <w:ind w:left="1080" w:hanging="360"/>
      </w:pPr>
      <w:rPr>
        <w:rFonts w:ascii="Courier New" w:hAnsi="Courier New" w:cs="Courier New"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2">
    <w:nsid w:val="22FF3885"/>
    <w:multiLevelType w:val="hybridMultilevel"/>
    <w:tmpl w:val="F3D49790"/>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258B07B2"/>
    <w:multiLevelType w:val="hybridMultilevel"/>
    <w:tmpl w:val="BDC014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7E0670E"/>
    <w:multiLevelType w:val="hybridMultilevel"/>
    <w:tmpl w:val="8AFEC2E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D32600"/>
    <w:multiLevelType w:val="hybridMultilevel"/>
    <w:tmpl w:val="FAFC5132"/>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90003">
      <w:start w:val="1"/>
      <w:numFmt w:val="bullet"/>
      <w:lvlText w:val="o"/>
      <w:lvlJc w:val="left"/>
      <w:pPr>
        <w:tabs>
          <w:tab w:val="num" w:pos="1080"/>
        </w:tabs>
        <w:ind w:left="1080" w:hanging="360"/>
      </w:pPr>
      <w:rPr>
        <w:rFonts w:ascii="Courier New" w:hAnsi="Courier New" w:cs="Courier New"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6">
    <w:nsid w:val="32220240"/>
    <w:multiLevelType w:val="hybridMultilevel"/>
    <w:tmpl w:val="0A66420C"/>
    <w:lvl w:ilvl="0" w:tplc="0409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nsid w:val="351B0593"/>
    <w:multiLevelType w:val="hybridMultilevel"/>
    <w:tmpl w:val="1E002552"/>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9C2007A"/>
    <w:multiLevelType w:val="hybridMultilevel"/>
    <w:tmpl w:val="9968B05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1036099"/>
    <w:multiLevelType w:val="hybridMultilevel"/>
    <w:tmpl w:val="39920740"/>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41CB5210"/>
    <w:multiLevelType w:val="hybridMultilevel"/>
    <w:tmpl w:val="E0747DFA"/>
    <w:lvl w:ilvl="0" w:tplc="0409000F">
      <w:start w:val="1"/>
      <w:numFmt w:val="decimal"/>
      <w:lvlText w:val="%1."/>
      <w:lvlJc w:val="left"/>
      <w:pPr>
        <w:tabs>
          <w:tab w:val="num" w:pos="927"/>
        </w:tabs>
        <w:ind w:left="927" w:hanging="360"/>
      </w:pPr>
      <w:rPr>
        <w:rFonts w:hint="default"/>
      </w:rPr>
    </w:lvl>
    <w:lvl w:ilvl="1" w:tplc="04070003" w:tentative="1">
      <w:start w:val="1"/>
      <w:numFmt w:val="bullet"/>
      <w:lvlText w:val="o"/>
      <w:lvlJc w:val="left"/>
      <w:pPr>
        <w:tabs>
          <w:tab w:val="num" w:pos="927"/>
        </w:tabs>
        <w:ind w:left="927" w:hanging="360"/>
      </w:pPr>
      <w:rPr>
        <w:rFonts w:ascii="Courier New" w:hAnsi="Courier New" w:cs="Courier New" w:hint="default"/>
      </w:rPr>
    </w:lvl>
    <w:lvl w:ilvl="2" w:tplc="04070005" w:tentative="1">
      <w:start w:val="1"/>
      <w:numFmt w:val="bullet"/>
      <w:lvlText w:val=""/>
      <w:lvlJc w:val="left"/>
      <w:pPr>
        <w:tabs>
          <w:tab w:val="num" w:pos="1647"/>
        </w:tabs>
        <w:ind w:left="1647" w:hanging="360"/>
      </w:pPr>
      <w:rPr>
        <w:rFonts w:ascii="Wingdings" w:hAnsi="Wingdings" w:hint="default"/>
      </w:rPr>
    </w:lvl>
    <w:lvl w:ilvl="3" w:tplc="04070001" w:tentative="1">
      <w:start w:val="1"/>
      <w:numFmt w:val="bullet"/>
      <w:lvlText w:val=""/>
      <w:lvlJc w:val="left"/>
      <w:pPr>
        <w:tabs>
          <w:tab w:val="num" w:pos="2367"/>
        </w:tabs>
        <w:ind w:left="2367" w:hanging="360"/>
      </w:pPr>
      <w:rPr>
        <w:rFonts w:ascii="Symbol" w:hAnsi="Symbol" w:hint="default"/>
      </w:rPr>
    </w:lvl>
    <w:lvl w:ilvl="4" w:tplc="04070003" w:tentative="1">
      <w:start w:val="1"/>
      <w:numFmt w:val="bullet"/>
      <w:lvlText w:val="o"/>
      <w:lvlJc w:val="left"/>
      <w:pPr>
        <w:tabs>
          <w:tab w:val="num" w:pos="3087"/>
        </w:tabs>
        <w:ind w:left="3087" w:hanging="360"/>
      </w:pPr>
      <w:rPr>
        <w:rFonts w:ascii="Courier New" w:hAnsi="Courier New" w:cs="Courier New" w:hint="default"/>
      </w:rPr>
    </w:lvl>
    <w:lvl w:ilvl="5" w:tplc="04070005" w:tentative="1">
      <w:start w:val="1"/>
      <w:numFmt w:val="bullet"/>
      <w:lvlText w:val=""/>
      <w:lvlJc w:val="left"/>
      <w:pPr>
        <w:tabs>
          <w:tab w:val="num" w:pos="3807"/>
        </w:tabs>
        <w:ind w:left="3807" w:hanging="360"/>
      </w:pPr>
      <w:rPr>
        <w:rFonts w:ascii="Wingdings" w:hAnsi="Wingdings" w:hint="default"/>
      </w:rPr>
    </w:lvl>
    <w:lvl w:ilvl="6" w:tplc="04070001" w:tentative="1">
      <w:start w:val="1"/>
      <w:numFmt w:val="bullet"/>
      <w:lvlText w:val=""/>
      <w:lvlJc w:val="left"/>
      <w:pPr>
        <w:tabs>
          <w:tab w:val="num" w:pos="4527"/>
        </w:tabs>
        <w:ind w:left="4527" w:hanging="360"/>
      </w:pPr>
      <w:rPr>
        <w:rFonts w:ascii="Symbol" w:hAnsi="Symbol" w:hint="default"/>
      </w:rPr>
    </w:lvl>
    <w:lvl w:ilvl="7" w:tplc="04070003" w:tentative="1">
      <w:start w:val="1"/>
      <w:numFmt w:val="bullet"/>
      <w:lvlText w:val="o"/>
      <w:lvlJc w:val="left"/>
      <w:pPr>
        <w:tabs>
          <w:tab w:val="num" w:pos="5247"/>
        </w:tabs>
        <w:ind w:left="5247" w:hanging="360"/>
      </w:pPr>
      <w:rPr>
        <w:rFonts w:ascii="Courier New" w:hAnsi="Courier New" w:cs="Courier New" w:hint="default"/>
      </w:rPr>
    </w:lvl>
    <w:lvl w:ilvl="8" w:tplc="04070005" w:tentative="1">
      <w:start w:val="1"/>
      <w:numFmt w:val="bullet"/>
      <w:lvlText w:val=""/>
      <w:lvlJc w:val="left"/>
      <w:pPr>
        <w:tabs>
          <w:tab w:val="num" w:pos="5967"/>
        </w:tabs>
        <w:ind w:left="5967" w:hanging="360"/>
      </w:pPr>
      <w:rPr>
        <w:rFonts w:ascii="Wingdings" w:hAnsi="Wingdings" w:hint="default"/>
      </w:rPr>
    </w:lvl>
  </w:abstractNum>
  <w:abstractNum w:abstractNumId="11">
    <w:nsid w:val="45A50074"/>
    <w:multiLevelType w:val="hybridMultilevel"/>
    <w:tmpl w:val="021422F4"/>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48C6140D"/>
    <w:multiLevelType w:val="hybridMultilevel"/>
    <w:tmpl w:val="B20866BC"/>
    <w:lvl w:ilvl="0" w:tplc="0409000F">
      <w:start w:val="1"/>
      <w:numFmt w:val="decimal"/>
      <w:lvlText w:val="%1."/>
      <w:lvlJc w:val="left"/>
      <w:pPr>
        <w:ind w:left="930" w:hanging="360"/>
      </w:p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3">
    <w:nsid w:val="4E7E6D39"/>
    <w:multiLevelType w:val="hybridMultilevel"/>
    <w:tmpl w:val="FE7C926E"/>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56221ECF"/>
    <w:multiLevelType w:val="hybridMultilevel"/>
    <w:tmpl w:val="50AE881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1FA79C5"/>
    <w:multiLevelType w:val="hybridMultilevel"/>
    <w:tmpl w:val="BE66F2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8A30A75"/>
    <w:multiLevelType w:val="hybridMultilevel"/>
    <w:tmpl w:val="D7A43A24"/>
    <w:lvl w:ilvl="0" w:tplc="00CAB51E">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AA735E"/>
    <w:multiLevelType w:val="hybridMultilevel"/>
    <w:tmpl w:val="758AC3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11D2FAD"/>
    <w:multiLevelType w:val="hybridMultilevel"/>
    <w:tmpl w:val="4094FA32"/>
    <w:lvl w:ilvl="0" w:tplc="999EDCEC">
      <w:start w:val="1"/>
      <w:numFmt w:val="lowerRoman"/>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nsid w:val="717B5A4A"/>
    <w:multiLevelType w:val="hybridMultilevel"/>
    <w:tmpl w:val="3992E48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722F55C0"/>
    <w:multiLevelType w:val="hybridMultilevel"/>
    <w:tmpl w:val="F3BE655A"/>
    <w:lvl w:ilvl="0" w:tplc="6D92D6C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728075B0"/>
    <w:multiLevelType w:val="hybridMultilevel"/>
    <w:tmpl w:val="630C4F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4A36FD4"/>
    <w:multiLevelType w:val="hybridMultilevel"/>
    <w:tmpl w:val="B4B4E28E"/>
    <w:lvl w:ilvl="0" w:tplc="6D92D6C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75790037"/>
    <w:multiLevelType w:val="hybridMultilevel"/>
    <w:tmpl w:val="C8841FE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9736C1"/>
    <w:multiLevelType w:val="hybridMultilevel"/>
    <w:tmpl w:val="759C5328"/>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7"/>
  </w:num>
  <w:num w:numId="8">
    <w:abstractNumId w:val="8"/>
  </w:num>
  <w:num w:numId="9">
    <w:abstractNumId w:val="15"/>
  </w:num>
  <w:num w:numId="10">
    <w:abstractNumId w:val="23"/>
  </w:num>
  <w:num w:numId="11">
    <w:abstractNumId w:val="21"/>
  </w:num>
  <w:num w:numId="12">
    <w:abstractNumId w:val="17"/>
  </w:num>
  <w:num w:numId="13">
    <w:abstractNumId w:val="3"/>
  </w:num>
  <w:num w:numId="14">
    <w:abstractNumId w:val="14"/>
  </w:num>
  <w:num w:numId="15">
    <w:abstractNumId w:val="18"/>
  </w:num>
  <w:num w:numId="16">
    <w:abstractNumId w:val="12"/>
  </w:num>
  <w:num w:numId="17">
    <w:abstractNumId w:val="22"/>
  </w:num>
  <w:num w:numId="18">
    <w:abstractNumId w:val="20"/>
  </w:num>
  <w:num w:numId="19">
    <w:abstractNumId w:val="19"/>
  </w:num>
  <w:num w:numId="20">
    <w:abstractNumId w:val="6"/>
  </w:num>
  <w:num w:numId="21">
    <w:abstractNumId w:val="16"/>
  </w:num>
  <w:num w:numId="22">
    <w:abstractNumId w:val="10"/>
  </w:num>
  <w:num w:numId="23">
    <w:abstractNumId w:val="9"/>
  </w:num>
  <w:num w:numId="24">
    <w:abstractNumId w:val="13"/>
  </w:num>
  <w:num w:numId="25">
    <w:abstractNumId w:val="24"/>
  </w:num>
  <w:num w:numId="26">
    <w:abstractNumId w:val="1"/>
  </w:num>
  <w:num w:numId="27">
    <w:abstractNumId w:val="5"/>
  </w:num>
  <w:num w:numId="28">
    <w:abstractNumId w:val="11"/>
  </w:num>
  <w:num w:numId="2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proofState w:spelling="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7169">
      <v:textbox inset="5.85pt,.7pt,5.85pt,.7pt"/>
    </o:shapedefaults>
  </w:hdrShapeDefaults>
  <w:footnotePr>
    <w:footnote w:id="-1"/>
    <w:footnote w:id="0"/>
  </w:footnotePr>
  <w:endnotePr>
    <w:endnote w:id="-1"/>
    <w:endnote w:id="0"/>
  </w:endnotePr>
  <w:compat>
    <w:useFELayout/>
  </w:compat>
  <w:rsids>
    <w:rsidRoot w:val="00762E0E"/>
    <w:rsid w:val="000340FA"/>
    <w:rsid w:val="000568DC"/>
    <w:rsid w:val="00083D5D"/>
    <w:rsid w:val="000A285A"/>
    <w:rsid w:val="000C6854"/>
    <w:rsid w:val="000F198E"/>
    <w:rsid w:val="00103B3F"/>
    <w:rsid w:val="00126BD0"/>
    <w:rsid w:val="00137868"/>
    <w:rsid w:val="001A4A75"/>
    <w:rsid w:val="001B0CF7"/>
    <w:rsid w:val="001B0D81"/>
    <w:rsid w:val="001C1792"/>
    <w:rsid w:val="001E5760"/>
    <w:rsid w:val="001F12D0"/>
    <w:rsid w:val="00202780"/>
    <w:rsid w:val="0022381C"/>
    <w:rsid w:val="00227700"/>
    <w:rsid w:val="002366E5"/>
    <w:rsid w:val="002444E1"/>
    <w:rsid w:val="00284EC7"/>
    <w:rsid w:val="002A3C80"/>
    <w:rsid w:val="002D110E"/>
    <w:rsid w:val="002F1831"/>
    <w:rsid w:val="002F596E"/>
    <w:rsid w:val="00330FA3"/>
    <w:rsid w:val="00334AB4"/>
    <w:rsid w:val="00354624"/>
    <w:rsid w:val="00355AC1"/>
    <w:rsid w:val="003A1442"/>
    <w:rsid w:val="003C3072"/>
    <w:rsid w:val="003D3A71"/>
    <w:rsid w:val="003D6A3F"/>
    <w:rsid w:val="003E5853"/>
    <w:rsid w:val="00400580"/>
    <w:rsid w:val="004128CB"/>
    <w:rsid w:val="0043372B"/>
    <w:rsid w:val="00447312"/>
    <w:rsid w:val="00481CA4"/>
    <w:rsid w:val="005267E7"/>
    <w:rsid w:val="005331AF"/>
    <w:rsid w:val="00543238"/>
    <w:rsid w:val="00550704"/>
    <w:rsid w:val="005A5568"/>
    <w:rsid w:val="005A704C"/>
    <w:rsid w:val="00603DD2"/>
    <w:rsid w:val="00605FC6"/>
    <w:rsid w:val="00630293"/>
    <w:rsid w:val="006469E2"/>
    <w:rsid w:val="0067042E"/>
    <w:rsid w:val="00682BBD"/>
    <w:rsid w:val="0068394C"/>
    <w:rsid w:val="006B67CC"/>
    <w:rsid w:val="006C499C"/>
    <w:rsid w:val="006E0527"/>
    <w:rsid w:val="006E058F"/>
    <w:rsid w:val="006E68A9"/>
    <w:rsid w:val="006F3EE7"/>
    <w:rsid w:val="0070249A"/>
    <w:rsid w:val="00723810"/>
    <w:rsid w:val="007266CB"/>
    <w:rsid w:val="00734C72"/>
    <w:rsid w:val="007570DD"/>
    <w:rsid w:val="00762E0E"/>
    <w:rsid w:val="00771E39"/>
    <w:rsid w:val="007722A1"/>
    <w:rsid w:val="0077413D"/>
    <w:rsid w:val="00793C46"/>
    <w:rsid w:val="00796C5D"/>
    <w:rsid w:val="007B331C"/>
    <w:rsid w:val="007D1DD7"/>
    <w:rsid w:val="007F650B"/>
    <w:rsid w:val="00817209"/>
    <w:rsid w:val="00817E29"/>
    <w:rsid w:val="00820476"/>
    <w:rsid w:val="00821820"/>
    <w:rsid w:val="00824430"/>
    <w:rsid w:val="00837908"/>
    <w:rsid w:val="008510DD"/>
    <w:rsid w:val="00872316"/>
    <w:rsid w:val="008A3E57"/>
    <w:rsid w:val="008D07C6"/>
    <w:rsid w:val="008F28F2"/>
    <w:rsid w:val="008F7C72"/>
    <w:rsid w:val="009026BC"/>
    <w:rsid w:val="00911D56"/>
    <w:rsid w:val="00914745"/>
    <w:rsid w:val="00930BF2"/>
    <w:rsid w:val="00937BCE"/>
    <w:rsid w:val="009518CA"/>
    <w:rsid w:val="009628FA"/>
    <w:rsid w:val="00967910"/>
    <w:rsid w:val="00975F3E"/>
    <w:rsid w:val="009769A8"/>
    <w:rsid w:val="00980112"/>
    <w:rsid w:val="00982153"/>
    <w:rsid w:val="00990BFB"/>
    <w:rsid w:val="00995209"/>
    <w:rsid w:val="009A5F5F"/>
    <w:rsid w:val="009B302B"/>
    <w:rsid w:val="009C724D"/>
    <w:rsid w:val="009E19FD"/>
    <w:rsid w:val="00A17C75"/>
    <w:rsid w:val="00A3385D"/>
    <w:rsid w:val="00A44CD6"/>
    <w:rsid w:val="00A53C2F"/>
    <w:rsid w:val="00A65213"/>
    <w:rsid w:val="00A65C0A"/>
    <w:rsid w:val="00A8256C"/>
    <w:rsid w:val="00AA0D07"/>
    <w:rsid w:val="00AB49B7"/>
    <w:rsid w:val="00AB49E5"/>
    <w:rsid w:val="00AC26B2"/>
    <w:rsid w:val="00AD0E82"/>
    <w:rsid w:val="00AD6901"/>
    <w:rsid w:val="00AE7150"/>
    <w:rsid w:val="00B05157"/>
    <w:rsid w:val="00B5790B"/>
    <w:rsid w:val="00B64A30"/>
    <w:rsid w:val="00B650BD"/>
    <w:rsid w:val="00B667A4"/>
    <w:rsid w:val="00B7691C"/>
    <w:rsid w:val="00B915FC"/>
    <w:rsid w:val="00BB02C6"/>
    <w:rsid w:val="00BD0D9B"/>
    <w:rsid w:val="00C03EC3"/>
    <w:rsid w:val="00C217C9"/>
    <w:rsid w:val="00C2315B"/>
    <w:rsid w:val="00C442CD"/>
    <w:rsid w:val="00C63906"/>
    <w:rsid w:val="00CA0A50"/>
    <w:rsid w:val="00CA1EB1"/>
    <w:rsid w:val="00CB1065"/>
    <w:rsid w:val="00CC181C"/>
    <w:rsid w:val="00CC667A"/>
    <w:rsid w:val="00CE376A"/>
    <w:rsid w:val="00CF56AA"/>
    <w:rsid w:val="00D0565D"/>
    <w:rsid w:val="00D1300D"/>
    <w:rsid w:val="00D431AA"/>
    <w:rsid w:val="00D91528"/>
    <w:rsid w:val="00DA3F31"/>
    <w:rsid w:val="00DB126F"/>
    <w:rsid w:val="00DB4CC5"/>
    <w:rsid w:val="00E02868"/>
    <w:rsid w:val="00E079B8"/>
    <w:rsid w:val="00E16E3F"/>
    <w:rsid w:val="00E26480"/>
    <w:rsid w:val="00E302E4"/>
    <w:rsid w:val="00E32AEF"/>
    <w:rsid w:val="00E46087"/>
    <w:rsid w:val="00E60B7F"/>
    <w:rsid w:val="00E72F4C"/>
    <w:rsid w:val="00E84413"/>
    <w:rsid w:val="00EA213F"/>
    <w:rsid w:val="00EB280C"/>
    <w:rsid w:val="00EB6B2D"/>
    <w:rsid w:val="00F23914"/>
    <w:rsid w:val="00F32941"/>
    <w:rsid w:val="00F456F3"/>
    <w:rsid w:val="00F50C82"/>
    <w:rsid w:val="00F5347B"/>
    <w:rsid w:val="00F54C63"/>
    <w:rsid w:val="00FB2585"/>
    <w:rsid w:val="00FF6356"/>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4624"/>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354624"/>
    <w:pPr>
      <w:keepNext/>
      <w:keepLines/>
      <w:spacing w:before="360"/>
      <w:ind w:left="794" w:hanging="794"/>
      <w:outlineLvl w:val="0"/>
    </w:pPr>
    <w:rPr>
      <w:b/>
    </w:rPr>
  </w:style>
  <w:style w:type="paragraph" w:styleId="Heading2">
    <w:name w:val="heading 2"/>
    <w:basedOn w:val="Heading1"/>
    <w:next w:val="Normal"/>
    <w:link w:val="Heading2Char"/>
    <w:qFormat/>
    <w:rsid w:val="00354624"/>
    <w:pPr>
      <w:spacing w:before="240"/>
      <w:outlineLvl w:val="1"/>
    </w:pPr>
  </w:style>
  <w:style w:type="paragraph" w:styleId="Heading3">
    <w:name w:val="heading 3"/>
    <w:basedOn w:val="Heading1"/>
    <w:next w:val="Normal"/>
    <w:link w:val="Heading3Char"/>
    <w:qFormat/>
    <w:rsid w:val="00354624"/>
    <w:pPr>
      <w:spacing w:before="160"/>
      <w:outlineLvl w:val="2"/>
    </w:pPr>
  </w:style>
  <w:style w:type="paragraph" w:styleId="Heading4">
    <w:name w:val="heading 4"/>
    <w:basedOn w:val="Heading3"/>
    <w:next w:val="Normal"/>
    <w:qFormat/>
    <w:rsid w:val="00354624"/>
    <w:pPr>
      <w:tabs>
        <w:tab w:val="clear" w:pos="794"/>
        <w:tab w:val="left" w:pos="1021"/>
      </w:tabs>
      <w:ind w:left="1021" w:hanging="1021"/>
      <w:outlineLvl w:val="3"/>
    </w:pPr>
  </w:style>
  <w:style w:type="paragraph" w:styleId="Heading5">
    <w:name w:val="heading 5"/>
    <w:basedOn w:val="Heading4"/>
    <w:next w:val="Normal"/>
    <w:qFormat/>
    <w:rsid w:val="00354624"/>
    <w:pPr>
      <w:outlineLvl w:val="4"/>
    </w:pPr>
  </w:style>
  <w:style w:type="paragraph" w:styleId="Heading6">
    <w:name w:val="heading 6"/>
    <w:basedOn w:val="Heading4"/>
    <w:next w:val="Normal"/>
    <w:qFormat/>
    <w:rsid w:val="00354624"/>
    <w:pPr>
      <w:tabs>
        <w:tab w:val="clear" w:pos="1021"/>
        <w:tab w:val="clear" w:pos="1191"/>
      </w:tabs>
      <w:ind w:left="1588" w:hanging="1588"/>
      <w:outlineLvl w:val="5"/>
    </w:pPr>
  </w:style>
  <w:style w:type="paragraph" w:styleId="Heading7">
    <w:name w:val="heading 7"/>
    <w:basedOn w:val="Heading6"/>
    <w:next w:val="Normal"/>
    <w:qFormat/>
    <w:rsid w:val="00354624"/>
    <w:pPr>
      <w:outlineLvl w:val="6"/>
    </w:pPr>
  </w:style>
  <w:style w:type="paragraph" w:styleId="Heading8">
    <w:name w:val="heading 8"/>
    <w:basedOn w:val="Heading6"/>
    <w:next w:val="Normal"/>
    <w:qFormat/>
    <w:rsid w:val="00354624"/>
    <w:pPr>
      <w:outlineLvl w:val="7"/>
    </w:pPr>
  </w:style>
  <w:style w:type="paragraph" w:styleId="Heading9">
    <w:name w:val="heading 9"/>
    <w:basedOn w:val="Heading6"/>
    <w:next w:val="Normal"/>
    <w:qFormat/>
    <w:rsid w:val="003546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354624"/>
    <w:pPr>
      <w:keepNext/>
      <w:keepLines/>
      <w:spacing w:before="480"/>
      <w:jc w:val="center"/>
    </w:pPr>
    <w:rPr>
      <w:b/>
      <w:sz w:val="28"/>
    </w:rPr>
  </w:style>
  <w:style w:type="paragraph" w:customStyle="1" w:styleId="AppendixNotitle">
    <w:name w:val="Appendix_No &amp; title"/>
    <w:basedOn w:val="AnnexNotitle"/>
    <w:next w:val="Normal"/>
    <w:rsid w:val="00354624"/>
  </w:style>
  <w:style w:type="paragraph" w:customStyle="1" w:styleId="ASN1">
    <w:name w:val="ASN.1"/>
    <w:basedOn w:val="Normal"/>
    <w:rsid w:val="0035462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354624"/>
    <w:pPr>
      <w:spacing w:before="80"/>
      <w:ind w:left="794" w:hanging="794"/>
    </w:pPr>
  </w:style>
  <w:style w:type="paragraph" w:customStyle="1" w:styleId="enumlev2">
    <w:name w:val="enumlev2"/>
    <w:basedOn w:val="enumlev1"/>
    <w:rsid w:val="00354624"/>
    <w:pPr>
      <w:ind w:left="1191" w:hanging="397"/>
    </w:pPr>
  </w:style>
  <w:style w:type="paragraph" w:customStyle="1" w:styleId="enumlev3">
    <w:name w:val="enumlev3"/>
    <w:basedOn w:val="enumlev2"/>
    <w:rsid w:val="00354624"/>
    <w:pPr>
      <w:ind w:left="1588"/>
    </w:pPr>
  </w:style>
  <w:style w:type="paragraph" w:customStyle="1" w:styleId="FigureNotitle">
    <w:name w:val="Figure_No &amp; title"/>
    <w:basedOn w:val="Normal"/>
    <w:next w:val="Normal"/>
    <w:rsid w:val="00354624"/>
    <w:pPr>
      <w:keepLines/>
      <w:spacing w:before="240" w:after="120"/>
      <w:jc w:val="center"/>
    </w:pPr>
    <w:rPr>
      <w:b/>
    </w:rPr>
  </w:style>
  <w:style w:type="paragraph" w:styleId="Footer">
    <w:name w:val="footer"/>
    <w:basedOn w:val="Normal"/>
    <w:rsid w:val="00354624"/>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354624"/>
    <w:rPr>
      <w:position w:val="6"/>
      <w:sz w:val="18"/>
    </w:rPr>
  </w:style>
  <w:style w:type="paragraph" w:customStyle="1" w:styleId="Note">
    <w:name w:val="Note"/>
    <w:basedOn w:val="Normal"/>
    <w:rsid w:val="00354624"/>
    <w:pPr>
      <w:spacing w:before="80"/>
    </w:pPr>
  </w:style>
  <w:style w:type="paragraph" w:styleId="FootnoteText">
    <w:name w:val="footnote text"/>
    <w:basedOn w:val="Note"/>
    <w:semiHidden/>
    <w:rsid w:val="00354624"/>
    <w:pPr>
      <w:keepLines/>
      <w:tabs>
        <w:tab w:val="left" w:pos="255"/>
      </w:tabs>
      <w:ind w:left="255" w:hanging="255"/>
    </w:pPr>
  </w:style>
  <w:style w:type="paragraph" w:customStyle="1" w:styleId="Formal">
    <w:name w:val="Formal"/>
    <w:basedOn w:val="ASN1"/>
    <w:link w:val="FormalChar"/>
    <w:rsid w:val="00354624"/>
    <w:rPr>
      <w:b w:val="0"/>
    </w:rPr>
  </w:style>
  <w:style w:type="paragraph" w:styleId="Header">
    <w:name w:val="header"/>
    <w:basedOn w:val="Normal"/>
    <w:rsid w:val="00354624"/>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354624"/>
    <w:pPr>
      <w:keepNext/>
      <w:spacing w:before="160"/>
    </w:pPr>
    <w:rPr>
      <w:b/>
    </w:rPr>
  </w:style>
  <w:style w:type="paragraph" w:customStyle="1" w:styleId="Headingi">
    <w:name w:val="Heading_i"/>
    <w:basedOn w:val="Normal"/>
    <w:next w:val="Normal"/>
    <w:rsid w:val="00354624"/>
    <w:pPr>
      <w:keepNext/>
      <w:spacing w:before="160"/>
    </w:pPr>
    <w:rPr>
      <w:i/>
    </w:rPr>
  </w:style>
  <w:style w:type="paragraph" w:customStyle="1" w:styleId="Normalaftertitle">
    <w:name w:val="Normal_after_title"/>
    <w:basedOn w:val="Normal"/>
    <w:next w:val="Normal"/>
    <w:rsid w:val="00354624"/>
    <w:pPr>
      <w:spacing w:before="360"/>
    </w:pPr>
  </w:style>
  <w:style w:type="character" w:styleId="PageNumber">
    <w:name w:val="page number"/>
    <w:basedOn w:val="DefaultParagraphFont"/>
    <w:rsid w:val="00354624"/>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354624"/>
    <w:pPr>
      <w:ind w:left="794" w:hanging="794"/>
    </w:pPr>
  </w:style>
  <w:style w:type="paragraph" w:customStyle="1" w:styleId="Reftitle">
    <w:name w:val="Ref_title"/>
    <w:basedOn w:val="Normal"/>
    <w:next w:val="Reftext"/>
    <w:rsid w:val="00354624"/>
    <w:pPr>
      <w:spacing w:before="480"/>
      <w:jc w:val="center"/>
    </w:pPr>
    <w:rPr>
      <w:b/>
    </w:rPr>
  </w:style>
  <w:style w:type="paragraph" w:customStyle="1" w:styleId="Source">
    <w:name w:val="Source"/>
    <w:basedOn w:val="Normal"/>
    <w:next w:val="Normalaftertitle"/>
    <w:rsid w:val="00354624"/>
    <w:pPr>
      <w:spacing w:before="840" w:after="200"/>
      <w:jc w:val="center"/>
    </w:pPr>
    <w:rPr>
      <w:b/>
      <w:sz w:val="28"/>
    </w:rPr>
  </w:style>
  <w:style w:type="paragraph" w:customStyle="1" w:styleId="SpecialFooter">
    <w:name w:val="Special Footer"/>
    <w:basedOn w:val="Footer"/>
    <w:rsid w:val="00354624"/>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35462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354624"/>
    <w:pPr>
      <w:keepNext/>
      <w:keepLines/>
      <w:spacing w:before="360" w:after="120"/>
      <w:jc w:val="center"/>
    </w:pPr>
    <w:rPr>
      <w:b/>
    </w:rPr>
  </w:style>
  <w:style w:type="paragraph" w:customStyle="1" w:styleId="Tabletext">
    <w:name w:val="Table_text"/>
    <w:basedOn w:val="Normal"/>
    <w:rsid w:val="0035462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35462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54624"/>
  </w:style>
  <w:style w:type="paragraph" w:customStyle="1" w:styleId="Title3">
    <w:name w:val="Title 3"/>
    <w:basedOn w:val="Title2"/>
    <w:next w:val="Normal"/>
    <w:rsid w:val="00354624"/>
    <w:rPr>
      <w:caps w:val="0"/>
    </w:rPr>
  </w:style>
  <w:style w:type="paragraph" w:customStyle="1" w:styleId="Title4">
    <w:name w:val="Title 4"/>
    <w:basedOn w:val="Title3"/>
    <w:next w:val="Heading1"/>
    <w:rsid w:val="00354624"/>
    <w:rPr>
      <w:b/>
    </w:rPr>
  </w:style>
  <w:style w:type="paragraph" w:styleId="TOC1">
    <w:name w:val="toc 1"/>
    <w:basedOn w:val="Normal"/>
    <w:uiPriority w:val="39"/>
    <w:rsid w:val="00E84413"/>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E84413"/>
    <w:pPr>
      <w:tabs>
        <w:tab w:val="clear" w:pos="964"/>
      </w:tabs>
      <w:spacing w:before="80"/>
      <w:ind w:left="1531" w:hanging="851"/>
    </w:pPr>
  </w:style>
  <w:style w:type="paragraph" w:styleId="TOC3">
    <w:name w:val="toc 3"/>
    <w:basedOn w:val="TOC2"/>
    <w:uiPriority w:val="39"/>
    <w:rsid w:val="00E84413"/>
    <w:pPr>
      <w:ind w:left="2269"/>
    </w:pPr>
  </w:style>
  <w:style w:type="paragraph" w:styleId="TOC4">
    <w:name w:val="toc 4"/>
    <w:basedOn w:val="TOC3"/>
    <w:uiPriority w:val="39"/>
    <w:rsid w:val="00354624"/>
  </w:style>
  <w:style w:type="paragraph" w:styleId="TOC5">
    <w:name w:val="toc 5"/>
    <w:basedOn w:val="TOC4"/>
    <w:semiHidden/>
    <w:rsid w:val="00354624"/>
  </w:style>
  <w:style w:type="paragraph" w:styleId="TOC6">
    <w:name w:val="toc 6"/>
    <w:basedOn w:val="TOC4"/>
    <w:semiHidden/>
    <w:rsid w:val="00354624"/>
  </w:style>
  <w:style w:type="paragraph" w:styleId="TOC7">
    <w:name w:val="toc 7"/>
    <w:basedOn w:val="TOC4"/>
    <w:semiHidden/>
    <w:rsid w:val="00354624"/>
  </w:style>
  <w:style w:type="paragraph" w:styleId="TOC8">
    <w:name w:val="toc 8"/>
    <w:basedOn w:val="TOC4"/>
    <w:semiHidden/>
    <w:rsid w:val="00354624"/>
  </w:style>
  <w:style w:type="paragraph" w:customStyle="1" w:styleId="RecNo">
    <w:name w:val="Rec_No"/>
    <w:basedOn w:val="Normal"/>
    <w:next w:val="Normal"/>
    <w:rsid w:val="00F5347B"/>
    <w:pPr>
      <w:keepNext/>
      <w:keepLines/>
      <w:spacing w:before="0"/>
    </w:pPr>
    <w:rPr>
      <w:rFonts w:eastAsia="Times New Roman"/>
      <w:b/>
      <w:sz w:val="28"/>
    </w:rPr>
  </w:style>
  <w:style w:type="character" w:styleId="CommentReference">
    <w:name w:val="annotation reference"/>
    <w:basedOn w:val="DefaultParagraphFont"/>
    <w:rsid w:val="00F5347B"/>
    <w:rPr>
      <w:sz w:val="16"/>
      <w:szCs w:val="16"/>
    </w:rPr>
  </w:style>
  <w:style w:type="paragraph" w:styleId="CommentText">
    <w:name w:val="annotation text"/>
    <w:basedOn w:val="Normal"/>
    <w:link w:val="CommentTextChar"/>
    <w:rsid w:val="00F5347B"/>
    <w:rPr>
      <w:sz w:val="20"/>
    </w:rPr>
  </w:style>
  <w:style w:type="character" w:customStyle="1" w:styleId="CommentTextChar">
    <w:name w:val="Comment Text Char"/>
    <w:basedOn w:val="DefaultParagraphFont"/>
    <w:link w:val="CommentText"/>
    <w:rsid w:val="00F5347B"/>
    <w:rPr>
      <w:lang w:val="en-GB" w:bidi="ar-SA"/>
    </w:rPr>
  </w:style>
  <w:style w:type="paragraph" w:customStyle="1" w:styleId="RecTitle">
    <w:name w:val="Rec_Title"/>
    <w:basedOn w:val="RecNo"/>
    <w:next w:val="Normal"/>
    <w:rsid w:val="00F5347B"/>
    <w:pPr>
      <w:overflowPunct/>
      <w:autoSpaceDE/>
      <w:autoSpaceDN/>
      <w:adjustRightInd/>
      <w:spacing w:before="240"/>
      <w:jc w:val="center"/>
      <w:textAlignment w:val="auto"/>
    </w:pPr>
    <w:rPr>
      <w:rFonts w:eastAsia="MS Mincho"/>
      <w:lang w:val="en-US"/>
    </w:rPr>
  </w:style>
  <w:style w:type="character" w:styleId="Hyperlink">
    <w:name w:val="Hyperlink"/>
    <w:basedOn w:val="DefaultParagraphFont"/>
    <w:uiPriority w:val="99"/>
    <w:rsid w:val="00F5347B"/>
    <w:rPr>
      <w:color w:val="0000FF"/>
      <w:u w:val="single"/>
    </w:rPr>
  </w:style>
  <w:style w:type="character" w:customStyle="1" w:styleId="Heading1Char">
    <w:name w:val="Heading 1 Char"/>
    <w:basedOn w:val="DefaultParagraphFont"/>
    <w:link w:val="Heading1"/>
    <w:rsid w:val="00F5347B"/>
    <w:rPr>
      <w:b/>
      <w:sz w:val="24"/>
      <w:lang w:val="en-GB" w:bidi="ar-SA"/>
    </w:rPr>
  </w:style>
  <w:style w:type="character" w:customStyle="1" w:styleId="Heading3Char">
    <w:name w:val="Heading 3 Char"/>
    <w:basedOn w:val="Heading1Char"/>
    <w:link w:val="Heading3"/>
    <w:rsid w:val="00F5347B"/>
    <w:rPr>
      <w:b/>
      <w:sz w:val="24"/>
      <w:lang w:val="en-GB" w:bidi="ar-SA"/>
    </w:rPr>
  </w:style>
  <w:style w:type="character" w:customStyle="1" w:styleId="Heading2Char">
    <w:name w:val="Heading 2 Char"/>
    <w:basedOn w:val="DefaultParagraphFont"/>
    <w:link w:val="Heading2"/>
    <w:rsid w:val="00F5347B"/>
    <w:rPr>
      <w:b/>
      <w:sz w:val="24"/>
      <w:lang w:val="en-GB" w:bidi="ar-SA"/>
    </w:rPr>
  </w:style>
  <w:style w:type="paragraph" w:customStyle="1" w:styleId="Figure">
    <w:name w:val="Figure"/>
    <w:basedOn w:val="Normal"/>
    <w:next w:val="Normal"/>
    <w:rsid w:val="00F5347B"/>
    <w:pPr>
      <w:keepNext/>
      <w:keepLines/>
      <w:spacing w:before="240" w:after="120"/>
      <w:jc w:val="center"/>
    </w:pPr>
    <w:rPr>
      <w:rFonts w:eastAsia="Times New Roman"/>
    </w:rPr>
  </w:style>
  <w:style w:type="character" w:customStyle="1" w:styleId="FormalChar">
    <w:name w:val="Formal Char"/>
    <w:basedOn w:val="DefaultParagraphFont"/>
    <w:link w:val="Formal"/>
    <w:locked/>
    <w:rsid w:val="00F5347B"/>
    <w:rPr>
      <w:rFonts w:ascii="Courier New" w:hAnsi="Courier New"/>
      <w:noProof/>
      <w:lang w:val="en-GB" w:bidi="ar-SA"/>
    </w:rPr>
  </w:style>
  <w:style w:type="paragraph" w:styleId="BalloonText">
    <w:name w:val="Balloon Text"/>
    <w:basedOn w:val="Normal"/>
    <w:link w:val="BalloonTextChar"/>
    <w:rsid w:val="00F5347B"/>
    <w:pPr>
      <w:spacing w:before="0"/>
    </w:pPr>
    <w:rPr>
      <w:rFonts w:ascii="Tahoma" w:hAnsi="Tahoma" w:cs="Tahoma"/>
      <w:sz w:val="16"/>
      <w:szCs w:val="16"/>
    </w:rPr>
  </w:style>
  <w:style w:type="character" w:customStyle="1" w:styleId="BalloonTextChar">
    <w:name w:val="Balloon Text Char"/>
    <w:basedOn w:val="DefaultParagraphFont"/>
    <w:link w:val="BalloonText"/>
    <w:rsid w:val="00F5347B"/>
    <w:rPr>
      <w:rFonts w:ascii="Tahoma" w:hAnsi="Tahoma" w:cs="Tahoma"/>
      <w:sz w:val="16"/>
      <w:szCs w:val="16"/>
      <w:lang w:val="en-GB" w:bidi="ar-SA"/>
    </w:rPr>
  </w:style>
  <w:style w:type="paragraph" w:styleId="HTMLPreformatted">
    <w:name w:val="HTML Preformatted"/>
    <w:basedOn w:val="Normal"/>
    <w:link w:val="HTMLPreformattedChar"/>
    <w:rsid w:val="00330FA3"/>
    <w:rPr>
      <w:rFonts w:ascii="Courier New" w:hAnsi="Courier New" w:cs="Courier New"/>
      <w:sz w:val="20"/>
    </w:rPr>
  </w:style>
  <w:style w:type="character" w:customStyle="1" w:styleId="HTMLPreformattedChar">
    <w:name w:val="HTML Preformatted Char"/>
    <w:basedOn w:val="DefaultParagraphFont"/>
    <w:link w:val="HTMLPreformatted"/>
    <w:rsid w:val="00330FA3"/>
    <w:rPr>
      <w:rFonts w:ascii="Courier New" w:hAnsi="Courier New" w:cs="Courier New"/>
      <w:lang w:val="en-GB" w:eastAsia="en-US"/>
    </w:rPr>
  </w:style>
  <w:style w:type="paragraph" w:styleId="CommentSubject">
    <w:name w:val="annotation subject"/>
    <w:basedOn w:val="CommentText"/>
    <w:next w:val="CommentText"/>
    <w:link w:val="CommentSubjectChar"/>
    <w:rsid w:val="00543238"/>
    <w:rPr>
      <w:b/>
      <w:bCs/>
    </w:rPr>
  </w:style>
  <w:style w:type="character" w:customStyle="1" w:styleId="CommentSubjectChar">
    <w:name w:val="Comment Subject Char"/>
    <w:basedOn w:val="CommentTextChar"/>
    <w:link w:val="CommentSubject"/>
    <w:rsid w:val="00543238"/>
    <w:rPr>
      <w:b/>
      <w:bCs/>
      <w:lang w:val="en-GB" w:eastAsia="en-US" w:bidi="ar-SA"/>
    </w:rPr>
  </w:style>
  <w:style w:type="paragraph" w:customStyle="1" w:styleId="bullet">
    <w:name w:val="bullet"/>
    <w:basedOn w:val="Normal"/>
    <w:rsid w:val="00DA3F31"/>
    <w:pPr>
      <w:tabs>
        <w:tab w:val="num" w:pos="360"/>
      </w:tabs>
      <w:ind w:left="360" w:hanging="3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50327666">
      <w:bodyDiv w:val="1"/>
      <w:marLeft w:val="0"/>
      <w:marRight w:val="0"/>
      <w:marTop w:val="0"/>
      <w:marBottom w:val="0"/>
      <w:divBdr>
        <w:top w:val="none" w:sz="0" w:space="0" w:color="auto"/>
        <w:left w:val="none" w:sz="0" w:space="0" w:color="auto"/>
        <w:bottom w:val="none" w:sz="0" w:space="0" w:color="auto"/>
        <w:right w:val="none" w:sz="0" w:space="0" w:color="auto"/>
      </w:divBdr>
    </w:div>
    <w:div w:id="698817033">
      <w:bodyDiv w:val="1"/>
      <w:marLeft w:val="0"/>
      <w:marRight w:val="0"/>
      <w:marTop w:val="0"/>
      <w:marBottom w:val="0"/>
      <w:divBdr>
        <w:top w:val="none" w:sz="0" w:space="0" w:color="auto"/>
        <w:left w:val="none" w:sz="0" w:space="0" w:color="auto"/>
        <w:bottom w:val="none" w:sz="0" w:space="0" w:color="auto"/>
        <w:right w:val="none" w:sz="0" w:space="0" w:color="auto"/>
      </w:divBdr>
    </w:div>
    <w:div w:id="988751238">
      <w:bodyDiv w:val="1"/>
      <w:marLeft w:val="0"/>
      <w:marRight w:val="0"/>
      <w:marTop w:val="0"/>
      <w:marBottom w:val="0"/>
      <w:divBdr>
        <w:top w:val="none" w:sz="0" w:space="0" w:color="auto"/>
        <w:left w:val="none" w:sz="0" w:space="0" w:color="auto"/>
        <w:bottom w:val="none" w:sz="0" w:space="0" w:color="auto"/>
        <w:right w:val="none" w:sz="0" w:space="0" w:color="auto"/>
      </w:divBdr>
    </w:div>
    <w:div w:id="996769069">
      <w:bodyDiv w:val="1"/>
      <w:marLeft w:val="0"/>
      <w:marRight w:val="0"/>
      <w:marTop w:val="0"/>
      <w:marBottom w:val="0"/>
      <w:divBdr>
        <w:top w:val="none" w:sz="0" w:space="0" w:color="auto"/>
        <w:left w:val="none" w:sz="0" w:space="0" w:color="auto"/>
        <w:bottom w:val="none" w:sz="0" w:space="0" w:color="auto"/>
        <w:right w:val="none" w:sz="0" w:space="0" w:color="auto"/>
      </w:divBdr>
    </w:div>
    <w:div w:id="1101727126">
      <w:bodyDiv w:val="1"/>
      <w:marLeft w:val="0"/>
      <w:marRight w:val="0"/>
      <w:marTop w:val="0"/>
      <w:marBottom w:val="0"/>
      <w:divBdr>
        <w:top w:val="none" w:sz="0" w:space="0" w:color="auto"/>
        <w:left w:val="none" w:sz="0" w:space="0" w:color="auto"/>
        <w:bottom w:val="none" w:sz="0" w:space="0" w:color="auto"/>
        <w:right w:val="none" w:sz="0" w:space="0" w:color="auto"/>
      </w:divBdr>
    </w:div>
    <w:div w:id="170093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emf"/><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emf"/></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EFB22-E6BE-42B1-AF9F-1818CE3B4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2</TotalTime>
  <Pages>21</Pages>
  <Words>6509</Words>
  <Characters>39912</Characters>
  <Application>Microsoft Office Word</Application>
  <DocSecurity>0</DocSecurity>
  <Lines>332</Lines>
  <Paragraphs>92</Paragraphs>
  <ScaleCrop>false</ScaleCrop>
  <HeadingPairs>
    <vt:vector size="2" baseType="variant">
      <vt:variant>
        <vt:lpstr>Title</vt:lpstr>
      </vt:variant>
      <vt:variant>
        <vt:i4>1</vt:i4>
      </vt:variant>
    </vt:vector>
  </HeadingPairs>
  <TitlesOfParts>
    <vt:vector size="1" baseType="lpstr">
      <vt:lpstr>H.248.79 (ex H.248.Packets) “Gate Control Protocol: Guidelines for Packet-Based Streams” (New): input draft</vt:lpstr>
    </vt:vector>
  </TitlesOfParts>
  <Manager>ITU-T</Manager>
  <Company>International Telecommunication Union (ITU)</Company>
  <LinksUpToDate>false</LinksUpToDate>
  <CharactersWithSpaces>46329</CharactersWithSpaces>
  <SharedDoc>false</SharedDoc>
  <HyperlinkBase/>
  <HLinks>
    <vt:vector size="204" baseType="variant">
      <vt:variant>
        <vt:i4>1769520</vt:i4>
      </vt:variant>
      <vt:variant>
        <vt:i4>194</vt:i4>
      </vt:variant>
      <vt:variant>
        <vt:i4>0</vt:i4>
      </vt:variant>
      <vt:variant>
        <vt:i4>5</vt:i4>
      </vt:variant>
      <vt:variant>
        <vt:lpwstr/>
      </vt:variant>
      <vt:variant>
        <vt:lpwstr>_Toc278230994</vt:lpwstr>
      </vt:variant>
      <vt:variant>
        <vt:i4>1769520</vt:i4>
      </vt:variant>
      <vt:variant>
        <vt:i4>188</vt:i4>
      </vt:variant>
      <vt:variant>
        <vt:i4>0</vt:i4>
      </vt:variant>
      <vt:variant>
        <vt:i4>5</vt:i4>
      </vt:variant>
      <vt:variant>
        <vt:lpwstr/>
      </vt:variant>
      <vt:variant>
        <vt:lpwstr>_Toc278230993</vt:lpwstr>
      </vt:variant>
      <vt:variant>
        <vt:i4>1769520</vt:i4>
      </vt:variant>
      <vt:variant>
        <vt:i4>182</vt:i4>
      </vt:variant>
      <vt:variant>
        <vt:i4>0</vt:i4>
      </vt:variant>
      <vt:variant>
        <vt:i4>5</vt:i4>
      </vt:variant>
      <vt:variant>
        <vt:lpwstr/>
      </vt:variant>
      <vt:variant>
        <vt:lpwstr>_Toc278230992</vt:lpwstr>
      </vt:variant>
      <vt:variant>
        <vt:i4>1769520</vt:i4>
      </vt:variant>
      <vt:variant>
        <vt:i4>176</vt:i4>
      </vt:variant>
      <vt:variant>
        <vt:i4>0</vt:i4>
      </vt:variant>
      <vt:variant>
        <vt:i4>5</vt:i4>
      </vt:variant>
      <vt:variant>
        <vt:lpwstr/>
      </vt:variant>
      <vt:variant>
        <vt:lpwstr>_Toc278230991</vt:lpwstr>
      </vt:variant>
      <vt:variant>
        <vt:i4>1769520</vt:i4>
      </vt:variant>
      <vt:variant>
        <vt:i4>170</vt:i4>
      </vt:variant>
      <vt:variant>
        <vt:i4>0</vt:i4>
      </vt:variant>
      <vt:variant>
        <vt:i4>5</vt:i4>
      </vt:variant>
      <vt:variant>
        <vt:lpwstr/>
      </vt:variant>
      <vt:variant>
        <vt:lpwstr>_Toc278230990</vt:lpwstr>
      </vt:variant>
      <vt:variant>
        <vt:i4>1703984</vt:i4>
      </vt:variant>
      <vt:variant>
        <vt:i4>164</vt:i4>
      </vt:variant>
      <vt:variant>
        <vt:i4>0</vt:i4>
      </vt:variant>
      <vt:variant>
        <vt:i4>5</vt:i4>
      </vt:variant>
      <vt:variant>
        <vt:lpwstr/>
      </vt:variant>
      <vt:variant>
        <vt:lpwstr>_Toc278230989</vt:lpwstr>
      </vt:variant>
      <vt:variant>
        <vt:i4>1703984</vt:i4>
      </vt:variant>
      <vt:variant>
        <vt:i4>158</vt:i4>
      </vt:variant>
      <vt:variant>
        <vt:i4>0</vt:i4>
      </vt:variant>
      <vt:variant>
        <vt:i4>5</vt:i4>
      </vt:variant>
      <vt:variant>
        <vt:lpwstr/>
      </vt:variant>
      <vt:variant>
        <vt:lpwstr>_Toc278230988</vt:lpwstr>
      </vt:variant>
      <vt:variant>
        <vt:i4>1703984</vt:i4>
      </vt:variant>
      <vt:variant>
        <vt:i4>152</vt:i4>
      </vt:variant>
      <vt:variant>
        <vt:i4>0</vt:i4>
      </vt:variant>
      <vt:variant>
        <vt:i4>5</vt:i4>
      </vt:variant>
      <vt:variant>
        <vt:lpwstr/>
      </vt:variant>
      <vt:variant>
        <vt:lpwstr>_Toc278230987</vt:lpwstr>
      </vt:variant>
      <vt:variant>
        <vt:i4>1703984</vt:i4>
      </vt:variant>
      <vt:variant>
        <vt:i4>146</vt:i4>
      </vt:variant>
      <vt:variant>
        <vt:i4>0</vt:i4>
      </vt:variant>
      <vt:variant>
        <vt:i4>5</vt:i4>
      </vt:variant>
      <vt:variant>
        <vt:lpwstr/>
      </vt:variant>
      <vt:variant>
        <vt:lpwstr>_Toc278230986</vt:lpwstr>
      </vt:variant>
      <vt:variant>
        <vt:i4>1703984</vt:i4>
      </vt:variant>
      <vt:variant>
        <vt:i4>140</vt:i4>
      </vt:variant>
      <vt:variant>
        <vt:i4>0</vt:i4>
      </vt:variant>
      <vt:variant>
        <vt:i4>5</vt:i4>
      </vt:variant>
      <vt:variant>
        <vt:lpwstr/>
      </vt:variant>
      <vt:variant>
        <vt:lpwstr>_Toc278230985</vt:lpwstr>
      </vt:variant>
      <vt:variant>
        <vt:i4>1703984</vt:i4>
      </vt:variant>
      <vt:variant>
        <vt:i4>134</vt:i4>
      </vt:variant>
      <vt:variant>
        <vt:i4>0</vt:i4>
      </vt:variant>
      <vt:variant>
        <vt:i4>5</vt:i4>
      </vt:variant>
      <vt:variant>
        <vt:lpwstr/>
      </vt:variant>
      <vt:variant>
        <vt:lpwstr>_Toc278230984</vt:lpwstr>
      </vt:variant>
      <vt:variant>
        <vt:i4>1703984</vt:i4>
      </vt:variant>
      <vt:variant>
        <vt:i4>128</vt:i4>
      </vt:variant>
      <vt:variant>
        <vt:i4>0</vt:i4>
      </vt:variant>
      <vt:variant>
        <vt:i4>5</vt:i4>
      </vt:variant>
      <vt:variant>
        <vt:lpwstr/>
      </vt:variant>
      <vt:variant>
        <vt:lpwstr>_Toc278230983</vt:lpwstr>
      </vt:variant>
      <vt:variant>
        <vt:i4>1703984</vt:i4>
      </vt:variant>
      <vt:variant>
        <vt:i4>122</vt:i4>
      </vt:variant>
      <vt:variant>
        <vt:i4>0</vt:i4>
      </vt:variant>
      <vt:variant>
        <vt:i4>5</vt:i4>
      </vt:variant>
      <vt:variant>
        <vt:lpwstr/>
      </vt:variant>
      <vt:variant>
        <vt:lpwstr>_Toc278230982</vt:lpwstr>
      </vt:variant>
      <vt:variant>
        <vt:i4>1703984</vt:i4>
      </vt:variant>
      <vt:variant>
        <vt:i4>116</vt:i4>
      </vt:variant>
      <vt:variant>
        <vt:i4>0</vt:i4>
      </vt:variant>
      <vt:variant>
        <vt:i4>5</vt:i4>
      </vt:variant>
      <vt:variant>
        <vt:lpwstr/>
      </vt:variant>
      <vt:variant>
        <vt:lpwstr>_Toc278230981</vt:lpwstr>
      </vt:variant>
      <vt:variant>
        <vt:i4>1703984</vt:i4>
      </vt:variant>
      <vt:variant>
        <vt:i4>110</vt:i4>
      </vt:variant>
      <vt:variant>
        <vt:i4>0</vt:i4>
      </vt:variant>
      <vt:variant>
        <vt:i4>5</vt:i4>
      </vt:variant>
      <vt:variant>
        <vt:lpwstr/>
      </vt:variant>
      <vt:variant>
        <vt:lpwstr>_Toc278230980</vt:lpwstr>
      </vt:variant>
      <vt:variant>
        <vt:i4>1376304</vt:i4>
      </vt:variant>
      <vt:variant>
        <vt:i4>104</vt:i4>
      </vt:variant>
      <vt:variant>
        <vt:i4>0</vt:i4>
      </vt:variant>
      <vt:variant>
        <vt:i4>5</vt:i4>
      </vt:variant>
      <vt:variant>
        <vt:lpwstr/>
      </vt:variant>
      <vt:variant>
        <vt:lpwstr>_Toc278230979</vt:lpwstr>
      </vt:variant>
      <vt:variant>
        <vt:i4>1376304</vt:i4>
      </vt:variant>
      <vt:variant>
        <vt:i4>98</vt:i4>
      </vt:variant>
      <vt:variant>
        <vt:i4>0</vt:i4>
      </vt:variant>
      <vt:variant>
        <vt:i4>5</vt:i4>
      </vt:variant>
      <vt:variant>
        <vt:lpwstr/>
      </vt:variant>
      <vt:variant>
        <vt:lpwstr>_Toc278230978</vt:lpwstr>
      </vt:variant>
      <vt:variant>
        <vt:i4>1376304</vt:i4>
      </vt:variant>
      <vt:variant>
        <vt:i4>92</vt:i4>
      </vt:variant>
      <vt:variant>
        <vt:i4>0</vt:i4>
      </vt:variant>
      <vt:variant>
        <vt:i4>5</vt:i4>
      </vt:variant>
      <vt:variant>
        <vt:lpwstr/>
      </vt:variant>
      <vt:variant>
        <vt:lpwstr>_Toc278230977</vt:lpwstr>
      </vt:variant>
      <vt:variant>
        <vt:i4>1376304</vt:i4>
      </vt:variant>
      <vt:variant>
        <vt:i4>86</vt:i4>
      </vt:variant>
      <vt:variant>
        <vt:i4>0</vt:i4>
      </vt:variant>
      <vt:variant>
        <vt:i4>5</vt:i4>
      </vt:variant>
      <vt:variant>
        <vt:lpwstr/>
      </vt:variant>
      <vt:variant>
        <vt:lpwstr>_Toc278230976</vt:lpwstr>
      </vt:variant>
      <vt:variant>
        <vt:i4>1376304</vt:i4>
      </vt:variant>
      <vt:variant>
        <vt:i4>80</vt:i4>
      </vt:variant>
      <vt:variant>
        <vt:i4>0</vt:i4>
      </vt:variant>
      <vt:variant>
        <vt:i4>5</vt:i4>
      </vt:variant>
      <vt:variant>
        <vt:lpwstr/>
      </vt:variant>
      <vt:variant>
        <vt:lpwstr>_Toc278230975</vt:lpwstr>
      </vt:variant>
      <vt:variant>
        <vt:i4>1376304</vt:i4>
      </vt:variant>
      <vt:variant>
        <vt:i4>74</vt:i4>
      </vt:variant>
      <vt:variant>
        <vt:i4>0</vt:i4>
      </vt:variant>
      <vt:variant>
        <vt:i4>5</vt:i4>
      </vt:variant>
      <vt:variant>
        <vt:lpwstr/>
      </vt:variant>
      <vt:variant>
        <vt:lpwstr>_Toc278230974</vt:lpwstr>
      </vt:variant>
      <vt:variant>
        <vt:i4>1376304</vt:i4>
      </vt:variant>
      <vt:variant>
        <vt:i4>68</vt:i4>
      </vt:variant>
      <vt:variant>
        <vt:i4>0</vt:i4>
      </vt:variant>
      <vt:variant>
        <vt:i4>5</vt:i4>
      </vt:variant>
      <vt:variant>
        <vt:lpwstr/>
      </vt:variant>
      <vt:variant>
        <vt:lpwstr>_Toc278230973</vt:lpwstr>
      </vt:variant>
      <vt:variant>
        <vt:i4>1376304</vt:i4>
      </vt:variant>
      <vt:variant>
        <vt:i4>62</vt:i4>
      </vt:variant>
      <vt:variant>
        <vt:i4>0</vt:i4>
      </vt:variant>
      <vt:variant>
        <vt:i4>5</vt:i4>
      </vt:variant>
      <vt:variant>
        <vt:lpwstr/>
      </vt:variant>
      <vt:variant>
        <vt:lpwstr>_Toc278230972</vt:lpwstr>
      </vt:variant>
      <vt:variant>
        <vt:i4>1376304</vt:i4>
      </vt:variant>
      <vt:variant>
        <vt:i4>56</vt:i4>
      </vt:variant>
      <vt:variant>
        <vt:i4>0</vt:i4>
      </vt:variant>
      <vt:variant>
        <vt:i4>5</vt:i4>
      </vt:variant>
      <vt:variant>
        <vt:lpwstr/>
      </vt:variant>
      <vt:variant>
        <vt:lpwstr>_Toc278230971</vt:lpwstr>
      </vt:variant>
      <vt:variant>
        <vt:i4>1376304</vt:i4>
      </vt:variant>
      <vt:variant>
        <vt:i4>50</vt:i4>
      </vt:variant>
      <vt:variant>
        <vt:i4>0</vt:i4>
      </vt:variant>
      <vt:variant>
        <vt:i4>5</vt:i4>
      </vt:variant>
      <vt:variant>
        <vt:lpwstr/>
      </vt:variant>
      <vt:variant>
        <vt:lpwstr>_Toc278230970</vt:lpwstr>
      </vt:variant>
      <vt:variant>
        <vt:i4>1310768</vt:i4>
      </vt:variant>
      <vt:variant>
        <vt:i4>44</vt:i4>
      </vt:variant>
      <vt:variant>
        <vt:i4>0</vt:i4>
      </vt:variant>
      <vt:variant>
        <vt:i4>5</vt:i4>
      </vt:variant>
      <vt:variant>
        <vt:lpwstr/>
      </vt:variant>
      <vt:variant>
        <vt:lpwstr>_Toc278230969</vt:lpwstr>
      </vt:variant>
      <vt:variant>
        <vt:i4>1310768</vt:i4>
      </vt:variant>
      <vt:variant>
        <vt:i4>38</vt:i4>
      </vt:variant>
      <vt:variant>
        <vt:i4>0</vt:i4>
      </vt:variant>
      <vt:variant>
        <vt:i4>5</vt:i4>
      </vt:variant>
      <vt:variant>
        <vt:lpwstr/>
      </vt:variant>
      <vt:variant>
        <vt:lpwstr>_Toc278230968</vt:lpwstr>
      </vt:variant>
      <vt:variant>
        <vt:i4>1310768</vt:i4>
      </vt:variant>
      <vt:variant>
        <vt:i4>32</vt:i4>
      </vt:variant>
      <vt:variant>
        <vt:i4>0</vt:i4>
      </vt:variant>
      <vt:variant>
        <vt:i4>5</vt:i4>
      </vt:variant>
      <vt:variant>
        <vt:lpwstr/>
      </vt:variant>
      <vt:variant>
        <vt:lpwstr>_Toc278230967</vt:lpwstr>
      </vt:variant>
      <vt:variant>
        <vt:i4>1310768</vt:i4>
      </vt:variant>
      <vt:variant>
        <vt:i4>26</vt:i4>
      </vt:variant>
      <vt:variant>
        <vt:i4>0</vt:i4>
      </vt:variant>
      <vt:variant>
        <vt:i4>5</vt:i4>
      </vt:variant>
      <vt:variant>
        <vt:lpwstr/>
      </vt:variant>
      <vt:variant>
        <vt:lpwstr>_Toc278230966</vt:lpwstr>
      </vt:variant>
      <vt:variant>
        <vt:i4>1310768</vt:i4>
      </vt:variant>
      <vt:variant>
        <vt:i4>20</vt:i4>
      </vt:variant>
      <vt:variant>
        <vt:i4>0</vt:i4>
      </vt:variant>
      <vt:variant>
        <vt:i4>5</vt:i4>
      </vt:variant>
      <vt:variant>
        <vt:lpwstr/>
      </vt:variant>
      <vt:variant>
        <vt:lpwstr>_Toc278230965</vt:lpwstr>
      </vt:variant>
      <vt:variant>
        <vt:i4>1310768</vt:i4>
      </vt:variant>
      <vt:variant>
        <vt:i4>14</vt:i4>
      </vt:variant>
      <vt:variant>
        <vt:i4>0</vt:i4>
      </vt:variant>
      <vt:variant>
        <vt:i4>5</vt:i4>
      </vt:variant>
      <vt:variant>
        <vt:lpwstr/>
      </vt:variant>
      <vt:variant>
        <vt:lpwstr>_Toc278230964</vt:lpwstr>
      </vt:variant>
      <vt:variant>
        <vt:i4>1310768</vt:i4>
      </vt:variant>
      <vt:variant>
        <vt:i4>8</vt:i4>
      </vt:variant>
      <vt:variant>
        <vt:i4>0</vt:i4>
      </vt:variant>
      <vt:variant>
        <vt:i4>5</vt:i4>
      </vt:variant>
      <vt:variant>
        <vt:lpwstr/>
      </vt:variant>
      <vt:variant>
        <vt:lpwstr>_Toc278230963</vt:lpwstr>
      </vt:variant>
      <vt:variant>
        <vt:i4>1310768</vt:i4>
      </vt:variant>
      <vt:variant>
        <vt:i4>2</vt:i4>
      </vt:variant>
      <vt:variant>
        <vt:i4>0</vt:i4>
      </vt:variant>
      <vt:variant>
        <vt:i4>5</vt:i4>
      </vt:variant>
      <vt:variant>
        <vt:lpwstr/>
      </vt:variant>
      <vt:variant>
        <vt:lpwstr>_Toc278230962</vt:lpwstr>
      </vt:variant>
      <vt:variant>
        <vt:i4>1310762</vt:i4>
      </vt:variant>
      <vt:variant>
        <vt:i4>3</vt:i4>
      </vt:variant>
      <vt:variant>
        <vt:i4>0</vt:i4>
      </vt:variant>
      <vt:variant>
        <vt:i4>5</vt:i4>
      </vt:variant>
      <vt:variant>
        <vt:lpwstr>mailto:elad@juniper.net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H.248.79 (ex H.248.Packets) “Gate Control Protocol: Guidelines for Packet-Based Streams” (New): input draft</dc:title>
  <dc:creator>Editor H.248.Packets</dc:creator>
  <cp:keywords>3</cp:keywords>
  <dc:description>TD 629 (WP 2/16)  For: Geneva, 21 November – 02 December 2011_x000d_Document date: _x000d_Saved by RA-106969 at 14:55:34 on 03.11.2011</dc:description>
  <cp:lastModifiedBy>Campos</cp:lastModifiedBy>
  <cp:revision>2</cp:revision>
  <cp:lastPrinted>2011-11-29T08:01:00Z</cp:lastPrinted>
  <dcterms:created xsi:type="dcterms:W3CDTF">2011-11-29T08:02:00Z</dcterms:created>
  <dcterms:modified xsi:type="dcterms:W3CDTF">2011-11-29T08:02:00Z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629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21 November – 02 December 2011</vt:lpwstr>
  </property>
  <property fmtid="{D5CDD505-2E9C-101B-9397-08002B2CF9AE}" pid="7" name="Docauthor">
    <vt:lpwstr>Editor H.248.Packets</vt:lpwstr>
  </property>
</Properties>
</file>