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1984"/>
        <w:gridCol w:w="1843"/>
        <w:gridCol w:w="3912"/>
      </w:tblGrid>
      <w:tr w:rsidR="00AC30ED" w:rsidTr="00AC30ED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Default="00AC30ED" w:rsidP="00AC30ED">
            <w:pPr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Question(s):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</w:tcPr>
          <w:p w:rsidR="00AC30ED" w:rsidRDefault="00A71187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AC30ED" w:rsidRDefault="00AC30ED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Meeting, date: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AC30ED" w:rsidRDefault="00B214F0" w:rsidP="00AC30ED">
            <w:r w:rsidRPr="00B214F0">
              <w:t>Andover, MA, USA, 18 - 22 July 2011</w:t>
            </w:r>
          </w:p>
        </w:tc>
      </w:tr>
      <w:tr w:rsidR="00AC30ED" w:rsidTr="00AC30ED">
        <w:trPr>
          <w:cantSplit/>
          <w:trHeight w:val="357"/>
        </w:trPr>
        <w:tc>
          <w:tcPr>
            <w:tcW w:w="1617" w:type="dxa"/>
          </w:tcPr>
          <w:p w:rsidR="00AC30ED" w:rsidRDefault="00AC30ED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:rsidR="00AC30ED" w:rsidRDefault="00AC30ED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984" w:type="dxa"/>
          </w:tcPr>
          <w:p w:rsidR="00AC30ED" w:rsidRDefault="00AC30ED" w:rsidP="00AC30ED">
            <w:pPr>
              <w:rPr>
                <w:b/>
              </w:rPr>
            </w:pPr>
            <w:r>
              <w:rPr>
                <w:b/>
              </w:rPr>
              <w:t>Working Party:</w:t>
            </w:r>
          </w:p>
        </w:tc>
        <w:tc>
          <w:tcPr>
            <w:tcW w:w="5755" w:type="dxa"/>
            <w:gridSpan w:val="2"/>
          </w:tcPr>
          <w:p w:rsidR="00AC30ED" w:rsidRDefault="00A71187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AC30ED" w:rsidTr="00AC30ED">
        <w:trPr>
          <w:cantSplit/>
          <w:trHeight w:val="357"/>
        </w:trPr>
        <w:tc>
          <w:tcPr>
            <w:tcW w:w="1617" w:type="dxa"/>
          </w:tcPr>
          <w:p w:rsidR="00AC30ED" w:rsidRDefault="00AC30ED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AC30ED" w:rsidRDefault="00A71187" w:rsidP="00A71187">
            <w:pPr>
              <w:pStyle w:val="LSSource"/>
            </w:pPr>
            <w:r>
              <w:t>Rapporteur Q3</w:t>
            </w:r>
            <w:r w:rsidR="00AC30ED">
              <w:t xml:space="preserve">/16 </w:t>
            </w:r>
          </w:p>
        </w:tc>
      </w:tr>
      <w:tr w:rsidR="00AC30ED" w:rsidTr="00AC30E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C30ED" w:rsidRDefault="00AC30ED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AC30ED" w:rsidRDefault="00AC30ED" w:rsidP="00B214F0">
            <w:pPr>
              <w:pStyle w:val="LSTitle"/>
            </w:pPr>
            <w:r>
              <w:t xml:space="preserve"> </w:t>
            </w:r>
            <w:r w:rsidR="00B214F0">
              <w:t xml:space="preserve">LS on progress on H.248.82 “Explicit Congestion Notification Support” </w:t>
            </w:r>
          </w:p>
        </w:tc>
      </w:tr>
      <w:tr w:rsidR="00AC30ED" w:rsidTr="00AC30ED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:rsidR="00AC30ED" w:rsidRDefault="00AC30ED" w:rsidP="00AC30ED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C30ED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3869CD" w:rsidRDefault="00AC30ED" w:rsidP="00AC30E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AC30ED" w:rsidRDefault="007214C2" w:rsidP="00AC30ED">
            <w:pPr>
              <w:pStyle w:val="LSForAction"/>
            </w:pPr>
            <w:r>
              <w:t>3GPP TSG CT4</w:t>
            </w:r>
          </w:p>
        </w:tc>
      </w:tr>
      <w:tr w:rsidR="00AC30ED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3869CD" w:rsidRDefault="00AC30ED" w:rsidP="00AC30E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AC30ED" w:rsidRDefault="00AC30ED" w:rsidP="00AC30ED">
            <w:pPr>
              <w:pStyle w:val="LSForComment"/>
            </w:pPr>
          </w:p>
        </w:tc>
      </w:tr>
      <w:tr w:rsidR="00AC30ED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3869CD" w:rsidRDefault="00AC30ED" w:rsidP="00AC30E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AC30ED" w:rsidRDefault="00575FC8" w:rsidP="00133309">
            <w:pPr>
              <w:pStyle w:val="LSForInfo"/>
            </w:pPr>
            <w:r>
              <w:t>3GPP TSG CT3</w:t>
            </w:r>
          </w:p>
        </w:tc>
      </w:tr>
      <w:tr w:rsidR="00AC30ED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Default="00AC30ED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AC30ED" w:rsidRDefault="00AC30ED" w:rsidP="0013330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ITU-T </w:t>
            </w:r>
            <w:r w:rsidR="00133309">
              <w:rPr>
                <w:b/>
                <w:bCs/>
              </w:rPr>
              <w:t>SG16</w:t>
            </w:r>
            <w:r>
              <w:rPr>
                <w:b/>
                <w:bCs/>
              </w:rPr>
              <w:t xml:space="preserve"> meeting </w:t>
            </w:r>
            <w:r w:rsidRPr="00B214F0">
              <w:rPr>
                <w:b/>
                <w:bCs/>
              </w:rPr>
              <w:t>(</w:t>
            </w:r>
            <w:r w:rsidR="00B214F0" w:rsidRPr="00B214F0">
              <w:rPr>
                <w:b/>
              </w:rPr>
              <w:t>Andover, MA, USA, 18 - 22 July 2011</w:t>
            </w:r>
            <w:r w:rsidRPr="00133309">
              <w:rPr>
                <w:b/>
                <w:bCs/>
              </w:rPr>
              <w:t>)</w:t>
            </w:r>
          </w:p>
        </w:tc>
      </w:tr>
      <w:tr w:rsidR="00AC30ED" w:rsidTr="00AC30ED">
        <w:trPr>
          <w:cantSplit/>
          <w:trHeight w:val="357"/>
        </w:trPr>
        <w:tc>
          <w:tcPr>
            <w:tcW w:w="2184" w:type="dxa"/>
            <w:gridSpan w:val="2"/>
            <w:tcBorders>
              <w:bottom w:val="single" w:sz="12" w:space="0" w:color="auto"/>
            </w:tcBorders>
          </w:tcPr>
          <w:p w:rsidR="00AC30ED" w:rsidRDefault="00AC30ED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:rsidR="00AC30ED" w:rsidRDefault="00AC30ED" w:rsidP="00AC30ED">
            <w:pPr>
              <w:pStyle w:val="LSDeadline"/>
            </w:pPr>
            <w:r>
              <w:t>N/A</w:t>
            </w:r>
          </w:p>
        </w:tc>
      </w:tr>
      <w:tr w:rsidR="00AC30ED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Default="00AC30ED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:rsidR="00AC30ED" w:rsidRDefault="00056D95" w:rsidP="00AC30ED">
            <w:r>
              <w:t>Christian Groves</w:t>
            </w:r>
          </w:p>
          <w:p w:rsidR="00AC30ED" w:rsidRDefault="00056D95" w:rsidP="00AC30ED">
            <w:pPr>
              <w:spacing w:before="0"/>
            </w:pPr>
            <w:r>
              <w:t>NTEC Australia Pty. Ltd.</w:t>
            </w:r>
          </w:p>
          <w:p w:rsidR="00AC30ED" w:rsidRDefault="00056D95" w:rsidP="00AC30ED">
            <w:pPr>
              <w:spacing w:before="0"/>
            </w:pPr>
            <w:r>
              <w:t>Australia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AC30ED" w:rsidRDefault="00AC30ED" w:rsidP="00AC30ED">
            <w:r>
              <w:t>Tel:</w:t>
            </w:r>
            <w:r w:rsidR="00056D95">
              <w:t xml:space="preserve">  +61 3 9391 3457</w:t>
            </w:r>
          </w:p>
          <w:p w:rsidR="00AC30ED" w:rsidRDefault="00AC30ED" w:rsidP="00AC30ED">
            <w:pPr>
              <w:spacing w:before="0"/>
              <w:rPr>
                <w:lang w:val="fr-CH"/>
              </w:rPr>
            </w:pPr>
            <w:r>
              <w:rPr>
                <w:lang w:val="fr-CH"/>
              </w:rPr>
              <w:t>Fax:</w:t>
            </w:r>
          </w:p>
          <w:p w:rsidR="00AC30ED" w:rsidRDefault="00AC30ED" w:rsidP="00AC30ED">
            <w:pPr>
              <w:spacing w:before="0"/>
              <w:rPr>
                <w:lang w:val="fr-CH"/>
              </w:rPr>
            </w:pPr>
            <w:r>
              <w:rPr>
                <w:lang w:val="fr-CH"/>
              </w:rPr>
              <w:t xml:space="preserve">Email: </w:t>
            </w:r>
            <w:r w:rsidR="00056D95">
              <w:rPr>
                <w:lang w:val="fr-CH"/>
              </w:rPr>
              <w:t>Christian.Groves@nteczone.com</w:t>
            </w:r>
          </w:p>
        </w:tc>
      </w:tr>
      <w:tr w:rsidR="00AC30ED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Default="00AC30ED" w:rsidP="00AC30ED">
            <w:pPr>
              <w:rPr>
                <w:b/>
                <w:bCs/>
                <w:lang w:val="fr-CH"/>
              </w:rPr>
            </w:pPr>
            <w:r>
              <w:rPr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:rsidR="00AC30ED" w:rsidRDefault="00AC30ED" w:rsidP="00AC30ED"/>
          <w:p w:rsidR="00AC30ED" w:rsidRDefault="00AC30ED" w:rsidP="00AC30ED">
            <w:pPr>
              <w:spacing w:before="0"/>
            </w:pPr>
          </w:p>
          <w:p w:rsidR="00AC30ED" w:rsidRDefault="00AC30ED" w:rsidP="00AC30ED">
            <w:pPr>
              <w:spacing w:before="0"/>
            </w:pP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AC30ED" w:rsidRDefault="00AC30ED" w:rsidP="00AC30ED">
            <w:r>
              <w:t>Tel:</w:t>
            </w:r>
          </w:p>
          <w:p w:rsidR="00AC30ED" w:rsidRDefault="00AC30ED" w:rsidP="00AC30ED">
            <w:pPr>
              <w:spacing w:before="0"/>
            </w:pPr>
            <w:r>
              <w:t>Fax:</w:t>
            </w:r>
          </w:p>
          <w:p w:rsidR="00AC30ED" w:rsidRDefault="00AC30ED" w:rsidP="00AC30ED">
            <w:pPr>
              <w:spacing w:before="0"/>
            </w:pPr>
            <w:r>
              <w:t xml:space="preserve">Email: </w:t>
            </w:r>
          </w:p>
        </w:tc>
      </w:tr>
      <w:tr w:rsidR="00AC30ED" w:rsidTr="00AC30ED">
        <w:trPr>
          <w:cantSplit/>
          <w:trHeight w:val="204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:rsidR="00AC30ED" w:rsidRDefault="00AC30ED" w:rsidP="00AC30ED">
            <w:pPr>
              <w:spacing w:before="0"/>
              <w:rPr>
                <w:sz w:val="18"/>
              </w:rPr>
            </w:pPr>
            <w:r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AC30ED" w:rsidRDefault="00AC30ED" w:rsidP="00AC30ED"/>
    <w:p w:rsidR="00A71187" w:rsidRDefault="00133309" w:rsidP="00B214F0">
      <w:r>
        <w:rPr>
          <w:lang w:eastAsia="ja-JP"/>
        </w:rPr>
        <w:t>Q</w:t>
      </w:r>
      <w:r w:rsidR="00A71187">
        <w:rPr>
          <w:lang w:eastAsia="ja-JP"/>
        </w:rPr>
        <w:t xml:space="preserve">3/16 thanks </w:t>
      </w:r>
      <w:r w:rsidR="00575FC8">
        <w:rPr>
          <w:lang w:eastAsia="ja-JP"/>
        </w:rPr>
        <w:t>3GPP TSG CT4 for its liaison on ECN (explicit congestion notification</w:t>
      </w:r>
      <w:r>
        <w:rPr>
          <w:lang w:eastAsia="ja-JP"/>
        </w:rPr>
        <w:t xml:space="preserve">). </w:t>
      </w:r>
      <w:r w:rsidR="00B214F0">
        <w:rPr>
          <w:lang w:eastAsia="ja-JP"/>
        </w:rPr>
        <w:t>Q3/16 has continued development of H.248.82</w:t>
      </w:r>
      <w:r w:rsidR="00E33BAF">
        <w:rPr>
          <w:lang w:eastAsia="ja-JP"/>
        </w:rPr>
        <w:t xml:space="preserve"> “</w:t>
      </w:r>
      <w:r w:rsidR="00E33BAF">
        <w:t xml:space="preserve">Explicit Congestion Notification Support” </w:t>
      </w:r>
      <w:r w:rsidR="00B214F0">
        <w:rPr>
          <w:lang w:eastAsia="ja-JP"/>
        </w:rPr>
        <w:t xml:space="preserve">and expects Consent in November 2011. Attached is the latest draft for your information. </w:t>
      </w:r>
    </w:p>
    <w:p w:rsidR="00133309" w:rsidRDefault="00133309" w:rsidP="00AC30ED"/>
    <w:p w:rsidR="00133309" w:rsidRDefault="00133309" w:rsidP="00AC30ED"/>
    <w:p w:rsidR="00133309" w:rsidRDefault="00133309" w:rsidP="00AC30ED"/>
    <w:p w:rsidR="00133309" w:rsidRPr="001755E7" w:rsidRDefault="00133309" w:rsidP="00AC30ED">
      <w:pPr>
        <w:rPr>
          <w:b/>
        </w:rPr>
      </w:pPr>
      <w:r w:rsidRPr="00806EB9">
        <w:rPr>
          <w:b/>
          <w:highlight w:val="yellow"/>
        </w:rPr>
        <w:t xml:space="preserve">Note to TSB: Please </w:t>
      </w:r>
      <w:r w:rsidR="00B214F0">
        <w:rPr>
          <w:b/>
          <w:highlight w:val="yellow"/>
        </w:rPr>
        <w:t xml:space="preserve">attach the baseline draft </w:t>
      </w:r>
      <w:r w:rsidRPr="00806EB9">
        <w:rPr>
          <w:b/>
          <w:highlight w:val="yellow"/>
        </w:rPr>
        <w:t xml:space="preserve">Recommendation </w:t>
      </w:r>
      <w:r w:rsidR="00B214F0">
        <w:rPr>
          <w:b/>
          <w:highlight w:val="yellow"/>
        </w:rPr>
        <w:t>ITU-T H.248.82</w:t>
      </w:r>
      <w:r w:rsidRPr="00806EB9">
        <w:rPr>
          <w:b/>
          <w:highlight w:val="yellow"/>
        </w:rPr>
        <w:t xml:space="preserve"> </w:t>
      </w:r>
      <w:r w:rsidR="005C18FA" w:rsidRPr="00806EB9">
        <w:rPr>
          <w:b/>
          <w:highlight w:val="yellow"/>
        </w:rPr>
        <w:t>(</w:t>
      </w:r>
      <w:r w:rsidR="00806EB9" w:rsidRPr="00806EB9">
        <w:rPr>
          <w:b/>
          <w:highlight w:val="yellow"/>
        </w:rPr>
        <w:t>TD</w:t>
      </w:r>
      <w:r w:rsidR="00B214F0">
        <w:rPr>
          <w:b/>
          <w:highlight w:val="yellow"/>
        </w:rPr>
        <w:t>-35</w:t>
      </w:r>
      <w:r w:rsidR="005C18FA" w:rsidRPr="00806EB9">
        <w:rPr>
          <w:b/>
          <w:highlight w:val="yellow"/>
        </w:rPr>
        <w:t xml:space="preserve">) </w:t>
      </w:r>
      <w:r w:rsidRPr="00806EB9">
        <w:rPr>
          <w:b/>
          <w:highlight w:val="yellow"/>
        </w:rPr>
        <w:t>upon dispatch.</w:t>
      </w:r>
    </w:p>
    <w:sectPr w:rsidR="00133309" w:rsidRPr="001755E7" w:rsidSect="005C534C">
      <w:headerReference w:type="default" r:id="rId8"/>
      <w:pgSz w:w="11907" w:h="16840"/>
      <w:pgMar w:top="1418" w:right="1134" w:bottom="1418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F41" w:rsidRDefault="006F0F41">
      <w:r>
        <w:separator/>
      </w:r>
    </w:p>
  </w:endnote>
  <w:endnote w:type="continuationSeparator" w:id="0">
    <w:p w:rsidR="006F0F41" w:rsidRDefault="006F0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F41" w:rsidRDefault="006F0F41">
      <w:r>
        <w:separator/>
      </w:r>
    </w:p>
  </w:footnote>
  <w:footnote w:type="continuationSeparator" w:id="0">
    <w:p w:rsidR="006F0F41" w:rsidRDefault="006F0F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187" w:rsidRDefault="00595366">
    <w:pPr>
      <w:jc w:val="center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47.45pt;margin-top:-.95pt;width:50.95pt;height:27.4pt;z-index:1" stroked="f">
          <v:textbox>
            <w:txbxContent>
              <w:p w:rsidR="00595366" w:rsidRDefault="00595366" w:rsidP="00595366">
                <w:pPr>
                  <w:jc w:val="right"/>
                </w:pPr>
                <w:r>
                  <w:t>TD-43</w:t>
                </w:r>
              </w:p>
            </w:txbxContent>
          </v:textbox>
        </v:shape>
      </w:pict>
    </w:r>
    <w:r w:rsidR="00A71187">
      <w:t xml:space="preserve">- </w:t>
    </w:r>
    <w:r w:rsidR="00AE22F1">
      <w:fldChar w:fldCharType="begin"/>
    </w:r>
    <w:r w:rsidR="00AE22F1">
      <w:instrText xml:space="preserve"> PAGE </w:instrText>
    </w:r>
    <w:r w:rsidR="00AE22F1">
      <w:fldChar w:fldCharType="separate"/>
    </w:r>
    <w:r w:rsidR="00147F81">
      <w:rPr>
        <w:noProof/>
      </w:rPr>
      <w:t>1</w:t>
    </w:r>
    <w:r w:rsidR="00AE22F1">
      <w:rPr>
        <w:noProof/>
      </w:rPr>
      <w:fldChar w:fldCharType="end"/>
    </w:r>
    <w:r w:rsidR="00A71187"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A753684"/>
    <w:multiLevelType w:val="hybridMultilevel"/>
    <w:tmpl w:val="73BA2C64"/>
    <w:lvl w:ilvl="0" w:tplc="8C041EB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2661EE"/>
    <w:multiLevelType w:val="hybridMultilevel"/>
    <w:tmpl w:val="42ECD8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2327"/>
    <w:rsid w:val="00023B14"/>
    <w:rsid w:val="00056D95"/>
    <w:rsid w:val="00083139"/>
    <w:rsid w:val="000A7378"/>
    <w:rsid w:val="000D0F93"/>
    <w:rsid w:val="00116122"/>
    <w:rsid w:val="00133309"/>
    <w:rsid w:val="00147F81"/>
    <w:rsid w:val="001523F2"/>
    <w:rsid w:val="00174669"/>
    <w:rsid w:val="001755E7"/>
    <w:rsid w:val="002109DC"/>
    <w:rsid w:val="00214868"/>
    <w:rsid w:val="00224B93"/>
    <w:rsid w:val="00247160"/>
    <w:rsid w:val="00395727"/>
    <w:rsid w:val="004041CD"/>
    <w:rsid w:val="0040466F"/>
    <w:rsid w:val="004863F9"/>
    <w:rsid w:val="004F4F5C"/>
    <w:rsid w:val="004F71CD"/>
    <w:rsid w:val="005229BE"/>
    <w:rsid w:val="00566726"/>
    <w:rsid w:val="005732C4"/>
    <w:rsid w:val="00575FC8"/>
    <w:rsid w:val="00595366"/>
    <w:rsid w:val="005C06F3"/>
    <w:rsid w:val="005C18FA"/>
    <w:rsid w:val="005C534C"/>
    <w:rsid w:val="00625925"/>
    <w:rsid w:val="00627335"/>
    <w:rsid w:val="00672327"/>
    <w:rsid w:val="006F0F41"/>
    <w:rsid w:val="007214C2"/>
    <w:rsid w:val="00806EB9"/>
    <w:rsid w:val="00857AF3"/>
    <w:rsid w:val="00864692"/>
    <w:rsid w:val="00872A9A"/>
    <w:rsid w:val="008F0356"/>
    <w:rsid w:val="0092461E"/>
    <w:rsid w:val="00943C9A"/>
    <w:rsid w:val="00966315"/>
    <w:rsid w:val="00967E8B"/>
    <w:rsid w:val="009B33C9"/>
    <w:rsid w:val="009C31DC"/>
    <w:rsid w:val="009C442E"/>
    <w:rsid w:val="00A4053D"/>
    <w:rsid w:val="00A71187"/>
    <w:rsid w:val="00AC30ED"/>
    <w:rsid w:val="00AE22F1"/>
    <w:rsid w:val="00B214F0"/>
    <w:rsid w:val="00B348B4"/>
    <w:rsid w:val="00B73B99"/>
    <w:rsid w:val="00B9372E"/>
    <w:rsid w:val="00BD52DA"/>
    <w:rsid w:val="00C20753"/>
    <w:rsid w:val="00C23A27"/>
    <w:rsid w:val="00C633C9"/>
    <w:rsid w:val="00C73313"/>
    <w:rsid w:val="00C7772A"/>
    <w:rsid w:val="00DD286E"/>
    <w:rsid w:val="00E33BAF"/>
    <w:rsid w:val="00E40E43"/>
    <w:rsid w:val="00F84456"/>
    <w:rsid w:val="00FC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3C9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943C9A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943C9A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943C9A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943C9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943C9A"/>
    <w:pPr>
      <w:outlineLvl w:val="4"/>
    </w:pPr>
  </w:style>
  <w:style w:type="paragraph" w:styleId="Heading6">
    <w:name w:val="heading 6"/>
    <w:basedOn w:val="Heading4"/>
    <w:next w:val="Normal"/>
    <w:qFormat/>
    <w:rsid w:val="00943C9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943C9A"/>
    <w:pPr>
      <w:outlineLvl w:val="6"/>
    </w:pPr>
  </w:style>
  <w:style w:type="paragraph" w:styleId="Heading8">
    <w:name w:val="heading 8"/>
    <w:basedOn w:val="Heading6"/>
    <w:next w:val="Normal"/>
    <w:qFormat/>
    <w:rsid w:val="00943C9A"/>
    <w:pPr>
      <w:outlineLvl w:val="7"/>
    </w:pPr>
  </w:style>
  <w:style w:type="paragraph" w:styleId="Heading9">
    <w:name w:val="heading 9"/>
    <w:basedOn w:val="Heading6"/>
    <w:next w:val="Normal"/>
    <w:qFormat/>
    <w:rsid w:val="00943C9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943C9A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943C9A"/>
  </w:style>
  <w:style w:type="paragraph" w:customStyle="1" w:styleId="ASN1">
    <w:name w:val="ASN.1"/>
    <w:basedOn w:val="Normal"/>
    <w:rsid w:val="00943C9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943C9A"/>
    <w:pPr>
      <w:spacing w:before="80"/>
      <w:ind w:left="794" w:hanging="794"/>
    </w:pPr>
  </w:style>
  <w:style w:type="paragraph" w:customStyle="1" w:styleId="enumlev2">
    <w:name w:val="enumlev2"/>
    <w:basedOn w:val="enumlev1"/>
    <w:rsid w:val="00943C9A"/>
    <w:pPr>
      <w:ind w:left="1191" w:hanging="397"/>
    </w:pPr>
  </w:style>
  <w:style w:type="paragraph" w:customStyle="1" w:styleId="enumlev3">
    <w:name w:val="enumlev3"/>
    <w:basedOn w:val="enumlev2"/>
    <w:rsid w:val="00943C9A"/>
    <w:pPr>
      <w:ind w:left="1588"/>
    </w:pPr>
  </w:style>
  <w:style w:type="paragraph" w:customStyle="1" w:styleId="FigureNotitle">
    <w:name w:val="Figure_No &amp; title"/>
    <w:basedOn w:val="Normal"/>
    <w:next w:val="Normal"/>
    <w:rsid w:val="00943C9A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rsid w:val="00943C9A"/>
    <w:pPr>
      <w:spacing w:before="80"/>
    </w:pPr>
  </w:style>
  <w:style w:type="paragraph" w:customStyle="1" w:styleId="Headingb">
    <w:name w:val="Heading_b"/>
    <w:basedOn w:val="Normal"/>
    <w:next w:val="Normal"/>
    <w:rsid w:val="00943C9A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943C9A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rsid w:val="00943C9A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rsid w:val="00943C9A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rsid w:val="00943C9A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sid w:val="00943C9A"/>
    <w:rPr>
      <w:b/>
      <w:color w:val="auto"/>
    </w:rPr>
  </w:style>
  <w:style w:type="paragraph" w:customStyle="1" w:styleId="Tablehead">
    <w:name w:val="Table_head"/>
    <w:basedOn w:val="Normal"/>
    <w:next w:val="Normal"/>
    <w:rsid w:val="00943C9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943C9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943C9A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rsid w:val="00943C9A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943C9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rsid w:val="00943C9A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943C9A"/>
    <w:pPr>
      <w:spacing w:before="80"/>
      <w:ind w:left="1531" w:hanging="851"/>
    </w:pPr>
  </w:style>
  <w:style w:type="paragraph" w:styleId="TOC3">
    <w:name w:val="toc 3"/>
    <w:basedOn w:val="TOC2"/>
    <w:semiHidden/>
    <w:rsid w:val="00943C9A"/>
  </w:style>
  <w:style w:type="paragraph" w:styleId="TOC4">
    <w:name w:val="toc 4"/>
    <w:basedOn w:val="TOC3"/>
    <w:semiHidden/>
    <w:rsid w:val="00943C9A"/>
  </w:style>
  <w:style w:type="paragraph" w:styleId="TOC5">
    <w:name w:val="toc 5"/>
    <w:basedOn w:val="TOC4"/>
    <w:semiHidden/>
    <w:rsid w:val="00943C9A"/>
  </w:style>
  <w:style w:type="paragraph" w:styleId="TOC6">
    <w:name w:val="toc 6"/>
    <w:basedOn w:val="TOC4"/>
    <w:semiHidden/>
    <w:rsid w:val="00943C9A"/>
  </w:style>
  <w:style w:type="paragraph" w:styleId="TOC7">
    <w:name w:val="toc 7"/>
    <w:basedOn w:val="TOC4"/>
    <w:semiHidden/>
    <w:rsid w:val="00943C9A"/>
  </w:style>
  <w:style w:type="paragraph" w:styleId="TOC8">
    <w:name w:val="toc 8"/>
    <w:basedOn w:val="TOC4"/>
    <w:semiHidden/>
    <w:rsid w:val="00943C9A"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paragraph" w:styleId="Header">
    <w:name w:val="header"/>
    <w:basedOn w:val="Normal"/>
    <w:link w:val="HeaderChar"/>
    <w:rsid w:val="00595366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95366"/>
    <w:rPr>
      <w:sz w:val="24"/>
      <w:lang w:val="en-GB" w:eastAsia="en-US"/>
    </w:rPr>
  </w:style>
  <w:style w:type="paragraph" w:styleId="Footer">
    <w:name w:val="footer"/>
    <w:basedOn w:val="Normal"/>
    <w:link w:val="FooterChar"/>
    <w:rsid w:val="00595366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95366"/>
    <w:rPr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36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Question(s):</vt:lpstr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Question(s):</dc:title>
  <dc:creator>TSB</dc:creator>
  <cp:lastModifiedBy>Paul E. Jones</cp:lastModifiedBy>
  <cp:revision>10</cp:revision>
  <cp:lastPrinted>2002-07-31T22:30:00Z</cp:lastPrinted>
  <dcterms:created xsi:type="dcterms:W3CDTF">2011-03-21T15:51:00Z</dcterms:created>
  <dcterms:modified xsi:type="dcterms:W3CDTF">2011-07-21T16:10:00Z</dcterms:modified>
</cp:coreProperties>
</file>