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4A0" w:firstRow="1" w:lastRow="0" w:firstColumn="1" w:lastColumn="0" w:noHBand="0" w:noVBand="1"/>
      </w:tblPr>
      <w:tblGrid>
        <w:gridCol w:w="1457"/>
        <w:gridCol w:w="3779"/>
        <w:gridCol w:w="810"/>
        <w:gridCol w:w="362"/>
        <w:gridCol w:w="3168"/>
        <w:gridCol w:w="69"/>
      </w:tblGrid>
      <w:tr w:rsidR="00B215CF" w:rsidRPr="00B215CF" w14:paraId="4E842D5C" w14:textId="77777777" w:rsidTr="00161870">
        <w:trPr>
          <w:gridAfter w:val="1"/>
          <w:wAfter w:w="69" w:type="dxa"/>
        </w:trPr>
        <w:tc>
          <w:tcPr>
            <w:tcW w:w="6408" w:type="dxa"/>
            <w:gridSpan w:val="4"/>
            <w:hideMark/>
          </w:tcPr>
          <w:bookmarkStart w:id="0" w:name="_Hlk104454130"/>
          <w:bookmarkEnd w:id="0"/>
          <w:p w14:paraId="0EFB800D" w14:textId="77777777" w:rsidR="00B215CF" w:rsidRPr="00B215CF" w:rsidRDefault="00B215CF" w:rsidP="00B215CF">
            <w:pPr>
              <w:tabs>
                <w:tab w:val="clear" w:pos="794"/>
                <w:tab w:val="clear" w:pos="1191"/>
                <w:tab w:val="clear" w:pos="1588"/>
                <w:tab w:val="clear" w:pos="1985"/>
                <w:tab w:val="left" w:pos="360"/>
                <w:tab w:val="left" w:pos="720"/>
                <w:tab w:val="left" w:pos="1080"/>
                <w:tab w:val="left" w:pos="1440"/>
                <w:tab w:val="left" w:pos="7200"/>
              </w:tabs>
              <w:spacing w:before="0"/>
              <w:jc w:val="left"/>
              <w:textAlignment w:val="auto"/>
              <w:rPr>
                <w:rFonts w:eastAsia="SimSun"/>
                <w:b/>
                <w:szCs w:val="22"/>
                <w:lang w:eastAsia="ko-KR"/>
              </w:rPr>
            </w:pPr>
            <w:r w:rsidRPr="00B215CF">
              <w:rPr>
                <w:rFonts w:eastAsia="SimSun"/>
                <w:noProof/>
                <w:lang w:val="en-US" w:eastAsia="ko-KR"/>
              </w:rPr>
              <mc:AlternateContent>
                <mc:Choice Requires="wpg">
                  <w:drawing>
                    <wp:anchor distT="0" distB="0" distL="114300" distR="114300" simplePos="0" relativeHeight="251643392" behindDoc="0" locked="0" layoutInCell="1" allowOverlap="1" wp14:anchorId="35620F62" wp14:editId="5843E40A">
                      <wp:simplePos x="0" y="0"/>
                      <wp:positionH relativeFrom="column">
                        <wp:posOffset>-52705</wp:posOffset>
                      </wp:positionH>
                      <wp:positionV relativeFrom="paragraph">
                        <wp:posOffset>-349250</wp:posOffset>
                      </wp:positionV>
                      <wp:extent cx="295910" cy="312420"/>
                      <wp:effectExtent l="0" t="0" r="46990" b="30480"/>
                      <wp:wrapNone/>
                      <wp:docPr id="1" name="Group 140"/>
                      <wp:cNvGraphicFramePr/>
                      <a:graphic xmlns:a="http://schemas.openxmlformats.org/drawingml/2006/main">
                        <a:graphicData uri="http://schemas.microsoft.com/office/word/2010/wordprocessingGroup">
                          <wpg:wgp>
                            <wpg:cNvGrpSpPr/>
                            <wpg:grpSpPr bwMode="auto">
                              <a:xfrm>
                                <a:off x="0" y="0"/>
                                <a:ext cx="295910" cy="312420"/>
                                <a:chOff x="0" y="0"/>
                                <a:chExt cx="466" cy="492"/>
                              </a:xfrm>
                            </wpg:grpSpPr>
                            <wps:wsp>
                              <wps:cNvPr id="2" name="Line 3"/>
                              <wps:cNvCnPr>
                                <a:cxnSpLocks noChangeShapeType="1"/>
                              </wps:cNvCnPr>
                              <wps:spPr bwMode="auto">
                                <a:xfrm>
                                  <a:off x="0" y="7"/>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0" y="491"/>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5"/>
                              <wps:cNvCnPr>
                                <a:cxnSpLocks noChangeShapeType="1"/>
                              </wps:cNvCnPr>
                              <wps:spPr bwMode="auto">
                                <a:xfrm flipV="1">
                                  <a:off x="465" y="7"/>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6"/>
                              <wps:cNvCnPr>
                                <a:cxnSpLocks noChangeShapeType="1"/>
                              </wps:cNvCnPr>
                              <wps:spPr bwMode="auto">
                                <a:xfrm flipH="1">
                                  <a:off x="0" y="7"/>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7"/>
                              <wps:cNvCnPr>
                                <a:cxnSpLocks noChangeShapeType="1"/>
                              </wps:cNvCnPr>
                              <wps:spPr bwMode="auto">
                                <a:xfrm>
                                  <a:off x="0" y="7"/>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Freeform 8"/>
                              <wps:cNvSpPr>
                                <a:spLocks/>
                              </wps:cNvSpPr>
                              <wps:spPr bwMode="auto">
                                <a:xfrm>
                                  <a:off x="65" y="102"/>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9"/>
                              <wps:cNvSpPr>
                                <a:spLocks/>
                              </wps:cNvSpPr>
                              <wps:spPr bwMode="auto">
                                <a:xfrm>
                                  <a:off x="162" y="46"/>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0"/>
                              <wps:cNvSpPr>
                                <a:spLocks/>
                              </wps:cNvSpPr>
                              <wps:spPr bwMode="auto">
                                <a:xfrm>
                                  <a:off x="245" y="65"/>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1"/>
                              <wps:cNvSpPr>
                                <a:spLocks/>
                              </wps:cNvSpPr>
                              <wps:spPr bwMode="auto">
                                <a:xfrm>
                                  <a:off x="137" y="44"/>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2"/>
                              <wps:cNvSpPr>
                                <a:spLocks/>
                              </wps:cNvSpPr>
                              <wps:spPr bwMode="auto">
                                <a:xfrm>
                                  <a:off x="81" y="65"/>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3"/>
                              <wps:cNvSpPr>
                                <a:spLocks/>
                              </wps:cNvSpPr>
                              <wps:spPr bwMode="auto">
                                <a:xfrm>
                                  <a:off x="12" y="38"/>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4"/>
                              <wps:cNvSpPr>
                                <a:spLocks/>
                              </wps:cNvSpPr>
                              <wps:spPr bwMode="auto">
                                <a:xfrm>
                                  <a:off x="12" y="41"/>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5"/>
                              <wps:cNvSpPr>
                                <a:spLocks/>
                              </wps:cNvSpPr>
                              <wps:spPr bwMode="auto">
                                <a:xfrm>
                                  <a:off x="8" y="38"/>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6"/>
                              <wps:cNvSpPr>
                                <a:spLocks/>
                              </wps:cNvSpPr>
                              <wps:spPr bwMode="auto">
                                <a:xfrm>
                                  <a:off x="12" y="68"/>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7"/>
                              <wps:cNvSpPr>
                                <a:spLocks/>
                              </wps:cNvSpPr>
                              <wps:spPr bwMode="auto">
                                <a:xfrm>
                                  <a:off x="59" y="97"/>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8"/>
                              <wps:cNvSpPr>
                                <a:spLocks/>
                              </wps:cNvSpPr>
                              <wps:spPr bwMode="auto">
                                <a:xfrm>
                                  <a:off x="18" y="194"/>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9"/>
                              <wps:cNvSpPr>
                                <a:spLocks/>
                              </wps:cNvSpPr>
                              <wps:spPr bwMode="auto">
                                <a:xfrm>
                                  <a:off x="55" y="0"/>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0"/>
                              <wps:cNvSpPr>
                                <a:spLocks/>
                              </wps:cNvSpPr>
                              <wps:spPr bwMode="auto">
                                <a:xfrm>
                                  <a:off x="264" y="179"/>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1"/>
                              <wps:cNvSpPr>
                                <a:spLocks/>
                              </wps:cNvSpPr>
                              <wps:spPr bwMode="auto">
                                <a:xfrm>
                                  <a:off x="267" y="182"/>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2"/>
                              <wps:cNvSpPr>
                                <a:spLocks/>
                              </wps:cNvSpPr>
                              <wps:spPr bwMode="auto">
                                <a:xfrm>
                                  <a:off x="59" y="179"/>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3"/>
                              <wps:cNvSpPr>
                                <a:spLocks/>
                              </wps:cNvSpPr>
                              <wps:spPr bwMode="auto">
                                <a:xfrm>
                                  <a:off x="65" y="182"/>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4"/>
                              <wps:cNvSpPr>
                                <a:spLocks/>
                              </wps:cNvSpPr>
                              <wps:spPr bwMode="auto">
                                <a:xfrm>
                                  <a:off x="137" y="179"/>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5"/>
                              <wps:cNvSpPr>
                                <a:spLocks/>
                              </wps:cNvSpPr>
                              <wps:spPr bwMode="auto">
                                <a:xfrm>
                                  <a:off x="141" y="182"/>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24AE620" id="Group 140" o:spid="_x0000_s1026" style="position:absolute;margin-left:-4.15pt;margin-top:-27.5pt;width:23.3pt;height:24.6pt;z-index:2516433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">
                      <v:line id="Line 3" o:spid="_x0000_s1027" style="position:absolute;visibility:visible;mso-wrap-style:square" from="0,7" to="1,4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0,491" to="465,4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65,7" to="466,4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6" o:spid="_x0000_s1030" style="position:absolute;flip:x;visibility:visible;mso-wrap-style:square" from="0,7" to="46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" strokecolor="white" strokeweight="36e-5mm"/>
                      <v:line id="Line 7" o:spid="_x0000_s1031" style="position:absolute;visibility:visible;mso-wrap-style:square" from="0,7" to="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" strokecolor="white" strokeweight="36e-5mm"/>
                      <v:shape id="Freeform 8" o:spid="_x0000_s1032" style="position:absolute;left:65;top:102;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62;top:46;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45;top:65;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37;top:44;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81;top:65;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12;top:38;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12;top:41;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8;top:38;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12;top:68;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59;top:97;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18;top:194;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55;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64;top:179;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67;top:182;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59;top:179;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65;top:182;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37;top:179;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41;top:182;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215CF">
              <w:rPr>
                <w:rFonts w:eastAsia="SimSun"/>
                <w:noProof/>
                <w:lang w:val="en-US" w:eastAsia="ko-KR"/>
              </w:rPr>
              <w:drawing>
                <wp:anchor distT="0" distB="0" distL="114300" distR="114300" simplePos="0" relativeHeight="251645440" behindDoc="0" locked="0" layoutInCell="1" allowOverlap="1" wp14:anchorId="09E17419" wp14:editId="3F902887">
                  <wp:simplePos x="0" y="0"/>
                  <wp:positionH relativeFrom="column">
                    <wp:posOffset>610235</wp:posOffset>
                  </wp:positionH>
                  <wp:positionV relativeFrom="paragraph">
                    <wp:posOffset>-318770</wp:posOffset>
                  </wp:positionV>
                  <wp:extent cx="293370" cy="267335"/>
                  <wp:effectExtent l="0" t="0" r="0" b="0"/>
                  <wp:wrapNone/>
                  <wp:docPr id="52"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215CF">
              <w:rPr>
                <w:rFonts w:eastAsia="SimSun"/>
                <w:noProof/>
                <w:lang w:val="en-US" w:eastAsia="ko-KR"/>
              </w:rPr>
              <w:drawing>
                <wp:anchor distT="0" distB="0" distL="114300" distR="114300" simplePos="0" relativeHeight="251647488" behindDoc="0" locked="0" layoutInCell="1" allowOverlap="1" wp14:anchorId="22539640" wp14:editId="186FA0A2">
                  <wp:simplePos x="0" y="0"/>
                  <wp:positionH relativeFrom="column">
                    <wp:posOffset>268605</wp:posOffset>
                  </wp:positionH>
                  <wp:positionV relativeFrom="paragraph">
                    <wp:posOffset>-318770</wp:posOffset>
                  </wp:positionV>
                  <wp:extent cx="294640" cy="267335"/>
                  <wp:effectExtent l="0" t="0" r="0" b="0"/>
                  <wp:wrapNone/>
                  <wp:docPr id="53"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B215CF">
              <w:rPr>
                <w:rFonts w:eastAsia="SimSun"/>
                <w:b/>
                <w:szCs w:val="22"/>
                <w:lang w:eastAsia="ko-KR"/>
              </w:rPr>
              <w:t>Joint Video Experts Team (JVET)</w:t>
            </w:r>
          </w:p>
          <w:p w14:paraId="616C3016" w14:textId="77777777" w:rsidR="00B215CF" w:rsidRPr="00B215CF" w:rsidRDefault="00B215CF" w:rsidP="00B215CF">
            <w:pPr>
              <w:tabs>
                <w:tab w:val="clear" w:pos="794"/>
                <w:tab w:val="clear" w:pos="1191"/>
                <w:tab w:val="clear" w:pos="1588"/>
                <w:tab w:val="clear" w:pos="1985"/>
                <w:tab w:val="left" w:pos="360"/>
                <w:tab w:val="left" w:pos="720"/>
                <w:tab w:val="left" w:pos="1080"/>
                <w:tab w:val="left" w:pos="1440"/>
                <w:tab w:val="left" w:pos="7200"/>
              </w:tabs>
              <w:spacing w:before="0"/>
              <w:jc w:val="left"/>
              <w:textAlignment w:val="auto"/>
              <w:rPr>
                <w:rFonts w:eastAsia="SimSun"/>
                <w:b/>
                <w:szCs w:val="22"/>
                <w:lang w:eastAsia="ko-KR"/>
              </w:rPr>
            </w:pPr>
            <w:r w:rsidRPr="00B215CF">
              <w:rPr>
                <w:rFonts w:eastAsia="SimSun"/>
                <w:b/>
                <w:szCs w:val="22"/>
                <w:lang w:eastAsia="ko-KR"/>
              </w:rPr>
              <w:t>of ITU-T SG 16 WP 3 and ISO/IEC JTC 1/SC 29</w:t>
            </w:r>
          </w:p>
          <w:p w14:paraId="0E7DB322" w14:textId="6979C84A" w:rsidR="00B215CF" w:rsidRPr="00B215CF" w:rsidRDefault="00DC415E" w:rsidP="00B4036A">
            <w:pPr>
              <w:tabs>
                <w:tab w:val="clear" w:pos="794"/>
                <w:tab w:val="clear" w:pos="1191"/>
                <w:tab w:val="clear" w:pos="1588"/>
                <w:tab w:val="clear" w:pos="1985"/>
                <w:tab w:val="left" w:pos="360"/>
                <w:tab w:val="left" w:pos="720"/>
                <w:tab w:val="left" w:pos="1080"/>
                <w:tab w:val="left" w:pos="1440"/>
                <w:tab w:val="left" w:pos="7200"/>
              </w:tabs>
              <w:spacing w:before="0"/>
              <w:jc w:val="left"/>
              <w:textAlignment w:val="auto"/>
              <w:rPr>
                <w:rFonts w:eastAsia="SimSun"/>
                <w:b/>
                <w:szCs w:val="22"/>
                <w:lang w:val="en-US" w:eastAsia="ko-KR"/>
              </w:rPr>
            </w:pPr>
            <w:r>
              <w:t>27th</w:t>
            </w:r>
            <w:r w:rsidRPr="00B648F1">
              <w:t xml:space="preserve"> Meeting</w:t>
            </w:r>
            <w:r>
              <w:t>,</w:t>
            </w:r>
            <w:r w:rsidRPr="00B648F1">
              <w:t xml:space="preserve"> </w:t>
            </w:r>
            <w:r>
              <w:t>by teleconference, 13–22</w:t>
            </w:r>
            <w:r w:rsidRPr="00B648F1">
              <w:t xml:space="preserve"> </w:t>
            </w:r>
            <w:r>
              <w:t xml:space="preserve">July </w:t>
            </w:r>
            <w:r w:rsidRPr="00B648F1">
              <w:t>20</w:t>
            </w:r>
            <w:r>
              <w:t>22</w:t>
            </w:r>
          </w:p>
        </w:tc>
        <w:tc>
          <w:tcPr>
            <w:tcW w:w="3168" w:type="dxa"/>
            <w:hideMark/>
          </w:tcPr>
          <w:p w14:paraId="074DCB7D" w14:textId="44E505DA" w:rsidR="00B215CF" w:rsidRPr="00B215CF" w:rsidRDefault="00B215CF" w:rsidP="00B215CF">
            <w:pPr>
              <w:tabs>
                <w:tab w:val="clear" w:pos="794"/>
                <w:tab w:val="clear" w:pos="1191"/>
                <w:tab w:val="clear" w:pos="1588"/>
                <w:tab w:val="clear" w:pos="1985"/>
                <w:tab w:val="left" w:pos="360"/>
                <w:tab w:val="left" w:pos="720"/>
                <w:tab w:val="left" w:pos="1080"/>
                <w:tab w:val="left" w:pos="1440"/>
                <w:tab w:val="left" w:pos="7200"/>
              </w:tabs>
              <w:jc w:val="left"/>
              <w:textAlignment w:val="auto"/>
              <w:rPr>
                <w:rFonts w:eastAsia="SimSun"/>
                <w:u w:val="single"/>
                <w:lang w:val="en-US" w:eastAsia="ko-KR"/>
              </w:rPr>
            </w:pPr>
            <w:r w:rsidRPr="00B215CF">
              <w:rPr>
                <w:rFonts w:eastAsia="SimSun"/>
                <w:lang w:val="en-US" w:eastAsia="ko-KR"/>
              </w:rPr>
              <w:t>Document: JVET-</w:t>
            </w:r>
            <w:r w:rsidR="00792B0B">
              <w:t xml:space="preserve"> AA</w:t>
            </w:r>
            <w:r w:rsidR="00BE7BEA">
              <w:t>0</w:t>
            </w:r>
            <w:r w:rsidR="007E1849">
              <w:t>222</w:t>
            </w:r>
          </w:p>
        </w:tc>
      </w:tr>
      <w:tr w:rsidR="00B215CF" w:rsidRPr="00B215CF" w14:paraId="302E3671" w14:textId="77777777" w:rsidTr="00161870">
        <w:tc>
          <w:tcPr>
            <w:tcW w:w="1457" w:type="dxa"/>
            <w:hideMark/>
          </w:tcPr>
          <w:p w14:paraId="38ED45DF" w14:textId="77777777" w:rsidR="00B215CF" w:rsidRPr="00B215CF" w:rsidRDefault="00B215CF" w:rsidP="00B215CF">
            <w:pPr>
              <w:tabs>
                <w:tab w:val="clear" w:pos="794"/>
                <w:tab w:val="clear" w:pos="1191"/>
                <w:tab w:val="clear" w:pos="1588"/>
                <w:tab w:val="clear" w:pos="1985"/>
                <w:tab w:val="left" w:pos="360"/>
                <w:tab w:val="left" w:pos="720"/>
                <w:tab w:val="left" w:pos="1080"/>
                <w:tab w:val="left" w:pos="1440"/>
              </w:tabs>
              <w:spacing w:after="60"/>
              <w:jc w:val="left"/>
              <w:textAlignment w:val="auto"/>
              <w:rPr>
                <w:rFonts w:eastAsia="SimSun"/>
                <w:i/>
                <w:szCs w:val="22"/>
                <w:lang w:val="en-US" w:eastAsia="ko-KR"/>
              </w:rPr>
            </w:pPr>
            <w:r w:rsidRPr="00B215CF">
              <w:rPr>
                <w:rFonts w:eastAsia="SimSun"/>
                <w:i/>
                <w:szCs w:val="22"/>
                <w:lang w:val="en-US" w:eastAsia="ko-KR"/>
              </w:rPr>
              <w:t>Title:</w:t>
            </w:r>
          </w:p>
        </w:tc>
        <w:tc>
          <w:tcPr>
            <w:tcW w:w="8188" w:type="dxa"/>
            <w:gridSpan w:val="5"/>
            <w:hideMark/>
          </w:tcPr>
          <w:p w14:paraId="019E479E" w14:textId="11BF7CB6" w:rsidR="00B215CF" w:rsidRPr="00B215CF" w:rsidRDefault="00161870" w:rsidP="6BE6F26C">
            <w:pPr>
              <w:tabs>
                <w:tab w:val="clear" w:pos="794"/>
                <w:tab w:val="clear" w:pos="1191"/>
                <w:tab w:val="clear" w:pos="1588"/>
                <w:tab w:val="clear" w:pos="1985"/>
                <w:tab w:val="left" w:pos="360"/>
                <w:tab w:val="left" w:pos="720"/>
                <w:tab w:val="left" w:pos="1080"/>
                <w:tab w:val="left" w:pos="1440"/>
              </w:tabs>
              <w:spacing w:after="60"/>
              <w:jc w:val="left"/>
              <w:textAlignment w:val="auto"/>
              <w:rPr>
                <w:rFonts w:eastAsia="SimSun"/>
                <w:b/>
                <w:bCs/>
                <w:lang w:val="en-US" w:eastAsia="ko-KR"/>
              </w:rPr>
            </w:pPr>
            <w:r>
              <w:rPr>
                <w:rFonts w:eastAsia="SimSun"/>
                <w:b/>
                <w:bCs/>
                <w:lang w:val="en-US" w:eastAsia="ko-KR"/>
              </w:rPr>
              <w:t>Motion Vector limits for AVC/H.264 levels 6.x</w:t>
            </w:r>
          </w:p>
        </w:tc>
      </w:tr>
      <w:tr w:rsidR="00B215CF" w:rsidRPr="00B215CF" w14:paraId="55BC7FC0" w14:textId="77777777" w:rsidTr="00161870">
        <w:tc>
          <w:tcPr>
            <w:tcW w:w="1457" w:type="dxa"/>
            <w:hideMark/>
          </w:tcPr>
          <w:p w14:paraId="77EB4FCF" w14:textId="77777777" w:rsidR="00B215CF" w:rsidRPr="00B215CF" w:rsidRDefault="00B215CF" w:rsidP="00B215CF">
            <w:pPr>
              <w:tabs>
                <w:tab w:val="clear" w:pos="794"/>
                <w:tab w:val="clear" w:pos="1191"/>
                <w:tab w:val="clear" w:pos="1588"/>
                <w:tab w:val="clear" w:pos="1985"/>
                <w:tab w:val="left" w:pos="360"/>
                <w:tab w:val="left" w:pos="720"/>
                <w:tab w:val="left" w:pos="1080"/>
                <w:tab w:val="left" w:pos="1440"/>
              </w:tabs>
              <w:spacing w:after="60"/>
              <w:jc w:val="left"/>
              <w:textAlignment w:val="auto"/>
              <w:rPr>
                <w:rFonts w:eastAsia="SimSun"/>
                <w:i/>
                <w:szCs w:val="22"/>
                <w:lang w:val="en-US" w:eastAsia="ko-KR"/>
              </w:rPr>
            </w:pPr>
            <w:r w:rsidRPr="00B215CF">
              <w:rPr>
                <w:rFonts w:eastAsia="SimSun"/>
                <w:i/>
                <w:szCs w:val="22"/>
                <w:lang w:val="en-US" w:eastAsia="ko-KR"/>
              </w:rPr>
              <w:t>Status:</w:t>
            </w:r>
          </w:p>
        </w:tc>
        <w:tc>
          <w:tcPr>
            <w:tcW w:w="8188" w:type="dxa"/>
            <w:gridSpan w:val="5"/>
            <w:hideMark/>
          </w:tcPr>
          <w:p w14:paraId="1961BDD6" w14:textId="01B43954" w:rsidR="00B215CF" w:rsidRPr="00B215CF" w:rsidRDefault="00161870" w:rsidP="00B215CF">
            <w:pPr>
              <w:tabs>
                <w:tab w:val="clear" w:pos="794"/>
                <w:tab w:val="clear" w:pos="1191"/>
                <w:tab w:val="clear" w:pos="1588"/>
                <w:tab w:val="clear" w:pos="1985"/>
                <w:tab w:val="left" w:pos="360"/>
                <w:tab w:val="left" w:pos="720"/>
                <w:tab w:val="left" w:pos="1080"/>
                <w:tab w:val="left" w:pos="1440"/>
              </w:tabs>
              <w:spacing w:after="60"/>
              <w:textAlignment w:val="auto"/>
              <w:rPr>
                <w:rFonts w:eastAsia="SimSun"/>
                <w:szCs w:val="22"/>
                <w:lang w:val="en-US" w:eastAsia="ko-KR"/>
              </w:rPr>
            </w:pPr>
            <w:r>
              <w:rPr>
                <w:rFonts w:eastAsia="SimSun"/>
                <w:szCs w:val="22"/>
                <w:lang w:val="en-US" w:eastAsia="ko-KR"/>
              </w:rPr>
              <w:t>Input</w:t>
            </w:r>
            <w:r w:rsidR="00B215CF" w:rsidRPr="00B215CF">
              <w:rPr>
                <w:rFonts w:eastAsia="SimSun"/>
                <w:szCs w:val="22"/>
                <w:lang w:val="en-US" w:eastAsia="ko-KR"/>
              </w:rPr>
              <w:t xml:space="preserve"> document of JVET</w:t>
            </w:r>
          </w:p>
        </w:tc>
      </w:tr>
      <w:tr w:rsidR="00B215CF" w:rsidRPr="00B215CF" w14:paraId="34E07224" w14:textId="77777777" w:rsidTr="00161870">
        <w:tc>
          <w:tcPr>
            <w:tcW w:w="1457" w:type="dxa"/>
            <w:hideMark/>
          </w:tcPr>
          <w:p w14:paraId="3B7DCDC1" w14:textId="77777777" w:rsidR="00B215CF" w:rsidRPr="00B215CF" w:rsidRDefault="00B215CF" w:rsidP="00B215CF">
            <w:pPr>
              <w:tabs>
                <w:tab w:val="clear" w:pos="794"/>
                <w:tab w:val="clear" w:pos="1191"/>
                <w:tab w:val="clear" w:pos="1588"/>
                <w:tab w:val="clear" w:pos="1985"/>
                <w:tab w:val="left" w:pos="360"/>
                <w:tab w:val="left" w:pos="720"/>
                <w:tab w:val="left" w:pos="1080"/>
                <w:tab w:val="left" w:pos="1440"/>
              </w:tabs>
              <w:spacing w:after="60"/>
              <w:jc w:val="left"/>
              <w:textAlignment w:val="auto"/>
              <w:rPr>
                <w:rFonts w:eastAsia="SimSun"/>
                <w:i/>
                <w:szCs w:val="22"/>
                <w:lang w:val="en-US" w:eastAsia="ko-KR"/>
              </w:rPr>
            </w:pPr>
            <w:r w:rsidRPr="00B215CF">
              <w:rPr>
                <w:rFonts w:eastAsia="SimSun"/>
                <w:i/>
                <w:szCs w:val="22"/>
                <w:lang w:val="en-US" w:eastAsia="ko-KR"/>
              </w:rPr>
              <w:t>Purpose:</w:t>
            </w:r>
          </w:p>
        </w:tc>
        <w:tc>
          <w:tcPr>
            <w:tcW w:w="8188" w:type="dxa"/>
            <w:gridSpan w:val="5"/>
            <w:hideMark/>
          </w:tcPr>
          <w:p w14:paraId="644B3942" w14:textId="54B81299" w:rsidR="00B215CF" w:rsidRPr="00B215CF" w:rsidRDefault="00161870" w:rsidP="00B215CF">
            <w:pPr>
              <w:tabs>
                <w:tab w:val="clear" w:pos="794"/>
                <w:tab w:val="clear" w:pos="1191"/>
                <w:tab w:val="clear" w:pos="1588"/>
                <w:tab w:val="clear" w:pos="1985"/>
                <w:tab w:val="left" w:pos="360"/>
                <w:tab w:val="left" w:pos="720"/>
                <w:tab w:val="left" w:pos="1080"/>
                <w:tab w:val="left" w:pos="1440"/>
              </w:tabs>
              <w:spacing w:after="60"/>
              <w:jc w:val="left"/>
              <w:textAlignment w:val="auto"/>
              <w:rPr>
                <w:rFonts w:eastAsia="SimSun"/>
                <w:szCs w:val="22"/>
                <w:lang w:val="en-US" w:eastAsia="ko-KR"/>
              </w:rPr>
            </w:pPr>
            <w:r w:rsidRPr="00017613">
              <w:rPr>
                <w:szCs w:val="22"/>
              </w:rPr>
              <w:t>Proposal</w:t>
            </w:r>
          </w:p>
        </w:tc>
      </w:tr>
      <w:tr w:rsidR="00B215CF" w:rsidRPr="00B215CF" w14:paraId="01C7DEE7" w14:textId="77777777" w:rsidTr="00161870">
        <w:tc>
          <w:tcPr>
            <w:tcW w:w="1457" w:type="dxa"/>
            <w:hideMark/>
          </w:tcPr>
          <w:p w14:paraId="2187AEC4" w14:textId="77777777" w:rsidR="00B215CF" w:rsidRPr="00B215CF" w:rsidRDefault="00B215CF" w:rsidP="00B215CF">
            <w:pPr>
              <w:tabs>
                <w:tab w:val="clear" w:pos="794"/>
                <w:tab w:val="clear" w:pos="1191"/>
                <w:tab w:val="clear" w:pos="1588"/>
                <w:tab w:val="clear" w:pos="1985"/>
                <w:tab w:val="left" w:pos="360"/>
                <w:tab w:val="left" w:pos="720"/>
                <w:tab w:val="left" w:pos="1080"/>
                <w:tab w:val="left" w:pos="1440"/>
              </w:tabs>
              <w:spacing w:after="60"/>
              <w:jc w:val="left"/>
              <w:textAlignment w:val="auto"/>
              <w:rPr>
                <w:rFonts w:eastAsia="SimSun"/>
                <w:i/>
                <w:szCs w:val="22"/>
                <w:lang w:val="en-US" w:eastAsia="ko-KR"/>
              </w:rPr>
            </w:pPr>
            <w:r w:rsidRPr="00B215CF">
              <w:rPr>
                <w:rFonts w:eastAsia="SimSun"/>
                <w:i/>
                <w:szCs w:val="22"/>
                <w:lang w:val="en-US" w:eastAsia="ko-KR"/>
              </w:rPr>
              <w:t>Author(s) or</w:t>
            </w:r>
            <w:r w:rsidRPr="00B215CF">
              <w:rPr>
                <w:rFonts w:eastAsia="SimSun"/>
                <w:i/>
                <w:szCs w:val="22"/>
                <w:lang w:val="en-US" w:eastAsia="ko-KR"/>
              </w:rPr>
              <w:br/>
              <w:t>Contact(s):</w:t>
            </w:r>
          </w:p>
        </w:tc>
        <w:tc>
          <w:tcPr>
            <w:tcW w:w="3779" w:type="dxa"/>
          </w:tcPr>
          <w:p w14:paraId="0028B729" w14:textId="77777777" w:rsidR="00B215CF" w:rsidRPr="00A1793D" w:rsidRDefault="2AA447B5" w:rsidP="6BE6F26C">
            <w:pPr>
              <w:tabs>
                <w:tab w:val="clear" w:pos="794"/>
                <w:tab w:val="clear" w:pos="1191"/>
                <w:tab w:val="clear" w:pos="1588"/>
                <w:tab w:val="clear" w:pos="1985"/>
                <w:tab w:val="left" w:pos="360"/>
                <w:tab w:val="left" w:pos="720"/>
                <w:tab w:val="left" w:pos="1080"/>
                <w:tab w:val="left" w:pos="1440"/>
              </w:tabs>
              <w:spacing w:before="0" w:after="60"/>
              <w:jc w:val="left"/>
              <w:textAlignment w:val="auto"/>
              <w:rPr>
                <w:rFonts w:eastAsia="SimSun"/>
                <w:lang w:val="fr-FR" w:eastAsia="ko-KR"/>
              </w:rPr>
            </w:pPr>
            <w:r w:rsidRPr="6BE6F26C">
              <w:rPr>
                <w:rFonts w:eastAsia="SimSun"/>
                <w:lang w:val="fr-FR" w:eastAsia="ko-KR"/>
              </w:rPr>
              <w:t>A. Tourapis</w:t>
            </w:r>
          </w:p>
          <w:p w14:paraId="7519150E" w14:textId="1726F640" w:rsidR="00B215CF" w:rsidRPr="00B215CF" w:rsidRDefault="00B215CF" w:rsidP="008973CC">
            <w:pPr>
              <w:tabs>
                <w:tab w:val="clear" w:pos="794"/>
                <w:tab w:val="clear" w:pos="1191"/>
                <w:tab w:val="clear" w:pos="1588"/>
                <w:tab w:val="clear" w:pos="1985"/>
                <w:tab w:val="left" w:pos="360"/>
                <w:tab w:val="left" w:pos="720"/>
                <w:tab w:val="left" w:pos="1080"/>
                <w:tab w:val="left" w:pos="1440"/>
              </w:tabs>
              <w:spacing w:before="0" w:after="60"/>
              <w:jc w:val="left"/>
              <w:textAlignment w:val="auto"/>
              <w:rPr>
                <w:szCs w:val="22"/>
                <w:lang w:val="en-US" w:eastAsia="ko-KR"/>
              </w:rPr>
            </w:pPr>
          </w:p>
        </w:tc>
        <w:tc>
          <w:tcPr>
            <w:tcW w:w="810" w:type="dxa"/>
            <w:hideMark/>
          </w:tcPr>
          <w:p w14:paraId="5E499DBD" w14:textId="77777777" w:rsidR="00B215CF" w:rsidRPr="00B215CF" w:rsidRDefault="00B215CF" w:rsidP="00B215CF">
            <w:pPr>
              <w:tabs>
                <w:tab w:val="clear" w:pos="794"/>
                <w:tab w:val="clear" w:pos="1191"/>
                <w:tab w:val="clear" w:pos="1588"/>
                <w:tab w:val="clear" w:pos="1985"/>
                <w:tab w:val="left" w:pos="360"/>
                <w:tab w:val="left" w:pos="720"/>
                <w:tab w:val="left" w:pos="1080"/>
                <w:tab w:val="left" w:pos="1440"/>
              </w:tabs>
              <w:spacing w:after="60"/>
              <w:jc w:val="left"/>
              <w:textAlignment w:val="auto"/>
              <w:rPr>
                <w:rFonts w:eastAsia="SimSun"/>
                <w:szCs w:val="22"/>
                <w:lang w:val="en-US" w:eastAsia="ko-KR"/>
              </w:rPr>
            </w:pPr>
            <w:r w:rsidRPr="00B215CF">
              <w:rPr>
                <w:rFonts w:eastAsia="SimSun"/>
                <w:szCs w:val="22"/>
                <w:lang w:val="en-US" w:eastAsia="ko-KR"/>
              </w:rPr>
              <w:t>Email:</w:t>
            </w:r>
          </w:p>
        </w:tc>
        <w:bookmarkStart w:id="1" w:name="_Hlk101273639"/>
        <w:tc>
          <w:tcPr>
            <w:tcW w:w="3599" w:type="dxa"/>
            <w:gridSpan w:val="3"/>
            <w:hideMark/>
          </w:tcPr>
          <w:p w14:paraId="3E1F2593" w14:textId="0A2DF9E9" w:rsidR="00B215CF" w:rsidRPr="0066140E" w:rsidRDefault="008973CC" w:rsidP="00207770">
            <w:pPr>
              <w:tabs>
                <w:tab w:val="clear" w:pos="794"/>
                <w:tab w:val="clear" w:pos="1191"/>
                <w:tab w:val="clear" w:pos="1588"/>
                <w:tab w:val="clear" w:pos="1985"/>
                <w:tab w:val="left" w:pos="360"/>
                <w:tab w:val="left" w:pos="720"/>
                <w:tab w:val="left" w:pos="1080"/>
                <w:tab w:val="left" w:pos="1440"/>
              </w:tabs>
              <w:spacing w:before="0" w:after="60"/>
              <w:jc w:val="left"/>
              <w:textAlignment w:val="auto"/>
              <w:rPr>
                <w:rFonts w:eastAsia="SimSun"/>
                <w:color w:val="0000FF"/>
                <w:szCs w:val="22"/>
                <w:u w:val="single"/>
                <w:lang w:val="en-US" w:eastAsia="ko-KR"/>
              </w:rPr>
            </w:pPr>
            <w:r>
              <w:rPr>
                <w:szCs w:val="22"/>
              </w:rPr>
              <w:fldChar w:fldCharType="begin"/>
            </w:r>
            <w:r>
              <w:rPr>
                <w:szCs w:val="22"/>
              </w:rPr>
              <w:instrText xml:space="preserve"> HYPERLINK "mailto:</w:instrText>
            </w:r>
            <w:r w:rsidRPr="008973CC">
              <w:rPr>
                <w:szCs w:val="22"/>
              </w:rPr>
              <w:instrText>atourapis@apple.com</w:instrText>
            </w:r>
            <w:r>
              <w:rPr>
                <w:szCs w:val="22"/>
              </w:rPr>
              <w:instrText xml:space="preserve">" </w:instrText>
            </w:r>
            <w:r>
              <w:rPr>
                <w:szCs w:val="22"/>
              </w:rPr>
              <w:fldChar w:fldCharType="separate"/>
            </w:r>
            <w:r w:rsidRPr="004C192E">
              <w:rPr>
                <w:rStyle w:val="Hyperlink"/>
                <w:szCs w:val="22"/>
              </w:rPr>
              <w:t>atourapis@apple.com</w:t>
            </w:r>
            <w:r>
              <w:rPr>
                <w:szCs w:val="22"/>
              </w:rPr>
              <w:fldChar w:fldCharType="end"/>
            </w:r>
          </w:p>
          <w:bookmarkEnd w:id="1"/>
          <w:p w14:paraId="4BF143EE" w14:textId="78A80BC8" w:rsidR="0066140E" w:rsidRPr="00207770" w:rsidRDefault="0066140E" w:rsidP="008973CC">
            <w:pPr>
              <w:pStyle w:val="NormalWeb"/>
              <w:spacing w:before="0" w:beforeAutospacing="0" w:after="60" w:afterAutospacing="0"/>
            </w:pPr>
          </w:p>
        </w:tc>
      </w:tr>
      <w:tr w:rsidR="00B215CF" w:rsidRPr="00B215CF" w14:paraId="7D2ECCD6" w14:textId="77777777" w:rsidTr="00161870">
        <w:tc>
          <w:tcPr>
            <w:tcW w:w="1457" w:type="dxa"/>
            <w:hideMark/>
          </w:tcPr>
          <w:p w14:paraId="6BBEE46F" w14:textId="77777777" w:rsidR="00B215CF" w:rsidRPr="00B215CF" w:rsidRDefault="00B215CF" w:rsidP="00B215CF">
            <w:pPr>
              <w:tabs>
                <w:tab w:val="clear" w:pos="794"/>
                <w:tab w:val="clear" w:pos="1191"/>
                <w:tab w:val="clear" w:pos="1588"/>
                <w:tab w:val="clear" w:pos="1985"/>
                <w:tab w:val="left" w:pos="360"/>
                <w:tab w:val="left" w:pos="720"/>
                <w:tab w:val="left" w:pos="1080"/>
                <w:tab w:val="left" w:pos="1440"/>
              </w:tabs>
              <w:spacing w:after="60"/>
              <w:jc w:val="left"/>
              <w:textAlignment w:val="auto"/>
              <w:rPr>
                <w:rFonts w:eastAsia="SimSun"/>
                <w:i/>
                <w:szCs w:val="22"/>
                <w:lang w:val="en-US" w:eastAsia="ko-KR"/>
              </w:rPr>
            </w:pPr>
            <w:r w:rsidRPr="00B215CF">
              <w:rPr>
                <w:rFonts w:eastAsia="SimSun"/>
                <w:i/>
                <w:szCs w:val="22"/>
                <w:lang w:val="en-US" w:eastAsia="ko-KR"/>
              </w:rPr>
              <w:t>Source:</w:t>
            </w:r>
          </w:p>
        </w:tc>
        <w:tc>
          <w:tcPr>
            <w:tcW w:w="8188" w:type="dxa"/>
            <w:gridSpan w:val="5"/>
            <w:hideMark/>
          </w:tcPr>
          <w:p w14:paraId="154E7017" w14:textId="33DB124E" w:rsidR="00B215CF" w:rsidRPr="00B215CF" w:rsidRDefault="008973CC" w:rsidP="00B215CF">
            <w:pPr>
              <w:tabs>
                <w:tab w:val="clear" w:pos="794"/>
                <w:tab w:val="clear" w:pos="1191"/>
                <w:tab w:val="clear" w:pos="1588"/>
                <w:tab w:val="clear" w:pos="1985"/>
                <w:tab w:val="left" w:pos="360"/>
                <w:tab w:val="left" w:pos="720"/>
                <w:tab w:val="left" w:pos="1080"/>
                <w:tab w:val="left" w:pos="1440"/>
              </w:tabs>
              <w:spacing w:after="60"/>
              <w:jc w:val="left"/>
              <w:textAlignment w:val="auto"/>
              <w:rPr>
                <w:rFonts w:eastAsia="SimSun"/>
                <w:szCs w:val="22"/>
                <w:lang w:val="en-US" w:eastAsia="zh-CN"/>
              </w:rPr>
            </w:pPr>
            <w:r>
              <w:rPr>
                <w:rFonts w:eastAsia="SimSun"/>
                <w:szCs w:val="22"/>
                <w:lang w:val="en-US" w:eastAsia="ko-KR"/>
              </w:rPr>
              <w:t>Apple Inc</w:t>
            </w:r>
          </w:p>
        </w:tc>
      </w:tr>
    </w:tbl>
    <w:p w14:paraId="07752D93" w14:textId="6F03014C" w:rsidR="00B215CF" w:rsidRDefault="00B215CF" w:rsidP="00B215CF">
      <w:pPr>
        <w:pBdr>
          <w:bottom w:val="single" w:sz="12" w:space="1" w:color="auto"/>
        </w:pBdr>
        <w:tabs>
          <w:tab w:val="clear" w:pos="794"/>
          <w:tab w:val="clear" w:pos="1191"/>
          <w:tab w:val="clear" w:pos="1588"/>
          <w:tab w:val="clear" w:pos="1985"/>
          <w:tab w:val="left" w:pos="360"/>
          <w:tab w:val="left" w:pos="720"/>
          <w:tab w:val="left" w:pos="1080"/>
          <w:tab w:val="left" w:pos="1440"/>
          <w:tab w:val="left" w:pos="1800"/>
          <w:tab w:val="right" w:pos="9360"/>
        </w:tabs>
        <w:spacing w:after="240"/>
        <w:jc w:val="center"/>
        <w:textAlignment w:val="auto"/>
        <w:rPr>
          <w:rFonts w:eastAsia="SimSun"/>
          <w:szCs w:val="22"/>
          <w:u w:val="single"/>
          <w:lang w:val="en-US"/>
        </w:rPr>
      </w:pPr>
    </w:p>
    <w:p w14:paraId="41EE7B35" w14:textId="77777777" w:rsidR="00161870" w:rsidRPr="003C4C88" w:rsidRDefault="00161870" w:rsidP="00161870">
      <w:pPr>
        <w:pStyle w:val="Heading1"/>
        <w:numPr>
          <w:ilvl w:val="0"/>
          <w:numId w:val="0"/>
        </w:numPr>
        <w:ind w:left="432" w:hanging="432"/>
      </w:pPr>
      <w:r w:rsidRPr="003C4C88">
        <w:t>Abstract</w:t>
      </w:r>
    </w:p>
    <w:p w14:paraId="2F2A0FF2" w14:textId="61383080" w:rsidR="00161870" w:rsidRDefault="00161870" w:rsidP="00161870">
      <w:pPr>
        <w:tabs>
          <w:tab w:val="clear" w:pos="794"/>
          <w:tab w:val="clear" w:pos="1191"/>
          <w:tab w:val="clear" w:pos="1588"/>
          <w:tab w:val="clear" w:pos="1985"/>
        </w:tabs>
        <w:overflowPunct/>
        <w:autoSpaceDE/>
        <w:autoSpaceDN/>
        <w:adjustRightInd/>
        <w:spacing w:before="0"/>
        <w:textAlignment w:val="auto"/>
      </w:pPr>
      <w:bookmarkStart w:id="2" w:name="_Hlk100307595"/>
      <w:r>
        <w:t>The 24</w:t>
      </w:r>
      <w:r w:rsidRPr="00161870">
        <w:rPr>
          <w:vertAlign w:val="superscript"/>
        </w:rPr>
        <w:t>th</w:t>
      </w:r>
      <w:r>
        <w:t xml:space="preserve"> version of the </w:t>
      </w:r>
      <w:r>
        <w:t xml:space="preserve">ITU-T Rec. H.264 | ISO/IEC 14496-10 </w:t>
      </w:r>
      <w:r>
        <w:t>document (</w:t>
      </w:r>
      <w:r w:rsidRPr="00161870">
        <w:t>11th edition of the H.264 specification</w:t>
      </w:r>
      <w:r>
        <w:t>)</w:t>
      </w:r>
      <w:r w:rsidRPr="00161870">
        <w:t xml:space="preserve"> </w:t>
      </w:r>
      <w:r>
        <w:t xml:space="preserve">introduced, among other things, several additional levels for decoder capability, i.e., levels 6, 6.1, and 6.2, mostly to support larger picture sizes and higher frame rates. One of the introduced changes to support such functionality included the increase of the motion vector range limits that can be supported compared to lower levels. In particular, the vertical motion vector component limit </w:t>
      </w:r>
      <w:r w:rsidRPr="00161870">
        <w:t>MaxVmvR</w:t>
      </w:r>
      <w:r>
        <w:t xml:space="preserve"> was increased from 512 to 8192, while the horizontal motion vector range for luma motion vectors was changed from [</w:t>
      </w:r>
      <w:r>
        <w:t>−2048</w:t>
      </w:r>
      <w:r>
        <w:t>,</w:t>
      </w:r>
      <w:r>
        <w:t xml:space="preserve"> 2047.75</w:t>
      </w:r>
      <w:r>
        <w:t>] to [</w:t>
      </w:r>
      <w:r>
        <w:t>−8192</w:t>
      </w:r>
      <w:r>
        <w:t>,</w:t>
      </w:r>
      <w:r>
        <w:t xml:space="preserve"> 8191.75</w:t>
      </w:r>
      <w:r>
        <w:t>]. This change was seen as a potentially desired change so as to better handle larger resolution images that may be characterized by higher range motion and to better align with more modern coding specifications such as HEVC and VVC. However, during the introduction of those levels, no concerns were raised about existing HW implementations.</w:t>
      </w:r>
    </w:p>
    <w:p w14:paraId="12C5422D" w14:textId="77777777" w:rsidR="00161870" w:rsidRDefault="00161870" w:rsidP="00161870">
      <w:pPr>
        <w:tabs>
          <w:tab w:val="clear" w:pos="794"/>
          <w:tab w:val="clear" w:pos="1191"/>
          <w:tab w:val="clear" w:pos="1588"/>
          <w:tab w:val="clear" w:pos="1985"/>
        </w:tabs>
        <w:overflowPunct/>
        <w:autoSpaceDE/>
        <w:autoSpaceDN/>
        <w:adjustRightInd/>
        <w:spacing w:before="0"/>
        <w:textAlignment w:val="auto"/>
      </w:pPr>
    </w:p>
    <w:p w14:paraId="1F4CC46E" w14:textId="73CDC199" w:rsidR="00161870" w:rsidRDefault="00161870" w:rsidP="00161870">
      <w:pPr>
        <w:tabs>
          <w:tab w:val="clear" w:pos="794"/>
          <w:tab w:val="clear" w:pos="1191"/>
          <w:tab w:val="clear" w:pos="1588"/>
          <w:tab w:val="clear" w:pos="1985"/>
        </w:tabs>
        <w:overflowPunct/>
        <w:autoSpaceDE/>
        <w:autoSpaceDN/>
        <w:adjustRightInd/>
        <w:spacing w:before="0"/>
        <w:textAlignment w:val="auto"/>
      </w:pPr>
      <w:r>
        <w:t xml:space="preserve">It was recently drawn to our attention that there exist several HW AVC decoder implementations that although can support the resolutions that correspond to the 6.x levels, cannot unfortunately claim complete conformance to these levels because of this difference in motion vector range. This is because such implementations are mostly based on earlier AVC decoder designs that were limited to 5.x levels. Ideally, for properly supporting these new levels a low level change in the design of these decoders is necessary given the higher bitdepth precision needed for the new motion vector range. Such change is, unfortunately, seen as costly and undesirable. </w:t>
      </w:r>
      <w:r>
        <w:t>suporting</w:t>
      </w:r>
      <w:r>
        <w:t>.</w:t>
      </w:r>
      <w:r>
        <w:t xml:space="preserve"> </w:t>
      </w:r>
      <w:r>
        <w:t xml:space="preserve">In some cases this would mean a complete replacement of existing HW devices that may have such capabilities. </w:t>
      </w:r>
    </w:p>
    <w:p w14:paraId="3788EDCA" w14:textId="1B1724BE" w:rsidR="00161870" w:rsidRDefault="00161870" w:rsidP="00161870">
      <w:pPr>
        <w:tabs>
          <w:tab w:val="clear" w:pos="794"/>
          <w:tab w:val="clear" w:pos="1191"/>
          <w:tab w:val="clear" w:pos="1588"/>
          <w:tab w:val="clear" w:pos="1985"/>
        </w:tabs>
        <w:overflowPunct/>
        <w:autoSpaceDE/>
        <w:autoSpaceDN/>
        <w:adjustRightInd/>
        <w:spacing w:before="0"/>
        <w:textAlignment w:val="auto"/>
      </w:pPr>
    </w:p>
    <w:p w14:paraId="61E95600" w14:textId="7D1EBE43" w:rsidR="00161870" w:rsidRDefault="00161870" w:rsidP="00161870">
      <w:pPr>
        <w:tabs>
          <w:tab w:val="clear" w:pos="794"/>
          <w:tab w:val="clear" w:pos="1191"/>
          <w:tab w:val="clear" w:pos="1588"/>
          <w:tab w:val="clear" w:pos="1985"/>
        </w:tabs>
        <w:overflowPunct/>
        <w:autoSpaceDE/>
        <w:autoSpaceDN/>
        <w:adjustRightInd/>
        <w:spacing w:before="0"/>
        <w:textAlignment w:val="auto"/>
        <w:rPr>
          <w:sz w:val="24"/>
          <w:lang w:val="en-US"/>
        </w:rPr>
      </w:pPr>
      <w:r>
        <w:t>This document requests an “amendment” to the capabilities of these levels so as to properly enable such decoders. A few possible solutions are suggested.</w:t>
      </w:r>
    </w:p>
    <w:bookmarkEnd w:id="2"/>
    <w:p w14:paraId="4C26F81B" w14:textId="77777777" w:rsidR="00161870" w:rsidRPr="00256C39" w:rsidRDefault="00161870">
      <w:pPr>
        <w:pStyle w:val="Heading1"/>
        <w:numPr>
          <w:ilvl w:val="0"/>
          <w:numId w:val="37"/>
        </w:numPr>
      </w:pPr>
      <w:r w:rsidRPr="00256C39">
        <w:t>Introduction</w:t>
      </w:r>
    </w:p>
    <w:p w14:paraId="36FD1B6B" w14:textId="04DA8E05" w:rsidR="00161870" w:rsidRDefault="00161870" w:rsidP="00161870">
      <w:pPr>
        <w:rPr>
          <w:rFonts w:eastAsia="DengXian"/>
          <w:lang w:eastAsia="zh-CN"/>
        </w:rPr>
      </w:pPr>
      <w:r>
        <w:rPr>
          <w:rFonts w:eastAsia="DengXian"/>
          <w:lang w:eastAsia="zh-CN"/>
        </w:rPr>
        <w:t>I</w:t>
      </w:r>
      <w:r>
        <w:rPr>
          <w:rFonts w:eastAsia="DengXian"/>
          <w:lang w:eastAsia="zh-CN"/>
        </w:rPr>
        <w:t xml:space="preserve">t was recently identified to us that several HW AVC decoder implementations that could theoretically support level 6.x decoding were incapable or limited in doing so because of the increased motion vector range requirements expected for these decoders compared to decoders of lower capabilities. It is highly desirable that such decoders were properly certified as being able to decode video resolutions that correspond to such levels without, however, having to conform to the currently specified motion vector range. We should highlight that we are not aware of any HW decoder that is currently capable of handing such motion vector ranges, at least in consumer applications. However, it is quite possible that such may exist. Furthermore, video bitstreams could be encoded while including bitstream restrictions on the motion vector range, i.e., by setting </w:t>
      </w:r>
      <w:r w:rsidRPr="00161870">
        <w:rPr>
          <w:rFonts w:eastAsia="DengXian"/>
          <w:lang w:eastAsia="zh-CN"/>
        </w:rPr>
        <w:t>log2_max_mv_length_horizontal</w:t>
      </w:r>
      <w:r>
        <w:rPr>
          <w:rFonts w:eastAsia="DengXian"/>
          <w:lang w:eastAsia="zh-CN"/>
        </w:rPr>
        <w:t xml:space="preserve"> and </w:t>
      </w:r>
      <w:r w:rsidRPr="00161870">
        <w:rPr>
          <w:rFonts w:eastAsia="DengXian"/>
          <w:lang w:eastAsia="zh-CN"/>
        </w:rPr>
        <w:t>log2_max_mv_length_vertical</w:t>
      </w:r>
      <w:r>
        <w:rPr>
          <w:rFonts w:eastAsia="DengXian"/>
          <w:lang w:eastAsia="zh-CN"/>
        </w:rPr>
        <w:t xml:space="preserve"> to 11 and 9, respectively. That would result in valid decoding for such bitstreams on such decoders, but there is currently no guarantee that bitstreams that exceed these ranges could no be encountered that may result in some form of decoding corruption/failure. </w:t>
      </w:r>
    </w:p>
    <w:p w14:paraId="4F87150E" w14:textId="0DBBA72F" w:rsidR="00161870" w:rsidRDefault="00161870" w:rsidP="00161870">
      <w:pPr>
        <w:rPr>
          <w:rFonts w:eastAsia="DengXian"/>
          <w:lang w:eastAsia="zh-CN"/>
        </w:rPr>
      </w:pPr>
      <w:r>
        <w:rPr>
          <w:rFonts w:eastAsia="DengXian"/>
          <w:lang w:eastAsia="zh-CN"/>
        </w:rPr>
        <w:t>In the next section a few methods are proposed that could allow these decoders to claim some form of conformance.</w:t>
      </w:r>
    </w:p>
    <w:p w14:paraId="565E0196" w14:textId="77777777" w:rsidR="00161870" w:rsidRPr="00483AE3" w:rsidRDefault="00161870" w:rsidP="00161870"/>
    <w:p w14:paraId="6F6FC64F" w14:textId="6C4BD157" w:rsidR="00161870" w:rsidRDefault="00161870">
      <w:pPr>
        <w:pStyle w:val="Heading1"/>
        <w:numPr>
          <w:ilvl w:val="0"/>
          <w:numId w:val="37"/>
        </w:numPr>
      </w:pPr>
      <w:r w:rsidRPr="005B42B9">
        <w:t>Proposed method</w:t>
      </w:r>
      <w:r>
        <w:t xml:space="preserve">s </w:t>
      </w:r>
    </w:p>
    <w:p w14:paraId="33AAF7C8" w14:textId="6DAB28CD" w:rsidR="00161870" w:rsidRPr="00161870" w:rsidRDefault="00161870" w:rsidP="00161870">
      <w:r>
        <w:t>The following solutions to this issue were identified.</w:t>
      </w:r>
    </w:p>
    <w:p w14:paraId="4E5932E8" w14:textId="396A1072" w:rsidR="00161870" w:rsidRDefault="00161870">
      <w:pPr>
        <w:pStyle w:val="ListParagraph"/>
        <w:numPr>
          <w:ilvl w:val="0"/>
          <w:numId w:val="38"/>
        </w:numPr>
      </w:pPr>
      <w:r>
        <w:t xml:space="preserve">Update the motion vector range of the existing levels 6.x to reflect the desired change regardless of profile. </w:t>
      </w:r>
      <w:r>
        <w:br/>
        <w:t xml:space="preserve">We understand that this solution may not be desirable especially if there are bitstreams already encoded using these levels. </w:t>
      </w:r>
    </w:p>
    <w:p w14:paraId="3824945D" w14:textId="34029E0A" w:rsidR="00161870" w:rsidRDefault="00161870">
      <w:pPr>
        <w:pStyle w:val="ListParagraph"/>
        <w:numPr>
          <w:ilvl w:val="0"/>
          <w:numId w:val="38"/>
        </w:numPr>
      </w:pPr>
      <w:r>
        <w:t xml:space="preserve">Update the motion vector range of the existing levels 6.x </w:t>
      </w:r>
      <w:r>
        <w:t xml:space="preserve">of certain profiles </w:t>
      </w:r>
      <w:r>
        <w:t>to reflect the desired change</w:t>
      </w:r>
      <w:r>
        <w:t>. This would impact the following profiles:</w:t>
      </w:r>
    </w:p>
    <w:p w14:paraId="32D9CE8F" w14:textId="7EA26C60" w:rsidR="00161870" w:rsidRDefault="00161870">
      <w:pPr>
        <w:pStyle w:val="ListParagraph"/>
        <w:numPr>
          <w:ilvl w:val="1"/>
          <w:numId w:val="38"/>
        </w:numPr>
      </w:pPr>
      <w:r>
        <w:t>Constrained Baseline Profile</w:t>
      </w:r>
    </w:p>
    <w:p w14:paraId="5B476631" w14:textId="77777777" w:rsidR="00161870" w:rsidRDefault="00161870">
      <w:pPr>
        <w:pStyle w:val="ListParagraph"/>
        <w:numPr>
          <w:ilvl w:val="1"/>
          <w:numId w:val="38"/>
        </w:numPr>
      </w:pPr>
      <w:r>
        <w:t>Baseline Profile</w:t>
      </w:r>
    </w:p>
    <w:p w14:paraId="6D07845A" w14:textId="24AB8EF1" w:rsidR="00161870" w:rsidRDefault="00161870">
      <w:pPr>
        <w:pStyle w:val="ListParagraph"/>
        <w:numPr>
          <w:ilvl w:val="1"/>
          <w:numId w:val="38"/>
        </w:numPr>
      </w:pPr>
      <w:r>
        <w:t>Extended Profile</w:t>
      </w:r>
    </w:p>
    <w:p w14:paraId="546D5FD0" w14:textId="77777777" w:rsidR="00161870" w:rsidRDefault="00161870">
      <w:pPr>
        <w:pStyle w:val="ListParagraph"/>
        <w:numPr>
          <w:ilvl w:val="1"/>
          <w:numId w:val="38"/>
        </w:numPr>
      </w:pPr>
      <w:r>
        <w:t>Main Profile</w:t>
      </w:r>
    </w:p>
    <w:p w14:paraId="030196CB" w14:textId="77777777" w:rsidR="00161870" w:rsidRDefault="00161870">
      <w:pPr>
        <w:pStyle w:val="ListParagraph"/>
        <w:numPr>
          <w:ilvl w:val="1"/>
          <w:numId w:val="38"/>
        </w:numPr>
      </w:pPr>
      <w:r>
        <w:t>High Profile</w:t>
      </w:r>
    </w:p>
    <w:p w14:paraId="6F029042" w14:textId="77777777" w:rsidR="00161870" w:rsidRDefault="00161870">
      <w:pPr>
        <w:pStyle w:val="ListParagraph"/>
        <w:numPr>
          <w:ilvl w:val="1"/>
          <w:numId w:val="38"/>
        </w:numPr>
      </w:pPr>
      <w:r>
        <w:t>Progressive High Profile</w:t>
      </w:r>
    </w:p>
    <w:p w14:paraId="6E34F031" w14:textId="64976D18" w:rsidR="00161870" w:rsidRDefault="00161870">
      <w:pPr>
        <w:pStyle w:val="ListParagraph"/>
        <w:numPr>
          <w:ilvl w:val="1"/>
          <w:numId w:val="38"/>
        </w:numPr>
      </w:pPr>
      <w:r>
        <w:t>Constrained High Profile</w:t>
      </w:r>
    </w:p>
    <w:p w14:paraId="20411EBE" w14:textId="51E51D4B" w:rsidR="00161870" w:rsidRDefault="00161870">
      <w:pPr>
        <w:pStyle w:val="ListParagraph"/>
        <w:numPr>
          <w:ilvl w:val="1"/>
          <w:numId w:val="38"/>
        </w:numPr>
      </w:pPr>
      <w:r>
        <w:t>Multiview High Profile</w:t>
      </w:r>
    </w:p>
    <w:p w14:paraId="08F0975D" w14:textId="487756F3" w:rsidR="00161870" w:rsidRDefault="00161870" w:rsidP="00161870">
      <w:pPr>
        <w:pStyle w:val="ListParagraph"/>
      </w:pPr>
      <w:r>
        <w:t>Given that this is limited around certain profiles, this likely limits the impact of invalidating some existing bitstreams, but does not eliminate this probability.</w:t>
      </w:r>
    </w:p>
    <w:p w14:paraId="1B9F451A" w14:textId="6760B6A8" w:rsidR="00161870" w:rsidRDefault="00161870">
      <w:pPr>
        <w:pStyle w:val="ListParagraph"/>
        <w:numPr>
          <w:ilvl w:val="0"/>
          <w:numId w:val="38"/>
        </w:numPr>
      </w:pPr>
      <w:r>
        <w:t>Specify that the profiles in (b) need to also indicate explicitly the</w:t>
      </w:r>
      <w:r w:rsidRPr="00161870">
        <w:rPr>
          <w:rFonts w:eastAsia="DengXian"/>
          <w:lang w:eastAsia="zh-CN"/>
        </w:rPr>
        <w:t xml:space="preserve"> </w:t>
      </w:r>
      <w:r w:rsidRPr="00161870">
        <w:rPr>
          <w:rFonts w:eastAsia="DengXian"/>
          <w:lang w:eastAsia="zh-CN"/>
        </w:rPr>
        <w:t>log2_max_mv_length_horizontal</w:t>
      </w:r>
      <w:r>
        <w:rPr>
          <w:rFonts w:eastAsia="DengXian"/>
          <w:lang w:eastAsia="zh-CN"/>
        </w:rPr>
        <w:t xml:space="preserve"> and </w:t>
      </w:r>
      <w:r w:rsidRPr="00161870">
        <w:rPr>
          <w:rFonts w:eastAsia="DengXian"/>
          <w:lang w:eastAsia="zh-CN"/>
        </w:rPr>
        <w:t>log2_max_mv_length_vertical</w:t>
      </w:r>
      <w:r>
        <w:rPr>
          <w:rFonts w:eastAsia="DengXian"/>
          <w:lang w:eastAsia="zh-CN"/>
        </w:rPr>
        <w:t xml:space="preserve"> values and be constrained with values 11 and 9, respectively. This does not necessarily invalidate any previously generated bitstreams although these are currently not exactly conforming to any particular level. However, one could argue that these bitstreams could be acknowledged by such devices and could be decoded in a best effort decoding mode.</w:t>
      </w:r>
    </w:p>
    <w:p w14:paraId="5DA19B4A" w14:textId="08199FD6" w:rsidR="00161870" w:rsidRDefault="00161870">
      <w:pPr>
        <w:pStyle w:val="ListParagraph"/>
        <w:numPr>
          <w:ilvl w:val="0"/>
          <w:numId w:val="38"/>
        </w:numPr>
      </w:pPr>
      <w:r>
        <w:t xml:space="preserve">Define new levels that would have the same capabilities as levels 6.x other than the motion vector range. This could be done by either introducing new level numbers or augmenting the existing level numbers, i.e., creating new levels 6b, 6.1b, and 6.2b, with a constraint set flag or by imposing the presence of the mv limits in VUI. </w:t>
      </w:r>
    </w:p>
    <w:p w14:paraId="7A0D0F0E" w14:textId="2801A7B6" w:rsidR="00161870" w:rsidRPr="003D42AF" w:rsidRDefault="00161870" w:rsidP="00161870">
      <w:r>
        <w:t>Our preference would be to consider option d, preferably with a constraint flag, and if that is not possible option c. In either case, we would afterwards encourage encoder manufacturers to utilize these new levels when encoding high resolution bitstreams that require levels beyond 5.x to maximize decoder support.</w:t>
      </w:r>
    </w:p>
    <w:p w14:paraId="620788EA" w14:textId="77777777" w:rsidR="00161870" w:rsidRPr="00C63BF1" w:rsidRDefault="00161870" w:rsidP="00161870">
      <w:pPr>
        <w:overflowPunct/>
        <w:autoSpaceDE/>
        <w:autoSpaceDN/>
        <w:adjustRightInd/>
        <w:spacing w:before="0"/>
        <w:textAlignment w:val="auto"/>
      </w:pPr>
    </w:p>
    <w:p w14:paraId="561C6A86" w14:textId="77777777" w:rsidR="00161870" w:rsidRPr="005B217D" w:rsidRDefault="00161870">
      <w:pPr>
        <w:pStyle w:val="Heading1"/>
        <w:numPr>
          <w:ilvl w:val="0"/>
          <w:numId w:val="37"/>
        </w:numPr>
        <w:ind w:left="360" w:hanging="360"/>
      </w:pPr>
      <w:r w:rsidRPr="005B217D">
        <w:t>Patent rights declaration(s)</w:t>
      </w:r>
    </w:p>
    <w:p w14:paraId="1B2F77A4" w14:textId="20A216BE" w:rsidR="00161870" w:rsidRDefault="00161870" w:rsidP="00161870">
      <w:pPr>
        <w:rPr>
          <w:b/>
          <w:szCs w:val="22"/>
        </w:rPr>
      </w:pPr>
      <w:r>
        <w:rPr>
          <w:b/>
          <w:szCs w:val="22"/>
        </w:rPr>
        <w:t>Apple Inc</w:t>
      </w:r>
      <w:r>
        <w:rPr>
          <w:b/>
          <w:szCs w:val="22"/>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C8261EA" w14:textId="77777777" w:rsidR="00161870" w:rsidRPr="00F3277F" w:rsidRDefault="00161870" w:rsidP="00161870"/>
    <w:p w14:paraId="2F266525" w14:textId="77777777" w:rsidR="00161870" w:rsidRPr="00B215CF" w:rsidRDefault="00161870" w:rsidP="00B215CF">
      <w:pPr>
        <w:tabs>
          <w:tab w:val="clear" w:pos="794"/>
          <w:tab w:val="clear" w:pos="1191"/>
          <w:tab w:val="clear" w:pos="1588"/>
          <w:tab w:val="clear" w:pos="1985"/>
          <w:tab w:val="left" w:pos="360"/>
          <w:tab w:val="left" w:pos="720"/>
          <w:tab w:val="left" w:pos="1080"/>
          <w:tab w:val="left" w:pos="1440"/>
          <w:tab w:val="left" w:pos="1800"/>
          <w:tab w:val="right" w:pos="9360"/>
        </w:tabs>
        <w:spacing w:after="240"/>
        <w:jc w:val="center"/>
        <w:textAlignment w:val="auto"/>
        <w:rPr>
          <w:rFonts w:eastAsia="SimSun"/>
          <w:szCs w:val="22"/>
          <w:lang w:val="en-US"/>
        </w:rPr>
      </w:pPr>
    </w:p>
    <w:sectPr w:rsidR="00161870" w:rsidRPr="00B215CF" w:rsidSect="00BD712C">
      <w:headerReference w:type="even" r:id="rId13"/>
      <w:headerReference w:type="default" r:id="rId14"/>
      <w:footerReference w:type="even" r:id="rId15"/>
      <w:footerReference w:type="default" r:id="rId16"/>
      <w:type w:val="oddPage"/>
      <w:pgSz w:w="11907" w:h="16840" w:code="9"/>
      <w:pgMar w:top="1134" w:right="1134" w:bottom="1134" w:left="1134" w:header="482" w:footer="482" w:gutter="0"/>
      <w:paperSrc w:first="15" w:other="15"/>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80BE52" w14:textId="77777777" w:rsidR="00913404" w:rsidRDefault="00913404">
      <w:r>
        <w:separator/>
      </w:r>
    </w:p>
  </w:endnote>
  <w:endnote w:type="continuationSeparator" w:id="0">
    <w:p w14:paraId="46FC97E1" w14:textId="77777777" w:rsidR="00913404" w:rsidRDefault="009134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ld">
    <w:altName w:val="Times New Roman"/>
    <w:panose1 w:val="020B0604020202020204"/>
    <w:charset w:val="00"/>
    <w:family w:val="roman"/>
    <w:pitch w:val="default"/>
    <w:sig w:usb0="00000000" w:usb1="00000000" w:usb2="00000000" w:usb3="00000000" w:csb0="000000FF" w:csb1="00000000"/>
  </w:font>
  <w:font w:name="ZapfDingbats">
    <w:panose1 w:val="020B0604020202020204"/>
    <w:charset w:val="02"/>
    <w:family w:val="decorative"/>
    <w:notTrueType/>
    <w:pitch w:val="variable"/>
    <w:sig w:usb0="00000000" w:usb1="1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alatino">
    <w:panose1 w:val="00000000000000000000"/>
    <w:charset w:val="4D"/>
    <w:family w:val="auto"/>
    <w:pitch w:val="variable"/>
    <w:sig w:usb0="A00002FF" w:usb1="7800205A" w:usb2="14600000" w:usb3="00000000" w:csb0="00000193" w:csb1="00000000"/>
  </w:font>
  <w:font w:name="Batang">
    <w:altName w:val="바탕"/>
    <w:panose1 w:val="02030600000101010101"/>
    <w:charset w:val="81"/>
    <w:family w:val="roman"/>
    <w:pitch w:val="variable"/>
    <w:sig w:usb0="B00002AF" w:usb1="69D77CFB" w:usb2="00000030" w:usb3="00000000" w:csb0="002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00500000000000000"/>
    <w:charset w:val="00"/>
    <w:family w:val="auto"/>
    <w:pitch w:val="variable"/>
    <w:sig w:usb0="E00002FF" w:usb1="5000205A" w:usb2="00000000" w:usb3="00000000" w:csb0="0000019F" w:csb1="00000000"/>
  </w:font>
  <w:font w:name="C39T36Lfz">
    <w:altName w:val="Symbol"/>
    <w:panose1 w:val="020B0604020202020204"/>
    <w:charset w:val="02"/>
    <w:family w:val="auto"/>
    <w:pitch w:val="variable"/>
    <w:sig w:usb0="00000000" w:usb1="10000000" w:usb2="00000000" w:usb3="00000000" w:csb0="80000000" w:csb1="00000000"/>
  </w:font>
  <w:font w:name="CG Times">
    <w:altName w:val="Times New Roman"/>
    <w:panose1 w:val="020B0604020202020204"/>
    <w:charset w:val="00"/>
    <w:family w:val="roman"/>
    <w:notTrueType/>
    <w:pitch w:val="variable"/>
    <w:sig w:usb0="00000003" w:usb1="00000000" w:usb2="00000000" w:usb3="00000000" w:csb0="00000001" w:csb1="00000000"/>
  </w:font>
  <w:font w:name="Courier">
    <w:panose1 w:val="02000500000000000000"/>
    <w:charset w:val="00"/>
    <w:family w:val="auto"/>
    <w:pitch w:val="variable"/>
    <w:sig w:usb0="00000003" w:usb1="00000000" w:usb2="00000000" w:usb3="00000000" w:csb0="00000003"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enlo">
    <w:panose1 w:val="020B0609030804020204"/>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panose1 w:val="02030609000101010101"/>
    <w:charset w:val="81"/>
    <w:family w:val="modern"/>
    <w:pitch w:val="fixed"/>
    <w:sig w:usb0="B00002AF" w:usb1="69D77CFB" w:usb2="00000030" w:usb3="00000000" w:csb0="0008009F" w:csb1="00000000"/>
  </w:font>
  <w:font w:name="CenturyGothic">
    <w:altName w:val="Cambria"/>
    <w:panose1 w:val="020B0604020202020204"/>
    <w:charset w:val="00"/>
    <w:family w:val="roman"/>
    <w:notTrueType/>
    <w:pitch w:val="default"/>
  </w:font>
  <w:font w:name="ArialMT">
    <w:altName w:val="Arial"/>
    <w:panose1 w:val="020B0604020202020204"/>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492CF" w14:textId="6A3E8782" w:rsidR="004A3CBA" w:rsidRPr="00CC3AE1" w:rsidRDefault="00193129" w:rsidP="00CC3AE1">
    <w:pPr>
      <w:pStyle w:val="FooterQP"/>
      <w:jc w:val="right"/>
      <w:rPr>
        <w:rFonts w:ascii="Arial" w:hAnsi="Arial" w:cs="Arial"/>
        <w:b w:val="0"/>
      </w:rPr>
    </w:pPr>
    <w:r>
      <w:t>Draft ISO/IEC TR 23002-9 (xx/202x)</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F7D77" w14:textId="7B929E47" w:rsidR="004A3CBA" w:rsidRPr="00CC3AE1" w:rsidRDefault="00193129" w:rsidP="00CC3AE1">
    <w:pPr>
      <w:pStyle w:val="FooterQP"/>
      <w:jc w:val="right"/>
      <w:rPr>
        <w:rFonts w:ascii="Arial" w:hAnsi="Arial" w:cs="Arial"/>
        <w:b w:val="0"/>
      </w:rPr>
    </w:pPr>
    <w:r>
      <w:t xml:space="preserve">Draft ITU-T </w:t>
    </w:r>
    <w:r w:rsidRPr="00193129">
      <w:t>H.Sup-FGST</w:t>
    </w:r>
    <w:r>
      <w:t xml:space="preserve"> (xx/202x)</w: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9F1AC4" w14:textId="77777777" w:rsidR="00913404" w:rsidRDefault="00913404">
      <w:r>
        <w:separator/>
      </w:r>
    </w:p>
  </w:footnote>
  <w:footnote w:type="continuationSeparator" w:id="0">
    <w:p w14:paraId="7B465EAF" w14:textId="77777777" w:rsidR="00913404" w:rsidRDefault="009134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E9E21" w14:textId="77777777" w:rsidR="004A3CBA" w:rsidRPr="00CC3AE1" w:rsidRDefault="004A3CBA" w:rsidP="00CC3A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9A23B" w14:textId="77777777" w:rsidR="004A3CBA" w:rsidRPr="00CC3AE1" w:rsidRDefault="004A3CBA" w:rsidP="00CC3A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9235CD"/>
    <w:multiLevelType w:val="hybridMultilevel"/>
    <w:tmpl w:val="3D6EED7C"/>
    <w:lvl w:ilvl="0" w:tplc="2DF0BA86">
      <w:start w:val="1"/>
      <w:numFmt w:val="upperLetter"/>
      <w:pStyle w:val="Annex1"/>
      <w:lvlText w:val="Appendix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5"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6"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43594E"/>
    <w:multiLevelType w:val="multilevel"/>
    <w:tmpl w:val="5CB2A57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657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3B80C5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2BDD6981"/>
    <w:multiLevelType w:val="multilevel"/>
    <w:tmpl w:val="040C0023"/>
    <w:styleLink w:val="ArticleSection"/>
    <w:lvl w:ilvl="0">
      <w:start w:val="1"/>
      <w:numFmt w:val="upperRoman"/>
      <w:lvlText w:val="Article %1."/>
      <w:lvlJc w:val="left"/>
      <w:pPr>
        <w:tabs>
          <w:tab w:val="num" w:pos="2160"/>
        </w:tabs>
        <w:ind w:left="0" w:firstLine="0"/>
      </w:pPr>
    </w:lvl>
    <w:lvl w:ilvl="1">
      <w:start w:val="1"/>
      <w:numFmt w:val="decimalZero"/>
      <w:isLgl/>
      <w:lvlText w:val="Section %1.%2"/>
      <w:lvlJc w:val="left"/>
      <w:pPr>
        <w:tabs>
          <w:tab w:val="num" w:pos="2160"/>
        </w:tabs>
        <w:ind w:left="0" w:firstLine="0"/>
      </w:pPr>
    </w:lvl>
    <w:lvl w:ilvl="2">
      <w:start w:val="1"/>
      <w:numFmt w:val="lowerLetter"/>
      <w:lvlText w:val="(%3)"/>
      <w:lvlJc w:val="left"/>
      <w:pPr>
        <w:tabs>
          <w:tab w:val="num" w:pos="100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6"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7"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15:restartNumberingAfterBreak="0">
    <w:nsid w:val="39FD582C"/>
    <w:multiLevelType w:val="multilevel"/>
    <w:tmpl w:val="3A82E334"/>
    <w:numStyleLink w:val="3DEquation"/>
  </w:abstractNum>
  <w:abstractNum w:abstractNumId="1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1"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2"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3"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4"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6"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8"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pStyle w:val="Annex6"/>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0" w15:restartNumberingAfterBreak="0">
    <w:nsid w:val="5E860EA7"/>
    <w:multiLevelType w:val="multilevel"/>
    <w:tmpl w:val="EE04B4FE"/>
    <w:numStyleLink w:val="3DNumbering"/>
  </w:abstractNum>
  <w:abstractNum w:abstractNumId="31"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3" w15:restartNumberingAfterBreak="0">
    <w:nsid w:val="70535DB8"/>
    <w:multiLevelType w:val="hybridMultilevel"/>
    <w:tmpl w:val="068C7EBA"/>
    <w:lvl w:ilvl="0" w:tplc="D7B4C2C0">
      <w:start w:val="1"/>
      <w:numFmt w:val="lowerLetter"/>
      <w:lvlText w:val="%1)"/>
      <w:lvlJc w:val="left"/>
      <w:pPr>
        <w:ind w:left="720" w:hanging="360"/>
      </w:pPr>
      <w:rPr>
        <w:rFonts w:hint="default"/>
      </w:r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5"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6"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7"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16cid:durableId="1776091287">
    <w:abstractNumId w:val="14"/>
  </w:num>
  <w:num w:numId="2" w16cid:durableId="262037415">
    <w:abstractNumId w:val="31"/>
  </w:num>
  <w:num w:numId="3" w16cid:durableId="59906057">
    <w:abstractNumId w:val="3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86293308">
    <w:abstractNumId w:val="28"/>
  </w:num>
  <w:num w:numId="5" w16cid:durableId="1823740095">
    <w:abstractNumId w:val="1"/>
  </w:num>
  <w:num w:numId="6" w16cid:durableId="1453860036">
    <w:abstractNumId w:val="0"/>
  </w:num>
  <w:num w:numId="7" w16cid:durableId="898132130">
    <w:abstractNumId w:val="35"/>
  </w:num>
  <w:num w:numId="8" w16cid:durableId="1094741554">
    <w:abstractNumId w:val="22"/>
  </w:num>
  <w:num w:numId="9" w16cid:durableId="2047556368">
    <w:abstractNumId w:val="25"/>
  </w:num>
  <w:num w:numId="10" w16cid:durableId="1510608227">
    <w:abstractNumId w:val="26"/>
  </w:num>
  <w:num w:numId="11" w16cid:durableId="1926569436">
    <w:abstractNumId w:val="6"/>
  </w:num>
  <w:num w:numId="12" w16cid:durableId="1671790405">
    <w:abstractNumId w:val="8"/>
  </w:num>
  <w:num w:numId="13" w16cid:durableId="90321372">
    <w:abstractNumId w:val="24"/>
  </w:num>
  <w:num w:numId="14" w16cid:durableId="851068442">
    <w:abstractNumId w:val="11"/>
  </w:num>
  <w:num w:numId="15" w16cid:durableId="1199322224">
    <w:abstractNumId w:val="13"/>
  </w:num>
  <w:num w:numId="16" w16cid:durableId="729689160">
    <w:abstractNumId w:val="4"/>
  </w:num>
  <w:num w:numId="17" w16cid:durableId="1593464795">
    <w:abstractNumId w:val="36"/>
  </w:num>
  <w:num w:numId="18" w16cid:durableId="1181896612">
    <w:abstractNumId w:val="37"/>
  </w:num>
  <w:num w:numId="19" w16cid:durableId="608509865">
    <w:abstractNumId w:val="20"/>
  </w:num>
  <w:num w:numId="20" w16cid:durableId="1122728825">
    <w:abstractNumId w:val="2"/>
  </w:num>
  <w:num w:numId="21" w16cid:durableId="1581914394">
    <w:abstractNumId w:val="5"/>
  </w:num>
  <w:num w:numId="22" w16cid:durableId="49305988">
    <w:abstractNumId w:val="17"/>
  </w:num>
  <w:num w:numId="23" w16cid:durableId="1012102513">
    <w:abstractNumId w:val="34"/>
  </w:num>
  <w:num w:numId="24" w16cid:durableId="534849275">
    <w:abstractNumId w:val="7"/>
  </w:num>
  <w:num w:numId="25" w16cid:durableId="1156647007">
    <w:abstractNumId w:val="27"/>
  </w:num>
  <w:num w:numId="26" w16cid:durableId="71397779">
    <w:abstractNumId w:val="21"/>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16cid:durableId="1012998921">
    <w:abstractNumId w:val="16"/>
  </w:num>
  <w:num w:numId="28" w16cid:durableId="510724855">
    <w:abstractNumId w:val="23"/>
  </w:num>
  <w:num w:numId="29" w16cid:durableId="2099671807">
    <w:abstractNumId w:val="19"/>
  </w:num>
  <w:num w:numId="30" w16cid:durableId="1910846969">
    <w:abstractNumId w:val="15"/>
  </w:num>
  <w:num w:numId="31" w16cid:durableId="432942377">
    <w:abstractNumId w:val="12"/>
  </w:num>
  <w:num w:numId="32" w16cid:durableId="1540046923">
    <w:abstractNumId w:val="30"/>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3" w16cid:durableId="686718367">
    <w:abstractNumId w:val="18"/>
  </w:num>
  <w:num w:numId="34" w16cid:durableId="1774933000">
    <w:abstractNumId w:val="29"/>
  </w:num>
  <w:num w:numId="35" w16cid:durableId="1918441947">
    <w:abstractNumId w:val="9"/>
  </w:num>
  <w:num w:numId="36" w16cid:durableId="1765027463">
    <w:abstractNumId w:val="3"/>
  </w:num>
  <w:num w:numId="37" w16cid:durableId="442651902">
    <w:abstractNumId w:val="10"/>
  </w:num>
  <w:num w:numId="38" w16cid:durableId="1682203250">
    <w:abstractNumId w:val="3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activeWritingStyle w:appName="MSWord" w:lang="de-DE" w:vendorID="64" w:dllVersion="0" w:nlCheck="1" w:checkStyle="0"/>
  <w:activeWritingStyle w:appName="MSWord" w:lang="en-CA"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403"/>
  <w:hyphenationZone w:val="425"/>
  <w:evenAndOddHeaders/>
  <w:drawingGridHorizontalSpacing w:val="100"/>
  <w:drawingGridVerticalSpacing w:val="136"/>
  <w:displayHorizontalDrawingGridEvery w:val="2"/>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54F"/>
    <w:rsid w:val="000014C8"/>
    <w:rsid w:val="00001844"/>
    <w:rsid w:val="00001CE2"/>
    <w:rsid w:val="00002391"/>
    <w:rsid w:val="0000252F"/>
    <w:rsid w:val="000026BB"/>
    <w:rsid w:val="00002B5D"/>
    <w:rsid w:val="00002F5C"/>
    <w:rsid w:val="000039E6"/>
    <w:rsid w:val="00003E76"/>
    <w:rsid w:val="000047BF"/>
    <w:rsid w:val="00005CCE"/>
    <w:rsid w:val="00007283"/>
    <w:rsid w:val="00007A8C"/>
    <w:rsid w:val="00007F7D"/>
    <w:rsid w:val="000100CB"/>
    <w:rsid w:val="000104DF"/>
    <w:rsid w:val="00010610"/>
    <w:rsid w:val="00011C4D"/>
    <w:rsid w:val="000124D9"/>
    <w:rsid w:val="000140B2"/>
    <w:rsid w:val="00014408"/>
    <w:rsid w:val="000148E5"/>
    <w:rsid w:val="00014952"/>
    <w:rsid w:val="00014B0B"/>
    <w:rsid w:val="000150D0"/>
    <w:rsid w:val="000154B6"/>
    <w:rsid w:val="00015B32"/>
    <w:rsid w:val="000167B4"/>
    <w:rsid w:val="00016BAC"/>
    <w:rsid w:val="00016C3B"/>
    <w:rsid w:val="00016DE4"/>
    <w:rsid w:val="00017763"/>
    <w:rsid w:val="00017ADC"/>
    <w:rsid w:val="00020868"/>
    <w:rsid w:val="00020AC9"/>
    <w:rsid w:val="00021E12"/>
    <w:rsid w:val="00022C16"/>
    <w:rsid w:val="00022C58"/>
    <w:rsid w:val="00023FCC"/>
    <w:rsid w:val="0002416C"/>
    <w:rsid w:val="00024987"/>
    <w:rsid w:val="00024DCF"/>
    <w:rsid w:val="00025B53"/>
    <w:rsid w:val="00026672"/>
    <w:rsid w:val="00026A39"/>
    <w:rsid w:val="00027247"/>
    <w:rsid w:val="00027620"/>
    <w:rsid w:val="0003001D"/>
    <w:rsid w:val="00030658"/>
    <w:rsid w:val="000308A3"/>
    <w:rsid w:val="00030AD7"/>
    <w:rsid w:val="00030C59"/>
    <w:rsid w:val="00030C5E"/>
    <w:rsid w:val="000314DD"/>
    <w:rsid w:val="0003176E"/>
    <w:rsid w:val="000317BC"/>
    <w:rsid w:val="00031A75"/>
    <w:rsid w:val="00031B00"/>
    <w:rsid w:val="000324A8"/>
    <w:rsid w:val="00032C5B"/>
    <w:rsid w:val="000335C3"/>
    <w:rsid w:val="00033CAE"/>
    <w:rsid w:val="00034FA1"/>
    <w:rsid w:val="000356CD"/>
    <w:rsid w:val="00035BCC"/>
    <w:rsid w:val="00035D47"/>
    <w:rsid w:val="00036003"/>
    <w:rsid w:val="00036224"/>
    <w:rsid w:val="000364A6"/>
    <w:rsid w:val="00036742"/>
    <w:rsid w:val="00036D4A"/>
    <w:rsid w:val="00036E41"/>
    <w:rsid w:val="000372AE"/>
    <w:rsid w:val="0003763C"/>
    <w:rsid w:val="00037C53"/>
    <w:rsid w:val="00037E88"/>
    <w:rsid w:val="00037F0C"/>
    <w:rsid w:val="00040238"/>
    <w:rsid w:val="00040297"/>
    <w:rsid w:val="00041A9D"/>
    <w:rsid w:val="00041D4B"/>
    <w:rsid w:val="000420A7"/>
    <w:rsid w:val="00042270"/>
    <w:rsid w:val="0004282C"/>
    <w:rsid w:val="000435A5"/>
    <w:rsid w:val="00043C34"/>
    <w:rsid w:val="00043CC0"/>
    <w:rsid w:val="00044291"/>
    <w:rsid w:val="00044AE4"/>
    <w:rsid w:val="00044E53"/>
    <w:rsid w:val="00044E6D"/>
    <w:rsid w:val="00045130"/>
    <w:rsid w:val="000458BC"/>
    <w:rsid w:val="000458FF"/>
    <w:rsid w:val="00045C41"/>
    <w:rsid w:val="00046A9B"/>
    <w:rsid w:val="00046C03"/>
    <w:rsid w:val="00047444"/>
    <w:rsid w:val="00047DB1"/>
    <w:rsid w:val="00050079"/>
    <w:rsid w:val="00050C21"/>
    <w:rsid w:val="00050C73"/>
    <w:rsid w:val="000518BC"/>
    <w:rsid w:val="0005193B"/>
    <w:rsid w:val="00051C77"/>
    <w:rsid w:val="00051C8F"/>
    <w:rsid w:val="00052394"/>
    <w:rsid w:val="00054466"/>
    <w:rsid w:val="0005474B"/>
    <w:rsid w:val="000547D4"/>
    <w:rsid w:val="00054834"/>
    <w:rsid w:val="0005496C"/>
    <w:rsid w:val="00054B1D"/>
    <w:rsid w:val="00055264"/>
    <w:rsid w:val="00055D20"/>
    <w:rsid w:val="00055E75"/>
    <w:rsid w:val="0005724A"/>
    <w:rsid w:val="000575A3"/>
    <w:rsid w:val="0005788F"/>
    <w:rsid w:val="00057BF1"/>
    <w:rsid w:val="00060895"/>
    <w:rsid w:val="00061AE2"/>
    <w:rsid w:val="00062EC6"/>
    <w:rsid w:val="00062F8E"/>
    <w:rsid w:val="00062FF4"/>
    <w:rsid w:val="000636CF"/>
    <w:rsid w:val="00063819"/>
    <w:rsid w:val="00065039"/>
    <w:rsid w:val="0006528A"/>
    <w:rsid w:val="000653B7"/>
    <w:rsid w:val="00065663"/>
    <w:rsid w:val="00067002"/>
    <w:rsid w:val="00067137"/>
    <w:rsid w:val="00067225"/>
    <w:rsid w:val="0006743B"/>
    <w:rsid w:val="000677A4"/>
    <w:rsid w:val="000708C0"/>
    <w:rsid w:val="00070CFB"/>
    <w:rsid w:val="0007160C"/>
    <w:rsid w:val="00071C10"/>
    <w:rsid w:val="00072A4D"/>
    <w:rsid w:val="00074273"/>
    <w:rsid w:val="00074E1E"/>
    <w:rsid w:val="00075696"/>
    <w:rsid w:val="00075CE5"/>
    <w:rsid w:val="0007614F"/>
    <w:rsid w:val="000761CF"/>
    <w:rsid w:val="0007650C"/>
    <w:rsid w:val="000769EB"/>
    <w:rsid w:val="00076BD5"/>
    <w:rsid w:val="00076E55"/>
    <w:rsid w:val="00076F7A"/>
    <w:rsid w:val="00077619"/>
    <w:rsid w:val="00077DD7"/>
    <w:rsid w:val="00081A7C"/>
    <w:rsid w:val="000824D3"/>
    <w:rsid w:val="00082FEC"/>
    <w:rsid w:val="00083EC5"/>
    <w:rsid w:val="00084747"/>
    <w:rsid w:val="00084D4F"/>
    <w:rsid w:val="00086237"/>
    <w:rsid w:val="00087333"/>
    <w:rsid w:val="000908FE"/>
    <w:rsid w:val="00090C54"/>
    <w:rsid w:val="0009102E"/>
    <w:rsid w:val="00091052"/>
    <w:rsid w:val="000929F8"/>
    <w:rsid w:val="00092AE3"/>
    <w:rsid w:val="000934A7"/>
    <w:rsid w:val="00093722"/>
    <w:rsid w:val="000946F5"/>
    <w:rsid w:val="000948B3"/>
    <w:rsid w:val="00094AB8"/>
    <w:rsid w:val="00094E77"/>
    <w:rsid w:val="00095277"/>
    <w:rsid w:val="0009534B"/>
    <w:rsid w:val="0009561F"/>
    <w:rsid w:val="00096C5F"/>
    <w:rsid w:val="000974DB"/>
    <w:rsid w:val="00097557"/>
    <w:rsid w:val="00097EB2"/>
    <w:rsid w:val="000A06B5"/>
    <w:rsid w:val="000A155E"/>
    <w:rsid w:val="000A15BF"/>
    <w:rsid w:val="000A2B82"/>
    <w:rsid w:val="000A2DFA"/>
    <w:rsid w:val="000A342D"/>
    <w:rsid w:val="000A372D"/>
    <w:rsid w:val="000A3F7A"/>
    <w:rsid w:val="000A44D9"/>
    <w:rsid w:val="000A4582"/>
    <w:rsid w:val="000A523A"/>
    <w:rsid w:val="000A53B7"/>
    <w:rsid w:val="000A55CC"/>
    <w:rsid w:val="000A5648"/>
    <w:rsid w:val="000A5F9D"/>
    <w:rsid w:val="000A6383"/>
    <w:rsid w:val="000A77F0"/>
    <w:rsid w:val="000A7A2B"/>
    <w:rsid w:val="000A7A8C"/>
    <w:rsid w:val="000A7C95"/>
    <w:rsid w:val="000A7E1F"/>
    <w:rsid w:val="000B03F3"/>
    <w:rsid w:val="000B0C0F"/>
    <w:rsid w:val="000B12BB"/>
    <w:rsid w:val="000B1451"/>
    <w:rsid w:val="000B1A05"/>
    <w:rsid w:val="000B1C6B"/>
    <w:rsid w:val="000B1DE7"/>
    <w:rsid w:val="000B1EDD"/>
    <w:rsid w:val="000B224A"/>
    <w:rsid w:val="000B2DE8"/>
    <w:rsid w:val="000B3EDC"/>
    <w:rsid w:val="000B40AA"/>
    <w:rsid w:val="000B4137"/>
    <w:rsid w:val="000B4447"/>
    <w:rsid w:val="000B44BA"/>
    <w:rsid w:val="000B49A0"/>
    <w:rsid w:val="000B4FF9"/>
    <w:rsid w:val="000B58B9"/>
    <w:rsid w:val="000B615D"/>
    <w:rsid w:val="000B63EC"/>
    <w:rsid w:val="000B6F6A"/>
    <w:rsid w:val="000C09AC"/>
    <w:rsid w:val="000C0C0C"/>
    <w:rsid w:val="000C11A1"/>
    <w:rsid w:val="000C1A9D"/>
    <w:rsid w:val="000C1B16"/>
    <w:rsid w:val="000C2363"/>
    <w:rsid w:val="000C23C9"/>
    <w:rsid w:val="000C3422"/>
    <w:rsid w:val="000C3449"/>
    <w:rsid w:val="000C38E4"/>
    <w:rsid w:val="000C3E63"/>
    <w:rsid w:val="000C4802"/>
    <w:rsid w:val="000C4CB9"/>
    <w:rsid w:val="000C4DFB"/>
    <w:rsid w:val="000C4ECA"/>
    <w:rsid w:val="000C5516"/>
    <w:rsid w:val="000C5844"/>
    <w:rsid w:val="000C5E51"/>
    <w:rsid w:val="000C6BD6"/>
    <w:rsid w:val="000C718B"/>
    <w:rsid w:val="000C719A"/>
    <w:rsid w:val="000C75AD"/>
    <w:rsid w:val="000C7CB3"/>
    <w:rsid w:val="000D0642"/>
    <w:rsid w:val="000D0E6C"/>
    <w:rsid w:val="000D1394"/>
    <w:rsid w:val="000D2617"/>
    <w:rsid w:val="000D2BBA"/>
    <w:rsid w:val="000D323C"/>
    <w:rsid w:val="000D354D"/>
    <w:rsid w:val="000D3E04"/>
    <w:rsid w:val="000D422F"/>
    <w:rsid w:val="000D4761"/>
    <w:rsid w:val="000D4790"/>
    <w:rsid w:val="000D4C74"/>
    <w:rsid w:val="000D5143"/>
    <w:rsid w:val="000D649E"/>
    <w:rsid w:val="000D6B5C"/>
    <w:rsid w:val="000D7B23"/>
    <w:rsid w:val="000D7BC3"/>
    <w:rsid w:val="000E00F3"/>
    <w:rsid w:val="000E01FD"/>
    <w:rsid w:val="000E02C9"/>
    <w:rsid w:val="000E02F8"/>
    <w:rsid w:val="000E0EA7"/>
    <w:rsid w:val="000E121D"/>
    <w:rsid w:val="000E15E6"/>
    <w:rsid w:val="000E1C0E"/>
    <w:rsid w:val="000E2039"/>
    <w:rsid w:val="000E29A6"/>
    <w:rsid w:val="000E3AD6"/>
    <w:rsid w:val="000E425B"/>
    <w:rsid w:val="000E44B5"/>
    <w:rsid w:val="000E4863"/>
    <w:rsid w:val="000E48B1"/>
    <w:rsid w:val="000E5119"/>
    <w:rsid w:val="000E591F"/>
    <w:rsid w:val="000E5A73"/>
    <w:rsid w:val="000E6B05"/>
    <w:rsid w:val="000E72CE"/>
    <w:rsid w:val="000E7AC0"/>
    <w:rsid w:val="000E7DA1"/>
    <w:rsid w:val="000F011F"/>
    <w:rsid w:val="000F0D21"/>
    <w:rsid w:val="000F13AB"/>
    <w:rsid w:val="000F158C"/>
    <w:rsid w:val="000F1C55"/>
    <w:rsid w:val="000F3DF0"/>
    <w:rsid w:val="000F517F"/>
    <w:rsid w:val="000F5F8B"/>
    <w:rsid w:val="000F6AFA"/>
    <w:rsid w:val="000F74D0"/>
    <w:rsid w:val="00100197"/>
    <w:rsid w:val="0010025D"/>
    <w:rsid w:val="00100F84"/>
    <w:rsid w:val="00100FF2"/>
    <w:rsid w:val="00101BD0"/>
    <w:rsid w:val="0010254F"/>
    <w:rsid w:val="00102D67"/>
    <w:rsid w:val="00102F3D"/>
    <w:rsid w:val="001030A4"/>
    <w:rsid w:val="0010352E"/>
    <w:rsid w:val="0010395A"/>
    <w:rsid w:val="00103B7D"/>
    <w:rsid w:val="00104089"/>
    <w:rsid w:val="00104700"/>
    <w:rsid w:val="00104B7B"/>
    <w:rsid w:val="0010531B"/>
    <w:rsid w:val="001053A9"/>
    <w:rsid w:val="00105720"/>
    <w:rsid w:val="001059F7"/>
    <w:rsid w:val="00106F63"/>
    <w:rsid w:val="001073C1"/>
    <w:rsid w:val="00107CEF"/>
    <w:rsid w:val="00107DD1"/>
    <w:rsid w:val="001105AE"/>
    <w:rsid w:val="001107E4"/>
    <w:rsid w:val="001110BE"/>
    <w:rsid w:val="00112007"/>
    <w:rsid w:val="00112135"/>
    <w:rsid w:val="0011291A"/>
    <w:rsid w:val="00113632"/>
    <w:rsid w:val="0011518F"/>
    <w:rsid w:val="00115647"/>
    <w:rsid w:val="001161F4"/>
    <w:rsid w:val="0011698F"/>
    <w:rsid w:val="00117039"/>
    <w:rsid w:val="00117927"/>
    <w:rsid w:val="00117BAA"/>
    <w:rsid w:val="00120300"/>
    <w:rsid w:val="00120ADE"/>
    <w:rsid w:val="00120DA4"/>
    <w:rsid w:val="001216A1"/>
    <w:rsid w:val="00121B11"/>
    <w:rsid w:val="0012205C"/>
    <w:rsid w:val="001228E3"/>
    <w:rsid w:val="00122BF1"/>
    <w:rsid w:val="001231C9"/>
    <w:rsid w:val="001231D5"/>
    <w:rsid w:val="0012387D"/>
    <w:rsid w:val="00123B31"/>
    <w:rsid w:val="00123D62"/>
    <w:rsid w:val="00123D74"/>
    <w:rsid w:val="00123D79"/>
    <w:rsid w:val="00123EEE"/>
    <w:rsid w:val="00124586"/>
    <w:rsid w:val="001245D6"/>
    <w:rsid w:val="001247E1"/>
    <w:rsid w:val="00124E38"/>
    <w:rsid w:val="00124FB6"/>
    <w:rsid w:val="001252E3"/>
    <w:rsid w:val="0012580B"/>
    <w:rsid w:val="00125820"/>
    <w:rsid w:val="00125C6D"/>
    <w:rsid w:val="00125FC9"/>
    <w:rsid w:val="001268C6"/>
    <w:rsid w:val="00126FA8"/>
    <w:rsid w:val="0012739A"/>
    <w:rsid w:val="00127BBE"/>
    <w:rsid w:val="00130C20"/>
    <w:rsid w:val="00130FA1"/>
    <w:rsid w:val="00131192"/>
    <w:rsid w:val="001313F9"/>
    <w:rsid w:val="0013151A"/>
    <w:rsid w:val="00131F90"/>
    <w:rsid w:val="00132BA5"/>
    <w:rsid w:val="00133E4F"/>
    <w:rsid w:val="001346CB"/>
    <w:rsid w:val="00134796"/>
    <w:rsid w:val="0013518A"/>
    <w:rsid w:val="0013526E"/>
    <w:rsid w:val="001362AA"/>
    <w:rsid w:val="00136687"/>
    <w:rsid w:val="00136CA9"/>
    <w:rsid w:val="00137ED0"/>
    <w:rsid w:val="00140060"/>
    <w:rsid w:val="00142A44"/>
    <w:rsid w:val="00142D51"/>
    <w:rsid w:val="001432C5"/>
    <w:rsid w:val="0014342D"/>
    <w:rsid w:val="00143641"/>
    <w:rsid w:val="00143CAB"/>
    <w:rsid w:val="0014480A"/>
    <w:rsid w:val="00144A41"/>
    <w:rsid w:val="001454A8"/>
    <w:rsid w:val="001455FB"/>
    <w:rsid w:val="00145F3B"/>
    <w:rsid w:val="00146152"/>
    <w:rsid w:val="00146568"/>
    <w:rsid w:val="00146790"/>
    <w:rsid w:val="00146DE7"/>
    <w:rsid w:val="00147182"/>
    <w:rsid w:val="001473B9"/>
    <w:rsid w:val="00147559"/>
    <w:rsid w:val="001478DA"/>
    <w:rsid w:val="00147AD7"/>
    <w:rsid w:val="00150A61"/>
    <w:rsid w:val="00150AD5"/>
    <w:rsid w:val="001512A9"/>
    <w:rsid w:val="00151404"/>
    <w:rsid w:val="001519B6"/>
    <w:rsid w:val="00151E8C"/>
    <w:rsid w:val="0015254E"/>
    <w:rsid w:val="001525C6"/>
    <w:rsid w:val="00152605"/>
    <w:rsid w:val="0015303D"/>
    <w:rsid w:val="001532DC"/>
    <w:rsid w:val="00153363"/>
    <w:rsid w:val="00153DFE"/>
    <w:rsid w:val="0015440F"/>
    <w:rsid w:val="00154E00"/>
    <w:rsid w:val="00155091"/>
    <w:rsid w:val="00155351"/>
    <w:rsid w:val="00155725"/>
    <w:rsid w:val="0015679A"/>
    <w:rsid w:val="00156EC4"/>
    <w:rsid w:val="001574F0"/>
    <w:rsid w:val="0015762D"/>
    <w:rsid w:val="0016092A"/>
    <w:rsid w:val="00160D92"/>
    <w:rsid w:val="00160FE7"/>
    <w:rsid w:val="001615A7"/>
    <w:rsid w:val="00161870"/>
    <w:rsid w:val="001619DC"/>
    <w:rsid w:val="0016276A"/>
    <w:rsid w:val="00162DAF"/>
    <w:rsid w:val="00163588"/>
    <w:rsid w:val="00163C10"/>
    <w:rsid w:val="00165DDE"/>
    <w:rsid w:val="001669CF"/>
    <w:rsid w:val="00166CFE"/>
    <w:rsid w:val="00166E51"/>
    <w:rsid w:val="00167E6E"/>
    <w:rsid w:val="00171371"/>
    <w:rsid w:val="001728BC"/>
    <w:rsid w:val="00172942"/>
    <w:rsid w:val="00172C99"/>
    <w:rsid w:val="00172E54"/>
    <w:rsid w:val="0017308D"/>
    <w:rsid w:val="001737A3"/>
    <w:rsid w:val="0017391C"/>
    <w:rsid w:val="001745D1"/>
    <w:rsid w:val="0017484F"/>
    <w:rsid w:val="00174D76"/>
    <w:rsid w:val="00175089"/>
    <w:rsid w:val="00175A24"/>
    <w:rsid w:val="00176E84"/>
    <w:rsid w:val="001772F5"/>
    <w:rsid w:val="00177DD9"/>
    <w:rsid w:val="00180636"/>
    <w:rsid w:val="00180F99"/>
    <w:rsid w:val="001819FA"/>
    <w:rsid w:val="0018269D"/>
    <w:rsid w:val="00182855"/>
    <w:rsid w:val="0018287B"/>
    <w:rsid w:val="00182A67"/>
    <w:rsid w:val="00182C35"/>
    <w:rsid w:val="00182CC6"/>
    <w:rsid w:val="00182E29"/>
    <w:rsid w:val="001836ED"/>
    <w:rsid w:val="00183D04"/>
    <w:rsid w:val="001846E6"/>
    <w:rsid w:val="00184A99"/>
    <w:rsid w:val="00184C97"/>
    <w:rsid w:val="00187525"/>
    <w:rsid w:val="0018781B"/>
    <w:rsid w:val="00187E58"/>
    <w:rsid w:val="00190258"/>
    <w:rsid w:val="00190A14"/>
    <w:rsid w:val="00190D8F"/>
    <w:rsid w:val="00191135"/>
    <w:rsid w:val="00191163"/>
    <w:rsid w:val="0019140B"/>
    <w:rsid w:val="00191551"/>
    <w:rsid w:val="00193018"/>
    <w:rsid w:val="00193129"/>
    <w:rsid w:val="0019315C"/>
    <w:rsid w:val="001932C4"/>
    <w:rsid w:val="001938ED"/>
    <w:rsid w:val="00193D95"/>
    <w:rsid w:val="00194D28"/>
    <w:rsid w:val="00194E5C"/>
    <w:rsid w:val="0019539D"/>
    <w:rsid w:val="00196306"/>
    <w:rsid w:val="00196957"/>
    <w:rsid w:val="00196AB3"/>
    <w:rsid w:val="00196E8D"/>
    <w:rsid w:val="0019723E"/>
    <w:rsid w:val="001976DA"/>
    <w:rsid w:val="0019EA33"/>
    <w:rsid w:val="001A09C6"/>
    <w:rsid w:val="001A259F"/>
    <w:rsid w:val="001A297E"/>
    <w:rsid w:val="001A30C6"/>
    <w:rsid w:val="001A368E"/>
    <w:rsid w:val="001A4589"/>
    <w:rsid w:val="001A48AA"/>
    <w:rsid w:val="001A4981"/>
    <w:rsid w:val="001A50E4"/>
    <w:rsid w:val="001A567E"/>
    <w:rsid w:val="001A5B18"/>
    <w:rsid w:val="001A7329"/>
    <w:rsid w:val="001A7368"/>
    <w:rsid w:val="001A74E2"/>
    <w:rsid w:val="001A76AF"/>
    <w:rsid w:val="001A792F"/>
    <w:rsid w:val="001A7F64"/>
    <w:rsid w:val="001B0B32"/>
    <w:rsid w:val="001B1DB2"/>
    <w:rsid w:val="001B21BD"/>
    <w:rsid w:val="001B2238"/>
    <w:rsid w:val="001B2494"/>
    <w:rsid w:val="001B2723"/>
    <w:rsid w:val="001B2B73"/>
    <w:rsid w:val="001B352F"/>
    <w:rsid w:val="001B3759"/>
    <w:rsid w:val="001B3EA4"/>
    <w:rsid w:val="001B494D"/>
    <w:rsid w:val="001B4E28"/>
    <w:rsid w:val="001B4E3C"/>
    <w:rsid w:val="001B53EE"/>
    <w:rsid w:val="001B5423"/>
    <w:rsid w:val="001B5515"/>
    <w:rsid w:val="001B5855"/>
    <w:rsid w:val="001B5A4B"/>
    <w:rsid w:val="001B5BC0"/>
    <w:rsid w:val="001B5E0D"/>
    <w:rsid w:val="001B61CE"/>
    <w:rsid w:val="001B6BB7"/>
    <w:rsid w:val="001B7873"/>
    <w:rsid w:val="001B7AFC"/>
    <w:rsid w:val="001B7DE1"/>
    <w:rsid w:val="001C136A"/>
    <w:rsid w:val="001C284D"/>
    <w:rsid w:val="001C3078"/>
    <w:rsid w:val="001C3525"/>
    <w:rsid w:val="001C3AFB"/>
    <w:rsid w:val="001C51FF"/>
    <w:rsid w:val="001C5375"/>
    <w:rsid w:val="001C5FD3"/>
    <w:rsid w:val="001C7227"/>
    <w:rsid w:val="001C7231"/>
    <w:rsid w:val="001D0586"/>
    <w:rsid w:val="001D0BE7"/>
    <w:rsid w:val="001D1382"/>
    <w:rsid w:val="001D190B"/>
    <w:rsid w:val="001D1A82"/>
    <w:rsid w:val="001D1BD2"/>
    <w:rsid w:val="001D1CC0"/>
    <w:rsid w:val="001D1EDF"/>
    <w:rsid w:val="001D1F08"/>
    <w:rsid w:val="001D1F28"/>
    <w:rsid w:val="001D1F40"/>
    <w:rsid w:val="001D256B"/>
    <w:rsid w:val="001D25DE"/>
    <w:rsid w:val="001D2E96"/>
    <w:rsid w:val="001D2F79"/>
    <w:rsid w:val="001D43ED"/>
    <w:rsid w:val="001D6642"/>
    <w:rsid w:val="001D7B11"/>
    <w:rsid w:val="001E02BE"/>
    <w:rsid w:val="001E079F"/>
    <w:rsid w:val="001E0890"/>
    <w:rsid w:val="001E13BA"/>
    <w:rsid w:val="001E13F2"/>
    <w:rsid w:val="001E153E"/>
    <w:rsid w:val="001E1714"/>
    <w:rsid w:val="001E198D"/>
    <w:rsid w:val="001E2691"/>
    <w:rsid w:val="001E3835"/>
    <w:rsid w:val="001E3B37"/>
    <w:rsid w:val="001E3C12"/>
    <w:rsid w:val="001E4200"/>
    <w:rsid w:val="001E4288"/>
    <w:rsid w:val="001E4E37"/>
    <w:rsid w:val="001E5877"/>
    <w:rsid w:val="001E5CF3"/>
    <w:rsid w:val="001E5D97"/>
    <w:rsid w:val="001E62E5"/>
    <w:rsid w:val="001E6B6C"/>
    <w:rsid w:val="001E704A"/>
    <w:rsid w:val="001E72BA"/>
    <w:rsid w:val="001E760A"/>
    <w:rsid w:val="001F029A"/>
    <w:rsid w:val="001F157B"/>
    <w:rsid w:val="001F170D"/>
    <w:rsid w:val="001F1A45"/>
    <w:rsid w:val="001F2594"/>
    <w:rsid w:val="001F2EF7"/>
    <w:rsid w:val="001F2F41"/>
    <w:rsid w:val="001F3612"/>
    <w:rsid w:val="001F3CC1"/>
    <w:rsid w:val="001F3F74"/>
    <w:rsid w:val="001F4835"/>
    <w:rsid w:val="001F4A26"/>
    <w:rsid w:val="001F5474"/>
    <w:rsid w:val="001F58F8"/>
    <w:rsid w:val="001F5DA2"/>
    <w:rsid w:val="001F7C2C"/>
    <w:rsid w:val="002007F9"/>
    <w:rsid w:val="00200AC5"/>
    <w:rsid w:val="002021CF"/>
    <w:rsid w:val="0020234B"/>
    <w:rsid w:val="002035F2"/>
    <w:rsid w:val="0020379E"/>
    <w:rsid w:val="002044B5"/>
    <w:rsid w:val="00204D0A"/>
    <w:rsid w:val="002055A6"/>
    <w:rsid w:val="002057C5"/>
    <w:rsid w:val="00205C2F"/>
    <w:rsid w:val="0020635B"/>
    <w:rsid w:val="00206460"/>
    <w:rsid w:val="002069B4"/>
    <w:rsid w:val="0020743D"/>
    <w:rsid w:val="00207770"/>
    <w:rsid w:val="0020788D"/>
    <w:rsid w:val="002078C2"/>
    <w:rsid w:val="00207F19"/>
    <w:rsid w:val="002101B1"/>
    <w:rsid w:val="00210562"/>
    <w:rsid w:val="002105ED"/>
    <w:rsid w:val="002109A0"/>
    <w:rsid w:val="00211AB0"/>
    <w:rsid w:val="0021293E"/>
    <w:rsid w:val="00212952"/>
    <w:rsid w:val="002131B1"/>
    <w:rsid w:val="002131D4"/>
    <w:rsid w:val="00213716"/>
    <w:rsid w:val="0021528D"/>
    <w:rsid w:val="002155C3"/>
    <w:rsid w:val="00215B37"/>
    <w:rsid w:val="00215DFC"/>
    <w:rsid w:val="0021641D"/>
    <w:rsid w:val="00217C54"/>
    <w:rsid w:val="00220B1D"/>
    <w:rsid w:val="00220CF1"/>
    <w:rsid w:val="0022102E"/>
    <w:rsid w:val="00221077"/>
    <w:rsid w:val="002212DF"/>
    <w:rsid w:val="00222A35"/>
    <w:rsid w:val="00222CD4"/>
    <w:rsid w:val="00222CE0"/>
    <w:rsid w:val="00222EB7"/>
    <w:rsid w:val="002232BE"/>
    <w:rsid w:val="00223C47"/>
    <w:rsid w:val="00223C4F"/>
    <w:rsid w:val="002240C2"/>
    <w:rsid w:val="002249FF"/>
    <w:rsid w:val="00224FDE"/>
    <w:rsid w:val="00225016"/>
    <w:rsid w:val="00225220"/>
    <w:rsid w:val="002258FE"/>
    <w:rsid w:val="00225EDB"/>
    <w:rsid w:val="002264A6"/>
    <w:rsid w:val="00227BA7"/>
    <w:rsid w:val="002300DB"/>
    <w:rsid w:val="0023011C"/>
    <w:rsid w:val="002302EC"/>
    <w:rsid w:val="002303AB"/>
    <w:rsid w:val="002314B0"/>
    <w:rsid w:val="00231613"/>
    <w:rsid w:val="00233058"/>
    <w:rsid w:val="00233C04"/>
    <w:rsid w:val="00234141"/>
    <w:rsid w:val="0023426B"/>
    <w:rsid w:val="0023491F"/>
    <w:rsid w:val="00235ED9"/>
    <w:rsid w:val="002364E6"/>
    <w:rsid w:val="0023725B"/>
    <w:rsid w:val="002375C1"/>
    <w:rsid w:val="0024023C"/>
    <w:rsid w:val="0024089B"/>
    <w:rsid w:val="002409EF"/>
    <w:rsid w:val="0024158E"/>
    <w:rsid w:val="00241922"/>
    <w:rsid w:val="00241FB0"/>
    <w:rsid w:val="002420FB"/>
    <w:rsid w:val="00242E33"/>
    <w:rsid w:val="002430FA"/>
    <w:rsid w:val="0024339B"/>
    <w:rsid w:val="002445FF"/>
    <w:rsid w:val="00245374"/>
    <w:rsid w:val="00245515"/>
    <w:rsid w:val="0024588B"/>
    <w:rsid w:val="00246E3A"/>
    <w:rsid w:val="00250513"/>
    <w:rsid w:val="00250BC9"/>
    <w:rsid w:val="00250D23"/>
    <w:rsid w:val="002526B7"/>
    <w:rsid w:val="00252A58"/>
    <w:rsid w:val="00254252"/>
    <w:rsid w:val="002548AB"/>
    <w:rsid w:val="0025587A"/>
    <w:rsid w:val="0025647B"/>
    <w:rsid w:val="00256EA0"/>
    <w:rsid w:val="00257226"/>
    <w:rsid w:val="00257350"/>
    <w:rsid w:val="00257966"/>
    <w:rsid w:val="00257A6E"/>
    <w:rsid w:val="00257B0E"/>
    <w:rsid w:val="002605FA"/>
    <w:rsid w:val="002610D8"/>
    <w:rsid w:val="00262994"/>
    <w:rsid w:val="00262AA5"/>
    <w:rsid w:val="00263322"/>
    <w:rsid w:val="00263398"/>
    <w:rsid w:val="0026351A"/>
    <w:rsid w:val="00263641"/>
    <w:rsid w:val="00263C5A"/>
    <w:rsid w:val="00263DFA"/>
    <w:rsid w:val="00264A0F"/>
    <w:rsid w:val="00264BD4"/>
    <w:rsid w:val="00264BFC"/>
    <w:rsid w:val="00265B78"/>
    <w:rsid w:val="00265D3F"/>
    <w:rsid w:val="00266AFC"/>
    <w:rsid w:val="00266F06"/>
    <w:rsid w:val="00267194"/>
    <w:rsid w:val="002674FA"/>
    <w:rsid w:val="00267C54"/>
    <w:rsid w:val="00267EA4"/>
    <w:rsid w:val="0027046F"/>
    <w:rsid w:val="00271DF6"/>
    <w:rsid w:val="00272972"/>
    <w:rsid w:val="002736EB"/>
    <w:rsid w:val="00273D8C"/>
    <w:rsid w:val="00273F66"/>
    <w:rsid w:val="00274641"/>
    <w:rsid w:val="0027491F"/>
    <w:rsid w:val="00275BCF"/>
    <w:rsid w:val="00276034"/>
    <w:rsid w:val="00276A6A"/>
    <w:rsid w:val="00277102"/>
    <w:rsid w:val="0027748F"/>
    <w:rsid w:val="00280572"/>
    <w:rsid w:val="00280B37"/>
    <w:rsid w:val="00280DA2"/>
    <w:rsid w:val="002819CE"/>
    <w:rsid w:val="00281FF1"/>
    <w:rsid w:val="00282323"/>
    <w:rsid w:val="00282369"/>
    <w:rsid w:val="002823E4"/>
    <w:rsid w:val="00282882"/>
    <w:rsid w:val="00282A70"/>
    <w:rsid w:val="00282A74"/>
    <w:rsid w:val="002830DD"/>
    <w:rsid w:val="002835CC"/>
    <w:rsid w:val="0028399C"/>
    <w:rsid w:val="00283AB1"/>
    <w:rsid w:val="00283B9D"/>
    <w:rsid w:val="00283DC2"/>
    <w:rsid w:val="00284D4B"/>
    <w:rsid w:val="00285002"/>
    <w:rsid w:val="00285B22"/>
    <w:rsid w:val="0028668F"/>
    <w:rsid w:val="00286BCE"/>
    <w:rsid w:val="00287E54"/>
    <w:rsid w:val="00287FC2"/>
    <w:rsid w:val="0029074D"/>
    <w:rsid w:val="00290DBC"/>
    <w:rsid w:val="00291344"/>
    <w:rsid w:val="00291E36"/>
    <w:rsid w:val="002920B0"/>
    <w:rsid w:val="00292257"/>
    <w:rsid w:val="00292DBB"/>
    <w:rsid w:val="002934F1"/>
    <w:rsid w:val="0029352B"/>
    <w:rsid w:val="00294E5B"/>
    <w:rsid w:val="00295C84"/>
    <w:rsid w:val="00295E1D"/>
    <w:rsid w:val="002968B3"/>
    <w:rsid w:val="00296A9A"/>
    <w:rsid w:val="00296DF2"/>
    <w:rsid w:val="00296FCA"/>
    <w:rsid w:val="00297BDA"/>
    <w:rsid w:val="00297FBE"/>
    <w:rsid w:val="002A15A8"/>
    <w:rsid w:val="002A15D6"/>
    <w:rsid w:val="002A1A49"/>
    <w:rsid w:val="002A1F12"/>
    <w:rsid w:val="002A24E2"/>
    <w:rsid w:val="002A2525"/>
    <w:rsid w:val="002A269B"/>
    <w:rsid w:val="002A2897"/>
    <w:rsid w:val="002A2F2A"/>
    <w:rsid w:val="002A4CA4"/>
    <w:rsid w:val="002A54E0"/>
    <w:rsid w:val="002A55CC"/>
    <w:rsid w:val="002A64D5"/>
    <w:rsid w:val="002A68E7"/>
    <w:rsid w:val="002A6C35"/>
    <w:rsid w:val="002A6CD0"/>
    <w:rsid w:val="002A73C9"/>
    <w:rsid w:val="002A7E9E"/>
    <w:rsid w:val="002B0346"/>
    <w:rsid w:val="002B1595"/>
    <w:rsid w:val="002B191D"/>
    <w:rsid w:val="002B1A20"/>
    <w:rsid w:val="002B1BE7"/>
    <w:rsid w:val="002B23CC"/>
    <w:rsid w:val="002B2453"/>
    <w:rsid w:val="002B2593"/>
    <w:rsid w:val="002B2A4C"/>
    <w:rsid w:val="002B2BA3"/>
    <w:rsid w:val="002B580F"/>
    <w:rsid w:val="002B5917"/>
    <w:rsid w:val="002B6474"/>
    <w:rsid w:val="002B69FA"/>
    <w:rsid w:val="002B6CAD"/>
    <w:rsid w:val="002B6D90"/>
    <w:rsid w:val="002B7118"/>
    <w:rsid w:val="002B77F1"/>
    <w:rsid w:val="002C04FF"/>
    <w:rsid w:val="002C0803"/>
    <w:rsid w:val="002C0D0F"/>
    <w:rsid w:val="002C11E7"/>
    <w:rsid w:val="002C143E"/>
    <w:rsid w:val="002C1971"/>
    <w:rsid w:val="002C3102"/>
    <w:rsid w:val="002C40DA"/>
    <w:rsid w:val="002C51F5"/>
    <w:rsid w:val="002C55BC"/>
    <w:rsid w:val="002C5CA2"/>
    <w:rsid w:val="002C64F5"/>
    <w:rsid w:val="002C6EE2"/>
    <w:rsid w:val="002C7086"/>
    <w:rsid w:val="002D0AF6"/>
    <w:rsid w:val="002D1FB9"/>
    <w:rsid w:val="002D2A29"/>
    <w:rsid w:val="002D2C88"/>
    <w:rsid w:val="002D3BF2"/>
    <w:rsid w:val="002D3CBD"/>
    <w:rsid w:val="002D4649"/>
    <w:rsid w:val="002D483C"/>
    <w:rsid w:val="002D501F"/>
    <w:rsid w:val="002D511B"/>
    <w:rsid w:val="002D5CD4"/>
    <w:rsid w:val="002D62AB"/>
    <w:rsid w:val="002D6373"/>
    <w:rsid w:val="002D70D5"/>
    <w:rsid w:val="002D75CB"/>
    <w:rsid w:val="002D76EA"/>
    <w:rsid w:val="002D7DE0"/>
    <w:rsid w:val="002E0633"/>
    <w:rsid w:val="002E0A32"/>
    <w:rsid w:val="002E268C"/>
    <w:rsid w:val="002E269B"/>
    <w:rsid w:val="002E3170"/>
    <w:rsid w:val="002E345A"/>
    <w:rsid w:val="002E3BAD"/>
    <w:rsid w:val="002E45E2"/>
    <w:rsid w:val="002E49E5"/>
    <w:rsid w:val="002E53D6"/>
    <w:rsid w:val="002E5651"/>
    <w:rsid w:val="002E5785"/>
    <w:rsid w:val="002E641F"/>
    <w:rsid w:val="002E6D07"/>
    <w:rsid w:val="002F052A"/>
    <w:rsid w:val="002F0DB9"/>
    <w:rsid w:val="002F150E"/>
    <w:rsid w:val="002F164D"/>
    <w:rsid w:val="002F29A5"/>
    <w:rsid w:val="002F3BEF"/>
    <w:rsid w:val="002F3C71"/>
    <w:rsid w:val="002F42CF"/>
    <w:rsid w:val="002F46F8"/>
    <w:rsid w:val="002F51CA"/>
    <w:rsid w:val="002F550A"/>
    <w:rsid w:val="002F6045"/>
    <w:rsid w:val="002F7B15"/>
    <w:rsid w:val="003005C1"/>
    <w:rsid w:val="00300CCD"/>
    <w:rsid w:val="00301378"/>
    <w:rsid w:val="00301504"/>
    <w:rsid w:val="003027A7"/>
    <w:rsid w:val="0030321C"/>
    <w:rsid w:val="0030337D"/>
    <w:rsid w:val="00303990"/>
    <w:rsid w:val="00303B7A"/>
    <w:rsid w:val="00303CCE"/>
    <w:rsid w:val="00303E00"/>
    <w:rsid w:val="0030410F"/>
    <w:rsid w:val="00305560"/>
    <w:rsid w:val="00305A21"/>
    <w:rsid w:val="00306001"/>
    <w:rsid w:val="00306206"/>
    <w:rsid w:val="003069C3"/>
    <w:rsid w:val="00306A6B"/>
    <w:rsid w:val="00306F3E"/>
    <w:rsid w:val="0030701E"/>
    <w:rsid w:val="00307780"/>
    <w:rsid w:val="003079DD"/>
    <w:rsid w:val="00307B95"/>
    <w:rsid w:val="00310662"/>
    <w:rsid w:val="00310773"/>
    <w:rsid w:val="00311211"/>
    <w:rsid w:val="0031136B"/>
    <w:rsid w:val="00311CBB"/>
    <w:rsid w:val="00311EEA"/>
    <w:rsid w:val="003126B0"/>
    <w:rsid w:val="003134AA"/>
    <w:rsid w:val="00313883"/>
    <w:rsid w:val="003144D0"/>
    <w:rsid w:val="00314A32"/>
    <w:rsid w:val="00314F3C"/>
    <w:rsid w:val="00315E8F"/>
    <w:rsid w:val="003162F9"/>
    <w:rsid w:val="00317B07"/>
    <w:rsid w:val="00317D85"/>
    <w:rsid w:val="00317F24"/>
    <w:rsid w:val="00317FBA"/>
    <w:rsid w:val="00320395"/>
    <w:rsid w:val="003205F8"/>
    <w:rsid w:val="00321C25"/>
    <w:rsid w:val="0032211D"/>
    <w:rsid w:val="00322485"/>
    <w:rsid w:val="003225E2"/>
    <w:rsid w:val="00322FDF"/>
    <w:rsid w:val="00324CCA"/>
    <w:rsid w:val="00325CAA"/>
    <w:rsid w:val="00326445"/>
    <w:rsid w:val="00326D20"/>
    <w:rsid w:val="00327385"/>
    <w:rsid w:val="003274A7"/>
    <w:rsid w:val="00327C56"/>
    <w:rsid w:val="003302D3"/>
    <w:rsid w:val="0033046F"/>
    <w:rsid w:val="00330CFF"/>
    <w:rsid w:val="00330D37"/>
    <w:rsid w:val="0033120B"/>
    <w:rsid w:val="003313CF"/>
    <w:rsid w:val="003315A1"/>
    <w:rsid w:val="003318BF"/>
    <w:rsid w:val="00331FEC"/>
    <w:rsid w:val="003320B1"/>
    <w:rsid w:val="003321FB"/>
    <w:rsid w:val="00332C8D"/>
    <w:rsid w:val="00332CE3"/>
    <w:rsid w:val="00333A1E"/>
    <w:rsid w:val="0033486B"/>
    <w:rsid w:val="00334F96"/>
    <w:rsid w:val="003351D7"/>
    <w:rsid w:val="00335C1A"/>
    <w:rsid w:val="003373EC"/>
    <w:rsid w:val="003376F3"/>
    <w:rsid w:val="003421DB"/>
    <w:rsid w:val="0034269D"/>
    <w:rsid w:val="00342FF4"/>
    <w:rsid w:val="003439EB"/>
    <w:rsid w:val="00343B7F"/>
    <w:rsid w:val="0034408C"/>
    <w:rsid w:val="0034468B"/>
    <w:rsid w:val="003448B3"/>
    <w:rsid w:val="00344DD0"/>
    <w:rsid w:val="00345444"/>
    <w:rsid w:val="00346148"/>
    <w:rsid w:val="003469BB"/>
    <w:rsid w:val="00346E24"/>
    <w:rsid w:val="00346FEA"/>
    <w:rsid w:val="003470BF"/>
    <w:rsid w:val="0034721F"/>
    <w:rsid w:val="00347288"/>
    <w:rsid w:val="00347958"/>
    <w:rsid w:val="00347A59"/>
    <w:rsid w:val="00347AA4"/>
    <w:rsid w:val="00347B25"/>
    <w:rsid w:val="00347E3C"/>
    <w:rsid w:val="003500FC"/>
    <w:rsid w:val="003501B6"/>
    <w:rsid w:val="00350730"/>
    <w:rsid w:val="00350AAE"/>
    <w:rsid w:val="003514F7"/>
    <w:rsid w:val="0035237B"/>
    <w:rsid w:val="0035255F"/>
    <w:rsid w:val="003528BE"/>
    <w:rsid w:val="00353269"/>
    <w:rsid w:val="00353DF8"/>
    <w:rsid w:val="003552F6"/>
    <w:rsid w:val="00355608"/>
    <w:rsid w:val="003560A0"/>
    <w:rsid w:val="00356F1A"/>
    <w:rsid w:val="003570BE"/>
    <w:rsid w:val="00357D77"/>
    <w:rsid w:val="00360B97"/>
    <w:rsid w:val="00361E61"/>
    <w:rsid w:val="00362172"/>
    <w:rsid w:val="003625A3"/>
    <w:rsid w:val="003625D7"/>
    <w:rsid w:val="00362E06"/>
    <w:rsid w:val="0036382D"/>
    <w:rsid w:val="00363DF2"/>
    <w:rsid w:val="003641E1"/>
    <w:rsid w:val="003648AC"/>
    <w:rsid w:val="00364B21"/>
    <w:rsid w:val="00364D00"/>
    <w:rsid w:val="00364E09"/>
    <w:rsid w:val="00366223"/>
    <w:rsid w:val="00366465"/>
    <w:rsid w:val="0036652D"/>
    <w:rsid w:val="003669EA"/>
    <w:rsid w:val="00367376"/>
    <w:rsid w:val="00367C4F"/>
    <w:rsid w:val="00367F8F"/>
    <w:rsid w:val="0037033A"/>
    <w:rsid w:val="003706CC"/>
    <w:rsid w:val="00370CDD"/>
    <w:rsid w:val="0037117C"/>
    <w:rsid w:val="0037189D"/>
    <w:rsid w:val="00371AFF"/>
    <w:rsid w:val="003729A9"/>
    <w:rsid w:val="00372AF9"/>
    <w:rsid w:val="003733C6"/>
    <w:rsid w:val="00373731"/>
    <w:rsid w:val="00373D26"/>
    <w:rsid w:val="00373D83"/>
    <w:rsid w:val="00374789"/>
    <w:rsid w:val="00374C21"/>
    <w:rsid w:val="003757E9"/>
    <w:rsid w:val="00375B79"/>
    <w:rsid w:val="00376D0A"/>
    <w:rsid w:val="00376E4F"/>
    <w:rsid w:val="00377710"/>
    <w:rsid w:val="0037771F"/>
    <w:rsid w:val="003777AE"/>
    <w:rsid w:val="00377926"/>
    <w:rsid w:val="00377C0A"/>
    <w:rsid w:val="00377EA8"/>
    <w:rsid w:val="003800D7"/>
    <w:rsid w:val="00380CB4"/>
    <w:rsid w:val="00381551"/>
    <w:rsid w:val="00381911"/>
    <w:rsid w:val="0038289C"/>
    <w:rsid w:val="00382FF0"/>
    <w:rsid w:val="0038393C"/>
    <w:rsid w:val="00383D07"/>
    <w:rsid w:val="00383F3F"/>
    <w:rsid w:val="00383F7F"/>
    <w:rsid w:val="00384AE2"/>
    <w:rsid w:val="00384B61"/>
    <w:rsid w:val="00386648"/>
    <w:rsid w:val="0038664E"/>
    <w:rsid w:val="0038690A"/>
    <w:rsid w:val="00386EB5"/>
    <w:rsid w:val="00386F45"/>
    <w:rsid w:val="0038750B"/>
    <w:rsid w:val="003879B2"/>
    <w:rsid w:val="003879B4"/>
    <w:rsid w:val="00387F16"/>
    <w:rsid w:val="0039049B"/>
    <w:rsid w:val="00390557"/>
    <w:rsid w:val="00390650"/>
    <w:rsid w:val="00390A59"/>
    <w:rsid w:val="00390FD0"/>
    <w:rsid w:val="003913C1"/>
    <w:rsid w:val="0039313B"/>
    <w:rsid w:val="00393306"/>
    <w:rsid w:val="003937DD"/>
    <w:rsid w:val="00394B47"/>
    <w:rsid w:val="003951B6"/>
    <w:rsid w:val="00395262"/>
    <w:rsid w:val="00395907"/>
    <w:rsid w:val="00395E49"/>
    <w:rsid w:val="00395F81"/>
    <w:rsid w:val="003962A7"/>
    <w:rsid w:val="00396C01"/>
    <w:rsid w:val="00396CEC"/>
    <w:rsid w:val="00397114"/>
    <w:rsid w:val="00397C89"/>
    <w:rsid w:val="00397EEB"/>
    <w:rsid w:val="003A049C"/>
    <w:rsid w:val="003A0962"/>
    <w:rsid w:val="003A0BAD"/>
    <w:rsid w:val="003A1253"/>
    <w:rsid w:val="003A13ED"/>
    <w:rsid w:val="003A1AE6"/>
    <w:rsid w:val="003A22E3"/>
    <w:rsid w:val="003A247E"/>
    <w:rsid w:val="003A281A"/>
    <w:rsid w:val="003A28FC"/>
    <w:rsid w:val="003A2D8E"/>
    <w:rsid w:val="003A344B"/>
    <w:rsid w:val="003A37FA"/>
    <w:rsid w:val="003A3896"/>
    <w:rsid w:val="003A408A"/>
    <w:rsid w:val="003A51EF"/>
    <w:rsid w:val="003A5880"/>
    <w:rsid w:val="003A6139"/>
    <w:rsid w:val="003A6E7B"/>
    <w:rsid w:val="003A763C"/>
    <w:rsid w:val="003A7679"/>
    <w:rsid w:val="003A7CE6"/>
    <w:rsid w:val="003A7FB4"/>
    <w:rsid w:val="003B0D8E"/>
    <w:rsid w:val="003B0DF7"/>
    <w:rsid w:val="003B1A4B"/>
    <w:rsid w:val="003B1DDB"/>
    <w:rsid w:val="003B27EB"/>
    <w:rsid w:val="003B2C33"/>
    <w:rsid w:val="003B3038"/>
    <w:rsid w:val="003B4751"/>
    <w:rsid w:val="003B4B9C"/>
    <w:rsid w:val="003B4C05"/>
    <w:rsid w:val="003B570D"/>
    <w:rsid w:val="003B5726"/>
    <w:rsid w:val="003B6636"/>
    <w:rsid w:val="003B6A36"/>
    <w:rsid w:val="003B70D3"/>
    <w:rsid w:val="003B7647"/>
    <w:rsid w:val="003B7989"/>
    <w:rsid w:val="003B7A62"/>
    <w:rsid w:val="003B7D62"/>
    <w:rsid w:val="003C065A"/>
    <w:rsid w:val="003C09D3"/>
    <w:rsid w:val="003C0CFD"/>
    <w:rsid w:val="003C1615"/>
    <w:rsid w:val="003C16C9"/>
    <w:rsid w:val="003C20E4"/>
    <w:rsid w:val="003C29D6"/>
    <w:rsid w:val="003C2C67"/>
    <w:rsid w:val="003C2F0F"/>
    <w:rsid w:val="003C3452"/>
    <w:rsid w:val="003C3C23"/>
    <w:rsid w:val="003C3EF5"/>
    <w:rsid w:val="003C402C"/>
    <w:rsid w:val="003C498E"/>
    <w:rsid w:val="003C5DBE"/>
    <w:rsid w:val="003C618E"/>
    <w:rsid w:val="003C6B39"/>
    <w:rsid w:val="003C6B4F"/>
    <w:rsid w:val="003C6F0C"/>
    <w:rsid w:val="003C702F"/>
    <w:rsid w:val="003C71DD"/>
    <w:rsid w:val="003D085D"/>
    <w:rsid w:val="003D08AA"/>
    <w:rsid w:val="003D181B"/>
    <w:rsid w:val="003D22C6"/>
    <w:rsid w:val="003D299A"/>
    <w:rsid w:val="003D2D7E"/>
    <w:rsid w:val="003D3067"/>
    <w:rsid w:val="003D3779"/>
    <w:rsid w:val="003D4034"/>
    <w:rsid w:val="003D4837"/>
    <w:rsid w:val="003D4906"/>
    <w:rsid w:val="003D4E41"/>
    <w:rsid w:val="003D632B"/>
    <w:rsid w:val="003D6342"/>
    <w:rsid w:val="003D6D56"/>
    <w:rsid w:val="003D701E"/>
    <w:rsid w:val="003D73B5"/>
    <w:rsid w:val="003D7681"/>
    <w:rsid w:val="003D76A5"/>
    <w:rsid w:val="003D7744"/>
    <w:rsid w:val="003D787C"/>
    <w:rsid w:val="003D7EA5"/>
    <w:rsid w:val="003E09B8"/>
    <w:rsid w:val="003E185B"/>
    <w:rsid w:val="003E21D8"/>
    <w:rsid w:val="003E28FE"/>
    <w:rsid w:val="003E2CAD"/>
    <w:rsid w:val="003E2E56"/>
    <w:rsid w:val="003E31C4"/>
    <w:rsid w:val="003E3CE1"/>
    <w:rsid w:val="003E3D46"/>
    <w:rsid w:val="003E49BF"/>
    <w:rsid w:val="003E59B7"/>
    <w:rsid w:val="003E5D35"/>
    <w:rsid w:val="003E6889"/>
    <w:rsid w:val="003E6AB7"/>
    <w:rsid w:val="003E6F90"/>
    <w:rsid w:val="003E72B2"/>
    <w:rsid w:val="003E761A"/>
    <w:rsid w:val="003E78E0"/>
    <w:rsid w:val="003F0996"/>
    <w:rsid w:val="003F0C04"/>
    <w:rsid w:val="003F207D"/>
    <w:rsid w:val="003F20F3"/>
    <w:rsid w:val="003F28A3"/>
    <w:rsid w:val="003F37E0"/>
    <w:rsid w:val="003F3BD4"/>
    <w:rsid w:val="003F49F1"/>
    <w:rsid w:val="003F4EBA"/>
    <w:rsid w:val="003F4F32"/>
    <w:rsid w:val="003F5012"/>
    <w:rsid w:val="003F5BD3"/>
    <w:rsid w:val="003F5D0F"/>
    <w:rsid w:val="003F67F8"/>
    <w:rsid w:val="003F6C31"/>
    <w:rsid w:val="003F71AD"/>
    <w:rsid w:val="003F71EB"/>
    <w:rsid w:val="003F73BE"/>
    <w:rsid w:val="004003D3"/>
    <w:rsid w:val="00401275"/>
    <w:rsid w:val="00401869"/>
    <w:rsid w:val="0040189B"/>
    <w:rsid w:val="0040287A"/>
    <w:rsid w:val="00402A40"/>
    <w:rsid w:val="00403E4C"/>
    <w:rsid w:val="004055BC"/>
    <w:rsid w:val="004057D2"/>
    <w:rsid w:val="00406052"/>
    <w:rsid w:val="0040666A"/>
    <w:rsid w:val="00406B97"/>
    <w:rsid w:val="00406BE5"/>
    <w:rsid w:val="00410363"/>
    <w:rsid w:val="00410C66"/>
    <w:rsid w:val="00411632"/>
    <w:rsid w:val="00412BE8"/>
    <w:rsid w:val="004130EA"/>
    <w:rsid w:val="0041366C"/>
    <w:rsid w:val="00413DE8"/>
    <w:rsid w:val="00414101"/>
    <w:rsid w:val="00414154"/>
    <w:rsid w:val="00414D65"/>
    <w:rsid w:val="00415535"/>
    <w:rsid w:val="004156E3"/>
    <w:rsid w:val="0041574A"/>
    <w:rsid w:val="00415B13"/>
    <w:rsid w:val="00416D68"/>
    <w:rsid w:val="00417135"/>
    <w:rsid w:val="00420D56"/>
    <w:rsid w:val="00421768"/>
    <w:rsid w:val="00421D04"/>
    <w:rsid w:val="00421E17"/>
    <w:rsid w:val="004234F0"/>
    <w:rsid w:val="0042371F"/>
    <w:rsid w:val="00423A2A"/>
    <w:rsid w:val="004243D3"/>
    <w:rsid w:val="00424725"/>
    <w:rsid w:val="00425D4D"/>
    <w:rsid w:val="00425E80"/>
    <w:rsid w:val="00425F76"/>
    <w:rsid w:val="00426A34"/>
    <w:rsid w:val="004279AF"/>
    <w:rsid w:val="00431102"/>
    <w:rsid w:val="0043132D"/>
    <w:rsid w:val="00431A81"/>
    <w:rsid w:val="004324F5"/>
    <w:rsid w:val="00432F3E"/>
    <w:rsid w:val="004330C2"/>
    <w:rsid w:val="00433534"/>
    <w:rsid w:val="0043383B"/>
    <w:rsid w:val="00433B35"/>
    <w:rsid w:val="00433BFA"/>
    <w:rsid w:val="00433DC9"/>
    <w:rsid w:val="00433DDB"/>
    <w:rsid w:val="0043527F"/>
    <w:rsid w:val="0043552D"/>
    <w:rsid w:val="00435A67"/>
    <w:rsid w:val="00435E92"/>
    <w:rsid w:val="00435F1D"/>
    <w:rsid w:val="004360E4"/>
    <w:rsid w:val="00436230"/>
    <w:rsid w:val="00437619"/>
    <w:rsid w:val="004379F9"/>
    <w:rsid w:val="004401BA"/>
    <w:rsid w:val="004406A2"/>
    <w:rsid w:val="00441283"/>
    <w:rsid w:val="00441485"/>
    <w:rsid w:val="00443047"/>
    <w:rsid w:val="004430CE"/>
    <w:rsid w:val="004433B6"/>
    <w:rsid w:val="00443855"/>
    <w:rsid w:val="00443DD0"/>
    <w:rsid w:val="00444969"/>
    <w:rsid w:val="00444EEE"/>
    <w:rsid w:val="00446C95"/>
    <w:rsid w:val="00446FC1"/>
    <w:rsid w:val="00447263"/>
    <w:rsid w:val="004479B3"/>
    <w:rsid w:val="00450D93"/>
    <w:rsid w:val="0045113E"/>
    <w:rsid w:val="00452005"/>
    <w:rsid w:val="00452113"/>
    <w:rsid w:val="00452AA0"/>
    <w:rsid w:val="00453184"/>
    <w:rsid w:val="00453214"/>
    <w:rsid w:val="00453960"/>
    <w:rsid w:val="00454778"/>
    <w:rsid w:val="004557D4"/>
    <w:rsid w:val="004567F5"/>
    <w:rsid w:val="00456924"/>
    <w:rsid w:val="00457281"/>
    <w:rsid w:val="00457401"/>
    <w:rsid w:val="0045796D"/>
    <w:rsid w:val="00457B37"/>
    <w:rsid w:val="00461320"/>
    <w:rsid w:val="00461920"/>
    <w:rsid w:val="004627EA"/>
    <w:rsid w:val="00463629"/>
    <w:rsid w:val="00463C11"/>
    <w:rsid w:val="00463FF7"/>
    <w:rsid w:val="0046418C"/>
    <w:rsid w:val="0046510D"/>
    <w:rsid w:val="0046514F"/>
    <w:rsid w:val="00465A1E"/>
    <w:rsid w:val="00467DEE"/>
    <w:rsid w:val="00470104"/>
    <w:rsid w:val="004701C8"/>
    <w:rsid w:val="0047022D"/>
    <w:rsid w:val="004709C3"/>
    <w:rsid w:val="004712B3"/>
    <w:rsid w:val="00473343"/>
    <w:rsid w:val="0047364D"/>
    <w:rsid w:val="00473C7B"/>
    <w:rsid w:val="004741AD"/>
    <w:rsid w:val="0047496F"/>
    <w:rsid w:val="00474BBE"/>
    <w:rsid w:val="00474E72"/>
    <w:rsid w:val="0047597B"/>
    <w:rsid w:val="0047675D"/>
    <w:rsid w:val="0047770E"/>
    <w:rsid w:val="00480CA2"/>
    <w:rsid w:val="00482B9A"/>
    <w:rsid w:val="00483334"/>
    <w:rsid w:val="004833E8"/>
    <w:rsid w:val="00484AF0"/>
    <w:rsid w:val="0048507F"/>
    <w:rsid w:val="004857FD"/>
    <w:rsid w:val="00485B0B"/>
    <w:rsid w:val="00486F92"/>
    <w:rsid w:val="00487B32"/>
    <w:rsid w:val="00487EF0"/>
    <w:rsid w:val="004905C3"/>
    <w:rsid w:val="00490C8C"/>
    <w:rsid w:val="00490DE4"/>
    <w:rsid w:val="00492963"/>
    <w:rsid w:val="0049323E"/>
    <w:rsid w:val="00493A52"/>
    <w:rsid w:val="00493BBE"/>
    <w:rsid w:val="004952C1"/>
    <w:rsid w:val="00495B9F"/>
    <w:rsid w:val="00496233"/>
    <w:rsid w:val="004966BB"/>
    <w:rsid w:val="00496C01"/>
    <w:rsid w:val="00497D0A"/>
    <w:rsid w:val="004A11EC"/>
    <w:rsid w:val="004A1253"/>
    <w:rsid w:val="004A1F7A"/>
    <w:rsid w:val="004A27BC"/>
    <w:rsid w:val="004A2916"/>
    <w:rsid w:val="004A2A63"/>
    <w:rsid w:val="004A3329"/>
    <w:rsid w:val="004A3CBA"/>
    <w:rsid w:val="004A3D64"/>
    <w:rsid w:val="004A4961"/>
    <w:rsid w:val="004A569A"/>
    <w:rsid w:val="004A58C3"/>
    <w:rsid w:val="004A5CF2"/>
    <w:rsid w:val="004A5EBD"/>
    <w:rsid w:val="004A6540"/>
    <w:rsid w:val="004A782C"/>
    <w:rsid w:val="004A7CFA"/>
    <w:rsid w:val="004B0091"/>
    <w:rsid w:val="004B08BD"/>
    <w:rsid w:val="004B1CE1"/>
    <w:rsid w:val="004B210C"/>
    <w:rsid w:val="004B2394"/>
    <w:rsid w:val="004B26E3"/>
    <w:rsid w:val="004B28BD"/>
    <w:rsid w:val="004B31ED"/>
    <w:rsid w:val="004B368A"/>
    <w:rsid w:val="004B4C45"/>
    <w:rsid w:val="004B5A2B"/>
    <w:rsid w:val="004B5D87"/>
    <w:rsid w:val="004B6F2F"/>
    <w:rsid w:val="004B73E3"/>
    <w:rsid w:val="004B74DA"/>
    <w:rsid w:val="004C0020"/>
    <w:rsid w:val="004C0EC5"/>
    <w:rsid w:val="004C16B0"/>
    <w:rsid w:val="004C2AC8"/>
    <w:rsid w:val="004C3EB9"/>
    <w:rsid w:val="004C41AB"/>
    <w:rsid w:val="004C513B"/>
    <w:rsid w:val="004C5256"/>
    <w:rsid w:val="004C6096"/>
    <w:rsid w:val="004C60EE"/>
    <w:rsid w:val="004C6F5C"/>
    <w:rsid w:val="004C6F8E"/>
    <w:rsid w:val="004C71B2"/>
    <w:rsid w:val="004D1592"/>
    <w:rsid w:val="004D2AC8"/>
    <w:rsid w:val="004D3566"/>
    <w:rsid w:val="004D405F"/>
    <w:rsid w:val="004D40B5"/>
    <w:rsid w:val="004D44CF"/>
    <w:rsid w:val="004D5146"/>
    <w:rsid w:val="004D523C"/>
    <w:rsid w:val="004D5415"/>
    <w:rsid w:val="004D5A1F"/>
    <w:rsid w:val="004D6581"/>
    <w:rsid w:val="004D6EF9"/>
    <w:rsid w:val="004D7EFD"/>
    <w:rsid w:val="004E0658"/>
    <w:rsid w:val="004E0659"/>
    <w:rsid w:val="004E107A"/>
    <w:rsid w:val="004E1F18"/>
    <w:rsid w:val="004E2136"/>
    <w:rsid w:val="004E223F"/>
    <w:rsid w:val="004E2BCA"/>
    <w:rsid w:val="004E2DA8"/>
    <w:rsid w:val="004E3410"/>
    <w:rsid w:val="004E3730"/>
    <w:rsid w:val="004E3B26"/>
    <w:rsid w:val="004E3FBC"/>
    <w:rsid w:val="004E48C5"/>
    <w:rsid w:val="004E4D0A"/>
    <w:rsid w:val="004E4F4F"/>
    <w:rsid w:val="004E58C9"/>
    <w:rsid w:val="004E5A85"/>
    <w:rsid w:val="004E5C8F"/>
    <w:rsid w:val="004E6470"/>
    <w:rsid w:val="004E6789"/>
    <w:rsid w:val="004E68AA"/>
    <w:rsid w:val="004E6D71"/>
    <w:rsid w:val="004E7A30"/>
    <w:rsid w:val="004F110F"/>
    <w:rsid w:val="004F1369"/>
    <w:rsid w:val="004F152C"/>
    <w:rsid w:val="004F1ABE"/>
    <w:rsid w:val="004F27DD"/>
    <w:rsid w:val="004F3FC7"/>
    <w:rsid w:val="004F46E4"/>
    <w:rsid w:val="004F4765"/>
    <w:rsid w:val="004F481B"/>
    <w:rsid w:val="004F55F4"/>
    <w:rsid w:val="004F61E3"/>
    <w:rsid w:val="004F630B"/>
    <w:rsid w:val="004F6428"/>
    <w:rsid w:val="004F657E"/>
    <w:rsid w:val="004F691A"/>
    <w:rsid w:val="004F6EE9"/>
    <w:rsid w:val="004F702E"/>
    <w:rsid w:val="004F73D5"/>
    <w:rsid w:val="005007CC"/>
    <w:rsid w:val="00500AAD"/>
    <w:rsid w:val="005014CE"/>
    <w:rsid w:val="005019E8"/>
    <w:rsid w:val="00502E10"/>
    <w:rsid w:val="00502F89"/>
    <w:rsid w:val="0050332B"/>
    <w:rsid w:val="00503346"/>
    <w:rsid w:val="00503377"/>
    <w:rsid w:val="00503384"/>
    <w:rsid w:val="005034E3"/>
    <w:rsid w:val="005043CB"/>
    <w:rsid w:val="005044D5"/>
    <w:rsid w:val="00504762"/>
    <w:rsid w:val="0050494E"/>
    <w:rsid w:val="00504C21"/>
    <w:rsid w:val="00505B62"/>
    <w:rsid w:val="00506298"/>
    <w:rsid w:val="00506373"/>
    <w:rsid w:val="0050693B"/>
    <w:rsid w:val="00506C99"/>
    <w:rsid w:val="00507E27"/>
    <w:rsid w:val="0051015C"/>
    <w:rsid w:val="005108D1"/>
    <w:rsid w:val="00510A0E"/>
    <w:rsid w:val="00510DD0"/>
    <w:rsid w:val="00511482"/>
    <w:rsid w:val="00511940"/>
    <w:rsid w:val="00511BD8"/>
    <w:rsid w:val="00511E09"/>
    <w:rsid w:val="00512B88"/>
    <w:rsid w:val="005132E0"/>
    <w:rsid w:val="00513884"/>
    <w:rsid w:val="005148B6"/>
    <w:rsid w:val="00515357"/>
    <w:rsid w:val="005156CC"/>
    <w:rsid w:val="00515D01"/>
    <w:rsid w:val="0051601D"/>
    <w:rsid w:val="00516517"/>
    <w:rsid w:val="00516589"/>
    <w:rsid w:val="005165FF"/>
    <w:rsid w:val="00516987"/>
    <w:rsid w:val="00516A7B"/>
    <w:rsid w:val="00516CF1"/>
    <w:rsid w:val="005173B2"/>
    <w:rsid w:val="00517877"/>
    <w:rsid w:val="00517A30"/>
    <w:rsid w:val="00520088"/>
    <w:rsid w:val="0052088C"/>
    <w:rsid w:val="005208C7"/>
    <w:rsid w:val="005211C5"/>
    <w:rsid w:val="005216B5"/>
    <w:rsid w:val="00521797"/>
    <w:rsid w:val="005217A4"/>
    <w:rsid w:val="00521DF9"/>
    <w:rsid w:val="0052219B"/>
    <w:rsid w:val="00524208"/>
    <w:rsid w:val="00524994"/>
    <w:rsid w:val="00524C66"/>
    <w:rsid w:val="00524C89"/>
    <w:rsid w:val="005257D1"/>
    <w:rsid w:val="00527076"/>
    <w:rsid w:val="005276D1"/>
    <w:rsid w:val="0053018B"/>
    <w:rsid w:val="0053067C"/>
    <w:rsid w:val="00530C46"/>
    <w:rsid w:val="00531AE9"/>
    <w:rsid w:val="00531D9A"/>
    <w:rsid w:val="00534627"/>
    <w:rsid w:val="0053489F"/>
    <w:rsid w:val="00534F9B"/>
    <w:rsid w:val="00535241"/>
    <w:rsid w:val="00535A73"/>
    <w:rsid w:val="00536814"/>
    <w:rsid w:val="0053746F"/>
    <w:rsid w:val="00537822"/>
    <w:rsid w:val="00537ED3"/>
    <w:rsid w:val="00540BE3"/>
    <w:rsid w:val="00540C84"/>
    <w:rsid w:val="0054146F"/>
    <w:rsid w:val="0054189F"/>
    <w:rsid w:val="00542AC1"/>
    <w:rsid w:val="0054423D"/>
    <w:rsid w:val="0054448E"/>
    <w:rsid w:val="00544DEF"/>
    <w:rsid w:val="00544F8D"/>
    <w:rsid w:val="00545844"/>
    <w:rsid w:val="00546645"/>
    <w:rsid w:val="00546858"/>
    <w:rsid w:val="005469EE"/>
    <w:rsid w:val="00546E5E"/>
    <w:rsid w:val="00547818"/>
    <w:rsid w:val="00550015"/>
    <w:rsid w:val="00550A66"/>
    <w:rsid w:val="0055123C"/>
    <w:rsid w:val="00551845"/>
    <w:rsid w:val="005519C7"/>
    <w:rsid w:val="00551CDA"/>
    <w:rsid w:val="00552197"/>
    <w:rsid w:val="005521EC"/>
    <w:rsid w:val="00552950"/>
    <w:rsid w:val="005529B7"/>
    <w:rsid w:val="00552F76"/>
    <w:rsid w:val="00553309"/>
    <w:rsid w:val="005536A8"/>
    <w:rsid w:val="005544A8"/>
    <w:rsid w:val="005546B7"/>
    <w:rsid w:val="00555A1B"/>
    <w:rsid w:val="00555ADF"/>
    <w:rsid w:val="00555AF2"/>
    <w:rsid w:val="00556078"/>
    <w:rsid w:val="0055623A"/>
    <w:rsid w:val="0055634E"/>
    <w:rsid w:val="00556AF8"/>
    <w:rsid w:val="00557AB3"/>
    <w:rsid w:val="00560FCC"/>
    <w:rsid w:val="005614F8"/>
    <w:rsid w:val="005625AB"/>
    <w:rsid w:val="00563245"/>
    <w:rsid w:val="005635EE"/>
    <w:rsid w:val="00564029"/>
    <w:rsid w:val="0056402A"/>
    <w:rsid w:val="005667A4"/>
    <w:rsid w:val="00566CC4"/>
    <w:rsid w:val="00566D02"/>
    <w:rsid w:val="00567919"/>
    <w:rsid w:val="005679BE"/>
    <w:rsid w:val="00567EC7"/>
    <w:rsid w:val="00570013"/>
    <w:rsid w:val="0057010E"/>
    <w:rsid w:val="005714FB"/>
    <w:rsid w:val="00571F7D"/>
    <w:rsid w:val="005722BE"/>
    <w:rsid w:val="00573345"/>
    <w:rsid w:val="00573E0A"/>
    <w:rsid w:val="00574D21"/>
    <w:rsid w:val="00575A20"/>
    <w:rsid w:val="00576632"/>
    <w:rsid w:val="00576901"/>
    <w:rsid w:val="00576E30"/>
    <w:rsid w:val="00576F71"/>
    <w:rsid w:val="0057772E"/>
    <w:rsid w:val="005801A2"/>
    <w:rsid w:val="00581E68"/>
    <w:rsid w:val="00581F07"/>
    <w:rsid w:val="005822EB"/>
    <w:rsid w:val="0058260E"/>
    <w:rsid w:val="005838D6"/>
    <w:rsid w:val="00583DC5"/>
    <w:rsid w:val="005844C4"/>
    <w:rsid w:val="0058478C"/>
    <w:rsid w:val="00584D06"/>
    <w:rsid w:val="005857D5"/>
    <w:rsid w:val="005861E4"/>
    <w:rsid w:val="005864E7"/>
    <w:rsid w:val="005865C9"/>
    <w:rsid w:val="005866C7"/>
    <w:rsid w:val="00586815"/>
    <w:rsid w:val="00587366"/>
    <w:rsid w:val="0059042E"/>
    <w:rsid w:val="005908F3"/>
    <w:rsid w:val="00590DB1"/>
    <w:rsid w:val="00591DAC"/>
    <w:rsid w:val="00593048"/>
    <w:rsid w:val="005938C2"/>
    <w:rsid w:val="0059440A"/>
    <w:rsid w:val="005944AF"/>
    <w:rsid w:val="00594AFE"/>
    <w:rsid w:val="00594DDA"/>
    <w:rsid w:val="005952A5"/>
    <w:rsid w:val="005973EA"/>
    <w:rsid w:val="005A09D3"/>
    <w:rsid w:val="005A1508"/>
    <w:rsid w:val="005A1CA0"/>
    <w:rsid w:val="005A1FC3"/>
    <w:rsid w:val="005A230D"/>
    <w:rsid w:val="005A29EE"/>
    <w:rsid w:val="005A2C8D"/>
    <w:rsid w:val="005A2EE2"/>
    <w:rsid w:val="005A33A1"/>
    <w:rsid w:val="005A33FB"/>
    <w:rsid w:val="005A4221"/>
    <w:rsid w:val="005A4433"/>
    <w:rsid w:val="005A45DA"/>
    <w:rsid w:val="005A4BF5"/>
    <w:rsid w:val="005A56E7"/>
    <w:rsid w:val="005A584E"/>
    <w:rsid w:val="005A6590"/>
    <w:rsid w:val="005A6B0D"/>
    <w:rsid w:val="005A96E5"/>
    <w:rsid w:val="005B0CF4"/>
    <w:rsid w:val="005B0F7D"/>
    <w:rsid w:val="005B12F6"/>
    <w:rsid w:val="005B15AC"/>
    <w:rsid w:val="005B1637"/>
    <w:rsid w:val="005B2179"/>
    <w:rsid w:val="005B217D"/>
    <w:rsid w:val="005B29BF"/>
    <w:rsid w:val="005B2A0F"/>
    <w:rsid w:val="005B2F03"/>
    <w:rsid w:val="005B32AA"/>
    <w:rsid w:val="005B38E5"/>
    <w:rsid w:val="005B3E8C"/>
    <w:rsid w:val="005B476A"/>
    <w:rsid w:val="005B577F"/>
    <w:rsid w:val="005B58B0"/>
    <w:rsid w:val="005B5C73"/>
    <w:rsid w:val="005B617E"/>
    <w:rsid w:val="005B6E55"/>
    <w:rsid w:val="005B75B0"/>
    <w:rsid w:val="005C0381"/>
    <w:rsid w:val="005C0418"/>
    <w:rsid w:val="005C14ED"/>
    <w:rsid w:val="005C1536"/>
    <w:rsid w:val="005C1D50"/>
    <w:rsid w:val="005C1D70"/>
    <w:rsid w:val="005C2236"/>
    <w:rsid w:val="005C305D"/>
    <w:rsid w:val="005C385F"/>
    <w:rsid w:val="005C501C"/>
    <w:rsid w:val="005C567D"/>
    <w:rsid w:val="005C5A32"/>
    <w:rsid w:val="005C6ABB"/>
    <w:rsid w:val="005C6BB9"/>
    <w:rsid w:val="005C6CA0"/>
    <w:rsid w:val="005C74AB"/>
    <w:rsid w:val="005C7C46"/>
    <w:rsid w:val="005D020C"/>
    <w:rsid w:val="005D04FE"/>
    <w:rsid w:val="005D08E8"/>
    <w:rsid w:val="005D1247"/>
    <w:rsid w:val="005D12A9"/>
    <w:rsid w:val="005D1487"/>
    <w:rsid w:val="005D179B"/>
    <w:rsid w:val="005D1AD3"/>
    <w:rsid w:val="005D1C01"/>
    <w:rsid w:val="005D3392"/>
    <w:rsid w:val="005D3D72"/>
    <w:rsid w:val="005D4454"/>
    <w:rsid w:val="005D45A6"/>
    <w:rsid w:val="005D4885"/>
    <w:rsid w:val="005D4E17"/>
    <w:rsid w:val="005D5344"/>
    <w:rsid w:val="005D547F"/>
    <w:rsid w:val="005D5623"/>
    <w:rsid w:val="005D67A5"/>
    <w:rsid w:val="005D6D2B"/>
    <w:rsid w:val="005D6D84"/>
    <w:rsid w:val="005D7073"/>
    <w:rsid w:val="005D76DA"/>
    <w:rsid w:val="005D7912"/>
    <w:rsid w:val="005D7A05"/>
    <w:rsid w:val="005D7DA6"/>
    <w:rsid w:val="005E075A"/>
    <w:rsid w:val="005E0E93"/>
    <w:rsid w:val="005E1877"/>
    <w:rsid w:val="005E1AC6"/>
    <w:rsid w:val="005E1B01"/>
    <w:rsid w:val="005E1E13"/>
    <w:rsid w:val="005E3A90"/>
    <w:rsid w:val="005E43BE"/>
    <w:rsid w:val="005E4CB9"/>
    <w:rsid w:val="005E4D8F"/>
    <w:rsid w:val="005E63E3"/>
    <w:rsid w:val="005E6D1F"/>
    <w:rsid w:val="005E7ED3"/>
    <w:rsid w:val="005F05E6"/>
    <w:rsid w:val="005F06EC"/>
    <w:rsid w:val="005F0A9E"/>
    <w:rsid w:val="005F0C20"/>
    <w:rsid w:val="005F1296"/>
    <w:rsid w:val="005F1E18"/>
    <w:rsid w:val="005F1F11"/>
    <w:rsid w:val="005F25E7"/>
    <w:rsid w:val="005F35F3"/>
    <w:rsid w:val="005F5ABD"/>
    <w:rsid w:val="005F6603"/>
    <w:rsid w:val="005F66EE"/>
    <w:rsid w:val="005F674F"/>
    <w:rsid w:val="005F684C"/>
    <w:rsid w:val="005F6977"/>
    <w:rsid w:val="005F6C08"/>
    <w:rsid w:val="005F6F1B"/>
    <w:rsid w:val="005F6F4E"/>
    <w:rsid w:val="006004AB"/>
    <w:rsid w:val="00601FEE"/>
    <w:rsid w:val="006022FF"/>
    <w:rsid w:val="00602B2B"/>
    <w:rsid w:val="00602B8B"/>
    <w:rsid w:val="00602D71"/>
    <w:rsid w:val="00602E1E"/>
    <w:rsid w:val="006031AD"/>
    <w:rsid w:val="0060332C"/>
    <w:rsid w:val="006036B2"/>
    <w:rsid w:val="006042D0"/>
    <w:rsid w:val="00604574"/>
    <w:rsid w:val="0060495F"/>
    <w:rsid w:val="00604961"/>
    <w:rsid w:val="00604A15"/>
    <w:rsid w:val="00605371"/>
    <w:rsid w:val="00605432"/>
    <w:rsid w:val="00605A8F"/>
    <w:rsid w:val="00605C61"/>
    <w:rsid w:val="00605E67"/>
    <w:rsid w:val="00606335"/>
    <w:rsid w:val="00606988"/>
    <w:rsid w:val="00606A50"/>
    <w:rsid w:val="00606C4A"/>
    <w:rsid w:val="00606ECE"/>
    <w:rsid w:val="0061048D"/>
    <w:rsid w:val="00610C2B"/>
    <w:rsid w:val="00610DD8"/>
    <w:rsid w:val="006110C8"/>
    <w:rsid w:val="0061197B"/>
    <w:rsid w:val="00612D62"/>
    <w:rsid w:val="00612DF9"/>
    <w:rsid w:val="006133F5"/>
    <w:rsid w:val="00614B59"/>
    <w:rsid w:val="00614DE3"/>
    <w:rsid w:val="00615075"/>
    <w:rsid w:val="00615551"/>
    <w:rsid w:val="0061574C"/>
    <w:rsid w:val="00615DD1"/>
    <w:rsid w:val="00616193"/>
    <w:rsid w:val="00616459"/>
    <w:rsid w:val="00616531"/>
    <w:rsid w:val="00616A29"/>
    <w:rsid w:val="006172FF"/>
    <w:rsid w:val="00617643"/>
    <w:rsid w:val="00617FC0"/>
    <w:rsid w:val="00620149"/>
    <w:rsid w:val="00620716"/>
    <w:rsid w:val="00620946"/>
    <w:rsid w:val="00620AEC"/>
    <w:rsid w:val="006215C8"/>
    <w:rsid w:val="006216D1"/>
    <w:rsid w:val="00622BCE"/>
    <w:rsid w:val="006237E6"/>
    <w:rsid w:val="006239DC"/>
    <w:rsid w:val="00623A78"/>
    <w:rsid w:val="00623BFF"/>
    <w:rsid w:val="00623FEB"/>
    <w:rsid w:val="00624B33"/>
    <w:rsid w:val="00624F80"/>
    <w:rsid w:val="006256D8"/>
    <w:rsid w:val="00625B87"/>
    <w:rsid w:val="00626143"/>
    <w:rsid w:val="0062661C"/>
    <w:rsid w:val="00626B8A"/>
    <w:rsid w:val="00626C31"/>
    <w:rsid w:val="00626C6D"/>
    <w:rsid w:val="00626E23"/>
    <w:rsid w:val="00626F7A"/>
    <w:rsid w:val="0062D06F"/>
    <w:rsid w:val="00630358"/>
    <w:rsid w:val="0063041A"/>
    <w:rsid w:val="00630552"/>
    <w:rsid w:val="0063074B"/>
    <w:rsid w:val="006309D5"/>
    <w:rsid w:val="00630AA2"/>
    <w:rsid w:val="00630E38"/>
    <w:rsid w:val="0063102C"/>
    <w:rsid w:val="006318E2"/>
    <w:rsid w:val="00631A19"/>
    <w:rsid w:val="00632095"/>
    <w:rsid w:val="00632620"/>
    <w:rsid w:val="00633A03"/>
    <w:rsid w:val="00633A32"/>
    <w:rsid w:val="006341E0"/>
    <w:rsid w:val="006354B1"/>
    <w:rsid w:val="0063566F"/>
    <w:rsid w:val="006362FA"/>
    <w:rsid w:val="0063729E"/>
    <w:rsid w:val="00637662"/>
    <w:rsid w:val="00640251"/>
    <w:rsid w:val="00640A53"/>
    <w:rsid w:val="00640B45"/>
    <w:rsid w:val="00641272"/>
    <w:rsid w:val="00641935"/>
    <w:rsid w:val="00642474"/>
    <w:rsid w:val="00642E53"/>
    <w:rsid w:val="00644587"/>
    <w:rsid w:val="00644D08"/>
    <w:rsid w:val="00644D58"/>
    <w:rsid w:val="00644F6C"/>
    <w:rsid w:val="00645DAD"/>
    <w:rsid w:val="006462A0"/>
    <w:rsid w:val="00646707"/>
    <w:rsid w:val="00646F13"/>
    <w:rsid w:val="00647A83"/>
    <w:rsid w:val="00647AE1"/>
    <w:rsid w:val="006503F9"/>
    <w:rsid w:val="00650874"/>
    <w:rsid w:val="00650F26"/>
    <w:rsid w:val="00651185"/>
    <w:rsid w:val="006515B1"/>
    <w:rsid w:val="006517B2"/>
    <w:rsid w:val="00651A1C"/>
    <w:rsid w:val="00652228"/>
    <w:rsid w:val="00652D25"/>
    <w:rsid w:val="00652D6B"/>
    <w:rsid w:val="00653276"/>
    <w:rsid w:val="00653C5C"/>
    <w:rsid w:val="00653D63"/>
    <w:rsid w:val="00653E29"/>
    <w:rsid w:val="00654186"/>
    <w:rsid w:val="00654945"/>
    <w:rsid w:val="0065497A"/>
    <w:rsid w:val="006549D2"/>
    <w:rsid w:val="00654D03"/>
    <w:rsid w:val="006552FF"/>
    <w:rsid w:val="0065552F"/>
    <w:rsid w:val="0065554C"/>
    <w:rsid w:val="00655615"/>
    <w:rsid w:val="00655992"/>
    <w:rsid w:val="006560EC"/>
    <w:rsid w:val="0065644C"/>
    <w:rsid w:val="0065646E"/>
    <w:rsid w:val="0065650A"/>
    <w:rsid w:val="00656B49"/>
    <w:rsid w:val="00657106"/>
    <w:rsid w:val="0065713A"/>
    <w:rsid w:val="00657820"/>
    <w:rsid w:val="00657E7B"/>
    <w:rsid w:val="00657F7E"/>
    <w:rsid w:val="006601B5"/>
    <w:rsid w:val="0066046E"/>
    <w:rsid w:val="00660AE6"/>
    <w:rsid w:val="006610BB"/>
    <w:rsid w:val="0066140E"/>
    <w:rsid w:val="006619E7"/>
    <w:rsid w:val="00661D55"/>
    <w:rsid w:val="00662750"/>
    <w:rsid w:val="00662D5B"/>
    <w:rsid w:val="00662E58"/>
    <w:rsid w:val="006630A5"/>
    <w:rsid w:val="0066326F"/>
    <w:rsid w:val="0066414A"/>
    <w:rsid w:val="00664544"/>
    <w:rsid w:val="00664DCF"/>
    <w:rsid w:val="00665FC1"/>
    <w:rsid w:val="00667084"/>
    <w:rsid w:val="006676A2"/>
    <w:rsid w:val="00667E78"/>
    <w:rsid w:val="00671CF6"/>
    <w:rsid w:val="00671FE2"/>
    <w:rsid w:val="0067272A"/>
    <w:rsid w:val="006727C2"/>
    <w:rsid w:val="0067296F"/>
    <w:rsid w:val="00672F5D"/>
    <w:rsid w:val="006735EB"/>
    <w:rsid w:val="00673CAD"/>
    <w:rsid w:val="00673EA3"/>
    <w:rsid w:val="00674513"/>
    <w:rsid w:val="006766CA"/>
    <w:rsid w:val="006767E1"/>
    <w:rsid w:val="00676926"/>
    <w:rsid w:val="00680254"/>
    <w:rsid w:val="00680CD8"/>
    <w:rsid w:val="006817F6"/>
    <w:rsid w:val="006822F2"/>
    <w:rsid w:val="00683031"/>
    <w:rsid w:val="00683A2F"/>
    <w:rsid w:val="00684A06"/>
    <w:rsid w:val="00684E17"/>
    <w:rsid w:val="00684FB3"/>
    <w:rsid w:val="00685411"/>
    <w:rsid w:val="00685F44"/>
    <w:rsid w:val="00686E26"/>
    <w:rsid w:val="006873D9"/>
    <w:rsid w:val="00687914"/>
    <w:rsid w:val="00690809"/>
    <w:rsid w:val="00690CAB"/>
    <w:rsid w:val="00691067"/>
    <w:rsid w:val="00691319"/>
    <w:rsid w:val="00692768"/>
    <w:rsid w:val="00692987"/>
    <w:rsid w:val="00692F4A"/>
    <w:rsid w:val="0069374F"/>
    <w:rsid w:val="00694E4F"/>
    <w:rsid w:val="00695DB4"/>
    <w:rsid w:val="00695DBE"/>
    <w:rsid w:val="00696401"/>
    <w:rsid w:val="00696D98"/>
    <w:rsid w:val="00696FC5"/>
    <w:rsid w:val="00697445"/>
    <w:rsid w:val="006977CB"/>
    <w:rsid w:val="00697813"/>
    <w:rsid w:val="00697947"/>
    <w:rsid w:val="00697AE6"/>
    <w:rsid w:val="006A054A"/>
    <w:rsid w:val="006A06F8"/>
    <w:rsid w:val="006A086A"/>
    <w:rsid w:val="006A188A"/>
    <w:rsid w:val="006A2064"/>
    <w:rsid w:val="006A20C4"/>
    <w:rsid w:val="006A21F1"/>
    <w:rsid w:val="006A22EE"/>
    <w:rsid w:val="006A249A"/>
    <w:rsid w:val="006A3254"/>
    <w:rsid w:val="006A3796"/>
    <w:rsid w:val="006A3CFF"/>
    <w:rsid w:val="006A5D90"/>
    <w:rsid w:val="006A605D"/>
    <w:rsid w:val="006A689A"/>
    <w:rsid w:val="006A734F"/>
    <w:rsid w:val="006A7E2C"/>
    <w:rsid w:val="006B038D"/>
    <w:rsid w:val="006B0B28"/>
    <w:rsid w:val="006B16DD"/>
    <w:rsid w:val="006B2417"/>
    <w:rsid w:val="006B2790"/>
    <w:rsid w:val="006B2919"/>
    <w:rsid w:val="006B2BC9"/>
    <w:rsid w:val="006B3894"/>
    <w:rsid w:val="006B567D"/>
    <w:rsid w:val="006B5AAC"/>
    <w:rsid w:val="006B68A7"/>
    <w:rsid w:val="006B6939"/>
    <w:rsid w:val="006B6BDC"/>
    <w:rsid w:val="006B7CBB"/>
    <w:rsid w:val="006C077E"/>
    <w:rsid w:val="006C08DE"/>
    <w:rsid w:val="006C159C"/>
    <w:rsid w:val="006C1725"/>
    <w:rsid w:val="006C1AD2"/>
    <w:rsid w:val="006C1B80"/>
    <w:rsid w:val="006C1D32"/>
    <w:rsid w:val="006C234C"/>
    <w:rsid w:val="006C2E3D"/>
    <w:rsid w:val="006C467E"/>
    <w:rsid w:val="006C4BCF"/>
    <w:rsid w:val="006C559C"/>
    <w:rsid w:val="006C5D39"/>
    <w:rsid w:val="006C61CF"/>
    <w:rsid w:val="006C715B"/>
    <w:rsid w:val="006C7936"/>
    <w:rsid w:val="006D04AB"/>
    <w:rsid w:val="006D0CD0"/>
    <w:rsid w:val="006D162A"/>
    <w:rsid w:val="006D1744"/>
    <w:rsid w:val="006D2656"/>
    <w:rsid w:val="006D34D2"/>
    <w:rsid w:val="006D4662"/>
    <w:rsid w:val="006D47EF"/>
    <w:rsid w:val="006D4A69"/>
    <w:rsid w:val="006D4DA9"/>
    <w:rsid w:val="006D50EA"/>
    <w:rsid w:val="006D51CB"/>
    <w:rsid w:val="006D58E9"/>
    <w:rsid w:val="006D6456"/>
    <w:rsid w:val="006D6471"/>
    <w:rsid w:val="006D6B0B"/>
    <w:rsid w:val="006D6D9B"/>
    <w:rsid w:val="006D700C"/>
    <w:rsid w:val="006D7A5D"/>
    <w:rsid w:val="006D7B05"/>
    <w:rsid w:val="006D7B36"/>
    <w:rsid w:val="006D7E22"/>
    <w:rsid w:val="006E09FC"/>
    <w:rsid w:val="006E1655"/>
    <w:rsid w:val="006E1F2A"/>
    <w:rsid w:val="006E278C"/>
    <w:rsid w:val="006E2810"/>
    <w:rsid w:val="006E3092"/>
    <w:rsid w:val="006E343E"/>
    <w:rsid w:val="006E3521"/>
    <w:rsid w:val="006E39B0"/>
    <w:rsid w:val="006E3EA9"/>
    <w:rsid w:val="006E4329"/>
    <w:rsid w:val="006E4AFF"/>
    <w:rsid w:val="006E5099"/>
    <w:rsid w:val="006E5417"/>
    <w:rsid w:val="006E56CD"/>
    <w:rsid w:val="006E5D2A"/>
    <w:rsid w:val="006E5DF5"/>
    <w:rsid w:val="006E64AE"/>
    <w:rsid w:val="006E6595"/>
    <w:rsid w:val="006E6F8C"/>
    <w:rsid w:val="006E7B68"/>
    <w:rsid w:val="006E7DB4"/>
    <w:rsid w:val="006F01FB"/>
    <w:rsid w:val="006F0437"/>
    <w:rsid w:val="006F0ED6"/>
    <w:rsid w:val="006F1362"/>
    <w:rsid w:val="006F2322"/>
    <w:rsid w:val="006F2329"/>
    <w:rsid w:val="006F2460"/>
    <w:rsid w:val="006F426F"/>
    <w:rsid w:val="006F454A"/>
    <w:rsid w:val="006F4B18"/>
    <w:rsid w:val="006F540F"/>
    <w:rsid w:val="006F5704"/>
    <w:rsid w:val="006F579E"/>
    <w:rsid w:val="006F5AEB"/>
    <w:rsid w:val="006F624C"/>
    <w:rsid w:val="006F6874"/>
    <w:rsid w:val="006F7DE7"/>
    <w:rsid w:val="006F7EA4"/>
    <w:rsid w:val="0070067D"/>
    <w:rsid w:val="00700C01"/>
    <w:rsid w:val="007017EC"/>
    <w:rsid w:val="00701F01"/>
    <w:rsid w:val="007023DE"/>
    <w:rsid w:val="007026EE"/>
    <w:rsid w:val="007027E0"/>
    <w:rsid w:val="00702F2D"/>
    <w:rsid w:val="007035A6"/>
    <w:rsid w:val="00703A85"/>
    <w:rsid w:val="00703FEE"/>
    <w:rsid w:val="0070457F"/>
    <w:rsid w:val="007045FC"/>
    <w:rsid w:val="0070630D"/>
    <w:rsid w:val="0070630F"/>
    <w:rsid w:val="0070727D"/>
    <w:rsid w:val="00707561"/>
    <w:rsid w:val="007076B4"/>
    <w:rsid w:val="00707D67"/>
    <w:rsid w:val="00710110"/>
    <w:rsid w:val="00710F8B"/>
    <w:rsid w:val="0071206E"/>
    <w:rsid w:val="00712951"/>
    <w:rsid w:val="00712DAA"/>
    <w:rsid w:val="00712F60"/>
    <w:rsid w:val="007131B6"/>
    <w:rsid w:val="00713B6E"/>
    <w:rsid w:val="00713CE4"/>
    <w:rsid w:val="007141A6"/>
    <w:rsid w:val="00714BAE"/>
    <w:rsid w:val="00714C53"/>
    <w:rsid w:val="00714CED"/>
    <w:rsid w:val="007156EE"/>
    <w:rsid w:val="00715B63"/>
    <w:rsid w:val="0071614B"/>
    <w:rsid w:val="0071634B"/>
    <w:rsid w:val="00716E53"/>
    <w:rsid w:val="007178BC"/>
    <w:rsid w:val="00717A3C"/>
    <w:rsid w:val="00717CC2"/>
    <w:rsid w:val="007206FC"/>
    <w:rsid w:val="00720E3B"/>
    <w:rsid w:val="00721CF6"/>
    <w:rsid w:val="00721F0B"/>
    <w:rsid w:val="007220C6"/>
    <w:rsid w:val="007227B7"/>
    <w:rsid w:val="007229E0"/>
    <w:rsid w:val="0072334C"/>
    <w:rsid w:val="007250AF"/>
    <w:rsid w:val="0072513B"/>
    <w:rsid w:val="0072548B"/>
    <w:rsid w:val="00725F53"/>
    <w:rsid w:val="0072652B"/>
    <w:rsid w:val="00726988"/>
    <w:rsid w:val="00727B30"/>
    <w:rsid w:val="00727C15"/>
    <w:rsid w:val="007301A1"/>
    <w:rsid w:val="0073037C"/>
    <w:rsid w:val="00730EBC"/>
    <w:rsid w:val="00731213"/>
    <w:rsid w:val="0073123E"/>
    <w:rsid w:val="00731BC9"/>
    <w:rsid w:val="007327D9"/>
    <w:rsid w:val="00733B16"/>
    <w:rsid w:val="00733F38"/>
    <w:rsid w:val="007344FC"/>
    <w:rsid w:val="00735385"/>
    <w:rsid w:val="00735B25"/>
    <w:rsid w:val="00735FE3"/>
    <w:rsid w:val="00736215"/>
    <w:rsid w:val="00737395"/>
    <w:rsid w:val="00737750"/>
    <w:rsid w:val="00740063"/>
    <w:rsid w:val="0074110E"/>
    <w:rsid w:val="0074114A"/>
    <w:rsid w:val="007418B8"/>
    <w:rsid w:val="00742C8F"/>
    <w:rsid w:val="00742E47"/>
    <w:rsid w:val="0074305C"/>
    <w:rsid w:val="0074343E"/>
    <w:rsid w:val="007435EF"/>
    <w:rsid w:val="0074393F"/>
    <w:rsid w:val="00744805"/>
    <w:rsid w:val="007455B8"/>
    <w:rsid w:val="007459FD"/>
    <w:rsid w:val="00745F6B"/>
    <w:rsid w:val="00746383"/>
    <w:rsid w:val="007463E0"/>
    <w:rsid w:val="007470B8"/>
    <w:rsid w:val="00747FF2"/>
    <w:rsid w:val="00750B5C"/>
    <w:rsid w:val="00751E19"/>
    <w:rsid w:val="0075200A"/>
    <w:rsid w:val="007521FB"/>
    <w:rsid w:val="007539B1"/>
    <w:rsid w:val="00754854"/>
    <w:rsid w:val="00754DAF"/>
    <w:rsid w:val="00754E0F"/>
    <w:rsid w:val="00754E49"/>
    <w:rsid w:val="0075585E"/>
    <w:rsid w:val="00755E85"/>
    <w:rsid w:val="00756A94"/>
    <w:rsid w:val="00756B3A"/>
    <w:rsid w:val="007604BF"/>
    <w:rsid w:val="00760E8D"/>
    <w:rsid w:val="007611BE"/>
    <w:rsid w:val="00761399"/>
    <w:rsid w:val="007615E1"/>
    <w:rsid w:val="00762428"/>
    <w:rsid w:val="00763D3D"/>
    <w:rsid w:val="007650DD"/>
    <w:rsid w:val="00765500"/>
    <w:rsid w:val="00765BFB"/>
    <w:rsid w:val="00766A94"/>
    <w:rsid w:val="00767A9C"/>
    <w:rsid w:val="00770076"/>
    <w:rsid w:val="00770571"/>
    <w:rsid w:val="00770613"/>
    <w:rsid w:val="0077082B"/>
    <w:rsid w:val="00770940"/>
    <w:rsid w:val="00770B25"/>
    <w:rsid w:val="0077100D"/>
    <w:rsid w:val="0077126A"/>
    <w:rsid w:val="007712C1"/>
    <w:rsid w:val="00771538"/>
    <w:rsid w:val="007715BB"/>
    <w:rsid w:val="007717A3"/>
    <w:rsid w:val="00771AE6"/>
    <w:rsid w:val="00772313"/>
    <w:rsid w:val="00772CBB"/>
    <w:rsid w:val="00772DFF"/>
    <w:rsid w:val="00772EC0"/>
    <w:rsid w:val="00774173"/>
    <w:rsid w:val="00774D00"/>
    <w:rsid w:val="007768FF"/>
    <w:rsid w:val="00776DFE"/>
    <w:rsid w:val="0077710A"/>
    <w:rsid w:val="00777B4C"/>
    <w:rsid w:val="00777E75"/>
    <w:rsid w:val="00780442"/>
    <w:rsid w:val="00780562"/>
    <w:rsid w:val="00780628"/>
    <w:rsid w:val="00781563"/>
    <w:rsid w:val="00781FBB"/>
    <w:rsid w:val="00781FE0"/>
    <w:rsid w:val="007824D3"/>
    <w:rsid w:val="00782670"/>
    <w:rsid w:val="00782F6A"/>
    <w:rsid w:val="007840DA"/>
    <w:rsid w:val="00784CF0"/>
    <w:rsid w:val="00784D19"/>
    <w:rsid w:val="00785CC5"/>
    <w:rsid w:val="00785F2E"/>
    <w:rsid w:val="00786B0A"/>
    <w:rsid w:val="00786E9A"/>
    <w:rsid w:val="00787A02"/>
    <w:rsid w:val="00787D81"/>
    <w:rsid w:val="007903E2"/>
    <w:rsid w:val="007905EF"/>
    <w:rsid w:val="00790BDD"/>
    <w:rsid w:val="00792322"/>
    <w:rsid w:val="007923E5"/>
    <w:rsid w:val="007923FE"/>
    <w:rsid w:val="0079275F"/>
    <w:rsid w:val="00792B0B"/>
    <w:rsid w:val="00792C81"/>
    <w:rsid w:val="00792D2F"/>
    <w:rsid w:val="00793DF4"/>
    <w:rsid w:val="00795257"/>
    <w:rsid w:val="0079581F"/>
    <w:rsid w:val="00795910"/>
    <w:rsid w:val="007961C7"/>
    <w:rsid w:val="007964D9"/>
    <w:rsid w:val="007966DF"/>
    <w:rsid w:val="00796BB3"/>
    <w:rsid w:val="00796EE3"/>
    <w:rsid w:val="00797224"/>
    <w:rsid w:val="00797F9C"/>
    <w:rsid w:val="007A01D7"/>
    <w:rsid w:val="007A16EE"/>
    <w:rsid w:val="007A1C52"/>
    <w:rsid w:val="007A2BE0"/>
    <w:rsid w:val="007A394E"/>
    <w:rsid w:val="007A3AE0"/>
    <w:rsid w:val="007A4CC2"/>
    <w:rsid w:val="007A4DD0"/>
    <w:rsid w:val="007A5599"/>
    <w:rsid w:val="007A60C8"/>
    <w:rsid w:val="007A628F"/>
    <w:rsid w:val="007A6652"/>
    <w:rsid w:val="007A669D"/>
    <w:rsid w:val="007A69A7"/>
    <w:rsid w:val="007A6DBF"/>
    <w:rsid w:val="007A7C02"/>
    <w:rsid w:val="007A7D29"/>
    <w:rsid w:val="007B00E6"/>
    <w:rsid w:val="007B0125"/>
    <w:rsid w:val="007B01BC"/>
    <w:rsid w:val="007B060B"/>
    <w:rsid w:val="007B0C34"/>
    <w:rsid w:val="007B0CEF"/>
    <w:rsid w:val="007B227E"/>
    <w:rsid w:val="007B2292"/>
    <w:rsid w:val="007B2536"/>
    <w:rsid w:val="007B3784"/>
    <w:rsid w:val="007B399E"/>
    <w:rsid w:val="007B46F1"/>
    <w:rsid w:val="007B4AB8"/>
    <w:rsid w:val="007B4C29"/>
    <w:rsid w:val="007B768E"/>
    <w:rsid w:val="007B769E"/>
    <w:rsid w:val="007B76DC"/>
    <w:rsid w:val="007B7829"/>
    <w:rsid w:val="007C0B2E"/>
    <w:rsid w:val="007C1240"/>
    <w:rsid w:val="007C145B"/>
    <w:rsid w:val="007C15BF"/>
    <w:rsid w:val="007C1A04"/>
    <w:rsid w:val="007C1D0C"/>
    <w:rsid w:val="007C1E4C"/>
    <w:rsid w:val="007C31E7"/>
    <w:rsid w:val="007C3217"/>
    <w:rsid w:val="007C37A2"/>
    <w:rsid w:val="007C4CE0"/>
    <w:rsid w:val="007C5328"/>
    <w:rsid w:val="007C71CC"/>
    <w:rsid w:val="007C75D5"/>
    <w:rsid w:val="007C7C7C"/>
    <w:rsid w:val="007C7EE5"/>
    <w:rsid w:val="007D0701"/>
    <w:rsid w:val="007D07E7"/>
    <w:rsid w:val="007D0B2E"/>
    <w:rsid w:val="007D0B65"/>
    <w:rsid w:val="007D1181"/>
    <w:rsid w:val="007D19A9"/>
    <w:rsid w:val="007D2B95"/>
    <w:rsid w:val="007D35B2"/>
    <w:rsid w:val="007D3719"/>
    <w:rsid w:val="007D3883"/>
    <w:rsid w:val="007D5073"/>
    <w:rsid w:val="007D55BF"/>
    <w:rsid w:val="007D5FCB"/>
    <w:rsid w:val="007D6015"/>
    <w:rsid w:val="007D686C"/>
    <w:rsid w:val="007D6AC9"/>
    <w:rsid w:val="007D6BB7"/>
    <w:rsid w:val="007D6DCB"/>
    <w:rsid w:val="007D7A4E"/>
    <w:rsid w:val="007E01A3"/>
    <w:rsid w:val="007E04F9"/>
    <w:rsid w:val="007E0B66"/>
    <w:rsid w:val="007E11C4"/>
    <w:rsid w:val="007E120E"/>
    <w:rsid w:val="007E1232"/>
    <w:rsid w:val="007E123C"/>
    <w:rsid w:val="007E163D"/>
    <w:rsid w:val="007E1849"/>
    <w:rsid w:val="007E1C9D"/>
    <w:rsid w:val="007E2309"/>
    <w:rsid w:val="007E2D45"/>
    <w:rsid w:val="007E2F48"/>
    <w:rsid w:val="007E333E"/>
    <w:rsid w:val="007E45DE"/>
    <w:rsid w:val="007E4DFD"/>
    <w:rsid w:val="007E5DEE"/>
    <w:rsid w:val="007E5E1C"/>
    <w:rsid w:val="007E62E5"/>
    <w:rsid w:val="007E7731"/>
    <w:rsid w:val="007F0015"/>
    <w:rsid w:val="007F02A2"/>
    <w:rsid w:val="007F06C1"/>
    <w:rsid w:val="007F12F8"/>
    <w:rsid w:val="007F1524"/>
    <w:rsid w:val="007F1724"/>
    <w:rsid w:val="007F1F7A"/>
    <w:rsid w:val="007F1F8B"/>
    <w:rsid w:val="007F33C0"/>
    <w:rsid w:val="007F36A0"/>
    <w:rsid w:val="007F3D1D"/>
    <w:rsid w:val="007F3F84"/>
    <w:rsid w:val="007F4DCA"/>
    <w:rsid w:val="007F59BD"/>
    <w:rsid w:val="007F5E39"/>
    <w:rsid w:val="007F67A1"/>
    <w:rsid w:val="007F6846"/>
    <w:rsid w:val="007F694B"/>
    <w:rsid w:val="007F7083"/>
    <w:rsid w:val="00800690"/>
    <w:rsid w:val="008008B4"/>
    <w:rsid w:val="00800971"/>
    <w:rsid w:val="00800DD2"/>
    <w:rsid w:val="008010A0"/>
    <w:rsid w:val="00801799"/>
    <w:rsid w:val="008017BA"/>
    <w:rsid w:val="008025F9"/>
    <w:rsid w:val="00802A7E"/>
    <w:rsid w:val="00803381"/>
    <w:rsid w:val="008033F0"/>
    <w:rsid w:val="00803502"/>
    <w:rsid w:val="008045A0"/>
    <w:rsid w:val="00804842"/>
    <w:rsid w:val="00805346"/>
    <w:rsid w:val="008058F6"/>
    <w:rsid w:val="00806133"/>
    <w:rsid w:val="0080653D"/>
    <w:rsid w:val="00806793"/>
    <w:rsid w:val="00806C4D"/>
    <w:rsid w:val="008077AF"/>
    <w:rsid w:val="00810371"/>
    <w:rsid w:val="0081064A"/>
    <w:rsid w:val="00810AFF"/>
    <w:rsid w:val="008114CE"/>
    <w:rsid w:val="00811C05"/>
    <w:rsid w:val="00811C43"/>
    <w:rsid w:val="00811E38"/>
    <w:rsid w:val="00812016"/>
    <w:rsid w:val="008123BD"/>
    <w:rsid w:val="00813170"/>
    <w:rsid w:val="0081360B"/>
    <w:rsid w:val="00813938"/>
    <w:rsid w:val="008139F0"/>
    <w:rsid w:val="00813C47"/>
    <w:rsid w:val="00813D95"/>
    <w:rsid w:val="00814031"/>
    <w:rsid w:val="0081448F"/>
    <w:rsid w:val="0081475D"/>
    <w:rsid w:val="00815297"/>
    <w:rsid w:val="008152E3"/>
    <w:rsid w:val="00815829"/>
    <w:rsid w:val="00815D2D"/>
    <w:rsid w:val="0081658A"/>
    <w:rsid w:val="00816D46"/>
    <w:rsid w:val="00816EA9"/>
    <w:rsid w:val="00820382"/>
    <w:rsid w:val="008206C8"/>
    <w:rsid w:val="00820ABB"/>
    <w:rsid w:val="00820BB5"/>
    <w:rsid w:val="0082226F"/>
    <w:rsid w:val="008226D3"/>
    <w:rsid w:val="00823B05"/>
    <w:rsid w:val="00823B30"/>
    <w:rsid w:val="00824232"/>
    <w:rsid w:val="00824593"/>
    <w:rsid w:val="008245A6"/>
    <w:rsid w:val="00824E8E"/>
    <w:rsid w:val="00825367"/>
    <w:rsid w:val="008257A8"/>
    <w:rsid w:val="0082593B"/>
    <w:rsid w:val="008261B6"/>
    <w:rsid w:val="00826803"/>
    <w:rsid w:val="00826BDA"/>
    <w:rsid w:val="0083051D"/>
    <w:rsid w:val="00830674"/>
    <w:rsid w:val="00830937"/>
    <w:rsid w:val="00831AC7"/>
    <w:rsid w:val="00831B4A"/>
    <w:rsid w:val="00832C44"/>
    <w:rsid w:val="00833163"/>
    <w:rsid w:val="00833472"/>
    <w:rsid w:val="008350EB"/>
    <w:rsid w:val="008363F4"/>
    <w:rsid w:val="00836E6C"/>
    <w:rsid w:val="008379E4"/>
    <w:rsid w:val="00840D57"/>
    <w:rsid w:val="00842477"/>
    <w:rsid w:val="0084285A"/>
    <w:rsid w:val="008429B7"/>
    <w:rsid w:val="00842A9A"/>
    <w:rsid w:val="00843363"/>
    <w:rsid w:val="00843550"/>
    <w:rsid w:val="00843E47"/>
    <w:rsid w:val="008449B4"/>
    <w:rsid w:val="00844B10"/>
    <w:rsid w:val="00844F47"/>
    <w:rsid w:val="00845B4D"/>
    <w:rsid w:val="0084604F"/>
    <w:rsid w:val="00846CAF"/>
    <w:rsid w:val="00846E84"/>
    <w:rsid w:val="008470C1"/>
    <w:rsid w:val="00847440"/>
    <w:rsid w:val="0084750E"/>
    <w:rsid w:val="00847986"/>
    <w:rsid w:val="00851EB6"/>
    <w:rsid w:val="008528EE"/>
    <w:rsid w:val="00852A96"/>
    <w:rsid w:val="008536EA"/>
    <w:rsid w:val="00854EE0"/>
    <w:rsid w:val="00855156"/>
    <w:rsid w:val="008554FD"/>
    <w:rsid w:val="008561F3"/>
    <w:rsid w:val="00856416"/>
    <w:rsid w:val="008565AC"/>
    <w:rsid w:val="00857343"/>
    <w:rsid w:val="00857847"/>
    <w:rsid w:val="00857B91"/>
    <w:rsid w:val="00857B9B"/>
    <w:rsid w:val="008601BD"/>
    <w:rsid w:val="008605BC"/>
    <w:rsid w:val="008608DF"/>
    <w:rsid w:val="008609F6"/>
    <w:rsid w:val="00860E68"/>
    <w:rsid w:val="008610B9"/>
    <w:rsid w:val="00861232"/>
    <w:rsid w:val="00861359"/>
    <w:rsid w:val="008617B5"/>
    <w:rsid w:val="00861B63"/>
    <w:rsid w:val="00862084"/>
    <w:rsid w:val="008624DC"/>
    <w:rsid w:val="0086254D"/>
    <w:rsid w:val="008627AD"/>
    <w:rsid w:val="008629CF"/>
    <w:rsid w:val="00862BE5"/>
    <w:rsid w:val="00862EC1"/>
    <w:rsid w:val="008632BC"/>
    <w:rsid w:val="0086387C"/>
    <w:rsid w:val="00864480"/>
    <w:rsid w:val="00864633"/>
    <w:rsid w:val="00866013"/>
    <w:rsid w:val="0086731D"/>
    <w:rsid w:val="0086797E"/>
    <w:rsid w:val="00867F36"/>
    <w:rsid w:val="008707CA"/>
    <w:rsid w:val="00870801"/>
    <w:rsid w:val="00870A81"/>
    <w:rsid w:val="00871032"/>
    <w:rsid w:val="00872016"/>
    <w:rsid w:val="00872B1C"/>
    <w:rsid w:val="00872C98"/>
    <w:rsid w:val="00873C61"/>
    <w:rsid w:val="00873CD4"/>
    <w:rsid w:val="0087433B"/>
    <w:rsid w:val="00874A6C"/>
    <w:rsid w:val="00875F3E"/>
    <w:rsid w:val="008762C3"/>
    <w:rsid w:val="008764AC"/>
    <w:rsid w:val="00876B79"/>
    <w:rsid w:val="00876C65"/>
    <w:rsid w:val="00877D47"/>
    <w:rsid w:val="0088000B"/>
    <w:rsid w:val="00881382"/>
    <w:rsid w:val="00881BBD"/>
    <w:rsid w:val="00882366"/>
    <w:rsid w:val="0088291F"/>
    <w:rsid w:val="00882AAE"/>
    <w:rsid w:val="0088305B"/>
    <w:rsid w:val="008832A3"/>
    <w:rsid w:val="008838CF"/>
    <w:rsid w:val="00883D45"/>
    <w:rsid w:val="0088407C"/>
    <w:rsid w:val="0088459E"/>
    <w:rsid w:val="008847A4"/>
    <w:rsid w:val="00884C20"/>
    <w:rsid w:val="00884EE9"/>
    <w:rsid w:val="008855F5"/>
    <w:rsid w:val="00885A90"/>
    <w:rsid w:val="00886CD7"/>
    <w:rsid w:val="00887500"/>
    <w:rsid w:val="00890197"/>
    <w:rsid w:val="0089098B"/>
    <w:rsid w:val="00890ACB"/>
    <w:rsid w:val="00891B0E"/>
    <w:rsid w:val="0089261A"/>
    <w:rsid w:val="0089282E"/>
    <w:rsid w:val="0089421F"/>
    <w:rsid w:val="00894B48"/>
    <w:rsid w:val="008953D9"/>
    <w:rsid w:val="0089565E"/>
    <w:rsid w:val="0089578C"/>
    <w:rsid w:val="008962EF"/>
    <w:rsid w:val="008963B1"/>
    <w:rsid w:val="0089670D"/>
    <w:rsid w:val="008973CC"/>
    <w:rsid w:val="008A0A4B"/>
    <w:rsid w:val="008A1404"/>
    <w:rsid w:val="008A146E"/>
    <w:rsid w:val="008A14E1"/>
    <w:rsid w:val="008A24AA"/>
    <w:rsid w:val="008A2C74"/>
    <w:rsid w:val="008A3460"/>
    <w:rsid w:val="008A466E"/>
    <w:rsid w:val="008A48E8"/>
    <w:rsid w:val="008A4B4C"/>
    <w:rsid w:val="008A550D"/>
    <w:rsid w:val="008A570D"/>
    <w:rsid w:val="008A58E3"/>
    <w:rsid w:val="008A5CB6"/>
    <w:rsid w:val="008A62B2"/>
    <w:rsid w:val="008A7B61"/>
    <w:rsid w:val="008B01B8"/>
    <w:rsid w:val="008B03BE"/>
    <w:rsid w:val="008B2C01"/>
    <w:rsid w:val="008B3AF5"/>
    <w:rsid w:val="008B42E2"/>
    <w:rsid w:val="008B4345"/>
    <w:rsid w:val="008B4B3C"/>
    <w:rsid w:val="008B4CB9"/>
    <w:rsid w:val="008B536E"/>
    <w:rsid w:val="008B5914"/>
    <w:rsid w:val="008B5C56"/>
    <w:rsid w:val="008B6404"/>
    <w:rsid w:val="008B6A28"/>
    <w:rsid w:val="008B6EB4"/>
    <w:rsid w:val="008B78AD"/>
    <w:rsid w:val="008B79D2"/>
    <w:rsid w:val="008B7D89"/>
    <w:rsid w:val="008C0684"/>
    <w:rsid w:val="008C0E70"/>
    <w:rsid w:val="008C125F"/>
    <w:rsid w:val="008C1762"/>
    <w:rsid w:val="008C239F"/>
    <w:rsid w:val="008C2866"/>
    <w:rsid w:val="008C2E15"/>
    <w:rsid w:val="008C3021"/>
    <w:rsid w:val="008C3DF0"/>
    <w:rsid w:val="008C4C14"/>
    <w:rsid w:val="008C4C80"/>
    <w:rsid w:val="008C4D2A"/>
    <w:rsid w:val="008C5388"/>
    <w:rsid w:val="008C5554"/>
    <w:rsid w:val="008C5653"/>
    <w:rsid w:val="008C5E1D"/>
    <w:rsid w:val="008C6981"/>
    <w:rsid w:val="008C6A17"/>
    <w:rsid w:val="008D00CA"/>
    <w:rsid w:val="008D0188"/>
    <w:rsid w:val="008D0F58"/>
    <w:rsid w:val="008D1399"/>
    <w:rsid w:val="008D1496"/>
    <w:rsid w:val="008D1AC8"/>
    <w:rsid w:val="008D1EB5"/>
    <w:rsid w:val="008D1EE7"/>
    <w:rsid w:val="008D2374"/>
    <w:rsid w:val="008D2B8B"/>
    <w:rsid w:val="008D2D11"/>
    <w:rsid w:val="008D31E1"/>
    <w:rsid w:val="008D34BA"/>
    <w:rsid w:val="008D3504"/>
    <w:rsid w:val="008D3B3A"/>
    <w:rsid w:val="008D3D54"/>
    <w:rsid w:val="008D3ED0"/>
    <w:rsid w:val="008D4111"/>
    <w:rsid w:val="008D4437"/>
    <w:rsid w:val="008D474D"/>
    <w:rsid w:val="008D4906"/>
    <w:rsid w:val="008D4DF1"/>
    <w:rsid w:val="008D4E82"/>
    <w:rsid w:val="008D4EE9"/>
    <w:rsid w:val="008D52BC"/>
    <w:rsid w:val="008D667A"/>
    <w:rsid w:val="008D688E"/>
    <w:rsid w:val="008D7073"/>
    <w:rsid w:val="008D7715"/>
    <w:rsid w:val="008E019D"/>
    <w:rsid w:val="008E0217"/>
    <w:rsid w:val="008E3423"/>
    <w:rsid w:val="008E3739"/>
    <w:rsid w:val="008E3E0B"/>
    <w:rsid w:val="008E41D1"/>
    <w:rsid w:val="008E4299"/>
    <w:rsid w:val="008E4407"/>
    <w:rsid w:val="008E4514"/>
    <w:rsid w:val="008E480C"/>
    <w:rsid w:val="008E61EB"/>
    <w:rsid w:val="008E71F5"/>
    <w:rsid w:val="008E7236"/>
    <w:rsid w:val="008F03FD"/>
    <w:rsid w:val="008F04D0"/>
    <w:rsid w:val="008F0A51"/>
    <w:rsid w:val="008F0D06"/>
    <w:rsid w:val="008F1838"/>
    <w:rsid w:val="008F4127"/>
    <w:rsid w:val="008F41D0"/>
    <w:rsid w:val="008F5086"/>
    <w:rsid w:val="008F535B"/>
    <w:rsid w:val="008F575E"/>
    <w:rsid w:val="008F57EE"/>
    <w:rsid w:val="008F6416"/>
    <w:rsid w:val="008F648C"/>
    <w:rsid w:val="008F66AE"/>
    <w:rsid w:val="008F71EB"/>
    <w:rsid w:val="008F766B"/>
    <w:rsid w:val="00900042"/>
    <w:rsid w:val="0090032C"/>
    <w:rsid w:val="00900361"/>
    <w:rsid w:val="00900B46"/>
    <w:rsid w:val="00900EDD"/>
    <w:rsid w:val="0090112F"/>
    <w:rsid w:val="009017B9"/>
    <w:rsid w:val="00901A08"/>
    <w:rsid w:val="00901C19"/>
    <w:rsid w:val="00901CD7"/>
    <w:rsid w:val="00902A0D"/>
    <w:rsid w:val="00902F76"/>
    <w:rsid w:val="009037FC"/>
    <w:rsid w:val="0090383D"/>
    <w:rsid w:val="00903C54"/>
    <w:rsid w:val="009044A1"/>
    <w:rsid w:val="0090461A"/>
    <w:rsid w:val="00904D8B"/>
    <w:rsid w:val="0090544E"/>
    <w:rsid w:val="009055BE"/>
    <w:rsid w:val="00906793"/>
    <w:rsid w:val="00906B7B"/>
    <w:rsid w:val="00907757"/>
    <w:rsid w:val="00907D55"/>
    <w:rsid w:val="0091001D"/>
    <w:rsid w:val="009104C6"/>
    <w:rsid w:val="00911300"/>
    <w:rsid w:val="00911EA9"/>
    <w:rsid w:val="009126AA"/>
    <w:rsid w:val="00912823"/>
    <w:rsid w:val="00913036"/>
    <w:rsid w:val="009130D4"/>
    <w:rsid w:val="00913404"/>
    <w:rsid w:val="00913B33"/>
    <w:rsid w:val="009145C9"/>
    <w:rsid w:val="009147DC"/>
    <w:rsid w:val="00914BF4"/>
    <w:rsid w:val="00915494"/>
    <w:rsid w:val="009154DA"/>
    <w:rsid w:val="00915723"/>
    <w:rsid w:val="009167E3"/>
    <w:rsid w:val="00916FA1"/>
    <w:rsid w:val="00917BBA"/>
    <w:rsid w:val="00920065"/>
    <w:rsid w:val="00920593"/>
    <w:rsid w:val="00920A1B"/>
    <w:rsid w:val="009212B0"/>
    <w:rsid w:val="00921FA1"/>
    <w:rsid w:val="00922354"/>
    <w:rsid w:val="0092235E"/>
    <w:rsid w:val="00922B17"/>
    <w:rsid w:val="00922B20"/>
    <w:rsid w:val="009234A5"/>
    <w:rsid w:val="009234BB"/>
    <w:rsid w:val="0092439D"/>
    <w:rsid w:val="00924479"/>
    <w:rsid w:val="0092462F"/>
    <w:rsid w:val="00924A0A"/>
    <w:rsid w:val="00924F06"/>
    <w:rsid w:val="009251FD"/>
    <w:rsid w:val="0092582D"/>
    <w:rsid w:val="009267BE"/>
    <w:rsid w:val="00927046"/>
    <w:rsid w:val="00927F8E"/>
    <w:rsid w:val="0093036E"/>
    <w:rsid w:val="0093180D"/>
    <w:rsid w:val="00932E3D"/>
    <w:rsid w:val="00932FA8"/>
    <w:rsid w:val="00933453"/>
    <w:rsid w:val="009336F7"/>
    <w:rsid w:val="00935E4C"/>
    <w:rsid w:val="009360F6"/>
    <w:rsid w:val="0093636C"/>
    <w:rsid w:val="009366B3"/>
    <w:rsid w:val="009374A7"/>
    <w:rsid w:val="0093767E"/>
    <w:rsid w:val="00937C88"/>
    <w:rsid w:val="0094003B"/>
    <w:rsid w:val="00940612"/>
    <w:rsid w:val="00940D75"/>
    <w:rsid w:val="00940DB1"/>
    <w:rsid w:val="009422BF"/>
    <w:rsid w:val="009427C9"/>
    <w:rsid w:val="00944327"/>
    <w:rsid w:val="009445B0"/>
    <w:rsid w:val="009446B3"/>
    <w:rsid w:val="009454F1"/>
    <w:rsid w:val="00945C25"/>
    <w:rsid w:val="009461F2"/>
    <w:rsid w:val="0094684C"/>
    <w:rsid w:val="0094788F"/>
    <w:rsid w:val="009503EC"/>
    <w:rsid w:val="009518E3"/>
    <w:rsid w:val="0095278A"/>
    <w:rsid w:val="009527B7"/>
    <w:rsid w:val="00952932"/>
    <w:rsid w:val="00952C6B"/>
    <w:rsid w:val="00952DB3"/>
    <w:rsid w:val="00952E09"/>
    <w:rsid w:val="009547A4"/>
    <w:rsid w:val="00955EDD"/>
    <w:rsid w:val="00955F6D"/>
    <w:rsid w:val="009568F8"/>
    <w:rsid w:val="00957230"/>
    <w:rsid w:val="00957E17"/>
    <w:rsid w:val="009604E8"/>
    <w:rsid w:val="009607DF"/>
    <w:rsid w:val="009614F2"/>
    <w:rsid w:val="00961518"/>
    <w:rsid w:val="00961887"/>
    <w:rsid w:val="00962088"/>
    <w:rsid w:val="009625E9"/>
    <w:rsid w:val="00962A6E"/>
    <w:rsid w:val="00962A7E"/>
    <w:rsid w:val="0096308C"/>
    <w:rsid w:val="00963647"/>
    <w:rsid w:val="00963A47"/>
    <w:rsid w:val="00963C1C"/>
    <w:rsid w:val="00963E63"/>
    <w:rsid w:val="00964409"/>
    <w:rsid w:val="00964C37"/>
    <w:rsid w:val="00965059"/>
    <w:rsid w:val="00965AE8"/>
    <w:rsid w:val="0096694D"/>
    <w:rsid w:val="00967164"/>
    <w:rsid w:val="00967594"/>
    <w:rsid w:val="00970566"/>
    <w:rsid w:val="00970EFB"/>
    <w:rsid w:val="00971536"/>
    <w:rsid w:val="0097176F"/>
    <w:rsid w:val="009725CF"/>
    <w:rsid w:val="00972D58"/>
    <w:rsid w:val="00972F72"/>
    <w:rsid w:val="0097313C"/>
    <w:rsid w:val="0097374D"/>
    <w:rsid w:val="00974984"/>
    <w:rsid w:val="00974D72"/>
    <w:rsid w:val="00975244"/>
    <w:rsid w:val="0097561E"/>
    <w:rsid w:val="00975B68"/>
    <w:rsid w:val="00975E37"/>
    <w:rsid w:val="0097710C"/>
    <w:rsid w:val="00977C78"/>
    <w:rsid w:val="009801B2"/>
    <w:rsid w:val="00980516"/>
    <w:rsid w:val="00981038"/>
    <w:rsid w:val="009818FB"/>
    <w:rsid w:val="00982802"/>
    <w:rsid w:val="00982C47"/>
    <w:rsid w:val="00983042"/>
    <w:rsid w:val="00983561"/>
    <w:rsid w:val="00984725"/>
    <w:rsid w:val="00984924"/>
    <w:rsid w:val="00984A21"/>
    <w:rsid w:val="00984FB7"/>
    <w:rsid w:val="0098551D"/>
    <w:rsid w:val="00985A63"/>
    <w:rsid w:val="00985C46"/>
    <w:rsid w:val="009863A5"/>
    <w:rsid w:val="00986D1C"/>
    <w:rsid w:val="00987DEB"/>
    <w:rsid w:val="009908D6"/>
    <w:rsid w:val="00991426"/>
    <w:rsid w:val="0099196D"/>
    <w:rsid w:val="0099203E"/>
    <w:rsid w:val="00992444"/>
    <w:rsid w:val="0099294B"/>
    <w:rsid w:val="009929D8"/>
    <w:rsid w:val="00993171"/>
    <w:rsid w:val="00993C6A"/>
    <w:rsid w:val="00993CA6"/>
    <w:rsid w:val="00993E9C"/>
    <w:rsid w:val="0099518F"/>
    <w:rsid w:val="009954A4"/>
    <w:rsid w:val="009958A1"/>
    <w:rsid w:val="00995EBB"/>
    <w:rsid w:val="00995F85"/>
    <w:rsid w:val="009A2482"/>
    <w:rsid w:val="009A260C"/>
    <w:rsid w:val="009A31DC"/>
    <w:rsid w:val="009A3A3E"/>
    <w:rsid w:val="009A3F2F"/>
    <w:rsid w:val="009A4919"/>
    <w:rsid w:val="009A4A0B"/>
    <w:rsid w:val="009A523D"/>
    <w:rsid w:val="009A5454"/>
    <w:rsid w:val="009A54FC"/>
    <w:rsid w:val="009A76B0"/>
    <w:rsid w:val="009A7E66"/>
    <w:rsid w:val="009B02A1"/>
    <w:rsid w:val="009B0701"/>
    <w:rsid w:val="009B0E7F"/>
    <w:rsid w:val="009B22DD"/>
    <w:rsid w:val="009B2614"/>
    <w:rsid w:val="009B2787"/>
    <w:rsid w:val="009B2825"/>
    <w:rsid w:val="009B37F8"/>
    <w:rsid w:val="009B39BB"/>
    <w:rsid w:val="009B3FC6"/>
    <w:rsid w:val="009B40A5"/>
    <w:rsid w:val="009B4276"/>
    <w:rsid w:val="009B4FC0"/>
    <w:rsid w:val="009B5425"/>
    <w:rsid w:val="009B5AEC"/>
    <w:rsid w:val="009B65F7"/>
    <w:rsid w:val="009B75F8"/>
    <w:rsid w:val="009B7AA5"/>
    <w:rsid w:val="009B7B27"/>
    <w:rsid w:val="009C1564"/>
    <w:rsid w:val="009C1A5E"/>
    <w:rsid w:val="009C23DA"/>
    <w:rsid w:val="009C2E27"/>
    <w:rsid w:val="009C308E"/>
    <w:rsid w:val="009C40AC"/>
    <w:rsid w:val="009C438F"/>
    <w:rsid w:val="009C43F5"/>
    <w:rsid w:val="009C71D8"/>
    <w:rsid w:val="009D0F22"/>
    <w:rsid w:val="009D1803"/>
    <w:rsid w:val="009D27A2"/>
    <w:rsid w:val="009D2905"/>
    <w:rsid w:val="009D2D57"/>
    <w:rsid w:val="009D3057"/>
    <w:rsid w:val="009D3AF4"/>
    <w:rsid w:val="009D3E87"/>
    <w:rsid w:val="009D451E"/>
    <w:rsid w:val="009D560C"/>
    <w:rsid w:val="009D5BA6"/>
    <w:rsid w:val="009D5CF9"/>
    <w:rsid w:val="009D653A"/>
    <w:rsid w:val="009D6E0A"/>
    <w:rsid w:val="009E0747"/>
    <w:rsid w:val="009E0814"/>
    <w:rsid w:val="009E2131"/>
    <w:rsid w:val="009E2E3B"/>
    <w:rsid w:val="009E3028"/>
    <w:rsid w:val="009E4185"/>
    <w:rsid w:val="009E4B34"/>
    <w:rsid w:val="009E4D96"/>
    <w:rsid w:val="009E5074"/>
    <w:rsid w:val="009E51DA"/>
    <w:rsid w:val="009E57D6"/>
    <w:rsid w:val="009E613B"/>
    <w:rsid w:val="009E714B"/>
    <w:rsid w:val="009F0C81"/>
    <w:rsid w:val="009F1A20"/>
    <w:rsid w:val="009F2588"/>
    <w:rsid w:val="009F2ED2"/>
    <w:rsid w:val="009F3816"/>
    <w:rsid w:val="009F3DE9"/>
    <w:rsid w:val="009F3E9A"/>
    <w:rsid w:val="009F4257"/>
    <w:rsid w:val="009F44BB"/>
    <w:rsid w:val="009F496B"/>
    <w:rsid w:val="009F5019"/>
    <w:rsid w:val="009F528B"/>
    <w:rsid w:val="009F52F5"/>
    <w:rsid w:val="009F6E17"/>
    <w:rsid w:val="009F71FF"/>
    <w:rsid w:val="00A00D21"/>
    <w:rsid w:val="00A00DD0"/>
    <w:rsid w:val="00A00F05"/>
    <w:rsid w:val="00A01439"/>
    <w:rsid w:val="00A01EB0"/>
    <w:rsid w:val="00A027EF"/>
    <w:rsid w:val="00A02E61"/>
    <w:rsid w:val="00A030C5"/>
    <w:rsid w:val="00A0329E"/>
    <w:rsid w:val="00A03809"/>
    <w:rsid w:val="00A038B5"/>
    <w:rsid w:val="00A03F5F"/>
    <w:rsid w:val="00A048C2"/>
    <w:rsid w:val="00A04CFA"/>
    <w:rsid w:val="00A0531E"/>
    <w:rsid w:val="00A0559E"/>
    <w:rsid w:val="00A058C8"/>
    <w:rsid w:val="00A05A75"/>
    <w:rsid w:val="00A05CFF"/>
    <w:rsid w:val="00A05F7C"/>
    <w:rsid w:val="00A071F2"/>
    <w:rsid w:val="00A0723B"/>
    <w:rsid w:val="00A07345"/>
    <w:rsid w:val="00A0745E"/>
    <w:rsid w:val="00A074C5"/>
    <w:rsid w:val="00A075FC"/>
    <w:rsid w:val="00A1065F"/>
    <w:rsid w:val="00A11032"/>
    <w:rsid w:val="00A11185"/>
    <w:rsid w:val="00A115A0"/>
    <w:rsid w:val="00A11845"/>
    <w:rsid w:val="00A11A4C"/>
    <w:rsid w:val="00A11EC2"/>
    <w:rsid w:val="00A12334"/>
    <w:rsid w:val="00A13048"/>
    <w:rsid w:val="00A13515"/>
    <w:rsid w:val="00A13E3C"/>
    <w:rsid w:val="00A14432"/>
    <w:rsid w:val="00A14B5E"/>
    <w:rsid w:val="00A14BF9"/>
    <w:rsid w:val="00A15046"/>
    <w:rsid w:val="00A150B6"/>
    <w:rsid w:val="00A152D8"/>
    <w:rsid w:val="00A154F7"/>
    <w:rsid w:val="00A159AB"/>
    <w:rsid w:val="00A16E02"/>
    <w:rsid w:val="00A1767A"/>
    <w:rsid w:val="00A1793D"/>
    <w:rsid w:val="00A17AF2"/>
    <w:rsid w:val="00A200C4"/>
    <w:rsid w:val="00A202AC"/>
    <w:rsid w:val="00A21086"/>
    <w:rsid w:val="00A2196E"/>
    <w:rsid w:val="00A21991"/>
    <w:rsid w:val="00A231AA"/>
    <w:rsid w:val="00A2366E"/>
    <w:rsid w:val="00A23FBA"/>
    <w:rsid w:val="00A259F3"/>
    <w:rsid w:val="00A25A4F"/>
    <w:rsid w:val="00A26BDA"/>
    <w:rsid w:val="00A26CDB"/>
    <w:rsid w:val="00A27014"/>
    <w:rsid w:val="00A2796D"/>
    <w:rsid w:val="00A3003C"/>
    <w:rsid w:val="00A3093F"/>
    <w:rsid w:val="00A30A78"/>
    <w:rsid w:val="00A30EA0"/>
    <w:rsid w:val="00A310FE"/>
    <w:rsid w:val="00A314FB"/>
    <w:rsid w:val="00A31548"/>
    <w:rsid w:val="00A318D5"/>
    <w:rsid w:val="00A31B5E"/>
    <w:rsid w:val="00A31FE2"/>
    <w:rsid w:val="00A32072"/>
    <w:rsid w:val="00A33963"/>
    <w:rsid w:val="00A34054"/>
    <w:rsid w:val="00A3483D"/>
    <w:rsid w:val="00A34C45"/>
    <w:rsid w:val="00A351D5"/>
    <w:rsid w:val="00A35EF0"/>
    <w:rsid w:val="00A3674A"/>
    <w:rsid w:val="00A37300"/>
    <w:rsid w:val="00A377B4"/>
    <w:rsid w:val="00A41092"/>
    <w:rsid w:val="00A41451"/>
    <w:rsid w:val="00A4191A"/>
    <w:rsid w:val="00A41F65"/>
    <w:rsid w:val="00A42045"/>
    <w:rsid w:val="00A42795"/>
    <w:rsid w:val="00A43107"/>
    <w:rsid w:val="00A43118"/>
    <w:rsid w:val="00A431F3"/>
    <w:rsid w:val="00A43703"/>
    <w:rsid w:val="00A43C6F"/>
    <w:rsid w:val="00A440A5"/>
    <w:rsid w:val="00A44312"/>
    <w:rsid w:val="00A45207"/>
    <w:rsid w:val="00A45A46"/>
    <w:rsid w:val="00A46843"/>
    <w:rsid w:val="00A46CF6"/>
    <w:rsid w:val="00A475FB"/>
    <w:rsid w:val="00A505F5"/>
    <w:rsid w:val="00A50626"/>
    <w:rsid w:val="00A50EC7"/>
    <w:rsid w:val="00A5122E"/>
    <w:rsid w:val="00A54F98"/>
    <w:rsid w:val="00A55FE4"/>
    <w:rsid w:val="00A564CF"/>
    <w:rsid w:val="00A56634"/>
    <w:rsid w:val="00A56B97"/>
    <w:rsid w:val="00A56EAE"/>
    <w:rsid w:val="00A571CC"/>
    <w:rsid w:val="00A57256"/>
    <w:rsid w:val="00A579B5"/>
    <w:rsid w:val="00A57D96"/>
    <w:rsid w:val="00A600F4"/>
    <w:rsid w:val="00A6093C"/>
    <w:rsid w:val="00A6093D"/>
    <w:rsid w:val="00A6103D"/>
    <w:rsid w:val="00A610AC"/>
    <w:rsid w:val="00A61167"/>
    <w:rsid w:val="00A61235"/>
    <w:rsid w:val="00A62479"/>
    <w:rsid w:val="00A62EB9"/>
    <w:rsid w:val="00A63210"/>
    <w:rsid w:val="00A63A44"/>
    <w:rsid w:val="00A63AEB"/>
    <w:rsid w:val="00A63C02"/>
    <w:rsid w:val="00A63DBC"/>
    <w:rsid w:val="00A645FD"/>
    <w:rsid w:val="00A64893"/>
    <w:rsid w:val="00A64B17"/>
    <w:rsid w:val="00A64D2A"/>
    <w:rsid w:val="00A65041"/>
    <w:rsid w:val="00A655F7"/>
    <w:rsid w:val="00A65833"/>
    <w:rsid w:val="00A66C06"/>
    <w:rsid w:val="00A67540"/>
    <w:rsid w:val="00A67A53"/>
    <w:rsid w:val="00A701F9"/>
    <w:rsid w:val="00A70C0A"/>
    <w:rsid w:val="00A70D08"/>
    <w:rsid w:val="00A70E32"/>
    <w:rsid w:val="00A70F29"/>
    <w:rsid w:val="00A710DE"/>
    <w:rsid w:val="00A7116F"/>
    <w:rsid w:val="00A71D74"/>
    <w:rsid w:val="00A7265D"/>
    <w:rsid w:val="00A72951"/>
    <w:rsid w:val="00A740D5"/>
    <w:rsid w:val="00A7419D"/>
    <w:rsid w:val="00A7444D"/>
    <w:rsid w:val="00A7447F"/>
    <w:rsid w:val="00A751FF"/>
    <w:rsid w:val="00A75290"/>
    <w:rsid w:val="00A75514"/>
    <w:rsid w:val="00A75C8C"/>
    <w:rsid w:val="00A7642A"/>
    <w:rsid w:val="00A767DC"/>
    <w:rsid w:val="00A76A6D"/>
    <w:rsid w:val="00A76D5E"/>
    <w:rsid w:val="00A80CFA"/>
    <w:rsid w:val="00A81C4C"/>
    <w:rsid w:val="00A81D16"/>
    <w:rsid w:val="00A83253"/>
    <w:rsid w:val="00A837FF"/>
    <w:rsid w:val="00A83BBB"/>
    <w:rsid w:val="00A8415B"/>
    <w:rsid w:val="00A8498C"/>
    <w:rsid w:val="00A84CFF"/>
    <w:rsid w:val="00A870AD"/>
    <w:rsid w:val="00A8715F"/>
    <w:rsid w:val="00A90A1D"/>
    <w:rsid w:val="00A91053"/>
    <w:rsid w:val="00A9111F"/>
    <w:rsid w:val="00A91A42"/>
    <w:rsid w:val="00A91B2B"/>
    <w:rsid w:val="00A91E6F"/>
    <w:rsid w:val="00A92792"/>
    <w:rsid w:val="00A92CE3"/>
    <w:rsid w:val="00A92DA6"/>
    <w:rsid w:val="00A92DAD"/>
    <w:rsid w:val="00A93596"/>
    <w:rsid w:val="00A93797"/>
    <w:rsid w:val="00A93B6B"/>
    <w:rsid w:val="00A93E1C"/>
    <w:rsid w:val="00A93E43"/>
    <w:rsid w:val="00A94503"/>
    <w:rsid w:val="00A946DE"/>
    <w:rsid w:val="00A954CD"/>
    <w:rsid w:val="00A957CA"/>
    <w:rsid w:val="00A95E1E"/>
    <w:rsid w:val="00AA0DC9"/>
    <w:rsid w:val="00AA0E34"/>
    <w:rsid w:val="00AA0E4E"/>
    <w:rsid w:val="00AA14B7"/>
    <w:rsid w:val="00AA1601"/>
    <w:rsid w:val="00AA191A"/>
    <w:rsid w:val="00AA22F0"/>
    <w:rsid w:val="00AA27B8"/>
    <w:rsid w:val="00AA3152"/>
    <w:rsid w:val="00AA41CD"/>
    <w:rsid w:val="00AA4F55"/>
    <w:rsid w:val="00AA5684"/>
    <w:rsid w:val="00AA6E84"/>
    <w:rsid w:val="00AA72B6"/>
    <w:rsid w:val="00AA761F"/>
    <w:rsid w:val="00AB0EB6"/>
    <w:rsid w:val="00AB1985"/>
    <w:rsid w:val="00AB2276"/>
    <w:rsid w:val="00AB2456"/>
    <w:rsid w:val="00AB2507"/>
    <w:rsid w:val="00AB2F39"/>
    <w:rsid w:val="00AB32C6"/>
    <w:rsid w:val="00AB40CD"/>
    <w:rsid w:val="00AB5BC2"/>
    <w:rsid w:val="00AB5C19"/>
    <w:rsid w:val="00AB77BC"/>
    <w:rsid w:val="00AB7990"/>
    <w:rsid w:val="00AB7ACB"/>
    <w:rsid w:val="00AB7E2F"/>
    <w:rsid w:val="00AB7FE6"/>
    <w:rsid w:val="00AC0A54"/>
    <w:rsid w:val="00AC468D"/>
    <w:rsid w:val="00AC48C5"/>
    <w:rsid w:val="00AC4BDC"/>
    <w:rsid w:val="00AC4DE7"/>
    <w:rsid w:val="00AC531E"/>
    <w:rsid w:val="00AC54BF"/>
    <w:rsid w:val="00AC5B43"/>
    <w:rsid w:val="00AC5D3C"/>
    <w:rsid w:val="00AC638A"/>
    <w:rsid w:val="00AC6831"/>
    <w:rsid w:val="00AC68AD"/>
    <w:rsid w:val="00AC785D"/>
    <w:rsid w:val="00AC7968"/>
    <w:rsid w:val="00AD05A8"/>
    <w:rsid w:val="00AD05F7"/>
    <w:rsid w:val="00AD0A45"/>
    <w:rsid w:val="00AD0E20"/>
    <w:rsid w:val="00AD1036"/>
    <w:rsid w:val="00AD1138"/>
    <w:rsid w:val="00AD29CC"/>
    <w:rsid w:val="00AD2C85"/>
    <w:rsid w:val="00AD2D37"/>
    <w:rsid w:val="00AD3079"/>
    <w:rsid w:val="00AD38D6"/>
    <w:rsid w:val="00AD38E7"/>
    <w:rsid w:val="00AD3905"/>
    <w:rsid w:val="00AD39B0"/>
    <w:rsid w:val="00AD3FB7"/>
    <w:rsid w:val="00AD48A0"/>
    <w:rsid w:val="00AD71F4"/>
    <w:rsid w:val="00AD7428"/>
    <w:rsid w:val="00AD75BC"/>
    <w:rsid w:val="00AE047B"/>
    <w:rsid w:val="00AE08D0"/>
    <w:rsid w:val="00AE0D3F"/>
    <w:rsid w:val="00AE0D53"/>
    <w:rsid w:val="00AE1AAA"/>
    <w:rsid w:val="00AE1D37"/>
    <w:rsid w:val="00AE2901"/>
    <w:rsid w:val="00AE2A7F"/>
    <w:rsid w:val="00AE341B"/>
    <w:rsid w:val="00AE3F80"/>
    <w:rsid w:val="00AE4670"/>
    <w:rsid w:val="00AE4795"/>
    <w:rsid w:val="00AE4E59"/>
    <w:rsid w:val="00AE5614"/>
    <w:rsid w:val="00AE5D61"/>
    <w:rsid w:val="00AE6D29"/>
    <w:rsid w:val="00AE7677"/>
    <w:rsid w:val="00AE7846"/>
    <w:rsid w:val="00AE7A03"/>
    <w:rsid w:val="00AE7EC3"/>
    <w:rsid w:val="00AF09DD"/>
    <w:rsid w:val="00AF0EEB"/>
    <w:rsid w:val="00AF111C"/>
    <w:rsid w:val="00AF16DC"/>
    <w:rsid w:val="00AF1742"/>
    <w:rsid w:val="00AF176C"/>
    <w:rsid w:val="00AF177F"/>
    <w:rsid w:val="00AF18AF"/>
    <w:rsid w:val="00AF19AA"/>
    <w:rsid w:val="00AF2DCC"/>
    <w:rsid w:val="00AF2FF8"/>
    <w:rsid w:val="00AF321A"/>
    <w:rsid w:val="00AF4B59"/>
    <w:rsid w:val="00AF4D8E"/>
    <w:rsid w:val="00AF58B6"/>
    <w:rsid w:val="00AF5B12"/>
    <w:rsid w:val="00AF5F32"/>
    <w:rsid w:val="00AF5F6A"/>
    <w:rsid w:val="00AF75E5"/>
    <w:rsid w:val="00AF797A"/>
    <w:rsid w:val="00B00DCB"/>
    <w:rsid w:val="00B00E1C"/>
    <w:rsid w:val="00B01D9D"/>
    <w:rsid w:val="00B03454"/>
    <w:rsid w:val="00B03F77"/>
    <w:rsid w:val="00B04495"/>
    <w:rsid w:val="00B045C8"/>
    <w:rsid w:val="00B049B6"/>
    <w:rsid w:val="00B04D6D"/>
    <w:rsid w:val="00B05A05"/>
    <w:rsid w:val="00B060E3"/>
    <w:rsid w:val="00B063BE"/>
    <w:rsid w:val="00B0657D"/>
    <w:rsid w:val="00B07CA7"/>
    <w:rsid w:val="00B1016A"/>
    <w:rsid w:val="00B102EE"/>
    <w:rsid w:val="00B1279A"/>
    <w:rsid w:val="00B12BF8"/>
    <w:rsid w:val="00B12D94"/>
    <w:rsid w:val="00B12ED9"/>
    <w:rsid w:val="00B13A6D"/>
    <w:rsid w:val="00B13AF9"/>
    <w:rsid w:val="00B145C4"/>
    <w:rsid w:val="00B14976"/>
    <w:rsid w:val="00B15167"/>
    <w:rsid w:val="00B154EB"/>
    <w:rsid w:val="00B15BE7"/>
    <w:rsid w:val="00B16F8F"/>
    <w:rsid w:val="00B17733"/>
    <w:rsid w:val="00B200FA"/>
    <w:rsid w:val="00B2046B"/>
    <w:rsid w:val="00B20C81"/>
    <w:rsid w:val="00B215CF"/>
    <w:rsid w:val="00B22B0A"/>
    <w:rsid w:val="00B24366"/>
    <w:rsid w:val="00B243C0"/>
    <w:rsid w:val="00B24520"/>
    <w:rsid w:val="00B25060"/>
    <w:rsid w:val="00B26B91"/>
    <w:rsid w:val="00B314F8"/>
    <w:rsid w:val="00B317C4"/>
    <w:rsid w:val="00B31D82"/>
    <w:rsid w:val="00B3231E"/>
    <w:rsid w:val="00B325C2"/>
    <w:rsid w:val="00B329AC"/>
    <w:rsid w:val="00B32F94"/>
    <w:rsid w:val="00B331CC"/>
    <w:rsid w:val="00B3347E"/>
    <w:rsid w:val="00B340E9"/>
    <w:rsid w:val="00B34A6E"/>
    <w:rsid w:val="00B35AAC"/>
    <w:rsid w:val="00B37A5A"/>
    <w:rsid w:val="00B37D4F"/>
    <w:rsid w:val="00B4036A"/>
    <w:rsid w:val="00B40AD4"/>
    <w:rsid w:val="00B410DD"/>
    <w:rsid w:val="00B41377"/>
    <w:rsid w:val="00B41910"/>
    <w:rsid w:val="00B4194A"/>
    <w:rsid w:val="00B41E53"/>
    <w:rsid w:val="00B4247C"/>
    <w:rsid w:val="00B43136"/>
    <w:rsid w:val="00B437C8"/>
    <w:rsid w:val="00B43E98"/>
    <w:rsid w:val="00B4630D"/>
    <w:rsid w:val="00B4681B"/>
    <w:rsid w:val="00B46F91"/>
    <w:rsid w:val="00B470A9"/>
    <w:rsid w:val="00B4756B"/>
    <w:rsid w:val="00B50035"/>
    <w:rsid w:val="00B5010A"/>
    <w:rsid w:val="00B5058B"/>
    <w:rsid w:val="00B51060"/>
    <w:rsid w:val="00B5120E"/>
    <w:rsid w:val="00B516D5"/>
    <w:rsid w:val="00B51C91"/>
    <w:rsid w:val="00B51DA2"/>
    <w:rsid w:val="00B5209F"/>
    <w:rsid w:val="00B5222E"/>
    <w:rsid w:val="00B522F3"/>
    <w:rsid w:val="00B52542"/>
    <w:rsid w:val="00B52CA7"/>
    <w:rsid w:val="00B530B0"/>
    <w:rsid w:val="00B53179"/>
    <w:rsid w:val="00B53C56"/>
    <w:rsid w:val="00B53EE8"/>
    <w:rsid w:val="00B543EB"/>
    <w:rsid w:val="00B54797"/>
    <w:rsid w:val="00B54846"/>
    <w:rsid w:val="00B55D6A"/>
    <w:rsid w:val="00B56065"/>
    <w:rsid w:val="00B5645C"/>
    <w:rsid w:val="00B571D9"/>
    <w:rsid w:val="00B57F4F"/>
    <w:rsid w:val="00B600CD"/>
    <w:rsid w:val="00B61505"/>
    <w:rsid w:val="00B61C96"/>
    <w:rsid w:val="00B61DD1"/>
    <w:rsid w:val="00B62042"/>
    <w:rsid w:val="00B62F66"/>
    <w:rsid w:val="00B64556"/>
    <w:rsid w:val="00B645C5"/>
    <w:rsid w:val="00B658C3"/>
    <w:rsid w:val="00B65CF3"/>
    <w:rsid w:val="00B667A7"/>
    <w:rsid w:val="00B6724B"/>
    <w:rsid w:val="00B67835"/>
    <w:rsid w:val="00B67C46"/>
    <w:rsid w:val="00B67CB6"/>
    <w:rsid w:val="00B71514"/>
    <w:rsid w:val="00B717D9"/>
    <w:rsid w:val="00B71BCB"/>
    <w:rsid w:val="00B721FF"/>
    <w:rsid w:val="00B733FB"/>
    <w:rsid w:val="00B73A2A"/>
    <w:rsid w:val="00B7463E"/>
    <w:rsid w:val="00B74A51"/>
    <w:rsid w:val="00B754A6"/>
    <w:rsid w:val="00B75D32"/>
    <w:rsid w:val="00B75DDB"/>
    <w:rsid w:val="00B77422"/>
    <w:rsid w:val="00B77B24"/>
    <w:rsid w:val="00B77E08"/>
    <w:rsid w:val="00B80139"/>
    <w:rsid w:val="00B80412"/>
    <w:rsid w:val="00B80735"/>
    <w:rsid w:val="00B80A82"/>
    <w:rsid w:val="00B80BE8"/>
    <w:rsid w:val="00B80E98"/>
    <w:rsid w:val="00B8191A"/>
    <w:rsid w:val="00B81C10"/>
    <w:rsid w:val="00B820CE"/>
    <w:rsid w:val="00B825C4"/>
    <w:rsid w:val="00B82B6A"/>
    <w:rsid w:val="00B8300F"/>
    <w:rsid w:val="00B83278"/>
    <w:rsid w:val="00B8351B"/>
    <w:rsid w:val="00B84296"/>
    <w:rsid w:val="00B84370"/>
    <w:rsid w:val="00B84CAB"/>
    <w:rsid w:val="00B84CE5"/>
    <w:rsid w:val="00B8530E"/>
    <w:rsid w:val="00B85E3B"/>
    <w:rsid w:val="00B86315"/>
    <w:rsid w:val="00B86D5E"/>
    <w:rsid w:val="00B87A6C"/>
    <w:rsid w:val="00B9067F"/>
    <w:rsid w:val="00B90A45"/>
    <w:rsid w:val="00B918C7"/>
    <w:rsid w:val="00B91C90"/>
    <w:rsid w:val="00B92625"/>
    <w:rsid w:val="00B9265E"/>
    <w:rsid w:val="00B92AFC"/>
    <w:rsid w:val="00B92F75"/>
    <w:rsid w:val="00B93891"/>
    <w:rsid w:val="00B93C00"/>
    <w:rsid w:val="00B942DF"/>
    <w:rsid w:val="00B944F7"/>
    <w:rsid w:val="00B94962"/>
    <w:rsid w:val="00B949D7"/>
    <w:rsid w:val="00B94B06"/>
    <w:rsid w:val="00B94C28"/>
    <w:rsid w:val="00B94FAA"/>
    <w:rsid w:val="00B9579C"/>
    <w:rsid w:val="00B95980"/>
    <w:rsid w:val="00B961EF"/>
    <w:rsid w:val="00B962B6"/>
    <w:rsid w:val="00B96C9E"/>
    <w:rsid w:val="00B973E7"/>
    <w:rsid w:val="00B97923"/>
    <w:rsid w:val="00BA06BE"/>
    <w:rsid w:val="00BA1582"/>
    <w:rsid w:val="00BA4A55"/>
    <w:rsid w:val="00BA52BF"/>
    <w:rsid w:val="00BA59C7"/>
    <w:rsid w:val="00BA6C9D"/>
    <w:rsid w:val="00BA6E28"/>
    <w:rsid w:val="00BA780D"/>
    <w:rsid w:val="00BA796E"/>
    <w:rsid w:val="00BB08A9"/>
    <w:rsid w:val="00BB1540"/>
    <w:rsid w:val="00BB18B6"/>
    <w:rsid w:val="00BB21FC"/>
    <w:rsid w:val="00BB2833"/>
    <w:rsid w:val="00BB29AF"/>
    <w:rsid w:val="00BB2C37"/>
    <w:rsid w:val="00BB3022"/>
    <w:rsid w:val="00BB58E0"/>
    <w:rsid w:val="00BB5921"/>
    <w:rsid w:val="00BB599E"/>
    <w:rsid w:val="00BB5CC8"/>
    <w:rsid w:val="00BB7E09"/>
    <w:rsid w:val="00BC0597"/>
    <w:rsid w:val="00BC06E8"/>
    <w:rsid w:val="00BC0E0B"/>
    <w:rsid w:val="00BC10BA"/>
    <w:rsid w:val="00BC2AE9"/>
    <w:rsid w:val="00BC3E6A"/>
    <w:rsid w:val="00BC3E9C"/>
    <w:rsid w:val="00BC420F"/>
    <w:rsid w:val="00BC4381"/>
    <w:rsid w:val="00BC4F0C"/>
    <w:rsid w:val="00BC52AE"/>
    <w:rsid w:val="00BC53F6"/>
    <w:rsid w:val="00BC5AFD"/>
    <w:rsid w:val="00BC60BB"/>
    <w:rsid w:val="00BC6E06"/>
    <w:rsid w:val="00BC7092"/>
    <w:rsid w:val="00BC7253"/>
    <w:rsid w:val="00BC738D"/>
    <w:rsid w:val="00BC7787"/>
    <w:rsid w:val="00BC7A8C"/>
    <w:rsid w:val="00BC7C5B"/>
    <w:rsid w:val="00BD0D2E"/>
    <w:rsid w:val="00BD0D96"/>
    <w:rsid w:val="00BD13A6"/>
    <w:rsid w:val="00BD1AAD"/>
    <w:rsid w:val="00BD1DA6"/>
    <w:rsid w:val="00BD2199"/>
    <w:rsid w:val="00BD2AA1"/>
    <w:rsid w:val="00BD2D49"/>
    <w:rsid w:val="00BD3B70"/>
    <w:rsid w:val="00BD3EC9"/>
    <w:rsid w:val="00BD43C3"/>
    <w:rsid w:val="00BD48E7"/>
    <w:rsid w:val="00BD5E4A"/>
    <w:rsid w:val="00BD60B5"/>
    <w:rsid w:val="00BD6302"/>
    <w:rsid w:val="00BD63C7"/>
    <w:rsid w:val="00BD6553"/>
    <w:rsid w:val="00BD712C"/>
    <w:rsid w:val="00BD78BB"/>
    <w:rsid w:val="00BE02EF"/>
    <w:rsid w:val="00BE1D21"/>
    <w:rsid w:val="00BE25E6"/>
    <w:rsid w:val="00BE3A89"/>
    <w:rsid w:val="00BE3CFC"/>
    <w:rsid w:val="00BE4791"/>
    <w:rsid w:val="00BE4870"/>
    <w:rsid w:val="00BE5ADA"/>
    <w:rsid w:val="00BE7567"/>
    <w:rsid w:val="00BE7BEA"/>
    <w:rsid w:val="00BE7ECA"/>
    <w:rsid w:val="00BE7F8F"/>
    <w:rsid w:val="00BF1C1F"/>
    <w:rsid w:val="00BF1F11"/>
    <w:rsid w:val="00BF29F4"/>
    <w:rsid w:val="00BF2F82"/>
    <w:rsid w:val="00BF39B7"/>
    <w:rsid w:val="00BF3A20"/>
    <w:rsid w:val="00BF421D"/>
    <w:rsid w:val="00BF428E"/>
    <w:rsid w:val="00BF4B47"/>
    <w:rsid w:val="00BF5159"/>
    <w:rsid w:val="00BF56DB"/>
    <w:rsid w:val="00BF6993"/>
    <w:rsid w:val="00BF6FFF"/>
    <w:rsid w:val="00BF703E"/>
    <w:rsid w:val="00BF7BBC"/>
    <w:rsid w:val="00C00A31"/>
    <w:rsid w:val="00C00E5C"/>
    <w:rsid w:val="00C01714"/>
    <w:rsid w:val="00C0174A"/>
    <w:rsid w:val="00C02400"/>
    <w:rsid w:val="00C02497"/>
    <w:rsid w:val="00C02924"/>
    <w:rsid w:val="00C037D4"/>
    <w:rsid w:val="00C03871"/>
    <w:rsid w:val="00C03915"/>
    <w:rsid w:val="00C04316"/>
    <w:rsid w:val="00C0453C"/>
    <w:rsid w:val="00C0468F"/>
    <w:rsid w:val="00C04F43"/>
    <w:rsid w:val="00C05EAC"/>
    <w:rsid w:val="00C0609D"/>
    <w:rsid w:val="00C062EB"/>
    <w:rsid w:val="00C0645E"/>
    <w:rsid w:val="00C067FB"/>
    <w:rsid w:val="00C06E87"/>
    <w:rsid w:val="00C07342"/>
    <w:rsid w:val="00C077CD"/>
    <w:rsid w:val="00C11288"/>
    <w:rsid w:val="00C115AB"/>
    <w:rsid w:val="00C1175A"/>
    <w:rsid w:val="00C11867"/>
    <w:rsid w:val="00C11D58"/>
    <w:rsid w:val="00C12200"/>
    <w:rsid w:val="00C1448F"/>
    <w:rsid w:val="00C15211"/>
    <w:rsid w:val="00C15ABF"/>
    <w:rsid w:val="00C15FC0"/>
    <w:rsid w:val="00C16228"/>
    <w:rsid w:val="00C16676"/>
    <w:rsid w:val="00C168CC"/>
    <w:rsid w:val="00C176D2"/>
    <w:rsid w:val="00C17F11"/>
    <w:rsid w:val="00C2007A"/>
    <w:rsid w:val="00C20765"/>
    <w:rsid w:val="00C20D6A"/>
    <w:rsid w:val="00C20F32"/>
    <w:rsid w:val="00C21AA1"/>
    <w:rsid w:val="00C22C1F"/>
    <w:rsid w:val="00C22F97"/>
    <w:rsid w:val="00C23A92"/>
    <w:rsid w:val="00C23B37"/>
    <w:rsid w:val="00C24622"/>
    <w:rsid w:val="00C249D9"/>
    <w:rsid w:val="00C24CCF"/>
    <w:rsid w:val="00C25950"/>
    <w:rsid w:val="00C263EE"/>
    <w:rsid w:val="00C26816"/>
    <w:rsid w:val="00C26CCB"/>
    <w:rsid w:val="00C26D8C"/>
    <w:rsid w:val="00C2729F"/>
    <w:rsid w:val="00C275CF"/>
    <w:rsid w:val="00C27AB6"/>
    <w:rsid w:val="00C30249"/>
    <w:rsid w:val="00C30E90"/>
    <w:rsid w:val="00C314A9"/>
    <w:rsid w:val="00C31612"/>
    <w:rsid w:val="00C31A1E"/>
    <w:rsid w:val="00C32534"/>
    <w:rsid w:val="00C3264B"/>
    <w:rsid w:val="00C32B6E"/>
    <w:rsid w:val="00C331AD"/>
    <w:rsid w:val="00C33387"/>
    <w:rsid w:val="00C341F0"/>
    <w:rsid w:val="00C35C77"/>
    <w:rsid w:val="00C36525"/>
    <w:rsid w:val="00C36919"/>
    <w:rsid w:val="00C36D46"/>
    <w:rsid w:val="00C371BD"/>
    <w:rsid w:val="00C371EB"/>
    <w:rsid w:val="00C3723B"/>
    <w:rsid w:val="00C3785B"/>
    <w:rsid w:val="00C37F1F"/>
    <w:rsid w:val="00C40262"/>
    <w:rsid w:val="00C40485"/>
    <w:rsid w:val="00C40A07"/>
    <w:rsid w:val="00C40B5C"/>
    <w:rsid w:val="00C40E35"/>
    <w:rsid w:val="00C4128F"/>
    <w:rsid w:val="00C41469"/>
    <w:rsid w:val="00C41BBB"/>
    <w:rsid w:val="00C42466"/>
    <w:rsid w:val="00C430AF"/>
    <w:rsid w:val="00C43FF2"/>
    <w:rsid w:val="00C44435"/>
    <w:rsid w:val="00C44C10"/>
    <w:rsid w:val="00C451CF"/>
    <w:rsid w:val="00C451DE"/>
    <w:rsid w:val="00C45AEC"/>
    <w:rsid w:val="00C45E71"/>
    <w:rsid w:val="00C46C18"/>
    <w:rsid w:val="00C46FF6"/>
    <w:rsid w:val="00C470DB"/>
    <w:rsid w:val="00C472A2"/>
    <w:rsid w:val="00C476C7"/>
    <w:rsid w:val="00C501C7"/>
    <w:rsid w:val="00C50948"/>
    <w:rsid w:val="00C5130C"/>
    <w:rsid w:val="00C51491"/>
    <w:rsid w:val="00C51BB9"/>
    <w:rsid w:val="00C52649"/>
    <w:rsid w:val="00C532A8"/>
    <w:rsid w:val="00C5340C"/>
    <w:rsid w:val="00C5633C"/>
    <w:rsid w:val="00C56C29"/>
    <w:rsid w:val="00C56DA2"/>
    <w:rsid w:val="00C60053"/>
    <w:rsid w:val="00C606C9"/>
    <w:rsid w:val="00C60868"/>
    <w:rsid w:val="00C60A8A"/>
    <w:rsid w:val="00C610D7"/>
    <w:rsid w:val="00C61663"/>
    <w:rsid w:val="00C61D27"/>
    <w:rsid w:val="00C61D9D"/>
    <w:rsid w:val="00C62211"/>
    <w:rsid w:val="00C626FF"/>
    <w:rsid w:val="00C62873"/>
    <w:rsid w:val="00C633AC"/>
    <w:rsid w:val="00C640B8"/>
    <w:rsid w:val="00C64628"/>
    <w:rsid w:val="00C649AA"/>
    <w:rsid w:val="00C649AB"/>
    <w:rsid w:val="00C659E2"/>
    <w:rsid w:val="00C65F8E"/>
    <w:rsid w:val="00C66D66"/>
    <w:rsid w:val="00C7047B"/>
    <w:rsid w:val="00C70718"/>
    <w:rsid w:val="00C70F84"/>
    <w:rsid w:val="00C71176"/>
    <w:rsid w:val="00C71224"/>
    <w:rsid w:val="00C714B5"/>
    <w:rsid w:val="00C71651"/>
    <w:rsid w:val="00C71F69"/>
    <w:rsid w:val="00C72440"/>
    <w:rsid w:val="00C728F4"/>
    <w:rsid w:val="00C729E1"/>
    <w:rsid w:val="00C72D83"/>
    <w:rsid w:val="00C72E84"/>
    <w:rsid w:val="00C731D3"/>
    <w:rsid w:val="00C738C1"/>
    <w:rsid w:val="00C73A98"/>
    <w:rsid w:val="00C74682"/>
    <w:rsid w:val="00C74D15"/>
    <w:rsid w:val="00C75390"/>
    <w:rsid w:val="00C75618"/>
    <w:rsid w:val="00C75C95"/>
    <w:rsid w:val="00C75D83"/>
    <w:rsid w:val="00C75EE9"/>
    <w:rsid w:val="00C767F9"/>
    <w:rsid w:val="00C770C5"/>
    <w:rsid w:val="00C77A5D"/>
    <w:rsid w:val="00C77B04"/>
    <w:rsid w:val="00C80288"/>
    <w:rsid w:val="00C81164"/>
    <w:rsid w:val="00C813A1"/>
    <w:rsid w:val="00C827E4"/>
    <w:rsid w:val="00C82873"/>
    <w:rsid w:val="00C838A8"/>
    <w:rsid w:val="00C83DAA"/>
    <w:rsid w:val="00C84003"/>
    <w:rsid w:val="00C84927"/>
    <w:rsid w:val="00C850A2"/>
    <w:rsid w:val="00C85945"/>
    <w:rsid w:val="00C8791F"/>
    <w:rsid w:val="00C90650"/>
    <w:rsid w:val="00C908B2"/>
    <w:rsid w:val="00C9133C"/>
    <w:rsid w:val="00C917A6"/>
    <w:rsid w:val="00C917DF"/>
    <w:rsid w:val="00C9191F"/>
    <w:rsid w:val="00C91E99"/>
    <w:rsid w:val="00C935D6"/>
    <w:rsid w:val="00C941A4"/>
    <w:rsid w:val="00C945F2"/>
    <w:rsid w:val="00C94EAC"/>
    <w:rsid w:val="00C955CE"/>
    <w:rsid w:val="00C955F6"/>
    <w:rsid w:val="00C96122"/>
    <w:rsid w:val="00C96291"/>
    <w:rsid w:val="00C96390"/>
    <w:rsid w:val="00C9766F"/>
    <w:rsid w:val="00C97D78"/>
    <w:rsid w:val="00C97EDD"/>
    <w:rsid w:val="00CA056A"/>
    <w:rsid w:val="00CA0AA6"/>
    <w:rsid w:val="00CA0EEA"/>
    <w:rsid w:val="00CA1FEA"/>
    <w:rsid w:val="00CA2594"/>
    <w:rsid w:val="00CA292A"/>
    <w:rsid w:val="00CA332C"/>
    <w:rsid w:val="00CA339F"/>
    <w:rsid w:val="00CA39AC"/>
    <w:rsid w:val="00CA4033"/>
    <w:rsid w:val="00CA41C9"/>
    <w:rsid w:val="00CA4E38"/>
    <w:rsid w:val="00CA5362"/>
    <w:rsid w:val="00CA658F"/>
    <w:rsid w:val="00CA74EF"/>
    <w:rsid w:val="00CA79A4"/>
    <w:rsid w:val="00CA7D56"/>
    <w:rsid w:val="00CB06AD"/>
    <w:rsid w:val="00CB0BD0"/>
    <w:rsid w:val="00CB1056"/>
    <w:rsid w:val="00CB1084"/>
    <w:rsid w:val="00CB1566"/>
    <w:rsid w:val="00CB2382"/>
    <w:rsid w:val="00CB331F"/>
    <w:rsid w:val="00CB36CA"/>
    <w:rsid w:val="00CB36D2"/>
    <w:rsid w:val="00CB3A2E"/>
    <w:rsid w:val="00CB40ED"/>
    <w:rsid w:val="00CB45C4"/>
    <w:rsid w:val="00CB46F6"/>
    <w:rsid w:val="00CB5639"/>
    <w:rsid w:val="00CB6098"/>
    <w:rsid w:val="00CB6273"/>
    <w:rsid w:val="00CB6471"/>
    <w:rsid w:val="00CB66A8"/>
    <w:rsid w:val="00CC0244"/>
    <w:rsid w:val="00CC05A5"/>
    <w:rsid w:val="00CC0BF3"/>
    <w:rsid w:val="00CC0CD4"/>
    <w:rsid w:val="00CC10E1"/>
    <w:rsid w:val="00CC15AB"/>
    <w:rsid w:val="00CC15D0"/>
    <w:rsid w:val="00CC18E9"/>
    <w:rsid w:val="00CC1AD2"/>
    <w:rsid w:val="00CC218C"/>
    <w:rsid w:val="00CC22F4"/>
    <w:rsid w:val="00CC245D"/>
    <w:rsid w:val="00CC2AAE"/>
    <w:rsid w:val="00CC3131"/>
    <w:rsid w:val="00CC3552"/>
    <w:rsid w:val="00CC3AE1"/>
    <w:rsid w:val="00CC3B4B"/>
    <w:rsid w:val="00CC3F01"/>
    <w:rsid w:val="00CC46ED"/>
    <w:rsid w:val="00CC4A89"/>
    <w:rsid w:val="00CC5890"/>
    <w:rsid w:val="00CC5A42"/>
    <w:rsid w:val="00CC5E8F"/>
    <w:rsid w:val="00CD012B"/>
    <w:rsid w:val="00CD013E"/>
    <w:rsid w:val="00CD06B9"/>
    <w:rsid w:val="00CD0EAB"/>
    <w:rsid w:val="00CD20D2"/>
    <w:rsid w:val="00CD2636"/>
    <w:rsid w:val="00CD2EDF"/>
    <w:rsid w:val="00CD2F93"/>
    <w:rsid w:val="00CD3E37"/>
    <w:rsid w:val="00CD3E94"/>
    <w:rsid w:val="00CD3F5A"/>
    <w:rsid w:val="00CD4038"/>
    <w:rsid w:val="00CD42CE"/>
    <w:rsid w:val="00CD5516"/>
    <w:rsid w:val="00CD59FD"/>
    <w:rsid w:val="00CD6641"/>
    <w:rsid w:val="00CD681E"/>
    <w:rsid w:val="00CD69F7"/>
    <w:rsid w:val="00CD6C9E"/>
    <w:rsid w:val="00CD6CC5"/>
    <w:rsid w:val="00CD7218"/>
    <w:rsid w:val="00CD7A1A"/>
    <w:rsid w:val="00CE0657"/>
    <w:rsid w:val="00CE2AD6"/>
    <w:rsid w:val="00CE4637"/>
    <w:rsid w:val="00CE5241"/>
    <w:rsid w:val="00CE5309"/>
    <w:rsid w:val="00CE54A6"/>
    <w:rsid w:val="00CE5A36"/>
    <w:rsid w:val="00CE5E02"/>
    <w:rsid w:val="00CE63D4"/>
    <w:rsid w:val="00CE642D"/>
    <w:rsid w:val="00CE6584"/>
    <w:rsid w:val="00CE7B6B"/>
    <w:rsid w:val="00CE7D72"/>
    <w:rsid w:val="00CE7E14"/>
    <w:rsid w:val="00CF01DD"/>
    <w:rsid w:val="00CF0257"/>
    <w:rsid w:val="00CF06F7"/>
    <w:rsid w:val="00CF164E"/>
    <w:rsid w:val="00CF277E"/>
    <w:rsid w:val="00CF2F05"/>
    <w:rsid w:val="00CF34DB"/>
    <w:rsid w:val="00CF3A6E"/>
    <w:rsid w:val="00CF430C"/>
    <w:rsid w:val="00CF4A79"/>
    <w:rsid w:val="00CF506C"/>
    <w:rsid w:val="00CF558F"/>
    <w:rsid w:val="00CF57E2"/>
    <w:rsid w:val="00CF6646"/>
    <w:rsid w:val="00CF68E1"/>
    <w:rsid w:val="00CF6B04"/>
    <w:rsid w:val="00CF7DA1"/>
    <w:rsid w:val="00CF7F15"/>
    <w:rsid w:val="00D00DE5"/>
    <w:rsid w:val="00D010C0"/>
    <w:rsid w:val="00D02066"/>
    <w:rsid w:val="00D02FA6"/>
    <w:rsid w:val="00D0360F"/>
    <w:rsid w:val="00D03FD5"/>
    <w:rsid w:val="00D0404C"/>
    <w:rsid w:val="00D06496"/>
    <w:rsid w:val="00D06663"/>
    <w:rsid w:val="00D073AD"/>
    <w:rsid w:val="00D073E2"/>
    <w:rsid w:val="00D075D8"/>
    <w:rsid w:val="00D077E1"/>
    <w:rsid w:val="00D111F3"/>
    <w:rsid w:val="00D11E68"/>
    <w:rsid w:val="00D131A7"/>
    <w:rsid w:val="00D13800"/>
    <w:rsid w:val="00D148FB"/>
    <w:rsid w:val="00D14CCD"/>
    <w:rsid w:val="00D15445"/>
    <w:rsid w:val="00D16218"/>
    <w:rsid w:val="00D1631F"/>
    <w:rsid w:val="00D16661"/>
    <w:rsid w:val="00D16871"/>
    <w:rsid w:val="00D16BBE"/>
    <w:rsid w:val="00D173AA"/>
    <w:rsid w:val="00D1A7B6"/>
    <w:rsid w:val="00D205A5"/>
    <w:rsid w:val="00D20807"/>
    <w:rsid w:val="00D20CFA"/>
    <w:rsid w:val="00D211F6"/>
    <w:rsid w:val="00D21378"/>
    <w:rsid w:val="00D21F21"/>
    <w:rsid w:val="00D22D14"/>
    <w:rsid w:val="00D232DE"/>
    <w:rsid w:val="00D238FF"/>
    <w:rsid w:val="00D23946"/>
    <w:rsid w:val="00D23B7D"/>
    <w:rsid w:val="00D24125"/>
    <w:rsid w:val="00D24467"/>
    <w:rsid w:val="00D250FD"/>
    <w:rsid w:val="00D2520D"/>
    <w:rsid w:val="00D2570F"/>
    <w:rsid w:val="00D258EF"/>
    <w:rsid w:val="00D25BA3"/>
    <w:rsid w:val="00D26F09"/>
    <w:rsid w:val="00D27E0A"/>
    <w:rsid w:val="00D30244"/>
    <w:rsid w:val="00D30A86"/>
    <w:rsid w:val="00D30C37"/>
    <w:rsid w:val="00D311C2"/>
    <w:rsid w:val="00D318A5"/>
    <w:rsid w:val="00D31C95"/>
    <w:rsid w:val="00D328CE"/>
    <w:rsid w:val="00D32E36"/>
    <w:rsid w:val="00D32F8A"/>
    <w:rsid w:val="00D338CD"/>
    <w:rsid w:val="00D33F24"/>
    <w:rsid w:val="00D34696"/>
    <w:rsid w:val="00D34C53"/>
    <w:rsid w:val="00D34FB0"/>
    <w:rsid w:val="00D35325"/>
    <w:rsid w:val="00D354D0"/>
    <w:rsid w:val="00D35A0A"/>
    <w:rsid w:val="00D35B24"/>
    <w:rsid w:val="00D35B52"/>
    <w:rsid w:val="00D3631E"/>
    <w:rsid w:val="00D36E12"/>
    <w:rsid w:val="00D36E3D"/>
    <w:rsid w:val="00D37262"/>
    <w:rsid w:val="00D400AC"/>
    <w:rsid w:val="00D406C6"/>
    <w:rsid w:val="00D40721"/>
    <w:rsid w:val="00D4079C"/>
    <w:rsid w:val="00D41A32"/>
    <w:rsid w:val="00D41F63"/>
    <w:rsid w:val="00D423D1"/>
    <w:rsid w:val="00D43B6E"/>
    <w:rsid w:val="00D43DD1"/>
    <w:rsid w:val="00D446EC"/>
    <w:rsid w:val="00D447B1"/>
    <w:rsid w:val="00D44A81"/>
    <w:rsid w:val="00D44C7E"/>
    <w:rsid w:val="00D44FAE"/>
    <w:rsid w:val="00D45A45"/>
    <w:rsid w:val="00D468E5"/>
    <w:rsid w:val="00D4696E"/>
    <w:rsid w:val="00D46C60"/>
    <w:rsid w:val="00D47539"/>
    <w:rsid w:val="00D50677"/>
    <w:rsid w:val="00D50919"/>
    <w:rsid w:val="00D5149D"/>
    <w:rsid w:val="00D516E3"/>
    <w:rsid w:val="00D51750"/>
    <w:rsid w:val="00D51AF1"/>
    <w:rsid w:val="00D51BF0"/>
    <w:rsid w:val="00D523C4"/>
    <w:rsid w:val="00D525EB"/>
    <w:rsid w:val="00D52BA3"/>
    <w:rsid w:val="00D53677"/>
    <w:rsid w:val="00D538F4"/>
    <w:rsid w:val="00D53BE6"/>
    <w:rsid w:val="00D54221"/>
    <w:rsid w:val="00D542C7"/>
    <w:rsid w:val="00D542F2"/>
    <w:rsid w:val="00D545F8"/>
    <w:rsid w:val="00D54A3E"/>
    <w:rsid w:val="00D54A6F"/>
    <w:rsid w:val="00D54CD0"/>
    <w:rsid w:val="00D55942"/>
    <w:rsid w:val="00D55D87"/>
    <w:rsid w:val="00D55E65"/>
    <w:rsid w:val="00D5604C"/>
    <w:rsid w:val="00D56297"/>
    <w:rsid w:val="00D56720"/>
    <w:rsid w:val="00D568EA"/>
    <w:rsid w:val="00D5735F"/>
    <w:rsid w:val="00D60A49"/>
    <w:rsid w:val="00D60B08"/>
    <w:rsid w:val="00D6120C"/>
    <w:rsid w:val="00D61784"/>
    <w:rsid w:val="00D61AA2"/>
    <w:rsid w:val="00D623DF"/>
    <w:rsid w:val="00D62BA2"/>
    <w:rsid w:val="00D63BD5"/>
    <w:rsid w:val="00D63E80"/>
    <w:rsid w:val="00D63F36"/>
    <w:rsid w:val="00D6456B"/>
    <w:rsid w:val="00D64E01"/>
    <w:rsid w:val="00D65B64"/>
    <w:rsid w:val="00D665C4"/>
    <w:rsid w:val="00D66F93"/>
    <w:rsid w:val="00D67353"/>
    <w:rsid w:val="00D715CD"/>
    <w:rsid w:val="00D718EE"/>
    <w:rsid w:val="00D71A01"/>
    <w:rsid w:val="00D71C8E"/>
    <w:rsid w:val="00D71D3B"/>
    <w:rsid w:val="00D725DF"/>
    <w:rsid w:val="00D72673"/>
    <w:rsid w:val="00D736CD"/>
    <w:rsid w:val="00D73BA3"/>
    <w:rsid w:val="00D74653"/>
    <w:rsid w:val="00D746E1"/>
    <w:rsid w:val="00D74734"/>
    <w:rsid w:val="00D74CF0"/>
    <w:rsid w:val="00D755B2"/>
    <w:rsid w:val="00D767AA"/>
    <w:rsid w:val="00D767E9"/>
    <w:rsid w:val="00D76906"/>
    <w:rsid w:val="00D7708E"/>
    <w:rsid w:val="00D775BC"/>
    <w:rsid w:val="00D77F41"/>
    <w:rsid w:val="00D803AA"/>
    <w:rsid w:val="00D8063C"/>
    <w:rsid w:val="00D807BF"/>
    <w:rsid w:val="00D82FCC"/>
    <w:rsid w:val="00D82FDD"/>
    <w:rsid w:val="00D832AB"/>
    <w:rsid w:val="00D851F7"/>
    <w:rsid w:val="00D85277"/>
    <w:rsid w:val="00D85B81"/>
    <w:rsid w:val="00D8687C"/>
    <w:rsid w:val="00D86FC7"/>
    <w:rsid w:val="00D87120"/>
    <w:rsid w:val="00D872DE"/>
    <w:rsid w:val="00D873C1"/>
    <w:rsid w:val="00D90078"/>
    <w:rsid w:val="00D9074C"/>
    <w:rsid w:val="00D9092F"/>
    <w:rsid w:val="00D90A61"/>
    <w:rsid w:val="00D91284"/>
    <w:rsid w:val="00D92771"/>
    <w:rsid w:val="00D927EF"/>
    <w:rsid w:val="00D928DD"/>
    <w:rsid w:val="00D92947"/>
    <w:rsid w:val="00D93AD3"/>
    <w:rsid w:val="00D94566"/>
    <w:rsid w:val="00D945D1"/>
    <w:rsid w:val="00D94A3E"/>
    <w:rsid w:val="00D95756"/>
    <w:rsid w:val="00D95A86"/>
    <w:rsid w:val="00D95F40"/>
    <w:rsid w:val="00D96235"/>
    <w:rsid w:val="00D96C87"/>
    <w:rsid w:val="00D9760C"/>
    <w:rsid w:val="00DA00A9"/>
    <w:rsid w:val="00DA17FC"/>
    <w:rsid w:val="00DA1A9A"/>
    <w:rsid w:val="00DA1A9C"/>
    <w:rsid w:val="00DA23FB"/>
    <w:rsid w:val="00DA23FE"/>
    <w:rsid w:val="00DA2545"/>
    <w:rsid w:val="00DA25F7"/>
    <w:rsid w:val="00DA29A3"/>
    <w:rsid w:val="00DA3181"/>
    <w:rsid w:val="00DA3261"/>
    <w:rsid w:val="00DA32DE"/>
    <w:rsid w:val="00DA3B7B"/>
    <w:rsid w:val="00DA5089"/>
    <w:rsid w:val="00DA5773"/>
    <w:rsid w:val="00DA5BEE"/>
    <w:rsid w:val="00DA6683"/>
    <w:rsid w:val="00DA6AC5"/>
    <w:rsid w:val="00DA7887"/>
    <w:rsid w:val="00DA7E75"/>
    <w:rsid w:val="00DB06F0"/>
    <w:rsid w:val="00DB0DA5"/>
    <w:rsid w:val="00DB17BB"/>
    <w:rsid w:val="00DB1B31"/>
    <w:rsid w:val="00DB20CD"/>
    <w:rsid w:val="00DB24C9"/>
    <w:rsid w:val="00DB2650"/>
    <w:rsid w:val="00DB2C26"/>
    <w:rsid w:val="00DB2C92"/>
    <w:rsid w:val="00DB3339"/>
    <w:rsid w:val="00DB33A9"/>
    <w:rsid w:val="00DB3D21"/>
    <w:rsid w:val="00DB497D"/>
    <w:rsid w:val="00DB4E6F"/>
    <w:rsid w:val="00DB5AE0"/>
    <w:rsid w:val="00DB5BA2"/>
    <w:rsid w:val="00DB63CB"/>
    <w:rsid w:val="00DB66D1"/>
    <w:rsid w:val="00DB6823"/>
    <w:rsid w:val="00DB713F"/>
    <w:rsid w:val="00DB7436"/>
    <w:rsid w:val="00DB79BE"/>
    <w:rsid w:val="00DB7FBE"/>
    <w:rsid w:val="00DC007D"/>
    <w:rsid w:val="00DC0222"/>
    <w:rsid w:val="00DC0A75"/>
    <w:rsid w:val="00DC25FC"/>
    <w:rsid w:val="00DC26DC"/>
    <w:rsid w:val="00DC31D2"/>
    <w:rsid w:val="00DC34E1"/>
    <w:rsid w:val="00DC3948"/>
    <w:rsid w:val="00DC3BE2"/>
    <w:rsid w:val="00DC3FA6"/>
    <w:rsid w:val="00DC415E"/>
    <w:rsid w:val="00DC45C0"/>
    <w:rsid w:val="00DC49F0"/>
    <w:rsid w:val="00DC5128"/>
    <w:rsid w:val="00DC67F4"/>
    <w:rsid w:val="00DC6C9D"/>
    <w:rsid w:val="00DC6D38"/>
    <w:rsid w:val="00DC7393"/>
    <w:rsid w:val="00DC7B76"/>
    <w:rsid w:val="00DD02C2"/>
    <w:rsid w:val="00DD02F4"/>
    <w:rsid w:val="00DD0799"/>
    <w:rsid w:val="00DD0D12"/>
    <w:rsid w:val="00DD1282"/>
    <w:rsid w:val="00DD1E56"/>
    <w:rsid w:val="00DD2EDB"/>
    <w:rsid w:val="00DD37E3"/>
    <w:rsid w:val="00DD4632"/>
    <w:rsid w:val="00DD68A9"/>
    <w:rsid w:val="00DD6B22"/>
    <w:rsid w:val="00DD6B5D"/>
    <w:rsid w:val="00DD786D"/>
    <w:rsid w:val="00DE0D30"/>
    <w:rsid w:val="00DE147E"/>
    <w:rsid w:val="00DE1A0C"/>
    <w:rsid w:val="00DE1CA3"/>
    <w:rsid w:val="00DE1F29"/>
    <w:rsid w:val="00DE228F"/>
    <w:rsid w:val="00DE3D46"/>
    <w:rsid w:val="00DE4E8E"/>
    <w:rsid w:val="00DE4EA4"/>
    <w:rsid w:val="00DE51E1"/>
    <w:rsid w:val="00DE5E83"/>
    <w:rsid w:val="00DE6612"/>
    <w:rsid w:val="00DE694C"/>
    <w:rsid w:val="00DE6B43"/>
    <w:rsid w:val="00DE6CD0"/>
    <w:rsid w:val="00DE70A1"/>
    <w:rsid w:val="00DE70AE"/>
    <w:rsid w:val="00DE7A7E"/>
    <w:rsid w:val="00DF0B7A"/>
    <w:rsid w:val="00DF1F5B"/>
    <w:rsid w:val="00DF26E5"/>
    <w:rsid w:val="00DF2AEE"/>
    <w:rsid w:val="00DF3382"/>
    <w:rsid w:val="00DF3806"/>
    <w:rsid w:val="00DF3A2E"/>
    <w:rsid w:val="00DF3CDB"/>
    <w:rsid w:val="00DF3E84"/>
    <w:rsid w:val="00DF423B"/>
    <w:rsid w:val="00DF4E3F"/>
    <w:rsid w:val="00DF4EB8"/>
    <w:rsid w:val="00DF4F59"/>
    <w:rsid w:val="00DF5E7E"/>
    <w:rsid w:val="00DF6259"/>
    <w:rsid w:val="00DF63A0"/>
    <w:rsid w:val="00DF65DD"/>
    <w:rsid w:val="00DF6641"/>
    <w:rsid w:val="00DF6836"/>
    <w:rsid w:val="00DF6AC6"/>
    <w:rsid w:val="00E00BAB"/>
    <w:rsid w:val="00E0151B"/>
    <w:rsid w:val="00E01D4B"/>
    <w:rsid w:val="00E01E65"/>
    <w:rsid w:val="00E022F8"/>
    <w:rsid w:val="00E025C5"/>
    <w:rsid w:val="00E0326E"/>
    <w:rsid w:val="00E04A8F"/>
    <w:rsid w:val="00E04A94"/>
    <w:rsid w:val="00E04BF7"/>
    <w:rsid w:val="00E05463"/>
    <w:rsid w:val="00E06CC8"/>
    <w:rsid w:val="00E10608"/>
    <w:rsid w:val="00E108C2"/>
    <w:rsid w:val="00E10C83"/>
    <w:rsid w:val="00E11539"/>
    <w:rsid w:val="00E11923"/>
    <w:rsid w:val="00E124DF"/>
    <w:rsid w:val="00E128FC"/>
    <w:rsid w:val="00E151AD"/>
    <w:rsid w:val="00E15A75"/>
    <w:rsid w:val="00E16FCE"/>
    <w:rsid w:val="00E205B2"/>
    <w:rsid w:val="00E20A09"/>
    <w:rsid w:val="00E20CC2"/>
    <w:rsid w:val="00E21701"/>
    <w:rsid w:val="00E2173D"/>
    <w:rsid w:val="00E2300F"/>
    <w:rsid w:val="00E237A8"/>
    <w:rsid w:val="00E23B2F"/>
    <w:rsid w:val="00E256BC"/>
    <w:rsid w:val="00E26161"/>
    <w:rsid w:val="00E262D4"/>
    <w:rsid w:val="00E26FFD"/>
    <w:rsid w:val="00E27D39"/>
    <w:rsid w:val="00E301A1"/>
    <w:rsid w:val="00E307A7"/>
    <w:rsid w:val="00E3083E"/>
    <w:rsid w:val="00E30E23"/>
    <w:rsid w:val="00E310C6"/>
    <w:rsid w:val="00E3111D"/>
    <w:rsid w:val="00E313ED"/>
    <w:rsid w:val="00E31566"/>
    <w:rsid w:val="00E31CC6"/>
    <w:rsid w:val="00E31D23"/>
    <w:rsid w:val="00E32FE6"/>
    <w:rsid w:val="00E33233"/>
    <w:rsid w:val="00E34F09"/>
    <w:rsid w:val="00E34FB9"/>
    <w:rsid w:val="00E3534C"/>
    <w:rsid w:val="00E357F3"/>
    <w:rsid w:val="00E358F5"/>
    <w:rsid w:val="00E35912"/>
    <w:rsid w:val="00E36250"/>
    <w:rsid w:val="00E36FBC"/>
    <w:rsid w:val="00E372AA"/>
    <w:rsid w:val="00E400E0"/>
    <w:rsid w:val="00E4028C"/>
    <w:rsid w:val="00E4072B"/>
    <w:rsid w:val="00E408C3"/>
    <w:rsid w:val="00E40E99"/>
    <w:rsid w:val="00E4230F"/>
    <w:rsid w:val="00E43763"/>
    <w:rsid w:val="00E437EB"/>
    <w:rsid w:val="00E439F8"/>
    <w:rsid w:val="00E43A80"/>
    <w:rsid w:val="00E4454D"/>
    <w:rsid w:val="00E44F62"/>
    <w:rsid w:val="00E46381"/>
    <w:rsid w:val="00E4654B"/>
    <w:rsid w:val="00E46E68"/>
    <w:rsid w:val="00E5008D"/>
    <w:rsid w:val="00E502E8"/>
    <w:rsid w:val="00E50341"/>
    <w:rsid w:val="00E507CE"/>
    <w:rsid w:val="00E507F9"/>
    <w:rsid w:val="00E50AB0"/>
    <w:rsid w:val="00E50EA0"/>
    <w:rsid w:val="00E51169"/>
    <w:rsid w:val="00E5129C"/>
    <w:rsid w:val="00E52061"/>
    <w:rsid w:val="00E529A3"/>
    <w:rsid w:val="00E52E99"/>
    <w:rsid w:val="00E5403C"/>
    <w:rsid w:val="00E54511"/>
    <w:rsid w:val="00E549C0"/>
    <w:rsid w:val="00E54C2E"/>
    <w:rsid w:val="00E55170"/>
    <w:rsid w:val="00E55177"/>
    <w:rsid w:val="00E559FB"/>
    <w:rsid w:val="00E562F5"/>
    <w:rsid w:val="00E56323"/>
    <w:rsid w:val="00E566E1"/>
    <w:rsid w:val="00E56F0A"/>
    <w:rsid w:val="00E573B4"/>
    <w:rsid w:val="00E57407"/>
    <w:rsid w:val="00E578B9"/>
    <w:rsid w:val="00E6017D"/>
    <w:rsid w:val="00E60218"/>
    <w:rsid w:val="00E60D00"/>
    <w:rsid w:val="00E6164D"/>
    <w:rsid w:val="00E61D07"/>
    <w:rsid w:val="00E61DAC"/>
    <w:rsid w:val="00E6256E"/>
    <w:rsid w:val="00E62C21"/>
    <w:rsid w:val="00E62F6E"/>
    <w:rsid w:val="00E6371F"/>
    <w:rsid w:val="00E6417E"/>
    <w:rsid w:val="00E6639F"/>
    <w:rsid w:val="00E665CB"/>
    <w:rsid w:val="00E66729"/>
    <w:rsid w:val="00E66B00"/>
    <w:rsid w:val="00E67582"/>
    <w:rsid w:val="00E6775C"/>
    <w:rsid w:val="00E67D2C"/>
    <w:rsid w:val="00E67DEC"/>
    <w:rsid w:val="00E705F5"/>
    <w:rsid w:val="00E7095A"/>
    <w:rsid w:val="00E70A79"/>
    <w:rsid w:val="00E7153A"/>
    <w:rsid w:val="00E71A77"/>
    <w:rsid w:val="00E71CFB"/>
    <w:rsid w:val="00E729A0"/>
    <w:rsid w:val="00E72B65"/>
    <w:rsid w:val="00E72B80"/>
    <w:rsid w:val="00E72B9F"/>
    <w:rsid w:val="00E72C9C"/>
    <w:rsid w:val="00E72F24"/>
    <w:rsid w:val="00E72F51"/>
    <w:rsid w:val="00E7361C"/>
    <w:rsid w:val="00E73C5D"/>
    <w:rsid w:val="00E73DC0"/>
    <w:rsid w:val="00E743D3"/>
    <w:rsid w:val="00E74985"/>
    <w:rsid w:val="00E751EA"/>
    <w:rsid w:val="00E75AD0"/>
    <w:rsid w:val="00E75B89"/>
    <w:rsid w:val="00E75FE3"/>
    <w:rsid w:val="00E775E3"/>
    <w:rsid w:val="00E77B8D"/>
    <w:rsid w:val="00E77CDB"/>
    <w:rsid w:val="00E80059"/>
    <w:rsid w:val="00E80727"/>
    <w:rsid w:val="00E810AA"/>
    <w:rsid w:val="00E8235D"/>
    <w:rsid w:val="00E82EB9"/>
    <w:rsid w:val="00E84EBC"/>
    <w:rsid w:val="00E86802"/>
    <w:rsid w:val="00E86870"/>
    <w:rsid w:val="00E8695F"/>
    <w:rsid w:val="00E86C4C"/>
    <w:rsid w:val="00E876D7"/>
    <w:rsid w:val="00E87E8D"/>
    <w:rsid w:val="00E903EB"/>
    <w:rsid w:val="00E907A3"/>
    <w:rsid w:val="00E90DE1"/>
    <w:rsid w:val="00E91A9D"/>
    <w:rsid w:val="00E92D7A"/>
    <w:rsid w:val="00E9323C"/>
    <w:rsid w:val="00E93481"/>
    <w:rsid w:val="00E9368F"/>
    <w:rsid w:val="00E93717"/>
    <w:rsid w:val="00E944E4"/>
    <w:rsid w:val="00E948C3"/>
    <w:rsid w:val="00E94F5F"/>
    <w:rsid w:val="00E95C06"/>
    <w:rsid w:val="00E963A2"/>
    <w:rsid w:val="00E96F66"/>
    <w:rsid w:val="00E970CC"/>
    <w:rsid w:val="00E97625"/>
    <w:rsid w:val="00EA0D69"/>
    <w:rsid w:val="00EA1393"/>
    <w:rsid w:val="00EA152C"/>
    <w:rsid w:val="00EA1E30"/>
    <w:rsid w:val="00EA2D1C"/>
    <w:rsid w:val="00EA33DE"/>
    <w:rsid w:val="00EA3782"/>
    <w:rsid w:val="00EA4B86"/>
    <w:rsid w:val="00EA4F80"/>
    <w:rsid w:val="00EA5546"/>
    <w:rsid w:val="00EA5782"/>
    <w:rsid w:val="00EA5AE0"/>
    <w:rsid w:val="00EA6099"/>
    <w:rsid w:val="00EA7778"/>
    <w:rsid w:val="00EA7D5B"/>
    <w:rsid w:val="00EB01EF"/>
    <w:rsid w:val="00EB0391"/>
    <w:rsid w:val="00EB0455"/>
    <w:rsid w:val="00EB05B7"/>
    <w:rsid w:val="00EB08A7"/>
    <w:rsid w:val="00EB0A70"/>
    <w:rsid w:val="00EB13A0"/>
    <w:rsid w:val="00EB3EEE"/>
    <w:rsid w:val="00EB4001"/>
    <w:rsid w:val="00EB4D0C"/>
    <w:rsid w:val="00EB5209"/>
    <w:rsid w:val="00EB545A"/>
    <w:rsid w:val="00EB54A9"/>
    <w:rsid w:val="00EB7AB1"/>
    <w:rsid w:val="00EC21D3"/>
    <w:rsid w:val="00EC3156"/>
    <w:rsid w:val="00EC369A"/>
    <w:rsid w:val="00EC3CFA"/>
    <w:rsid w:val="00EC3FC6"/>
    <w:rsid w:val="00EC445E"/>
    <w:rsid w:val="00EC4A67"/>
    <w:rsid w:val="00EC4B2E"/>
    <w:rsid w:val="00EC5B0D"/>
    <w:rsid w:val="00EC68C2"/>
    <w:rsid w:val="00EC68EF"/>
    <w:rsid w:val="00EC6A32"/>
    <w:rsid w:val="00EC7205"/>
    <w:rsid w:val="00EC7D4C"/>
    <w:rsid w:val="00ED035C"/>
    <w:rsid w:val="00ED093E"/>
    <w:rsid w:val="00ED0ADB"/>
    <w:rsid w:val="00ED17CC"/>
    <w:rsid w:val="00ED2462"/>
    <w:rsid w:val="00ED2F8E"/>
    <w:rsid w:val="00ED38A9"/>
    <w:rsid w:val="00ED3F2B"/>
    <w:rsid w:val="00ED4FB9"/>
    <w:rsid w:val="00ED54FB"/>
    <w:rsid w:val="00ED587E"/>
    <w:rsid w:val="00ED5DE2"/>
    <w:rsid w:val="00ED5F07"/>
    <w:rsid w:val="00ED60BA"/>
    <w:rsid w:val="00ED7409"/>
    <w:rsid w:val="00ED7DC5"/>
    <w:rsid w:val="00EE000A"/>
    <w:rsid w:val="00EE0D22"/>
    <w:rsid w:val="00EE0E7D"/>
    <w:rsid w:val="00EE1211"/>
    <w:rsid w:val="00EE1C4A"/>
    <w:rsid w:val="00EE1D6B"/>
    <w:rsid w:val="00EE1E78"/>
    <w:rsid w:val="00EE2FFF"/>
    <w:rsid w:val="00EE322E"/>
    <w:rsid w:val="00EE3320"/>
    <w:rsid w:val="00EE38A1"/>
    <w:rsid w:val="00EE3B14"/>
    <w:rsid w:val="00EE3B15"/>
    <w:rsid w:val="00EE4935"/>
    <w:rsid w:val="00EE4A4E"/>
    <w:rsid w:val="00EE4F20"/>
    <w:rsid w:val="00EE5083"/>
    <w:rsid w:val="00EE6287"/>
    <w:rsid w:val="00EE6376"/>
    <w:rsid w:val="00EE6CAB"/>
    <w:rsid w:val="00EE6D3F"/>
    <w:rsid w:val="00EE79DB"/>
    <w:rsid w:val="00EE7CD8"/>
    <w:rsid w:val="00EF0B46"/>
    <w:rsid w:val="00EF1647"/>
    <w:rsid w:val="00EF16B3"/>
    <w:rsid w:val="00EF31F3"/>
    <w:rsid w:val="00EF3896"/>
    <w:rsid w:val="00EF3922"/>
    <w:rsid w:val="00EF3E81"/>
    <w:rsid w:val="00EF4057"/>
    <w:rsid w:val="00EF46F0"/>
    <w:rsid w:val="00EF477F"/>
    <w:rsid w:val="00EF48CC"/>
    <w:rsid w:val="00EF4C49"/>
    <w:rsid w:val="00EF5077"/>
    <w:rsid w:val="00EF530F"/>
    <w:rsid w:val="00EF623D"/>
    <w:rsid w:val="00F00469"/>
    <w:rsid w:val="00F004F6"/>
    <w:rsid w:val="00F00801"/>
    <w:rsid w:val="00F01952"/>
    <w:rsid w:val="00F01F71"/>
    <w:rsid w:val="00F02411"/>
    <w:rsid w:val="00F029AA"/>
    <w:rsid w:val="00F03437"/>
    <w:rsid w:val="00F037DC"/>
    <w:rsid w:val="00F03A48"/>
    <w:rsid w:val="00F04FDC"/>
    <w:rsid w:val="00F050F6"/>
    <w:rsid w:val="00F0513F"/>
    <w:rsid w:val="00F05388"/>
    <w:rsid w:val="00F05457"/>
    <w:rsid w:val="00F056E7"/>
    <w:rsid w:val="00F057A5"/>
    <w:rsid w:val="00F05C94"/>
    <w:rsid w:val="00F0615F"/>
    <w:rsid w:val="00F06D09"/>
    <w:rsid w:val="00F07635"/>
    <w:rsid w:val="00F0765B"/>
    <w:rsid w:val="00F0772F"/>
    <w:rsid w:val="00F10AEE"/>
    <w:rsid w:val="00F11068"/>
    <w:rsid w:val="00F11989"/>
    <w:rsid w:val="00F11B05"/>
    <w:rsid w:val="00F124F5"/>
    <w:rsid w:val="00F12F38"/>
    <w:rsid w:val="00F131FE"/>
    <w:rsid w:val="00F13525"/>
    <w:rsid w:val="00F14004"/>
    <w:rsid w:val="00F143A4"/>
    <w:rsid w:val="00F14545"/>
    <w:rsid w:val="00F14BFC"/>
    <w:rsid w:val="00F15470"/>
    <w:rsid w:val="00F156F8"/>
    <w:rsid w:val="00F15BC4"/>
    <w:rsid w:val="00F1679F"/>
    <w:rsid w:val="00F16B79"/>
    <w:rsid w:val="00F16CC8"/>
    <w:rsid w:val="00F16DC7"/>
    <w:rsid w:val="00F17803"/>
    <w:rsid w:val="00F179D6"/>
    <w:rsid w:val="00F2035B"/>
    <w:rsid w:val="00F20426"/>
    <w:rsid w:val="00F20F66"/>
    <w:rsid w:val="00F21B79"/>
    <w:rsid w:val="00F22CAA"/>
    <w:rsid w:val="00F2319D"/>
    <w:rsid w:val="00F246AF"/>
    <w:rsid w:val="00F25F08"/>
    <w:rsid w:val="00F260C4"/>
    <w:rsid w:val="00F270A9"/>
    <w:rsid w:val="00F27C58"/>
    <w:rsid w:val="00F3079A"/>
    <w:rsid w:val="00F3090F"/>
    <w:rsid w:val="00F30D83"/>
    <w:rsid w:val="00F30E20"/>
    <w:rsid w:val="00F3124E"/>
    <w:rsid w:val="00F320B4"/>
    <w:rsid w:val="00F32E18"/>
    <w:rsid w:val="00F33279"/>
    <w:rsid w:val="00F3351B"/>
    <w:rsid w:val="00F33567"/>
    <w:rsid w:val="00F33668"/>
    <w:rsid w:val="00F33D58"/>
    <w:rsid w:val="00F34797"/>
    <w:rsid w:val="00F34AEC"/>
    <w:rsid w:val="00F366A7"/>
    <w:rsid w:val="00F36C8B"/>
    <w:rsid w:val="00F4012F"/>
    <w:rsid w:val="00F412F3"/>
    <w:rsid w:val="00F414A8"/>
    <w:rsid w:val="00F41E68"/>
    <w:rsid w:val="00F43FFD"/>
    <w:rsid w:val="00F4427B"/>
    <w:rsid w:val="00F443E9"/>
    <w:rsid w:val="00F4452E"/>
    <w:rsid w:val="00F449D7"/>
    <w:rsid w:val="00F45C6C"/>
    <w:rsid w:val="00F46238"/>
    <w:rsid w:val="00F4637C"/>
    <w:rsid w:val="00F468DC"/>
    <w:rsid w:val="00F46B12"/>
    <w:rsid w:val="00F46BC3"/>
    <w:rsid w:val="00F475B9"/>
    <w:rsid w:val="00F47B9A"/>
    <w:rsid w:val="00F51897"/>
    <w:rsid w:val="00F51967"/>
    <w:rsid w:val="00F51F44"/>
    <w:rsid w:val="00F52001"/>
    <w:rsid w:val="00F52035"/>
    <w:rsid w:val="00F520AD"/>
    <w:rsid w:val="00F5226D"/>
    <w:rsid w:val="00F524A3"/>
    <w:rsid w:val="00F525BB"/>
    <w:rsid w:val="00F5299F"/>
    <w:rsid w:val="00F52A2D"/>
    <w:rsid w:val="00F53617"/>
    <w:rsid w:val="00F55957"/>
    <w:rsid w:val="00F56D47"/>
    <w:rsid w:val="00F6036D"/>
    <w:rsid w:val="00F60ADF"/>
    <w:rsid w:val="00F60E13"/>
    <w:rsid w:val="00F6130F"/>
    <w:rsid w:val="00F62287"/>
    <w:rsid w:val="00F62D45"/>
    <w:rsid w:val="00F63552"/>
    <w:rsid w:val="00F6390C"/>
    <w:rsid w:val="00F63CF1"/>
    <w:rsid w:val="00F643CE"/>
    <w:rsid w:val="00F64C05"/>
    <w:rsid w:val="00F64E20"/>
    <w:rsid w:val="00F65F0A"/>
    <w:rsid w:val="00F6639E"/>
    <w:rsid w:val="00F66FB3"/>
    <w:rsid w:val="00F672E2"/>
    <w:rsid w:val="00F67970"/>
    <w:rsid w:val="00F679F9"/>
    <w:rsid w:val="00F700B1"/>
    <w:rsid w:val="00F70AD5"/>
    <w:rsid w:val="00F71132"/>
    <w:rsid w:val="00F71701"/>
    <w:rsid w:val="00F71A12"/>
    <w:rsid w:val="00F7236E"/>
    <w:rsid w:val="00F727A0"/>
    <w:rsid w:val="00F72FAF"/>
    <w:rsid w:val="00F73032"/>
    <w:rsid w:val="00F73CCF"/>
    <w:rsid w:val="00F73D18"/>
    <w:rsid w:val="00F743C9"/>
    <w:rsid w:val="00F743DF"/>
    <w:rsid w:val="00F75101"/>
    <w:rsid w:val="00F75573"/>
    <w:rsid w:val="00F75861"/>
    <w:rsid w:val="00F75DA5"/>
    <w:rsid w:val="00F762BD"/>
    <w:rsid w:val="00F76972"/>
    <w:rsid w:val="00F76F56"/>
    <w:rsid w:val="00F775D8"/>
    <w:rsid w:val="00F7769A"/>
    <w:rsid w:val="00F7795D"/>
    <w:rsid w:val="00F78577"/>
    <w:rsid w:val="00F80788"/>
    <w:rsid w:val="00F80A53"/>
    <w:rsid w:val="00F81258"/>
    <w:rsid w:val="00F81660"/>
    <w:rsid w:val="00F817B2"/>
    <w:rsid w:val="00F81A85"/>
    <w:rsid w:val="00F81ED9"/>
    <w:rsid w:val="00F8223D"/>
    <w:rsid w:val="00F829CE"/>
    <w:rsid w:val="00F83B75"/>
    <w:rsid w:val="00F8415D"/>
    <w:rsid w:val="00F848FC"/>
    <w:rsid w:val="00F84B25"/>
    <w:rsid w:val="00F855FD"/>
    <w:rsid w:val="00F85610"/>
    <w:rsid w:val="00F85C73"/>
    <w:rsid w:val="00F85EDD"/>
    <w:rsid w:val="00F86A6F"/>
    <w:rsid w:val="00F87249"/>
    <w:rsid w:val="00F92402"/>
    <w:rsid w:val="00F925B2"/>
    <w:rsid w:val="00F9282A"/>
    <w:rsid w:val="00F92C78"/>
    <w:rsid w:val="00F934CA"/>
    <w:rsid w:val="00F93612"/>
    <w:rsid w:val="00F95A68"/>
    <w:rsid w:val="00F95BAE"/>
    <w:rsid w:val="00F968C4"/>
    <w:rsid w:val="00F96BAD"/>
    <w:rsid w:val="00F96C99"/>
    <w:rsid w:val="00F9780F"/>
    <w:rsid w:val="00F9786B"/>
    <w:rsid w:val="00FA139D"/>
    <w:rsid w:val="00FA14B0"/>
    <w:rsid w:val="00FA1601"/>
    <w:rsid w:val="00FA1E63"/>
    <w:rsid w:val="00FA1EC9"/>
    <w:rsid w:val="00FA25D7"/>
    <w:rsid w:val="00FA2DA5"/>
    <w:rsid w:val="00FA3668"/>
    <w:rsid w:val="00FA39BE"/>
    <w:rsid w:val="00FA3C0B"/>
    <w:rsid w:val="00FA46E6"/>
    <w:rsid w:val="00FA4E9C"/>
    <w:rsid w:val="00FA52B6"/>
    <w:rsid w:val="00FA6045"/>
    <w:rsid w:val="00FA63BB"/>
    <w:rsid w:val="00FA64C8"/>
    <w:rsid w:val="00FA65A6"/>
    <w:rsid w:val="00FA6B0B"/>
    <w:rsid w:val="00FA7245"/>
    <w:rsid w:val="00FA7515"/>
    <w:rsid w:val="00FB0575"/>
    <w:rsid w:val="00FB0C98"/>
    <w:rsid w:val="00FB0E84"/>
    <w:rsid w:val="00FB13AA"/>
    <w:rsid w:val="00FB1D3A"/>
    <w:rsid w:val="00FB3244"/>
    <w:rsid w:val="00FB34C2"/>
    <w:rsid w:val="00FB5A88"/>
    <w:rsid w:val="00FB6303"/>
    <w:rsid w:val="00FB630C"/>
    <w:rsid w:val="00FB7529"/>
    <w:rsid w:val="00FB7C41"/>
    <w:rsid w:val="00FC147B"/>
    <w:rsid w:val="00FC2AA4"/>
    <w:rsid w:val="00FC3370"/>
    <w:rsid w:val="00FC3697"/>
    <w:rsid w:val="00FC4054"/>
    <w:rsid w:val="00FC43BD"/>
    <w:rsid w:val="00FC4431"/>
    <w:rsid w:val="00FC473A"/>
    <w:rsid w:val="00FC5349"/>
    <w:rsid w:val="00FD01C2"/>
    <w:rsid w:val="00FD01D4"/>
    <w:rsid w:val="00FD12D8"/>
    <w:rsid w:val="00FD20C1"/>
    <w:rsid w:val="00FD2D75"/>
    <w:rsid w:val="00FD306C"/>
    <w:rsid w:val="00FD35D6"/>
    <w:rsid w:val="00FD5228"/>
    <w:rsid w:val="00FD6735"/>
    <w:rsid w:val="00FD6A52"/>
    <w:rsid w:val="00FD6EEA"/>
    <w:rsid w:val="00FD7674"/>
    <w:rsid w:val="00FD7D99"/>
    <w:rsid w:val="00FE01CC"/>
    <w:rsid w:val="00FE0BD0"/>
    <w:rsid w:val="00FE15B8"/>
    <w:rsid w:val="00FE1691"/>
    <w:rsid w:val="00FE2196"/>
    <w:rsid w:val="00FE2AE4"/>
    <w:rsid w:val="00FE2EE0"/>
    <w:rsid w:val="00FE2F13"/>
    <w:rsid w:val="00FE4324"/>
    <w:rsid w:val="00FE4D33"/>
    <w:rsid w:val="00FE4EE1"/>
    <w:rsid w:val="00FE595C"/>
    <w:rsid w:val="00FE5C71"/>
    <w:rsid w:val="00FE615C"/>
    <w:rsid w:val="00FE62CF"/>
    <w:rsid w:val="00FE713A"/>
    <w:rsid w:val="00FF028D"/>
    <w:rsid w:val="00FF0662"/>
    <w:rsid w:val="00FF0CE3"/>
    <w:rsid w:val="00FF129E"/>
    <w:rsid w:val="00FF12C5"/>
    <w:rsid w:val="00FF1C36"/>
    <w:rsid w:val="00FF21BE"/>
    <w:rsid w:val="00FF21FE"/>
    <w:rsid w:val="00FF229E"/>
    <w:rsid w:val="00FF37E3"/>
    <w:rsid w:val="00FF3F74"/>
    <w:rsid w:val="00FF47B7"/>
    <w:rsid w:val="00FF48C6"/>
    <w:rsid w:val="00FF5285"/>
    <w:rsid w:val="00FF6345"/>
    <w:rsid w:val="00FF75B4"/>
    <w:rsid w:val="00FF785A"/>
    <w:rsid w:val="0100959C"/>
    <w:rsid w:val="0107396C"/>
    <w:rsid w:val="015B763D"/>
    <w:rsid w:val="016E4AF2"/>
    <w:rsid w:val="0177D021"/>
    <w:rsid w:val="0193FCB2"/>
    <w:rsid w:val="01B39149"/>
    <w:rsid w:val="01C5D37D"/>
    <w:rsid w:val="01C94D66"/>
    <w:rsid w:val="021F3CA0"/>
    <w:rsid w:val="023D4F33"/>
    <w:rsid w:val="023F2346"/>
    <w:rsid w:val="025B858B"/>
    <w:rsid w:val="0264A93A"/>
    <w:rsid w:val="029D7119"/>
    <w:rsid w:val="029E8611"/>
    <w:rsid w:val="0370689E"/>
    <w:rsid w:val="0372E1B9"/>
    <w:rsid w:val="039E6261"/>
    <w:rsid w:val="03B3DD02"/>
    <w:rsid w:val="03CB797C"/>
    <w:rsid w:val="03E69F34"/>
    <w:rsid w:val="03F3433C"/>
    <w:rsid w:val="0483CC6C"/>
    <w:rsid w:val="04977636"/>
    <w:rsid w:val="04CEB10E"/>
    <w:rsid w:val="04F22518"/>
    <w:rsid w:val="04FBBEE0"/>
    <w:rsid w:val="0507ADF2"/>
    <w:rsid w:val="0555A0C4"/>
    <w:rsid w:val="055E1C8B"/>
    <w:rsid w:val="05A8A7EF"/>
    <w:rsid w:val="05D3DC7D"/>
    <w:rsid w:val="05F1F4C1"/>
    <w:rsid w:val="0674B9DE"/>
    <w:rsid w:val="07103BEB"/>
    <w:rsid w:val="073C86D7"/>
    <w:rsid w:val="0765A108"/>
    <w:rsid w:val="07664E4E"/>
    <w:rsid w:val="0793286D"/>
    <w:rsid w:val="0793A617"/>
    <w:rsid w:val="07CAA021"/>
    <w:rsid w:val="07E8F6F7"/>
    <w:rsid w:val="07FAEF87"/>
    <w:rsid w:val="082E7366"/>
    <w:rsid w:val="0895E0EB"/>
    <w:rsid w:val="09322893"/>
    <w:rsid w:val="0944B22D"/>
    <w:rsid w:val="097F9C3D"/>
    <w:rsid w:val="099842EB"/>
    <w:rsid w:val="099CBE58"/>
    <w:rsid w:val="09BF7CC5"/>
    <w:rsid w:val="09D14EBE"/>
    <w:rsid w:val="09D7B3AF"/>
    <w:rsid w:val="09F34DDC"/>
    <w:rsid w:val="09F5AAE1"/>
    <w:rsid w:val="0A46E681"/>
    <w:rsid w:val="0A686E0E"/>
    <w:rsid w:val="0AA2075C"/>
    <w:rsid w:val="0ABB83E7"/>
    <w:rsid w:val="0AD8D17A"/>
    <w:rsid w:val="0ADE9624"/>
    <w:rsid w:val="0AF93860"/>
    <w:rsid w:val="0B051B1D"/>
    <w:rsid w:val="0B1A2AC2"/>
    <w:rsid w:val="0B1BCA33"/>
    <w:rsid w:val="0B40521A"/>
    <w:rsid w:val="0B7BCE98"/>
    <w:rsid w:val="0BDA44A6"/>
    <w:rsid w:val="0BE50523"/>
    <w:rsid w:val="0C2C10DD"/>
    <w:rsid w:val="0C723F21"/>
    <w:rsid w:val="0C859CC5"/>
    <w:rsid w:val="0C975DF7"/>
    <w:rsid w:val="0CB39B0D"/>
    <w:rsid w:val="0CF34337"/>
    <w:rsid w:val="0D0EE48F"/>
    <w:rsid w:val="0D3D7F7E"/>
    <w:rsid w:val="0D81C8BA"/>
    <w:rsid w:val="0E0261F9"/>
    <w:rsid w:val="0E545AD2"/>
    <w:rsid w:val="0E747139"/>
    <w:rsid w:val="0EA79BC0"/>
    <w:rsid w:val="0EAA59F3"/>
    <w:rsid w:val="0EC5E6C7"/>
    <w:rsid w:val="0EEB7A90"/>
    <w:rsid w:val="0EFF1236"/>
    <w:rsid w:val="0F42989C"/>
    <w:rsid w:val="0FB6B3E7"/>
    <w:rsid w:val="0FFF0ECF"/>
    <w:rsid w:val="1007FD5B"/>
    <w:rsid w:val="1046BB62"/>
    <w:rsid w:val="1067A250"/>
    <w:rsid w:val="10A09F28"/>
    <w:rsid w:val="10A64252"/>
    <w:rsid w:val="10E2E3ED"/>
    <w:rsid w:val="11000FEF"/>
    <w:rsid w:val="110D5FD3"/>
    <w:rsid w:val="11110929"/>
    <w:rsid w:val="11176CA7"/>
    <w:rsid w:val="115618C8"/>
    <w:rsid w:val="115B7A24"/>
    <w:rsid w:val="1182DC30"/>
    <w:rsid w:val="11950B12"/>
    <w:rsid w:val="11BAA387"/>
    <w:rsid w:val="11E8AE79"/>
    <w:rsid w:val="11EE3D63"/>
    <w:rsid w:val="12203738"/>
    <w:rsid w:val="124840EF"/>
    <w:rsid w:val="1263A239"/>
    <w:rsid w:val="1295751E"/>
    <w:rsid w:val="12D6DF72"/>
    <w:rsid w:val="12E79BCA"/>
    <w:rsid w:val="12E810EB"/>
    <w:rsid w:val="12F4ADF7"/>
    <w:rsid w:val="13D27695"/>
    <w:rsid w:val="13E3F375"/>
    <w:rsid w:val="13EF8696"/>
    <w:rsid w:val="143EA670"/>
    <w:rsid w:val="146848FE"/>
    <w:rsid w:val="14AC75F5"/>
    <w:rsid w:val="14C9383E"/>
    <w:rsid w:val="14E3F8BB"/>
    <w:rsid w:val="1526A04A"/>
    <w:rsid w:val="158B2CBF"/>
    <w:rsid w:val="158F7785"/>
    <w:rsid w:val="15F31F21"/>
    <w:rsid w:val="1642CFF1"/>
    <w:rsid w:val="16466944"/>
    <w:rsid w:val="1671D3C6"/>
    <w:rsid w:val="16AE051B"/>
    <w:rsid w:val="16F399C5"/>
    <w:rsid w:val="170F0F5E"/>
    <w:rsid w:val="175C8C78"/>
    <w:rsid w:val="17636168"/>
    <w:rsid w:val="179BC0CB"/>
    <w:rsid w:val="17A7DADD"/>
    <w:rsid w:val="17BB2B73"/>
    <w:rsid w:val="1803B668"/>
    <w:rsid w:val="18523D1E"/>
    <w:rsid w:val="1857836C"/>
    <w:rsid w:val="186F2BF9"/>
    <w:rsid w:val="1876DB9F"/>
    <w:rsid w:val="187AEF5D"/>
    <w:rsid w:val="18875FBD"/>
    <w:rsid w:val="1891ECE7"/>
    <w:rsid w:val="18A71F66"/>
    <w:rsid w:val="18DD9ED6"/>
    <w:rsid w:val="18EBD98C"/>
    <w:rsid w:val="190B21D4"/>
    <w:rsid w:val="19312494"/>
    <w:rsid w:val="1934F47B"/>
    <w:rsid w:val="194A37DA"/>
    <w:rsid w:val="196B341A"/>
    <w:rsid w:val="1989725E"/>
    <w:rsid w:val="19A3C692"/>
    <w:rsid w:val="19DA3972"/>
    <w:rsid w:val="1A0F3372"/>
    <w:rsid w:val="1A23AE8E"/>
    <w:rsid w:val="1AB8BFE9"/>
    <w:rsid w:val="1ACB9CB5"/>
    <w:rsid w:val="1AE0EB1B"/>
    <w:rsid w:val="1AF5BB65"/>
    <w:rsid w:val="1B3B0C35"/>
    <w:rsid w:val="1B513735"/>
    <w:rsid w:val="1BA8223F"/>
    <w:rsid w:val="1C1FEB63"/>
    <w:rsid w:val="1C38DBCE"/>
    <w:rsid w:val="1C3C489C"/>
    <w:rsid w:val="1CBA0BD1"/>
    <w:rsid w:val="1CC1B4AD"/>
    <w:rsid w:val="1CCBB025"/>
    <w:rsid w:val="1CD3DA92"/>
    <w:rsid w:val="1D1298BE"/>
    <w:rsid w:val="1D367FE1"/>
    <w:rsid w:val="1D3C1EF1"/>
    <w:rsid w:val="1DC618D7"/>
    <w:rsid w:val="1EF84723"/>
    <w:rsid w:val="1F19E121"/>
    <w:rsid w:val="1F4A95F7"/>
    <w:rsid w:val="1F7247DD"/>
    <w:rsid w:val="205EDC41"/>
    <w:rsid w:val="206BD725"/>
    <w:rsid w:val="20A00D23"/>
    <w:rsid w:val="21002283"/>
    <w:rsid w:val="210603FA"/>
    <w:rsid w:val="213B7845"/>
    <w:rsid w:val="214A824A"/>
    <w:rsid w:val="2165DE46"/>
    <w:rsid w:val="2186D695"/>
    <w:rsid w:val="21DF1C28"/>
    <w:rsid w:val="21FAACA2"/>
    <w:rsid w:val="2209F6AC"/>
    <w:rsid w:val="221D4BDA"/>
    <w:rsid w:val="22377443"/>
    <w:rsid w:val="22984B35"/>
    <w:rsid w:val="22AD7AFA"/>
    <w:rsid w:val="22CF11E0"/>
    <w:rsid w:val="22CFE1D1"/>
    <w:rsid w:val="22E896FC"/>
    <w:rsid w:val="22F47140"/>
    <w:rsid w:val="22F5CC19"/>
    <w:rsid w:val="232A2100"/>
    <w:rsid w:val="237013FF"/>
    <w:rsid w:val="23A94985"/>
    <w:rsid w:val="23B3917A"/>
    <w:rsid w:val="23F3F5B7"/>
    <w:rsid w:val="23F40603"/>
    <w:rsid w:val="24341B96"/>
    <w:rsid w:val="243DE861"/>
    <w:rsid w:val="2446DF3D"/>
    <w:rsid w:val="24538B71"/>
    <w:rsid w:val="245801C1"/>
    <w:rsid w:val="249709D8"/>
    <w:rsid w:val="24C120AF"/>
    <w:rsid w:val="24C59D6D"/>
    <w:rsid w:val="25086813"/>
    <w:rsid w:val="252EF166"/>
    <w:rsid w:val="253BF7F3"/>
    <w:rsid w:val="255543A0"/>
    <w:rsid w:val="257EE573"/>
    <w:rsid w:val="259089D1"/>
    <w:rsid w:val="25D2F74B"/>
    <w:rsid w:val="260C8DF8"/>
    <w:rsid w:val="26175A6B"/>
    <w:rsid w:val="262BD1D3"/>
    <w:rsid w:val="26457813"/>
    <w:rsid w:val="264848B1"/>
    <w:rsid w:val="26C79CF8"/>
    <w:rsid w:val="26E6EF2E"/>
    <w:rsid w:val="26F09532"/>
    <w:rsid w:val="2738D4BB"/>
    <w:rsid w:val="273DF96B"/>
    <w:rsid w:val="274CF56A"/>
    <w:rsid w:val="2790FF33"/>
    <w:rsid w:val="27A7D5ED"/>
    <w:rsid w:val="28150028"/>
    <w:rsid w:val="2853D881"/>
    <w:rsid w:val="28561637"/>
    <w:rsid w:val="2871443F"/>
    <w:rsid w:val="2889FBBF"/>
    <w:rsid w:val="28B4855D"/>
    <w:rsid w:val="28D15059"/>
    <w:rsid w:val="28FA78A3"/>
    <w:rsid w:val="29022A4B"/>
    <w:rsid w:val="2907BC5C"/>
    <w:rsid w:val="293DEF46"/>
    <w:rsid w:val="294124DC"/>
    <w:rsid w:val="2983E128"/>
    <w:rsid w:val="29B03283"/>
    <w:rsid w:val="29B331A9"/>
    <w:rsid w:val="29B7EA23"/>
    <w:rsid w:val="29D764CA"/>
    <w:rsid w:val="29E3C6BC"/>
    <w:rsid w:val="29E828BA"/>
    <w:rsid w:val="29FBBF31"/>
    <w:rsid w:val="2A41D32B"/>
    <w:rsid w:val="2A98720D"/>
    <w:rsid w:val="2AA447B5"/>
    <w:rsid w:val="2ADB2AC6"/>
    <w:rsid w:val="2B26AA42"/>
    <w:rsid w:val="2BA02D27"/>
    <w:rsid w:val="2BD94DBB"/>
    <w:rsid w:val="2BF3C349"/>
    <w:rsid w:val="2BF9A373"/>
    <w:rsid w:val="2C0CF92A"/>
    <w:rsid w:val="2C60D3E6"/>
    <w:rsid w:val="2D186501"/>
    <w:rsid w:val="2D26A178"/>
    <w:rsid w:val="2D289D70"/>
    <w:rsid w:val="2D3B59E6"/>
    <w:rsid w:val="2D61E671"/>
    <w:rsid w:val="2E2048C2"/>
    <w:rsid w:val="2E3719BF"/>
    <w:rsid w:val="2E3D27F8"/>
    <w:rsid w:val="2E4AA7DF"/>
    <w:rsid w:val="2EB4D9E4"/>
    <w:rsid w:val="2EDE299C"/>
    <w:rsid w:val="2F56F781"/>
    <w:rsid w:val="2F8EAFC3"/>
    <w:rsid w:val="2F99F2DC"/>
    <w:rsid w:val="2F9B5E9A"/>
    <w:rsid w:val="2FA30D4C"/>
    <w:rsid w:val="2FC57554"/>
    <w:rsid w:val="2FF74AFC"/>
    <w:rsid w:val="307EA5C5"/>
    <w:rsid w:val="3090C596"/>
    <w:rsid w:val="3094E592"/>
    <w:rsid w:val="30E49956"/>
    <w:rsid w:val="3103E41E"/>
    <w:rsid w:val="313C2390"/>
    <w:rsid w:val="316A2E5C"/>
    <w:rsid w:val="318639BB"/>
    <w:rsid w:val="31D843FA"/>
    <w:rsid w:val="31EED8A1"/>
    <w:rsid w:val="3262476D"/>
    <w:rsid w:val="3274BEAF"/>
    <w:rsid w:val="328075A1"/>
    <w:rsid w:val="328F00FA"/>
    <w:rsid w:val="32DC0CB8"/>
    <w:rsid w:val="32FB12D6"/>
    <w:rsid w:val="330914D3"/>
    <w:rsid w:val="33313D22"/>
    <w:rsid w:val="33CE7101"/>
    <w:rsid w:val="341C856A"/>
    <w:rsid w:val="3427BCE3"/>
    <w:rsid w:val="3438B83B"/>
    <w:rsid w:val="3479821E"/>
    <w:rsid w:val="34986D61"/>
    <w:rsid w:val="349E0BEA"/>
    <w:rsid w:val="350B34F4"/>
    <w:rsid w:val="351070FD"/>
    <w:rsid w:val="35C758FC"/>
    <w:rsid w:val="35DF4B36"/>
    <w:rsid w:val="35EAAD9C"/>
    <w:rsid w:val="362E9493"/>
    <w:rsid w:val="3630E204"/>
    <w:rsid w:val="363A2F32"/>
    <w:rsid w:val="3642CF84"/>
    <w:rsid w:val="3648312F"/>
    <w:rsid w:val="365EAB8E"/>
    <w:rsid w:val="36624AC0"/>
    <w:rsid w:val="367FB851"/>
    <w:rsid w:val="368AB789"/>
    <w:rsid w:val="36916E6F"/>
    <w:rsid w:val="3694E087"/>
    <w:rsid w:val="36A4F73B"/>
    <w:rsid w:val="36B775E3"/>
    <w:rsid w:val="36C0AA57"/>
    <w:rsid w:val="36FDF9E4"/>
    <w:rsid w:val="3779B265"/>
    <w:rsid w:val="379D8B93"/>
    <w:rsid w:val="37AE9696"/>
    <w:rsid w:val="37B2F810"/>
    <w:rsid w:val="37F75F95"/>
    <w:rsid w:val="3806CE92"/>
    <w:rsid w:val="383038B4"/>
    <w:rsid w:val="38358ED1"/>
    <w:rsid w:val="384173F5"/>
    <w:rsid w:val="38476AFC"/>
    <w:rsid w:val="384FE6B3"/>
    <w:rsid w:val="38534644"/>
    <w:rsid w:val="386CB081"/>
    <w:rsid w:val="38BFB6A2"/>
    <w:rsid w:val="38C11FA5"/>
    <w:rsid w:val="38F36EB7"/>
    <w:rsid w:val="391BFF73"/>
    <w:rsid w:val="3925AA39"/>
    <w:rsid w:val="3939FD7F"/>
    <w:rsid w:val="395752BA"/>
    <w:rsid w:val="3971A68B"/>
    <w:rsid w:val="39865A65"/>
    <w:rsid w:val="39D434B3"/>
    <w:rsid w:val="39E956E8"/>
    <w:rsid w:val="3A157905"/>
    <w:rsid w:val="3A65AFB6"/>
    <w:rsid w:val="3A7627A5"/>
    <w:rsid w:val="3A9C9F00"/>
    <w:rsid w:val="3AA2B6AA"/>
    <w:rsid w:val="3AB4E724"/>
    <w:rsid w:val="3ADBF901"/>
    <w:rsid w:val="3AE6504B"/>
    <w:rsid w:val="3B741F53"/>
    <w:rsid w:val="3B7FABB8"/>
    <w:rsid w:val="3B820A5B"/>
    <w:rsid w:val="3CF17D43"/>
    <w:rsid w:val="3D4F1360"/>
    <w:rsid w:val="3D944039"/>
    <w:rsid w:val="3DA146FB"/>
    <w:rsid w:val="3DD9BBC8"/>
    <w:rsid w:val="3DE33617"/>
    <w:rsid w:val="3E4587E0"/>
    <w:rsid w:val="3E5D4AEA"/>
    <w:rsid w:val="3E7B69A6"/>
    <w:rsid w:val="3EDBFB29"/>
    <w:rsid w:val="3EDE189D"/>
    <w:rsid w:val="3EE990FD"/>
    <w:rsid w:val="3EEB1381"/>
    <w:rsid w:val="3EF15BC6"/>
    <w:rsid w:val="3F0AD6C1"/>
    <w:rsid w:val="3F0B4ED5"/>
    <w:rsid w:val="3F19B6EC"/>
    <w:rsid w:val="3F6288DC"/>
    <w:rsid w:val="3FAB55C3"/>
    <w:rsid w:val="3FF68769"/>
    <w:rsid w:val="4022C998"/>
    <w:rsid w:val="4092881A"/>
    <w:rsid w:val="40DC0EB5"/>
    <w:rsid w:val="40E8999B"/>
    <w:rsid w:val="40E95634"/>
    <w:rsid w:val="416E8E7B"/>
    <w:rsid w:val="4172AE91"/>
    <w:rsid w:val="424D708B"/>
    <w:rsid w:val="42754E7D"/>
    <w:rsid w:val="428856C0"/>
    <w:rsid w:val="42A49E70"/>
    <w:rsid w:val="42A538C8"/>
    <w:rsid w:val="4300D327"/>
    <w:rsid w:val="430F3DCE"/>
    <w:rsid w:val="433678D9"/>
    <w:rsid w:val="434E2B4F"/>
    <w:rsid w:val="43562084"/>
    <w:rsid w:val="437353BC"/>
    <w:rsid w:val="4386CFFB"/>
    <w:rsid w:val="438E1847"/>
    <w:rsid w:val="439998B4"/>
    <w:rsid w:val="43A292B9"/>
    <w:rsid w:val="43B681EE"/>
    <w:rsid w:val="43F2B15E"/>
    <w:rsid w:val="43F77A2F"/>
    <w:rsid w:val="448C0B51"/>
    <w:rsid w:val="4493FE5C"/>
    <w:rsid w:val="44C0DC8D"/>
    <w:rsid w:val="44EB3EB8"/>
    <w:rsid w:val="44F5A640"/>
    <w:rsid w:val="44FE18C7"/>
    <w:rsid w:val="451F7A85"/>
    <w:rsid w:val="454E70D0"/>
    <w:rsid w:val="45812EDB"/>
    <w:rsid w:val="4584D9DF"/>
    <w:rsid w:val="45B11328"/>
    <w:rsid w:val="45BA0241"/>
    <w:rsid w:val="45D34E31"/>
    <w:rsid w:val="45E9587D"/>
    <w:rsid w:val="45EFF7F1"/>
    <w:rsid w:val="4659D1D9"/>
    <w:rsid w:val="4665FAA8"/>
    <w:rsid w:val="47433977"/>
    <w:rsid w:val="4750343C"/>
    <w:rsid w:val="47710FEB"/>
    <w:rsid w:val="477AAFDF"/>
    <w:rsid w:val="477C9A54"/>
    <w:rsid w:val="47B896AB"/>
    <w:rsid w:val="47C8BC4D"/>
    <w:rsid w:val="47F0058E"/>
    <w:rsid w:val="47FD1A56"/>
    <w:rsid w:val="483ED8B5"/>
    <w:rsid w:val="4849A10B"/>
    <w:rsid w:val="4877F823"/>
    <w:rsid w:val="4878CD6A"/>
    <w:rsid w:val="4894A038"/>
    <w:rsid w:val="49006AD9"/>
    <w:rsid w:val="4920EC67"/>
    <w:rsid w:val="49350BDD"/>
    <w:rsid w:val="4936425E"/>
    <w:rsid w:val="4941C0FB"/>
    <w:rsid w:val="4949ACA7"/>
    <w:rsid w:val="494ED885"/>
    <w:rsid w:val="4964818F"/>
    <w:rsid w:val="49BD48D7"/>
    <w:rsid w:val="49C0BF15"/>
    <w:rsid w:val="4A1B2065"/>
    <w:rsid w:val="4A1C074A"/>
    <w:rsid w:val="4A2AFDBF"/>
    <w:rsid w:val="4A462F06"/>
    <w:rsid w:val="4A8DCE2E"/>
    <w:rsid w:val="4A9EE20F"/>
    <w:rsid w:val="4AD73690"/>
    <w:rsid w:val="4AE01042"/>
    <w:rsid w:val="4B401063"/>
    <w:rsid w:val="4B79AA9A"/>
    <w:rsid w:val="4B8B7C95"/>
    <w:rsid w:val="4BB2BD52"/>
    <w:rsid w:val="4BC705E3"/>
    <w:rsid w:val="4BD7615B"/>
    <w:rsid w:val="4BF185B2"/>
    <w:rsid w:val="4C2AF040"/>
    <w:rsid w:val="4C37D027"/>
    <w:rsid w:val="4C421D17"/>
    <w:rsid w:val="4C69BC3C"/>
    <w:rsid w:val="4CABED0F"/>
    <w:rsid w:val="4D070A34"/>
    <w:rsid w:val="4D1D6723"/>
    <w:rsid w:val="4D2BFFB8"/>
    <w:rsid w:val="4D6FEC15"/>
    <w:rsid w:val="4D896654"/>
    <w:rsid w:val="4D9C901A"/>
    <w:rsid w:val="4D9FA5D1"/>
    <w:rsid w:val="4DA2A45D"/>
    <w:rsid w:val="4DE68464"/>
    <w:rsid w:val="4E313A68"/>
    <w:rsid w:val="4E3AA283"/>
    <w:rsid w:val="4E3BA010"/>
    <w:rsid w:val="4E44B720"/>
    <w:rsid w:val="4E6941AF"/>
    <w:rsid w:val="4E88B268"/>
    <w:rsid w:val="4E8BD2B0"/>
    <w:rsid w:val="4E8FAEE6"/>
    <w:rsid w:val="4E9B06E6"/>
    <w:rsid w:val="4EB23152"/>
    <w:rsid w:val="4F9F855A"/>
    <w:rsid w:val="4FCF448E"/>
    <w:rsid w:val="4FFCC8B1"/>
    <w:rsid w:val="502C901E"/>
    <w:rsid w:val="50488CA8"/>
    <w:rsid w:val="50643C34"/>
    <w:rsid w:val="5087BC20"/>
    <w:rsid w:val="5091BCC8"/>
    <w:rsid w:val="50D87760"/>
    <w:rsid w:val="50EB7788"/>
    <w:rsid w:val="50EF69E5"/>
    <w:rsid w:val="50F76D7F"/>
    <w:rsid w:val="51083F21"/>
    <w:rsid w:val="5142F7F2"/>
    <w:rsid w:val="5150EEEE"/>
    <w:rsid w:val="5163E5EE"/>
    <w:rsid w:val="51A5CBC8"/>
    <w:rsid w:val="51CF1EBA"/>
    <w:rsid w:val="51EA8744"/>
    <w:rsid w:val="5204727B"/>
    <w:rsid w:val="521587C1"/>
    <w:rsid w:val="522FB536"/>
    <w:rsid w:val="5250591E"/>
    <w:rsid w:val="526AD5AB"/>
    <w:rsid w:val="528E3917"/>
    <w:rsid w:val="52AEBECD"/>
    <w:rsid w:val="52B4197F"/>
    <w:rsid w:val="530ADA83"/>
    <w:rsid w:val="531B66DE"/>
    <w:rsid w:val="5326090E"/>
    <w:rsid w:val="53286ACE"/>
    <w:rsid w:val="5328ABB3"/>
    <w:rsid w:val="53419E04"/>
    <w:rsid w:val="534A6B6D"/>
    <w:rsid w:val="537CDD43"/>
    <w:rsid w:val="53C3D218"/>
    <w:rsid w:val="5415D78F"/>
    <w:rsid w:val="5425AE5A"/>
    <w:rsid w:val="5443D635"/>
    <w:rsid w:val="54448D18"/>
    <w:rsid w:val="54AEF935"/>
    <w:rsid w:val="54B77598"/>
    <w:rsid w:val="54CEF827"/>
    <w:rsid w:val="54E13A5B"/>
    <w:rsid w:val="54E21FBE"/>
    <w:rsid w:val="54E86DD1"/>
    <w:rsid w:val="553C0F14"/>
    <w:rsid w:val="55B4F4EC"/>
    <w:rsid w:val="562CDA58"/>
    <w:rsid w:val="5636B87B"/>
    <w:rsid w:val="56C3011D"/>
    <w:rsid w:val="56F07C61"/>
    <w:rsid w:val="57248B58"/>
    <w:rsid w:val="578F4B94"/>
    <w:rsid w:val="579DADAE"/>
    <w:rsid w:val="57B1A601"/>
    <w:rsid w:val="5811B98E"/>
    <w:rsid w:val="58832C03"/>
    <w:rsid w:val="58963407"/>
    <w:rsid w:val="58A64D04"/>
    <w:rsid w:val="58F3135C"/>
    <w:rsid w:val="5910C3E8"/>
    <w:rsid w:val="5923AACA"/>
    <w:rsid w:val="593C43B2"/>
    <w:rsid w:val="5955E3CB"/>
    <w:rsid w:val="59692AF9"/>
    <w:rsid w:val="5971FAFB"/>
    <w:rsid w:val="59993B19"/>
    <w:rsid w:val="59C8BC70"/>
    <w:rsid w:val="59F0C45F"/>
    <w:rsid w:val="5A3F96E5"/>
    <w:rsid w:val="5A58BF42"/>
    <w:rsid w:val="5A950F1E"/>
    <w:rsid w:val="5ABF7B2B"/>
    <w:rsid w:val="5AE65CF1"/>
    <w:rsid w:val="5B03E30D"/>
    <w:rsid w:val="5B5AE133"/>
    <w:rsid w:val="5B5C5EA0"/>
    <w:rsid w:val="5BA7F98B"/>
    <w:rsid w:val="5BC15D68"/>
    <w:rsid w:val="5BE2D9FA"/>
    <w:rsid w:val="5BEDB372"/>
    <w:rsid w:val="5BF6561A"/>
    <w:rsid w:val="5C4C927A"/>
    <w:rsid w:val="5C683045"/>
    <w:rsid w:val="5C912473"/>
    <w:rsid w:val="5CAAFD48"/>
    <w:rsid w:val="5CAE69E9"/>
    <w:rsid w:val="5CBC0161"/>
    <w:rsid w:val="5CBDB123"/>
    <w:rsid w:val="5CC30CC2"/>
    <w:rsid w:val="5CCFD172"/>
    <w:rsid w:val="5CD927EA"/>
    <w:rsid w:val="5CFE54BC"/>
    <w:rsid w:val="5D164930"/>
    <w:rsid w:val="5D173850"/>
    <w:rsid w:val="5D877177"/>
    <w:rsid w:val="5DA1C9EE"/>
    <w:rsid w:val="5DA1FF82"/>
    <w:rsid w:val="5DCDB542"/>
    <w:rsid w:val="5E26CAD4"/>
    <w:rsid w:val="5E74C8E1"/>
    <w:rsid w:val="5EA64A7F"/>
    <w:rsid w:val="5EAA9E2E"/>
    <w:rsid w:val="5EAF2351"/>
    <w:rsid w:val="5EC7BCBB"/>
    <w:rsid w:val="5EE9E2C1"/>
    <w:rsid w:val="5F376FEB"/>
    <w:rsid w:val="5FB6711F"/>
    <w:rsid w:val="5FC694BD"/>
    <w:rsid w:val="5FE05920"/>
    <w:rsid w:val="600F4A41"/>
    <w:rsid w:val="6058D39E"/>
    <w:rsid w:val="608E6CB7"/>
    <w:rsid w:val="60AED869"/>
    <w:rsid w:val="60B814EA"/>
    <w:rsid w:val="60BE1A34"/>
    <w:rsid w:val="60C09A88"/>
    <w:rsid w:val="60EDF69D"/>
    <w:rsid w:val="611D96A0"/>
    <w:rsid w:val="614C9EE4"/>
    <w:rsid w:val="6154DCBC"/>
    <w:rsid w:val="617F6967"/>
    <w:rsid w:val="618C16B0"/>
    <w:rsid w:val="61988C14"/>
    <w:rsid w:val="61D3C7DB"/>
    <w:rsid w:val="61E184C2"/>
    <w:rsid w:val="61E83F2A"/>
    <w:rsid w:val="62071850"/>
    <w:rsid w:val="6230724B"/>
    <w:rsid w:val="623DC100"/>
    <w:rsid w:val="62A80E30"/>
    <w:rsid w:val="62D3E5F4"/>
    <w:rsid w:val="630B0B67"/>
    <w:rsid w:val="631B1977"/>
    <w:rsid w:val="633C74F9"/>
    <w:rsid w:val="63549D8E"/>
    <w:rsid w:val="63D671A4"/>
    <w:rsid w:val="63EA5C91"/>
    <w:rsid w:val="63F40551"/>
    <w:rsid w:val="641F22B8"/>
    <w:rsid w:val="64390797"/>
    <w:rsid w:val="643DD52C"/>
    <w:rsid w:val="646E2549"/>
    <w:rsid w:val="64B3DDC4"/>
    <w:rsid w:val="650E67B0"/>
    <w:rsid w:val="655B20E3"/>
    <w:rsid w:val="6661C76C"/>
    <w:rsid w:val="66A25196"/>
    <w:rsid w:val="66B99E9E"/>
    <w:rsid w:val="66DD9106"/>
    <w:rsid w:val="66DDBBF7"/>
    <w:rsid w:val="66F809C6"/>
    <w:rsid w:val="673E1675"/>
    <w:rsid w:val="677C548D"/>
    <w:rsid w:val="67ABE950"/>
    <w:rsid w:val="67B33073"/>
    <w:rsid w:val="67BC4E22"/>
    <w:rsid w:val="68995378"/>
    <w:rsid w:val="689D3BE7"/>
    <w:rsid w:val="68BD972E"/>
    <w:rsid w:val="68C2B65F"/>
    <w:rsid w:val="68D6A12D"/>
    <w:rsid w:val="68ED0888"/>
    <w:rsid w:val="69175E1F"/>
    <w:rsid w:val="69514602"/>
    <w:rsid w:val="698AD2EE"/>
    <w:rsid w:val="6993328D"/>
    <w:rsid w:val="699E7D98"/>
    <w:rsid w:val="699ECA03"/>
    <w:rsid w:val="6A075DDB"/>
    <w:rsid w:val="6A28CE92"/>
    <w:rsid w:val="6A55BAAF"/>
    <w:rsid w:val="6A660A67"/>
    <w:rsid w:val="6A776A21"/>
    <w:rsid w:val="6AD46FD6"/>
    <w:rsid w:val="6AF19EC0"/>
    <w:rsid w:val="6B220360"/>
    <w:rsid w:val="6B84A37E"/>
    <w:rsid w:val="6B93CBF0"/>
    <w:rsid w:val="6BB53D2A"/>
    <w:rsid w:val="6BD725D7"/>
    <w:rsid w:val="6BE1AB51"/>
    <w:rsid w:val="6BE6F26C"/>
    <w:rsid w:val="6C81AFCD"/>
    <w:rsid w:val="6D1498CD"/>
    <w:rsid w:val="6D36E71E"/>
    <w:rsid w:val="6D5B4996"/>
    <w:rsid w:val="6DE853AA"/>
    <w:rsid w:val="6DF55EA4"/>
    <w:rsid w:val="6DFFFFDC"/>
    <w:rsid w:val="6E0ADCCA"/>
    <w:rsid w:val="6E12E5FE"/>
    <w:rsid w:val="6E2C3134"/>
    <w:rsid w:val="6E31108C"/>
    <w:rsid w:val="6E40656E"/>
    <w:rsid w:val="6E84882D"/>
    <w:rsid w:val="6E90B841"/>
    <w:rsid w:val="6EC253B7"/>
    <w:rsid w:val="6EC7488C"/>
    <w:rsid w:val="6ECC2439"/>
    <w:rsid w:val="6F0A5B8E"/>
    <w:rsid w:val="6F0D90D5"/>
    <w:rsid w:val="6F1722D0"/>
    <w:rsid w:val="6F2286D1"/>
    <w:rsid w:val="6F42B8D6"/>
    <w:rsid w:val="6FC746AA"/>
    <w:rsid w:val="7026FEAB"/>
    <w:rsid w:val="7046FA51"/>
    <w:rsid w:val="70477265"/>
    <w:rsid w:val="7060C579"/>
    <w:rsid w:val="70EF7D54"/>
    <w:rsid w:val="710A5519"/>
    <w:rsid w:val="7154D060"/>
    <w:rsid w:val="719D7AB7"/>
    <w:rsid w:val="71B24E2F"/>
    <w:rsid w:val="71F652CE"/>
    <w:rsid w:val="71FFFD33"/>
    <w:rsid w:val="721E3EAF"/>
    <w:rsid w:val="722FE246"/>
    <w:rsid w:val="723A74CD"/>
    <w:rsid w:val="7265D5F9"/>
    <w:rsid w:val="7268BA1A"/>
    <w:rsid w:val="727747F3"/>
    <w:rsid w:val="72886774"/>
    <w:rsid w:val="72CFB0E0"/>
    <w:rsid w:val="7311F5ED"/>
    <w:rsid w:val="731B8B78"/>
    <w:rsid w:val="73C095B1"/>
    <w:rsid w:val="73E8DE41"/>
    <w:rsid w:val="740421C8"/>
    <w:rsid w:val="74044116"/>
    <w:rsid w:val="740A6473"/>
    <w:rsid w:val="7424D4B8"/>
    <w:rsid w:val="746A1882"/>
    <w:rsid w:val="7484C868"/>
    <w:rsid w:val="748874F9"/>
    <w:rsid w:val="749B481B"/>
    <w:rsid w:val="74A8B77A"/>
    <w:rsid w:val="74F6AC68"/>
    <w:rsid w:val="75048068"/>
    <w:rsid w:val="751AE9CF"/>
    <w:rsid w:val="7521D8E7"/>
    <w:rsid w:val="75450AF8"/>
    <w:rsid w:val="755A861B"/>
    <w:rsid w:val="757C25AB"/>
    <w:rsid w:val="75AB0D8B"/>
    <w:rsid w:val="75CBE7A4"/>
    <w:rsid w:val="75EC8FCB"/>
    <w:rsid w:val="760E47AB"/>
    <w:rsid w:val="763492DC"/>
    <w:rsid w:val="7675C094"/>
    <w:rsid w:val="769143E0"/>
    <w:rsid w:val="76E15885"/>
    <w:rsid w:val="76E26037"/>
    <w:rsid w:val="76F5879A"/>
    <w:rsid w:val="771E5892"/>
    <w:rsid w:val="7729E7A3"/>
    <w:rsid w:val="7772DBB2"/>
    <w:rsid w:val="7797ACAD"/>
    <w:rsid w:val="779FE31A"/>
    <w:rsid w:val="77C02E25"/>
    <w:rsid w:val="77E683FF"/>
    <w:rsid w:val="780D2468"/>
    <w:rsid w:val="7860026C"/>
    <w:rsid w:val="78684E4C"/>
    <w:rsid w:val="7896A18E"/>
    <w:rsid w:val="78C6E540"/>
    <w:rsid w:val="78DCBB2F"/>
    <w:rsid w:val="7904486C"/>
    <w:rsid w:val="790A2C53"/>
    <w:rsid w:val="79135267"/>
    <w:rsid w:val="7924585C"/>
    <w:rsid w:val="792C82AA"/>
    <w:rsid w:val="796A662C"/>
    <w:rsid w:val="799D9124"/>
    <w:rsid w:val="79ACCCA4"/>
    <w:rsid w:val="79AD7883"/>
    <w:rsid w:val="79F2A2CC"/>
    <w:rsid w:val="7A0781E3"/>
    <w:rsid w:val="7A7936D6"/>
    <w:rsid w:val="7A79BE99"/>
    <w:rsid w:val="7A801978"/>
    <w:rsid w:val="7A92F168"/>
    <w:rsid w:val="7AB07EC3"/>
    <w:rsid w:val="7ABE5FBA"/>
    <w:rsid w:val="7ADA59DA"/>
    <w:rsid w:val="7ADAF206"/>
    <w:rsid w:val="7AF51A07"/>
    <w:rsid w:val="7AFE57C4"/>
    <w:rsid w:val="7B366E22"/>
    <w:rsid w:val="7B41452E"/>
    <w:rsid w:val="7B89244E"/>
    <w:rsid w:val="7B8FC61C"/>
    <w:rsid w:val="7BAADEE2"/>
    <w:rsid w:val="7C3850D4"/>
    <w:rsid w:val="7C57CB79"/>
    <w:rsid w:val="7C89E4CA"/>
    <w:rsid w:val="7D810EBA"/>
    <w:rsid w:val="7DBFBC6B"/>
    <w:rsid w:val="7DC6B9C9"/>
    <w:rsid w:val="7DCC5F67"/>
    <w:rsid w:val="7E1CEDBD"/>
    <w:rsid w:val="7E1E0FD5"/>
    <w:rsid w:val="7E2C312F"/>
    <w:rsid w:val="7E32EB0C"/>
    <w:rsid w:val="7E53D8A0"/>
    <w:rsid w:val="7E68330F"/>
    <w:rsid w:val="7EA1FA21"/>
    <w:rsid w:val="7EC6D7F7"/>
    <w:rsid w:val="7F135EAC"/>
    <w:rsid w:val="7F1F226F"/>
    <w:rsid w:val="7F5F599A"/>
    <w:rsid w:val="7F6F4670"/>
    <w:rsid w:val="7F9A8899"/>
    <w:rsid w:val="7FDE79CD"/>
    <w:rsid w:val="7FE1A929"/>
  </w:rsids>
  <m:mathPr>
    <m:mathFont m:val="Cambria Math"/>
    <m:brkBin m:val="before"/>
    <m:brkBinSub m:val="--"/>
    <m:smallFrac m:val="0"/>
    <m:dispDef/>
    <m:lMargin m:val="0"/>
    <m:rMargin m:val="0"/>
    <m:defJc m:val="centerGroup"/>
    <m:wrapIndent m:val="1440"/>
    <m:intLim m:val="undOvr"/>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4F0BBA"/>
  <w15:docId w15:val="{EECC4CC5-FF39-4544-BC70-B6C38C288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 w:val="24"/>
        <w:szCs w:val="24"/>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semiHidden="1" w:uiPriority="99" w:unhideWhenUsed="1"/>
    <w:lsdException w:name="List 2" w:semiHidden="1" w:unhideWhenUsed="1"/>
    <w:lsdException w:name="List 3" w:semiHidden="1" w:unhideWhenUsed="1"/>
    <w:lsdException w:name="List Bullet 4" w:uiPriority="99"/>
    <w:lsdException w:name="List Number 2" w:uiPriority="99"/>
    <w:lsdException w:name="List Number 3" w:uiPriority="99"/>
    <w:lsdException w:name="List Number 4" w:uiPriority="99"/>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nhideWhenUsed="1"/>
    <w:lsdException w:name="Message Header" w:semiHidden="1" w:uiPriority="99" w:unhideWhenUsed="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uiPriority="99"/>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29"/>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582"/>
    <w:pPr>
      <w:tabs>
        <w:tab w:val="left" w:pos="794"/>
        <w:tab w:val="left" w:pos="1191"/>
        <w:tab w:val="left" w:pos="1588"/>
        <w:tab w:val="left" w:pos="1985"/>
      </w:tabs>
      <w:overflowPunct w:val="0"/>
      <w:autoSpaceDE w:val="0"/>
      <w:autoSpaceDN w:val="0"/>
      <w:adjustRightInd w:val="0"/>
      <w:spacing w:before="136"/>
      <w:jc w:val="both"/>
      <w:textAlignment w:val="baseline"/>
    </w:pPr>
    <w:rPr>
      <w:rFonts w:eastAsia="Times New Roman"/>
      <w:sz w:val="22"/>
      <w:szCs w:val="20"/>
      <w:lang w:val="en-CA"/>
    </w:rPr>
  </w:style>
  <w:style w:type="paragraph" w:styleId="Heading1">
    <w:name w:val="heading 1"/>
    <w:aliases w:val="Heading U,H1,H11,Œ©o‚µ 1,뙥,?co??E 1,h1,?c,?co?ƒÊ 1,?,Œ,Œ©,Œ...,Œ©oâµ 1,?co?ÄÊ 1,Î,Î©,Î...,o‚µ 1,Heading"/>
    <w:basedOn w:val="Normal"/>
    <w:next w:val="Normal"/>
    <w:link w:val="Heading1Char"/>
    <w:qFormat/>
    <w:rsid w:val="004A3329"/>
    <w:pPr>
      <w:keepNext/>
      <w:keepLines/>
      <w:numPr>
        <w:numId w:val="35"/>
      </w:numPr>
      <w:spacing w:before="480"/>
      <w:jc w:val="left"/>
      <w:outlineLvl w:val="0"/>
    </w:pPr>
    <w:rPr>
      <w:b/>
      <w:sz w:val="24"/>
    </w:rPr>
  </w:style>
  <w:style w:type="paragraph" w:styleId="Heading2">
    <w:name w:val="heading 2"/>
    <w:aliases w:val="H2,H21,Œ©o‚µ 2,뙥2,?co??E 2,h2,?c1,?co?ƒÊ 2,?2,Œ1,Œ2,Œ©2,...,Œ©_o‚µ 2,Œ©1,Œ©oâµ 2,?co?ÄÊ 2,Î1,Î2,Î©2,Î©_oâµ 2,Î©1"/>
    <w:basedOn w:val="Normal"/>
    <w:next w:val="Normal"/>
    <w:link w:val="Heading2Char"/>
    <w:qFormat/>
    <w:rsid w:val="004A3329"/>
    <w:pPr>
      <w:keepNext/>
      <w:keepLines/>
      <w:numPr>
        <w:ilvl w:val="1"/>
        <w:numId w:val="35"/>
      </w:numPr>
      <w:spacing w:before="313"/>
      <w:outlineLvl w:val="1"/>
    </w:pPr>
    <w:rPr>
      <w:b/>
    </w:rPr>
  </w:style>
  <w:style w:type="paragraph" w:styleId="Heading3">
    <w:name w:val="heading 3"/>
    <w:aliases w:val="H3,H31,h3"/>
    <w:basedOn w:val="Normal"/>
    <w:next w:val="Normal"/>
    <w:link w:val="Heading3Char"/>
    <w:qFormat/>
    <w:rsid w:val="001B3759"/>
    <w:pPr>
      <w:keepNext/>
      <w:keepLines/>
      <w:numPr>
        <w:ilvl w:val="2"/>
        <w:numId w:val="35"/>
      </w:numPr>
      <w:spacing w:before="181"/>
      <w:ind w:left="720"/>
      <w:outlineLvl w:val="2"/>
    </w:pPr>
    <w:rPr>
      <w:b/>
    </w:rPr>
  </w:style>
  <w:style w:type="paragraph" w:styleId="Heading4">
    <w:name w:val="heading 4"/>
    <w:aliases w:val="Heading 4 Char1,Heading 4 Char Char,H4,H41,h4,0.1.1.1 Titre 4 + Left:  0&quot;,First line:  0&quot;,0.1.1...,0.1.1.1 Titre 4"/>
    <w:basedOn w:val="Heading3"/>
    <w:next w:val="Normal"/>
    <w:link w:val="Heading4Char"/>
    <w:qFormat/>
    <w:rsid w:val="004A3329"/>
    <w:pPr>
      <w:numPr>
        <w:ilvl w:val="3"/>
      </w:numPr>
      <w:outlineLvl w:val="3"/>
    </w:pPr>
  </w:style>
  <w:style w:type="paragraph" w:styleId="Heading5">
    <w:name w:val="heading 5"/>
    <w:aliases w:val="H5,H51,h5,Titre 5"/>
    <w:basedOn w:val="Heading3"/>
    <w:next w:val="Normal"/>
    <w:link w:val="Heading5Char"/>
    <w:qFormat/>
    <w:rsid w:val="004A3329"/>
    <w:pPr>
      <w:numPr>
        <w:ilvl w:val="4"/>
      </w:numPr>
      <w:tabs>
        <w:tab w:val="clear" w:pos="794"/>
        <w:tab w:val="left" w:pos="907"/>
      </w:tabs>
      <w:outlineLvl w:val="4"/>
    </w:pPr>
  </w:style>
  <w:style w:type="paragraph" w:styleId="Heading6">
    <w:name w:val="heading 6"/>
    <w:aliases w:val="H6,H61,h6"/>
    <w:basedOn w:val="Heading3"/>
    <w:next w:val="Normal"/>
    <w:link w:val="Heading6Char"/>
    <w:qFormat/>
    <w:rsid w:val="004A3329"/>
    <w:pPr>
      <w:numPr>
        <w:ilvl w:val="5"/>
      </w:numPr>
      <w:outlineLvl w:val="5"/>
    </w:pPr>
  </w:style>
  <w:style w:type="paragraph" w:styleId="Heading7">
    <w:name w:val="heading 7"/>
    <w:basedOn w:val="Heading3"/>
    <w:next w:val="Normal"/>
    <w:link w:val="Heading7Char"/>
    <w:qFormat/>
    <w:rsid w:val="004A3329"/>
    <w:pPr>
      <w:numPr>
        <w:ilvl w:val="6"/>
      </w:numPr>
      <w:outlineLvl w:val="6"/>
    </w:pPr>
  </w:style>
  <w:style w:type="paragraph" w:styleId="Heading8">
    <w:name w:val="heading 8"/>
    <w:basedOn w:val="Heading9"/>
    <w:next w:val="Normal"/>
    <w:link w:val="Heading8Char"/>
    <w:qFormat/>
    <w:rsid w:val="004A3329"/>
    <w:pPr>
      <w:numPr>
        <w:ilvl w:val="7"/>
      </w:numPr>
      <w:outlineLvl w:val="7"/>
    </w:pPr>
  </w:style>
  <w:style w:type="paragraph" w:styleId="Heading9">
    <w:name w:val="heading 9"/>
    <w:basedOn w:val="Heading1"/>
    <w:next w:val="Normal"/>
    <w:link w:val="Heading9Char"/>
    <w:qFormat/>
    <w:rsid w:val="004A3329"/>
    <w:pPr>
      <w:numPr>
        <w:ilvl w:val="8"/>
      </w:numPr>
      <w:tabs>
        <w:tab w:val="clear" w:pos="794"/>
        <w:tab w:val="clear" w:pos="1191"/>
        <w:tab w:val="clear" w:pos="1588"/>
        <w:tab w:val="clear" w:pos="1985"/>
      </w:tabs>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rsid w:val="004A3329"/>
    <w:pPr>
      <w:tabs>
        <w:tab w:val="clear" w:pos="794"/>
        <w:tab w:val="clear" w:pos="1191"/>
        <w:tab w:val="clear" w:pos="1588"/>
        <w:tab w:val="clear" w:pos="1985"/>
        <w:tab w:val="left" w:pos="907"/>
        <w:tab w:val="center" w:pos="4849"/>
        <w:tab w:val="right" w:pos="9725"/>
      </w:tabs>
    </w:pPr>
  </w:style>
  <w:style w:type="paragraph" w:styleId="Footer">
    <w:name w:val="footer"/>
    <w:basedOn w:val="Normal"/>
    <w:link w:val="FooterChar"/>
    <w:rsid w:val="004A3329"/>
    <w:pPr>
      <w:tabs>
        <w:tab w:val="clear" w:pos="794"/>
        <w:tab w:val="clear" w:pos="1191"/>
        <w:tab w:val="clear" w:pos="1588"/>
        <w:tab w:val="clear" w:pos="1985"/>
        <w:tab w:val="left" w:pos="907"/>
        <w:tab w:val="right" w:pos="8789"/>
        <w:tab w:val="right" w:pos="9725"/>
      </w:tabs>
      <w:jc w:val="left"/>
    </w:pPr>
    <w:rPr>
      <w:b/>
    </w:rPr>
  </w:style>
  <w:style w:type="character" w:styleId="PageNumber">
    <w:name w:val="page number"/>
    <w:basedOn w:val="DefaultParagraphFont"/>
    <w:rsid w:val="004A3329"/>
  </w:style>
  <w:style w:type="character" w:styleId="Hyperlink">
    <w:name w:val="Hyperlink"/>
    <w:basedOn w:val="DefaultParagraphFont"/>
    <w:rsid w:val="004A3329"/>
    <w:rPr>
      <w:color w:val="0000FF"/>
      <w:u w:val="single"/>
    </w:rPr>
  </w:style>
  <w:style w:type="paragraph" w:styleId="BalloonText">
    <w:name w:val="Balloon Text"/>
    <w:basedOn w:val="Normal"/>
    <w:link w:val="BalloonTextChar"/>
    <w:rsid w:val="004A3329"/>
    <w:pPr>
      <w:spacing w:before="0"/>
    </w:pPr>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3A22E3"/>
    <w:rPr>
      <w:rFonts w:eastAsia="Times New Roman"/>
      <w:b/>
      <w:sz w:val="22"/>
      <w:szCs w:val="20"/>
      <w:lang w:val="en-CA"/>
    </w:rPr>
  </w:style>
  <w:style w:type="character" w:customStyle="1" w:styleId="Heading3Char">
    <w:name w:val="Heading 3 Char"/>
    <w:aliases w:val="H3 Char,H31 Char,h3 Char"/>
    <w:link w:val="Heading3"/>
    <w:rsid w:val="001B3759"/>
    <w:rPr>
      <w:rFonts w:eastAsia="Times New Roman"/>
      <w:b/>
      <w:sz w:val="22"/>
      <w:szCs w:val="20"/>
      <w:lang w:val="en-CA"/>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7E62E5"/>
    <w:rPr>
      <w:rFonts w:eastAsia="Times New Roman"/>
      <w:b/>
      <w:sz w:val="22"/>
      <w:szCs w:val="20"/>
      <w:lang w:val="en-CA"/>
    </w:rPr>
  </w:style>
  <w:style w:type="character" w:customStyle="1" w:styleId="Heading5Char">
    <w:name w:val="Heading 5 Char"/>
    <w:aliases w:val="H5 Char,H51 Char,h5 Char,Titre 5 Char"/>
    <w:link w:val="Heading5"/>
    <w:rsid w:val="007E62E5"/>
    <w:rPr>
      <w:rFonts w:eastAsia="Times New Roman"/>
      <w:b/>
      <w:sz w:val="22"/>
      <w:szCs w:val="20"/>
      <w:lang w:val="en-CA"/>
    </w:rPr>
  </w:style>
  <w:style w:type="character" w:customStyle="1" w:styleId="Heading6Char">
    <w:name w:val="Heading 6 Char"/>
    <w:aliases w:val="H6 Char,H61 Char,h6 Char"/>
    <w:link w:val="Heading6"/>
    <w:rsid w:val="000E00F3"/>
    <w:rPr>
      <w:rFonts w:eastAsia="Times New Roman"/>
      <w:b/>
      <w:sz w:val="22"/>
      <w:szCs w:val="20"/>
      <w:lang w:val="en-CA"/>
    </w:rPr>
  </w:style>
  <w:style w:type="character" w:customStyle="1" w:styleId="Heading7Char">
    <w:name w:val="Heading 7 Char"/>
    <w:link w:val="Heading7"/>
    <w:rsid w:val="004234F0"/>
    <w:rPr>
      <w:rFonts w:eastAsia="Times New Roman"/>
      <w:b/>
      <w:sz w:val="22"/>
      <w:szCs w:val="20"/>
      <w:lang w:val="en-CA"/>
    </w:rPr>
  </w:style>
  <w:style w:type="character" w:customStyle="1" w:styleId="Heading8Char">
    <w:name w:val="Heading 8 Char"/>
    <w:link w:val="Heading8"/>
    <w:rsid w:val="004234F0"/>
    <w:rPr>
      <w:rFonts w:eastAsia="Times New Roman"/>
      <w:b/>
      <w:szCs w:val="20"/>
      <w:lang w:val="en-CA"/>
    </w:rPr>
  </w:style>
  <w:style w:type="character" w:customStyle="1" w:styleId="Heading9Char">
    <w:name w:val="Heading 9 Char"/>
    <w:link w:val="Heading9"/>
    <w:rsid w:val="000E00F3"/>
    <w:rPr>
      <w:rFonts w:eastAsia="Times New Roman"/>
      <w:b/>
      <w:szCs w:val="20"/>
      <w:lang w:val="en-CA"/>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Indent">
    <w:name w:val="Body Text Indent"/>
    <w:basedOn w:val="Normal"/>
    <w:link w:val="BodyTextIndentChar"/>
    <w:uiPriority w:val="99"/>
    <w:rsid w:val="0028399C"/>
    <w:pPr>
      <w:spacing w:before="120"/>
      <w:ind w:left="360"/>
    </w:pPr>
    <w:rPr>
      <w:rFonts w:eastAsia="SimSun"/>
    </w:rPr>
  </w:style>
  <w:style w:type="character" w:customStyle="1" w:styleId="BodyTextIndentChar">
    <w:name w:val="Body Text Indent Char"/>
    <w:link w:val="BodyTextIndent"/>
    <w:uiPriority w:val="99"/>
    <w:rsid w:val="0028399C"/>
    <w:rPr>
      <w:rFonts w:eastAsia="SimSun"/>
      <w:szCs w:val="24"/>
      <w:lang w:val="en-GB" w:eastAsia="ja-JP"/>
    </w:rPr>
  </w:style>
  <w:style w:type="table" w:styleId="TableGrid">
    <w:name w:val="Table Grid"/>
    <w:basedOn w:val="TableNormal"/>
    <w:rsid w:val="0028399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TOC2"/>
    <w:uiPriority w:val="39"/>
    <w:qFormat/>
    <w:rsid w:val="004A3329"/>
    <w:pPr>
      <w:tabs>
        <w:tab w:val="clear" w:pos="794"/>
        <w:tab w:val="clear" w:pos="1191"/>
        <w:tab w:val="clear" w:pos="1588"/>
        <w:tab w:val="clear" w:pos="1985"/>
        <w:tab w:val="left" w:pos="567"/>
        <w:tab w:val="right" w:leader="dot" w:pos="9072"/>
        <w:tab w:val="right" w:pos="9639"/>
      </w:tabs>
      <w:spacing w:before="86"/>
      <w:ind w:left="851" w:right="567" w:hanging="851"/>
    </w:pPr>
  </w:style>
  <w:style w:type="paragraph" w:styleId="TOC2">
    <w:name w:val="toc 2"/>
    <w:basedOn w:val="TOC1"/>
    <w:next w:val="TOC3"/>
    <w:uiPriority w:val="39"/>
    <w:qFormat/>
    <w:rsid w:val="004A3329"/>
    <w:pPr>
      <w:tabs>
        <w:tab w:val="clear" w:pos="567"/>
        <w:tab w:val="left" w:pos="1134"/>
      </w:tabs>
      <w:spacing w:before="29"/>
      <w:ind w:left="1134" w:hanging="567"/>
    </w:pPr>
  </w:style>
  <w:style w:type="paragraph" w:styleId="TOC3">
    <w:name w:val="toc 3"/>
    <w:basedOn w:val="Normal"/>
    <w:next w:val="Normal"/>
    <w:uiPriority w:val="39"/>
    <w:qFormat/>
    <w:rsid w:val="004A3329"/>
    <w:pPr>
      <w:tabs>
        <w:tab w:val="clear" w:pos="794"/>
        <w:tab w:val="clear" w:pos="1191"/>
        <w:tab w:val="clear" w:pos="1588"/>
        <w:tab w:val="clear" w:pos="1985"/>
        <w:tab w:val="left" w:pos="1843"/>
        <w:tab w:val="right" w:leader="dot" w:pos="9072"/>
        <w:tab w:val="right" w:pos="9639"/>
      </w:tabs>
      <w:spacing w:before="0"/>
      <w:ind w:left="1843" w:right="567" w:hanging="709"/>
    </w:pPr>
  </w:style>
  <w:style w:type="paragraph" w:styleId="CommentText">
    <w:name w:val="annotation text"/>
    <w:basedOn w:val="Normal"/>
    <w:link w:val="CommentTextChar"/>
    <w:uiPriority w:val="99"/>
    <w:rsid w:val="004A3329"/>
  </w:style>
  <w:style w:type="character" w:customStyle="1" w:styleId="CommentTextChar">
    <w:name w:val="Comment Text Char"/>
    <w:link w:val="CommentText"/>
    <w:uiPriority w:val="99"/>
    <w:rsid w:val="0028399C"/>
    <w:rPr>
      <w:rFonts w:eastAsia="Times New Roman"/>
      <w:sz w:val="20"/>
      <w:szCs w:val="20"/>
      <w:lang w:val="en-GB"/>
    </w:rPr>
  </w:style>
  <w:style w:type="character" w:styleId="CommentReference">
    <w:name w:val="annotation reference"/>
    <w:basedOn w:val="DefaultParagraphFont"/>
    <w:uiPriority w:val="99"/>
    <w:rsid w:val="004A3329"/>
    <w:rPr>
      <w:sz w:val="16"/>
    </w:rPr>
  </w:style>
  <w:style w:type="paragraph" w:customStyle="1" w:styleId="Rectitle">
    <w:name w:val="Rec_title"/>
    <w:basedOn w:val="Normal"/>
    <w:next w:val="Recref"/>
    <w:rsid w:val="004A3329"/>
    <w:pPr>
      <w:keepNext/>
      <w:keepLines/>
      <w:spacing w:before="240"/>
      <w:jc w:val="center"/>
    </w:pPr>
    <w:rPr>
      <w:rFonts w:ascii="Times New Roman Bold" w:hAnsi="Times New Roman Bold"/>
      <w:b/>
      <w:sz w:val="24"/>
    </w:rPr>
  </w:style>
  <w:style w:type="paragraph" w:customStyle="1" w:styleId="RecNo">
    <w:name w:val="Rec_No"/>
    <w:basedOn w:val="Normal"/>
    <w:next w:val="Title"/>
    <w:rsid w:val="004A3329"/>
    <w:pPr>
      <w:keepNext/>
      <w:keepLines/>
      <w:spacing w:before="0"/>
      <w:jc w:val="left"/>
    </w:pPr>
    <w:rPr>
      <w:rFonts w:ascii="Times New Roman Bold" w:hAnsi="Times New Roman Bold"/>
      <w:b/>
    </w:rPr>
  </w:style>
  <w:style w:type="paragraph" w:styleId="TOC4">
    <w:name w:val="toc 4"/>
    <w:basedOn w:val="TOC3"/>
    <w:next w:val="TOC5"/>
    <w:uiPriority w:val="39"/>
    <w:rsid w:val="004A3329"/>
    <w:pPr>
      <w:tabs>
        <w:tab w:val="clear" w:pos="1843"/>
        <w:tab w:val="left" w:pos="2694"/>
      </w:tabs>
      <w:ind w:left="2694" w:hanging="851"/>
    </w:pPr>
  </w:style>
  <w:style w:type="paragraph" w:styleId="TOC5">
    <w:name w:val="toc 5"/>
    <w:basedOn w:val="TOC3"/>
    <w:uiPriority w:val="39"/>
    <w:rsid w:val="004A3329"/>
    <w:pPr>
      <w:tabs>
        <w:tab w:val="left" w:pos="3969"/>
        <w:tab w:val="left" w:leader="dot" w:pos="9072"/>
      </w:tabs>
      <w:ind w:left="3969" w:right="652" w:hanging="1021"/>
    </w:pPr>
  </w:style>
  <w:style w:type="paragraph" w:styleId="TOC6">
    <w:name w:val="toc 6"/>
    <w:basedOn w:val="TOC3"/>
    <w:uiPriority w:val="39"/>
    <w:rsid w:val="004A3329"/>
    <w:pPr>
      <w:tabs>
        <w:tab w:val="left" w:pos="5104"/>
        <w:tab w:val="left" w:leader="dot" w:pos="9072"/>
      </w:tabs>
      <w:ind w:left="5103" w:right="652" w:hanging="1134"/>
    </w:pPr>
  </w:style>
  <w:style w:type="paragraph" w:styleId="TOC7">
    <w:name w:val="toc 7"/>
    <w:basedOn w:val="TOC3"/>
    <w:uiPriority w:val="39"/>
    <w:rsid w:val="004A3329"/>
    <w:pPr>
      <w:tabs>
        <w:tab w:val="left" w:pos="6350"/>
        <w:tab w:val="right" w:leader="dot" w:pos="9725"/>
      </w:tabs>
      <w:ind w:left="6350" w:right="652" w:hanging="1247"/>
    </w:pPr>
  </w:style>
  <w:style w:type="paragraph" w:styleId="TOC8">
    <w:name w:val="toc 8"/>
    <w:basedOn w:val="Normal"/>
    <w:next w:val="Normal"/>
    <w:uiPriority w:val="39"/>
    <w:rsid w:val="004A3329"/>
    <w:pPr>
      <w:tabs>
        <w:tab w:val="left" w:pos="7711"/>
        <w:tab w:val="right" w:leader="dot" w:pos="9725"/>
      </w:tabs>
      <w:spacing w:before="0"/>
      <w:ind w:left="6350"/>
    </w:pPr>
  </w:style>
  <w:style w:type="paragraph" w:styleId="TOC9">
    <w:name w:val="toc 9"/>
    <w:basedOn w:val="TOC3"/>
    <w:uiPriority w:val="39"/>
    <w:rsid w:val="004A3329"/>
  </w:style>
  <w:style w:type="paragraph" w:styleId="Quote">
    <w:name w:val="Quote"/>
    <w:basedOn w:val="Normal"/>
    <w:next w:val="Normal"/>
    <w:link w:val="QuoteChar"/>
    <w:uiPriority w:val="29"/>
    <w:rsid w:val="0018781B"/>
    <w:pPr>
      <w:spacing w:before="200" w:after="160"/>
      <w:ind w:left="864" w:right="864"/>
      <w:jc w:val="center"/>
    </w:pPr>
    <w:rPr>
      <w:i/>
      <w:iCs/>
      <w:color w:val="404040" w:themeColor="text1" w:themeTint="BF"/>
    </w:rPr>
  </w:style>
  <w:style w:type="paragraph" w:styleId="CommentSubject">
    <w:name w:val="annotation subject"/>
    <w:basedOn w:val="CommentText"/>
    <w:next w:val="CommentText"/>
    <w:link w:val="CommentSubjectChar"/>
    <w:uiPriority w:val="99"/>
    <w:rsid w:val="0028399C"/>
    <w:rPr>
      <w:b/>
      <w:bCs/>
      <w:lang w:eastAsia="zh-CN"/>
    </w:rPr>
  </w:style>
  <w:style w:type="character" w:customStyle="1" w:styleId="CommentSubjectChar">
    <w:name w:val="Comment Subject Char"/>
    <w:link w:val="CommentSubject"/>
    <w:uiPriority w:val="99"/>
    <w:rsid w:val="0028399C"/>
    <w:rPr>
      <w:rFonts w:eastAsia="MS Mincho"/>
      <w:b/>
      <w:bCs/>
      <w:szCs w:val="24"/>
      <w:lang w:val="en-GB" w:eastAsia="zh-CN"/>
    </w:rPr>
  </w:style>
  <w:style w:type="character" w:customStyle="1" w:styleId="QuoteChar">
    <w:name w:val="Quote Char"/>
    <w:basedOn w:val="DefaultParagraphFont"/>
    <w:link w:val="Quote"/>
    <w:uiPriority w:val="29"/>
    <w:rsid w:val="0018781B"/>
    <w:rPr>
      <w:rFonts w:eastAsia="MS Mincho"/>
      <w:i/>
      <w:iCs/>
      <w:color w:val="404040" w:themeColor="text1" w:themeTint="BF"/>
      <w:sz w:val="20"/>
      <w:lang w:val="en-GB" w:eastAsia="ja-JP"/>
    </w:rPr>
  </w:style>
  <w:style w:type="paragraph" w:customStyle="1" w:styleId="Headingb">
    <w:name w:val="Heading_b"/>
    <w:basedOn w:val="Normal"/>
    <w:next w:val="Normal"/>
    <w:qFormat/>
    <w:rsid w:val="004A3329"/>
    <w:pPr>
      <w:spacing w:before="181"/>
      <w:ind w:left="794" w:hanging="794"/>
    </w:pPr>
    <w:rPr>
      <w:rFonts w:ascii="Times New Roman Bold" w:hAnsi="Times New Roman Bold"/>
      <w:b/>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673EA3"/>
    <w:pPr>
      <w:spacing w:before="120" w:after="120"/>
      <w:jc w:val="center"/>
    </w:pPr>
    <w:rPr>
      <w:rFonts w:eastAsia="SimSun"/>
      <w:bCs/>
      <w:lang w:val="fr-FR"/>
    </w:rPr>
  </w:style>
  <w:style w:type="character" w:customStyle="1" w:styleId="Heading1Char">
    <w:name w:val="Heading 1 Char"/>
    <w:aliases w:val="Heading U Char,H1 Char,H11 Char,Œ©o‚µ 1 Char,뙥 Char,?co??E 1 Char,h1 Char,?c Char,?co?ƒÊ 1 Char,? Char,Œ Char,Œ© Char,Œ... Char,Œ©oâµ 1 Char,?co?ÄÊ 1 Char,Î Char,Î© Char,Î... Char,o‚µ 1 Char,Heading Char"/>
    <w:link w:val="Heading1"/>
    <w:rsid w:val="00285002"/>
    <w:rPr>
      <w:rFonts w:eastAsia="Times New Roman"/>
      <w:b/>
      <w:szCs w:val="20"/>
      <w:lang w:val="en-CA"/>
    </w:rPr>
  </w:style>
  <w:style w:type="paragraph" w:styleId="List2">
    <w:name w:val="List 2"/>
    <w:basedOn w:val="Normal"/>
    <w:rsid w:val="0028399C"/>
    <w:pPr>
      <w:spacing w:before="120"/>
      <w:ind w:left="566" w:hanging="283"/>
    </w:pPr>
  </w:style>
  <w:style w:type="paragraph" w:styleId="List3">
    <w:name w:val="List 3"/>
    <w:basedOn w:val="Normal"/>
    <w:rsid w:val="0028399C"/>
    <w:pPr>
      <w:spacing w:before="120"/>
      <w:ind w:left="849" w:hanging="283"/>
    </w:pPr>
  </w:style>
  <w:style w:type="paragraph" w:styleId="List4">
    <w:name w:val="List 4"/>
    <w:basedOn w:val="Normal"/>
    <w:rsid w:val="0028399C"/>
    <w:pPr>
      <w:spacing w:before="120"/>
      <w:ind w:left="1132" w:hanging="283"/>
    </w:pPr>
  </w:style>
  <w:style w:type="paragraph" w:styleId="List5">
    <w:name w:val="List 5"/>
    <w:basedOn w:val="Normal"/>
    <w:rsid w:val="0028399C"/>
    <w:pPr>
      <w:spacing w:before="120"/>
      <w:ind w:left="1415" w:hanging="283"/>
    </w:pPr>
  </w:style>
  <w:style w:type="paragraph" w:customStyle="1" w:styleId="Tablehead">
    <w:name w:val="Table_head"/>
    <w:basedOn w:val="Tabletext"/>
    <w:next w:val="Tabletext"/>
    <w:rsid w:val="004A3329"/>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Tablelegend"/>
    <w:rsid w:val="004A3329"/>
    <w:pPr>
      <w:keepNext w:val="0"/>
      <w:keepLines/>
      <w:tabs>
        <w:tab w:val="clear" w:pos="454"/>
      </w:tabs>
      <w:spacing w:before="40" w:after="40" w:line="190" w:lineRule="exact"/>
      <w:jc w:val="left"/>
    </w:pPr>
  </w:style>
  <w:style w:type="paragraph" w:styleId="BodyTextIndent2">
    <w:name w:val="Body Text Indent 2"/>
    <w:basedOn w:val="Normal"/>
    <w:link w:val="BodyTextIndent2Char"/>
    <w:uiPriority w:val="99"/>
    <w:rsid w:val="0028399C"/>
    <w:pPr>
      <w:widowControl w:val="0"/>
      <w:tabs>
        <w:tab w:val="clear" w:pos="1588"/>
        <w:tab w:val="left" w:pos="1560"/>
        <w:tab w:val="left" w:pos="6379"/>
      </w:tabs>
      <w:spacing w:before="0" w:line="240" w:lineRule="atLeast"/>
      <w:ind w:left="6379" w:hanging="4820"/>
    </w:pPr>
    <w:rPr>
      <w:rFonts w:ascii="Arial" w:hAnsi="Arial"/>
      <w:bCs/>
      <w:color w:val="000000"/>
      <w:sz w:val="18"/>
    </w:rPr>
  </w:style>
  <w:style w:type="character" w:customStyle="1" w:styleId="BodyTextIndent2Char">
    <w:name w:val="Body Text Indent 2 Char"/>
    <w:link w:val="BodyTextIndent2"/>
    <w:uiPriority w:val="99"/>
    <w:rsid w:val="0028399C"/>
    <w:rPr>
      <w:rFonts w:ascii="Arial" w:hAnsi="Arial"/>
      <w:bCs/>
      <w:color w:val="000000"/>
      <w:sz w:val="18"/>
      <w:szCs w:val="24"/>
      <w:lang w:val="en-GB"/>
    </w:rPr>
  </w:style>
  <w:style w:type="paragraph" w:styleId="BodyTextIndent3">
    <w:name w:val="Body Text Indent 3"/>
    <w:basedOn w:val="Normal"/>
    <w:link w:val="BodyTextIndent3Char"/>
    <w:uiPriority w:val="99"/>
    <w:rsid w:val="0028399C"/>
    <w:pPr>
      <w:widowControl w:val="0"/>
      <w:tabs>
        <w:tab w:val="clear" w:pos="1588"/>
        <w:tab w:val="left" w:pos="1560"/>
        <w:tab w:val="left" w:pos="6379"/>
      </w:tabs>
      <w:spacing w:before="0" w:line="240" w:lineRule="atLeast"/>
      <w:ind w:left="6379" w:hanging="4820"/>
    </w:pPr>
    <w:rPr>
      <w:rFonts w:ascii="Arial" w:hAnsi="Arial"/>
      <w:bCs/>
      <w:color w:val="FF0000"/>
      <w:sz w:val="18"/>
    </w:rPr>
  </w:style>
  <w:style w:type="character" w:customStyle="1" w:styleId="BodyTextIndent3Char">
    <w:name w:val="Body Text Indent 3 Char"/>
    <w:link w:val="BodyTextIndent3"/>
    <w:uiPriority w:val="99"/>
    <w:rsid w:val="0028399C"/>
    <w:rPr>
      <w:rFonts w:ascii="Arial" w:hAnsi="Arial"/>
      <w:bCs/>
      <w:color w:val="FF0000"/>
      <w:sz w:val="18"/>
      <w:szCs w:val="24"/>
      <w:lang w:val="en-GB"/>
    </w:rPr>
  </w:style>
  <w:style w:type="paragraph" w:styleId="NormalIndent">
    <w:name w:val="Normal Indent"/>
    <w:basedOn w:val="Normal"/>
    <w:uiPriority w:val="99"/>
    <w:rsid w:val="004A3329"/>
    <w:pPr>
      <w:ind w:left="600"/>
    </w:pPr>
  </w:style>
  <w:style w:type="paragraph" w:customStyle="1" w:styleId="Figure">
    <w:name w:val="Figure"/>
    <w:basedOn w:val="Normal"/>
    <w:next w:val="Normal"/>
    <w:uiPriority w:val="99"/>
    <w:rsid w:val="004A3329"/>
    <w:pPr>
      <w:spacing w:before="240"/>
      <w:jc w:val="center"/>
    </w:pPr>
  </w:style>
  <w:style w:type="character" w:styleId="EndnoteReference">
    <w:name w:val="endnote reference"/>
    <w:rsid w:val="0028399C"/>
    <w:rPr>
      <w:vertAlign w:val="superscript"/>
    </w:rPr>
  </w:style>
  <w:style w:type="paragraph" w:customStyle="1" w:styleId="Note">
    <w:name w:val="Note"/>
    <w:basedOn w:val="Normal"/>
    <w:link w:val="NoteChar"/>
    <w:qFormat/>
    <w:rsid w:val="004A3329"/>
    <w:pPr>
      <w:spacing w:before="80"/>
    </w:pPr>
  </w:style>
  <w:style w:type="paragraph" w:styleId="FootnoteText">
    <w:name w:val="footnote text"/>
    <w:basedOn w:val="Normal"/>
    <w:link w:val="FootnoteTextChar"/>
    <w:rsid w:val="004A3329"/>
    <w:pPr>
      <w:tabs>
        <w:tab w:val="left" w:pos="256"/>
      </w:tabs>
    </w:pPr>
    <w:rPr>
      <w:sz w:val="18"/>
    </w:rPr>
  </w:style>
  <w:style w:type="character" w:customStyle="1" w:styleId="FootnoteTextChar">
    <w:name w:val="Footnote Text Char"/>
    <w:link w:val="FootnoteText"/>
    <w:uiPriority w:val="99"/>
    <w:rsid w:val="0028399C"/>
    <w:rPr>
      <w:rFonts w:eastAsia="Times New Roman"/>
      <w:sz w:val="18"/>
      <w:szCs w:val="20"/>
      <w:lang w:val="en-GB"/>
    </w:rPr>
  </w:style>
  <w:style w:type="paragraph" w:styleId="Index1">
    <w:name w:val="index 1"/>
    <w:basedOn w:val="Normal"/>
    <w:next w:val="Normal"/>
    <w:uiPriority w:val="99"/>
    <w:rsid w:val="004A3329"/>
    <w:pPr>
      <w:jc w:val="left"/>
    </w:pPr>
  </w:style>
  <w:style w:type="paragraph" w:styleId="Index2">
    <w:name w:val="index 2"/>
    <w:basedOn w:val="Normal"/>
    <w:next w:val="Normal"/>
    <w:uiPriority w:val="99"/>
    <w:rsid w:val="004A3329"/>
    <w:pPr>
      <w:ind w:left="283"/>
    </w:pPr>
  </w:style>
  <w:style w:type="paragraph" w:styleId="Index3">
    <w:name w:val="index 3"/>
    <w:basedOn w:val="Normal"/>
    <w:next w:val="Normal"/>
    <w:uiPriority w:val="99"/>
    <w:rsid w:val="004A3329"/>
    <w:pPr>
      <w:ind w:left="566"/>
    </w:pPr>
  </w:style>
  <w:style w:type="paragraph" w:customStyle="1" w:styleId="Reftext">
    <w:name w:val="Ref_text"/>
    <w:basedOn w:val="Normal"/>
    <w:uiPriority w:val="99"/>
    <w:rsid w:val="004A3329"/>
    <w:pPr>
      <w:ind w:left="794" w:hanging="794"/>
    </w:pPr>
  </w:style>
  <w:style w:type="paragraph" w:customStyle="1" w:styleId="toc0">
    <w:name w:val="toc 0"/>
    <w:basedOn w:val="TOC1"/>
    <w:next w:val="TOC1"/>
    <w:rsid w:val="004A3329"/>
    <w:pPr>
      <w:tabs>
        <w:tab w:val="clear" w:pos="567"/>
        <w:tab w:val="clear" w:pos="9072"/>
      </w:tabs>
      <w:spacing w:before="120"/>
      <w:ind w:left="0" w:right="0" w:firstLine="0"/>
      <w:jc w:val="right"/>
    </w:pPr>
    <w:rPr>
      <w:i/>
    </w:rPr>
  </w:style>
  <w:style w:type="paragraph" w:styleId="PlainText">
    <w:name w:val="Plain Text"/>
    <w:basedOn w:val="Normal"/>
    <w:link w:val="PlainTextChar"/>
    <w:uiPriority w:val="99"/>
    <w:rsid w:val="0028399C"/>
    <w:pPr>
      <w:spacing w:before="0"/>
    </w:pPr>
    <w:rPr>
      <w:rFonts w:ascii="Courier New" w:eastAsia="SimSun" w:hAnsi="Courier New" w:cs="Courier New"/>
      <w:lang w:val="fr-FR"/>
    </w:rPr>
  </w:style>
  <w:style w:type="character" w:customStyle="1" w:styleId="PlainTextChar">
    <w:name w:val="Plain Text Char"/>
    <w:link w:val="PlainText"/>
    <w:uiPriority w:val="99"/>
    <w:rsid w:val="0028399C"/>
    <w:rPr>
      <w:rFonts w:ascii="Courier New" w:eastAsia="SimSun" w:hAnsi="Courier New" w:cs="Courier New"/>
      <w:szCs w:val="24"/>
      <w:lang w:val="fr-FR"/>
    </w:rPr>
  </w:style>
  <w:style w:type="paragraph" w:styleId="BodyText3">
    <w:name w:val="Body Text 3"/>
    <w:basedOn w:val="Normal"/>
    <w:link w:val="BodyText3Char"/>
    <w:uiPriority w:val="99"/>
    <w:rsid w:val="0028399C"/>
    <w:pPr>
      <w:spacing w:before="0" w:after="120"/>
    </w:pPr>
    <w:rPr>
      <w:rFonts w:eastAsia="SimSun"/>
      <w:sz w:val="16"/>
      <w:szCs w:val="16"/>
      <w:lang w:val="fr-FR"/>
    </w:rPr>
  </w:style>
  <w:style w:type="character" w:customStyle="1" w:styleId="BodyText3Char">
    <w:name w:val="Body Text 3 Char"/>
    <w:link w:val="BodyText3"/>
    <w:uiPriority w:val="99"/>
    <w:rsid w:val="0028399C"/>
    <w:rPr>
      <w:rFonts w:eastAsia="SimSun"/>
      <w:sz w:val="16"/>
      <w:szCs w:val="16"/>
      <w:lang w:val="fr-FR" w:eastAsia="ja-JP"/>
    </w:rPr>
  </w:style>
  <w:style w:type="paragraph" w:styleId="TableofFigures">
    <w:name w:val="table of figures"/>
    <w:basedOn w:val="Normal"/>
    <w:next w:val="Normal"/>
    <w:uiPriority w:val="99"/>
    <w:rsid w:val="0018781B"/>
    <w:pPr>
      <w:tabs>
        <w:tab w:val="clear" w:pos="794"/>
        <w:tab w:val="clear" w:pos="1191"/>
        <w:tab w:val="clear" w:pos="1588"/>
        <w:tab w:val="clear" w:pos="1985"/>
        <w:tab w:val="right" w:leader="dot" w:pos="9639"/>
      </w:tabs>
      <w:spacing w:before="120"/>
      <w:jc w:val="left"/>
    </w:pPr>
  </w:style>
  <w:style w:type="character" w:styleId="Strong">
    <w:name w:val="Strong"/>
    <w:uiPriority w:val="22"/>
    <w:qFormat/>
    <w:rsid w:val="0028399C"/>
    <w:rPr>
      <w:b/>
      <w:bCs/>
    </w:rPr>
  </w:style>
  <w:style w:type="numbering" w:styleId="ArticleSection">
    <w:name w:val="Outline List 3"/>
    <w:basedOn w:val="NoList"/>
    <w:uiPriority w:val="99"/>
    <w:rsid w:val="0028399C"/>
    <w:pPr>
      <w:numPr>
        <w:numId w:val="1"/>
      </w:numPr>
    </w:pPr>
  </w:style>
  <w:style w:type="character" w:customStyle="1" w:styleId="HeaderChar">
    <w:name w:val="Header Char"/>
    <w:aliases w:val="h Char,Header/Footer Char"/>
    <w:link w:val="Header"/>
    <w:rsid w:val="0018781B"/>
    <w:rPr>
      <w:rFonts w:eastAsia="Times New Roman"/>
      <w:sz w:val="20"/>
      <w:szCs w:val="20"/>
      <w:lang w:val="en-GB"/>
    </w:rPr>
  </w:style>
  <w:style w:type="character" w:customStyle="1" w:styleId="FooterChar">
    <w:name w:val="Footer Char"/>
    <w:link w:val="Footer"/>
    <w:rsid w:val="0028399C"/>
    <w:rPr>
      <w:rFonts w:eastAsia="Times New Roman"/>
      <w:b/>
      <w:sz w:val="20"/>
      <w:szCs w:val="20"/>
      <w:lang w:val="en-GB"/>
    </w:rPr>
  </w:style>
  <w:style w:type="paragraph" w:styleId="TOCHeading">
    <w:name w:val="TOC Heading"/>
    <w:basedOn w:val="Heading1"/>
    <w:next w:val="Normal"/>
    <w:uiPriority w:val="39"/>
    <w:unhideWhenUsed/>
    <w:qFormat/>
    <w:rsid w:val="0028399C"/>
    <w:pPr>
      <w:spacing w:line="276" w:lineRule="auto"/>
      <w:ind w:left="0" w:firstLine="0"/>
      <w:outlineLvl w:val="9"/>
    </w:pPr>
    <w:rPr>
      <w:rFonts w:ascii="Cambria" w:hAnsi="Cambria"/>
      <w:color w:val="365F91"/>
      <w:sz w:val="28"/>
      <w:szCs w:val="28"/>
    </w:rPr>
  </w:style>
  <w:style w:type="paragraph" w:customStyle="1" w:styleId="Tablelegend">
    <w:name w:val="Table_legend"/>
    <w:basedOn w:val="Normal"/>
    <w:next w:val="Normal"/>
    <w:uiPriority w:val="99"/>
    <w:rsid w:val="004A3329"/>
    <w:pPr>
      <w:keepNext/>
      <w:tabs>
        <w:tab w:val="clear" w:pos="794"/>
        <w:tab w:val="clear" w:pos="1191"/>
        <w:tab w:val="clear" w:pos="1588"/>
        <w:tab w:val="clear" w:pos="1985"/>
        <w:tab w:val="left" w:pos="454"/>
      </w:tabs>
      <w:spacing w:before="86"/>
    </w:pPr>
    <w:rPr>
      <w:sz w:val="18"/>
    </w:rPr>
  </w:style>
  <w:style w:type="paragraph" w:styleId="Date">
    <w:name w:val="Date"/>
    <w:basedOn w:val="Normal"/>
    <w:next w:val="Normal"/>
    <w:link w:val="DateChar"/>
    <w:uiPriority w:val="99"/>
    <w:rsid w:val="0028399C"/>
    <w:pPr>
      <w:spacing w:before="60"/>
    </w:pPr>
    <w:rPr>
      <w:rFonts w:ascii="Palatino" w:eastAsia="Batang" w:hAnsi="Palatino"/>
    </w:rPr>
  </w:style>
  <w:style w:type="character" w:customStyle="1" w:styleId="DateChar">
    <w:name w:val="Date Char"/>
    <w:link w:val="Date"/>
    <w:uiPriority w:val="99"/>
    <w:rsid w:val="0028399C"/>
    <w:rPr>
      <w:rFonts w:ascii="Palatino" w:eastAsia="Batang" w:hAnsi="Palatino"/>
      <w:szCs w:val="24"/>
      <w:lang w:val="en-GB"/>
    </w:rPr>
  </w:style>
  <w:style w:type="paragraph" w:styleId="Title">
    <w:name w:val="Title"/>
    <w:basedOn w:val="Normal"/>
    <w:next w:val="Normal"/>
    <w:link w:val="TitleChar"/>
    <w:uiPriority w:val="99"/>
    <w:qFormat/>
    <w:rsid w:val="004A3329"/>
    <w:pPr>
      <w:spacing w:before="840" w:after="480"/>
      <w:jc w:val="center"/>
    </w:pPr>
    <w:rPr>
      <w:b/>
      <w:sz w:val="24"/>
    </w:rPr>
  </w:style>
  <w:style w:type="character" w:customStyle="1" w:styleId="TitleChar">
    <w:name w:val="Title Char"/>
    <w:link w:val="Title"/>
    <w:uiPriority w:val="99"/>
    <w:rsid w:val="0028399C"/>
    <w:rPr>
      <w:rFonts w:eastAsia="Times New Roman"/>
      <w:b/>
      <w:szCs w:val="20"/>
      <w:lang w:val="en-GB"/>
    </w:rPr>
  </w:style>
  <w:style w:type="paragraph" w:styleId="EndnoteText">
    <w:name w:val="endnote text"/>
    <w:basedOn w:val="Normal"/>
    <w:link w:val="EndnoteTextChar"/>
    <w:uiPriority w:val="99"/>
    <w:rsid w:val="0028399C"/>
    <w:pPr>
      <w:spacing w:before="120"/>
    </w:pPr>
    <w:rPr>
      <w:rFonts w:eastAsia="SimSun"/>
    </w:rPr>
  </w:style>
  <w:style w:type="character" w:customStyle="1" w:styleId="EndnoteTextChar">
    <w:name w:val="Endnote Text Char"/>
    <w:link w:val="EndnoteText"/>
    <w:uiPriority w:val="99"/>
    <w:rsid w:val="0028399C"/>
    <w:rPr>
      <w:rFonts w:eastAsia="SimSun"/>
      <w:szCs w:val="24"/>
      <w:lang w:val="en-GB"/>
    </w:rPr>
  </w:style>
  <w:style w:type="character" w:styleId="Emphasis">
    <w:name w:val="Emphasis"/>
    <w:qFormat/>
    <w:rsid w:val="0028399C"/>
    <w:rPr>
      <w:i/>
      <w:iCs/>
    </w:rPr>
  </w:style>
  <w:style w:type="character" w:styleId="HTMLCode">
    <w:name w:val="HTML Code"/>
    <w:rsid w:val="0028399C"/>
    <w:rPr>
      <w:rFonts w:ascii="Courier New" w:eastAsia="Times New Roman" w:hAnsi="Courier New" w:cs="Courier New" w:hint="default"/>
      <w:color w:val="800000"/>
      <w:sz w:val="20"/>
      <w:szCs w:val="20"/>
    </w:rPr>
  </w:style>
  <w:style w:type="character" w:customStyle="1" w:styleId="NoteChar">
    <w:name w:val="Note Char"/>
    <w:link w:val="Note"/>
    <w:locked/>
    <w:rsid w:val="0028399C"/>
    <w:rPr>
      <w:rFonts w:eastAsia="Times New Roman"/>
      <w:sz w:val="22"/>
      <w:szCs w:val="20"/>
      <w:lang w:val="en-GB"/>
    </w:rPr>
  </w:style>
  <w:style w:type="paragraph" w:styleId="Subtitle">
    <w:name w:val="Subtitle"/>
    <w:basedOn w:val="Normal"/>
    <w:next w:val="Normal"/>
    <w:link w:val="SubtitleChar"/>
    <w:rsid w:val="0028399C"/>
    <w:pPr>
      <w:numPr>
        <w:ilvl w:val="1"/>
      </w:numPr>
      <w:spacing w:before="120" w:after="160"/>
    </w:pPr>
    <w:rPr>
      <w:rFonts w:ascii="Calibri" w:eastAsia="SimSun" w:hAnsi="Calibri" w:cs="Arial"/>
      <w:color w:val="5A5A5A"/>
      <w:spacing w:val="15"/>
      <w:szCs w:val="22"/>
    </w:rPr>
  </w:style>
  <w:style w:type="character" w:customStyle="1" w:styleId="SubtitleChar">
    <w:name w:val="Subtitle Char"/>
    <w:link w:val="Subtitle"/>
    <w:rsid w:val="0028399C"/>
    <w:rPr>
      <w:rFonts w:ascii="Calibri" w:eastAsia="SimSun" w:hAnsi="Calibri" w:cs="Arial"/>
      <w:color w:val="5A5A5A"/>
      <w:spacing w:val="15"/>
      <w:sz w:val="22"/>
      <w:szCs w:val="22"/>
      <w:lang w:val="en-GB" w:eastAsia="ja-JP"/>
    </w:rPr>
  </w:style>
  <w:style w:type="paragraph" w:customStyle="1" w:styleId="ColorfulShading-Accent11">
    <w:name w:val="Colorful Shading - Accent 11"/>
    <w:hidden/>
    <w:uiPriority w:val="99"/>
    <w:rsid w:val="0028399C"/>
    <w:rPr>
      <w:rFonts w:eastAsia="SimSun"/>
      <w:lang w:val="en-GB" w:eastAsia="ja-JP"/>
    </w:rPr>
  </w:style>
  <w:style w:type="character" w:customStyle="1" w:styleId="BalloonTextChar">
    <w:name w:val="Balloon Text Char"/>
    <w:basedOn w:val="DefaultParagraphFont"/>
    <w:link w:val="BalloonText"/>
    <w:rsid w:val="004A3329"/>
    <w:rPr>
      <w:rFonts w:ascii="Tahoma" w:eastAsia="Times New Roman" w:hAnsi="Tahoma" w:cs="Tahoma"/>
      <w:sz w:val="16"/>
      <w:szCs w:val="16"/>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qFormat/>
    <w:locked/>
    <w:rsid w:val="00673EA3"/>
    <w:rPr>
      <w:rFonts w:eastAsia="SimSun"/>
      <w:bCs/>
      <w:sz w:val="22"/>
      <w:szCs w:val="20"/>
      <w:lang w:val="fr-FR"/>
    </w:rPr>
  </w:style>
  <w:style w:type="paragraph" w:customStyle="1" w:styleId="Equationsmallertabs">
    <w:name w:val="Equation smaller tabs"/>
    <w:basedOn w:val="Normal"/>
    <w:qFormat/>
    <w:rsid w:val="008C0E70"/>
    <w:pPr>
      <w:tabs>
        <w:tab w:val="clear" w:pos="1191"/>
        <w:tab w:val="left" w:pos="1170"/>
        <w:tab w:val="left" w:pos="1890"/>
        <w:tab w:val="left" w:pos="2160"/>
        <w:tab w:val="left" w:pos="2430"/>
        <w:tab w:val="center" w:pos="4849"/>
        <w:tab w:val="right" w:pos="9696"/>
      </w:tabs>
      <w:ind w:left="794"/>
    </w:pPr>
    <w:rPr>
      <w:rFonts w:eastAsia="Malgun Gothic"/>
      <w:szCs w:val="22"/>
      <w:lang w:eastAsia="ko-KR"/>
    </w:rPr>
  </w:style>
  <w:style w:type="paragraph" w:customStyle="1" w:styleId="enumlev1">
    <w:name w:val="enumlev1"/>
    <w:basedOn w:val="Normal"/>
    <w:rsid w:val="004A3329"/>
    <w:pPr>
      <w:spacing w:before="86"/>
      <w:ind w:left="1191" w:hanging="397"/>
    </w:pPr>
  </w:style>
  <w:style w:type="paragraph" w:customStyle="1" w:styleId="Equation">
    <w:name w:val="Equation"/>
    <w:basedOn w:val="Normal"/>
    <w:qFormat/>
    <w:rsid w:val="00914BF4"/>
    <w:pPr>
      <w:tabs>
        <w:tab w:val="clear" w:pos="1191"/>
        <w:tab w:val="clear" w:pos="1985"/>
        <w:tab w:val="center" w:pos="4849"/>
        <w:tab w:val="right" w:pos="9696"/>
      </w:tabs>
      <w:spacing w:before="193" w:after="240"/>
      <w:jc w:val="left"/>
    </w:pPr>
  </w:style>
  <w:style w:type="paragraph" w:styleId="Revision">
    <w:name w:val="Revision"/>
    <w:hidden/>
    <w:uiPriority w:val="99"/>
    <w:rsid w:val="008D474D"/>
    <w:rPr>
      <w:sz w:val="22"/>
    </w:rPr>
  </w:style>
  <w:style w:type="character" w:styleId="PlaceholderText">
    <w:name w:val="Placeholder Text"/>
    <w:basedOn w:val="DefaultParagraphFont"/>
    <w:uiPriority w:val="99"/>
    <w:rsid w:val="00B8300F"/>
    <w:rPr>
      <w:color w:val="808080"/>
    </w:rPr>
  </w:style>
  <w:style w:type="character" w:styleId="FootnoteReference">
    <w:name w:val="footnote reference"/>
    <w:basedOn w:val="DefaultParagraphFont"/>
    <w:rsid w:val="004A3329"/>
    <w:rPr>
      <w:position w:val="6"/>
      <w:sz w:val="16"/>
    </w:rPr>
  </w:style>
  <w:style w:type="paragraph" w:styleId="ListParagraph">
    <w:name w:val="List Paragraph"/>
    <w:basedOn w:val="Normal"/>
    <w:link w:val="ListParagraphChar"/>
    <w:uiPriority w:val="34"/>
    <w:qFormat/>
    <w:rsid w:val="00B65CF3"/>
    <w:pPr>
      <w:ind w:left="720"/>
      <w:contextualSpacing/>
    </w:pPr>
  </w:style>
  <w:style w:type="character" w:customStyle="1" w:styleId="Note1Char">
    <w:name w:val="Note 1 Char"/>
    <w:link w:val="Note1"/>
    <w:locked/>
    <w:rsid w:val="009017B9"/>
    <w:rPr>
      <w:rFonts w:eastAsia="Times New Roman"/>
      <w:sz w:val="18"/>
      <w:szCs w:val="20"/>
      <w:lang w:val="en-GB"/>
    </w:rPr>
  </w:style>
  <w:style w:type="paragraph" w:customStyle="1" w:styleId="Note1">
    <w:name w:val="Note 1"/>
    <w:basedOn w:val="Normal"/>
    <w:link w:val="Note1Char"/>
    <w:qFormat/>
    <w:rsid w:val="004A3329"/>
    <w:pPr>
      <w:tabs>
        <w:tab w:val="clear" w:pos="794"/>
        <w:tab w:val="clear" w:pos="1191"/>
        <w:tab w:val="clear" w:pos="1588"/>
        <w:tab w:val="clear" w:pos="1985"/>
      </w:tabs>
      <w:spacing w:before="60"/>
      <w:ind w:left="284"/>
    </w:pPr>
    <w:rPr>
      <w:sz w:val="18"/>
    </w:rPr>
  </w:style>
  <w:style w:type="paragraph" w:customStyle="1" w:styleId="FigureNoTitle">
    <w:name w:val="Figure_NoTitle"/>
    <w:basedOn w:val="Normal"/>
    <w:next w:val="Normal"/>
    <w:uiPriority w:val="99"/>
    <w:rsid w:val="004A3329"/>
    <w:pPr>
      <w:keepLines/>
      <w:spacing w:before="240" w:after="120"/>
      <w:jc w:val="center"/>
    </w:pPr>
    <w:rPr>
      <w:b/>
    </w:rPr>
  </w:style>
  <w:style w:type="paragraph" w:customStyle="1" w:styleId="TableNoTitle">
    <w:name w:val="Table_NoTitle"/>
    <w:basedOn w:val="Normal"/>
    <w:next w:val="Tablehead"/>
    <w:uiPriority w:val="99"/>
    <w:rsid w:val="004A3329"/>
    <w:pPr>
      <w:keepNext/>
      <w:keepLines/>
      <w:spacing w:before="360" w:after="120"/>
      <w:jc w:val="center"/>
    </w:pPr>
    <w:rPr>
      <w:b/>
    </w:rPr>
  </w:style>
  <w:style w:type="paragraph" w:customStyle="1" w:styleId="FooterQP">
    <w:name w:val="Footer_QP"/>
    <w:basedOn w:val="Normal"/>
    <w:rsid w:val="004A3329"/>
    <w:pPr>
      <w:tabs>
        <w:tab w:val="clear" w:pos="794"/>
        <w:tab w:val="clear" w:pos="1191"/>
        <w:tab w:val="clear" w:pos="1588"/>
        <w:tab w:val="clear" w:pos="1985"/>
        <w:tab w:val="left" w:pos="907"/>
        <w:tab w:val="right" w:pos="8789"/>
        <w:tab w:val="right" w:pos="9639"/>
      </w:tabs>
      <w:spacing w:before="0"/>
      <w:jc w:val="left"/>
    </w:pPr>
    <w:rPr>
      <w:b/>
    </w:rPr>
  </w:style>
  <w:style w:type="paragraph" w:customStyle="1" w:styleId="AnnexNoTitle">
    <w:name w:val="Annex_NoTitle"/>
    <w:basedOn w:val="Normal"/>
    <w:next w:val="Normal"/>
    <w:uiPriority w:val="99"/>
    <w:rsid w:val="004A3329"/>
    <w:pPr>
      <w:keepNext/>
      <w:keepLines/>
      <w:spacing w:before="720"/>
      <w:jc w:val="center"/>
    </w:pPr>
    <w:rPr>
      <w:b/>
      <w:sz w:val="24"/>
    </w:rPr>
  </w:style>
  <w:style w:type="paragraph" w:customStyle="1" w:styleId="Annexref">
    <w:name w:val="Annex_ref"/>
    <w:basedOn w:val="Normal"/>
    <w:next w:val="Normal"/>
    <w:uiPriority w:val="99"/>
    <w:rsid w:val="004A3329"/>
    <w:pPr>
      <w:spacing w:before="0"/>
      <w:jc w:val="center"/>
    </w:pPr>
  </w:style>
  <w:style w:type="character" w:customStyle="1" w:styleId="Appdef">
    <w:name w:val="App_def"/>
    <w:basedOn w:val="DefaultParagraphFont"/>
    <w:uiPriority w:val="99"/>
    <w:rsid w:val="004A3329"/>
    <w:rPr>
      <w:rFonts w:ascii="Times New Roman" w:hAnsi="Times New Roman"/>
      <w:b/>
    </w:rPr>
  </w:style>
  <w:style w:type="character" w:customStyle="1" w:styleId="Appref">
    <w:name w:val="App_ref"/>
    <w:basedOn w:val="DefaultParagraphFont"/>
    <w:uiPriority w:val="99"/>
    <w:rsid w:val="004A3329"/>
  </w:style>
  <w:style w:type="paragraph" w:customStyle="1" w:styleId="AppendixNoTitle">
    <w:name w:val="Appendix_NoTitle"/>
    <w:basedOn w:val="AnnexNoTitle"/>
    <w:next w:val="Normal"/>
    <w:uiPriority w:val="99"/>
    <w:rsid w:val="004A3329"/>
    <w:pPr>
      <w:outlineLvl w:val="0"/>
    </w:pPr>
  </w:style>
  <w:style w:type="paragraph" w:customStyle="1" w:styleId="Appendixref">
    <w:name w:val="Appendix_ref"/>
    <w:basedOn w:val="Annexref"/>
    <w:next w:val="Normal"/>
    <w:uiPriority w:val="99"/>
    <w:rsid w:val="004A3329"/>
  </w:style>
  <w:style w:type="character" w:customStyle="1" w:styleId="Artdef">
    <w:name w:val="Art_def"/>
    <w:basedOn w:val="DefaultParagraphFont"/>
    <w:uiPriority w:val="99"/>
    <w:rsid w:val="004A3329"/>
    <w:rPr>
      <w:rFonts w:ascii="Times New Roman" w:hAnsi="Times New Roman"/>
      <w:b/>
    </w:rPr>
  </w:style>
  <w:style w:type="paragraph" w:customStyle="1" w:styleId="Artheading">
    <w:name w:val="Art_heading"/>
    <w:basedOn w:val="Normal"/>
    <w:next w:val="Normal"/>
    <w:uiPriority w:val="99"/>
    <w:rsid w:val="004A3329"/>
    <w:pPr>
      <w:spacing w:before="480"/>
      <w:jc w:val="center"/>
    </w:pPr>
    <w:rPr>
      <w:b/>
      <w:sz w:val="28"/>
    </w:rPr>
  </w:style>
  <w:style w:type="paragraph" w:customStyle="1" w:styleId="ArtNo">
    <w:name w:val="Art_No"/>
    <w:basedOn w:val="Normal"/>
    <w:next w:val="Normal"/>
    <w:uiPriority w:val="99"/>
    <w:rsid w:val="004A3329"/>
    <w:pPr>
      <w:keepNext/>
      <w:keepLines/>
      <w:spacing w:before="480"/>
      <w:jc w:val="center"/>
    </w:pPr>
    <w:rPr>
      <w:caps/>
      <w:sz w:val="28"/>
    </w:rPr>
  </w:style>
  <w:style w:type="character" w:customStyle="1" w:styleId="Artref">
    <w:name w:val="Art_ref"/>
    <w:basedOn w:val="DefaultParagraphFont"/>
    <w:uiPriority w:val="99"/>
    <w:rsid w:val="004A3329"/>
  </w:style>
  <w:style w:type="paragraph" w:customStyle="1" w:styleId="Arttitle">
    <w:name w:val="Art_title"/>
    <w:basedOn w:val="Normal"/>
    <w:next w:val="Normal"/>
    <w:uiPriority w:val="99"/>
    <w:rsid w:val="004A3329"/>
    <w:pPr>
      <w:keepNext/>
      <w:keepLines/>
      <w:spacing w:before="240"/>
      <w:jc w:val="center"/>
    </w:pPr>
    <w:rPr>
      <w:b/>
      <w:sz w:val="28"/>
    </w:rPr>
  </w:style>
  <w:style w:type="paragraph" w:customStyle="1" w:styleId="Formal">
    <w:name w:val="Formal"/>
    <w:basedOn w:val="Normal"/>
    <w:uiPriority w:val="99"/>
    <w:rsid w:val="004A3329"/>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rPr>
  </w:style>
  <w:style w:type="paragraph" w:customStyle="1" w:styleId="ASN1">
    <w:name w:val="ASN.1"/>
    <w:basedOn w:val="Formal"/>
    <w:uiPriority w:val="99"/>
    <w:rsid w:val="004A3329"/>
    <w:rPr>
      <w:b/>
      <w:bCs/>
    </w:rPr>
  </w:style>
  <w:style w:type="paragraph" w:customStyle="1" w:styleId="ASN1italic">
    <w:name w:val="ASN.1_italic"/>
    <w:basedOn w:val="ASN1"/>
    <w:uiPriority w:val="99"/>
    <w:rsid w:val="004A3329"/>
    <w:rPr>
      <w:b w:val="0"/>
      <w:i/>
    </w:rPr>
  </w:style>
  <w:style w:type="paragraph" w:customStyle="1" w:styleId="Call">
    <w:name w:val="Call"/>
    <w:basedOn w:val="Normal"/>
    <w:next w:val="Normal"/>
    <w:uiPriority w:val="99"/>
    <w:rsid w:val="004A3329"/>
    <w:pPr>
      <w:tabs>
        <w:tab w:val="clear" w:pos="1191"/>
        <w:tab w:val="clear" w:pos="1588"/>
        <w:tab w:val="clear" w:pos="1985"/>
      </w:tabs>
      <w:spacing w:before="227"/>
      <w:ind w:left="794"/>
      <w:jc w:val="left"/>
    </w:pPr>
    <w:rPr>
      <w:i/>
    </w:rPr>
  </w:style>
  <w:style w:type="paragraph" w:customStyle="1" w:styleId="ChapNo">
    <w:name w:val="Chap_No"/>
    <w:basedOn w:val="Normal"/>
    <w:next w:val="Normal"/>
    <w:uiPriority w:val="99"/>
    <w:rsid w:val="004A3329"/>
    <w:pPr>
      <w:keepNext/>
      <w:keepLines/>
      <w:spacing w:before="480"/>
      <w:jc w:val="center"/>
    </w:pPr>
    <w:rPr>
      <w:b/>
      <w:caps/>
      <w:sz w:val="28"/>
    </w:rPr>
  </w:style>
  <w:style w:type="paragraph" w:customStyle="1" w:styleId="Chaptitle">
    <w:name w:val="Chap_title"/>
    <w:basedOn w:val="Normal"/>
    <w:next w:val="Normal"/>
    <w:uiPriority w:val="99"/>
    <w:rsid w:val="004A3329"/>
    <w:pPr>
      <w:keepNext/>
      <w:keepLines/>
      <w:spacing w:before="240"/>
      <w:jc w:val="center"/>
    </w:pPr>
    <w:rPr>
      <w:b/>
      <w:sz w:val="28"/>
    </w:rPr>
  </w:style>
  <w:style w:type="paragraph" w:customStyle="1" w:styleId="Couvnote">
    <w:name w:val="Couv_note"/>
    <w:basedOn w:val="Normal"/>
    <w:uiPriority w:val="99"/>
    <w:rsid w:val="004A3329"/>
    <w:pPr>
      <w:tabs>
        <w:tab w:val="clear" w:pos="794"/>
        <w:tab w:val="clear" w:pos="1191"/>
        <w:tab w:val="clear" w:pos="1588"/>
        <w:tab w:val="clear" w:pos="1985"/>
        <w:tab w:val="left" w:pos="1134"/>
        <w:tab w:val="left" w:pos="1418"/>
      </w:tabs>
      <w:spacing w:before="200"/>
    </w:pPr>
    <w:rPr>
      <w:rFonts w:ascii="Arial" w:hAnsi="Arial"/>
    </w:rPr>
  </w:style>
  <w:style w:type="paragraph" w:customStyle="1" w:styleId="CouvrecNo">
    <w:name w:val="Couv_rec_No"/>
    <w:basedOn w:val="Normal"/>
    <w:uiPriority w:val="99"/>
    <w:rsid w:val="004A3329"/>
    <w:pPr>
      <w:tabs>
        <w:tab w:val="clear" w:pos="794"/>
        <w:tab w:val="clear" w:pos="1191"/>
        <w:tab w:val="clear" w:pos="1588"/>
        <w:tab w:val="clear" w:pos="1985"/>
      </w:tabs>
      <w:spacing w:before="6"/>
      <w:ind w:left="1418"/>
    </w:pPr>
    <w:rPr>
      <w:rFonts w:ascii="Arial" w:hAnsi="Arial"/>
      <w:sz w:val="32"/>
    </w:rPr>
  </w:style>
  <w:style w:type="paragraph" w:customStyle="1" w:styleId="Couvrectitle">
    <w:name w:val="Couv_rec_title"/>
    <w:basedOn w:val="Normal"/>
    <w:uiPriority w:val="99"/>
    <w:rsid w:val="004A3329"/>
    <w:pPr>
      <w:keepNext/>
      <w:keepLines/>
      <w:tabs>
        <w:tab w:val="clear" w:pos="794"/>
        <w:tab w:val="clear" w:pos="1191"/>
        <w:tab w:val="clear" w:pos="1588"/>
        <w:tab w:val="clear" w:pos="1985"/>
      </w:tabs>
      <w:spacing w:before="240"/>
      <w:ind w:left="1418"/>
      <w:jc w:val="left"/>
    </w:pPr>
    <w:rPr>
      <w:rFonts w:ascii="Arial" w:hAnsi="Arial"/>
      <w:b/>
      <w:sz w:val="36"/>
    </w:rPr>
  </w:style>
  <w:style w:type="paragraph" w:customStyle="1" w:styleId="enumlev2">
    <w:name w:val="enumlev2"/>
    <w:basedOn w:val="enumlev1"/>
    <w:uiPriority w:val="99"/>
    <w:rsid w:val="004A3329"/>
    <w:pPr>
      <w:ind w:left="1588"/>
    </w:pPr>
  </w:style>
  <w:style w:type="paragraph" w:customStyle="1" w:styleId="enumlev3">
    <w:name w:val="enumlev3"/>
    <w:basedOn w:val="enumlev2"/>
    <w:uiPriority w:val="99"/>
    <w:rsid w:val="004A3329"/>
    <w:pPr>
      <w:ind w:left="1985"/>
    </w:pPr>
  </w:style>
  <w:style w:type="paragraph" w:customStyle="1" w:styleId="Equationlegend">
    <w:name w:val="Equation_legend"/>
    <w:basedOn w:val="Normal"/>
    <w:uiPriority w:val="99"/>
    <w:rsid w:val="004A3329"/>
    <w:pPr>
      <w:tabs>
        <w:tab w:val="clear" w:pos="794"/>
        <w:tab w:val="clear" w:pos="1191"/>
        <w:tab w:val="clear" w:pos="1588"/>
        <w:tab w:val="right" w:pos="1814"/>
      </w:tabs>
      <w:spacing w:before="80"/>
      <w:ind w:left="1985" w:hanging="1985"/>
    </w:pPr>
  </w:style>
  <w:style w:type="paragraph" w:customStyle="1" w:styleId="Figurelegend">
    <w:name w:val="Figure_legend"/>
    <w:basedOn w:val="Tablelegend"/>
    <w:next w:val="Normal"/>
    <w:uiPriority w:val="99"/>
    <w:rsid w:val="004A3329"/>
  </w:style>
  <w:style w:type="paragraph" w:customStyle="1" w:styleId="Figurewithouttitle">
    <w:name w:val="Figure_without_title"/>
    <w:basedOn w:val="Normal"/>
    <w:next w:val="Normal"/>
    <w:uiPriority w:val="99"/>
    <w:rsid w:val="004A3329"/>
    <w:pPr>
      <w:keepLines/>
      <w:spacing w:before="240" w:after="120"/>
      <w:jc w:val="center"/>
    </w:pPr>
  </w:style>
  <w:style w:type="paragraph" w:customStyle="1" w:styleId="FirstFooter">
    <w:name w:val="FirstFooter"/>
    <w:basedOn w:val="Footer"/>
    <w:uiPriority w:val="99"/>
    <w:rsid w:val="004A3329"/>
    <w:pPr>
      <w:overflowPunct/>
      <w:autoSpaceDE/>
      <w:autoSpaceDN/>
      <w:adjustRightInd/>
      <w:spacing w:before="40"/>
      <w:textAlignment w:val="auto"/>
    </w:pPr>
    <w:rPr>
      <w:caps/>
    </w:rPr>
  </w:style>
  <w:style w:type="character" w:customStyle="1" w:styleId="Head">
    <w:name w:val="Head"/>
    <w:basedOn w:val="DefaultParagraphFont"/>
    <w:uiPriority w:val="99"/>
    <w:rsid w:val="004A3329"/>
    <w:rPr>
      <w:b/>
    </w:rPr>
  </w:style>
  <w:style w:type="paragraph" w:customStyle="1" w:styleId="Headingi">
    <w:name w:val="Heading_i"/>
    <w:basedOn w:val="Heading3"/>
    <w:next w:val="Normal"/>
    <w:uiPriority w:val="99"/>
    <w:rsid w:val="004A3329"/>
    <w:rPr>
      <w:b w:val="0"/>
      <w:i/>
    </w:rPr>
  </w:style>
  <w:style w:type="character" w:customStyle="1" w:styleId="href">
    <w:name w:val="href"/>
    <w:basedOn w:val="DefaultParagraphFont"/>
    <w:uiPriority w:val="99"/>
    <w:rsid w:val="004A3329"/>
    <w:rPr>
      <w:lang w:val="fr-FR"/>
    </w:rPr>
  </w:style>
  <w:style w:type="paragraph" w:customStyle="1" w:styleId="Indextitle">
    <w:name w:val="Index_title"/>
    <w:basedOn w:val="Normal"/>
    <w:uiPriority w:val="99"/>
    <w:rsid w:val="004A3329"/>
    <w:pPr>
      <w:spacing w:after="68"/>
      <w:jc w:val="center"/>
    </w:pPr>
    <w:rPr>
      <w:b/>
      <w:sz w:val="24"/>
    </w:rPr>
  </w:style>
  <w:style w:type="character" w:styleId="LineNumber">
    <w:name w:val="line number"/>
    <w:basedOn w:val="DefaultParagraphFont"/>
    <w:uiPriority w:val="99"/>
    <w:rsid w:val="004A3329"/>
  </w:style>
  <w:style w:type="paragraph" w:customStyle="1" w:styleId="Normalaftertitle">
    <w:name w:val="Normal after title"/>
    <w:basedOn w:val="Normal"/>
    <w:uiPriority w:val="99"/>
    <w:rsid w:val="004A3329"/>
    <w:pPr>
      <w:spacing w:before="480"/>
    </w:pPr>
    <w:rPr>
      <w:rFonts w:ascii="Times" w:hAnsi="Times"/>
      <w:lang w:val="en-US"/>
    </w:rPr>
  </w:style>
  <w:style w:type="paragraph" w:customStyle="1" w:styleId="Note2">
    <w:name w:val="Note 2"/>
    <w:basedOn w:val="Note1"/>
    <w:uiPriority w:val="99"/>
    <w:qFormat/>
    <w:rsid w:val="004A3329"/>
    <w:pPr>
      <w:ind w:left="1077"/>
    </w:pPr>
  </w:style>
  <w:style w:type="paragraph" w:customStyle="1" w:styleId="Note3">
    <w:name w:val="Note 3"/>
    <w:basedOn w:val="Note1"/>
    <w:uiPriority w:val="99"/>
    <w:rsid w:val="004A3329"/>
    <w:pPr>
      <w:ind w:left="1474"/>
    </w:pPr>
  </w:style>
  <w:style w:type="paragraph" w:customStyle="1" w:styleId="PartNo">
    <w:name w:val="Part_No"/>
    <w:basedOn w:val="Normal"/>
    <w:next w:val="Normal"/>
    <w:uiPriority w:val="99"/>
    <w:rsid w:val="004A3329"/>
    <w:pPr>
      <w:keepNext/>
      <w:keepLines/>
      <w:spacing w:before="480" w:after="80"/>
      <w:jc w:val="center"/>
    </w:pPr>
    <w:rPr>
      <w:caps/>
      <w:sz w:val="28"/>
    </w:rPr>
  </w:style>
  <w:style w:type="paragraph" w:customStyle="1" w:styleId="Partref">
    <w:name w:val="Part_ref"/>
    <w:basedOn w:val="Normal"/>
    <w:next w:val="Normal"/>
    <w:uiPriority w:val="99"/>
    <w:rsid w:val="004A3329"/>
    <w:pPr>
      <w:keepNext/>
      <w:keepLines/>
      <w:spacing w:before="280"/>
      <w:jc w:val="center"/>
    </w:pPr>
  </w:style>
  <w:style w:type="paragraph" w:customStyle="1" w:styleId="Parttitle">
    <w:name w:val="Part_title"/>
    <w:basedOn w:val="Normal"/>
    <w:next w:val="Normal"/>
    <w:uiPriority w:val="99"/>
    <w:rsid w:val="004A3329"/>
    <w:pPr>
      <w:keepNext/>
      <w:keepLines/>
      <w:spacing w:before="240" w:after="280"/>
      <w:jc w:val="center"/>
    </w:pPr>
    <w:rPr>
      <w:b/>
      <w:sz w:val="28"/>
    </w:rPr>
  </w:style>
  <w:style w:type="paragraph" w:customStyle="1" w:styleId="Recdate">
    <w:name w:val="Rec_date"/>
    <w:basedOn w:val="Normal"/>
    <w:next w:val="Normal"/>
    <w:uiPriority w:val="99"/>
    <w:rsid w:val="004A3329"/>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
    <w:uiPriority w:val="99"/>
    <w:rsid w:val="004A3329"/>
  </w:style>
  <w:style w:type="paragraph" w:customStyle="1" w:styleId="QuestionNo">
    <w:name w:val="Question_No"/>
    <w:basedOn w:val="RecNo"/>
    <w:next w:val="Normal"/>
    <w:uiPriority w:val="99"/>
    <w:rsid w:val="004A3329"/>
  </w:style>
  <w:style w:type="paragraph" w:customStyle="1" w:styleId="Recref">
    <w:name w:val="Rec_ref"/>
    <w:basedOn w:val="Normal"/>
    <w:next w:val="Heading1"/>
    <w:uiPriority w:val="99"/>
    <w:rsid w:val="004A3329"/>
    <w:pPr>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4A3329"/>
  </w:style>
  <w:style w:type="paragraph" w:customStyle="1" w:styleId="Questiontitle">
    <w:name w:val="Question_title"/>
    <w:basedOn w:val="Rectitle"/>
    <w:next w:val="Questionref"/>
    <w:uiPriority w:val="99"/>
    <w:rsid w:val="004A3329"/>
  </w:style>
  <w:style w:type="paragraph" w:customStyle="1" w:styleId="Reftitle">
    <w:name w:val="Ref_title"/>
    <w:basedOn w:val="Heading1"/>
    <w:next w:val="Reftext"/>
    <w:uiPriority w:val="99"/>
    <w:rsid w:val="004A3329"/>
    <w:pPr>
      <w:ind w:left="0" w:firstLine="0"/>
      <w:outlineLvl w:val="9"/>
    </w:pPr>
  </w:style>
  <w:style w:type="paragraph" w:customStyle="1" w:styleId="Repdate">
    <w:name w:val="Rep_date"/>
    <w:basedOn w:val="Recdate"/>
    <w:next w:val="Normal"/>
    <w:uiPriority w:val="99"/>
    <w:rsid w:val="004A3329"/>
  </w:style>
  <w:style w:type="paragraph" w:customStyle="1" w:styleId="RepNo">
    <w:name w:val="Rep_No"/>
    <w:basedOn w:val="RecNo"/>
    <w:next w:val="Normal"/>
    <w:uiPriority w:val="99"/>
    <w:rsid w:val="004A3329"/>
  </w:style>
  <w:style w:type="paragraph" w:customStyle="1" w:styleId="Repref">
    <w:name w:val="Rep_ref"/>
    <w:basedOn w:val="Recref"/>
    <w:next w:val="Repdate"/>
    <w:uiPriority w:val="99"/>
    <w:rsid w:val="004A3329"/>
  </w:style>
  <w:style w:type="paragraph" w:customStyle="1" w:styleId="Reptitle">
    <w:name w:val="Rep_title"/>
    <w:basedOn w:val="Rectitle"/>
    <w:next w:val="Repref"/>
    <w:uiPriority w:val="99"/>
    <w:rsid w:val="004A3329"/>
  </w:style>
  <w:style w:type="paragraph" w:customStyle="1" w:styleId="Resdate">
    <w:name w:val="Res_date"/>
    <w:basedOn w:val="Recdate"/>
    <w:next w:val="Normal"/>
    <w:uiPriority w:val="99"/>
    <w:rsid w:val="004A3329"/>
  </w:style>
  <w:style w:type="character" w:customStyle="1" w:styleId="Resdef">
    <w:name w:val="Res_def"/>
    <w:basedOn w:val="DefaultParagraphFont"/>
    <w:uiPriority w:val="99"/>
    <w:rsid w:val="004A3329"/>
    <w:rPr>
      <w:rFonts w:ascii="Times New Roman" w:hAnsi="Times New Roman"/>
      <w:b/>
    </w:rPr>
  </w:style>
  <w:style w:type="paragraph" w:customStyle="1" w:styleId="ResNo">
    <w:name w:val="Res_No"/>
    <w:basedOn w:val="RecNo"/>
    <w:next w:val="Normal"/>
    <w:uiPriority w:val="99"/>
    <w:rsid w:val="004A3329"/>
  </w:style>
  <w:style w:type="paragraph" w:customStyle="1" w:styleId="Resref">
    <w:name w:val="Res_ref"/>
    <w:basedOn w:val="Recref"/>
    <w:next w:val="Resdate"/>
    <w:uiPriority w:val="99"/>
    <w:rsid w:val="004A3329"/>
  </w:style>
  <w:style w:type="paragraph" w:customStyle="1" w:styleId="Restitle">
    <w:name w:val="Res_title"/>
    <w:basedOn w:val="Rectitle"/>
    <w:next w:val="Resref"/>
    <w:uiPriority w:val="99"/>
    <w:rsid w:val="004A3329"/>
  </w:style>
  <w:style w:type="paragraph" w:customStyle="1" w:styleId="SAP">
    <w:name w:val="SAP"/>
    <w:basedOn w:val="Normal"/>
    <w:uiPriority w:val="99"/>
    <w:rsid w:val="004A3329"/>
    <w:pPr>
      <w:spacing w:before="960" w:after="240"/>
      <w:jc w:val="right"/>
    </w:pPr>
    <w:rPr>
      <w:rFonts w:ascii="C39T36Lfz" w:hAnsi="C39T36Lfz"/>
      <w:sz w:val="104"/>
    </w:rPr>
  </w:style>
  <w:style w:type="paragraph" w:customStyle="1" w:styleId="Section1">
    <w:name w:val="Section_1"/>
    <w:basedOn w:val="Normal"/>
    <w:next w:val="Normal"/>
    <w:uiPriority w:val="99"/>
    <w:rsid w:val="004A3329"/>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rsid w:val="004A3329"/>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uiPriority w:val="99"/>
    <w:rsid w:val="004A3329"/>
    <w:pPr>
      <w:keepNext/>
      <w:keepLines/>
      <w:spacing w:before="480" w:after="80"/>
      <w:jc w:val="center"/>
    </w:pPr>
    <w:rPr>
      <w:caps/>
      <w:sz w:val="24"/>
    </w:rPr>
  </w:style>
  <w:style w:type="paragraph" w:customStyle="1" w:styleId="Sectiontitle">
    <w:name w:val="Section_title"/>
    <w:basedOn w:val="Normal"/>
    <w:uiPriority w:val="99"/>
    <w:rsid w:val="004A3329"/>
    <w:pPr>
      <w:tabs>
        <w:tab w:val="clear" w:pos="794"/>
        <w:tab w:val="clear" w:pos="1191"/>
        <w:tab w:val="clear" w:pos="1588"/>
        <w:tab w:val="clear" w:pos="1985"/>
      </w:tabs>
      <w:ind w:left="1418"/>
      <w:jc w:val="left"/>
    </w:pPr>
    <w:rPr>
      <w:rFonts w:ascii="Arial" w:hAnsi="Arial"/>
      <w:sz w:val="32"/>
      <w:lang w:val="en-US"/>
    </w:rPr>
  </w:style>
  <w:style w:type="paragraph" w:customStyle="1" w:styleId="Source">
    <w:name w:val="Source"/>
    <w:basedOn w:val="Normal"/>
    <w:next w:val="Normal"/>
    <w:uiPriority w:val="99"/>
    <w:rsid w:val="004A3329"/>
    <w:pPr>
      <w:spacing w:before="840" w:after="200"/>
      <w:jc w:val="center"/>
    </w:pPr>
    <w:rPr>
      <w:b/>
      <w:sz w:val="28"/>
    </w:rPr>
  </w:style>
  <w:style w:type="paragraph" w:customStyle="1" w:styleId="SpecialFooter">
    <w:name w:val="Special Footer"/>
    <w:basedOn w:val="Footer"/>
    <w:uiPriority w:val="99"/>
    <w:rsid w:val="004A3329"/>
    <w:pPr>
      <w:tabs>
        <w:tab w:val="left" w:pos="567"/>
        <w:tab w:val="left" w:pos="1134"/>
        <w:tab w:val="left" w:pos="1701"/>
        <w:tab w:val="left" w:pos="2268"/>
        <w:tab w:val="left" w:pos="2835"/>
      </w:tabs>
    </w:pPr>
    <w:rPr>
      <w:caps/>
    </w:rPr>
  </w:style>
  <w:style w:type="paragraph" w:customStyle="1" w:styleId="Tablefin">
    <w:name w:val="Table_fin"/>
    <w:basedOn w:val="Normal"/>
    <w:next w:val="Normal"/>
    <w:uiPriority w:val="99"/>
    <w:rsid w:val="004A3329"/>
    <w:pPr>
      <w:tabs>
        <w:tab w:val="clear" w:pos="794"/>
        <w:tab w:val="clear" w:pos="1191"/>
        <w:tab w:val="clear" w:pos="1588"/>
        <w:tab w:val="clear" w:pos="1985"/>
      </w:tabs>
      <w:spacing w:before="0"/>
    </w:pPr>
    <w:rPr>
      <w:sz w:val="12"/>
    </w:rPr>
  </w:style>
  <w:style w:type="character" w:customStyle="1" w:styleId="Tablefreq">
    <w:name w:val="Table_freq"/>
    <w:basedOn w:val="DefaultParagraphFont"/>
    <w:uiPriority w:val="99"/>
    <w:rsid w:val="004A3329"/>
    <w:rPr>
      <w:b/>
      <w:color w:val="auto"/>
    </w:rPr>
  </w:style>
  <w:style w:type="paragraph" w:customStyle="1" w:styleId="Title1">
    <w:name w:val="Title 1"/>
    <w:basedOn w:val="Source"/>
    <w:next w:val="Normal"/>
    <w:uiPriority w:val="99"/>
    <w:rsid w:val="004A332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uiPriority w:val="99"/>
    <w:rsid w:val="004A3329"/>
  </w:style>
  <w:style w:type="paragraph" w:customStyle="1" w:styleId="Title3">
    <w:name w:val="Title 3"/>
    <w:basedOn w:val="Title2"/>
    <w:next w:val="Normal"/>
    <w:uiPriority w:val="99"/>
    <w:rsid w:val="004A3329"/>
    <w:rPr>
      <w:caps w:val="0"/>
    </w:rPr>
  </w:style>
  <w:style w:type="paragraph" w:customStyle="1" w:styleId="Title4">
    <w:name w:val="Title 4"/>
    <w:basedOn w:val="Title3"/>
    <w:next w:val="Heading1"/>
    <w:uiPriority w:val="99"/>
    <w:rsid w:val="004A3329"/>
    <w:rPr>
      <w:b/>
    </w:rPr>
  </w:style>
  <w:style w:type="paragraph" w:styleId="Index7">
    <w:name w:val="index 7"/>
    <w:basedOn w:val="Normal"/>
    <w:next w:val="Normal"/>
    <w:uiPriority w:val="99"/>
    <w:rsid w:val="009B4276"/>
    <w:pPr>
      <w:ind w:left="1698"/>
    </w:pPr>
    <w:rPr>
      <w:rFonts w:eastAsia="SimSun"/>
    </w:rPr>
  </w:style>
  <w:style w:type="paragraph" w:styleId="Index6">
    <w:name w:val="index 6"/>
    <w:basedOn w:val="Normal"/>
    <w:next w:val="Normal"/>
    <w:uiPriority w:val="99"/>
    <w:rsid w:val="009B4276"/>
    <w:pPr>
      <w:ind w:left="1415"/>
    </w:pPr>
    <w:rPr>
      <w:rFonts w:eastAsia="SimSun"/>
    </w:rPr>
  </w:style>
  <w:style w:type="paragraph" w:styleId="Index5">
    <w:name w:val="index 5"/>
    <w:basedOn w:val="Normal"/>
    <w:next w:val="Normal"/>
    <w:uiPriority w:val="99"/>
    <w:rsid w:val="009B4276"/>
    <w:pPr>
      <w:ind w:left="1132"/>
    </w:pPr>
    <w:rPr>
      <w:rFonts w:eastAsia="SimSun"/>
    </w:rPr>
  </w:style>
  <w:style w:type="paragraph" w:styleId="Index4">
    <w:name w:val="index 4"/>
    <w:basedOn w:val="Normal"/>
    <w:next w:val="Normal"/>
    <w:uiPriority w:val="99"/>
    <w:rsid w:val="009B4276"/>
    <w:pPr>
      <w:ind w:left="849"/>
    </w:pPr>
    <w:rPr>
      <w:rFonts w:eastAsia="SimSun"/>
    </w:rPr>
  </w:style>
  <w:style w:type="paragraph" w:styleId="IndexHeading">
    <w:name w:val="index heading"/>
    <w:basedOn w:val="Normal"/>
    <w:next w:val="Index1"/>
    <w:uiPriority w:val="99"/>
    <w:rsid w:val="009B4276"/>
    <w:pPr>
      <w:tabs>
        <w:tab w:val="clear" w:pos="794"/>
        <w:tab w:val="clear" w:pos="1191"/>
        <w:tab w:val="clear" w:pos="1588"/>
        <w:tab w:val="clear" w:pos="1985"/>
        <w:tab w:val="left" w:pos="426"/>
        <w:tab w:val="left" w:pos="851"/>
        <w:tab w:val="left" w:pos="1276"/>
        <w:tab w:val="left" w:pos="1701"/>
        <w:tab w:val="left" w:pos="2127"/>
      </w:tabs>
      <w:spacing w:before="90" w:after="180" w:line="240" w:lineRule="atLeast"/>
      <w:jc w:val="left"/>
    </w:pPr>
    <w:rPr>
      <w:rFonts w:eastAsia="SimSun"/>
      <w:b/>
    </w:rPr>
  </w:style>
  <w:style w:type="paragraph" w:customStyle="1" w:styleId="TableLegend0">
    <w:name w:val="Table_Legend"/>
    <w:basedOn w:val="Normal"/>
    <w:next w:val="Normal"/>
    <w:uiPriority w:val="99"/>
    <w:rsid w:val="009B4276"/>
    <w:pPr>
      <w:keepNext/>
      <w:tabs>
        <w:tab w:val="clear" w:pos="794"/>
        <w:tab w:val="clear" w:pos="1191"/>
        <w:tab w:val="clear" w:pos="1588"/>
        <w:tab w:val="clear" w:pos="1985"/>
        <w:tab w:val="left" w:pos="454"/>
      </w:tabs>
      <w:spacing w:before="86"/>
    </w:pPr>
    <w:rPr>
      <w:rFonts w:eastAsia="SimSun"/>
      <w:sz w:val="18"/>
    </w:rPr>
  </w:style>
  <w:style w:type="paragraph" w:customStyle="1" w:styleId="TableTitle">
    <w:name w:val="Table_Title"/>
    <w:basedOn w:val="Normal"/>
    <w:next w:val="Blanc"/>
    <w:rsid w:val="009B4276"/>
    <w:pPr>
      <w:keepNext/>
      <w:spacing w:before="240" w:after="113"/>
      <w:jc w:val="center"/>
    </w:pPr>
    <w:rPr>
      <w:rFonts w:eastAsia="SimSun"/>
      <w:b/>
    </w:rPr>
  </w:style>
  <w:style w:type="paragraph" w:customStyle="1" w:styleId="Blanc">
    <w:name w:val="Blanc"/>
    <w:basedOn w:val="TableTitle"/>
    <w:next w:val="TableText0"/>
    <w:rsid w:val="009B4276"/>
    <w:pPr>
      <w:tabs>
        <w:tab w:val="clear" w:pos="794"/>
        <w:tab w:val="clear" w:pos="1191"/>
        <w:tab w:val="clear" w:pos="1588"/>
        <w:tab w:val="clear" w:pos="1985"/>
      </w:tabs>
      <w:spacing w:before="0" w:after="57" w:line="12" w:lineRule="exact"/>
    </w:pPr>
    <w:rPr>
      <w:b w:val="0"/>
      <w:sz w:val="8"/>
      <w:lang w:val="en-US"/>
    </w:rPr>
  </w:style>
  <w:style w:type="paragraph" w:customStyle="1" w:styleId="TableText0">
    <w:name w:val="Table_Text"/>
    <w:basedOn w:val="TableLegend0"/>
    <w:rsid w:val="009B4276"/>
    <w:pPr>
      <w:keepNext w:val="0"/>
      <w:keepLines/>
      <w:tabs>
        <w:tab w:val="clear" w:pos="454"/>
      </w:tabs>
      <w:spacing w:before="100" w:after="100" w:line="190" w:lineRule="exact"/>
    </w:pPr>
  </w:style>
  <w:style w:type="paragraph" w:customStyle="1" w:styleId="heading1aftertitle">
    <w:name w:val="heading 1aftertitle"/>
    <w:basedOn w:val="Heading1"/>
    <w:next w:val="Normal"/>
    <w:uiPriority w:val="99"/>
    <w:rsid w:val="009B4276"/>
    <w:pPr>
      <w:spacing w:before="1134"/>
      <w:outlineLvl w:val="9"/>
    </w:pPr>
    <w:rPr>
      <w:rFonts w:eastAsia="SimSun"/>
    </w:rPr>
  </w:style>
  <w:style w:type="paragraph" w:customStyle="1" w:styleId="FigureLegend0">
    <w:name w:val="Figure_Legend"/>
    <w:basedOn w:val="TableLegend0"/>
    <w:next w:val="Normal"/>
    <w:uiPriority w:val="99"/>
    <w:rsid w:val="009B4276"/>
  </w:style>
  <w:style w:type="paragraph" w:customStyle="1" w:styleId="Figure0">
    <w:name w:val="Figure_#"/>
    <w:basedOn w:val="Normal"/>
    <w:next w:val="FigureTitle"/>
    <w:uiPriority w:val="99"/>
    <w:rsid w:val="009B4276"/>
    <w:pPr>
      <w:keepNext/>
      <w:tabs>
        <w:tab w:val="clear" w:pos="794"/>
        <w:tab w:val="clear" w:pos="1191"/>
        <w:tab w:val="clear" w:pos="1588"/>
        <w:tab w:val="clear" w:pos="1985"/>
      </w:tabs>
      <w:spacing w:before="567" w:after="113"/>
      <w:jc w:val="center"/>
    </w:pPr>
    <w:rPr>
      <w:rFonts w:eastAsia="SimSun"/>
      <w:lang w:val="en-US"/>
    </w:rPr>
  </w:style>
  <w:style w:type="paragraph" w:customStyle="1" w:styleId="FigureTitle">
    <w:name w:val="Figure_Title"/>
    <w:basedOn w:val="TableTitle"/>
    <w:next w:val="Normal"/>
    <w:uiPriority w:val="99"/>
    <w:rsid w:val="009B4276"/>
    <w:pPr>
      <w:spacing w:after="720"/>
    </w:pPr>
  </w:style>
  <w:style w:type="paragraph" w:customStyle="1" w:styleId="AnnexRef0">
    <w:name w:val="Annex_Ref"/>
    <w:basedOn w:val="Normal"/>
    <w:next w:val="AnnexTitle"/>
    <w:uiPriority w:val="99"/>
    <w:rsid w:val="009B4276"/>
    <w:pPr>
      <w:spacing w:before="0"/>
      <w:jc w:val="center"/>
    </w:pPr>
    <w:rPr>
      <w:rFonts w:eastAsia="SimSun"/>
    </w:rPr>
  </w:style>
  <w:style w:type="paragraph" w:customStyle="1" w:styleId="AnnexTitle">
    <w:name w:val="Annex_Title"/>
    <w:basedOn w:val="Normal"/>
    <w:next w:val="Normal"/>
    <w:uiPriority w:val="99"/>
    <w:rsid w:val="009B4276"/>
    <w:pPr>
      <w:spacing w:after="68"/>
      <w:jc w:val="center"/>
    </w:pPr>
    <w:rPr>
      <w:rFonts w:eastAsia="SimSun"/>
      <w:b/>
      <w:sz w:val="24"/>
    </w:rPr>
  </w:style>
  <w:style w:type="paragraph" w:customStyle="1" w:styleId="Fig">
    <w:name w:val="Fig"/>
    <w:basedOn w:val="Figure"/>
    <w:next w:val="Fig0"/>
    <w:uiPriority w:val="99"/>
    <w:rsid w:val="009B4276"/>
    <w:pPr>
      <w:spacing w:before="136"/>
    </w:pPr>
    <w:rPr>
      <w:rFonts w:eastAsia="SimSun"/>
      <w:lang w:val="en-US"/>
    </w:rPr>
  </w:style>
  <w:style w:type="paragraph" w:customStyle="1" w:styleId="Fig0">
    <w:name w:val="Fig_#"/>
    <w:basedOn w:val="Fig"/>
    <w:next w:val="Normal"/>
    <w:uiPriority w:val="99"/>
    <w:rsid w:val="009B4276"/>
    <w:pPr>
      <w:jc w:val="left"/>
    </w:pPr>
    <w:rPr>
      <w:color w:val="FF0000"/>
    </w:rPr>
  </w:style>
  <w:style w:type="paragraph" w:customStyle="1" w:styleId="SectionTitle0">
    <w:name w:val="Section_Title"/>
    <w:basedOn w:val="Normal"/>
    <w:uiPriority w:val="99"/>
    <w:rsid w:val="009B4276"/>
    <w:pPr>
      <w:tabs>
        <w:tab w:val="clear" w:pos="794"/>
        <w:tab w:val="clear" w:pos="1191"/>
        <w:tab w:val="clear" w:pos="1588"/>
        <w:tab w:val="clear" w:pos="1985"/>
      </w:tabs>
      <w:ind w:left="1418"/>
      <w:jc w:val="left"/>
    </w:pPr>
    <w:rPr>
      <w:rFonts w:ascii="Arial" w:eastAsia="SimSun" w:hAnsi="Arial"/>
      <w:sz w:val="32"/>
      <w:lang w:val="en-US"/>
    </w:rPr>
  </w:style>
  <w:style w:type="paragraph" w:customStyle="1" w:styleId="CouvRecTitle0">
    <w:name w:val="Couv Rec Title"/>
    <w:basedOn w:val="Normal"/>
    <w:uiPriority w:val="99"/>
    <w:rsid w:val="009B4276"/>
    <w:pPr>
      <w:keepNext/>
      <w:keepLines/>
      <w:tabs>
        <w:tab w:val="clear" w:pos="794"/>
        <w:tab w:val="clear" w:pos="1191"/>
        <w:tab w:val="clear" w:pos="1588"/>
        <w:tab w:val="clear" w:pos="1985"/>
      </w:tabs>
      <w:spacing w:before="240"/>
      <w:ind w:left="1418"/>
      <w:jc w:val="left"/>
    </w:pPr>
    <w:rPr>
      <w:rFonts w:ascii="Arial" w:eastAsia="SimSun" w:hAnsi="Arial"/>
      <w:b/>
      <w:sz w:val="36"/>
      <w:lang w:val="en-US"/>
    </w:rPr>
  </w:style>
  <w:style w:type="paragraph" w:customStyle="1" w:styleId="CouvRec">
    <w:name w:val="Couv Rec #"/>
    <w:basedOn w:val="Normal"/>
    <w:uiPriority w:val="99"/>
    <w:rsid w:val="009B4276"/>
    <w:pPr>
      <w:tabs>
        <w:tab w:val="clear" w:pos="794"/>
        <w:tab w:val="clear" w:pos="1191"/>
        <w:tab w:val="clear" w:pos="1588"/>
        <w:tab w:val="clear" w:pos="1985"/>
      </w:tabs>
      <w:spacing w:before="6"/>
      <w:ind w:left="1418"/>
    </w:pPr>
    <w:rPr>
      <w:rFonts w:ascii="Arial" w:eastAsia="SimSun" w:hAnsi="Arial"/>
      <w:sz w:val="32"/>
      <w:lang w:val="en-US"/>
    </w:rPr>
  </w:style>
  <w:style w:type="paragraph" w:customStyle="1" w:styleId="CouvNote0">
    <w:name w:val="Couv Note"/>
    <w:basedOn w:val="Normal"/>
    <w:uiPriority w:val="99"/>
    <w:rsid w:val="009B4276"/>
    <w:pPr>
      <w:tabs>
        <w:tab w:val="clear" w:pos="794"/>
        <w:tab w:val="clear" w:pos="1191"/>
        <w:tab w:val="clear" w:pos="1588"/>
        <w:tab w:val="clear" w:pos="1985"/>
        <w:tab w:val="left" w:pos="1134"/>
        <w:tab w:val="left" w:pos="1418"/>
      </w:tabs>
      <w:spacing w:before="200"/>
    </w:pPr>
    <w:rPr>
      <w:rFonts w:ascii="Arial" w:eastAsia="SimSun" w:hAnsi="Arial"/>
      <w:lang w:val="en-US"/>
    </w:rPr>
  </w:style>
  <w:style w:type="paragraph" w:customStyle="1" w:styleId="Rec">
    <w:name w:val="Rec #"/>
    <w:basedOn w:val="Normal"/>
    <w:next w:val="headfoot"/>
    <w:uiPriority w:val="99"/>
    <w:rsid w:val="009B4276"/>
    <w:pPr>
      <w:keepNext/>
      <w:keepLines/>
      <w:spacing w:before="720"/>
      <w:jc w:val="left"/>
    </w:pPr>
    <w:rPr>
      <w:rFonts w:eastAsia="SimSun"/>
      <w:b/>
    </w:rPr>
  </w:style>
  <w:style w:type="paragraph" w:customStyle="1" w:styleId="headfoot">
    <w:name w:val="head_foot"/>
    <w:basedOn w:val="Normal"/>
    <w:next w:val="Rec"/>
    <w:uiPriority w:val="99"/>
    <w:rsid w:val="009B4276"/>
    <w:pPr>
      <w:tabs>
        <w:tab w:val="clear" w:pos="794"/>
        <w:tab w:val="clear" w:pos="1191"/>
        <w:tab w:val="clear" w:pos="1588"/>
        <w:tab w:val="clear" w:pos="1985"/>
      </w:tabs>
      <w:spacing w:before="0"/>
    </w:pPr>
    <w:rPr>
      <w:rFonts w:eastAsia="SimSun"/>
      <w:color w:val="FF0000"/>
      <w:sz w:val="8"/>
    </w:rPr>
  </w:style>
  <w:style w:type="paragraph" w:customStyle="1" w:styleId="ASN1Continue">
    <w:name w:val="ASN.1 Continue"/>
    <w:basedOn w:val="ASN1"/>
    <w:uiPriority w:val="99"/>
    <w:rsid w:val="009B4276"/>
    <w:pPr>
      <w:tabs>
        <w:tab w:val="clear" w:pos="567"/>
        <w:tab w:val="clear" w:pos="1134"/>
        <w:tab w:val="clear" w:pos="1701"/>
        <w:tab w:val="clear" w:pos="2268"/>
        <w:tab w:val="clear" w:pos="2835"/>
        <w:tab w:val="clear" w:pos="3402"/>
        <w:tab w:val="clear" w:pos="4536"/>
        <w:tab w:val="clear" w:pos="5103"/>
        <w:tab w:val="clear" w:pos="5670"/>
        <w:tab w:val="left" w:pos="794"/>
        <w:tab w:val="left" w:pos="1191"/>
        <w:tab w:val="left" w:pos="1588"/>
        <w:tab w:val="left" w:pos="1985"/>
        <w:tab w:val="left" w:pos="2381"/>
        <w:tab w:val="left" w:pos="2778"/>
        <w:tab w:val="left" w:pos="3175"/>
        <w:tab w:val="left" w:pos="3572"/>
        <w:tab w:val="left" w:pos="4366"/>
        <w:tab w:val="left" w:pos="4763"/>
        <w:tab w:val="left" w:pos="5160"/>
        <w:tab w:val="left" w:pos="5557"/>
        <w:tab w:val="left" w:pos="5954"/>
        <w:tab w:val="left" w:pos="6350"/>
        <w:tab w:val="right" w:pos="9735"/>
      </w:tabs>
      <w:snapToGrid/>
    </w:pPr>
    <w:rPr>
      <w:rFonts w:ascii="Times New Roman" w:eastAsia="SimSun" w:hAnsi="Times New Roman" w:cs="Times New Roman"/>
      <w:bCs w:val="0"/>
      <w:noProof w:val="0"/>
      <w:szCs w:val="20"/>
    </w:rPr>
  </w:style>
  <w:style w:type="paragraph" w:customStyle="1" w:styleId="ASN1Italic0">
    <w:name w:val="ASN.1 Italic"/>
    <w:basedOn w:val="ASN1"/>
    <w:uiPriority w:val="99"/>
    <w:rsid w:val="009B4276"/>
    <w:pPr>
      <w:tabs>
        <w:tab w:val="clear" w:pos="567"/>
        <w:tab w:val="clear" w:pos="1134"/>
        <w:tab w:val="clear" w:pos="1701"/>
        <w:tab w:val="clear" w:pos="2268"/>
        <w:tab w:val="clear" w:pos="2835"/>
        <w:tab w:val="clear" w:pos="3402"/>
        <w:tab w:val="clear" w:pos="4536"/>
        <w:tab w:val="clear" w:pos="5103"/>
        <w:tab w:val="clear" w:pos="5670"/>
        <w:tab w:val="left" w:pos="794"/>
        <w:tab w:val="left" w:pos="1191"/>
        <w:tab w:val="left" w:pos="1588"/>
        <w:tab w:val="left" w:pos="1985"/>
        <w:tab w:val="left" w:pos="2381"/>
        <w:tab w:val="left" w:pos="2778"/>
        <w:tab w:val="left" w:pos="3175"/>
        <w:tab w:val="left" w:pos="3572"/>
        <w:tab w:val="left" w:pos="4366"/>
        <w:tab w:val="left" w:pos="4763"/>
        <w:tab w:val="left" w:pos="5160"/>
        <w:tab w:val="left" w:pos="5557"/>
        <w:tab w:val="left" w:pos="5954"/>
        <w:tab w:val="left" w:pos="6350"/>
        <w:tab w:val="right" w:pos="9735"/>
      </w:tabs>
      <w:snapToGrid/>
    </w:pPr>
    <w:rPr>
      <w:rFonts w:ascii="Times New Roman" w:eastAsia="SimSun" w:hAnsi="Times New Roman" w:cs="Times New Roman"/>
      <w:b w:val="0"/>
      <w:bCs w:val="0"/>
      <w:i/>
      <w:noProof w:val="0"/>
      <w:sz w:val="20"/>
      <w:szCs w:val="20"/>
    </w:rPr>
  </w:style>
  <w:style w:type="paragraph" w:customStyle="1" w:styleId="head0">
    <w:name w:val="head"/>
    <w:basedOn w:val="headfoot"/>
    <w:next w:val="foot"/>
    <w:uiPriority w:val="99"/>
    <w:rsid w:val="009B4276"/>
    <w:rPr>
      <w:color w:val="FFFFFF"/>
    </w:rPr>
  </w:style>
  <w:style w:type="paragraph" w:customStyle="1" w:styleId="foot">
    <w:name w:val="foot"/>
    <w:basedOn w:val="head0"/>
    <w:next w:val="Heading1"/>
    <w:uiPriority w:val="99"/>
    <w:rsid w:val="009B4276"/>
  </w:style>
  <w:style w:type="paragraph" w:customStyle="1" w:styleId="RecISO">
    <w:name w:val="Rec_ISO_#"/>
    <w:basedOn w:val="Rec"/>
    <w:uiPriority w:val="99"/>
    <w:rsid w:val="009B4276"/>
    <w:pPr>
      <w:tabs>
        <w:tab w:val="clear" w:pos="794"/>
        <w:tab w:val="clear" w:pos="1191"/>
        <w:tab w:val="clear" w:pos="1588"/>
        <w:tab w:val="clear" w:pos="1985"/>
      </w:tabs>
    </w:pPr>
  </w:style>
  <w:style w:type="paragraph" w:customStyle="1" w:styleId="RecCCITT">
    <w:name w:val="Rec_CCITT_#"/>
    <w:basedOn w:val="RecISO"/>
    <w:uiPriority w:val="99"/>
    <w:rsid w:val="009B4276"/>
    <w:pPr>
      <w:spacing w:before="0"/>
    </w:pPr>
  </w:style>
  <w:style w:type="paragraph" w:customStyle="1" w:styleId="IndexTitle0">
    <w:name w:val="Index_Title"/>
    <w:basedOn w:val="AnnexTitle"/>
    <w:uiPriority w:val="99"/>
    <w:rsid w:val="009B4276"/>
  </w:style>
  <w:style w:type="paragraph" w:customStyle="1" w:styleId="IndexTitle1">
    <w:name w:val="Index Title"/>
    <w:basedOn w:val="Normal"/>
    <w:rsid w:val="009B4276"/>
    <w:pPr>
      <w:spacing w:before="0" w:after="68"/>
      <w:jc w:val="center"/>
    </w:pPr>
    <w:rPr>
      <w:rFonts w:eastAsia="SimSun"/>
      <w:b/>
      <w:sz w:val="24"/>
    </w:rPr>
  </w:style>
  <w:style w:type="paragraph" w:customStyle="1" w:styleId="ASN1Cont">
    <w:name w:val="ASN.1 Cont."/>
    <w:basedOn w:val="ASN1"/>
    <w:rsid w:val="009B4276"/>
    <w:pPr>
      <w:tabs>
        <w:tab w:val="clear" w:pos="567"/>
        <w:tab w:val="clear" w:pos="1134"/>
        <w:tab w:val="clear" w:pos="1701"/>
        <w:tab w:val="clear" w:pos="2268"/>
        <w:tab w:val="clear" w:pos="2835"/>
        <w:tab w:val="clear" w:pos="3402"/>
        <w:tab w:val="clear" w:pos="4536"/>
        <w:tab w:val="clear" w:pos="5103"/>
        <w:tab w:val="clear" w:pos="5670"/>
        <w:tab w:val="left" w:pos="794"/>
        <w:tab w:val="left" w:pos="1191"/>
        <w:tab w:val="left" w:pos="1588"/>
        <w:tab w:val="left" w:pos="1985"/>
        <w:tab w:val="left" w:pos="2381"/>
        <w:tab w:val="left" w:pos="2778"/>
        <w:tab w:val="left" w:pos="3175"/>
        <w:tab w:val="left" w:pos="3572"/>
        <w:tab w:val="left" w:pos="4366"/>
        <w:tab w:val="left" w:pos="4763"/>
        <w:tab w:val="left" w:pos="5160"/>
        <w:tab w:val="left" w:pos="5557"/>
        <w:tab w:val="left" w:pos="5954"/>
        <w:tab w:val="left" w:pos="6350"/>
        <w:tab w:val="right" w:pos="9735"/>
      </w:tabs>
      <w:snapToGrid/>
    </w:pPr>
    <w:rPr>
      <w:rFonts w:ascii="Times New Roman" w:eastAsia="SimSun" w:hAnsi="Times New Roman" w:cs="Times New Roman"/>
      <w:bCs w:val="0"/>
      <w:noProof w:val="0"/>
      <w:szCs w:val="20"/>
    </w:rPr>
  </w:style>
  <w:style w:type="paragraph" w:customStyle="1" w:styleId="ASN1ital">
    <w:name w:val="ASN.1 ital"/>
    <w:basedOn w:val="ASN1"/>
    <w:rsid w:val="009B4276"/>
    <w:pPr>
      <w:tabs>
        <w:tab w:val="clear" w:pos="567"/>
        <w:tab w:val="clear" w:pos="1134"/>
        <w:tab w:val="clear" w:pos="1701"/>
        <w:tab w:val="clear" w:pos="2268"/>
        <w:tab w:val="clear" w:pos="2835"/>
        <w:tab w:val="clear" w:pos="3402"/>
        <w:tab w:val="clear" w:pos="4536"/>
        <w:tab w:val="clear" w:pos="5103"/>
        <w:tab w:val="clear" w:pos="5670"/>
        <w:tab w:val="left" w:pos="794"/>
        <w:tab w:val="left" w:pos="1191"/>
        <w:tab w:val="left" w:pos="1588"/>
        <w:tab w:val="left" w:pos="1985"/>
        <w:tab w:val="left" w:pos="2381"/>
        <w:tab w:val="left" w:pos="2778"/>
        <w:tab w:val="left" w:pos="3175"/>
        <w:tab w:val="left" w:pos="3572"/>
        <w:tab w:val="left" w:pos="4366"/>
        <w:tab w:val="left" w:pos="4763"/>
        <w:tab w:val="left" w:pos="5160"/>
        <w:tab w:val="left" w:pos="5557"/>
        <w:tab w:val="left" w:pos="5954"/>
        <w:tab w:val="left" w:pos="6350"/>
        <w:tab w:val="right" w:pos="9735"/>
      </w:tabs>
      <w:snapToGrid/>
      <w:jc w:val="both"/>
    </w:pPr>
    <w:rPr>
      <w:rFonts w:ascii="Times New Roman" w:eastAsia="SimSun" w:hAnsi="Times New Roman" w:cs="Times New Roman"/>
      <w:b w:val="0"/>
      <w:bCs w:val="0"/>
      <w:i/>
      <w:noProof w:val="0"/>
      <w:sz w:val="20"/>
      <w:szCs w:val="20"/>
    </w:rPr>
  </w:style>
  <w:style w:type="paragraph" w:customStyle="1" w:styleId="tableheading">
    <w:name w:val="table heading"/>
    <w:basedOn w:val="Normal"/>
    <w:rsid w:val="009B4276"/>
    <w:pPr>
      <w:keepNext/>
      <w:keepLines/>
      <w:tabs>
        <w:tab w:val="clear" w:pos="794"/>
        <w:tab w:val="clear" w:pos="1191"/>
        <w:tab w:val="clear" w:pos="1588"/>
        <w:tab w:val="clear" w:pos="1985"/>
      </w:tabs>
      <w:spacing w:before="0" w:after="60"/>
    </w:pPr>
    <w:rPr>
      <w:rFonts w:eastAsia="Malgun Gothic"/>
      <w:b/>
      <w:bCs/>
    </w:rPr>
  </w:style>
  <w:style w:type="paragraph" w:customStyle="1" w:styleId="tablecell">
    <w:name w:val="table cell"/>
    <w:basedOn w:val="Normal"/>
    <w:rsid w:val="009B4276"/>
    <w:pPr>
      <w:keepNext/>
      <w:keepLines/>
      <w:tabs>
        <w:tab w:val="clear" w:pos="794"/>
        <w:tab w:val="clear" w:pos="1191"/>
        <w:tab w:val="clear" w:pos="1588"/>
        <w:tab w:val="clear" w:pos="1985"/>
      </w:tabs>
      <w:spacing w:before="0" w:after="60"/>
    </w:pPr>
    <w:rPr>
      <w:rFonts w:eastAsia="Malgun Gothic"/>
    </w:rPr>
  </w:style>
  <w:style w:type="paragraph" w:customStyle="1" w:styleId="tablesyntax">
    <w:name w:val="table syntax"/>
    <w:basedOn w:val="Normal"/>
    <w:link w:val="tablesyntaxChar"/>
    <w:qFormat/>
    <w:rsid w:val="009B4276"/>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jc w:val="left"/>
    </w:pPr>
    <w:rPr>
      <w:rFonts w:eastAsia="Malgun Gothic"/>
    </w:rPr>
  </w:style>
  <w:style w:type="character" w:customStyle="1" w:styleId="tablesyntaxChar">
    <w:name w:val="table syntax Char"/>
    <w:link w:val="tablesyntax"/>
    <w:qFormat/>
    <w:locked/>
    <w:rsid w:val="009B4276"/>
    <w:rPr>
      <w:rFonts w:eastAsia="Malgun Gothic"/>
      <w:sz w:val="20"/>
      <w:szCs w:val="20"/>
      <w:lang w:val="en-GB"/>
    </w:rPr>
  </w:style>
  <w:style w:type="character" w:customStyle="1" w:styleId="CaptionChar1">
    <w:name w:val="Caption Char1"/>
    <w:locked/>
    <w:rsid w:val="009B4276"/>
    <w:rPr>
      <w:rFonts w:ascii="Times New Roman" w:eastAsia="Malgun Gothic" w:hAnsi="Times New Roman"/>
      <w:b/>
      <w:bCs/>
      <w:lang w:eastAsia="en-US"/>
    </w:rPr>
  </w:style>
  <w:style w:type="paragraph" w:customStyle="1" w:styleId="AppendixHeading2">
    <w:name w:val="Appendix Heading 2"/>
    <w:basedOn w:val="Heading2"/>
    <w:uiPriority w:val="99"/>
    <w:rsid w:val="009B4276"/>
    <w:pPr>
      <w:keepLines w:val="0"/>
      <w:numPr>
        <w:numId w:val="2"/>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Heading3"/>
    <w:uiPriority w:val="99"/>
    <w:rsid w:val="009B4276"/>
    <w:pPr>
      <w:keepLines w:val="0"/>
      <w:numPr>
        <w:numId w:val="2"/>
      </w:numPr>
      <w:tabs>
        <w:tab w:val="clear" w:pos="1191"/>
        <w:tab w:val="clear" w:pos="1588"/>
        <w:tab w:val="clear" w:pos="1985"/>
      </w:tabs>
      <w:spacing w:before="240" w:after="60"/>
      <w:ind w:left="720" w:hanging="720"/>
      <w:jc w:val="left"/>
    </w:pPr>
    <w:rPr>
      <w:rFonts w:eastAsia="Batang"/>
      <w:bCs/>
      <w:szCs w:val="22"/>
      <w:lang w:val="nb-NO"/>
    </w:rPr>
  </w:style>
  <w:style w:type="paragraph" w:customStyle="1" w:styleId="AppendixHeading4">
    <w:name w:val="Appendix Heading 4"/>
    <w:basedOn w:val="Heading4"/>
    <w:uiPriority w:val="99"/>
    <w:rsid w:val="009B4276"/>
    <w:pPr>
      <w:keepLines w:val="0"/>
      <w:numPr>
        <w:numId w:val="2"/>
      </w:numPr>
      <w:tabs>
        <w:tab w:val="clear" w:pos="1191"/>
        <w:tab w:val="clear" w:pos="1588"/>
        <w:tab w:val="clear" w:pos="1985"/>
        <w:tab w:val="num" w:pos="864"/>
        <w:tab w:val="num" w:pos="1800"/>
      </w:tabs>
      <w:spacing w:before="240" w:after="60"/>
      <w:ind w:left="864" w:hanging="864"/>
      <w:jc w:val="left"/>
    </w:pPr>
    <w:rPr>
      <w:rFonts w:eastAsia="Batang"/>
      <w:bCs/>
      <w:szCs w:val="22"/>
      <w:lang w:val="en-US" w:eastAsia="zh-CN"/>
    </w:rPr>
  </w:style>
  <w:style w:type="paragraph" w:customStyle="1" w:styleId="AppendixHeading5">
    <w:name w:val="Appendix Heading 5"/>
    <w:basedOn w:val="Heading5"/>
    <w:uiPriority w:val="99"/>
    <w:rsid w:val="009B4276"/>
    <w:pPr>
      <w:keepNext w:val="0"/>
      <w:keepLines w:val="0"/>
      <w:numPr>
        <w:numId w:val="2"/>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Cs w:val="22"/>
      <w:lang w:val="en-US" w:eastAsia="zh-CN"/>
    </w:rPr>
  </w:style>
  <w:style w:type="paragraph" w:customStyle="1" w:styleId="Annex2">
    <w:name w:val="Annex 2"/>
    <w:basedOn w:val="Normal"/>
    <w:next w:val="Normal"/>
    <w:link w:val="Annex2Char"/>
    <w:uiPriority w:val="99"/>
    <w:qFormat/>
    <w:rsid w:val="009B4276"/>
    <w:pPr>
      <w:keepNext/>
      <w:keepLines/>
      <w:tabs>
        <w:tab w:val="num" w:pos="1020"/>
        <w:tab w:val="num" w:pos="1440"/>
      </w:tabs>
      <w:spacing w:before="313"/>
      <w:ind w:left="1440" w:hanging="360"/>
      <w:outlineLvl w:val="1"/>
    </w:pPr>
    <w:rPr>
      <w:rFonts w:eastAsia="Malgun Gothic"/>
      <w:b/>
      <w:bCs/>
      <w:szCs w:val="22"/>
    </w:rPr>
  </w:style>
  <w:style w:type="paragraph" w:customStyle="1" w:styleId="Annex3">
    <w:name w:val="Annex 3"/>
    <w:basedOn w:val="Normal"/>
    <w:next w:val="Normal"/>
    <w:link w:val="Annex3Char2"/>
    <w:qFormat/>
    <w:rsid w:val="009B4276"/>
    <w:pPr>
      <w:keepNext/>
      <w:tabs>
        <w:tab w:val="num" w:pos="720"/>
        <w:tab w:val="num" w:pos="1440"/>
        <w:tab w:val="num" w:pos="2160"/>
      </w:tabs>
      <w:spacing w:before="181"/>
      <w:ind w:left="1224" w:hanging="1224"/>
      <w:outlineLvl w:val="2"/>
    </w:pPr>
    <w:rPr>
      <w:rFonts w:eastAsia="Malgun Gothic"/>
      <w:b/>
      <w:bCs/>
    </w:rPr>
  </w:style>
  <w:style w:type="paragraph" w:customStyle="1" w:styleId="Annex4">
    <w:name w:val="Annex 4"/>
    <w:basedOn w:val="Normal"/>
    <w:next w:val="Normal"/>
    <w:autoRedefine/>
    <w:uiPriority w:val="99"/>
    <w:rsid w:val="009B4276"/>
    <w:pPr>
      <w:keepNext/>
      <w:numPr>
        <w:ilvl w:val="3"/>
        <w:numId w:val="3"/>
      </w:numPr>
      <w:tabs>
        <w:tab w:val="clear" w:pos="794"/>
        <w:tab w:val="clear" w:pos="1191"/>
        <w:tab w:val="clear" w:pos="1588"/>
        <w:tab w:val="clear" w:pos="1985"/>
      </w:tabs>
      <w:overflowPunct/>
      <w:autoSpaceDE/>
      <w:autoSpaceDN/>
      <w:adjustRightInd/>
      <w:spacing w:before="181"/>
      <w:ind w:left="720" w:hanging="720"/>
      <w:textAlignment w:val="auto"/>
      <w:outlineLvl w:val="3"/>
    </w:pPr>
    <w:rPr>
      <w:rFonts w:eastAsia="Malgun Gothic"/>
      <w:b/>
      <w:bCs/>
    </w:rPr>
  </w:style>
  <w:style w:type="paragraph" w:customStyle="1" w:styleId="Annex5">
    <w:name w:val="Annex 5"/>
    <w:basedOn w:val="Normal"/>
    <w:next w:val="Normal"/>
    <w:autoRedefine/>
    <w:uiPriority w:val="99"/>
    <w:rsid w:val="009B4276"/>
    <w:pPr>
      <w:keepNext/>
      <w:numPr>
        <w:ilvl w:val="4"/>
        <w:numId w:val="3"/>
      </w:numPr>
      <w:tabs>
        <w:tab w:val="clear" w:pos="794"/>
        <w:tab w:val="clear" w:pos="862"/>
        <w:tab w:val="clear" w:pos="1191"/>
        <w:tab w:val="clear" w:pos="1588"/>
        <w:tab w:val="clear" w:pos="1985"/>
        <w:tab w:val="num" w:pos="1170"/>
      </w:tabs>
      <w:overflowPunct/>
      <w:autoSpaceDE/>
      <w:autoSpaceDN/>
      <w:adjustRightInd/>
      <w:spacing w:before="181"/>
      <w:ind w:left="2232"/>
      <w:textAlignment w:val="auto"/>
      <w:outlineLvl w:val="4"/>
    </w:pPr>
    <w:rPr>
      <w:rFonts w:eastAsia="Malgun Gothic"/>
      <w:b/>
      <w:bCs/>
    </w:rPr>
  </w:style>
  <w:style w:type="character" w:customStyle="1" w:styleId="Annex2Char">
    <w:name w:val="Annex 2 Char"/>
    <w:link w:val="Annex2"/>
    <w:uiPriority w:val="99"/>
    <w:rsid w:val="009B4276"/>
    <w:rPr>
      <w:rFonts w:eastAsia="Malgun Gothic"/>
      <w:b/>
      <w:bCs/>
      <w:sz w:val="22"/>
      <w:szCs w:val="22"/>
      <w:lang w:val="en-GB"/>
    </w:rPr>
  </w:style>
  <w:style w:type="character" w:customStyle="1" w:styleId="Annex3Char2">
    <w:name w:val="Annex 3 Char2"/>
    <w:link w:val="Annex3"/>
    <w:rsid w:val="009B4276"/>
    <w:rPr>
      <w:rFonts w:eastAsia="Malgun Gothic"/>
      <w:b/>
      <w:bCs/>
      <w:sz w:val="20"/>
      <w:szCs w:val="20"/>
      <w:lang w:val="en-GB"/>
    </w:rPr>
  </w:style>
  <w:style w:type="table" w:customStyle="1" w:styleId="TableGrid1">
    <w:name w:val="Table Grid1"/>
    <w:basedOn w:val="TableNormal"/>
    <w:next w:val="TableGrid"/>
    <w:rsid w:val="009B4276"/>
    <w:rPr>
      <w:rFonts w:ascii="CG Times" w:eastAsia="SimSun" w:hAnsi="CG Times"/>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9B4276"/>
    <w:rPr>
      <w:color w:val="605E5C"/>
      <w:shd w:val="clear" w:color="auto" w:fill="E1DFDD"/>
    </w:rPr>
  </w:style>
  <w:style w:type="paragraph" w:customStyle="1" w:styleId="ColorfulList-Accent11">
    <w:name w:val="Colorful List - Accent 11"/>
    <w:basedOn w:val="Normal"/>
    <w:uiPriority w:val="34"/>
    <w:qFormat/>
    <w:rsid w:val="009B4276"/>
    <w:pPr>
      <w:ind w:left="720"/>
    </w:pPr>
    <w:rPr>
      <w:rFonts w:eastAsia="Malgun Gothic"/>
    </w:rPr>
  </w:style>
  <w:style w:type="paragraph" w:customStyle="1" w:styleId="Normalaftertitle0">
    <w:name w:val="Normal_after_title"/>
    <w:basedOn w:val="Normal"/>
    <w:uiPriority w:val="99"/>
    <w:rsid w:val="009B4276"/>
    <w:pPr>
      <w:spacing w:before="480"/>
    </w:pPr>
    <w:rPr>
      <w:rFonts w:eastAsia="SimSun"/>
    </w:rPr>
  </w:style>
  <w:style w:type="character" w:customStyle="1" w:styleId="ASN1boldchar">
    <w:name w:val="ASN.1 bold char"/>
    <w:basedOn w:val="DefaultParagraphFont"/>
    <w:rsid w:val="009B4276"/>
    <w:rPr>
      <w:rFonts w:ascii="Courier New" w:hAnsi="Courier New"/>
      <w:b/>
      <w:sz w:val="18"/>
    </w:rPr>
  </w:style>
  <w:style w:type="character" w:customStyle="1" w:styleId="ASN1ItalicChar">
    <w:name w:val="ASN.1 Italic Char"/>
    <w:basedOn w:val="DefaultParagraphFont"/>
    <w:rsid w:val="009B4276"/>
    <w:rPr>
      <w:rFonts w:ascii="Courier New" w:hAnsi="Courier New"/>
      <w:i/>
      <w:sz w:val="18"/>
    </w:rPr>
  </w:style>
  <w:style w:type="character" w:customStyle="1" w:styleId="Heading4CharChar1">
    <w:name w:val="Heading 4 Char Char1"/>
    <w:aliases w:val="Heading 4 Char1 Char Char,Heading 4 Char Char Char Char"/>
    <w:uiPriority w:val="99"/>
    <w:rsid w:val="009B4276"/>
    <w:rPr>
      <w:rFonts w:cs="Times New Roman"/>
      <w:b/>
      <w:bCs/>
      <w:lang w:val="en-GB" w:eastAsia="en-US"/>
    </w:rPr>
  </w:style>
  <w:style w:type="paragraph" w:customStyle="1" w:styleId="ColorfulShading-Accent12">
    <w:name w:val="Colorful Shading - Accent 12"/>
    <w:hidden/>
    <w:uiPriority w:val="99"/>
    <w:semiHidden/>
    <w:rsid w:val="009B4276"/>
    <w:rPr>
      <w:rFonts w:eastAsia="Malgun Gothic"/>
      <w:sz w:val="20"/>
      <w:szCs w:val="20"/>
      <w:lang w:val="en-GB"/>
    </w:rPr>
  </w:style>
  <w:style w:type="paragraph" w:customStyle="1" w:styleId="BlancCharChar">
    <w:name w:val="Blanc Char Char"/>
    <w:basedOn w:val="Normal"/>
    <w:next w:val="TableText0"/>
    <w:uiPriority w:val="99"/>
    <w:rsid w:val="009B4276"/>
    <w:pPr>
      <w:keepNext/>
      <w:tabs>
        <w:tab w:val="clear" w:pos="794"/>
        <w:tab w:val="clear" w:pos="1191"/>
        <w:tab w:val="clear" w:pos="1588"/>
        <w:tab w:val="clear" w:pos="1985"/>
      </w:tabs>
      <w:spacing w:before="0" w:after="57" w:line="12" w:lineRule="exact"/>
      <w:jc w:val="center"/>
    </w:pPr>
    <w:rPr>
      <w:rFonts w:eastAsia="Malgun Gothic"/>
      <w:sz w:val="8"/>
      <w:szCs w:val="8"/>
      <w:lang w:val="en-US"/>
    </w:rPr>
  </w:style>
  <w:style w:type="character" w:customStyle="1" w:styleId="BlancCharCharChar">
    <w:name w:val="Blanc Char Char Char"/>
    <w:uiPriority w:val="99"/>
    <w:rsid w:val="009B4276"/>
    <w:rPr>
      <w:b/>
      <w:sz w:val="8"/>
      <w:lang w:val="en-US" w:eastAsia="en-US"/>
    </w:rPr>
  </w:style>
  <w:style w:type="paragraph" w:customStyle="1" w:styleId="Annex1">
    <w:name w:val="Annex 1"/>
    <w:basedOn w:val="Heading1"/>
    <w:next w:val="Normal"/>
    <w:uiPriority w:val="99"/>
    <w:qFormat/>
    <w:rsid w:val="00C61D9D"/>
    <w:pPr>
      <w:numPr>
        <w:numId w:val="36"/>
      </w:numPr>
      <w:jc w:val="center"/>
    </w:pPr>
    <w:rPr>
      <w:rFonts w:eastAsia="Malgun Gothic"/>
      <w:bCs/>
      <w:szCs w:val="24"/>
    </w:rPr>
  </w:style>
  <w:style w:type="paragraph" w:customStyle="1" w:styleId="FigureTitleChar">
    <w:name w:val="Figure_Title Char"/>
    <w:basedOn w:val="Normal"/>
    <w:next w:val="Normal"/>
    <w:uiPriority w:val="99"/>
    <w:rsid w:val="009B4276"/>
    <w:pPr>
      <w:keepNext/>
      <w:spacing w:before="240" w:after="720"/>
      <w:jc w:val="center"/>
    </w:pPr>
    <w:rPr>
      <w:rFonts w:eastAsia="Malgun Gothic"/>
      <w:b/>
      <w:bCs/>
    </w:rPr>
  </w:style>
  <w:style w:type="paragraph" w:customStyle="1" w:styleId="Sprechblasentext1">
    <w:name w:val="Sprechblasentext1"/>
    <w:basedOn w:val="Normal"/>
    <w:uiPriority w:val="99"/>
    <w:semiHidden/>
    <w:rsid w:val="009B4276"/>
    <w:rPr>
      <w:rFonts w:ascii="Tahoma" w:eastAsia="Malgun Gothic" w:hAnsi="Tahoma" w:cs="Tahoma"/>
      <w:sz w:val="16"/>
      <w:szCs w:val="16"/>
    </w:rPr>
  </w:style>
  <w:style w:type="paragraph" w:customStyle="1" w:styleId="CourierText">
    <w:name w:val="Courier Text"/>
    <w:basedOn w:val="Normal"/>
    <w:uiPriority w:val="99"/>
    <w:rsid w:val="009B4276"/>
    <w:pPr>
      <w:numPr>
        <w:ilvl w:val="12"/>
      </w:numPr>
      <w:tabs>
        <w:tab w:val="clear" w:pos="794"/>
        <w:tab w:val="clear" w:pos="1191"/>
        <w:tab w:val="clear" w:pos="1588"/>
        <w:tab w:val="clear" w:pos="1985"/>
      </w:tabs>
      <w:spacing w:before="0" w:after="60"/>
      <w:jc w:val="left"/>
    </w:pPr>
    <w:rPr>
      <w:rFonts w:ascii="Courier" w:eastAsia="Malgun Gothic" w:hAnsi="Courier" w:cs="Courier"/>
      <w:szCs w:val="22"/>
    </w:rPr>
  </w:style>
  <w:style w:type="paragraph" w:styleId="BodyText">
    <w:name w:val="Body Text"/>
    <w:basedOn w:val="Normal"/>
    <w:link w:val="BodyTextChar"/>
    <w:uiPriority w:val="99"/>
    <w:rsid w:val="009B4276"/>
    <w:pPr>
      <w:tabs>
        <w:tab w:val="clear" w:pos="794"/>
        <w:tab w:val="clear" w:pos="1191"/>
        <w:tab w:val="clear" w:pos="1588"/>
        <w:tab w:val="clear" w:pos="1985"/>
      </w:tabs>
      <w:overflowPunct/>
      <w:autoSpaceDE/>
      <w:autoSpaceDN/>
      <w:adjustRightInd/>
      <w:spacing w:before="0" w:after="60"/>
      <w:textAlignment w:val="auto"/>
    </w:pPr>
    <w:rPr>
      <w:rFonts w:eastAsia="Batang"/>
      <w:szCs w:val="22"/>
    </w:rPr>
  </w:style>
  <w:style w:type="character" w:customStyle="1" w:styleId="BodyTextChar">
    <w:name w:val="Body Text Char"/>
    <w:basedOn w:val="DefaultParagraphFont"/>
    <w:link w:val="BodyText"/>
    <w:uiPriority w:val="99"/>
    <w:rsid w:val="009B4276"/>
    <w:rPr>
      <w:rFonts w:eastAsia="Batang"/>
      <w:sz w:val="22"/>
      <w:szCs w:val="22"/>
      <w:lang w:val="en-GB"/>
    </w:rPr>
  </w:style>
  <w:style w:type="paragraph" w:customStyle="1" w:styleId="AppendixHeadingI">
    <w:name w:val="Appendix Heading I"/>
    <w:basedOn w:val="Normal"/>
    <w:link w:val="AppendixHeadingIChar"/>
    <w:uiPriority w:val="99"/>
    <w:rsid w:val="00DD0D12"/>
    <w:pPr>
      <w:keepNext/>
      <w:tabs>
        <w:tab w:val="clear" w:pos="794"/>
        <w:tab w:val="clear" w:pos="1191"/>
        <w:tab w:val="clear" w:pos="1588"/>
        <w:tab w:val="clear" w:pos="1985"/>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0"/>
    <w:uiPriority w:val="99"/>
    <w:rsid w:val="009B4276"/>
    <w:pPr>
      <w:keepNext/>
      <w:tabs>
        <w:tab w:val="clear" w:pos="794"/>
        <w:tab w:val="clear" w:pos="1191"/>
        <w:tab w:val="clear" w:pos="1588"/>
        <w:tab w:val="clear" w:pos="1985"/>
      </w:tabs>
      <w:spacing w:before="0" w:after="57" w:line="12" w:lineRule="exact"/>
      <w:jc w:val="center"/>
    </w:pPr>
    <w:rPr>
      <w:rFonts w:eastAsia="Malgun Gothic"/>
      <w:b/>
      <w:bCs/>
      <w:sz w:val="8"/>
      <w:szCs w:val="8"/>
      <w:lang w:val="en-US"/>
    </w:rPr>
  </w:style>
  <w:style w:type="paragraph" w:customStyle="1" w:styleId="11BodyText">
    <w:name w:val="11 BodyText"/>
    <w:basedOn w:val="Normal"/>
    <w:uiPriority w:val="99"/>
    <w:rsid w:val="009B4276"/>
    <w:pPr>
      <w:spacing w:before="0" w:after="220"/>
    </w:pPr>
    <w:rPr>
      <w:rFonts w:eastAsia="Malgun Gothic"/>
    </w:rPr>
  </w:style>
  <w:style w:type="paragraph" w:customStyle="1" w:styleId="Kommentarthema1">
    <w:name w:val="Kommentarthema1"/>
    <w:basedOn w:val="CommentText"/>
    <w:next w:val="CommentText"/>
    <w:uiPriority w:val="99"/>
    <w:semiHidden/>
    <w:rsid w:val="009B4276"/>
    <w:rPr>
      <w:rFonts w:eastAsia="Malgun Gothic"/>
      <w:b/>
      <w:bCs/>
      <w:lang w:eastAsia="zh-CN"/>
    </w:rPr>
  </w:style>
  <w:style w:type="paragraph" w:customStyle="1" w:styleId="figure1">
    <w:name w:val="figure"/>
    <w:basedOn w:val="Normal"/>
    <w:uiPriority w:val="99"/>
    <w:rsid w:val="009B4276"/>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
    <w:name w:val="Figure_# Char"/>
    <w:uiPriority w:val="99"/>
    <w:rsid w:val="009B4276"/>
    <w:rPr>
      <w:rFonts w:cs="Times New Roman"/>
      <w:lang w:val="en-US" w:eastAsia="en-US"/>
    </w:rPr>
  </w:style>
  <w:style w:type="character" w:customStyle="1" w:styleId="CourierTextChar">
    <w:name w:val="Courier Text Char"/>
    <w:uiPriority w:val="99"/>
    <w:rsid w:val="009B4276"/>
    <w:rPr>
      <w:rFonts w:ascii="Courier" w:hAnsi="Courier"/>
      <w:sz w:val="22"/>
      <w:lang w:val="en-GB" w:eastAsia="en-US"/>
    </w:rPr>
  </w:style>
  <w:style w:type="paragraph" w:styleId="BodyText2">
    <w:name w:val="Body Text 2"/>
    <w:basedOn w:val="Normal"/>
    <w:link w:val="BodyText2Char"/>
    <w:uiPriority w:val="99"/>
    <w:rsid w:val="009B4276"/>
    <w:pPr>
      <w:spacing w:after="120" w:line="480" w:lineRule="auto"/>
    </w:pPr>
    <w:rPr>
      <w:rFonts w:eastAsia="Malgun Gothic"/>
      <w:lang w:eastAsia="zh-CN"/>
    </w:rPr>
  </w:style>
  <w:style w:type="character" w:customStyle="1" w:styleId="BodyText2Char">
    <w:name w:val="Body Text 2 Char"/>
    <w:basedOn w:val="DefaultParagraphFont"/>
    <w:link w:val="BodyText2"/>
    <w:uiPriority w:val="99"/>
    <w:rsid w:val="009B4276"/>
    <w:rPr>
      <w:rFonts w:eastAsia="Malgun Gothic"/>
      <w:sz w:val="20"/>
      <w:szCs w:val="20"/>
      <w:lang w:val="en-GB" w:eastAsia="zh-CN"/>
    </w:rPr>
  </w:style>
  <w:style w:type="paragraph" w:customStyle="1" w:styleId="Normal1">
    <w:name w:val="Normal1"/>
    <w:basedOn w:val="TableTitle"/>
    <w:uiPriority w:val="99"/>
    <w:rsid w:val="009B4276"/>
    <w:pPr>
      <w:tabs>
        <w:tab w:val="center" w:pos="4864"/>
      </w:tabs>
      <w:jc w:val="both"/>
    </w:pPr>
    <w:rPr>
      <w:rFonts w:eastAsia="Malgun Gothic"/>
      <w:bCs/>
    </w:rPr>
  </w:style>
  <w:style w:type="paragraph" w:customStyle="1" w:styleId="equation0">
    <w:name w:val="equation"/>
    <w:basedOn w:val="Normal"/>
    <w:uiPriority w:val="99"/>
    <w:rsid w:val="009B4276"/>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lang w:val="en-US"/>
    </w:rPr>
  </w:style>
  <w:style w:type="paragraph" w:customStyle="1" w:styleId="AnnexNotitle0">
    <w:name w:val="Annex_No &amp; title"/>
    <w:basedOn w:val="Normal"/>
    <w:next w:val="Normal"/>
    <w:uiPriority w:val="99"/>
    <w:rsid w:val="009B4276"/>
    <w:pPr>
      <w:keepNext/>
      <w:keepLines/>
      <w:spacing w:before="480"/>
      <w:jc w:val="center"/>
    </w:pPr>
    <w:rPr>
      <w:rFonts w:eastAsia="Malgun Gothic"/>
      <w:b/>
      <w:sz w:val="28"/>
    </w:rPr>
  </w:style>
  <w:style w:type="paragraph" w:customStyle="1" w:styleId="TableTitleCharChar">
    <w:name w:val="Table_Title Char Char"/>
    <w:basedOn w:val="Normal"/>
    <w:next w:val="BlancCharChar"/>
    <w:uiPriority w:val="99"/>
    <w:rsid w:val="009B4276"/>
    <w:pPr>
      <w:keepNext/>
      <w:spacing w:before="240" w:after="113"/>
      <w:jc w:val="center"/>
    </w:pPr>
    <w:rPr>
      <w:rFonts w:eastAsia="Malgun Gothic"/>
      <w:b/>
      <w:bCs/>
    </w:rPr>
  </w:style>
  <w:style w:type="character" w:customStyle="1" w:styleId="TableTitleCharCharChar1">
    <w:name w:val="Table_Title Char Char Char1"/>
    <w:uiPriority w:val="99"/>
    <w:rsid w:val="009B4276"/>
    <w:rPr>
      <w:b/>
      <w:lang w:val="en-GB" w:eastAsia="en-US"/>
    </w:rPr>
  </w:style>
  <w:style w:type="character" w:customStyle="1" w:styleId="TableTitleCharCharChar">
    <w:name w:val="Table_Title Char Char Char"/>
    <w:uiPriority w:val="99"/>
    <w:rsid w:val="009B4276"/>
    <w:rPr>
      <w:b/>
      <w:lang w:val="en-GB" w:eastAsia="en-US"/>
    </w:rPr>
  </w:style>
  <w:style w:type="character" w:customStyle="1" w:styleId="Annex1Char">
    <w:name w:val="Annex 1 Char"/>
    <w:uiPriority w:val="99"/>
    <w:rsid w:val="009B4276"/>
    <w:rPr>
      <w:b/>
      <w:sz w:val="24"/>
      <w:lang w:val="en-GB" w:eastAsia="en-US"/>
    </w:rPr>
  </w:style>
  <w:style w:type="paragraph" w:customStyle="1" w:styleId="TableTitleChar">
    <w:name w:val="Table_Title Char"/>
    <w:basedOn w:val="Normal"/>
    <w:next w:val="Normal"/>
    <w:uiPriority w:val="99"/>
    <w:rsid w:val="009B4276"/>
    <w:pPr>
      <w:keepNext/>
      <w:spacing w:before="240" w:after="113"/>
      <w:jc w:val="center"/>
    </w:pPr>
    <w:rPr>
      <w:rFonts w:eastAsia="Malgun Gothic"/>
      <w:b/>
      <w:bCs/>
    </w:rPr>
  </w:style>
  <w:style w:type="character" w:customStyle="1" w:styleId="Annex3Char">
    <w:name w:val="Annex 3 Char"/>
    <w:uiPriority w:val="99"/>
    <w:rsid w:val="009B4276"/>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9B4276"/>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9B4276"/>
    <w:pPr>
      <w:keepLines w:val="0"/>
      <w:tabs>
        <w:tab w:val="clear" w:pos="794"/>
        <w:tab w:val="clear" w:pos="1191"/>
        <w:tab w:val="clear" w:pos="1588"/>
        <w:tab w:val="clear" w:pos="1985"/>
        <w:tab w:val="num" w:pos="432"/>
        <w:tab w:val="num" w:pos="757"/>
      </w:tabs>
      <w:jc w:val="both"/>
    </w:pPr>
    <w:rPr>
      <w:rFonts w:eastAsia="Batang"/>
      <w:bCs/>
    </w:rPr>
  </w:style>
  <w:style w:type="paragraph" w:customStyle="1" w:styleId="StyleHeading2TimesNewRoman11ptNotItalicJustifiedBe">
    <w:name w:val="Style Heading 2 + Times New Roman 11 pt Not Italic Justified Be..."/>
    <w:basedOn w:val="Heading2"/>
    <w:uiPriority w:val="99"/>
    <w:rsid w:val="009B4276"/>
    <w:pPr>
      <w:keepLines w:val="0"/>
      <w:tabs>
        <w:tab w:val="clear" w:pos="794"/>
        <w:tab w:val="clear" w:pos="1191"/>
        <w:tab w:val="clear" w:pos="1588"/>
        <w:tab w:val="clear" w:pos="1985"/>
        <w:tab w:val="num" w:pos="720"/>
        <w:tab w:val="num" w:pos="1440"/>
      </w:tabs>
      <w:ind w:left="1440" w:hanging="360"/>
    </w:pPr>
    <w:rPr>
      <w:rFonts w:eastAsia="Batang"/>
      <w:bCs/>
    </w:rPr>
  </w:style>
  <w:style w:type="paragraph" w:customStyle="1" w:styleId="StyleHeading3TimesNewRoman10ptJustifiedBefore905">
    <w:name w:val="Style Heading 3 + Times New Roman 10 pt Justified Before:  9.05 ..."/>
    <w:basedOn w:val="Heading3"/>
    <w:uiPriority w:val="99"/>
    <w:rsid w:val="009B4276"/>
    <w:pPr>
      <w:keepLines w:val="0"/>
      <w:tabs>
        <w:tab w:val="clear" w:pos="794"/>
        <w:tab w:val="clear" w:pos="1191"/>
        <w:tab w:val="clear" w:pos="1588"/>
        <w:tab w:val="clear" w:pos="1985"/>
        <w:tab w:val="num" w:pos="720"/>
        <w:tab w:val="num" w:pos="2160"/>
      </w:tabs>
      <w:ind w:left="1224" w:hanging="1224"/>
    </w:pPr>
    <w:rPr>
      <w:rFonts w:eastAsia="Batang"/>
      <w:bCs/>
      <w:lang w:val="en-US"/>
    </w:rPr>
  </w:style>
  <w:style w:type="character" w:customStyle="1" w:styleId="NoteChar1">
    <w:name w:val="Note Char1"/>
    <w:uiPriority w:val="99"/>
    <w:rsid w:val="009B4276"/>
    <w:rPr>
      <w:rFonts w:eastAsia="Batang"/>
      <w:sz w:val="18"/>
      <w:lang w:val="en-GB" w:eastAsia="en-US"/>
    </w:rPr>
  </w:style>
  <w:style w:type="paragraph" w:customStyle="1" w:styleId="StyletableheadingCentered">
    <w:name w:val="Style table heading + Centered"/>
    <w:basedOn w:val="tableheading"/>
    <w:uiPriority w:val="99"/>
    <w:rsid w:val="009B4276"/>
    <w:pPr>
      <w:spacing w:before="20" w:after="40"/>
      <w:jc w:val="center"/>
    </w:pPr>
    <w:rPr>
      <w:rFonts w:eastAsia="Batang"/>
    </w:rPr>
  </w:style>
  <w:style w:type="paragraph" w:customStyle="1" w:styleId="Styleenumlev1Left0Hanging03">
    <w:name w:val="Style enumlev1 + Left:  0&quot; Hanging:  0.3&quot;"/>
    <w:basedOn w:val="enumlev1"/>
    <w:uiPriority w:val="99"/>
    <w:rsid w:val="009B4276"/>
    <w:pPr>
      <w:spacing w:before="136"/>
      <w:ind w:left="432" w:hanging="432"/>
    </w:pPr>
    <w:rPr>
      <w:rFonts w:eastAsia="Batang"/>
    </w:rPr>
  </w:style>
  <w:style w:type="paragraph" w:customStyle="1" w:styleId="StyleNote111ptLeft0">
    <w:name w:val="Style Note 1 + 11 pt Left:  0&quot;"/>
    <w:basedOn w:val="Note1"/>
    <w:uiPriority w:val="99"/>
    <w:rsid w:val="009B4276"/>
    <w:pPr>
      <w:spacing w:before="136"/>
      <w:ind w:left="0"/>
    </w:pPr>
    <w:rPr>
      <w:rFonts w:eastAsia="Batang"/>
      <w:sz w:val="22"/>
    </w:rPr>
  </w:style>
  <w:style w:type="paragraph" w:customStyle="1" w:styleId="Annex3CharChar">
    <w:name w:val="Annex 3 Char Char"/>
    <w:basedOn w:val="Normal"/>
    <w:next w:val="Normal"/>
    <w:link w:val="Annex3CharCharChar"/>
    <w:uiPriority w:val="99"/>
    <w:rsid w:val="009B4276"/>
    <w:pPr>
      <w:keepNext/>
      <w:tabs>
        <w:tab w:val="num" w:pos="720"/>
      </w:tabs>
      <w:spacing w:before="181"/>
      <w:ind w:left="1224" w:hanging="1224"/>
      <w:outlineLvl w:val="2"/>
    </w:pPr>
    <w:rPr>
      <w:rFonts w:ascii="Times" w:eastAsia="Malgun Gothic" w:hAnsi="Times"/>
      <w:b/>
      <w:bCs/>
    </w:rPr>
  </w:style>
  <w:style w:type="paragraph" w:customStyle="1" w:styleId="Annex4CharCharCharChar">
    <w:name w:val="Annex 4 Char Char Char Char"/>
    <w:basedOn w:val="Annex3CharChar"/>
    <w:next w:val="Normal"/>
    <w:link w:val="Annex4CharCharCharCharChar"/>
    <w:uiPriority w:val="99"/>
    <w:rsid w:val="009B4276"/>
    <w:pPr>
      <w:ind w:left="1728" w:hanging="1728"/>
    </w:pPr>
    <w:rPr>
      <w:lang w:val="en-US"/>
    </w:rPr>
  </w:style>
  <w:style w:type="paragraph" w:customStyle="1" w:styleId="Annex6">
    <w:name w:val="Annex 6"/>
    <w:basedOn w:val="Annex5"/>
    <w:next w:val="Normal"/>
    <w:autoRedefine/>
    <w:uiPriority w:val="99"/>
    <w:rsid w:val="009B4276"/>
    <w:pPr>
      <w:numPr>
        <w:numId w:val="4"/>
      </w:numPr>
      <w:tabs>
        <w:tab w:val="num" w:pos="1080"/>
        <w:tab w:val="num" w:pos="117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9B4276"/>
    <w:pPr>
      <w:tabs>
        <w:tab w:val="clear" w:pos="1191"/>
        <w:tab w:val="clear" w:pos="1985"/>
        <w:tab w:val="right" w:pos="9696"/>
      </w:tabs>
      <w:spacing w:before="200" w:after="240"/>
      <w:ind w:left="794"/>
      <w:jc w:val="left"/>
    </w:pPr>
    <w:rPr>
      <w:rFonts w:ascii="Times" w:eastAsia="Malgun Gothic" w:hAnsi="Times"/>
      <w:szCs w:val="22"/>
    </w:rPr>
  </w:style>
  <w:style w:type="character" w:customStyle="1" w:styleId="AVCEquationlevel1CharCharCharCharChar">
    <w:name w:val="AVC Equation level 1 Char Char Char Char Char"/>
    <w:link w:val="AVCEquationlevel1CharCharCharChar"/>
    <w:uiPriority w:val="99"/>
    <w:locked/>
    <w:rsid w:val="009B4276"/>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9B4276"/>
    <w:pPr>
      <w:tabs>
        <w:tab w:val="left" w:pos="403"/>
        <w:tab w:val="left" w:pos="792"/>
        <w:tab w:val="left" w:pos="1195"/>
        <w:tab w:val="left" w:pos="1584"/>
        <w:tab w:val="left" w:pos="1987"/>
        <w:tab w:val="left" w:pos="2376"/>
        <w:tab w:val="left" w:pos="2779"/>
        <w:tab w:val="left" w:pos="3168"/>
      </w:tabs>
      <w:spacing w:before="120"/>
      <w:jc w:val="both"/>
    </w:pPr>
    <w:rPr>
      <w:rFonts w:eastAsia="Malgun Gothic"/>
      <w:sz w:val="20"/>
      <w:szCs w:val="20"/>
      <w:lang w:val="en-GB"/>
    </w:rPr>
  </w:style>
  <w:style w:type="character" w:customStyle="1" w:styleId="Annex3CharCharChar">
    <w:name w:val="Annex 3 Char Char Char"/>
    <w:link w:val="Annex3CharChar"/>
    <w:uiPriority w:val="99"/>
    <w:locked/>
    <w:rsid w:val="009B4276"/>
    <w:rPr>
      <w:rFonts w:ascii="Times" w:eastAsia="Malgun Gothic" w:hAnsi="Times"/>
      <w:b/>
      <w:bCs/>
      <w:sz w:val="20"/>
      <w:szCs w:val="20"/>
      <w:lang w:val="en-GB"/>
    </w:rPr>
  </w:style>
  <w:style w:type="character" w:customStyle="1" w:styleId="SVCBulletslevel1CharChar">
    <w:name w:val="SVC Bullets level 1 Char Char"/>
    <w:link w:val="SVCBulletslevel1Char"/>
    <w:uiPriority w:val="99"/>
    <w:locked/>
    <w:rsid w:val="009B4276"/>
    <w:rPr>
      <w:lang w:val="en-GB"/>
    </w:rPr>
  </w:style>
  <w:style w:type="paragraph" w:customStyle="1" w:styleId="SVCBulletslevel4Char">
    <w:name w:val="SVC Bullets level 4 Char"/>
    <w:basedOn w:val="Normal"/>
    <w:link w:val="SVCBulletslevel4CharChar"/>
    <w:rsid w:val="009B4276"/>
    <w:pPr>
      <w:tabs>
        <w:tab w:val="num" w:pos="2880"/>
      </w:tabs>
      <w:ind w:left="2880" w:hanging="360"/>
    </w:pPr>
    <w:rPr>
      <w:rFonts w:ascii="Times" w:eastAsia="Malgun Gothic" w:hAnsi="Times"/>
      <w:lang w:eastAsia="zh-CN"/>
    </w:rPr>
  </w:style>
  <w:style w:type="paragraph" w:customStyle="1" w:styleId="SVCBulletslevel5">
    <w:name w:val="SVC Bullets level 5"/>
    <w:basedOn w:val="SVCBulletslevel4Char"/>
    <w:uiPriority w:val="99"/>
    <w:rsid w:val="009B4276"/>
    <w:pPr>
      <w:tabs>
        <w:tab w:val="clear" w:pos="2880"/>
        <w:tab w:val="num" w:pos="3600"/>
      </w:tabs>
      <w:ind w:left="3600"/>
    </w:pPr>
  </w:style>
  <w:style w:type="paragraph" w:customStyle="1" w:styleId="SVCBulletslevel6">
    <w:name w:val="SVC Bullets level 6"/>
    <w:basedOn w:val="SVCBulletslevel5"/>
    <w:uiPriority w:val="99"/>
    <w:rsid w:val="009B4276"/>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9B4276"/>
    <w:rPr>
      <w:rFonts w:eastAsia="Malgun Gothic"/>
      <w:sz w:val="20"/>
      <w:szCs w:val="20"/>
      <w:lang w:val="en-GB"/>
    </w:rPr>
  </w:style>
  <w:style w:type="character" w:customStyle="1" w:styleId="SVCBulletslevel4CharChar">
    <w:name w:val="SVC Bullets level 4 Char Char"/>
    <w:basedOn w:val="DefaultParagraphFont"/>
    <w:link w:val="SVCBulletslevel4Char"/>
    <w:locked/>
    <w:rsid w:val="009B4276"/>
    <w:rPr>
      <w:rFonts w:ascii="Times" w:eastAsia="Malgun Gothic" w:hAnsi="Times"/>
      <w:sz w:val="20"/>
      <w:szCs w:val="20"/>
      <w:lang w:val="en-GB" w:eastAsia="zh-CN"/>
    </w:rPr>
  </w:style>
  <w:style w:type="paragraph" w:customStyle="1" w:styleId="SVCBulletslevel7">
    <w:name w:val="SVC Bullets level 7"/>
    <w:basedOn w:val="SVCBulletslevel6"/>
    <w:uiPriority w:val="99"/>
    <w:rsid w:val="009B4276"/>
    <w:pPr>
      <w:ind w:left="2772"/>
    </w:pPr>
  </w:style>
  <w:style w:type="paragraph" w:customStyle="1" w:styleId="SVCBulletslevel8">
    <w:name w:val="SVC Bullets level 8"/>
    <w:basedOn w:val="SVCBulletslevel7"/>
    <w:uiPriority w:val="99"/>
    <w:rsid w:val="009B4276"/>
    <w:pPr>
      <w:ind w:left="3168"/>
    </w:pPr>
  </w:style>
  <w:style w:type="paragraph" w:customStyle="1" w:styleId="SVCBulletslevel3">
    <w:name w:val="SVC Bullets level 3"/>
    <w:basedOn w:val="Normal"/>
    <w:uiPriority w:val="99"/>
    <w:rsid w:val="009B4276"/>
    <w:pPr>
      <w:tabs>
        <w:tab w:val="num" w:pos="-31680"/>
      </w:tabs>
      <w:ind w:left="1195" w:hanging="403"/>
    </w:pPr>
    <w:rPr>
      <w:rFonts w:eastAsia="Malgun Gothic"/>
    </w:rPr>
  </w:style>
  <w:style w:type="paragraph" w:customStyle="1" w:styleId="SVCBulletslevel2CharChar">
    <w:name w:val="SVC Bullets level 2 Char Char"/>
    <w:basedOn w:val="Normal"/>
    <w:link w:val="SVCBulletslevel2CharCharChar"/>
    <w:uiPriority w:val="99"/>
    <w:rsid w:val="009B4276"/>
    <w:pPr>
      <w:numPr>
        <w:numId w:val="8"/>
      </w:numPr>
      <w:tabs>
        <w:tab w:val="clear" w:pos="794"/>
        <w:tab w:val="clear" w:pos="1191"/>
        <w:tab w:val="clear" w:pos="1588"/>
        <w:tab w:val="clear" w:pos="1985"/>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rPr>
  </w:style>
  <w:style w:type="character" w:customStyle="1" w:styleId="SVCBulletslevel2CharCharChar">
    <w:name w:val="SVC Bullets level 2 Char Char Char"/>
    <w:link w:val="SVCBulletslevel2CharChar"/>
    <w:uiPriority w:val="99"/>
    <w:locked/>
    <w:rsid w:val="009B4276"/>
    <w:rPr>
      <w:rFonts w:eastAsia="Malgun Gothic"/>
      <w:sz w:val="22"/>
      <w:szCs w:val="20"/>
      <w:lang w:val="en-CA"/>
    </w:rPr>
  </w:style>
  <w:style w:type="paragraph" w:customStyle="1" w:styleId="FigureCharChar">
    <w:name w:val="Figure_# Char Char"/>
    <w:basedOn w:val="Normal"/>
    <w:next w:val="FigureTitleChar"/>
    <w:link w:val="FigureCharCharChar"/>
    <w:uiPriority w:val="99"/>
    <w:rsid w:val="009B4276"/>
    <w:pPr>
      <w:keepNext/>
      <w:tabs>
        <w:tab w:val="clear" w:pos="794"/>
        <w:tab w:val="clear" w:pos="1191"/>
        <w:tab w:val="clear" w:pos="1588"/>
        <w:tab w:val="clear" w:pos="1985"/>
      </w:tabs>
      <w:spacing w:before="567" w:after="113"/>
      <w:jc w:val="center"/>
    </w:pPr>
    <w:rPr>
      <w:rFonts w:eastAsia="Malgun Gothic"/>
    </w:rPr>
  </w:style>
  <w:style w:type="paragraph" w:customStyle="1" w:styleId="FigureCharCharChar0">
    <w:name w:val="Figure Char Char Char"/>
    <w:basedOn w:val="Normal"/>
    <w:next w:val="Normal"/>
    <w:link w:val="FigureCharCharCharChar"/>
    <w:uiPriority w:val="99"/>
    <w:rsid w:val="009B4276"/>
    <w:pPr>
      <w:spacing w:before="240" w:after="480"/>
      <w:jc w:val="center"/>
    </w:pPr>
    <w:rPr>
      <w:rFonts w:eastAsia="Malgun Gothic"/>
    </w:rPr>
  </w:style>
  <w:style w:type="paragraph" w:customStyle="1" w:styleId="figureCharCharChar1">
    <w:name w:val="figure Char Char Char"/>
    <w:basedOn w:val="Normal"/>
    <w:link w:val="figureCharCharCharChar0"/>
    <w:uiPriority w:val="99"/>
    <w:rsid w:val="009B4276"/>
    <w:pPr>
      <w:keepNext/>
      <w:tabs>
        <w:tab w:val="clear" w:pos="794"/>
        <w:tab w:val="clear" w:pos="1191"/>
        <w:tab w:val="clear" w:pos="1588"/>
        <w:tab w:val="clear" w:pos="1985"/>
      </w:tabs>
      <w:overflowPunct/>
      <w:autoSpaceDE/>
      <w:autoSpaceDN/>
      <w:adjustRightInd/>
      <w:spacing w:before="0" w:after="220"/>
      <w:jc w:val="center"/>
      <w:textAlignment w:val="auto"/>
    </w:pPr>
    <w:rPr>
      <w:rFonts w:ascii="Helvetica" w:eastAsia="Malgun Gothic" w:hAnsi="Helvetica" w:cs="Helvetica"/>
      <w:color w:val="000000"/>
      <w:lang w:val="fr-FR"/>
    </w:rPr>
  </w:style>
  <w:style w:type="character" w:customStyle="1" w:styleId="FigureChar2">
    <w:name w:val="Figure_# Char2"/>
    <w:uiPriority w:val="99"/>
    <w:rsid w:val="009B4276"/>
    <w:rPr>
      <w:rFonts w:cs="Times New Roman"/>
      <w:lang w:val="en-US" w:eastAsia="en-US"/>
    </w:rPr>
  </w:style>
  <w:style w:type="paragraph" w:customStyle="1" w:styleId="AVCIndentlevel2">
    <w:name w:val="AVC Indent level 2"/>
    <w:basedOn w:val="AVCIndentlevel1"/>
    <w:uiPriority w:val="99"/>
    <w:rsid w:val="009B4276"/>
    <w:pPr>
      <w:ind w:left="794"/>
    </w:pPr>
  </w:style>
  <w:style w:type="paragraph" w:customStyle="1" w:styleId="AVCIndentlevel1">
    <w:name w:val="AVC Indent level 1"/>
    <w:basedOn w:val="Normal"/>
    <w:uiPriority w:val="99"/>
    <w:rsid w:val="009B4276"/>
    <w:pPr>
      <w:tabs>
        <w:tab w:val="left" w:pos="397"/>
      </w:tabs>
      <w:ind w:left="397"/>
      <w:textAlignment w:val="auto"/>
    </w:pPr>
    <w:rPr>
      <w:rFonts w:eastAsia="Malgun Gothic"/>
    </w:rPr>
  </w:style>
  <w:style w:type="paragraph" w:customStyle="1" w:styleId="Style1">
    <w:name w:val="Style1"/>
    <w:basedOn w:val="AVCBulletlevel1CharChar"/>
    <w:uiPriority w:val="99"/>
    <w:rsid w:val="009B4276"/>
    <w:pPr>
      <w:ind w:left="2304" w:hanging="403"/>
    </w:pPr>
  </w:style>
  <w:style w:type="paragraph" w:customStyle="1" w:styleId="AVCEquationlevel2">
    <w:name w:val="AVC Equation level 2"/>
    <w:basedOn w:val="AVCEquationlevel1CharCharCharChar"/>
    <w:uiPriority w:val="99"/>
    <w:rsid w:val="009B4276"/>
    <w:pPr>
      <w:tabs>
        <w:tab w:val="left" w:pos="1191"/>
      </w:tabs>
      <w:ind w:left="1191"/>
    </w:pPr>
  </w:style>
  <w:style w:type="paragraph" w:customStyle="1" w:styleId="AVCBulletlevel2CharChar">
    <w:name w:val="AVC Bullet level 2 Char Char"/>
    <w:basedOn w:val="AVCBulletlevel1CharChar"/>
    <w:link w:val="AVCBulletlevel2CharCharChar"/>
    <w:rsid w:val="009B4276"/>
    <w:pPr>
      <w:tabs>
        <w:tab w:val="clear" w:pos="397"/>
        <w:tab w:val="clear" w:pos="792"/>
        <w:tab w:val="num" w:pos="794"/>
      </w:tabs>
      <w:ind w:left="794" w:hanging="391"/>
    </w:pPr>
  </w:style>
  <w:style w:type="paragraph" w:customStyle="1" w:styleId="AVCEquationlevel3">
    <w:name w:val="AVC Equation level 3"/>
    <w:basedOn w:val="AVCEquationlevel2"/>
    <w:uiPriority w:val="99"/>
    <w:rsid w:val="009B4276"/>
    <w:pPr>
      <w:ind w:left="1588"/>
    </w:pPr>
  </w:style>
  <w:style w:type="character" w:customStyle="1" w:styleId="AVCEquationlevel1Char1">
    <w:name w:val="AVC Equation level 1 Char1"/>
    <w:uiPriority w:val="99"/>
    <w:rsid w:val="009B4276"/>
    <w:rPr>
      <w:sz w:val="22"/>
      <w:lang w:val="en-GB" w:eastAsia="en-US"/>
    </w:rPr>
  </w:style>
  <w:style w:type="character" w:customStyle="1" w:styleId="figureCharCharCharChar0">
    <w:name w:val="figure Char Char Char Char"/>
    <w:link w:val="figureCharCharChar1"/>
    <w:uiPriority w:val="99"/>
    <w:locked/>
    <w:rsid w:val="009B4276"/>
    <w:rPr>
      <w:rFonts w:ascii="Helvetica" w:eastAsia="Malgun Gothic" w:hAnsi="Helvetica" w:cs="Helvetica"/>
      <w:color w:val="000000"/>
      <w:sz w:val="20"/>
      <w:szCs w:val="20"/>
      <w:lang w:val="fr-FR"/>
    </w:rPr>
  </w:style>
  <w:style w:type="character" w:customStyle="1" w:styleId="FigureCharCharCharChar">
    <w:name w:val="Figure Char Char Char Char"/>
    <w:link w:val="FigureCharCharChar0"/>
    <w:uiPriority w:val="99"/>
    <w:locked/>
    <w:rsid w:val="009B4276"/>
    <w:rPr>
      <w:rFonts w:eastAsia="Malgun Gothic"/>
      <w:sz w:val="20"/>
      <w:szCs w:val="20"/>
      <w:lang w:val="en-GB"/>
    </w:rPr>
  </w:style>
  <w:style w:type="character" w:customStyle="1" w:styleId="FigureCharCharChar">
    <w:name w:val="Figure_# Char Char Char"/>
    <w:link w:val="FigureCharChar"/>
    <w:uiPriority w:val="99"/>
    <w:locked/>
    <w:rsid w:val="009B4276"/>
    <w:rPr>
      <w:rFonts w:eastAsia="Malgun Gothic"/>
      <w:sz w:val="20"/>
      <w:szCs w:val="20"/>
      <w:lang w:val="en-GB"/>
    </w:rPr>
  </w:style>
  <w:style w:type="paragraph" w:customStyle="1" w:styleId="AVCBulletlevel6">
    <w:name w:val="AVC Bullet level 6"/>
    <w:basedOn w:val="AVCBulletlevel1CharChar"/>
    <w:uiPriority w:val="99"/>
    <w:rsid w:val="009B4276"/>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character" w:customStyle="1" w:styleId="AVCNumberinglevel2Char">
    <w:name w:val="AVC Numbering level 2 Char"/>
    <w:uiPriority w:val="99"/>
    <w:rsid w:val="009B4276"/>
  </w:style>
  <w:style w:type="paragraph" w:customStyle="1" w:styleId="TableTextCentred">
    <w:name w:val="Table_Text_Centred"/>
    <w:basedOn w:val="TableText0"/>
    <w:uiPriority w:val="99"/>
    <w:rsid w:val="009B4276"/>
    <w:pPr>
      <w:jc w:val="center"/>
    </w:pPr>
    <w:rPr>
      <w:rFonts w:eastAsia="Malgun Gothic"/>
      <w:szCs w:val="18"/>
    </w:rPr>
  </w:style>
  <w:style w:type="paragraph" w:customStyle="1" w:styleId="AVCNumberinglevel2">
    <w:name w:val="AVC Numbering level 2"/>
    <w:basedOn w:val="AVCNumberinglevel1"/>
    <w:uiPriority w:val="99"/>
    <w:rsid w:val="009B4276"/>
    <w:pPr>
      <w:tabs>
        <w:tab w:val="left" w:pos="397"/>
      </w:tabs>
      <w:ind w:left="720" w:hanging="720"/>
    </w:pPr>
  </w:style>
  <w:style w:type="paragraph" w:customStyle="1" w:styleId="AVCIndentlevel3">
    <w:name w:val="AVC Indent level 3"/>
    <w:basedOn w:val="AVCIndentlevel2"/>
    <w:uiPriority w:val="99"/>
    <w:rsid w:val="009B4276"/>
    <w:pPr>
      <w:ind w:left="1191"/>
    </w:pPr>
  </w:style>
  <w:style w:type="paragraph" w:customStyle="1" w:styleId="AVCBulletlevel1CharChar">
    <w:name w:val="AVC Bullet level 1 Char Char"/>
    <w:basedOn w:val="Normal"/>
    <w:link w:val="AVCBulletlevel1CharCharChar"/>
    <w:uiPriority w:val="99"/>
    <w:rsid w:val="009B4276"/>
    <w:pPr>
      <w:numPr>
        <w:numId w:val="13"/>
      </w:numPr>
      <w:tabs>
        <w:tab w:val="clear" w:pos="794"/>
        <w:tab w:val="clear" w:pos="1191"/>
        <w:tab w:val="left" w:pos="792"/>
        <w:tab w:val="left" w:pos="1195"/>
        <w:tab w:val="left" w:pos="2376"/>
        <w:tab w:val="left" w:pos="2779"/>
      </w:tabs>
    </w:pPr>
    <w:rPr>
      <w:rFonts w:ascii="Times" w:eastAsia="Malgun Gothic" w:hAnsi="Times"/>
    </w:rPr>
  </w:style>
  <w:style w:type="character" w:customStyle="1" w:styleId="EquationChar1">
    <w:name w:val="Equation Char1"/>
    <w:uiPriority w:val="99"/>
    <w:rsid w:val="009B4276"/>
    <w:rPr>
      <w:sz w:val="22"/>
      <w:lang w:val="en-GB" w:eastAsia="en-US"/>
    </w:rPr>
  </w:style>
  <w:style w:type="character" w:customStyle="1" w:styleId="AVCEquationlevel1Char2">
    <w:name w:val="AVC Equation level 1 Char2"/>
    <w:basedOn w:val="EquationChar1"/>
    <w:uiPriority w:val="99"/>
    <w:locked/>
    <w:rsid w:val="009B4276"/>
    <w:rPr>
      <w:rFonts w:cs="Times New Roman"/>
      <w:sz w:val="22"/>
      <w:szCs w:val="22"/>
      <w:lang w:val="en-GB" w:eastAsia="en-US" w:bidi="ar-SA"/>
    </w:rPr>
  </w:style>
  <w:style w:type="character" w:customStyle="1" w:styleId="AVCEquationlevel2Char">
    <w:name w:val="AVC Equation level 2 Char"/>
    <w:uiPriority w:val="99"/>
    <w:rsid w:val="009B4276"/>
    <w:rPr>
      <w:sz w:val="22"/>
      <w:lang w:val="en-GB" w:eastAsia="en-US"/>
    </w:rPr>
  </w:style>
  <w:style w:type="paragraph" w:customStyle="1" w:styleId="BalloonText1">
    <w:name w:val="Balloon Text1"/>
    <w:basedOn w:val="Normal"/>
    <w:uiPriority w:val="99"/>
    <w:semiHidden/>
    <w:rsid w:val="009B4276"/>
    <w:pPr>
      <w:tabs>
        <w:tab w:val="clear" w:pos="794"/>
        <w:tab w:val="clear" w:pos="1191"/>
        <w:tab w:val="clear" w:pos="1588"/>
        <w:tab w:val="clear" w:pos="1985"/>
      </w:tabs>
      <w:overflowPunct/>
      <w:autoSpaceDE/>
      <w:autoSpaceDN/>
      <w:adjustRightInd/>
      <w:spacing w:before="0"/>
      <w:jc w:val="left"/>
      <w:textAlignment w:val="auto"/>
    </w:pPr>
    <w:rPr>
      <w:rFonts w:ascii="Tahoma" w:eastAsia="Malgun Gothic" w:hAnsi="Tahoma" w:cs="Tahoma"/>
      <w:sz w:val="16"/>
      <w:szCs w:val="16"/>
      <w:lang w:val="en-US"/>
    </w:rPr>
  </w:style>
  <w:style w:type="paragraph" w:customStyle="1" w:styleId="CommentSubject1">
    <w:name w:val="Comment Subject1"/>
    <w:basedOn w:val="CommentText"/>
    <w:next w:val="CommentText"/>
    <w:uiPriority w:val="99"/>
    <w:semiHidden/>
    <w:rsid w:val="009B4276"/>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9B4276"/>
    <w:rPr>
      <w:rFonts w:ascii="Times New Roman" w:hAnsi="Times New Roman"/>
      <w:lang w:val="en-GB" w:eastAsia="en-US"/>
    </w:rPr>
  </w:style>
  <w:style w:type="paragraph" w:customStyle="1" w:styleId="AVCBulletlevel4">
    <w:name w:val="AVC Bullet level 4"/>
    <w:basedOn w:val="AVCBulletlevel1CharChar"/>
    <w:uiPriority w:val="99"/>
    <w:rsid w:val="009B4276"/>
    <w:pPr>
      <w:numPr>
        <w:numId w:val="10"/>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9B4276"/>
    <w:pPr>
      <w:numPr>
        <w:numId w:val="11"/>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9B4276"/>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9B4276"/>
    <w:pPr>
      <w:numPr>
        <w:numId w:val="0"/>
      </w:numPr>
      <w:tabs>
        <w:tab w:val="clear" w:pos="1191"/>
      </w:tabs>
    </w:pPr>
  </w:style>
  <w:style w:type="paragraph" w:customStyle="1" w:styleId="AVCNumberinglevel1">
    <w:name w:val="AVC Numbering level 1"/>
    <w:basedOn w:val="Normal"/>
    <w:uiPriority w:val="99"/>
    <w:rsid w:val="009B4276"/>
    <w:pPr>
      <w:numPr>
        <w:numId w:val="14"/>
      </w:numPr>
      <w:ind w:left="403" w:hanging="403"/>
      <w:textAlignment w:val="auto"/>
    </w:pPr>
    <w:rPr>
      <w:rFonts w:eastAsia="Malgun Gothic"/>
    </w:rPr>
  </w:style>
  <w:style w:type="paragraph" w:customStyle="1" w:styleId="LegendeFigure">
    <w:name w:val="Legende Figure"/>
    <w:basedOn w:val="Caption"/>
    <w:next w:val="Normal"/>
    <w:uiPriority w:val="99"/>
    <w:rsid w:val="009B4276"/>
    <w:pPr>
      <w:keepNext/>
      <w:tabs>
        <w:tab w:val="clear" w:pos="794"/>
        <w:tab w:val="clear" w:pos="1191"/>
        <w:tab w:val="clear" w:pos="1588"/>
        <w:tab w:val="clear" w:pos="1985"/>
        <w:tab w:val="num" w:pos="397"/>
      </w:tabs>
      <w:overflowPunct/>
      <w:autoSpaceDE/>
      <w:autoSpaceDN/>
      <w:adjustRightInd/>
      <w:ind w:left="1633" w:hanging="357"/>
      <w:textAlignment w:val="auto"/>
    </w:pPr>
    <w:rPr>
      <w:rFonts w:ascii="Arial" w:eastAsia="Malgun Gothic" w:hAnsi="Arial" w:cs="Arial"/>
      <w:b/>
      <w:bCs w:val="0"/>
      <w:i/>
      <w:sz w:val="20"/>
    </w:rPr>
  </w:style>
  <w:style w:type="character" w:customStyle="1" w:styleId="AVCBulletlevel1CharCharChar">
    <w:name w:val="AVC Bullet level 1 Char Char Char"/>
    <w:link w:val="AVCBulletlevel1CharChar"/>
    <w:uiPriority w:val="99"/>
    <w:locked/>
    <w:rsid w:val="009B4276"/>
    <w:rPr>
      <w:rFonts w:ascii="Times" w:eastAsia="Malgun Gothic" w:hAnsi="Times"/>
      <w:sz w:val="22"/>
      <w:szCs w:val="20"/>
      <w:lang w:val="en-CA"/>
    </w:rPr>
  </w:style>
  <w:style w:type="character" w:customStyle="1" w:styleId="AVCBulletlevel3CharCharCharCharChar">
    <w:name w:val="AVC Bullet level 3 Char Char Char Char Char"/>
    <w:link w:val="AVCBulletlevel3CharCharCharChar"/>
    <w:uiPriority w:val="99"/>
    <w:locked/>
    <w:rsid w:val="009B4276"/>
  </w:style>
  <w:style w:type="paragraph" w:customStyle="1" w:styleId="AVCBulletlevel3CharCharCharChar">
    <w:name w:val="AVC Bullet level 3 Char Char Char Char"/>
    <w:basedOn w:val="AVCBulletlevel1CharChar"/>
    <w:link w:val="AVCBulletlevel3CharCharCharCharChar"/>
    <w:uiPriority w:val="99"/>
    <w:rsid w:val="009B4276"/>
    <w:pPr>
      <w:numPr>
        <w:numId w:val="15"/>
      </w:numPr>
      <w:tabs>
        <w:tab w:val="clear" w:pos="1182"/>
        <w:tab w:val="clear" w:pos="1985"/>
        <w:tab w:val="num" w:pos="390"/>
        <w:tab w:val="num" w:pos="1117"/>
        <w:tab w:val="left" w:pos="1195"/>
      </w:tabs>
      <w:ind w:left="1117" w:hanging="360"/>
    </w:pPr>
    <w:rPr>
      <w:rFonts w:ascii="Times New Roman" w:eastAsiaTheme="minorEastAsia" w:hAnsi="Times New Roman"/>
      <w:sz w:val="24"/>
      <w:szCs w:val="24"/>
      <w:lang w:val="en-US"/>
    </w:rPr>
  </w:style>
  <w:style w:type="character" w:customStyle="1" w:styleId="FigureChar1">
    <w:name w:val="Figure_# Char1"/>
    <w:uiPriority w:val="99"/>
    <w:rsid w:val="009B4276"/>
    <w:rPr>
      <w:rFonts w:cs="Times New Roman"/>
      <w:lang w:val="en-US" w:eastAsia="en-US" w:bidi="ar-SA"/>
    </w:rPr>
  </w:style>
  <w:style w:type="character" w:customStyle="1" w:styleId="Annex4CharCharCharCharChar">
    <w:name w:val="Annex 4 Char Char Char Char Char"/>
    <w:link w:val="Annex4CharCharCharChar"/>
    <w:uiPriority w:val="99"/>
    <w:locked/>
    <w:rsid w:val="009B4276"/>
    <w:rPr>
      <w:rFonts w:ascii="Times" w:eastAsia="Malgun Gothic" w:hAnsi="Times"/>
      <w:b/>
      <w:bCs/>
      <w:sz w:val="20"/>
      <w:szCs w:val="20"/>
    </w:rPr>
  </w:style>
  <w:style w:type="paragraph" w:customStyle="1" w:styleId="AVCBulletlevel1Char1">
    <w:name w:val="AVC Bullet level 1 Char1"/>
    <w:basedOn w:val="Normal"/>
    <w:uiPriority w:val="99"/>
    <w:rsid w:val="009B4276"/>
    <w:pPr>
      <w:tabs>
        <w:tab w:val="left" w:pos="397"/>
        <w:tab w:val="num" w:pos="720"/>
      </w:tabs>
      <w:ind w:left="397" w:hanging="360"/>
    </w:pPr>
    <w:rPr>
      <w:rFonts w:eastAsia="Malgun Gothic"/>
    </w:rPr>
  </w:style>
  <w:style w:type="paragraph" w:customStyle="1" w:styleId="AVCBulletlevel3">
    <w:name w:val="AVC Bullet level 3"/>
    <w:basedOn w:val="Normal"/>
    <w:uiPriority w:val="99"/>
    <w:rsid w:val="009B4276"/>
    <w:pPr>
      <w:tabs>
        <w:tab w:val="left" w:pos="397"/>
        <w:tab w:val="num" w:pos="1191"/>
      </w:tabs>
      <w:ind w:left="1191" w:hanging="397"/>
    </w:pPr>
    <w:rPr>
      <w:rFonts w:eastAsia="Malgun Gothic"/>
    </w:rPr>
  </w:style>
  <w:style w:type="character" w:customStyle="1" w:styleId="SVCBulletslevel2CharCharCharCharChar">
    <w:name w:val="SVC Bullets level 2 Char Char Char Char Char"/>
    <w:basedOn w:val="SVCBulletslevel1CharCharCharChar"/>
    <w:uiPriority w:val="99"/>
    <w:rsid w:val="009B4276"/>
    <w:rPr>
      <w:rFonts w:eastAsia="Malgun Gothic" w:cs="Times New Roman"/>
      <w:sz w:val="20"/>
      <w:szCs w:val="20"/>
      <w:lang w:val="en-GB"/>
    </w:rPr>
  </w:style>
  <w:style w:type="paragraph" w:customStyle="1" w:styleId="SVCNumberinglevel1">
    <w:name w:val="SVC Numbering level 1"/>
    <w:basedOn w:val="SVCBulletslevel1CharCharChar"/>
    <w:uiPriority w:val="99"/>
    <w:rsid w:val="009B4276"/>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9B4276"/>
    <w:pPr>
      <w:numPr>
        <w:numId w:val="0"/>
      </w:numPr>
    </w:pPr>
  </w:style>
  <w:style w:type="paragraph" w:customStyle="1" w:styleId="SVCNumberinglevel3">
    <w:name w:val="SVC Numbering level 3"/>
    <w:basedOn w:val="SVCNumberinglevel2"/>
    <w:uiPriority w:val="99"/>
    <w:rsid w:val="009B4276"/>
    <w:pPr>
      <w:numPr>
        <w:ilvl w:val="2"/>
        <w:numId w:val="16"/>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9B4276"/>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9B4276"/>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9B4276"/>
    <w:pPr>
      <w:tabs>
        <w:tab w:val="clear" w:pos="1584"/>
      </w:tabs>
      <w:ind w:left="2000"/>
    </w:pPr>
  </w:style>
  <w:style w:type="paragraph" w:customStyle="1" w:styleId="SVCIndentlevel2">
    <w:name w:val="SVC Indent level 2"/>
    <w:basedOn w:val="SVCIndentlevel1"/>
    <w:uiPriority w:val="99"/>
    <w:rsid w:val="009B4276"/>
    <w:pPr>
      <w:ind w:left="800"/>
    </w:pPr>
  </w:style>
  <w:style w:type="paragraph" w:customStyle="1" w:styleId="SVCIndentlevel3">
    <w:name w:val="SVC Indent level 3"/>
    <w:basedOn w:val="SVCIndentlevel2"/>
    <w:uiPriority w:val="99"/>
    <w:rsid w:val="009B4276"/>
    <w:pPr>
      <w:tabs>
        <w:tab w:val="clear" w:pos="792"/>
      </w:tabs>
      <w:ind w:left="1200"/>
    </w:pPr>
  </w:style>
  <w:style w:type="paragraph" w:customStyle="1" w:styleId="SVCIndentlevel4">
    <w:name w:val="SVC Indent level 4"/>
    <w:uiPriority w:val="99"/>
    <w:rsid w:val="009B4276"/>
    <w:pPr>
      <w:tabs>
        <w:tab w:val="left" w:pos="1584"/>
        <w:tab w:val="left" w:pos="1987"/>
        <w:tab w:val="left" w:pos="2376"/>
        <w:tab w:val="left" w:pos="2779"/>
        <w:tab w:val="left" w:pos="3168"/>
      </w:tabs>
      <w:spacing w:before="120"/>
      <w:ind w:left="1600"/>
      <w:jc w:val="both"/>
    </w:pPr>
    <w:rPr>
      <w:rFonts w:eastAsia="Malgun Gothic"/>
      <w:sz w:val="20"/>
      <w:szCs w:val="20"/>
      <w:lang w:val="en-GB"/>
    </w:rPr>
  </w:style>
  <w:style w:type="paragraph" w:customStyle="1" w:styleId="SVCIndentlevel1">
    <w:name w:val="SVC Indent level 1"/>
    <w:basedOn w:val="SVCBulletslevel1CharCharChar"/>
    <w:uiPriority w:val="99"/>
    <w:rsid w:val="009B4276"/>
    <w:pPr>
      <w:tabs>
        <w:tab w:val="clear" w:pos="403"/>
      </w:tabs>
      <w:ind w:left="403"/>
    </w:pPr>
  </w:style>
  <w:style w:type="character" w:customStyle="1" w:styleId="AVCBulletlevel1CharCharCharChar">
    <w:name w:val="AVC Bullet level 1 Char Char Char Char"/>
    <w:uiPriority w:val="99"/>
    <w:rsid w:val="009B4276"/>
    <w:rPr>
      <w:lang w:val="en-GB" w:eastAsia="en-US"/>
    </w:rPr>
  </w:style>
  <w:style w:type="character" w:customStyle="1" w:styleId="AVCBulletlevel2CharCharChar">
    <w:name w:val="AVC Bullet level 2 Char Char Char"/>
    <w:link w:val="AVCBulletlevel2CharChar"/>
    <w:locked/>
    <w:rsid w:val="009B4276"/>
    <w:rPr>
      <w:rFonts w:ascii="Times" w:eastAsia="Malgun Gothic" w:hAnsi="Times"/>
      <w:sz w:val="22"/>
      <w:szCs w:val="20"/>
      <w:lang w:val="en-CA"/>
    </w:rPr>
  </w:style>
  <w:style w:type="paragraph" w:customStyle="1" w:styleId="AVCBulletlevel3Char">
    <w:name w:val="AVC Bullet level 3 Char"/>
    <w:basedOn w:val="AVCBulletlevel1CharChar"/>
    <w:uiPriority w:val="99"/>
    <w:rsid w:val="009B4276"/>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9B4276"/>
    <w:pPr>
      <w:tabs>
        <w:tab w:val="clear" w:pos="794"/>
        <w:tab w:val="clear" w:pos="1191"/>
        <w:tab w:val="num" w:pos="397"/>
        <w:tab w:val="left" w:pos="792"/>
        <w:tab w:val="left" w:pos="1195"/>
        <w:tab w:val="left" w:pos="2376"/>
        <w:tab w:val="left" w:pos="2779"/>
      </w:tabs>
      <w:ind w:left="397" w:hanging="397"/>
    </w:pPr>
    <w:rPr>
      <w:rFonts w:eastAsia="Malgun Gothic"/>
    </w:rPr>
  </w:style>
  <w:style w:type="paragraph" w:customStyle="1" w:styleId="AVCEquationlevel1">
    <w:name w:val="AVC Equation level 1"/>
    <w:basedOn w:val="Equation"/>
    <w:uiPriority w:val="99"/>
    <w:rsid w:val="009B4276"/>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9B4276"/>
    <w:rPr>
      <w:rFonts w:eastAsia="Malgun Gothic"/>
      <w:lang w:eastAsia="ko-KR"/>
    </w:rPr>
  </w:style>
  <w:style w:type="paragraph" w:customStyle="1" w:styleId="Annex4Char">
    <w:name w:val="Annex 4 Char"/>
    <w:basedOn w:val="Annex3CharChar"/>
    <w:next w:val="Normal"/>
    <w:uiPriority w:val="99"/>
    <w:rsid w:val="009B4276"/>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9B4276"/>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9B4276"/>
    <w:pPr>
      <w:numPr>
        <w:numId w:val="0"/>
      </w:numPr>
      <w:tabs>
        <w:tab w:val="clear" w:pos="1985"/>
        <w:tab w:val="num" w:pos="490"/>
      </w:tabs>
      <w:ind w:left="490" w:hanging="390"/>
    </w:pPr>
  </w:style>
  <w:style w:type="character" w:customStyle="1" w:styleId="TableTitleChar1">
    <w:name w:val="Table_Title Char1"/>
    <w:uiPriority w:val="99"/>
    <w:rsid w:val="009B4276"/>
    <w:rPr>
      <w:b/>
      <w:lang w:val="en-GB" w:eastAsia="en-US"/>
    </w:rPr>
  </w:style>
  <w:style w:type="paragraph" w:customStyle="1" w:styleId="AVCBulletlevel1Char">
    <w:name w:val="AVC Bullet level 1 Char"/>
    <w:basedOn w:val="Normal"/>
    <w:link w:val="AVCBulletlevel1CharChar1"/>
    <w:uiPriority w:val="99"/>
    <w:rsid w:val="009B4276"/>
    <w:pPr>
      <w:tabs>
        <w:tab w:val="clear" w:pos="794"/>
        <w:tab w:val="clear" w:pos="1191"/>
        <w:tab w:val="num" w:pos="397"/>
        <w:tab w:val="left" w:pos="792"/>
        <w:tab w:val="left" w:pos="1195"/>
        <w:tab w:val="left" w:pos="2376"/>
        <w:tab w:val="left" w:pos="2779"/>
      </w:tabs>
      <w:ind w:left="397" w:hanging="397"/>
    </w:pPr>
    <w:rPr>
      <w:rFonts w:ascii="Times" w:eastAsia="Malgun Gothic" w:hAnsi="Times"/>
    </w:rPr>
  </w:style>
  <w:style w:type="paragraph" w:customStyle="1" w:styleId="AVCEquationlevel1CharChar">
    <w:name w:val="AVC Equation level 1 Char Char"/>
    <w:basedOn w:val="Equation"/>
    <w:uiPriority w:val="99"/>
    <w:rsid w:val="009B4276"/>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9B4276"/>
    <w:pPr>
      <w:tabs>
        <w:tab w:val="clear" w:pos="403"/>
        <w:tab w:val="num" w:pos="360"/>
      </w:tabs>
      <w:ind w:left="360" w:hanging="360"/>
    </w:pPr>
  </w:style>
  <w:style w:type="paragraph" w:customStyle="1" w:styleId="SVCBulletslevel2Char">
    <w:name w:val="SVC Bullets level 2 Char"/>
    <w:basedOn w:val="Normal"/>
    <w:uiPriority w:val="99"/>
    <w:rsid w:val="009B4276"/>
    <w:rPr>
      <w:rFonts w:eastAsia="Malgun Gothic"/>
    </w:rPr>
  </w:style>
  <w:style w:type="paragraph" w:customStyle="1" w:styleId="SVCBulletslevel4">
    <w:name w:val="SVC Bullets level 4"/>
    <w:basedOn w:val="SVCBulletslevel3"/>
    <w:uiPriority w:val="99"/>
    <w:rsid w:val="009B4276"/>
    <w:pPr>
      <w:tabs>
        <w:tab w:val="clear" w:pos="-31680"/>
        <w:tab w:val="num" w:pos="1800"/>
      </w:tabs>
      <w:ind w:left="1800" w:hanging="360"/>
    </w:pPr>
  </w:style>
  <w:style w:type="paragraph" w:customStyle="1" w:styleId="SVCBulletslevel1Char">
    <w:name w:val="SVC Bullets level 1 Char"/>
    <w:link w:val="SVCBulletslevel1CharChar"/>
    <w:uiPriority w:val="99"/>
    <w:rsid w:val="009B4276"/>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9B4276"/>
    <w:pPr>
      <w:tabs>
        <w:tab w:val="clear" w:pos="-31680"/>
        <w:tab w:val="num" w:pos="2160"/>
      </w:tabs>
      <w:ind w:left="2160" w:hanging="360"/>
    </w:pPr>
  </w:style>
  <w:style w:type="paragraph" w:customStyle="1" w:styleId="AVCEquationlevel1CharCharChar">
    <w:name w:val="AVC Equation level 1 Char Char Char"/>
    <w:basedOn w:val="Equation"/>
    <w:uiPriority w:val="99"/>
    <w:rsid w:val="009B4276"/>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9B4276"/>
    <w:pPr>
      <w:tabs>
        <w:tab w:val="clear" w:pos="792"/>
      </w:tabs>
    </w:pPr>
  </w:style>
  <w:style w:type="paragraph" w:customStyle="1" w:styleId="SVCBulletslevel3Char">
    <w:name w:val="SVC Bullets level 3 Char"/>
    <w:basedOn w:val="SVCBulletslevel3"/>
    <w:uiPriority w:val="99"/>
    <w:rsid w:val="009B4276"/>
    <w:pPr>
      <w:tabs>
        <w:tab w:val="clear" w:pos="-31680"/>
        <w:tab w:val="num" w:pos="720"/>
      </w:tabs>
      <w:ind w:left="1224" w:hanging="1224"/>
    </w:pPr>
  </w:style>
  <w:style w:type="paragraph" w:customStyle="1" w:styleId="00BodyText">
    <w:name w:val="00 BodyText"/>
    <w:basedOn w:val="Normal"/>
    <w:link w:val="00BodyTextChar"/>
    <w:uiPriority w:val="99"/>
    <w:rsid w:val="009B4276"/>
    <w:pPr>
      <w:tabs>
        <w:tab w:val="clear" w:pos="794"/>
        <w:tab w:val="clear" w:pos="1191"/>
        <w:tab w:val="clear" w:pos="1588"/>
        <w:tab w:val="clear" w:pos="1985"/>
      </w:tabs>
      <w:overflowPunct/>
      <w:autoSpaceDE/>
      <w:autoSpaceDN/>
      <w:adjustRightInd/>
      <w:spacing w:before="0" w:after="220"/>
      <w:jc w:val="left"/>
      <w:textAlignment w:val="auto"/>
    </w:pPr>
    <w:rPr>
      <w:rFonts w:ascii="Arial" w:eastAsia="MS Mincho" w:hAnsi="Arial"/>
      <w:lang w:val="en-US" w:eastAsia="ja-JP"/>
    </w:rPr>
  </w:style>
  <w:style w:type="paragraph" w:customStyle="1" w:styleId="CharCharZchnZchnCharCharCarCar">
    <w:name w:val="Char Char Zchn Zchn Char Char Car Car"/>
    <w:uiPriority w:val="99"/>
    <w:semiHidden/>
    <w:rsid w:val="009B4276"/>
    <w:pPr>
      <w:keepNext/>
      <w:numPr>
        <w:numId w:val="18"/>
      </w:numPr>
      <w:autoSpaceDE w:val="0"/>
      <w:autoSpaceDN w:val="0"/>
      <w:adjustRightInd w:val="0"/>
      <w:spacing w:before="60" w:after="60"/>
      <w:jc w:val="both"/>
    </w:pPr>
    <w:rPr>
      <w:rFonts w:ascii="Arial" w:eastAsia="SimSun" w:hAnsi="Arial" w:cs="Arial"/>
      <w:color w:val="0000FF"/>
      <w:kern w:val="2"/>
      <w:sz w:val="20"/>
      <w:szCs w:val="20"/>
      <w:lang w:eastAsia="zh-CN"/>
    </w:rPr>
  </w:style>
  <w:style w:type="paragraph" w:customStyle="1" w:styleId="Annex7">
    <w:name w:val="Annex 7"/>
    <w:basedOn w:val="Annex6"/>
    <w:next w:val="Normal"/>
    <w:autoRedefine/>
    <w:uiPriority w:val="99"/>
    <w:rsid w:val="009B4276"/>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9B4276"/>
    <w:pPr>
      <w:numPr>
        <w:numId w:val="5"/>
      </w:numPr>
    </w:pPr>
    <w:rPr>
      <w:rFonts w:eastAsia="Malgun Gothic"/>
    </w:rPr>
  </w:style>
  <w:style w:type="paragraph" w:customStyle="1" w:styleId="NormalITU">
    <w:name w:val="Normal_ITU"/>
    <w:basedOn w:val="Normal"/>
    <w:uiPriority w:val="99"/>
    <w:rsid w:val="009B4276"/>
    <w:pPr>
      <w:tabs>
        <w:tab w:val="clear" w:pos="794"/>
        <w:tab w:val="clear" w:pos="1191"/>
        <w:tab w:val="clear" w:pos="1588"/>
        <w:tab w:val="clear" w:pos="1985"/>
      </w:tabs>
      <w:overflowPunct/>
      <w:spacing w:before="120"/>
      <w:jc w:val="left"/>
      <w:textAlignment w:val="auto"/>
    </w:pPr>
    <w:rPr>
      <w:rFonts w:eastAsia="MS Mincho" w:cs="Arial"/>
      <w:sz w:val="24"/>
      <w:lang w:val="en-US" w:eastAsia="ja-JP"/>
    </w:rPr>
  </w:style>
  <w:style w:type="paragraph" w:customStyle="1" w:styleId="XTableEntry">
    <w:name w:val="XTableEntry"/>
    <w:basedOn w:val="Normal"/>
    <w:uiPriority w:val="99"/>
    <w:rsid w:val="009B4276"/>
    <w:pPr>
      <w:tabs>
        <w:tab w:val="clear" w:pos="794"/>
        <w:tab w:val="clear" w:pos="1191"/>
        <w:tab w:val="clear" w:pos="1985"/>
        <w:tab w:val="left" w:pos="227"/>
        <w:tab w:val="left" w:pos="454"/>
        <w:tab w:val="left" w:pos="680"/>
        <w:tab w:val="left" w:pos="907"/>
        <w:tab w:val="left" w:pos="1134"/>
        <w:tab w:val="left" w:pos="1361"/>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rPr>
  </w:style>
  <w:style w:type="paragraph" w:customStyle="1" w:styleId="XParagraph">
    <w:name w:val="XParagraph"/>
    <w:basedOn w:val="Normal"/>
    <w:link w:val="XParagraphChar"/>
    <w:uiPriority w:val="99"/>
    <w:rsid w:val="009B4276"/>
    <w:pPr>
      <w:tabs>
        <w:tab w:val="clear" w:pos="794"/>
        <w:tab w:val="clear" w:pos="1588"/>
        <w:tab w:val="clear" w:pos="1985"/>
        <w:tab w:val="left" w:pos="284"/>
        <w:tab w:val="num" w:pos="1191"/>
      </w:tabs>
      <w:spacing w:before="120"/>
      <w:ind w:left="567"/>
    </w:pPr>
    <w:rPr>
      <w:rFonts w:ascii="Times" w:eastAsia="Malgun Gothic" w:hAnsi="Times"/>
      <w:szCs w:val="22"/>
    </w:rPr>
  </w:style>
  <w:style w:type="paragraph" w:customStyle="1" w:styleId="XBullet1">
    <w:name w:val="XBullet1"/>
    <w:basedOn w:val="Normal"/>
    <w:uiPriority w:val="99"/>
    <w:rsid w:val="009B4276"/>
    <w:pPr>
      <w:tabs>
        <w:tab w:val="clear" w:pos="794"/>
        <w:tab w:val="clear" w:pos="1191"/>
        <w:tab w:val="clear" w:pos="1588"/>
        <w:tab w:val="clear" w:pos="1985"/>
        <w:tab w:val="left" w:pos="284"/>
        <w:tab w:val="num" w:pos="21972"/>
      </w:tabs>
      <w:spacing w:before="120"/>
      <w:ind w:left="992" w:hanging="425"/>
    </w:pPr>
    <w:rPr>
      <w:rFonts w:eastAsia="Malgun Gothic"/>
      <w:szCs w:val="22"/>
    </w:rPr>
  </w:style>
  <w:style w:type="paragraph" w:customStyle="1" w:styleId="XBullet2">
    <w:name w:val="XBullet2"/>
    <w:basedOn w:val="XBullet1"/>
    <w:uiPriority w:val="99"/>
    <w:rsid w:val="009B4276"/>
    <w:pPr>
      <w:ind w:left="1417"/>
    </w:pPr>
  </w:style>
  <w:style w:type="character" w:customStyle="1" w:styleId="XParagraphChar">
    <w:name w:val="XParagraph Char"/>
    <w:link w:val="XParagraph"/>
    <w:uiPriority w:val="99"/>
    <w:locked/>
    <w:rsid w:val="009B4276"/>
    <w:rPr>
      <w:rFonts w:ascii="Times" w:eastAsia="Malgun Gothic" w:hAnsi="Times"/>
      <w:sz w:val="22"/>
      <w:szCs w:val="22"/>
      <w:lang w:val="en-GB"/>
    </w:rPr>
  </w:style>
  <w:style w:type="paragraph" w:customStyle="1" w:styleId="XEquation2">
    <w:name w:val="XEquation2"/>
    <w:basedOn w:val="Normal"/>
    <w:uiPriority w:val="99"/>
    <w:rsid w:val="009B4276"/>
    <w:pPr>
      <w:tabs>
        <w:tab w:val="clear" w:pos="1191"/>
        <w:tab w:val="clear" w:pos="1985"/>
        <w:tab w:val="right" w:pos="9356"/>
        <w:tab w:val="right" w:pos="9696"/>
      </w:tabs>
      <w:spacing w:before="120" w:after="120"/>
      <w:ind w:left="1701"/>
      <w:jc w:val="left"/>
    </w:pPr>
    <w:rPr>
      <w:rFonts w:eastAsia="Malgun Gothic"/>
      <w:szCs w:val="22"/>
    </w:rPr>
  </w:style>
  <w:style w:type="paragraph" w:customStyle="1" w:styleId="note10">
    <w:name w:val="note1"/>
    <w:basedOn w:val="Normal"/>
    <w:uiPriority w:val="99"/>
    <w:rsid w:val="009B4276"/>
    <w:pPr>
      <w:tabs>
        <w:tab w:val="clear" w:pos="794"/>
        <w:tab w:val="clear" w:pos="1191"/>
        <w:tab w:val="clear" w:pos="1588"/>
        <w:tab w:val="clear" w:pos="1985"/>
      </w:tabs>
      <w:adjustRightInd/>
      <w:spacing w:before="60" w:line="199" w:lineRule="atLeast"/>
      <w:ind w:left="284"/>
      <w:textAlignment w:val="auto"/>
    </w:pPr>
    <w:rPr>
      <w:rFonts w:eastAsia="Malgun Gothic"/>
      <w:sz w:val="18"/>
      <w:szCs w:val="18"/>
      <w:lang w:val="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9B4276"/>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References">
    <w:name w:val="References"/>
    <w:basedOn w:val="Normal"/>
    <w:uiPriority w:val="99"/>
    <w:rsid w:val="009B4276"/>
    <w:pPr>
      <w:numPr>
        <w:numId w:val="19"/>
      </w:numPr>
      <w:tabs>
        <w:tab w:val="clear" w:pos="794"/>
        <w:tab w:val="clear" w:pos="1191"/>
        <w:tab w:val="clear" w:pos="1588"/>
        <w:tab w:val="clear" w:pos="1985"/>
      </w:tabs>
      <w:overflowPunct/>
      <w:autoSpaceDE/>
      <w:autoSpaceDN/>
      <w:adjustRightInd/>
      <w:spacing w:before="0"/>
      <w:textAlignment w:val="auto"/>
    </w:pPr>
    <w:rPr>
      <w:rFonts w:eastAsia="MS Mincho"/>
      <w:sz w:val="16"/>
      <w:lang w:val="en-US"/>
    </w:rPr>
  </w:style>
  <w:style w:type="character" w:customStyle="1" w:styleId="Annex4CharChar">
    <w:name w:val="Annex 4 Char Char"/>
    <w:uiPriority w:val="99"/>
    <w:rsid w:val="009B4276"/>
    <w:rPr>
      <w:rFonts w:ascii="Arial" w:eastAsia="SimSun" w:hAnsi="Arial"/>
      <w:b/>
      <w:color w:val="0000FF"/>
      <w:kern w:val="2"/>
      <w:lang w:val="en-US" w:eastAsia="en-US"/>
    </w:rPr>
  </w:style>
  <w:style w:type="paragraph" w:customStyle="1" w:styleId="Bibliography1">
    <w:name w:val="Bibliography1"/>
    <w:basedOn w:val="Normal"/>
    <w:uiPriority w:val="99"/>
    <w:rsid w:val="009B4276"/>
    <w:pPr>
      <w:numPr>
        <w:numId w:val="20"/>
      </w:numPr>
      <w:tabs>
        <w:tab w:val="clear" w:pos="360"/>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character" w:customStyle="1" w:styleId="AVCBulletlevel1CharChar1">
    <w:name w:val="AVC Bullet level 1 Char Char1"/>
    <w:link w:val="AVCBulletlevel1Char"/>
    <w:uiPriority w:val="99"/>
    <w:locked/>
    <w:rsid w:val="009B4276"/>
    <w:rPr>
      <w:rFonts w:ascii="Times" w:eastAsia="Malgun Gothic" w:hAnsi="Times"/>
      <w:sz w:val="20"/>
      <w:szCs w:val="20"/>
      <w:lang w:val="en-GB"/>
    </w:rPr>
  </w:style>
  <w:style w:type="character" w:customStyle="1" w:styleId="Annex3Char1">
    <w:name w:val="Annex 3 Char1"/>
    <w:uiPriority w:val="99"/>
    <w:rsid w:val="009B4276"/>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9B4276"/>
    <w:pPr>
      <w:tabs>
        <w:tab w:val="clear" w:pos="397"/>
        <w:tab w:val="clear" w:pos="792"/>
        <w:tab w:val="num" w:pos="794"/>
      </w:tabs>
      <w:ind w:left="794" w:hanging="391"/>
    </w:pPr>
  </w:style>
  <w:style w:type="character" w:customStyle="1" w:styleId="00BodyTextChar">
    <w:name w:val="00 BodyText Char"/>
    <w:link w:val="00BodyText"/>
    <w:uiPriority w:val="99"/>
    <w:locked/>
    <w:rsid w:val="009B4276"/>
    <w:rPr>
      <w:rFonts w:ascii="Arial" w:eastAsia="MS Mincho" w:hAnsi="Arial"/>
      <w:sz w:val="22"/>
      <w:szCs w:val="20"/>
      <w:lang w:eastAsia="ja-JP"/>
    </w:rPr>
  </w:style>
  <w:style w:type="paragraph" w:customStyle="1" w:styleId="CharCharCharCharCharCharChar">
    <w:name w:val="Char Char Char Char Char Char Char"/>
    <w:uiPriority w:val="99"/>
    <w:semiHidden/>
    <w:rsid w:val="009B4276"/>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9B4276"/>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Foreword">
    <w:name w:val="Foreword"/>
    <w:basedOn w:val="Normal"/>
    <w:next w:val="Normal"/>
    <w:uiPriority w:val="99"/>
    <w:rsid w:val="009B4276"/>
    <w:pPr>
      <w:tabs>
        <w:tab w:val="clear" w:pos="794"/>
        <w:tab w:val="clear" w:pos="1191"/>
        <w:tab w:val="clear" w:pos="1588"/>
        <w:tab w:val="clear" w:pos="1985"/>
      </w:tabs>
      <w:overflowPunct/>
      <w:autoSpaceDE/>
      <w:autoSpaceDN/>
      <w:adjustRightInd/>
      <w:spacing w:before="0" w:after="240" w:line="230" w:lineRule="atLeast"/>
      <w:textAlignment w:val="auto"/>
    </w:pPr>
    <w:rPr>
      <w:rFonts w:ascii="Arial" w:eastAsia="MS Mincho" w:hAnsi="Arial"/>
      <w:color w:val="0000FF"/>
      <w:lang w:eastAsia="ja-JP"/>
    </w:rPr>
  </w:style>
  <w:style w:type="paragraph" w:styleId="ListBullet4">
    <w:name w:val="List Bullet 4"/>
    <w:basedOn w:val="Normal"/>
    <w:autoRedefine/>
    <w:uiPriority w:val="99"/>
    <w:rsid w:val="009B4276"/>
    <w:pPr>
      <w:tabs>
        <w:tab w:val="clear" w:pos="794"/>
        <w:tab w:val="clear" w:pos="1191"/>
        <w:tab w:val="clear" w:pos="1588"/>
        <w:tab w:val="clear" w:pos="1985"/>
        <w:tab w:val="num" w:pos="1209"/>
      </w:tabs>
      <w:overflowPunct/>
      <w:autoSpaceDE/>
      <w:autoSpaceDN/>
      <w:adjustRightInd/>
      <w:spacing w:before="0" w:after="240" w:line="230" w:lineRule="atLeast"/>
      <w:ind w:left="1209" w:hanging="360"/>
      <w:textAlignment w:val="auto"/>
    </w:pPr>
    <w:rPr>
      <w:rFonts w:ascii="Arial" w:eastAsia="MS Mincho" w:hAnsi="Arial"/>
      <w:lang w:eastAsia="ja-JP"/>
    </w:rPr>
  </w:style>
  <w:style w:type="paragraph" w:styleId="ListNumber5">
    <w:name w:val="List Number 5"/>
    <w:basedOn w:val="Normal"/>
    <w:uiPriority w:val="99"/>
    <w:rsid w:val="009B4276"/>
    <w:pPr>
      <w:numPr>
        <w:numId w:val="6"/>
      </w:numPr>
      <w:tabs>
        <w:tab w:val="clear" w:pos="794"/>
        <w:tab w:val="clear" w:pos="1191"/>
        <w:tab w:val="clear" w:pos="1440"/>
        <w:tab w:val="clear" w:pos="1588"/>
        <w:tab w:val="clear" w:pos="1985"/>
        <w:tab w:val="num" w:pos="0"/>
        <w:tab w:val="num" w:pos="1492"/>
      </w:tabs>
      <w:overflowPunct/>
      <w:autoSpaceDE/>
      <w:autoSpaceDN/>
      <w:adjustRightInd/>
      <w:spacing w:before="0" w:after="240" w:line="230" w:lineRule="atLeast"/>
      <w:ind w:left="1492" w:hanging="403"/>
      <w:textAlignment w:val="auto"/>
    </w:pPr>
    <w:rPr>
      <w:rFonts w:ascii="Arial" w:eastAsia="MS Mincho" w:hAnsi="Arial"/>
      <w:lang w:eastAsia="ja-JP"/>
    </w:rPr>
  </w:style>
  <w:style w:type="paragraph" w:customStyle="1" w:styleId="zzCopyright">
    <w:name w:val="zzCopyright"/>
    <w:basedOn w:val="Normal"/>
    <w:next w:val="Normal"/>
    <w:uiPriority w:val="99"/>
    <w:rsid w:val="009B4276"/>
    <w:pPr>
      <w:pBdr>
        <w:top w:val="single" w:sz="4" w:space="1" w:color="0000FF"/>
        <w:left w:val="single" w:sz="4" w:space="4" w:color="0000FF"/>
        <w:bottom w:val="single" w:sz="4" w:space="1" w:color="0000FF"/>
        <w:right w:val="single" w:sz="4" w:space="4" w:color="0000FF"/>
      </w:pBdr>
      <w:tabs>
        <w:tab w:val="clear" w:pos="794"/>
        <w:tab w:val="clear" w:pos="1191"/>
        <w:tab w:val="clear" w:pos="1588"/>
        <w:tab w:val="clear" w:pos="1985"/>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lang w:eastAsia="ja-JP"/>
    </w:rPr>
  </w:style>
  <w:style w:type="paragraph" w:customStyle="1" w:styleId="zzCover">
    <w:name w:val="zzCover"/>
    <w:basedOn w:val="Normal"/>
    <w:uiPriority w:val="99"/>
    <w:rsid w:val="009B4276"/>
    <w:pPr>
      <w:tabs>
        <w:tab w:val="clear" w:pos="794"/>
        <w:tab w:val="clear" w:pos="1191"/>
        <w:tab w:val="clear" w:pos="1588"/>
        <w:tab w:val="clear" w:pos="1985"/>
      </w:tabs>
      <w:overflowPunct/>
      <w:autoSpaceDE/>
      <w:autoSpaceDN/>
      <w:adjustRightInd/>
      <w:spacing w:before="0" w:after="220" w:line="230" w:lineRule="atLeast"/>
      <w:jc w:val="right"/>
      <w:textAlignment w:val="auto"/>
    </w:pPr>
    <w:rPr>
      <w:rFonts w:ascii="Arial" w:eastAsia="MS Mincho" w:hAnsi="Arial"/>
      <w:b/>
      <w:color w:val="000000"/>
      <w:sz w:val="24"/>
      <w:lang w:eastAsia="ja-JP"/>
    </w:rPr>
  </w:style>
  <w:style w:type="paragraph" w:customStyle="1" w:styleId="zzForeword">
    <w:name w:val="zzForeword"/>
    <w:basedOn w:val="Normal"/>
    <w:next w:val="Normal"/>
    <w:uiPriority w:val="99"/>
    <w:rsid w:val="009B4276"/>
    <w:pPr>
      <w:keepNext/>
      <w:pageBreakBefore/>
      <w:tabs>
        <w:tab w:val="clear" w:pos="794"/>
        <w:tab w:val="clear" w:pos="1191"/>
        <w:tab w:val="clear" w:pos="1588"/>
        <w:tab w:val="clear" w:pos="1985"/>
      </w:tabs>
      <w:suppressAutoHyphens/>
      <w:overflowPunct/>
      <w:autoSpaceDE/>
      <w:autoSpaceDN/>
      <w:adjustRightInd/>
      <w:spacing w:before="960" w:after="310" w:line="310" w:lineRule="exact"/>
      <w:jc w:val="left"/>
      <w:textAlignment w:val="auto"/>
    </w:pPr>
    <w:rPr>
      <w:rFonts w:ascii="Arial" w:eastAsia="MS Mincho" w:hAnsi="Arial"/>
      <w:b/>
      <w:color w:val="0000FF"/>
      <w:sz w:val="28"/>
      <w:lang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9B4276"/>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annex4char0">
    <w:name w:val="annex4char"/>
    <w:basedOn w:val="Normal"/>
    <w:uiPriority w:val="99"/>
    <w:rsid w:val="009B4276"/>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MS Mincho"/>
      <w:sz w:val="24"/>
      <w:szCs w:val="24"/>
      <w:lang w:val="en-US" w:eastAsia="ja-JP"/>
    </w:rPr>
  </w:style>
  <w:style w:type="paragraph" w:customStyle="1" w:styleId="Bulletedo2">
    <w:name w:val="Bulleted o 2"/>
    <w:basedOn w:val="Normal"/>
    <w:uiPriority w:val="99"/>
    <w:rsid w:val="009B4276"/>
    <w:pPr>
      <w:tabs>
        <w:tab w:val="clear" w:pos="794"/>
        <w:tab w:val="clear" w:pos="1191"/>
        <w:tab w:val="clear" w:pos="1588"/>
        <w:tab w:val="clear" w:pos="1985"/>
      </w:tabs>
      <w:overflowPunct/>
      <w:autoSpaceDE/>
      <w:autoSpaceDN/>
      <w:adjustRightInd/>
      <w:spacing w:before="0" w:after="220"/>
      <w:ind w:left="2954" w:hanging="357"/>
      <w:jc w:val="left"/>
      <w:textAlignment w:val="auto"/>
    </w:pPr>
    <w:rPr>
      <w:rFonts w:ascii="Arial" w:eastAsia="Malgun Gothic" w:hAnsi="Arial"/>
      <w:lang w:val="en-US"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9B4276"/>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9B4276"/>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HTMLPreformatted">
    <w:name w:val="HTML Preformatted"/>
    <w:basedOn w:val="Normal"/>
    <w:link w:val="HTMLPreformattedChar"/>
    <w:uiPriority w:val="99"/>
    <w:rsid w:val="009B4276"/>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lang w:eastAsia="zh-CN"/>
    </w:rPr>
  </w:style>
  <w:style w:type="character" w:customStyle="1" w:styleId="HTMLPreformattedChar">
    <w:name w:val="HTML Preformatted Char"/>
    <w:basedOn w:val="DefaultParagraphFont"/>
    <w:link w:val="HTMLPreformatted"/>
    <w:uiPriority w:val="99"/>
    <w:rsid w:val="009B4276"/>
    <w:rPr>
      <w:rFonts w:ascii="Courier New" w:eastAsia="Malgun Gothic" w:hAnsi="Courier New"/>
      <w:sz w:val="20"/>
      <w:szCs w:val="20"/>
      <w:lang w:val="en-GB" w:eastAsia="zh-CN"/>
    </w:rPr>
  </w:style>
  <w:style w:type="paragraph" w:customStyle="1" w:styleId="a2">
    <w:name w:val="a2"/>
    <w:basedOn w:val="Heading2"/>
    <w:next w:val="Normal"/>
    <w:uiPriority w:val="99"/>
    <w:rsid w:val="009B4276"/>
    <w:pPr>
      <w:keepLines w:val="0"/>
      <w:numPr>
        <w:numId w:val="21"/>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sz w:val="24"/>
      <w:lang w:val="de-DE" w:eastAsia="ja-JP"/>
    </w:rPr>
  </w:style>
  <w:style w:type="paragraph" w:customStyle="1" w:styleId="a3">
    <w:name w:val="a3"/>
    <w:basedOn w:val="Heading3"/>
    <w:next w:val="Normal"/>
    <w:uiPriority w:val="99"/>
    <w:rsid w:val="009B4276"/>
    <w:pPr>
      <w:keepLines w:val="0"/>
      <w:numPr>
        <w:numId w:val="21"/>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ind w:left="720"/>
      <w:jc w:val="left"/>
      <w:textAlignment w:val="auto"/>
    </w:pPr>
    <w:rPr>
      <w:rFonts w:ascii="Arial" w:eastAsia="MS Mincho" w:hAnsi="Arial"/>
      <w:lang w:val="de-DE" w:eastAsia="ja-JP"/>
    </w:rPr>
  </w:style>
  <w:style w:type="paragraph" w:customStyle="1" w:styleId="a4">
    <w:name w:val="a4"/>
    <w:basedOn w:val="Heading4"/>
    <w:next w:val="Normal"/>
    <w:uiPriority w:val="99"/>
    <w:rsid w:val="009B4276"/>
    <w:pPr>
      <w:keepLines w:val="0"/>
      <w:numPr>
        <w:numId w:val="21"/>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MS Mincho" w:hAnsi="Arial"/>
      <w:lang w:val="de-DE" w:eastAsia="ja-JP"/>
    </w:rPr>
  </w:style>
  <w:style w:type="paragraph" w:customStyle="1" w:styleId="a5">
    <w:name w:val="a5"/>
    <w:basedOn w:val="Heading5"/>
    <w:next w:val="Normal"/>
    <w:uiPriority w:val="99"/>
    <w:rsid w:val="009B4276"/>
    <w:pPr>
      <w:keepLines w:val="0"/>
      <w:numPr>
        <w:numId w:val="21"/>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lang w:val="de-DE" w:eastAsia="ja-JP"/>
    </w:rPr>
  </w:style>
  <w:style w:type="paragraph" w:customStyle="1" w:styleId="a6">
    <w:name w:val="a6"/>
    <w:basedOn w:val="Heading6"/>
    <w:next w:val="Normal"/>
    <w:uiPriority w:val="99"/>
    <w:rsid w:val="009B4276"/>
    <w:pPr>
      <w:keepLines w:val="0"/>
      <w:numPr>
        <w:numId w:val="21"/>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lang w:val="de-DE" w:eastAsia="ja-JP"/>
    </w:rPr>
  </w:style>
  <w:style w:type="paragraph" w:customStyle="1" w:styleId="ANNEX">
    <w:name w:val="ANNEX"/>
    <w:basedOn w:val="Normal"/>
    <w:next w:val="Normal"/>
    <w:uiPriority w:val="99"/>
    <w:rsid w:val="009B4276"/>
    <w:pPr>
      <w:keepNext/>
      <w:pageBreakBefore/>
      <w:numPr>
        <w:numId w:val="21"/>
      </w:numPr>
      <w:tabs>
        <w:tab w:val="clear" w:pos="794"/>
        <w:tab w:val="clear" w:pos="1191"/>
        <w:tab w:val="clear" w:pos="1588"/>
        <w:tab w:val="clear" w:pos="1985"/>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9B4276"/>
    <w:pPr>
      <w:numPr>
        <w:numId w:val="22"/>
      </w:numPr>
      <w:tabs>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Continue2">
    <w:name w:val="List Continue 2"/>
    <w:aliases w:val="list-2"/>
    <w:basedOn w:val="ListContinue"/>
    <w:uiPriority w:val="99"/>
    <w:rsid w:val="009B4276"/>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9B4276"/>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9B4276"/>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9B4276"/>
    <w:pPr>
      <w:numPr>
        <w:numId w:val="23"/>
      </w:numPr>
      <w:tabs>
        <w:tab w:val="clear" w:pos="360"/>
        <w:tab w:val="clear" w:pos="794"/>
        <w:tab w:val="clear" w:pos="1191"/>
        <w:tab w:val="clear" w:pos="1588"/>
        <w:tab w:val="clear" w:pos="1985"/>
        <w:tab w:val="left" w:pos="400"/>
      </w:tabs>
      <w:overflowPunct/>
      <w:autoSpaceDE/>
      <w:autoSpaceDN/>
      <w:adjustRightInd/>
      <w:spacing w:before="0" w:after="240" w:line="230" w:lineRule="atLeast"/>
      <w:textAlignment w:val="auto"/>
    </w:pPr>
    <w:rPr>
      <w:rFonts w:eastAsia="MS Mincho"/>
      <w:lang w:eastAsia="ja-JP"/>
    </w:rPr>
  </w:style>
  <w:style w:type="paragraph" w:styleId="ListNumber2">
    <w:name w:val="List Number 2"/>
    <w:basedOn w:val="Normal"/>
    <w:uiPriority w:val="99"/>
    <w:rsid w:val="009B4276"/>
    <w:pPr>
      <w:numPr>
        <w:ilvl w:val="1"/>
        <w:numId w:val="23"/>
      </w:numPr>
      <w:tabs>
        <w:tab w:val="clear" w:pos="794"/>
        <w:tab w:val="clear" w:pos="1080"/>
        <w:tab w:val="clear" w:pos="1191"/>
        <w:tab w:val="clear" w:pos="1588"/>
        <w:tab w:val="clear" w:pos="1985"/>
        <w:tab w:val="left" w:pos="800"/>
      </w:tabs>
      <w:overflowPunct/>
      <w:autoSpaceDE/>
      <w:autoSpaceDN/>
      <w:adjustRightInd/>
      <w:spacing w:before="0" w:after="240" w:line="230" w:lineRule="atLeast"/>
      <w:textAlignment w:val="auto"/>
    </w:pPr>
    <w:rPr>
      <w:rFonts w:eastAsia="MS Mincho"/>
      <w:lang w:eastAsia="ja-JP"/>
    </w:rPr>
  </w:style>
  <w:style w:type="paragraph" w:styleId="ListNumber3">
    <w:name w:val="List Number 3"/>
    <w:basedOn w:val="Normal"/>
    <w:uiPriority w:val="99"/>
    <w:rsid w:val="009B4276"/>
    <w:pPr>
      <w:numPr>
        <w:ilvl w:val="2"/>
        <w:numId w:val="23"/>
      </w:numPr>
      <w:tabs>
        <w:tab w:val="clear" w:pos="794"/>
        <w:tab w:val="clear" w:pos="1191"/>
        <w:tab w:val="clear" w:pos="1588"/>
        <w:tab w:val="clear" w:pos="1800"/>
        <w:tab w:val="clear" w:pos="1985"/>
        <w:tab w:val="left" w:pos="1200"/>
      </w:tabs>
      <w:overflowPunct/>
      <w:autoSpaceDE/>
      <w:autoSpaceDN/>
      <w:adjustRightInd/>
      <w:spacing w:before="0" w:after="240" w:line="230" w:lineRule="atLeast"/>
      <w:textAlignment w:val="auto"/>
    </w:pPr>
    <w:rPr>
      <w:rFonts w:eastAsia="MS Mincho"/>
      <w:lang w:eastAsia="ja-JP"/>
    </w:rPr>
  </w:style>
  <w:style w:type="paragraph" w:styleId="ListNumber4">
    <w:name w:val="List Number 4"/>
    <w:basedOn w:val="Normal"/>
    <w:uiPriority w:val="99"/>
    <w:rsid w:val="009B4276"/>
    <w:pPr>
      <w:numPr>
        <w:ilvl w:val="3"/>
        <w:numId w:val="23"/>
      </w:numPr>
      <w:tabs>
        <w:tab w:val="clear" w:pos="794"/>
        <w:tab w:val="clear" w:pos="1191"/>
        <w:tab w:val="clear" w:pos="1588"/>
        <w:tab w:val="clear" w:pos="1985"/>
        <w:tab w:val="clear" w:pos="2520"/>
        <w:tab w:val="left" w:pos="1600"/>
      </w:tabs>
      <w:overflowPunct/>
      <w:autoSpaceDE/>
      <w:autoSpaceDN/>
      <w:adjustRightInd/>
      <w:spacing w:before="0" w:after="240" w:line="230" w:lineRule="atLeast"/>
      <w:textAlignment w:val="auto"/>
    </w:pPr>
    <w:rPr>
      <w:rFonts w:eastAsia="MS Mincho"/>
      <w:lang w:eastAsia="ja-JP"/>
    </w:rPr>
  </w:style>
  <w:style w:type="paragraph" w:customStyle="1" w:styleId="ASN1continue0">
    <w:name w:val="ASN.1_continue"/>
    <w:basedOn w:val="ASN1"/>
    <w:uiPriority w:val="99"/>
    <w:rsid w:val="009B4276"/>
    <w:rPr>
      <w:rFonts w:eastAsia="Malgun Gothic"/>
    </w:rPr>
  </w:style>
  <w:style w:type="paragraph" w:customStyle="1" w:styleId="StyleHeading1Justified">
    <w:name w:val="Style Heading 1 + Justified"/>
    <w:basedOn w:val="Heading1"/>
    <w:rsid w:val="009B4276"/>
    <w:pPr>
      <w:keepLines w:val="0"/>
      <w:tabs>
        <w:tab w:val="clear" w:pos="794"/>
        <w:tab w:val="clear" w:pos="1191"/>
        <w:tab w:val="clear" w:pos="1588"/>
        <w:tab w:val="clear" w:pos="1985"/>
        <w:tab w:val="left" w:pos="360"/>
        <w:tab w:val="num" w:pos="390"/>
        <w:tab w:val="left" w:pos="720"/>
        <w:tab w:val="num" w:pos="757"/>
        <w:tab w:val="left" w:pos="1080"/>
        <w:tab w:val="left" w:pos="1440"/>
      </w:tabs>
      <w:spacing w:before="240" w:after="60"/>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9B4276"/>
    <w:rPr>
      <w:rFonts w:eastAsia="Malgun Gothic"/>
      <w:sz w:val="20"/>
      <w:szCs w:val="20"/>
      <w:lang w:val="en-GB"/>
    </w:rPr>
  </w:style>
  <w:style w:type="paragraph" w:customStyle="1" w:styleId="Style4ptBefore0pt">
    <w:name w:val="Style 4 pt Before:  0 pt"/>
    <w:basedOn w:val="Normal"/>
    <w:uiPriority w:val="99"/>
    <w:rsid w:val="009B4276"/>
    <w:pPr>
      <w:spacing w:before="0"/>
    </w:pPr>
    <w:rPr>
      <w:rFonts w:eastAsia="Malgun Gothic"/>
      <w:sz w:val="24"/>
    </w:rPr>
  </w:style>
  <w:style w:type="paragraph" w:customStyle="1" w:styleId="MediumGrid1-Accent21">
    <w:name w:val="Medium Grid 1 - Accent 21"/>
    <w:basedOn w:val="Normal"/>
    <w:uiPriority w:val="34"/>
    <w:qFormat/>
    <w:rsid w:val="009B4276"/>
    <w:pPr>
      <w:ind w:left="720"/>
    </w:pPr>
    <w:rPr>
      <w:rFonts w:eastAsia="Malgun Gothic"/>
    </w:rPr>
  </w:style>
  <w:style w:type="paragraph" w:customStyle="1" w:styleId="MediumList2-Accent22">
    <w:name w:val="Medium List 2 - Accent 22"/>
    <w:hidden/>
    <w:uiPriority w:val="99"/>
    <w:semiHidden/>
    <w:rsid w:val="009B4276"/>
    <w:rPr>
      <w:rFonts w:eastAsia="Malgun Gothic"/>
      <w:sz w:val="20"/>
      <w:szCs w:val="20"/>
      <w:lang w:val="en-GB"/>
    </w:rPr>
  </w:style>
  <w:style w:type="paragraph" w:customStyle="1" w:styleId="MediumGrid1-Accent22">
    <w:name w:val="Medium Grid 1 - Accent 22"/>
    <w:basedOn w:val="Normal"/>
    <w:uiPriority w:val="34"/>
    <w:qFormat/>
    <w:rsid w:val="009B4276"/>
    <w:pPr>
      <w:ind w:left="720"/>
    </w:pPr>
    <w:rPr>
      <w:rFonts w:eastAsia="Malgun Gothic"/>
    </w:rPr>
  </w:style>
  <w:style w:type="paragraph" w:customStyle="1" w:styleId="ColorfulList-Accent12">
    <w:name w:val="Colorful List - Accent 12"/>
    <w:basedOn w:val="Normal"/>
    <w:uiPriority w:val="34"/>
    <w:qFormat/>
    <w:rsid w:val="009B4276"/>
    <w:pPr>
      <w:ind w:left="720"/>
      <w:textAlignment w:val="auto"/>
    </w:pPr>
    <w:rPr>
      <w:rFonts w:eastAsia="Malgun Gothic"/>
    </w:rPr>
  </w:style>
  <w:style w:type="paragraph" w:customStyle="1" w:styleId="annex-heading3">
    <w:name w:val="annex-heading3"/>
    <w:basedOn w:val="Annex3"/>
    <w:link w:val="annex-heading3Char"/>
    <w:qFormat/>
    <w:rsid w:val="009B4276"/>
    <w:pPr>
      <w:tabs>
        <w:tab w:val="clear" w:pos="1440"/>
        <w:tab w:val="clear" w:pos="2160"/>
      </w:tabs>
      <w:textAlignment w:val="auto"/>
    </w:pPr>
  </w:style>
  <w:style w:type="character" w:customStyle="1" w:styleId="annex-heading3Char">
    <w:name w:val="annex-heading3 Char"/>
    <w:link w:val="annex-heading3"/>
    <w:locked/>
    <w:rsid w:val="009B4276"/>
    <w:rPr>
      <w:rFonts w:eastAsia="Malgun Gothic"/>
      <w:b/>
      <w:bCs/>
      <w:sz w:val="20"/>
      <w:szCs w:val="20"/>
      <w:lang w:val="en-GB"/>
    </w:rPr>
  </w:style>
  <w:style w:type="paragraph" w:customStyle="1" w:styleId="ColorfulShading-Accent13">
    <w:name w:val="Colorful Shading - Accent 13"/>
    <w:hidden/>
    <w:uiPriority w:val="99"/>
    <w:semiHidden/>
    <w:rsid w:val="009B4276"/>
    <w:rPr>
      <w:rFonts w:eastAsia="Malgun Gothic"/>
      <w:sz w:val="20"/>
      <w:szCs w:val="20"/>
      <w:lang w:val="en-GB"/>
    </w:rPr>
  </w:style>
  <w:style w:type="paragraph" w:customStyle="1" w:styleId="ColorfulList-Accent13">
    <w:name w:val="Colorful List - Accent 13"/>
    <w:basedOn w:val="Normal"/>
    <w:uiPriority w:val="34"/>
    <w:qFormat/>
    <w:rsid w:val="009B4276"/>
    <w:pPr>
      <w:ind w:left="720"/>
      <w:textAlignment w:val="auto"/>
    </w:pPr>
    <w:rPr>
      <w:rFonts w:eastAsia="Malgun Gothic"/>
    </w:rPr>
  </w:style>
  <w:style w:type="paragraph" w:customStyle="1" w:styleId="3N">
    <w:name w:val="3N"/>
    <w:basedOn w:val="Normal"/>
    <w:link w:val="3NChar"/>
    <w:qFormat/>
    <w:rsid w:val="009B4276"/>
    <w:pPr>
      <w:widowControl w:val="0"/>
      <w:tabs>
        <w:tab w:val="clear" w:pos="794"/>
        <w:tab w:val="clear" w:pos="1191"/>
        <w:tab w:val="clear" w:pos="1588"/>
        <w:tab w:val="clear" w:pos="1985"/>
      </w:tabs>
    </w:pPr>
    <w:rPr>
      <w:rFonts w:eastAsia="Malgun Gothic"/>
    </w:rPr>
  </w:style>
  <w:style w:type="character" w:customStyle="1" w:styleId="3NChar">
    <w:name w:val="3N Char"/>
    <w:link w:val="3N"/>
    <w:locked/>
    <w:rsid w:val="009B4276"/>
    <w:rPr>
      <w:rFonts w:eastAsia="Malgun Gothic"/>
      <w:sz w:val="20"/>
      <w:szCs w:val="20"/>
      <w:lang w:val="en-GB"/>
    </w:rPr>
  </w:style>
  <w:style w:type="paragraph" w:customStyle="1" w:styleId="st">
    <w:name w:val="st"/>
    <w:basedOn w:val="Normal"/>
    <w:rsid w:val="009B4276"/>
    <w:pPr>
      <w:tabs>
        <w:tab w:val="clear" w:pos="794"/>
        <w:tab w:val="clear" w:pos="1191"/>
        <w:tab w:val="clear" w:pos="1588"/>
        <w:tab w:val="clear" w:pos="1985"/>
      </w:tabs>
      <w:overflowPunct/>
      <w:autoSpaceDE/>
      <w:autoSpaceDN/>
      <w:adjustRightInd/>
      <w:spacing w:before="0" w:line="400" w:lineRule="exact"/>
      <w:jc w:val="left"/>
      <w:textAlignment w:val="auto"/>
    </w:pPr>
    <w:rPr>
      <w:rFonts w:eastAsia="Malgun Gothic"/>
      <w:sz w:val="34"/>
      <w:lang w:val="en-US"/>
    </w:rPr>
  </w:style>
  <w:style w:type="paragraph" w:customStyle="1" w:styleId="pbcopy">
    <w:name w:val="pbcopy"/>
    <w:basedOn w:val="Footer"/>
    <w:rsid w:val="009B4276"/>
    <w:pPr>
      <w:tabs>
        <w:tab w:val="clear" w:pos="907"/>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1">
    <w:name w:val="Table Grid11"/>
    <w:basedOn w:val="TableNormal"/>
    <w:next w:val="TableGrid"/>
    <w:uiPriority w:val="99"/>
    <w:rsid w:val="009B42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9B427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3H5">
    <w:name w:val="3H5"/>
    <w:basedOn w:val="Normal"/>
    <w:link w:val="3DVCLevel5Char"/>
    <w:uiPriority w:val="99"/>
    <w:qFormat/>
    <w:rsid w:val="009B4276"/>
    <w:pPr>
      <w:keepNext/>
      <w:keepLines/>
      <w:numPr>
        <w:ilvl w:val="5"/>
        <w:numId w:val="26"/>
      </w:numPr>
      <w:tabs>
        <w:tab w:val="clear" w:pos="1191"/>
        <w:tab w:val="clear" w:pos="1588"/>
        <w:tab w:val="clear" w:pos="1985"/>
      </w:tabs>
      <w:overflowPunct/>
      <w:autoSpaceDE/>
      <w:autoSpaceDN/>
      <w:adjustRightInd/>
      <w:spacing w:before="181"/>
      <w:textAlignment w:val="auto"/>
      <w:outlineLvl w:val="5"/>
    </w:pPr>
    <w:rPr>
      <w:rFonts w:eastAsia="Malgun Gothic"/>
      <w:b/>
    </w:rPr>
  </w:style>
  <w:style w:type="paragraph" w:customStyle="1" w:styleId="3HAnnex">
    <w:name w:val="3HAnnex"/>
    <w:basedOn w:val="Normal"/>
    <w:uiPriority w:val="99"/>
    <w:qFormat/>
    <w:rsid w:val="009B4276"/>
    <w:pPr>
      <w:spacing w:before="480"/>
      <w:jc w:val="center"/>
    </w:pPr>
    <w:rPr>
      <w:rFonts w:eastAsia="Malgun Gothic"/>
      <w:b/>
      <w:sz w:val="24"/>
    </w:rPr>
  </w:style>
  <w:style w:type="paragraph" w:customStyle="1" w:styleId="3H6">
    <w:name w:val="3H6"/>
    <w:basedOn w:val="Normal"/>
    <w:uiPriority w:val="99"/>
    <w:rsid w:val="009B4276"/>
    <w:pPr>
      <w:tabs>
        <w:tab w:val="num" w:pos="794"/>
      </w:tabs>
    </w:pPr>
    <w:rPr>
      <w:rFonts w:eastAsia="Malgun Gothic"/>
    </w:rPr>
  </w:style>
  <w:style w:type="paragraph" w:customStyle="1" w:styleId="3H7">
    <w:name w:val="3H7"/>
    <w:basedOn w:val="Normal"/>
    <w:uiPriority w:val="99"/>
    <w:rsid w:val="009B4276"/>
    <w:pPr>
      <w:tabs>
        <w:tab w:val="num" w:pos="794"/>
      </w:tabs>
    </w:pPr>
    <w:rPr>
      <w:rFonts w:eastAsia="Malgun Gothic"/>
    </w:rPr>
  </w:style>
  <w:style w:type="paragraph" w:customStyle="1" w:styleId="3H9">
    <w:name w:val="3H9"/>
    <w:basedOn w:val="Normal"/>
    <w:uiPriority w:val="99"/>
    <w:rsid w:val="009B4276"/>
    <w:pPr>
      <w:tabs>
        <w:tab w:val="clear" w:pos="794"/>
      </w:tabs>
    </w:pPr>
    <w:rPr>
      <w:rFonts w:eastAsia="Malgun Gothic"/>
    </w:rPr>
  </w:style>
  <w:style w:type="character" w:customStyle="1" w:styleId="hps">
    <w:name w:val="hps"/>
    <w:rsid w:val="009B4276"/>
  </w:style>
  <w:style w:type="paragraph" w:customStyle="1" w:styleId="3HeaderFooter">
    <w:name w:val="3HeaderFooter"/>
    <w:basedOn w:val="3N"/>
    <w:link w:val="3HeaderFooterChar"/>
    <w:qFormat/>
    <w:rsid w:val="009B4276"/>
    <w:pPr>
      <w:tabs>
        <w:tab w:val="left" w:pos="907"/>
        <w:tab w:val="right" w:pos="8789"/>
        <w:tab w:val="right" w:pos="9696"/>
      </w:tabs>
      <w:spacing w:before="0"/>
      <w:jc w:val="left"/>
    </w:pPr>
    <w:rPr>
      <w:b/>
      <w:szCs w:val="22"/>
    </w:rPr>
  </w:style>
  <w:style w:type="table" w:customStyle="1" w:styleId="TableGrid2">
    <w:name w:val="Table Grid2"/>
    <w:basedOn w:val="TableNormal"/>
    <w:next w:val="TableGrid"/>
    <w:uiPriority w:val="99"/>
    <w:rsid w:val="009B4276"/>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9B4276"/>
    <w:rPr>
      <w:rFonts w:eastAsia="Malgun Gothic"/>
      <w:b/>
      <w:sz w:val="22"/>
      <w:szCs w:val="22"/>
      <w:lang w:val="en-GB"/>
    </w:rPr>
  </w:style>
  <w:style w:type="paragraph" w:customStyle="1" w:styleId="3L1">
    <w:name w:val="3L1"/>
    <w:basedOn w:val="3H1"/>
    <w:link w:val="3L1Char"/>
    <w:qFormat/>
    <w:rsid w:val="009B4276"/>
    <w:pPr>
      <w:keepLines w:val="0"/>
      <w:widowControl w:val="0"/>
      <w:outlineLvl w:val="9"/>
    </w:pPr>
    <w:rPr>
      <w:bCs/>
    </w:rPr>
  </w:style>
  <w:style w:type="paragraph" w:customStyle="1" w:styleId="3H0">
    <w:name w:val="3H0"/>
    <w:next w:val="3N"/>
    <w:link w:val="3H0Char"/>
    <w:uiPriority w:val="99"/>
    <w:qFormat/>
    <w:rsid w:val="009B4276"/>
    <w:pPr>
      <w:keepNext/>
      <w:keepLines/>
      <w:numPr>
        <w:numId w:val="26"/>
      </w:numPr>
      <w:spacing w:before="313"/>
      <w:jc w:val="both"/>
      <w:outlineLvl w:val="1"/>
    </w:pPr>
    <w:rPr>
      <w:rFonts w:eastAsia="Malgun Gothic"/>
      <w:b/>
      <w:sz w:val="22"/>
      <w:szCs w:val="20"/>
      <w:lang w:val="en-GB"/>
    </w:rPr>
  </w:style>
  <w:style w:type="character" w:customStyle="1" w:styleId="3L1Char">
    <w:name w:val="3L1 Char"/>
    <w:link w:val="3L1"/>
    <w:locked/>
    <w:rsid w:val="009B4276"/>
    <w:rPr>
      <w:rFonts w:eastAsia="Malgun Gothic"/>
      <w:b/>
      <w:bCs/>
      <w:sz w:val="20"/>
      <w:szCs w:val="20"/>
      <w:lang w:val="en-GB"/>
    </w:rPr>
  </w:style>
  <w:style w:type="paragraph" w:customStyle="1" w:styleId="3H1">
    <w:name w:val="3H1"/>
    <w:basedOn w:val="3H0"/>
    <w:next w:val="3N"/>
    <w:link w:val="3H1Char"/>
    <w:uiPriority w:val="99"/>
    <w:qFormat/>
    <w:rsid w:val="009B4276"/>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9B4276"/>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9B4276"/>
    <w:pPr>
      <w:spacing w:after="60"/>
    </w:pPr>
    <w:rPr>
      <w:noProof/>
    </w:rPr>
  </w:style>
  <w:style w:type="character" w:customStyle="1" w:styleId="3H1Char">
    <w:name w:val="3H1 Char"/>
    <w:link w:val="3H1"/>
    <w:uiPriority w:val="99"/>
    <w:locked/>
    <w:rsid w:val="009B4276"/>
    <w:rPr>
      <w:rFonts w:eastAsia="Malgun Gothic"/>
      <w:b/>
      <w:sz w:val="20"/>
      <w:szCs w:val="20"/>
      <w:lang w:val="en-GB"/>
    </w:rPr>
  </w:style>
  <w:style w:type="paragraph" w:customStyle="1" w:styleId="3H3">
    <w:name w:val="3H3"/>
    <w:basedOn w:val="3H2"/>
    <w:next w:val="3N"/>
    <w:link w:val="3H3Char"/>
    <w:uiPriority w:val="99"/>
    <w:qFormat/>
    <w:rsid w:val="009B4276"/>
    <w:pPr>
      <w:numPr>
        <w:ilvl w:val="3"/>
      </w:numPr>
      <w:tabs>
        <w:tab w:val="clear" w:pos="794"/>
        <w:tab w:val="num" w:pos="360"/>
      </w:tabs>
      <w:ind w:left="2880" w:hanging="360"/>
      <w:outlineLvl w:val="4"/>
    </w:pPr>
  </w:style>
  <w:style w:type="character" w:customStyle="1" w:styleId="3TableChar">
    <w:name w:val="3Table Char"/>
    <w:link w:val="3Table"/>
    <w:locked/>
    <w:rsid w:val="009B4276"/>
    <w:rPr>
      <w:rFonts w:eastAsia="Malgun Gothic"/>
      <w:noProof/>
      <w:sz w:val="20"/>
      <w:szCs w:val="20"/>
      <w:lang w:val="en-GB"/>
    </w:rPr>
  </w:style>
  <w:style w:type="paragraph" w:customStyle="1" w:styleId="3H4">
    <w:name w:val="3H4"/>
    <w:basedOn w:val="3H3"/>
    <w:next w:val="3N"/>
    <w:link w:val="3H4Char"/>
    <w:uiPriority w:val="99"/>
    <w:qFormat/>
    <w:rsid w:val="009B4276"/>
    <w:pPr>
      <w:numPr>
        <w:ilvl w:val="4"/>
      </w:numPr>
      <w:tabs>
        <w:tab w:val="clear" w:pos="794"/>
        <w:tab w:val="num" w:pos="360"/>
      </w:tabs>
      <w:ind w:left="3600"/>
      <w:outlineLvl w:val="5"/>
    </w:pPr>
  </w:style>
  <w:style w:type="character" w:customStyle="1" w:styleId="3H2Char">
    <w:name w:val="3H2 Char"/>
    <w:link w:val="3H2"/>
    <w:uiPriority w:val="99"/>
    <w:locked/>
    <w:rsid w:val="009B4276"/>
    <w:rPr>
      <w:rFonts w:eastAsia="Malgun Gothic"/>
      <w:b/>
      <w:sz w:val="20"/>
      <w:szCs w:val="20"/>
      <w:lang w:val="en-GB"/>
    </w:rPr>
  </w:style>
  <w:style w:type="paragraph" w:customStyle="1" w:styleId="3L1Note">
    <w:name w:val="3L1Note"/>
    <w:basedOn w:val="3L1"/>
    <w:link w:val="3L1NoteChar"/>
    <w:qFormat/>
    <w:rsid w:val="009B4276"/>
    <w:pPr>
      <w:numPr>
        <w:ilvl w:val="0"/>
        <w:numId w:val="0"/>
      </w:numPr>
      <w:ind w:left="794"/>
    </w:pPr>
  </w:style>
  <w:style w:type="character" w:customStyle="1" w:styleId="3H3Char">
    <w:name w:val="3H3 Char"/>
    <w:link w:val="3H3"/>
    <w:uiPriority w:val="99"/>
    <w:locked/>
    <w:rsid w:val="009B4276"/>
    <w:rPr>
      <w:rFonts w:eastAsia="Malgun Gothic"/>
      <w:b/>
      <w:sz w:val="20"/>
      <w:szCs w:val="20"/>
      <w:lang w:val="en-GB"/>
    </w:rPr>
  </w:style>
  <w:style w:type="character" w:customStyle="1" w:styleId="3L1NoteChar">
    <w:name w:val="3L1Note Char"/>
    <w:link w:val="3L1Note"/>
    <w:locked/>
    <w:rsid w:val="009B4276"/>
    <w:rPr>
      <w:rFonts w:eastAsia="Malgun Gothic"/>
      <w:b/>
      <w:bCs/>
      <w:sz w:val="20"/>
      <w:szCs w:val="20"/>
      <w:lang w:val="en-GB"/>
    </w:rPr>
  </w:style>
  <w:style w:type="paragraph" w:customStyle="1" w:styleId="3EdNotes">
    <w:name w:val="3EdNotes"/>
    <w:basedOn w:val="Normal"/>
    <w:link w:val="3EdNotesChar"/>
    <w:uiPriority w:val="99"/>
    <w:qFormat/>
    <w:rsid w:val="009B4276"/>
    <w:pPr>
      <w:numPr>
        <w:numId w:val="24"/>
      </w:numPr>
      <w:tabs>
        <w:tab w:val="clear" w:pos="794"/>
        <w:tab w:val="left" w:pos="284"/>
      </w:tabs>
      <w:spacing w:before="0"/>
    </w:pPr>
    <w:rPr>
      <w:rFonts w:eastAsia="Malgun Gothic"/>
    </w:rPr>
  </w:style>
  <w:style w:type="character" w:customStyle="1" w:styleId="3H4Char">
    <w:name w:val="3H4 Char"/>
    <w:link w:val="3H4"/>
    <w:uiPriority w:val="99"/>
    <w:locked/>
    <w:rsid w:val="009B4276"/>
    <w:rPr>
      <w:rFonts w:eastAsia="Malgun Gothic"/>
      <w:b/>
      <w:sz w:val="20"/>
      <w:szCs w:val="20"/>
      <w:lang w:val="en-GB"/>
    </w:rPr>
  </w:style>
  <w:style w:type="character" w:customStyle="1" w:styleId="3EdNotesChar">
    <w:name w:val="3EdNotes Char"/>
    <w:link w:val="3EdNotes"/>
    <w:uiPriority w:val="99"/>
    <w:locked/>
    <w:rsid w:val="009B4276"/>
    <w:rPr>
      <w:rFonts w:eastAsia="Malgun Gothic"/>
      <w:sz w:val="22"/>
      <w:szCs w:val="20"/>
      <w:lang w:val="en-CA"/>
    </w:rPr>
  </w:style>
  <w:style w:type="paragraph" w:customStyle="1" w:styleId="3TOCLOFLOT">
    <w:name w:val="3TOCLOFLOT"/>
    <w:basedOn w:val="3N"/>
    <w:link w:val="3TOCLOFLOTChar"/>
    <w:qFormat/>
    <w:rsid w:val="009B4276"/>
    <w:pPr>
      <w:keepNext/>
      <w:jc w:val="center"/>
      <w:outlineLvl w:val="0"/>
    </w:pPr>
    <w:rPr>
      <w:b/>
      <w:caps/>
      <w:sz w:val="24"/>
      <w:szCs w:val="24"/>
    </w:rPr>
  </w:style>
  <w:style w:type="character" w:customStyle="1" w:styleId="3TOCLOFLOTChar">
    <w:name w:val="3TOCLOFLOT Char"/>
    <w:link w:val="3TOCLOFLOT"/>
    <w:locked/>
    <w:rsid w:val="009B4276"/>
    <w:rPr>
      <w:rFonts w:eastAsia="Malgun Gothic"/>
      <w:b/>
      <w:caps/>
      <w:lang w:val="en-GB"/>
    </w:rPr>
  </w:style>
  <w:style w:type="paragraph" w:customStyle="1" w:styleId="Note1CharCharCharCharCharChar">
    <w:name w:val="Note 1 Char Char Char Char Char Char"/>
    <w:basedOn w:val="Normal"/>
    <w:uiPriority w:val="99"/>
    <w:rsid w:val="009B4276"/>
    <w:pPr>
      <w:tabs>
        <w:tab w:val="clear" w:pos="794"/>
        <w:tab w:val="clear" w:pos="1191"/>
        <w:tab w:val="clear" w:pos="1588"/>
        <w:tab w:val="clear" w:pos="1985"/>
      </w:tabs>
      <w:spacing w:before="60" w:line="199" w:lineRule="exact"/>
      <w:ind w:left="284"/>
    </w:pPr>
    <w:rPr>
      <w:rFonts w:eastAsia="Malgun Gothic"/>
      <w:sz w:val="18"/>
      <w:szCs w:val="18"/>
    </w:rPr>
  </w:style>
  <w:style w:type="paragraph" w:customStyle="1" w:styleId="3S0">
    <w:name w:val="3S0"/>
    <w:basedOn w:val="Normal"/>
    <w:link w:val="3S0Char"/>
    <w:uiPriority w:val="99"/>
    <w:qFormat/>
    <w:rsid w:val="009B4276"/>
    <w:pPr>
      <w:ind w:left="794" w:hanging="794"/>
    </w:pPr>
    <w:rPr>
      <w:rFonts w:eastAsia="Malgun Gothic"/>
    </w:rPr>
  </w:style>
  <w:style w:type="character" w:customStyle="1" w:styleId="3H0Char">
    <w:name w:val="3H0 Char"/>
    <w:link w:val="3H0"/>
    <w:uiPriority w:val="99"/>
    <w:locked/>
    <w:rsid w:val="009B4276"/>
    <w:rPr>
      <w:rFonts w:eastAsia="Malgun Gothic"/>
      <w:b/>
      <w:sz w:val="22"/>
      <w:szCs w:val="20"/>
      <w:lang w:val="en-GB"/>
    </w:rPr>
  </w:style>
  <w:style w:type="character" w:customStyle="1" w:styleId="3S0Char">
    <w:name w:val="3S0 Char"/>
    <w:link w:val="3S0"/>
    <w:uiPriority w:val="99"/>
    <w:locked/>
    <w:rsid w:val="009B4276"/>
    <w:rPr>
      <w:rFonts w:eastAsia="Malgun Gothic"/>
      <w:sz w:val="20"/>
      <w:szCs w:val="20"/>
      <w:lang w:val="en-GB"/>
    </w:rPr>
  </w:style>
  <w:style w:type="character" w:customStyle="1" w:styleId="3DVCLevel5Char">
    <w:name w:val="3DVC Level 5 Char"/>
    <w:link w:val="3H5"/>
    <w:uiPriority w:val="99"/>
    <w:locked/>
    <w:rsid w:val="009B4276"/>
    <w:rPr>
      <w:rFonts w:eastAsia="Malgun Gothic"/>
      <w:b/>
      <w:sz w:val="22"/>
      <w:szCs w:val="20"/>
      <w:lang w:val="en-CA"/>
    </w:rPr>
  </w:style>
  <w:style w:type="paragraph" w:customStyle="1" w:styleId="4H0">
    <w:name w:val="4H0"/>
    <w:basedOn w:val="3H0"/>
    <w:link w:val="4H0Char"/>
    <w:qFormat/>
    <w:rsid w:val="009B4276"/>
    <w:pPr>
      <w:numPr>
        <w:numId w:val="27"/>
      </w:numPr>
      <w:tabs>
        <w:tab w:val="left" w:pos="794"/>
      </w:tabs>
    </w:pPr>
  </w:style>
  <w:style w:type="paragraph" w:customStyle="1" w:styleId="4H1">
    <w:name w:val="4H1"/>
    <w:basedOn w:val="3N"/>
    <w:link w:val="4H1Char"/>
    <w:qFormat/>
    <w:rsid w:val="009B4276"/>
    <w:pPr>
      <w:numPr>
        <w:ilvl w:val="1"/>
        <w:numId w:val="27"/>
      </w:numPr>
    </w:pPr>
    <w:rPr>
      <w:b/>
    </w:rPr>
  </w:style>
  <w:style w:type="character" w:customStyle="1" w:styleId="4H0Char">
    <w:name w:val="4H0 Char"/>
    <w:link w:val="4H0"/>
    <w:locked/>
    <w:rsid w:val="009B4276"/>
    <w:rPr>
      <w:rFonts w:eastAsia="Malgun Gothic"/>
      <w:b/>
      <w:sz w:val="22"/>
      <w:szCs w:val="20"/>
      <w:lang w:val="en-GB"/>
    </w:rPr>
  </w:style>
  <w:style w:type="paragraph" w:customStyle="1" w:styleId="4H2">
    <w:name w:val="4H2"/>
    <w:basedOn w:val="Normal"/>
    <w:rsid w:val="009B4276"/>
    <w:pPr>
      <w:numPr>
        <w:ilvl w:val="2"/>
        <w:numId w:val="27"/>
      </w:numPr>
    </w:pPr>
    <w:rPr>
      <w:rFonts w:eastAsia="Malgun Gothic"/>
    </w:rPr>
  </w:style>
  <w:style w:type="character" w:customStyle="1" w:styleId="4H1Char">
    <w:name w:val="4H1 Char"/>
    <w:link w:val="4H1"/>
    <w:locked/>
    <w:rsid w:val="009B4276"/>
    <w:rPr>
      <w:rFonts w:eastAsia="Malgun Gothic"/>
      <w:b/>
      <w:sz w:val="22"/>
      <w:szCs w:val="20"/>
      <w:lang w:val="en-CA"/>
    </w:rPr>
  </w:style>
  <w:style w:type="character" w:styleId="SubtleReference">
    <w:name w:val="Subtle Reference"/>
    <w:basedOn w:val="DefaultParagraphFont"/>
    <w:uiPriority w:val="31"/>
    <w:qFormat/>
    <w:rsid w:val="009B4276"/>
    <w:rPr>
      <w:smallCaps/>
      <w:color w:val="C0504D"/>
      <w:u w:val="single"/>
    </w:rPr>
  </w:style>
  <w:style w:type="paragraph" w:customStyle="1" w:styleId="3N0">
    <w:name w:val="3N0"/>
    <w:basedOn w:val="Normal"/>
    <w:link w:val="3N0Char"/>
    <w:qFormat/>
    <w:rsid w:val="009B4276"/>
    <w:pPr>
      <w:widowControl w:val="0"/>
      <w:tabs>
        <w:tab w:val="clear" w:pos="794"/>
        <w:tab w:val="clear" w:pos="1191"/>
        <w:tab w:val="clear" w:pos="1588"/>
        <w:tab w:val="clear" w:pos="1985"/>
      </w:tabs>
    </w:pPr>
    <w:rPr>
      <w:rFonts w:eastAsia="Malgun Gothic"/>
    </w:rPr>
  </w:style>
  <w:style w:type="character" w:customStyle="1" w:styleId="3N0Char">
    <w:name w:val="3N0 Char"/>
    <w:link w:val="3N0"/>
    <w:locked/>
    <w:rsid w:val="009B4276"/>
    <w:rPr>
      <w:rFonts w:eastAsia="Malgun Gothic"/>
      <w:sz w:val="20"/>
      <w:szCs w:val="20"/>
      <w:lang w:val="en-GB"/>
    </w:rPr>
  </w:style>
  <w:style w:type="paragraph" w:styleId="MessageHeader">
    <w:name w:val="Message Header"/>
    <w:basedOn w:val="Normal"/>
    <w:link w:val="MessageHeaderChar"/>
    <w:uiPriority w:val="99"/>
    <w:unhideWhenUsed/>
    <w:rsid w:val="009B4276"/>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eastAsia="SimSun" w:hAnsi="Cambria"/>
      <w:sz w:val="24"/>
      <w:szCs w:val="24"/>
    </w:rPr>
  </w:style>
  <w:style w:type="character" w:customStyle="1" w:styleId="MessageHeaderChar">
    <w:name w:val="Message Header Char"/>
    <w:basedOn w:val="DefaultParagraphFont"/>
    <w:link w:val="MessageHeader"/>
    <w:uiPriority w:val="99"/>
    <w:rsid w:val="009B4276"/>
    <w:rPr>
      <w:rFonts w:ascii="Cambria" w:eastAsia="SimSun" w:hAnsi="Cambria"/>
      <w:shd w:val="pct20" w:color="auto" w:fill="auto"/>
      <w:lang w:val="en-GB"/>
    </w:rPr>
  </w:style>
  <w:style w:type="character" w:customStyle="1" w:styleId="summary">
    <w:name w:val="summary"/>
    <w:rsid w:val="009B4276"/>
  </w:style>
  <w:style w:type="paragraph" w:customStyle="1" w:styleId="Bibliography3">
    <w:name w:val="Bibliography3"/>
    <w:basedOn w:val="Normal"/>
    <w:uiPriority w:val="99"/>
    <w:rsid w:val="009B427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4">
    <w:name w:val="Bibliography4"/>
    <w:basedOn w:val="Normal"/>
    <w:uiPriority w:val="99"/>
    <w:rsid w:val="009B427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5">
    <w:name w:val="Bibliography5"/>
    <w:basedOn w:val="Normal"/>
    <w:uiPriority w:val="99"/>
    <w:rsid w:val="009B427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noProof/>
      <w:lang w:val="en-US"/>
    </w:rPr>
  </w:style>
  <w:style w:type="paragraph" w:customStyle="1" w:styleId="Bibliography6">
    <w:name w:val="Bibliography6"/>
    <w:basedOn w:val="Normal"/>
    <w:uiPriority w:val="99"/>
    <w:rsid w:val="009B427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7">
    <w:name w:val="Bibliography7"/>
    <w:basedOn w:val="Normal"/>
    <w:uiPriority w:val="99"/>
    <w:rsid w:val="009B427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Shading-Accent14">
    <w:name w:val="Colorful Shading - Accent 14"/>
    <w:hidden/>
    <w:uiPriority w:val="99"/>
    <w:semiHidden/>
    <w:rsid w:val="009B4276"/>
    <w:rPr>
      <w:rFonts w:eastAsia="Malgun Gothic"/>
      <w:sz w:val="20"/>
      <w:szCs w:val="20"/>
      <w:lang w:val="en-GB"/>
    </w:rPr>
  </w:style>
  <w:style w:type="paragraph" w:customStyle="1" w:styleId="Bibliography8">
    <w:name w:val="Bibliography8"/>
    <w:basedOn w:val="Normal"/>
    <w:uiPriority w:val="99"/>
    <w:rsid w:val="009B427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ColorfulList-Accent14">
    <w:name w:val="Colorful List - Accent 14"/>
    <w:basedOn w:val="Normal"/>
    <w:uiPriority w:val="34"/>
    <w:qFormat/>
    <w:rsid w:val="009B4276"/>
    <w:pPr>
      <w:ind w:left="720" w:hanging="794"/>
    </w:pPr>
    <w:rPr>
      <w:rFonts w:eastAsia="Malgun Gothic"/>
    </w:rPr>
  </w:style>
  <w:style w:type="paragraph" w:customStyle="1" w:styleId="Bibliography9">
    <w:name w:val="Bibliography9"/>
    <w:basedOn w:val="Normal"/>
    <w:uiPriority w:val="99"/>
    <w:rsid w:val="009B427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paragraph" w:customStyle="1" w:styleId="Bibliography10">
    <w:name w:val="Bibliography10"/>
    <w:basedOn w:val="Normal"/>
    <w:uiPriority w:val="99"/>
    <w:rsid w:val="009B4276"/>
    <w:pPr>
      <w:tabs>
        <w:tab w:val="clear" w:pos="794"/>
        <w:tab w:val="clear" w:pos="1191"/>
        <w:tab w:val="clear" w:pos="1588"/>
        <w:tab w:val="clear" w:pos="1985"/>
        <w:tab w:val="left" w:pos="660"/>
      </w:tabs>
      <w:overflowPunct/>
      <w:autoSpaceDE/>
      <w:autoSpaceDN/>
      <w:adjustRightInd/>
      <w:spacing w:before="0" w:after="240" w:line="230" w:lineRule="atLeast"/>
      <w:ind w:left="660" w:hanging="660"/>
      <w:textAlignment w:val="auto"/>
    </w:pPr>
    <w:rPr>
      <w:rFonts w:ascii="Arial" w:eastAsia="MS Mincho" w:hAnsi="Arial"/>
      <w:lang w:val="en-US"/>
    </w:rPr>
  </w:style>
  <w:style w:type="numbering" w:customStyle="1" w:styleId="SVCNumbers">
    <w:name w:val="SVC Numbers"/>
    <w:rsid w:val="009B4276"/>
    <w:pPr>
      <w:numPr>
        <w:numId w:val="16"/>
      </w:numPr>
    </w:pPr>
  </w:style>
  <w:style w:type="numbering" w:customStyle="1" w:styleId="AVCBullet">
    <w:name w:val="AVC Bullet"/>
    <w:rsid w:val="009B4276"/>
    <w:pPr>
      <w:numPr>
        <w:numId w:val="9"/>
      </w:numPr>
    </w:pPr>
  </w:style>
  <w:style w:type="numbering" w:customStyle="1" w:styleId="3DHeading">
    <w:name w:val="3D Heading"/>
    <w:uiPriority w:val="99"/>
    <w:rsid w:val="009B4276"/>
    <w:pPr>
      <w:numPr>
        <w:numId w:val="25"/>
      </w:numPr>
    </w:pPr>
  </w:style>
  <w:style w:type="numbering" w:customStyle="1" w:styleId="SVCBullets">
    <w:name w:val="SVC Bullets"/>
    <w:rsid w:val="009B4276"/>
    <w:pPr>
      <w:numPr>
        <w:numId w:val="7"/>
      </w:numPr>
    </w:pPr>
  </w:style>
  <w:style w:type="numbering" w:customStyle="1" w:styleId="SVCIndent">
    <w:name w:val="SVC Indent"/>
    <w:rsid w:val="009B4276"/>
    <w:pPr>
      <w:numPr>
        <w:numId w:val="17"/>
      </w:numPr>
    </w:pPr>
  </w:style>
  <w:style w:type="paragraph" w:customStyle="1" w:styleId="Rec0">
    <w:name w:val="Rec"/>
    <w:basedOn w:val="Title"/>
    <w:rsid w:val="009B4276"/>
    <w:rPr>
      <w:rFonts w:eastAsia="SimSun"/>
    </w:rPr>
  </w:style>
  <w:style w:type="character" w:customStyle="1" w:styleId="Note1CharCharCharCharCharCharChar">
    <w:name w:val="Note 1 Char Char Char Char Char Char Char"/>
    <w:uiPriority w:val="99"/>
    <w:rsid w:val="009B4276"/>
    <w:rPr>
      <w:rFonts w:cs="Times New Roman"/>
      <w:sz w:val="18"/>
      <w:szCs w:val="18"/>
      <w:lang w:val="en-GB" w:eastAsia="en-US"/>
    </w:rPr>
  </w:style>
  <w:style w:type="character" w:customStyle="1" w:styleId="Note1CharCharCharCharCharCharChar1">
    <w:name w:val="Note 1 Char Char Char Char Char Char Char1"/>
    <w:uiPriority w:val="99"/>
    <w:rsid w:val="009B4276"/>
    <w:rPr>
      <w:rFonts w:eastAsia="Batang" w:cs="Times New Roman"/>
      <w:sz w:val="18"/>
      <w:szCs w:val="18"/>
      <w:lang w:val="en-GB" w:eastAsia="en-US" w:bidi="ar-SA"/>
    </w:rPr>
  </w:style>
  <w:style w:type="character" w:customStyle="1" w:styleId="Note3Char">
    <w:name w:val="Note 3 Char"/>
    <w:uiPriority w:val="99"/>
    <w:rsid w:val="009B4276"/>
    <w:rPr>
      <w:rFonts w:eastAsia="Batang" w:cs="Times New Roman"/>
      <w:sz w:val="18"/>
      <w:szCs w:val="18"/>
      <w:lang w:val="en-GB" w:eastAsia="en-US" w:bidi="ar-SA"/>
    </w:rPr>
  </w:style>
  <w:style w:type="paragraph" w:customStyle="1" w:styleId="Text">
    <w:name w:val="Text"/>
    <w:basedOn w:val="Normal"/>
    <w:uiPriority w:val="99"/>
    <w:rsid w:val="009B4276"/>
    <w:pPr>
      <w:tabs>
        <w:tab w:val="clear" w:pos="794"/>
        <w:tab w:val="clear" w:pos="1191"/>
        <w:tab w:val="clear" w:pos="1588"/>
        <w:tab w:val="clear" w:pos="1985"/>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9B4276"/>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SimSun"/>
      <w:sz w:val="24"/>
      <w:szCs w:val="24"/>
      <w:lang w:eastAsia="en-GB"/>
    </w:rPr>
  </w:style>
  <w:style w:type="paragraph" w:customStyle="1" w:styleId="EquationTab">
    <w:name w:val="EquationTab"/>
    <w:basedOn w:val="Normal"/>
    <w:link w:val="EquationTabChar"/>
    <w:qFormat/>
    <w:rsid w:val="009B4276"/>
    <w:rPr>
      <w:rFonts w:eastAsia="Malgun Gothic"/>
    </w:rPr>
  </w:style>
  <w:style w:type="character" w:customStyle="1" w:styleId="EquationTabChar">
    <w:name w:val="EquationTab Char"/>
    <w:link w:val="EquationTab"/>
    <w:rsid w:val="009B4276"/>
    <w:rPr>
      <w:rFonts w:eastAsia="Malgun Gothic"/>
      <w:sz w:val="20"/>
      <w:szCs w:val="20"/>
      <w:lang w:val="en-GB"/>
    </w:rPr>
  </w:style>
  <w:style w:type="paragraph" w:customStyle="1" w:styleId="3H8">
    <w:name w:val="3H8"/>
    <w:basedOn w:val="Normal"/>
    <w:uiPriority w:val="99"/>
    <w:rsid w:val="009B4276"/>
    <w:pPr>
      <w:tabs>
        <w:tab w:val="clear" w:pos="794"/>
      </w:tabs>
    </w:pPr>
    <w:rPr>
      <w:rFonts w:eastAsia="Malgun Gothic"/>
    </w:rPr>
  </w:style>
  <w:style w:type="paragraph" w:customStyle="1" w:styleId="3D0">
    <w:name w:val="3D0"/>
    <w:basedOn w:val="3N0"/>
    <w:link w:val="3D0Char"/>
    <w:uiPriority w:val="99"/>
    <w:qFormat/>
    <w:rsid w:val="009B4276"/>
    <w:pPr>
      <w:numPr>
        <w:numId w:val="28"/>
      </w:numPr>
      <w:tabs>
        <w:tab w:val="clear" w:pos="340"/>
        <w:tab w:val="left" w:pos="357"/>
        <w:tab w:val="left" w:pos="794"/>
        <w:tab w:val="left" w:pos="1191"/>
        <w:tab w:val="left" w:pos="1588"/>
        <w:tab w:val="left" w:pos="1985"/>
        <w:tab w:val="left" w:pos="2381"/>
      </w:tabs>
    </w:pPr>
  </w:style>
  <w:style w:type="paragraph" w:customStyle="1" w:styleId="3D1">
    <w:name w:val="3D1"/>
    <w:basedOn w:val="3D0"/>
    <w:link w:val="3D1Char"/>
    <w:uiPriority w:val="99"/>
    <w:qFormat/>
    <w:rsid w:val="009B4276"/>
    <w:pPr>
      <w:numPr>
        <w:ilvl w:val="1"/>
      </w:numPr>
    </w:pPr>
  </w:style>
  <w:style w:type="character" w:customStyle="1" w:styleId="3D0Char">
    <w:name w:val="3D0 Char"/>
    <w:link w:val="3D0"/>
    <w:uiPriority w:val="99"/>
    <w:rsid w:val="009B4276"/>
    <w:rPr>
      <w:rFonts w:eastAsia="Malgun Gothic"/>
      <w:sz w:val="22"/>
      <w:szCs w:val="20"/>
      <w:lang w:val="en-CA"/>
    </w:rPr>
  </w:style>
  <w:style w:type="paragraph" w:customStyle="1" w:styleId="3D2">
    <w:name w:val="3D2"/>
    <w:basedOn w:val="3D1"/>
    <w:link w:val="3D2Char"/>
    <w:uiPriority w:val="99"/>
    <w:qFormat/>
    <w:rsid w:val="009B4276"/>
    <w:pPr>
      <w:numPr>
        <w:ilvl w:val="2"/>
      </w:numPr>
      <w:tabs>
        <w:tab w:val="clear" w:pos="794"/>
        <w:tab w:val="left" w:pos="1072"/>
      </w:tabs>
      <w:ind w:left="1071"/>
    </w:pPr>
    <w:rPr>
      <w:lang w:eastAsia="ko-KR"/>
    </w:rPr>
  </w:style>
  <w:style w:type="character" w:customStyle="1" w:styleId="3D1Char">
    <w:name w:val="3D1 Char"/>
    <w:link w:val="3D1"/>
    <w:uiPriority w:val="99"/>
    <w:rsid w:val="009B4276"/>
    <w:rPr>
      <w:rFonts w:eastAsia="Malgun Gothic"/>
      <w:sz w:val="22"/>
      <w:szCs w:val="20"/>
      <w:lang w:val="en-CA"/>
    </w:rPr>
  </w:style>
  <w:style w:type="paragraph" w:customStyle="1" w:styleId="3D3">
    <w:name w:val="3D3"/>
    <w:basedOn w:val="3D2"/>
    <w:link w:val="3D3Char"/>
    <w:uiPriority w:val="99"/>
    <w:qFormat/>
    <w:rsid w:val="009B4276"/>
    <w:pPr>
      <w:numPr>
        <w:ilvl w:val="3"/>
      </w:numPr>
      <w:tabs>
        <w:tab w:val="clear" w:pos="1072"/>
        <w:tab w:val="clear" w:pos="1191"/>
      </w:tabs>
    </w:pPr>
  </w:style>
  <w:style w:type="character" w:customStyle="1" w:styleId="3D2Char">
    <w:name w:val="3D2 Char"/>
    <w:link w:val="3D2"/>
    <w:uiPriority w:val="99"/>
    <w:rsid w:val="009B4276"/>
    <w:rPr>
      <w:rFonts w:eastAsia="Malgun Gothic"/>
      <w:sz w:val="22"/>
      <w:szCs w:val="20"/>
      <w:lang w:val="en-CA" w:eastAsia="ko-KR"/>
    </w:rPr>
  </w:style>
  <w:style w:type="paragraph" w:customStyle="1" w:styleId="3D4">
    <w:name w:val="3D4"/>
    <w:basedOn w:val="3D3"/>
    <w:link w:val="3D4Char"/>
    <w:uiPriority w:val="99"/>
    <w:qFormat/>
    <w:rsid w:val="009B4276"/>
    <w:pPr>
      <w:numPr>
        <w:ilvl w:val="4"/>
      </w:numPr>
      <w:tabs>
        <w:tab w:val="clear" w:pos="1588"/>
      </w:tabs>
    </w:pPr>
  </w:style>
  <w:style w:type="character" w:customStyle="1" w:styleId="3D3Char">
    <w:name w:val="3D3 Char"/>
    <w:link w:val="3D3"/>
    <w:uiPriority w:val="99"/>
    <w:rsid w:val="009B4276"/>
    <w:rPr>
      <w:rFonts w:eastAsia="Malgun Gothic"/>
      <w:sz w:val="22"/>
      <w:szCs w:val="20"/>
      <w:lang w:val="en-CA" w:eastAsia="ko-KR"/>
    </w:rPr>
  </w:style>
  <w:style w:type="paragraph" w:customStyle="1" w:styleId="3D5">
    <w:name w:val="3D5"/>
    <w:basedOn w:val="3D4"/>
    <w:link w:val="3D5Char"/>
    <w:uiPriority w:val="99"/>
    <w:qFormat/>
    <w:rsid w:val="009B4276"/>
    <w:pPr>
      <w:numPr>
        <w:ilvl w:val="5"/>
      </w:numPr>
      <w:tabs>
        <w:tab w:val="clear" w:pos="1985"/>
      </w:tabs>
    </w:pPr>
  </w:style>
  <w:style w:type="character" w:customStyle="1" w:styleId="3D4Char">
    <w:name w:val="3D4 Char"/>
    <w:link w:val="3D4"/>
    <w:uiPriority w:val="99"/>
    <w:rsid w:val="009B4276"/>
    <w:rPr>
      <w:rFonts w:eastAsia="Malgun Gothic"/>
      <w:sz w:val="22"/>
      <w:szCs w:val="20"/>
      <w:lang w:val="en-CA" w:eastAsia="ko-KR"/>
    </w:rPr>
  </w:style>
  <w:style w:type="paragraph" w:customStyle="1" w:styleId="3D6">
    <w:name w:val="3D6"/>
    <w:basedOn w:val="3D5"/>
    <w:link w:val="3D6Char"/>
    <w:uiPriority w:val="99"/>
    <w:qFormat/>
    <w:rsid w:val="009B4276"/>
    <w:pPr>
      <w:numPr>
        <w:ilvl w:val="6"/>
      </w:numPr>
      <w:tabs>
        <w:tab w:val="clear" w:pos="2381"/>
      </w:tabs>
    </w:pPr>
  </w:style>
  <w:style w:type="character" w:customStyle="1" w:styleId="3D5Char">
    <w:name w:val="3D5 Char"/>
    <w:link w:val="3D5"/>
    <w:uiPriority w:val="99"/>
    <w:rsid w:val="009B4276"/>
    <w:rPr>
      <w:rFonts w:eastAsia="Malgun Gothic"/>
      <w:sz w:val="22"/>
      <w:szCs w:val="20"/>
      <w:lang w:val="en-CA" w:eastAsia="ko-KR"/>
    </w:rPr>
  </w:style>
  <w:style w:type="paragraph" w:customStyle="1" w:styleId="3Tabs">
    <w:name w:val="3 Tabs"/>
    <w:basedOn w:val="3N0"/>
    <w:link w:val="3TabsChar"/>
    <w:qFormat/>
    <w:rsid w:val="009B4276"/>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9B4276"/>
    <w:rPr>
      <w:rFonts w:eastAsia="Malgun Gothic"/>
      <w:sz w:val="22"/>
      <w:szCs w:val="20"/>
      <w:lang w:val="en-CA" w:eastAsia="ko-KR"/>
    </w:rPr>
  </w:style>
  <w:style w:type="paragraph" w:customStyle="1" w:styleId="3U1">
    <w:name w:val="3U1"/>
    <w:basedOn w:val="3N0"/>
    <w:uiPriority w:val="99"/>
    <w:qFormat/>
    <w:rsid w:val="009B4276"/>
    <w:pPr>
      <w:numPr>
        <w:ilvl w:val="1"/>
        <w:numId w:val="32"/>
      </w:numPr>
      <w:tabs>
        <w:tab w:val="num" w:pos="360"/>
        <w:tab w:val="num" w:pos="697"/>
      </w:tabs>
      <w:ind w:left="0" w:firstLine="0"/>
    </w:pPr>
  </w:style>
  <w:style w:type="paragraph" w:customStyle="1" w:styleId="3U0">
    <w:name w:val="3U0"/>
    <w:basedOn w:val="3N0"/>
    <w:uiPriority w:val="99"/>
    <w:qFormat/>
    <w:rsid w:val="009B4276"/>
    <w:pPr>
      <w:numPr>
        <w:numId w:val="32"/>
      </w:numPr>
      <w:tabs>
        <w:tab w:val="num" w:pos="360"/>
      </w:tabs>
      <w:ind w:left="0" w:firstLine="0"/>
    </w:pPr>
  </w:style>
  <w:style w:type="paragraph" w:customStyle="1" w:styleId="3U2">
    <w:name w:val="3U2"/>
    <w:basedOn w:val="3U1"/>
    <w:uiPriority w:val="99"/>
    <w:qFormat/>
    <w:rsid w:val="009B4276"/>
    <w:pPr>
      <w:numPr>
        <w:ilvl w:val="2"/>
      </w:numPr>
      <w:tabs>
        <w:tab w:val="num" w:pos="360"/>
        <w:tab w:val="num" w:pos="697"/>
        <w:tab w:val="num" w:pos="1054"/>
      </w:tabs>
      <w:ind w:left="0" w:firstLine="0"/>
    </w:pPr>
  </w:style>
  <w:style w:type="paragraph" w:customStyle="1" w:styleId="3U3">
    <w:name w:val="3U3"/>
    <w:basedOn w:val="3U2"/>
    <w:uiPriority w:val="99"/>
    <w:qFormat/>
    <w:rsid w:val="009B4276"/>
    <w:pPr>
      <w:numPr>
        <w:ilvl w:val="3"/>
      </w:numPr>
      <w:tabs>
        <w:tab w:val="num" w:pos="360"/>
        <w:tab w:val="num" w:pos="697"/>
        <w:tab w:val="num" w:pos="1411"/>
      </w:tabs>
      <w:ind w:left="0" w:firstLine="0"/>
    </w:pPr>
  </w:style>
  <w:style w:type="paragraph" w:customStyle="1" w:styleId="3U4">
    <w:name w:val="3U4"/>
    <w:basedOn w:val="3U3"/>
    <w:uiPriority w:val="99"/>
    <w:qFormat/>
    <w:rsid w:val="009B4276"/>
    <w:pPr>
      <w:numPr>
        <w:ilvl w:val="4"/>
      </w:numPr>
      <w:tabs>
        <w:tab w:val="num" w:pos="360"/>
        <w:tab w:val="num" w:pos="697"/>
        <w:tab w:val="num" w:pos="1768"/>
      </w:tabs>
      <w:ind w:left="0" w:firstLine="0"/>
    </w:pPr>
  </w:style>
  <w:style w:type="paragraph" w:customStyle="1" w:styleId="3U5">
    <w:name w:val="3U5"/>
    <w:basedOn w:val="3U4"/>
    <w:uiPriority w:val="99"/>
    <w:qFormat/>
    <w:rsid w:val="009B4276"/>
    <w:pPr>
      <w:numPr>
        <w:ilvl w:val="5"/>
      </w:numPr>
      <w:tabs>
        <w:tab w:val="num" w:pos="360"/>
        <w:tab w:val="num" w:pos="697"/>
        <w:tab w:val="num" w:pos="2125"/>
      </w:tabs>
      <w:ind w:left="0" w:firstLine="0"/>
    </w:pPr>
  </w:style>
  <w:style w:type="paragraph" w:customStyle="1" w:styleId="3U6">
    <w:name w:val="3U6"/>
    <w:basedOn w:val="3U5"/>
    <w:uiPriority w:val="99"/>
    <w:qFormat/>
    <w:rsid w:val="009B4276"/>
    <w:pPr>
      <w:numPr>
        <w:ilvl w:val="6"/>
      </w:numPr>
      <w:tabs>
        <w:tab w:val="num" w:pos="360"/>
        <w:tab w:val="num" w:pos="697"/>
        <w:tab w:val="num" w:pos="2482"/>
      </w:tabs>
      <w:ind w:left="0" w:firstLine="0"/>
    </w:pPr>
  </w:style>
  <w:style w:type="paragraph" w:customStyle="1" w:styleId="3U7">
    <w:name w:val="3U7"/>
    <w:basedOn w:val="Normal"/>
    <w:uiPriority w:val="99"/>
    <w:qFormat/>
    <w:rsid w:val="009B4276"/>
    <w:pPr>
      <w:numPr>
        <w:ilvl w:val="7"/>
        <w:numId w:val="32"/>
      </w:numPr>
    </w:pPr>
    <w:rPr>
      <w:rFonts w:eastAsia="Malgun Gothic"/>
    </w:rPr>
  </w:style>
  <w:style w:type="paragraph" w:customStyle="1" w:styleId="3U8">
    <w:name w:val="3U8"/>
    <w:basedOn w:val="3U7"/>
    <w:uiPriority w:val="99"/>
    <w:qFormat/>
    <w:rsid w:val="009B4276"/>
    <w:pPr>
      <w:numPr>
        <w:ilvl w:val="8"/>
      </w:numPr>
    </w:pPr>
  </w:style>
  <w:style w:type="paragraph" w:customStyle="1" w:styleId="3D7">
    <w:name w:val="3D7"/>
    <w:basedOn w:val="Normal"/>
    <w:uiPriority w:val="99"/>
    <w:rsid w:val="009B4276"/>
    <w:pPr>
      <w:numPr>
        <w:ilvl w:val="7"/>
        <w:numId w:val="28"/>
      </w:numPr>
    </w:pPr>
    <w:rPr>
      <w:rFonts w:eastAsia="Malgun Gothic"/>
    </w:rPr>
  </w:style>
  <w:style w:type="paragraph" w:customStyle="1" w:styleId="3D8">
    <w:name w:val="3D8"/>
    <w:basedOn w:val="Normal"/>
    <w:uiPriority w:val="99"/>
    <w:rsid w:val="009B4276"/>
    <w:pPr>
      <w:numPr>
        <w:ilvl w:val="8"/>
        <w:numId w:val="28"/>
      </w:numPr>
    </w:pPr>
    <w:rPr>
      <w:rFonts w:eastAsia="Malgun Gothic"/>
    </w:rPr>
  </w:style>
  <w:style w:type="paragraph" w:customStyle="1" w:styleId="3E0">
    <w:name w:val="3E0"/>
    <w:basedOn w:val="3N0"/>
    <w:uiPriority w:val="99"/>
    <w:qFormat/>
    <w:rsid w:val="009B4276"/>
    <w:pPr>
      <w:numPr>
        <w:numId w:val="33"/>
      </w:numPr>
      <w:tabs>
        <w:tab w:val="num" w:pos="360"/>
        <w:tab w:val="center" w:pos="4865"/>
        <w:tab w:val="right" w:pos="9730"/>
      </w:tabs>
      <w:jc w:val="left"/>
    </w:pPr>
  </w:style>
  <w:style w:type="numbering" w:customStyle="1" w:styleId="3Dash">
    <w:name w:val="3Dash"/>
    <w:uiPriority w:val="99"/>
    <w:rsid w:val="009B4276"/>
    <w:pPr>
      <w:numPr>
        <w:numId w:val="29"/>
      </w:numPr>
    </w:pPr>
  </w:style>
  <w:style w:type="paragraph" w:customStyle="1" w:styleId="3E1">
    <w:name w:val="3E1"/>
    <w:basedOn w:val="3E0"/>
    <w:uiPriority w:val="99"/>
    <w:qFormat/>
    <w:rsid w:val="009B4276"/>
    <w:pPr>
      <w:numPr>
        <w:ilvl w:val="1"/>
      </w:numPr>
      <w:tabs>
        <w:tab w:val="num" w:pos="360"/>
        <w:tab w:val="num" w:pos="794"/>
      </w:tabs>
      <w:ind w:left="0"/>
    </w:pPr>
  </w:style>
  <w:style w:type="paragraph" w:customStyle="1" w:styleId="3E2">
    <w:name w:val="3E2"/>
    <w:basedOn w:val="3E1"/>
    <w:uiPriority w:val="99"/>
    <w:qFormat/>
    <w:rsid w:val="009B4276"/>
    <w:pPr>
      <w:numPr>
        <w:ilvl w:val="2"/>
      </w:numPr>
      <w:tabs>
        <w:tab w:val="num" w:pos="360"/>
        <w:tab w:val="num" w:pos="794"/>
      </w:tabs>
      <w:ind w:left="0"/>
    </w:pPr>
  </w:style>
  <w:style w:type="paragraph" w:customStyle="1" w:styleId="3E3">
    <w:name w:val="3E3"/>
    <w:basedOn w:val="Normal"/>
    <w:uiPriority w:val="99"/>
    <w:qFormat/>
    <w:rsid w:val="009B4276"/>
    <w:pPr>
      <w:numPr>
        <w:ilvl w:val="3"/>
        <w:numId w:val="33"/>
      </w:numPr>
      <w:tabs>
        <w:tab w:val="clear" w:pos="794"/>
        <w:tab w:val="clear" w:pos="1191"/>
        <w:tab w:val="clear" w:pos="1588"/>
        <w:tab w:val="clear" w:pos="1985"/>
        <w:tab w:val="center" w:pos="4865"/>
        <w:tab w:val="right" w:pos="9730"/>
      </w:tabs>
    </w:pPr>
    <w:rPr>
      <w:rFonts w:eastAsia="Malgun Gothic"/>
    </w:rPr>
  </w:style>
  <w:style w:type="paragraph" w:customStyle="1" w:styleId="3E4">
    <w:name w:val="3E4"/>
    <w:basedOn w:val="Normal"/>
    <w:uiPriority w:val="99"/>
    <w:qFormat/>
    <w:rsid w:val="009B4276"/>
    <w:pPr>
      <w:numPr>
        <w:ilvl w:val="4"/>
        <w:numId w:val="33"/>
      </w:numPr>
      <w:tabs>
        <w:tab w:val="clear" w:pos="794"/>
        <w:tab w:val="clear" w:pos="1191"/>
        <w:tab w:val="clear" w:pos="1588"/>
        <w:tab w:val="clear" w:pos="1985"/>
        <w:tab w:val="center" w:pos="4865"/>
        <w:tab w:val="right" w:pos="9730"/>
      </w:tabs>
    </w:pPr>
    <w:rPr>
      <w:rFonts w:eastAsia="Malgun Gothic"/>
    </w:rPr>
  </w:style>
  <w:style w:type="paragraph" w:customStyle="1" w:styleId="3E5">
    <w:name w:val="3E5"/>
    <w:basedOn w:val="Normal"/>
    <w:uiPriority w:val="99"/>
    <w:qFormat/>
    <w:rsid w:val="009B4276"/>
    <w:pPr>
      <w:numPr>
        <w:ilvl w:val="5"/>
        <w:numId w:val="33"/>
      </w:numPr>
      <w:tabs>
        <w:tab w:val="clear" w:pos="794"/>
        <w:tab w:val="clear" w:pos="1191"/>
        <w:tab w:val="clear" w:pos="1588"/>
        <w:tab w:val="clear" w:pos="1985"/>
        <w:tab w:val="center" w:pos="4864"/>
        <w:tab w:val="right" w:pos="9729"/>
      </w:tabs>
    </w:pPr>
    <w:rPr>
      <w:rFonts w:eastAsia="Malgun Gothic"/>
    </w:rPr>
  </w:style>
  <w:style w:type="paragraph" w:customStyle="1" w:styleId="3E6">
    <w:name w:val="3E6"/>
    <w:basedOn w:val="Normal"/>
    <w:uiPriority w:val="99"/>
    <w:qFormat/>
    <w:rsid w:val="009B4276"/>
    <w:pPr>
      <w:numPr>
        <w:ilvl w:val="6"/>
        <w:numId w:val="33"/>
      </w:numPr>
      <w:tabs>
        <w:tab w:val="clear" w:pos="794"/>
        <w:tab w:val="clear" w:pos="1191"/>
        <w:tab w:val="clear" w:pos="1588"/>
        <w:tab w:val="clear" w:pos="1985"/>
        <w:tab w:val="center" w:pos="4864"/>
        <w:tab w:val="right" w:pos="9729"/>
      </w:tabs>
    </w:pPr>
    <w:rPr>
      <w:rFonts w:eastAsia="Malgun Gothic"/>
    </w:rPr>
  </w:style>
  <w:style w:type="paragraph" w:customStyle="1" w:styleId="3E7">
    <w:name w:val="3E7"/>
    <w:basedOn w:val="Normal"/>
    <w:uiPriority w:val="99"/>
    <w:qFormat/>
    <w:rsid w:val="009B4276"/>
    <w:pPr>
      <w:numPr>
        <w:ilvl w:val="7"/>
        <w:numId w:val="33"/>
      </w:numPr>
      <w:tabs>
        <w:tab w:val="clear" w:pos="794"/>
        <w:tab w:val="clear" w:pos="1191"/>
        <w:tab w:val="clear" w:pos="1588"/>
        <w:tab w:val="clear" w:pos="1985"/>
        <w:tab w:val="center" w:pos="4864"/>
        <w:tab w:val="right" w:pos="9729"/>
      </w:tabs>
    </w:pPr>
    <w:rPr>
      <w:rFonts w:eastAsia="Malgun Gothic"/>
    </w:rPr>
  </w:style>
  <w:style w:type="paragraph" w:customStyle="1" w:styleId="3E8">
    <w:name w:val="3E8"/>
    <w:basedOn w:val="Normal"/>
    <w:uiPriority w:val="99"/>
    <w:qFormat/>
    <w:rsid w:val="009B4276"/>
    <w:pPr>
      <w:numPr>
        <w:ilvl w:val="8"/>
        <w:numId w:val="33"/>
      </w:numPr>
      <w:tabs>
        <w:tab w:val="clear" w:pos="794"/>
        <w:tab w:val="clear" w:pos="1191"/>
        <w:tab w:val="clear" w:pos="1588"/>
        <w:tab w:val="clear" w:pos="1985"/>
        <w:tab w:val="center" w:pos="4864"/>
        <w:tab w:val="right" w:pos="9729"/>
      </w:tabs>
    </w:pPr>
    <w:rPr>
      <w:rFonts w:eastAsia="Malgun Gothic"/>
    </w:rPr>
  </w:style>
  <w:style w:type="numbering" w:customStyle="1" w:styleId="3DEquation">
    <w:name w:val="3D Equation"/>
    <w:uiPriority w:val="99"/>
    <w:rsid w:val="009B4276"/>
    <w:pPr>
      <w:numPr>
        <w:numId w:val="30"/>
      </w:numPr>
    </w:pPr>
  </w:style>
  <w:style w:type="numbering" w:customStyle="1" w:styleId="3DNumbering">
    <w:name w:val="3D Numbering"/>
    <w:uiPriority w:val="99"/>
    <w:rsid w:val="009B4276"/>
    <w:pPr>
      <w:numPr>
        <w:numId w:val="31"/>
      </w:numPr>
    </w:pPr>
  </w:style>
  <w:style w:type="character" w:customStyle="1" w:styleId="3TabsChar">
    <w:name w:val="3 Tabs Char"/>
    <w:link w:val="3Tabs"/>
    <w:rsid w:val="009B4276"/>
    <w:rPr>
      <w:rFonts w:eastAsia="Malgun Gothic"/>
      <w:bCs/>
      <w:sz w:val="20"/>
      <w:szCs w:val="20"/>
    </w:rPr>
  </w:style>
  <w:style w:type="paragraph" w:customStyle="1" w:styleId="3N4">
    <w:name w:val="3N4"/>
    <w:basedOn w:val="3N0"/>
    <w:link w:val="3N4Char"/>
    <w:qFormat/>
    <w:rsid w:val="009B4276"/>
    <w:pPr>
      <w:ind w:left="1429"/>
    </w:pPr>
  </w:style>
  <w:style w:type="paragraph" w:customStyle="1" w:styleId="3N3">
    <w:name w:val="3N3"/>
    <w:basedOn w:val="3N4"/>
    <w:link w:val="3N3Char"/>
    <w:qFormat/>
    <w:rsid w:val="009B4276"/>
    <w:pPr>
      <w:ind w:left="1072"/>
    </w:pPr>
  </w:style>
  <w:style w:type="paragraph" w:customStyle="1" w:styleId="3N1">
    <w:name w:val="3N1"/>
    <w:basedOn w:val="3N0"/>
    <w:link w:val="3N1Char"/>
    <w:qFormat/>
    <w:rsid w:val="009B4276"/>
    <w:pPr>
      <w:ind w:left="357"/>
    </w:pPr>
    <w:rPr>
      <w:lang w:eastAsia="ko-KR"/>
    </w:rPr>
  </w:style>
  <w:style w:type="character" w:customStyle="1" w:styleId="3N4Char">
    <w:name w:val="3N4 Char"/>
    <w:link w:val="3N4"/>
    <w:rsid w:val="009B4276"/>
    <w:rPr>
      <w:rFonts w:eastAsia="Malgun Gothic"/>
      <w:sz w:val="20"/>
      <w:szCs w:val="20"/>
      <w:lang w:val="en-GB"/>
    </w:rPr>
  </w:style>
  <w:style w:type="character" w:customStyle="1" w:styleId="3N3Char">
    <w:name w:val="3N3 Char"/>
    <w:link w:val="3N3"/>
    <w:rsid w:val="009B4276"/>
    <w:rPr>
      <w:rFonts w:eastAsia="Malgun Gothic"/>
      <w:sz w:val="20"/>
      <w:szCs w:val="20"/>
      <w:lang w:val="en-GB"/>
    </w:rPr>
  </w:style>
  <w:style w:type="paragraph" w:customStyle="1" w:styleId="3N2">
    <w:name w:val="3N2"/>
    <w:basedOn w:val="3N1"/>
    <w:link w:val="3N2Char"/>
    <w:qFormat/>
    <w:rsid w:val="009B4276"/>
    <w:pPr>
      <w:ind w:left="714"/>
    </w:pPr>
  </w:style>
  <w:style w:type="character" w:customStyle="1" w:styleId="3N1Char">
    <w:name w:val="3N1 Char"/>
    <w:link w:val="3N1"/>
    <w:rsid w:val="009B4276"/>
    <w:rPr>
      <w:rFonts w:eastAsia="Malgun Gothic"/>
      <w:sz w:val="20"/>
      <w:szCs w:val="20"/>
      <w:lang w:val="en-GB" w:eastAsia="ko-KR"/>
    </w:rPr>
  </w:style>
  <w:style w:type="paragraph" w:customStyle="1" w:styleId="3N5">
    <w:name w:val="3N5"/>
    <w:basedOn w:val="3N4"/>
    <w:link w:val="3N5Char"/>
    <w:qFormat/>
    <w:rsid w:val="009B4276"/>
    <w:pPr>
      <w:ind w:left="1786"/>
    </w:pPr>
  </w:style>
  <w:style w:type="character" w:customStyle="1" w:styleId="3N2Char">
    <w:name w:val="3N2 Char"/>
    <w:link w:val="3N2"/>
    <w:rsid w:val="009B4276"/>
    <w:rPr>
      <w:rFonts w:eastAsia="Malgun Gothic"/>
      <w:sz w:val="20"/>
      <w:szCs w:val="20"/>
      <w:lang w:val="en-GB" w:eastAsia="ko-KR"/>
    </w:rPr>
  </w:style>
  <w:style w:type="paragraph" w:customStyle="1" w:styleId="3N6">
    <w:name w:val="3N6"/>
    <w:basedOn w:val="3N5"/>
    <w:link w:val="3N6Char"/>
    <w:qFormat/>
    <w:rsid w:val="009B4276"/>
    <w:pPr>
      <w:ind w:left="2143"/>
    </w:pPr>
  </w:style>
  <w:style w:type="character" w:customStyle="1" w:styleId="3N5Char">
    <w:name w:val="3N5 Char"/>
    <w:link w:val="3N5"/>
    <w:rsid w:val="009B4276"/>
    <w:rPr>
      <w:rFonts w:eastAsia="Malgun Gothic"/>
      <w:sz w:val="20"/>
      <w:szCs w:val="20"/>
      <w:lang w:val="en-GB"/>
    </w:rPr>
  </w:style>
  <w:style w:type="paragraph" w:customStyle="1" w:styleId="3N7">
    <w:name w:val="3N7"/>
    <w:basedOn w:val="3N6"/>
    <w:link w:val="3N7Char"/>
    <w:qFormat/>
    <w:rsid w:val="009B4276"/>
    <w:pPr>
      <w:ind w:left="2500"/>
    </w:pPr>
  </w:style>
  <w:style w:type="character" w:customStyle="1" w:styleId="3N6Char">
    <w:name w:val="3N6 Char"/>
    <w:link w:val="3N6"/>
    <w:rsid w:val="009B4276"/>
    <w:rPr>
      <w:rFonts w:eastAsia="Malgun Gothic"/>
      <w:sz w:val="20"/>
      <w:szCs w:val="20"/>
      <w:lang w:val="en-GB"/>
    </w:rPr>
  </w:style>
  <w:style w:type="paragraph" w:customStyle="1" w:styleId="3N8">
    <w:name w:val="3N8"/>
    <w:basedOn w:val="3N7"/>
    <w:link w:val="3N8Char"/>
    <w:qFormat/>
    <w:rsid w:val="009B4276"/>
    <w:pPr>
      <w:ind w:left="2858"/>
    </w:pPr>
  </w:style>
  <w:style w:type="character" w:customStyle="1" w:styleId="3N7Char">
    <w:name w:val="3N7 Char"/>
    <w:link w:val="3N7"/>
    <w:rsid w:val="009B4276"/>
    <w:rPr>
      <w:rFonts w:eastAsia="Malgun Gothic"/>
      <w:sz w:val="20"/>
      <w:szCs w:val="20"/>
      <w:lang w:val="en-GB"/>
    </w:rPr>
  </w:style>
  <w:style w:type="character" w:customStyle="1" w:styleId="3N8Char">
    <w:name w:val="3N8 Char"/>
    <w:link w:val="3N8"/>
    <w:rsid w:val="009B4276"/>
    <w:rPr>
      <w:rFonts w:eastAsia="Malgun Gothic"/>
      <w:sz w:val="20"/>
      <w:szCs w:val="20"/>
      <w:lang w:val="en-GB"/>
    </w:rPr>
  </w:style>
  <w:style w:type="paragraph" w:customStyle="1" w:styleId="Syntax">
    <w:name w:val="Syntax"/>
    <w:basedOn w:val="Normal"/>
    <w:link w:val="SyntaxChar"/>
    <w:qFormat/>
    <w:rsid w:val="009B4276"/>
    <w:pPr>
      <w:keepNext/>
      <w:keepLines/>
      <w:tabs>
        <w:tab w:val="clear" w:pos="794"/>
        <w:tab w:val="clear" w:pos="1191"/>
        <w:tab w:val="clear" w:pos="1588"/>
        <w:tab w:val="clear" w:pos="1985"/>
        <w:tab w:val="left" w:pos="216"/>
        <w:tab w:val="left" w:pos="432"/>
        <w:tab w:val="left" w:pos="648"/>
        <w:tab w:val="left" w:pos="864"/>
        <w:tab w:val="left" w:pos="1080"/>
        <w:tab w:val="left" w:pos="1296"/>
        <w:tab w:val="left" w:pos="1512"/>
        <w:tab w:val="left" w:pos="1728"/>
        <w:tab w:val="left" w:pos="1944"/>
        <w:tab w:val="left" w:pos="2160"/>
      </w:tabs>
      <w:spacing w:before="0" w:after="60"/>
      <w:jc w:val="left"/>
    </w:pPr>
    <w:rPr>
      <w:rFonts w:eastAsia="Malgun Gothic"/>
      <w:bCs/>
    </w:rPr>
  </w:style>
  <w:style w:type="character" w:customStyle="1" w:styleId="SyntaxChar">
    <w:name w:val="Syntax Char"/>
    <w:link w:val="Syntax"/>
    <w:rsid w:val="009B4276"/>
    <w:rPr>
      <w:rFonts w:eastAsia="Malgun Gothic"/>
      <w:bCs/>
      <w:sz w:val="20"/>
      <w:szCs w:val="20"/>
      <w:lang w:val="en-CA"/>
    </w:rPr>
  </w:style>
  <w:style w:type="paragraph" w:customStyle="1" w:styleId="3DNote">
    <w:name w:val="3D Note"/>
    <w:basedOn w:val="3EdNotes"/>
    <w:link w:val="3DNoteChar"/>
    <w:uiPriority w:val="99"/>
    <w:qFormat/>
    <w:rsid w:val="009B4276"/>
    <w:pPr>
      <w:numPr>
        <w:numId w:val="0"/>
      </w:numPr>
      <w:tabs>
        <w:tab w:val="num" w:pos="1915"/>
      </w:tabs>
      <w:ind w:left="1915" w:hanging="720"/>
    </w:pPr>
  </w:style>
  <w:style w:type="character" w:customStyle="1" w:styleId="3DNoteChar">
    <w:name w:val="3D Note Char"/>
    <w:link w:val="3DNote"/>
    <w:uiPriority w:val="99"/>
    <w:rsid w:val="009B4276"/>
    <w:rPr>
      <w:rFonts w:eastAsia="Malgun Gothic"/>
      <w:sz w:val="20"/>
      <w:szCs w:val="20"/>
      <w:lang w:val="en-CA"/>
    </w:rPr>
  </w:style>
  <w:style w:type="character" w:customStyle="1" w:styleId="NoteChar2">
    <w:name w:val="Note Char2"/>
    <w:rsid w:val="009B4276"/>
    <w:rPr>
      <w:rFonts w:ascii="Times New Roman" w:hAnsi="Times New Roman"/>
      <w:sz w:val="18"/>
      <w:lang w:val="en-GB"/>
    </w:rPr>
  </w:style>
  <w:style w:type="paragraph" w:customStyle="1" w:styleId="3AmdHead">
    <w:name w:val="3 Amd Head"/>
    <w:basedOn w:val="3N0"/>
    <w:link w:val="3AmdHeadChar"/>
    <w:qFormat/>
    <w:rsid w:val="009B4276"/>
    <w:rPr>
      <w:b/>
      <w:szCs w:val="22"/>
    </w:rPr>
  </w:style>
  <w:style w:type="character" w:customStyle="1" w:styleId="3AmdHeadChar">
    <w:name w:val="3 Amd Head Char"/>
    <w:link w:val="3AmdHead"/>
    <w:rsid w:val="009B4276"/>
    <w:rPr>
      <w:rFonts w:eastAsia="Malgun Gothic"/>
      <w:b/>
      <w:sz w:val="22"/>
      <w:szCs w:val="22"/>
      <w:lang w:val="en-CA"/>
    </w:rPr>
  </w:style>
  <w:style w:type="paragraph" w:customStyle="1" w:styleId="LightGrid-Accent31">
    <w:name w:val="Light Grid - Accent 31"/>
    <w:basedOn w:val="Normal"/>
    <w:uiPriority w:val="34"/>
    <w:qFormat/>
    <w:rsid w:val="009B4276"/>
    <w:pPr>
      <w:tabs>
        <w:tab w:val="clear" w:pos="794"/>
        <w:tab w:val="clear" w:pos="1191"/>
        <w:tab w:val="clear" w:pos="1588"/>
        <w:tab w:val="clear" w:pos="1985"/>
        <w:tab w:val="left" w:pos="360"/>
        <w:tab w:val="left" w:pos="720"/>
        <w:tab w:val="left" w:pos="1080"/>
        <w:tab w:val="left" w:pos="1440"/>
      </w:tabs>
      <w:ind w:leftChars="400" w:left="840"/>
      <w:jc w:val="left"/>
    </w:pPr>
    <w:rPr>
      <w:rFonts w:eastAsia="MS Mincho"/>
    </w:rPr>
  </w:style>
  <w:style w:type="character" w:customStyle="1" w:styleId="PlainTable51">
    <w:name w:val="Plain Table 51"/>
    <w:uiPriority w:val="31"/>
    <w:qFormat/>
    <w:rsid w:val="009B4276"/>
    <w:rPr>
      <w:smallCaps/>
      <w:color w:val="C0504D"/>
      <w:u w:val="single"/>
    </w:rPr>
  </w:style>
  <w:style w:type="paragraph" w:customStyle="1" w:styleId="GridTable31">
    <w:name w:val="Grid Table 31"/>
    <w:basedOn w:val="Heading1"/>
    <w:next w:val="Normal"/>
    <w:uiPriority w:val="39"/>
    <w:unhideWhenUsed/>
    <w:qFormat/>
    <w:rsid w:val="009B4276"/>
    <w:pPr>
      <w:tabs>
        <w:tab w:val="clear" w:pos="794"/>
        <w:tab w:val="clear" w:pos="1191"/>
        <w:tab w:val="clear" w:pos="1588"/>
        <w:tab w:val="clear" w:pos="1985"/>
      </w:tabs>
      <w:overflowPunct/>
      <w:autoSpaceDE/>
      <w:autoSpaceDN/>
      <w:adjustRightInd/>
      <w:spacing w:line="276" w:lineRule="auto"/>
      <w:ind w:left="0" w:firstLine="0"/>
      <w:textAlignment w:val="auto"/>
      <w:outlineLvl w:val="9"/>
    </w:pPr>
    <w:rPr>
      <w:rFonts w:ascii="Cambria" w:eastAsia="SimSun" w:hAnsi="Cambria"/>
      <w:bCs/>
      <w:color w:val="365F91"/>
      <w:sz w:val="28"/>
      <w:szCs w:val="28"/>
      <w:lang w:eastAsia="ja-JP"/>
    </w:rPr>
  </w:style>
  <w:style w:type="character" w:customStyle="1" w:styleId="Heading2Char1">
    <w:name w:val="Heading 2 Char1"/>
    <w:aliases w:val="H Char"/>
    <w:uiPriority w:val="99"/>
    <w:rsid w:val="009B4276"/>
    <w:rPr>
      <w:rFonts w:ascii="Cambria" w:eastAsia="SimSun" w:hAnsi="Cambria" w:cs="Times New Roman"/>
      <w:b/>
      <w:bCs/>
      <w:i/>
      <w:iCs/>
      <w:sz w:val="28"/>
      <w:szCs w:val="28"/>
      <w:lang w:val="en-GB" w:eastAsia="en-US"/>
    </w:rPr>
  </w:style>
  <w:style w:type="character" w:customStyle="1" w:styleId="Heading1Char2">
    <w:name w:val="Heading 1 Char2"/>
    <w:uiPriority w:val="99"/>
    <w:rsid w:val="009B4276"/>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9B4276"/>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9B4276"/>
    <w:rPr>
      <w:rFonts w:ascii="Times New Roman" w:hAnsi="Times New Roman"/>
      <w:lang w:val="en-GB"/>
    </w:rPr>
  </w:style>
  <w:style w:type="paragraph" w:customStyle="1" w:styleId="FigureCaption">
    <w:name w:val="Figure Caption"/>
    <w:basedOn w:val="Normal"/>
    <w:uiPriority w:val="99"/>
    <w:qFormat/>
    <w:rsid w:val="009B4276"/>
    <w:pPr>
      <w:tabs>
        <w:tab w:val="clear" w:pos="794"/>
        <w:tab w:val="clear" w:pos="1191"/>
        <w:tab w:val="clear" w:pos="1588"/>
        <w:tab w:val="clear" w:pos="1985"/>
      </w:tabs>
      <w:overflowPunct/>
      <w:autoSpaceDE/>
      <w:autoSpaceDN/>
      <w:adjustRightInd/>
      <w:spacing w:before="100" w:after="100" w:line="276" w:lineRule="auto"/>
      <w:jc w:val="center"/>
      <w:textAlignment w:val="auto"/>
    </w:pPr>
    <w:rPr>
      <w:rFonts w:ascii="Calibri" w:eastAsia="Calibri" w:hAnsi="Calibri"/>
      <w:b/>
      <w:sz w:val="18"/>
      <w:szCs w:val="22"/>
    </w:rPr>
  </w:style>
  <w:style w:type="character" w:customStyle="1" w:styleId="LightGrid-Accent11">
    <w:name w:val="Light Grid - Accent 11"/>
    <w:uiPriority w:val="99"/>
    <w:rsid w:val="009B4276"/>
    <w:rPr>
      <w:color w:val="808080"/>
    </w:rPr>
  </w:style>
  <w:style w:type="paragraph" w:customStyle="1" w:styleId="zzSTDTitle">
    <w:name w:val="zzSTDTitle"/>
    <w:basedOn w:val="Normal"/>
    <w:next w:val="Normal"/>
    <w:rsid w:val="009B4276"/>
    <w:pPr>
      <w:tabs>
        <w:tab w:val="clear" w:pos="794"/>
        <w:tab w:val="clear" w:pos="1191"/>
        <w:tab w:val="clear" w:pos="1588"/>
        <w:tab w:val="clear" w:pos="1985"/>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table" w:customStyle="1" w:styleId="TableGrid3">
    <w:name w:val="Table Grid3"/>
    <w:basedOn w:val="TableNormal"/>
    <w:next w:val="TableGrid"/>
    <w:rsid w:val="009B4276"/>
    <w:rPr>
      <w:rFonts w:eastAsia="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9B4276"/>
    <w:rPr>
      <w:rFonts w:eastAsia="SimSun"/>
      <w:sz w:val="22"/>
      <w:szCs w:val="20"/>
    </w:rPr>
  </w:style>
  <w:style w:type="paragraph" w:customStyle="1" w:styleId="p1">
    <w:name w:val="p1"/>
    <w:basedOn w:val="Normal"/>
    <w:rsid w:val="009B4276"/>
    <w:pPr>
      <w:tabs>
        <w:tab w:val="clear" w:pos="794"/>
        <w:tab w:val="clear" w:pos="1191"/>
        <w:tab w:val="clear" w:pos="1588"/>
        <w:tab w:val="clear" w:pos="1985"/>
      </w:tabs>
      <w:overflowPunct/>
      <w:autoSpaceDE/>
      <w:autoSpaceDN/>
      <w:adjustRightInd/>
      <w:spacing w:before="0"/>
      <w:jc w:val="left"/>
      <w:textAlignment w:val="auto"/>
    </w:pPr>
    <w:rPr>
      <w:rFonts w:ascii="Menlo" w:eastAsia="MS Mincho" w:hAnsi="Menlo" w:cs="Menlo"/>
      <w:color w:val="000000"/>
      <w:sz w:val="17"/>
      <w:szCs w:val="17"/>
    </w:rPr>
  </w:style>
  <w:style w:type="character" w:customStyle="1" w:styleId="s1">
    <w:name w:val="s1"/>
    <w:rsid w:val="009B4276"/>
  </w:style>
  <w:style w:type="paragraph" w:customStyle="1" w:styleId="MediumList2-Accent23">
    <w:name w:val="Medium List 2 - Accent 23"/>
    <w:hidden/>
    <w:uiPriority w:val="71"/>
    <w:rsid w:val="009B4276"/>
    <w:rPr>
      <w:rFonts w:eastAsia="SimSun"/>
      <w:sz w:val="22"/>
      <w:szCs w:val="20"/>
    </w:rPr>
  </w:style>
  <w:style w:type="paragraph" w:customStyle="1" w:styleId="ColorfulShading-Accent15">
    <w:name w:val="Colorful Shading - Accent 15"/>
    <w:hidden/>
    <w:uiPriority w:val="62"/>
    <w:rsid w:val="009B4276"/>
    <w:rPr>
      <w:rFonts w:eastAsia="SimSun"/>
      <w:sz w:val="22"/>
      <w:szCs w:val="20"/>
    </w:rPr>
  </w:style>
  <w:style w:type="paragraph" w:customStyle="1" w:styleId="Term">
    <w:name w:val="Term"/>
    <w:basedOn w:val="ColorfulList-Accent11"/>
    <w:autoRedefine/>
    <w:qFormat/>
    <w:rsid w:val="009B4276"/>
    <w:pPr>
      <w:numPr>
        <w:numId w:val="34"/>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9B4276"/>
    <w:pPr>
      <w:tabs>
        <w:tab w:val="clear" w:pos="794"/>
        <w:tab w:val="clear" w:pos="1191"/>
        <w:tab w:val="clear" w:pos="1588"/>
        <w:tab w:val="clear" w:pos="1985"/>
        <w:tab w:val="left" w:pos="8010"/>
      </w:tabs>
      <w:overflowPunct/>
      <w:autoSpaceDE/>
      <w:autoSpaceDN/>
      <w:adjustRightInd/>
      <w:spacing w:before="0" w:after="160"/>
      <w:ind w:left="720" w:hanging="360"/>
      <w:textAlignment w:val="auto"/>
    </w:pPr>
    <w:rPr>
      <w:rFonts w:ascii="Times" w:eastAsia="BatangChe" w:hAnsi="Times"/>
      <w:sz w:val="24"/>
      <w:lang w:val="en-US"/>
    </w:rPr>
  </w:style>
  <w:style w:type="character" w:customStyle="1" w:styleId="fieldsZchn">
    <w:name w:val="fields Zchn"/>
    <w:link w:val="fields"/>
    <w:rsid w:val="009B4276"/>
    <w:rPr>
      <w:rFonts w:ascii="Times" w:eastAsia="BatangChe" w:hAnsi="Times"/>
      <w:szCs w:val="20"/>
    </w:rPr>
  </w:style>
  <w:style w:type="character" w:customStyle="1" w:styleId="UnresolvedMention2">
    <w:name w:val="Unresolved Mention2"/>
    <w:basedOn w:val="DefaultParagraphFont"/>
    <w:uiPriority w:val="99"/>
    <w:semiHidden/>
    <w:unhideWhenUsed/>
    <w:rsid w:val="009B4276"/>
    <w:rPr>
      <w:color w:val="605E5C"/>
      <w:shd w:val="clear" w:color="auto" w:fill="E1DFDD"/>
    </w:rPr>
  </w:style>
  <w:style w:type="table" w:customStyle="1" w:styleId="TableGrid4">
    <w:name w:val="Table Grid4"/>
    <w:basedOn w:val="TableNormal"/>
    <w:next w:val="TableGrid"/>
    <w:rsid w:val="009B4276"/>
    <w:rPr>
      <w:rFonts w:ascii="CG Times" w:eastAsia="SimSun" w:hAnsi="CG Times"/>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9B4276"/>
    <w:rPr>
      <w:rFonts w:eastAsia="Times New Roman"/>
      <w:sz w:val="20"/>
      <w:szCs w:val="20"/>
      <w:lang w:val="en-GB"/>
    </w:rPr>
  </w:style>
  <w:style w:type="paragraph" w:customStyle="1" w:styleId="Default">
    <w:name w:val="Default"/>
    <w:rsid w:val="009B4276"/>
    <w:pPr>
      <w:widowControl w:val="0"/>
      <w:autoSpaceDE w:val="0"/>
      <w:autoSpaceDN w:val="0"/>
      <w:adjustRightInd w:val="0"/>
    </w:pPr>
    <w:rPr>
      <w:rFonts w:eastAsia="SimSun"/>
      <w:color w:val="000000"/>
    </w:rPr>
  </w:style>
  <w:style w:type="paragraph" w:customStyle="1" w:styleId="n">
    <w:name w:val="n"/>
    <w:basedOn w:val="Normalaftertitle0"/>
    <w:rsid w:val="009B4276"/>
  </w:style>
  <w:style w:type="table" w:customStyle="1" w:styleId="1">
    <w:name w:val="표 구분선1"/>
    <w:basedOn w:val="TableNormal"/>
    <w:next w:val="TableGrid"/>
    <w:rsid w:val="009B4276"/>
    <w:rPr>
      <w:rFonts w:ascii="CG Times" w:eastAsia="SimSun" w:hAnsi="CG Times"/>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9B4276"/>
    <w:rPr>
      <w:color w:val="605E5C"/>
      <w:shd w:val="clear" w:color="auto" w:fill="E1DFDD"/>
    </w:rPr>
  </w:style>
  <w:style w:type="character" w:customStyle="1" w:styleId="UnresolvedMention4">
    <w:name w:val="Unresolved Mention4"/>
    <w:basedOn w:val="DefaultParagraphFont"/>
    <w:uiPriority w:val="99"/>
    <w:semiHidden/>
    <w:unhideWhenUsed/>
    <w:rsid w:val="009B4276"/>
    <w:rPr>
      <w:color w:val="605E5C"/>
      <w:shd w:val="clear" w:color="auto" w:fill="E1DFDD"/>
    </w:rPr>
  </w:style>
  <w:style w:type="table" w:customStyle="1" w:styleId="TableGrid5">
    <w:name w:val="Table Grid5"/>
    <w:basedOn w:val="TableNormal"/>
    <w:next w:val="TableGrid"/>
    <w:uiPriority w:val="59"/>
    <w:rsid w:val="00A56634"/>
    <w:rPr>
      <w:rFonts w:eastAsia="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
    <w:name w:val="Appendix"/>
    <w:basedOn w:val="AppendixHeadingI"/>
    <w:link w:val="AppendixChar"/>
    <w:rsid w:val="00A14432"/>
  </w:style>
  <w:style w:type="paragraph" w:customStyle="1" w:styleId="AnnexH2">
    <w:name w:val="AnnexH2"/>
    <w:basedOn w:val="Heading2"/>
    <w:link w:val="AnnexH2Char"/>
    <w:rsid w:val="0010352E"/>
  </w:style>
  <w:style w:type="character" w:customStyle="1" w:styleId="AppendixHeadingIChar">
    <w:name w:val="Appendix Heading I Char"/>
    <w:basedOn w:val="DefaultParagraphFont"/>
    <w:link w:val="AppendixHeadingI"/>
    <w:uiPriority w:val="99"/>
    <w:rsid w:val="00A14432"/>
    <w:rPr>
      <w:rFonts w:eastAsia="Batang"/>
      <w:b/>
      <w:bCs/>
      <w:kern w:val="28"/>
      <w:sz w:val="28"/>
      <w:szCs w:val="28"/>
      <w:lang w:val="nb-NO"/>
    </w:rPr>
  </w:style>
  <w:style w:type="character" w:customStyle="1" w:styleId="AppendixChar">
    <w:name w:val="Appendix Char"/>
    <w:basedOn w:val="AppendixHeadingIChar"/>
    <w:link w:val="Appendix"/>
    <w:rsid w:val="00A14432"/>
    <w:rPr>
      <w:rFonts w:eastAsia="Batang"/>
      <w:b/>
      <w:bCs/>
      <w:kern w:val="28"/>
      <w:sz w:val="28"/>
      <w:szCs w:val="28"/>
      <w:lang w:val="nb-NO"/>
    </w:rPr>
  </w:style>
  <w:style w:type="character" w:customStyle="1" w:styleId="AnnexH2Char">
    <w:name w:val="AnnexH2 Char"/>
    <w:basedOn w:val="Heading2Char"/>
    <w:link w:val="AnnexH2"/>
    <w:rsid w:val="0010352E"/>
    <w:rPr>
      <w:rFonts w:eastAsia="Times New Roman"/>
      <w:b/>
      <w:sz w:val="22"/>
      <w:szCs w:val="20"/>
      <w:lang w:val="en-CA"/>
    </w:rPr>
  </w:style>
  <w:style w:type="character" w:styleId="UnresolvedMention">
    <w:name w:val="Unresolved Mention"/>
    <w:basedOn w:val="DefaultParagraphFont"/>
    <w:uiPriority w:val="99"/>
    <w:semiHidden/>
    <w:unhideWhenUsed/>
    <w:rsid w:val="00207770"/>
    <w:rPr>
      <w:color w:val="605E5C"/>
      <w:shd w:val="clear" w:color="auto" w:fill="E1DFDD"/>
    </w:rPr>
  </w:style>
  <w:style w:type="character" w:customStyle="1" w:styleId="fontstyle01">
    <w:name w:val="fontstyle01"/>
    <w:basedOn w:val="DefaultParagraphFont"/>
    <w:rsid w:val="00FE615C"/>
    <w:rPr>
      <w:rFonts w:ascii="CenturyGothic" w:hAnsi="CenturyGothic" w:hint="default"/>
      <w:b w:val="0"/>
      <w:bCs w:val="0"/>
      <w:i w:val="0"/>
      <w:iCs w:val="0"/>
      <w:color w:val="000000"/>
      <w:sz w:val="28"/>
      <w:szCs w:val="28"/>
    </w:rPr>
  </w:style>
  <w:style w:type="character" w:customStyle="1" w:styleId="fontstyle21">
    <w:name w:val="fontstyle21"/>
    <w:basedOn w:val="DefaultParagraphFont"/>
    <w:rsid w:val="00FE615C"/>
    <w:rPr>
      <w:rFonts w:ascii="ArialMT" w:hAnsi="Arial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71851">
      <w:bodyDiv w:val="1"/>
      <w:marLeft w:val="0"/>
      <w:marRight w:val="0"/>
      <w:marTop w:val="0"/>
      <w:marBottom w:val="0"/>
      <w:divBdr>
        <w:top w:val="none" w:sz="0" w:space="0" w:color="auto"/>
        <w:left w:val="none" w:sz="0" w:space="0" w:color="auto"/>
        <w:bottom w:val="none" w:sz="0" w:space="0" w:color="auto"/>
        <w:right w:val="none" w:sz="0" w:space="0" w:color="auto"/>
      </w:divBdr>
      <w:divsChild>
        <w:div w:id="1595362343">
          <w:marLeft w:val="0"/>
          <w:marRight w:val="0"/>
          <w:marTop w:val="0"/>
          <w:marBottom w:val="0"/>
          <w:divBdr>
            <w:top w:val="none" w:sz="0" w:space="0" w:color="auto"/>
            <w:left w:val="none" w:sz="0" w:space="0" w:color="auto"/>
            <w:bottom w:val="none" w:sz="0" w:space="0" w:color="auto"/>
            <w:right w:val="none" w:sz="0" w:space="0" w:color="auto"/>
          </w:divBdr>
          <w:divsChild>
            <w:div w:id="523790743">
              <w:marLeft w:val="0"/>
              <w:marRight w:val="0"/>
              <w:marTop w:val="0"/>
              <w:marBottom w:val="0"/>
              <w:divBdr>
                <w:top w:val="none" w:sz="0" w:space="0" w:color="auto"/>
                <w:left w:val="none" w:sz="0" w:space="0" w:color="auto"/>
                <w:bottom w:val="none" w:sz="0" w:space="0" w:color="auto"/>
                <w:right w:val="none" w:sz="0" w:space="0" w:color="auto"/>
              </w:divBdr>
              <w:divsChild>
                <w:div w:id="1729263058">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29458025">
      <w:bodyDiv w:val="1"/>
      <w:marLeft w:val="0"/>
      <w:marRight w:val="0"/>
      <w:marTop w:val="0"/>
      <w:marBottom w:val="0"/>
      <w:divBdr>
        <w:top w:val="none" w:sz="0" w:space="0" w:color="auto"/>
        <w:left w:val="none" w:sz="0" w:space="0" w:color="auto"/>
        <w:bottom w:val="none" w:sz="0" w:space="0" w:color="auto"/>
        <w:right w:val="none" w:sz="0" w:space="0" w:color="auto"/>
      </w:divBdr>
    </w:div>
    <w:div w:id="47191856">
      <w:bodyDiv w:val="1"/>
      <w:marLeft w:val="0"/>
      <w:marRight w:val="0"/>
      <w:marTop w:val="0"/>
      <w:marBottom w:val="0"/>
      <w:divBdr>
        <w:top w:val="none" w:sz="0" w:space="0" w:color="auto"/>
        <w:left w:val="none" w:sz="0" w:space="0" w:color="auto"/>
        <w:bottom w:val="none" w:sz="0" w:space="0" w:color="auto"/>
        <w:right w:val="none" w:sz="0" w:space="0" w:color="auto"/>
      </w:divBdr>
    </w:div>
    <w:div w:id="59257175">
      <w:bodyDiv w:val="1"/>
      <w:marLeft w:val="0"/>
      <w:marRight w:val="0"/>
      <w:marTop w:val="0"/>
      <w:marBottom w:val="0"/>
      <w:divBdr>
        <w:top w:val="none" w:sz="0" w:space="0" w:color="auto"/>
        <w:left w:val="none" w:sz="0" w:space="0" w:color="auto"/>
        <w:bottom w:val="none" w:sz="0" w:space="0" w:color="auto"/>
        <w:right w:val="none" w:sz="0" w:space="0" w:color="auto"/>
      </w:divBdr>
    </w:div>
    <w:div w:id="67189258">
      <w:bodyDiv w:val="1"/>
      <w:marLeft w:val="0"/>
      <w:marRight w:val="0"/>
      <w:marTop w:val="0"/>
      <w:marBottom w:val="0"/>
      <w:divBdr>
        <w:top w:val="none" w:sz="0" w:space="0" w:color="auto"/>
        <w:left w:val="none" w:sz="0" w:space="0" w:color="auto"/>
        <w:bottom w:val="none" w:sz="0" w:space="0" w:color="auto"/>
        <w:right w:val="none" w:sz="0" w:space="0" w:color="auto"/>
      </w:divBdr>
    </w:div>
    <w:div w:id="69694311">
      <w:bodyDiv w:val="1"/>
      <w:marLeft w:val="0"/>
      <w:marRight w:val="0"/>
      <w:marTop w:val="0"/>
      <w:marBottom w:val="0"/>
      <w:divBdr>
        <w:top w:val="none" w:sz="0" w:space="0" w:color="auto"/>
        <w:left w:val="none" w:sz="0" w:space="0" w:color="auto"/>
        <w:bottom w:val="none" w:sz="0" w:space="0" w:color="auto"/>
        <w:right w:val="none" w:sz="0" w:space="0" w:color="auto"/>
      </w:divBdr>
    </w:div>
    <w:div w:id="81801033">
      <w:bodyDiv w:val="1"/>
      <w:marLeft w:val="0"/>
      <w:marRight w:val="0"/>
      <w:marTop w:val="0"/>
      <w:marBottom w:val="0"/>
      <w:divBdr>
        <w:top w:val="none" w:sz="0" w:space="0" w:color="auto"/>
        <w:left w:val="none" w:sz="0" w:space="0" w:color="auto"/>
        <w:bottom w:val="none" w:sz="0" w:space="0" w:color="auto"/>
        <w:right w:val="none" w:sz="0" w:space="0" w:color="auto"/>
      </w:divBdr>
    </w:div>
    <w:div w:id="83230776">
      <w:bodyDiv w:val="1"/>
      <w:marLeft w:val="0"/>
      <w:marRight w:val="0"/>
      <w:marTop w:val="0"/>
      <w:marBottom w:val="0"/>
      <w:divBdr>
        <w:top w:val="none" w:sz="0" w:space="0" w:color="auto"/>
        <w:left w:val="none" w:sz="0" w:space="0" w:color="auto"/>
        <w:bottom w:val="none" w:sz="0" w:space="0" w:color="auto"/>
        <w:right w:val="none" w:sz="0" w:space="0" w:color="auto"/>
      </w:divBdr>
    </w:div>
    <w:div w:id="94638942">
      <w:bodyDiv w:val="1"/>
      <w:marLeft w:val="0"/>
      <w:marRight w:val="0"/>
      <w:marTop w:val="0"/>
      <w:marBottom w:val="0"/>
      <w:divBdr>
        <w:top w:val="none" w:sz="0" w:space="0" w:color="auto"/>
        <w:left w:val="none" w:sz="0" w:space="0" w:color="auto"/>
        <w:bottom w:val="none" w:sz="0" w:space="0" w:color="auto"/>
        <w:right w:val="none" w:sz="0" w:space="0" w:color="auto"/>
      </w:divBdr>
    </w:div>
    <w:div w:id="108862674">
      <w:bodyDiv w:val="1"/>
      <w:marLeft w:val="0"/>
      <w:marRight w:val="0"/>
      <w:marTop w:val="0"/>
      <w:marBottom w:val="0"/>
      <w:divBdr>
        <w:top w:val="none" w:sz="0" w:space="0" w:color="auto"/>
        <w:left w:val="none" w:sz="0" w:space="0" w:color="auto"/>
        <w:bottom w:val="none" w:sz="0" w:space="0" w:color="auto"/>
        <w:right w:val="none" w:sz="0" w:space="0" w:color="auto"/>
      </w:divBdr>
    </w:div>
    <w:div w:id="127167860">
      <w:bodyDiv w:val="1"/>
      <w:marLeft w:val="0"/>
      <w:marRight w:val="0"/>
      <w:marTop w:val="0"/>
      <w:marBottom w:val="0"/>
      <w:divBdr>
        <w:top w:val="none" w:sz="0" w:space="0" w:color="auto"/>
        <w:left w:val="none" w:sz="0" w:space="0" w:color="auto"/>
        <w:bottom w:val="none" w:sz="0" w:space="0" w:color="auto"/>
        <w:right w:val="none" w:sz="0" w:space="0" w:color="auto"/>
      </w:divBdr>
    </w:div>
    <w:div w:id="167791724">
      <w:bodyDiv w:val="1"/>
      <w:marLeft w:val="0"/>
      <w:marRight w:val="0"/>
      <w:marTop w:val="0"/>
      <w:marBottom w:val="0"/>
      <w:divBdr>
        <w:top w:val="none" w:sz="0" w:space="0" w:color="auto"/>
        <w:left w:val="none" w:sz="0" w:space="0" w:color="auto"/>
        <w:bottom w:val="none" w:sz="0" w:space="0" w:color="auto"/>
        <w:right w:val="none" w:sz="0" w:space="0" w:color="auto"/>
      </w:divBdr>
    </w:div>
    <w:div w:id="273096274">
      <w:bodyDiv w:val="1"/>
      <w:marLeft w:val="0"/>
      <w:marRight w:val="0"/>
      <w:marTop w:val="0"/>
      <w:marBottom w:val="0"/>
      <w:divBdr>
        <w:top w:val="none" w:sz="0" w:space="0" w:color="auto"/>
        <w:left w:val="none" w:sz="0" w:space="0" w:color="auto"/>
        <w:bottom w:val="none" w:sz="0" w:space="0" w:color="auto"/>
        <w:right w:val="none" w:sz="0" w:space="0" w:color="auto"/>
      </w:divBdr>
    </w:div>
    <w:div w:id="301619815">
      <w:bodyDiv w:val="1"/>
      <w:marLeft w:val="0"/>
      <w:marRight w:val="0"/>
      <w:marTop w:val="0"/>
      <w:marBottom w:val="0"/>
      <w:divBdr>
        <w:top w:val="none" w:sz="0" w:space="0" w:color="auto"/>
        <w:left w:val="none" w:sz="0" w:space="0" w:color="auto"/>
        <w:bottom w:val="none" w:sz="0" w:space="0" w:color="auto"/>
        <w:right w:val="none" w:sz="0" w:space="0" w:color="auto"/>
      </w:divBdr>
      <w:divsChild>
        <w:div w:id="571818086">
          <w:marLeft w:val="0"/>
          <w:marRight w:val="0"/>
          <w:marTop w:val="0"/>
          <w:marBottom w:val="0"/>
          <w:divBdr>
            <w:top w:val="none" w:sz="0" w:space="0" w:color="auto"/>
            <w:left w:val="none" w:sz="0" w:space="0" w:color="auto"/>
            <w:bottom w:val="none" w:sz="0" w:space="0" w:color="auto"/>
            <w:right w:val="none" w:sz="0" w:space="0" w:color="auto"/>
          </w:divBdr>
        </w:div>
      </w:divsChild>
    </w:div>
    <w:div w:id="332880250">
      <w:bodyDiv w:val="1"/>
      <w:marLeft w:val="0"/>
      <w:marRight w:val="0"/>
      <w:marTop w:val="0"/>
      <w:marBottom w:val="0"/>
      <w:divBdr>
        <w:top w:val="none" w:sz="0" w:space="0" w:color="auto"/>
        <w:left w:val="none" w:sz="0" w:space="0" w:color="auto"/>
        <w:bottom w:val="none" w:sz="0" w:space="0" w:color="auto"/>
        <w:right w:val="none" w:sz="0" w:space="0" w:color="auto"/>
      </w:divBdr>
    </w:div>
    <w:div w:id="444271770">
      <w:bodyDiv w:val="1"/>
      <w:marLeft w:val="0"/>
      <w:marRight w:val="0"/>
      <w:marTop w:val="0"/>
      <w:marBottom w:val="0"/>
      <w:divBdr>
        <w:top w:val="none" w:sz="0" w:space="0" w:color="auto"/>
        <w:left w:val="none" w:sz="0" w:space="0" w:color="auto"/>
        <w:bottom w:val="none" w:sz="0" w:space="0" w:color="auto"/>
        <w:right w:val="none" w:sz="0" w:space="0" w:color="auto"/>
      </w:divBdr>
    </w:div>
    <w:div w:id="535894013">
      <w:bodyDiv w:val="1"/>
      <w:marLeft w:val="0"/>
      <w:marRight w:val="0"/>
      <w:marTop w:val="0"/>
      <w:marBottom w:val="0"/>
      <w:divBdr>
        <w:top w:val="none" w:sz="0" w:space="0" w:color="auto"/>
        <w:left w:val="none" w:sz="0" w:space="0" w:color="auto"/>
        <w:bottom w:val="none" w:sz="0" w:space="0" w:color="auto"/>
        <w:right w:val="none" w:sz="0" w:space="0" w:color="auto"/>
      </w:divBdr>
    </w:div>
    <w:div w:id="553933854">
      <w:bodyDiv w:val="1"/>
      <w:marLeft w:val="0"/>
      <w:marRight w:val="0"/>
      <w:marTop w:val="0"/>
      <w:marBottom w:val="0"/>
      <w:divBdr>
        <w:top w:val="none" w:sz="0" w:space="0" w:color="auto"/>
        <w:left w:val="none" w:sz="0" w:space="0" w:color="auto"/>
        <w:bottom w:val="none" w:sz="0" w:space="0" w:color="auto"/>
        <w:right w:val="none" w:sz="0" w:space="0" w:color="auto"/>
      </w:divBdr>
    </w:div>
    <w:div w:id="592516411">
      <w:bodyDiv w:val="1"/>
      <w:marLeft w:val="0"/>
      <w:marRight w:val="0"/>
      <w:marTop w:val="0"/>
      <w:marBottom w:val="0"/>
      <w:divBdr>
        <w:top w:val="none" w:sz="0" w:space="0" w:color="auto"/>
        <w:left w:val="none" w:sz="0" w:space="0" w:color="auto"/>
        <w:bottom w:val="none" w:sz="0" w:space="0" w:color="auto"/>
        <w:right w:val="none" w:sz="0" w:space="0" w:color="auto"/>
      </w:divBdr>
      <w:divsChild>
        <w:div w:id="359285784">
          <w:marLeft w:val="360"/>
          <w:marRight w:val="0"/>
          <w:marTop w:val="200"/>
          <w:marBottom w:val="0"/>
          <w:divBdr>
            <w:top w:val="none" w:sz="0" w:space="0" w:color="auto"/>
            <w:left w:val="none" w:sz="0" w:space="0" w:color="auto"/>
            <w:bottom w:val="none" w:sz="0" w:space="0" w:color="auto"/>
            <w:right w:val="none" w:sz="0" w:space="0" w:color="auto"/>
          </w:divBdr>
        </w:div>
        <w:div w:id="1848592758">
          <w:marLeft w:val="1080"/>
          <w:marRight w:val="0"/>
          <w:marTop w:val="100"/>
          <w:marBottom w:val="0"/>
          <w:divBdr>
            <w:top w:val="none" w:sz="0" w:space="0" w:color="auto"/>
            <w:left w:val="none" w:sz="0" w:space="0" w:color="auto"/>
            <w:bottom w:val="none" w:sz="0" w:space="0" w:color="auto"/>
            <w:right w:val="none" w:sz="0" w:space="0" w:color="auto"/>
          </w:divBdr>
        </w:div>
        <w:div w:id="108668581">
          <w:marLeft w:val="1080"/>
          <w:marRight w:val="0"/>
          <w:marTop w:val="100"/>
          <w:marBottom w:val="0"/>
          <w:divBdr>
            <w:top w:val="none" w:sz="0" w:space="0" w:color="auto"/>
            <w:left w:val="none" w:sz="0" w:space="0" w:color="auto"/>
            <w:bottom w:val="none" w:sz="0" w:space="0" w:color="auto"/>
            <w:right w:val="none" w:sz="0" w:space="0" w:color="auto"/>
          </w:divBdr>
        </w:div>
      </w:divsChild>
    </w:div>
    <w:div w:id="600455169">
      <w:bodyDiv w:val="1"/>
      <w:marLeft w:val="0"/>
      <w:marRight w:val="0"/>
      <w:marTop w:val="0"/>
      <w:marBottom w:val="0"/>
      <w:divBdr>
        <w:top w:val="none" w:sz="0" w:space="0" w:color="auto"/>
        <w:left w:val="none" w:sz="0" w:space="0" w:color="auto"/>
        <w:bottom w:val="none" w:sz="0" w:space="0" w:color="auto"/>
        <w:right w:val="none" w:sz="0" w:space="0" w:color="auto"/>
      </w:divBdr>
    </w:div>
    <w:div w:id="623273494">
      <w:bodyDiv w:val="1"/>
      <w:marLeft w:val="0"/>
      <w:marRight w:val="0"/>
      <w:marTop w:val="0"/>
      <w:marBottom w:val="0"/>
      <w:divBdr>
        <w:top w:val="none" w:sz="0" w:space="0" w:color="auto"/>
        <w:left w:val="none" w:sz="0" w:space="0" w:color="auto"/>
        <w:bottom w:val="none" w:sz="0" w:space="0" w:color="auto"/>
        <w:right w:val="none" w:sz="0" w:space="0" w:color="auto"/>
      </w:divBdr>
    </w:div>
    <w:div w:id="629477847">
      <w:bodyDiv w:val="1"/>
      <w:marLeft w:val="0"/>
      <w:marRight w:val="0"/>
      <w:marTop w:val="0"/>
      <w:marBottom w:val="0"/>
      <w:divBdr>
        <w:top w:val="none" w:sz="0" w:space="0" w:color="auto"/>
        <w:left w:val="none" w:sz="0" w:space="0" w:color="auto"/>
        <w:bottom w:val="none" w:sz="0" w:space="0" w:color="auto"/>
        <w:right w:val="none" w:sz="0" w:space="0" w:color="auto"/>
      </w:divBdr>
    </w:div>
    <w:div w:id="658580583">
      <w:bodyDiv w:val="1"/>
      <w:marLeft w:val="0"/>
      <w:marRight w:val="0"/>
      <w:marTop w:val="0"/>
      <w:marBottom w:val="0"/>
      <w:divBdr>
        <w:top w:val="none" w:sz="0" w:space="0" w:color="auto"/>
        <w:left w:val="none" w:sz="0" w:space="0" w:color="auto"/>
        <w:bottom w:val="none" w:sz="0" w:space="0" w:color="auto"/>
        <w:right w:val="none" w:sz="0" w:space="0" w:color="auto"/>
      </w:divBdr>
    </w:div>
    <w:div w:id="706175597">
      <w:bodyDiv w:val="1"/>
      <w:marLeft w:val="0"/>
      <w:marRight w:val="0"/>
      <w:marTop w:val="0"/>
      <w:marBottom w:val="0"/>
      <w:divBdr>
        <w:top w:val="none" w:sz="0" w:space="0" w:color="auto"/>
        <w:left w:val="none" w:sz="0" w:space="0" w:color="auto"/>
        <w:bottom w:val="none" w:sz="0" w:space="0" w:color="auto"/>
        <w:right w:val="none" w:sz="0" w:space="0" w:color="auto"/>
      </w:divBdr>
    </w:div>
    <w:div w:id="761726539">
      <w:bodyDiv w:val="1"/>
      <w:marLeft w:val="0"/>
      <w:marRight w:val="0"/>
      <w:marTop w:val="0"/>
      <w:marBottom w:val="0"/>
      <w:divBdr>
        <w:top w:val="none" w:sz="0" w:space="0" w:color="auto"/>
        <w:left w:val="none" w:sz="0" w:space="0" w:color="auto"/>
        <w:bottom w:val="none" w:sz="0" w:space="0" w:color="auto"/>
        <w:right w:val="none" w:sz="0" w:space="0" w:color="auto"/>
      </w:divBdr>
    </w:div>
    <w:div w:id="770246869">
      <w:bodyDiv w:val="1"/>
      <w:marLeft w:val="0"/>
      <w:marRight w:val="0"/>
      <w:marTop w:val="0"/>
      <w:marBottom w:val="0"/>
      <w:divBdr>
        <w:top w:val="none" w:sz="0" w:space="0" w:color="auto"/>
        <w:left w:val="none" w:sz="0" w:space="0" w:color="auto"/>
        <w:bottom w:val="none" w:sz="0" w:space="0" w:color="auto"/>
        <w:right w:val="none" w:sz="0" w:space="0" w:color="auto"/>
      </w:divBdr>
    </w:div>
    <w:div w:id="799762811">
      <w:bodyDiv w:val="1"/>
      <w:marLeft w:val="0"/>
      <w:marRight w:val="0"/>
      <w:marTop w:val="0"/>
      <w:marBottom w:val="0"/>
      <w:divBdr>
        <w:top w:val="none" w:sz="0" w:space="0" w:color="auto"/>
        <w:left w:val="none" w:sz="0" w:space="0" w:color="auto"/>
        <w:bottom w:val="none" w:sz="0" w:space="0" w:color="auto"/>
        <w:right w:val="none" w:sz="0" w:space="0" w:color="auto"/>
      </w:divBdr>
    </w:div>
    <w:div w:id="823082461">
      <w:bodyDiv w:val="1"/>
      <w:marLeft w:val="0"/>
      <w:marRight w:val="0"/>
      <w:marTop w:val="0"/>
      <w:marBottom w:val="0"/>
      <w:divBdr>
        <w:top w:val="none" w:sz="0" w:space="0" w:color="auto"/>
        <w:left w:val="none" w:sz="0" w:space="0" w:color="auto"/>
        <w:bottom w:val="none" w:sz="0" w:space="0" w:color="auto"/>
        <w:right w:val="none" w:sz="0" w:space="0" w:color="auto"/>
      </w:divBdr>
    </w:div>
    <w:div w:id="840310898">
      <w:bodyDiv w:val="1"/>
      <w:marLeft w:val="0"/>
      <w:marRight w:val="0"/>
      <w:marTop w:val="0"/>
      <w:marBottom w:val="0"/>
      <w:divBdr>
        <w:top w:val="none" w:sz="0" w:space="0" w:color="auto"/>
        <w:left w:val="none" w:sz="0" w:space="0" w:color="auto"/>
        <w:bottom w:val="none" w:sz="0" w:space="0" w:color="auto"/>
        <w:right w:val="none" w:sz="0" w:space="0" w:color="auto"/>
      </w:divBdr>
    </w:div>
    <w:div w:id="850531573">
      <w:bodyDiv w:val="1"/>
      <w:marLeft w:val="0"/>
      <w:marRight w:val="0"/>
      <w:marTop w:val="0"/>
      <w:marBottom w:val="0"/>
      <w:divBdr>
        <w:top w:val="none" w:sz="0" w:space="0" w:color="auto"/>
        <w:left w:val="none" w:sz="0" w:space="0" w:color="auto"/>
        <w:bottom w:val="none" w:sz="0" w:space="0" w:color="auto"/>
        <w:right w:val="none" w:sz="0" w:space="0" w:color="auto"/>
      </w:divBdr>
    </w:div>
    <w:div w:id="945964049">
      <w:bodyDiv w:val="1"/>
      <w:marLeft w:val="0"/>
      <w:marRight w:val="0"/>
      <w:marTop w:val="0"/>
      <w:marBottom w:val="0"/>
      <w:divBdr>
        <w:top w:val="none" w:sz="0" w:space="0" w:color="auto"/>
        <w:left w:val="none" w:sz="0" w:space="0" w:color="auto"/>
        <w:bottom w:val="none" w:sz="0" w:space="0" w:color="auto"/>
        <w:right w:val="none" w:sz="0" w:space="0" w:color="auto"/>
      </w:divBdr>
    </w:div>
    <w:div w:id="946691384">
      <w:bodyDiv w:val="1"/>
      <w:marLeft w:val="0"/>
      <w:marRight w:val="0"/>
      <w:marTop w:val="0"/>
      <w:marBottom w:val="0"/>
      <w:divBdr>
        <w:top w:val="none" w:sz="0" w:space="0" w:color="auto"/>
        <w:left w:val="none" w:sz="0" w:space="0" w:color="auto"/>
        <w:bottom w:val="none" w:sz="0" w:space="0" w:color="auto"/>
        <w:right w:val="none" w:sz="0" w:space="0" w:color="auto"/>
      </w:divBdr>
    </w:div>
    <w:div w:id="981232490">
      <w:bodyDiv w:val="1"/>
      <w:marLeft w:val="0"/>
      <w:marRight w:val="0"/>
      <w:marTop w:val="0"/>
      <w:marBottom w:val="0"/>
      <w:divBdr>
        <w:top w:val="none" w:sz="0" w:space="0" w:color="auto"/>
        <w:left w:val="none" w:sz="0" w:space="0" w:color="auto"/>
        <w:bottom w:val="none" w:sz="0" w:space="0" w:color="auto"/>
        <w:right w:val="none" w:sz="0" w:space="0" w:color="auto"/>
      </w:divBdr>
    </w:div>
    <w:div w:id="1027485719">
      <w:bodyDiv w:val="1"/>
      <w:marLeft w:val="0"/>
      <w:marRight w:val="0"/>
      <w:marTop w:val="0"/>
      <w:marBottom w:val="0"/>
      <w:divBdr>
        <w:top w:val="none" w:sz="0" w:space="0" w:color="auto"/>
        <w:left w:val="none" w:sz="0" w:space="0" w:color="auto"/>
        <w:bottom w:val="none" w:sz="0" w:space="0" w:color="auto"/>
        <w:right w:val="none" w:sz="0" w:space="0" w:color="auto"/>
      </w:divBdr>
      <w:divsChild>
        <w:div w:id="1558122078">
          <w:marLeft w:val="0"/>
          <w:marRight w:val="0"/>
          <w:marTop w:val="0"/>
          <w:marBottom w:val="0"/>
          <w:divBdr>
            <w:top w:val="none" w:sz="0" w:space="0" w:color="auto"/>
            <w:left w:val="none" w:sz="0" w:space="0" w:color="auto"/>
            <w:bottom w:val="none" w:sz="0" w:space="0" w:color="auto"/>
            <w:right w:val="none" w:sz="0" w:space="0" w:color="auto"/>
          </w:divBdr>
        </w:div>
      </w:divsChild>
    </w:div>
    <w:div w:id="1055352820">
      <w:bodyDiv w:val="1"/>
      <w:marLeft w:val="0"/>
      <w:marRight w:val="0"/>
      <w:marTop w:val="0"/>
      <w:marBottom w:val="0"/>
      <w:divBdr>
        <w:top w:val="none" w:sz="0" w:space="0" w:color="auto"/>
        <w:left w:val="none" w:sz="0" w:space="0" w:color="auto"/>
        <w:bottom w:val="none" w:sz="0" w:space="0" w:color="auto"/>
        <w:right w:val="none" w:sz="0" w:space="0" w:color="auto"/>
      </w:divBdr>
    </w:div>
    <w:div w:id="1169179430">
      <w:bodyDiv w:val="1"/>
      <w:marLeft w:val="0"/>
      <w:marRight w:val="0"/>
      <w:marTop w:val="0"/>
      <w:marBottom w:val="0"/>
      <w:divBdr>
        <w:top w:val="none" w:sz="0" w:space="0" w:color="auto"/>
        <w:left w:val="none" w:sz="0" w:space="0" w:color="auto"/>
        <w:bottom w:val="none" w:sz="0" w:space="0" w:color="auto"/>
        <w:right w:val="none" w:sz="0" w:space="0" w:color="auto"/>
      </w:divBdr>
    </w:div>
    <w:div w:id="1207791576">
      <w:bodyDiv w:val="1"/>
      <w:marLeft w:val="0"/>
      <w:marRight w:val="0"/>
      <w:marTop w:val="0"/>
      <w:marBottom w:val="0"/>
      <w:divBdr>
        <w:top w:val="none" w:sz="0" w:space="0" w:color="auto"/>
        <w:left w:val="none" w:sz="0" w:space="0" w:color="auto"/>
        <w:bottom w:val="none" w:sz="0" w:space="0" w:color="auto"/>
        <w:right w:val="none" w:sz="0" w:space="0" w:color="auto"/>
      </w:divBdr>
    </w:div>
    <w:div w:id="1213275164">
      <w:bodyDiv w:val="1"/>
      <w:marLeft w:val="0"/>
      <w:marRight w:val="0"/>
      <w:marTop w:val="0"/>
      <w:marBottom w:val="0"/>
      <w:divBdr>
        <w:top w:val="none" w:sz="0" w:space="0" w:color="auto"/>
        <w:left w:val="none" w:sz="0" w:space="0" w:color="auto"/>
        <w:bottom w:val="none" w:sz="0" w:space="0" w:color="auto"/>
        <w:right w:val="none" w:sz="0" w:space="0" w:color="auto"/>
      </w:divBdr>
    </w:div>
    <w:div w:id="1236091942">
      <w:bodyDiv w:val="1"/>
      <w:marLeft w:val="0"/>
      <w:marRight w:val="0"/>
      <w:marTop w:val="0"/>
      <w:marBottom w:val="0"/>
      <w:divBdr>
        <w:top w:val="none" w:sz="0" w:space="0" w:color="auto"/>
        <w:left w:val="none" w:sz="0" w:space="0" w:color="auto"/>
        <w:bottom w:val="none" w:sz="0" w:space="0" w:color="auto"/>
        <w:right w:val="none" w:sz="0" w:space="0" w:color="auto"/>
      </w:divBdr>
    </w:div>
    <w:div w:id="1377240691">
      <w:bodyDiv w:val="1"/>
      <w:marLeft w:val="0"/>
      <w:marRight w:val="0"/>
      <w:marTop w:val="0"/>
      <w:marBottom w:val="0"/>
      <w:divBdr>
        <w:top w:val="none" w:sz="0" w:space="0" w:color="auto"/>
        <w:left w:val="none" w:sz="0" w:space="0" w:color="auto"/>
        <w:bottom w:val="none" w:sz="0" w:space="0" w:color="auto"/>
        <w:right w:val="none" w:sz="0" w:space="0" w:color="auto"/>
      </w:divBdr>
    </w:div>
    <w:div w:id="1388533170">
      <w:bodyDiv w:val="1"/>
      <w:marLeft w:val="0"/>
      <w:marRight w:val="0"/>
      <w:marTop w:val="0"/>
      <w:marBottom w:val="0"/>
      <w:divBdr>
        <w:top w:val="none" w:sz="0" w:space="0" w:color="auto"/>
        <w:left w:val="none" w:sz="0" w:space="0" w:color="auto"/>
        <w:bottom w:val="none" w:sz="0" w:space="0" w:color="auto"/>
        <w:right w:val="none" w:sz="0" w:space="0" w:color="auto"/>
      </w:divBdr>
    </w:div>
    <w:div w:id="1621690371">
      <w:bodyDiv w:val="1"/>
      <w:marLeft w:val="0"/>
      <w:marRight w:val="0"/>
      <w:marTop w:val="0"/>
      <w:marBottom w:val="0"/>
      <w:divBdr>
        <w:top w:val="none" w:sz="0" w:space="0" w:color="auto"/>
        <w:left w:val="none" w:sz="0" w:space="0" w:color="auto"/>
        <w:bottom w:val="none" w:sz="0" w:space="0" w:color="auto"/>
        <w:right w:val="none" w:sz="0" w:space="0" w:color="auto"/>
      </w:divBdr>
    </w:div>
    <w:div w:id="1627077485">
      <w:bodyDiv w:val="1"/>
      <w:marLeft w:val="0"/>
      <w:marRight w:val="0"/>
      <w:marTop w:val="0"/>
      <w:marBottom w:val="0"/>
      <w:divBdr>
        <w:top w:val="none" w:sz="0" w:space="0" w:color="auto"/>
        <w:left w:val="none" w:sz="0" w:space="0" w:color="auto"/>
        <w:bottom w:val="none" w:sz="0" w:space="0" w:color="auto"/>
        <w:right w:val="none" w:sz="0" w:space="0" w:color="auto"/>
      </w:divBdr>
    </w:div>
    <w:div w:id="1679768612">
      <w:bodyDiv w:val="1"/>
      <w:marLeft w:val="0"/>
      <w:marRight w:val="0"/>
      <w:marTop w:val="0"/>
      <w:marBottom w:val="0"/>
      <w:divBdr>
        <w:top w:val="none" w:sz="0" w:space="0" w:color="auto"/>
        <w:left w:val="none" w:sz="0" w:space="0" w:color="auto"/>
        <w:bottom w:val="none" w:sz="0" w:space="0" w:color="auto"/>
        <w:right w:val="none" w:sz="0" w:space="0" w:color="auto"/>
      </w:divBdr>
    </w:div>
    <w:div w:id="16874439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68174116">
      <w:bodyDiv w:val="1"/>
      <w:marLeft w:val="0"/>
      <w:marRight w:val="0"/>
      <w:marTop w:val="0"/>
      <w:marBottom w:val="0"/>
      <w:divBdr>
        <w:top w:val="none" w:sz="0" w:space="0" w:color="auto"/>
        <w:left w:val="none" w:sz="0" w:space="0" w:color="auto"/>
        <w:bottom w:val="none" w:sz="0" w:space="0" w:color="auto"/>
        <w:right w:val="none" w:sz="0" w:space="0" w:color="auto"/>
      </w:divBdr>
    </w:div>
    <w:div w:id="1892959594">
      <w:bodyDiv w:val="1"/>
      <w:marLeft w:val="0"/>
      <w:marRight w:val="0"/>
      <w:marTop w:val="0"/>
      <w:marBottom w:val="0"/>
      <w:divBdr>
        <w:top w:val="none" w:sz="0" w:space="0" w:color="auto"/>
        <w:left w:val="none" w:sz="0" w:space="0" w:color="auto"/>
        <w:bottom w:val="none" w:sz="0" w:space="0" w:color="auto"/>
        <w:right w:val="none" w:sz="0" w:space="0" w:color="auto"/>
      </w:divBdr>
    </w:div>
    <w:div w:id="1951666593">
      <w:bodyDiv w:val="1"/>
      <w:marLeft w:val="0"/>
      <w:marRight w:val="0"/>
      <w:marTop w:val="0"/>
      <w:marBottom w:val="0"/>
      <w:divBdr>
        <w:top w:val="none" w:sz="0" w:space="0" w:color="auto"/>
        <w:left w:val="none" w:sz="0" w:space="0" w:color="auto"/>
        <w:bottom w:val="none" w:sz="0" w:space="0" w:color="auto"/>
        <w:right w:val="none" w:sz="0" w:space="0" w:color="auto"/>
      </w:divBdr>
    </w:div>
    <w:div w:id="1976526377">
      <w:bodyDiv w:val="1"/>
      <w:marLeft w:val="0"/>
      <w:marRight w:val="0"/>
      <w:marTop w:val="0"/>
      <w:marBottom w:val="0"/>
      <w:divBdr>
        <w:top w:val="none" w:sz="0" w:space="0" w:color="auto"/>
        <w:left w:val="none" w:sz="0" w:space="0" w:color="auto"/>
        <w:bottom w:val="none" w:sz="0" w:space="0" w:color="auto"/>
        <w:right w:val="none" w:sz="0" w:space="0" w:color="auto"/>
      </w:divBdr>
    </w:div>
    <w:div w:id="2021540156">
      <w:bodyDiv w:val="1"/>
      <w:marLeft w:val="0"/>
      <w:marRight w:val="0"/>
      <w:marTop w:val="0"/>
      <w:marBottom w:val="0"/>
      <w:divBdr>
        <w:top w:val="none" w:sz="0" w:space="0" w:color="auto"/>
        <w:left w:val="none" w:sz="0" w:space="0" w:color="auto"/>
        <w:bottom w:val="none" w:sz="0" w:space="0" w:color="auto"/>
        <w:right w:val="none" w:sz="0" w:space="0" w:color="auto"/>
      </w:divBdr>
    </w:div>
    <w:div w:id="2046370771">
      <w:bodyDiv w:val="1"/>
      <w:marLeft w:val="0"/>
      <w:marRight w:val="0"/>
      <w:marTop w:val="0"/>
      <w:marBottom w:val="0"/>
      <w:divBdr>
        <w:top w:val="none" w:sz="0" w:space="0" w:color="auto"/>
        <w:left w:val="none" w:sz="0" w:space="0" w:color="auto"/>
        <w:bottom w:val="none" w:sz="0" w:space="0" w:color="auto"/>
        <w:right w:val="none" w:sz="0" w:space="0" w:color="auto"/>
      </w:divBdr>
      <w:divsChild>
        <w:div w:id="185212540">
          <w:marLeft w:val="0"/>
          <w:marRight w:val="0"/>
          <w:marTop w:val="0"/>
          <w:marBottom w:val="0"/>
          <w:divBdr>
            <w:top w:val="none" w:sz="0" w:space="0" w:color="auto"/>
            <w:left w:val="none" w:sz="0" w:space="0" w:color="auto"/>
            <w:bottom w:val="none" w:sz="0" w:space="0" w:color="auto"/>
            <w:right w:val="none" w:sz="0" w:space="0" w:color="auto"/>
          </w:divBdr>
        </w:div>
      </w:divsChild>
    </w:div>
    <w:div w:id="2059354703">
      <w:bodyDiv w:val="1"/>
      <w:marLeft w:val="0"/>
      <w:marRight w:val="0"/>
      <w:marTop w:val="0"/>
      <w:marBottom w:val="0"/>
      <w:divBdr>
        <w:top w:val="none" w:sz="0" w:space="0" w:color="auto"/>
        <w:left w:val="none" w:sz="0" w:space="0" w:color="auto"/>
        <w:bottom w:val="none" w:sz="0" w:space="0" w:color="auto"/>
        <w:right w:val="none" w:sz="0" w:space="0" w:color="auto"/>
      </w:divBdr>
      <w:divsChild>
        <w:div w:id="1100375640">
          <w:marLeft w:val="360"/>
          <w:marRight w:val="0"/>
          <w:marTop w:val="200"/>
          <w:marBottom w:val="0"/>
          <w:divBdr>
            <w:top w:val="none" w:sz="0" w:space="0" w:color="auto"/>
            <w:left w:val="none" w:sz="0" w:space="0" w:color="auto"/>
            <w:bottom w:val="none" w:sz="0" w:space="0" w:color="auto"/>
            <w:right w:val="none" w:sz="0" w:space="0" w:color="auto"/>
          </w:divBdr>
        </w:div>
        <w:div w:id="1391540081">
          <w:marLeft w:val="1080"/>
          <w:marRight w:val="0"/>
          <w:marTop w:val="100"/>
          <w:marBottom w:val="0"/>
          <w:divBdr>
            <w:top w:val="none" w:sz="0" w:space="0" w:color="auto"/>
            <w:left w:val="none" w:sz="0" w:space="0" w:color="auto"/>
            <w:bottom w:val="none" w:sz="0" w:space="0" w:color="auto"/>
            <w:right w:val="none" w:sz="0" w:space="0" w:color="auto"/>
          </w:divBdr>
        </w:div>
        <w:div w:id="930240031">
          <w:marLeft w:val="1080"/>
          <w:marRight w:val="0"/>
          <w:marTop w:val="10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rdyeva\AppData\Roaming\Microsoft\Templates\QuickPub\QPUB_ISO_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0ff1bec-2743-4dbd-acf1-237534aed22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F02E921FC49A445A57B8088F685999E" ma:contentTypeVersion="12" ma:contentTypeDescription="Crée un document." ma:contentTypeScope="" ma:versionID="24e2a31849bb169953eb3e9678a08e45">
  <xsd:schema xmlns:xsd="http://www.w3.org/2001/XMLSchema" xmlns:xs="http://www.w3.org/2001/XMLSchema" xmlns:p="http://schemas.microsoft.com/office/2006/metadata/properties" xmlns:ns2="70ff1bec-2743-4dbd-acf1-237534aed221" targetNamespace="http://schemas.microsoft.com/office/2006/metadata/properties" ma:root="true" ma:fieldsID="94295808f775a93a81e4695ca3f6ab4f" ns2:_="">
    <xsd:import namespace="70ff1bec-2743-4dbd-acf1-237534aed22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ff1bec-2743-4dbd-acf1-237534aed2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16B0D3C-FA34-4E7E-B751-AB74B05FD5FE}">
  <ds:schemaRefs>
    <ds:schemaRef ds:uri="http://schemas.openxmlformats.org/officeDocument/2006/bibliography"/>
  </ds:schemaRefs>
</ds:datastoreItem>
</file>

<file path=customXml/itemProps2.xml><?xml version="1.0" encoding="utf-8"?>
<ds:datastoreItem xmlns:ds="http://schemas.openxmlformats.org/officeDocument/2006/customXml" ds:itemID="{11428642-EEB8-4116-9CC3-D3924D59D411}">
  <ds:schemaRefs>
    <ds:schemaRef ds:uri="http://schemas.microsoft.com/office/2006/metadata/properties"/>
    <ds:schemaRef ds:uri="http://schemas.microsoft.com/office/infopath/2007/PartnerControls"/>
    <ds:schemaRef ds:uri="70ff1bec-2743-4dbd-acf1-237534aed221"/>
  </ds:schemaRefs>
</ds:datastoreItem>
</file>

<file path=customXml/itemProps3.xml><?xml version="1.0" encoding="utf-8"?>
<ds:datastoreItem xmlns:ds="http://schemas.openxmlformats.org/officeDocument/2006/customXml" ds:itemID="{7542B3BC-473F-4F3B-B2BD-95F0D167724A}">
  <ds:schemaRefs>
    <ds:schemaRef ds:uri="http://schemas.microsoft.com/sharepoint/v3/contenttype/forms"/>
  </ds:schemaRefs>
</ds:datastoreItem>
</file>

<file path=customXml/itemProps4.xml><?xml version="1.0" encoding="utf-8"?>
<ds:datastoreItem xmlns:ds="http://schemas.openxmlformats.org/officeDocument/2006/customXml" ds:itemID="{CA1642FF-4EE1-4554-B68B-35ABBA6DEE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ff1bec-2743-4dbd-acf1-237534aed2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C:\Users\berdyeva\AppData\Roaming\Microsoft\Templates\QuickPub\QPUB_ISO_E.dotm</Template>
  <TotalTime>0</TotalTime>
  <Pages>2</Pages>
  <Words>898</Words>
  <Characters>5119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ITU-T Rec. Series H Supplement 15 (01/2017) Conversion and coding practices for HDR/ WCG Y'CbCr 4:2:0 video with PQ transfer characteristics</vt:lpstr>
    </vt:vector>
  </TitlesOfParts>
  <Company>JCT-VC</Company>
  <LinksUpToDate>false</LinksUpToDate>
  <CharactersWithSpaces>6005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ITU-T Rec. Series H Supplement 15 (01/2017) Conversion and coding practices for HDR/ WCG Y'CbCr 4:2:0 video with PQ transfer characteristics</dc:title>
  <dc:subject>SERIES H: AUDIOVISUAL AND MULTIMEDIA SYSTEMS -</dc:subject>
  <dc:creator>ITU-T Study Group 16</dc:creator>
  <cp:keywords>.Series H,,Series H</cp:keywords>
  <dc:description>Gachetc, 10/04/2017, ITU51007784</dc:description>
  <cp:lastModifiedBy>Alexis Tourapis</cp:lastModifiedBy>
  <cp:revision>2</cp:revision>
  <cp:lastPrinted>2017-04-10T13:58:00Z</cp:lastPrinted>
  <dcterms:created xsi:type="dcterms:W3CDTF">2022-07-13T10:47:00Z</dcterms:created>
  <dcterms:modified xsi:type="dcterms:W3CDTF">2022-07-13T10:47:00Z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0x0101003380FBD323DC4A4A9E4CFB8F29E97822</vt:lpwstr>
  </property>
  <property fmtid="{D5CDD505-2E9C-101B-9397-08002B2CF9AE}" pid="3" name="docnum">
    <vt:lpwstr>Series H Supplement 15</vt:lpwstr>
  </property>
  <property fmtid="{D5CDD505-2E9C-101B-9397-08002B2CF9AE}" pid="4" name="doctitle2">
    <vt:lpwstr>SERIES H: AUDIOVISUAL AND MULTIMEDIA SYSTEMS</vt:lpwstr>
  </property>
  <property fmtid="{D5CDD505-2E9C-101B-9397-08002B2CF9AE}" pid="5" name="doctitle">
    <vt:lpwstr/>
  </property>
  <property fmtid="{D5CDD505-2E9C-101B-9397-08002B2CF9AE}" pid="6" name="Language">
    <vt:lpwstr>English</vt:lpwstr>
  </property>
  <property fmtid="{D5CDD505-2E9C-101B-9397-08002B2CF9AE}" pid="7" name="Typist">
    <vt:lpwstr>Gachetc</vt:lpwstr>
  </property>
  <property fmtid="{D5CDD505-2E9C-101B-9397-08002B2CF9AE}" pid="8" name="Date completed">
    <vt:lpwstr>10 April 2017</vt:lpwstr>
  </property>
</Properties>
</file>