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8944C4" w:rsidRPr="001C05D9" w14:paraId="26AF9DD1" w14:textId="77777777" w:rsidTr="00466C75">
        <w:tc>
          <w:tcPr>
            <w:tcW w:w="6408" w:type="dxa"/>
          </w:tcPr>
          <w:p w14:paraId="7A10E33B" w14:textId="2D6FFEB9" w:rsidR="008944C4" w:rsidRPr="001C05D9" w:rsidRDefault="008944C4" w:rsidP="00466C75">
            <w:pPr>
              <w:tabs>
                <w:tab w:val="left" w:pos="7200"/>
              </w:tabs>
              <w:rPr>
                <w:b/>
                <w:szCs w:val="22"/>
                <w:lang w:val="en-CA"/>
              </w:rPr>
            </w:pPr>
            <w:r w:rsidRPr="001C05D9">
              <w:rPr>
                <w:b/>
                <w:noProof/>
                <w:szCs w:val="22"/>
              </w:rPr>
              <mc:AlternateContent>
                <mc:Choice Requires="wpg">
                  <w:drawing>
                    <wp:anchor distT="0" distB="0" distL="114300" distR="114300" simplePos="0" relativeHeight="251660288" behindDoc="0" locked="0" layoutInCell="1" allowOverlap="1" wp14:anchorId="2AC7BEB3" wp14:editId="5114FE63">
                      <wp:simplePos x="0" y="0"/>
                      <wp:positionH relativeFrom="column">
                        <wp:posOffset>-52705</wp:posOffset>
                      </wp:positionH>
                      <wp:positionV relativeFrom="paragraph">
                        <wp:posOffset>-349250</wp:posOffset>
                      </wp:positionV>
                      <wp:extent cx="295910" cy="312420"/>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250494" id="Group 27" o:spid="_x0000_s1026" style="position:absolute;margin-left:-4.15pt;margin-top:-27.45pt;width:23.3pt;height:24.6pt;z-index:251660288"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OPNtMIAAADbAAAADwAAAGRycy9kb3ducmV2LnhtbESPUWvCQBCE34X+h2MLfdNLW9ASPaW0&#10;FEoR0Vh8XnNrEszthdw2Sf+9Jwg+DjPzDbNYDa5WHbWh8mzgeZKAIs69rbgw8Lv/Gr+BCoJssfZM&#10;Bv4pwGr5MFpgan3PO+oyKVSEcEjRQCnSpFqHvCSHYeIb4uidfOtQomwLbVvsI9zV+iVJptphxXGh&#10;xIY+SsrP2Z8zgB0fZd/j5iBN73/sLJy3n2tjnh6H9zkooUHu4Vv72xp4ncL1S/wBenk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dOPNtMIAAADbAAAADwAAAAAAAAAAAAAA&#10;AAChAgAAZHJzL2Rvd25yZXYueG1sUEsFBgAAAAAEAAQA+QAAAJADA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69oL8IAAADbAAAADwAAAGRycy9kb3ducmV2LnhtbESPUWvCQBCE34X+h2MLfdNLW9ASPaW0&#10;FESkaCw+r7k1Ceb2Qm5N4r/vFQo+DjPzDbNYDa5WHbWh8mzgeZKAIs69rbgw8HP4Gr+BCoJssfZM&#10;Bm4UYLV8GC0wtb7nPXWZFCpCOKRooBRpUq1DXpLDMPENcfTOvnUoUbaFti32Ee5q/ZIkU+2w4rhQ&#10;YkMfJeWX7OoMYMcnOfT4fZSm9xs7C5fd59aYp8fhfQ5KaJB7+L+9tgZeZ/D3Jf4AvfwF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G69oL8IAAADbAAAADwAAAAAAAAAAAAAA&#10;AAChAgAAZHJzL2Rvd25yZXYueG1sUEsFBgAAAAAEAAQA+QAAAJADA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duLpMIAAADbAAAADwAAAGRycy9kb3ducmV2LnhtbERPXWvCMBR9F/wP4Qq+2VQdTjqjjMFg&#10;ghPsFHy8NndNsbmpTdTu3y8Pgo+H871YdbYWN2p95VjBOElBEBdOV1wq2P98juYgfEDWWDsmBX/k&#10;YbXs9xaYaXfnHd3yUIoYwj5DBSaEJpPSF4Ys+sQ1xJH7da3FEGFbSt3iPYbbWk7SdCYtVhwbDDb0&#10;Yag451er4NKcu/H363y6qU8mX2/s9uV4uCo1HHTvbyACdeEpfri/tIJpHBu/xB8gl/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YduLpMIAAADbAAAADwAAAAAAAAAAAAAA&#10;AAChAgAAZHJzL2Rvd25yZXYueG1sUEsFBgAAAAAEAAQA+QAAAJADA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pcuP8UAAADbAAAADwAAAGRycy9kb3ducmV2LnhtbESPQWvCQBSE7wX/w/IEb7pRS5tGV5GC&#10;oGCFpi14fGaf2WD2bZpdNf333YLQ4zAz3zDzZWdrcaXWV44VjEcJCOLC6YpLBZ8f62EKwgdkjbVj&#10;UvBDHpaL3sMcM+1u/E7XPJQiQthnqMCE0GRS+sKQRT9yDXH0Tq61GKJsS6lbvEW4reUkSZ6kxYrj&#10;gsGGXg0V5/xiFXw352789pxOd/XR5Nud3T8evi5KDfrdagYiUBf+w/f2RiuYvsDfl/gD5OIX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pcuP8UAAADbAAAADwAAAAAAAAAA&#10;AAAAAAChAgAAZHJzL2Rvd25yZXYueG1sUEsFBgAAAAAEAAQA+QAAAJM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ECDJr8AAADbAAAADwAAAGRycy9kb3ducmV2LnhtbERPS2vCQBC+C/6HZYTedNNSVFJXKUpB&#10;ihRf9DxmxySYnQ3ZMUn/ffcgePz43otV7yrVUhNKzwZeJwko4szbknMD59PXeA4qCLLFyjMZ+KMA&#10;q+VwsMDU+o4P1B4lVzGEQ4oGCpE61TpkBTkME18TR+7qG4cSYZNr22AXw12l35Jkqh2WHBsKrGld&#10;UHY73p0BbPkipw5/fqXu/Ledhdt+szPmZdR/foAS6uUpfri31sB7XB+/xB+gl/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zECDJr8AAADbAAAADwAAAAAAAAAAAAAAAACh&#10;AgAAZHJzL2Rvd25yZXYueG1sUEsFBgAAAAAEAAQA+QAAAI0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FWagvwAA&#10;ANsAAAAPAAAAZHJzL2Rvd25yZXYueG1sRI/NisIwFIX3wrxDuAPuNK2ISjWKCA4yO1vdX5prU2xu&#10;apPROk9vBgZcHs7Px1ltetuIO3W+dqwgHScgiEuna64UnIr9aAHCB2SNjWNS8CQPm/XHYIWZdg8+&#10;0j0PlYgj7DNUYEJoMyl9aciiH7uWOHoX11kMUXaV1B0+4rht5CRJZtJizZFgsKWdofKa/9jIzdOz&#10;PdJt/lsVX9/a694Uzig1/Oy3SxCB+vAO/7cPWsE0hb8v8QfI9Q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wVZqC/AAAA2wAAAA8AAAAAAAAAAAAAAAAAlwIAAGRycy9kb3ducmV2&#10;LnhtbFBLBQYAAAAABAAEAPUAAACD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ZiwdxAAA&#10;ANsAAAAPAAAAZHJzL2Rvd25yZXYueG1sRI9Ba8JAFITvBf/D8gredNMY25K6igiKpXho0ktvj+xr&#10;Es2+Ddk1if++WxB6HGbmG2a1GU0jeupcbVnB0zwCQVxYXXOp4Cvfz15BOI+ssbFMCm7kYLOePKww&#10;1XbgT+ozX4oAYZeigsr7NpXSFRUZdHPbEgfvx3YGfZBdKXWHQ4CbRsZR9CwN1hwWKmxpV1Fxya5G&#10;weLgl817xtEplzox55flx+i+lZo+jts3EJ5G/x++t49aQRLD35fwA+T6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tmYsHcQAAADbAAAADwAAAAAAAAAAAAAAAACXAgAAZHJzL2Rv&#10;d25yZXYueG1sUEsFBgAAAAAEAAQA9QAAAIgD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PmEuwwAA&#10;ANsAAAAPAAAAZHJzL2Rvd25yZXYueG1sRI9Pi8IwFMTvwn6H8IS92dQ/uKUaZVGW9eDFunh+NM+2&#10;2LyUJtqun94IgsdhZn7DLNe9qcWNWldZVjCOYhDEudUVFwr+jj+jBITzyBpry6TgnxysVx+DJaba&#10;dnygW+YLESDsUlRQet+kUrq8JIMusg1x8M62NeiDbAupW+wC3NRyEsdzabDisFBiQ5uS8kt2NQpO&#10;Sfc1OfeX7fWezBCzHRf76a9Sn8P+ewHCU+/f4Vd7pxXMpvD8En6AXD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PmEuwwAAANsAAAAPAAAAAAAAAAAAAAAAAJcCAABkcnMvZG93&#10;bnJldi54bWxQSwUGAAAAAAQABAD1AAAAhwM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cAsgxQAA&#10;ANsAAAAPAAAAZHJzL2Rvd25yZXYueG1sRI9Ba8JAFITvQv/D8gpeRDeKSE1dpVWCXhQaRXt8ZF+T&#10;0OzbkF01/ntXEDwOM/MNM1u0phIXalxpWcFwEIEgzqwuOVdw2Cf9DxDOI2usLJOCGzlYzN86M4y1&#10;vfIPXVKfiwBhF6OCwvs6ltJlBRl0A1sTB+/PNgZ9kE0udYPXADeVHEXRRBosOSwUWNOyoOw/PRsF&#10;6Wn9O13vvs/bfGI2uDomvWWSKNV9b78+QXhq/Sv8bG+0gvEYHl/CD5Dz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BwCyDFAAAA2wAAAA8AAAAAAAAAAAAAAAAAlwIAAGRycy9k&#10;b3ducmV2LnhtbFBLBQYAAAAABAAEAPUAAACJAw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7+NmxAAA&#10;ANsAAAAPAAAAZHJzL2Rvd25yZXYueG1sRI9Pi8IwFMTvwn6H8Ba82XRFXalGWQTBgxf/gOvt2Tzb&#10;7jYvtYla/fRGEDwOM/MbZjxtTCkuVLvCsoKvKAZBnFpdcKZgu5l3hiCcR9ZYWiYFN3IwnXy0xpho&#10;e+UVXdY+EwHCLkEFufdVIqVLczLoIlsRB+9oa4M+yDqTusZrgJtSduN4IA0WHBZyrGiWU/q/PhsF&#10;/e/7dveXLvFwmv/u42o2JJJLpdqfzc8IhKfGv8Ov9kIr6PXh+SX8ADl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O/jZsQAAADbAAAADwAAAAAAAAAAAAAAAACXAgAAZHJzL2Rv&#10;d25yZXYueG1sUEsFBgAAAAAEAAQA9QAAAIgD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DLrXwgAA&#10;ANsAAAAPAAAAZHJzL2Rvd25yZXYueG1sRI9Bi8IwFITvwv6H8ARvmqqLuNUosiAKe9oqyN4ezbMp&#10;Ni+libX6682C4HGYmW+Y5bqzlWip8aVjBeNRAoI4d7rkQsHxsB3OQfiArLFyTAru5GG9+ugtMdXu&#10;xr/UZqEQEcI+RQUmhDqV0ueGLPqRq4mjd3aNxRBlU0jd4C3CbSUnSTKTFkuOCwZr+jaUX7KrVfDX&#10;7jLJX5vEanmazunUnX8eRqlBv9ssQATqwjv8au+1gs8Z/H+JP0Cun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gMutfCAAAA2wAAAA8AAAAAAAAAAAAAAAAAlwIAAGRycy9kb3du&#10;cmV2LnhtbFBLBQYAAAAABAAEAPUAAACGAw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ky7qxAAA&#10;ANsAAAAPAAAAZHJzL2Rvd25yZXYueG1sRI9PawIxFMTvhX6H8ApeimaVomVrlFIQPLVWt6i3x+bt&#10;H7p5CUmq67c3BcHjMDO/YebL3nTiRD60lhWMRxkI4tLqlmsFxW41fAURIrLGzjIpuFCA5eLxYY65&#10;tmf+ptM21iJBOOSooInR5VKGsiGDYWQdcfIq6w3GJH0ttcdzgptOTrJsKg22nBYadPTRUPm7/TMK&#10;dOt/XFV8+cPz5TOsqv2x33in1OCpf38DEamP9/CtvdYKXmbw/yX9ALm4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7JMu6sQAAADbAAAADwAAAAAAAAAAAAAAAACXAgAAZHJzL2Rv&#10;d25yZXYueG1sUEsFBgAAAAAEAAQA9QAAAIgDA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99kPwwAA&#10;ANsAAAAPAAAAZHJzL2Rvd25yZXYueG1sRE/LasJAFN0L/YfhFtzppBqsRiehFCsuKtYHuL1kbjOh&#10;mTtpZqrp33cWBZeH814VvW3ElTpfO1bwNE5AEJdO11wpOJ/eRnMQPiBrbByTgl/yUOQPgxVm2t34&#10;QNdjqEQMYZ+hAhNCm0npS0MW/di1xJH7dJ3FEGFXSd3hLYbbRk6SZCYt1hwbDLb0aqj8Ov5YBe+z&#10;/W66X39P0s0ibQ2dph/J80Wp4WP/sgQRqA938b97qxWkcWz8En+Az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p99kP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IXTVwQAA&#10;ANsAAAAPAAAAZHJzL2Rvd25yZXYueG1sRI9Pi8IwFMTvwn6H8Ba8aboi4lZTcRVhj1rL4vHRvP7B&#10;5qU0Ubt+eiMIHoeZ+Q2zXPWmEVfqXG1Zwdc4AkGcW11zqSA77kZzEM4ja2wsk4J/crBKPgZLjLW9&#10;8YGuqS9FgLCLUUHlfRtL6fKKDLqxbYmDV9jOoA+yK6Xu8BbgppGTKJpJgzWHhQpb2lSUn9OLUXDf&#10;FvhD0vH9r8n22faUliZPlRp+9usFCE+9f4df7V+tYPoNzy/hB8jk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cSF01cEAAADbAAAADwAAAAAAAAAAAAAAAACXAgAAZHJzL2Rvd25y&#10;ZXYueG1sUEsFBgAAAAAEAAQA9QAAAIUDA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oK2iwgAA&#10;ANsAAAAPAAAAZHJzL2Rvd25yZXYueG1sRE/Pa8IwFL4L/g/hDXYRmypMpDbKcAxGt4vaS2+P5K2t&#10;a15Kk9luf/1yGHj8+H7nh8l24kaDbx0rWCUpCGLtTMu1gvLyutyC8AHZYOeYFPyQh8N+PssxM27k&#10;E93OoRYxhH2GCpoQ+kxKrxuy6BPXE0fu0w0WQ4RDLc2AYwy3nVyn6UZabDk2NNjTsSH9df62CorN&#10;B+oFV0Vd/V709X39Uq74qtTjw/S8AxFoCnfxv/vNKHiK6+OX+APk/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ugraLCAAAA2wAAAA8AAAAAAAAAAAAAAAAAlwIAAGRycy9kb3du&#10;cmV2LnhtbFBLBQYAAAAABAAEAPUAAACGAw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vMXYwQAA&#10;ANsAAAAPAAAAZHJzL2Rvd25yZXYueG1sRI/NasMwEITvgb6D2EJuiRwXl+JaCUkh0Jup2wfYWusf&#10;Yq2MpCbK20eBQI/DzHzDVLtoJnEm50fLCjbrDARxa/XIvYKf7+PqDYQPyBony6TgSh5226dFhaW2&#10;F/6icxN6kSDsS1QwhDCXUvp2IIN+bWfi5HXWGQxJul5qh5cEN5PMs+xVGhw5LQw408dA7an5Mwp+&#10;X3SUde65a1wb+0Nem0MhlVo+x/07iEAx/Icf7U+toNjA/Uv6AXJ7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Z7zF2MEAAADbAAAADwAAAAAAAAAAAAAAAACXAgAAZHJzL2Rvd25y&#10;ZXYueG1sUEsFBgAAAAAEAAQA9QAAAIU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zldrxAAA&#10;ANsAAAAPAAAAZHJzL2Rvd25yZXYueG1sRI9Ba8JAFITvhf6H5RW8NRsjLSW6CWIJVPCStD14e2af&#10;STD7Ns1uNf77riD0OMzMN8wqn0wvzjS6zrKCeRSDIK6t7rhR8PVZPL+BcB5ZY2+ZFFzJQZ49Pqww&#10;1fbCJZ0r34gAYZeigtb7IZXS1S0ZdJEdiIN3tKNBH+TYSD3iJcBNL5M4fpUGOw4LLQ60aak+Vb8m&#10;UFAufnbFcHj/3uzt5LddebRXpWZP03oJwtPk/8P39odW8JLA7Uv4ATL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Js5Xa8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rnU9xQAA&#10;ANsAAAAPAAAAZHJzL2Rvd25yZXYueG1sRI9Ba8JAFITvhf6H5RW8mY2KUqKrlEJB1EvTtF5fsq9J&#10;aPZtml2T+O/dgtDjMDPfMJvdaBrRU+dqywpmUQyCuLC65lJB9vE2fQbhPLLGxjIpuJKD3fbxYYOJ&#10;tgO/U5/6UgQIuwQVVN63iZSuqMigi2xLHLxv2xn0QXal1B0OAW4aOY/jlTRYc1iosKXXioqf9GIU&#10;zD+zZSbLxeH0e06/jvnsEOfHlVKTp/FlDcLT6P/D9/ZeK1gu4O9L+AFye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OudT3FAAAA2wAAAA8AAAAAAAAAAAAAAAAAlwIAAGRycy9k&#10;b3ducmV2LnhtbFBLBQYAAAAABAAEAPUAAACJAw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u2IpxAAA&#10;ANsAAAAPAAAAZHJzL2Rvd25yZXYueG1sRI9Ba8JAFITvBf/D8gRvdaOo2NRVRBACkkJTsT0+ss9s&#10;MPs2ZFeN/94tFHocZuYbZrXpbSNu1PnasYLJOAFBXDpdc6Xg+LV/XYLwAVlj45gUPMjDZj14WWGq&#10;3Z0/6VaESkQI+xQVmBDaVEpfGrLox64ljt7ZdRZDlF0ldYf3CLeNnCbJQlqsOS4YbGlnqLwUV6vg&#10;dPgpMpOb7Fsv+tPlI8sfefGm1GjYb99BBOrDf/ivnWkF8xn8fok/QK6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tiKcQAAADbAAAADwAAAAAAAAAAAAAAAACXAgAAZHJzL2Rv&#10;d25yZXYueG1sUEsFBgAAAAAEAAQA9QAAAIg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t2vAwgAA&#10;ANsAAAAPAAAAZHJzL2Rvd25yZXYueG1sRI9Ba8JAFITvgv9heUJvumlBCamriBJoj41ir4/sazYx&#10;+zZkt0n677uC4HGYmW+Y7X6yrRio97VjBa+rBARx6XTNlYLLOV+mIHxA1tg6JgV/5GG/m8+2mGk3&#10;8hcNRahEhLDPUIEJocuk9KUhi37lOuLo/bjeYoiyr6TucYxw28q3JNlIizXHBYMdHQ2Vt+LXKjh9&#10;5k0hm+Phux1vpyZPpbmmg1Ivi+nwDiLQFJ7hR/tDK1iv4f4l/gC5+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i3a8D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wuzLxAAA&#10;ANsAAAAPAAAAZHJzL2Rvd25yZXYueG1sRI/RasJAFETfC/7DcgXfmo3VhDZmFSlafLFg2g+4ZK9J&#10;MHs3ZteY/n23IPRxmJkzTL4ZTSsG6l1jWcE8ikEQl1Y3XCn4/to/v4JwHllja5kU/JCDzXrylGOm&#10;7Z1PNBS+EgHCLkMFtfddJqUrazLoItsRB+9se4M+yL6Susd7gJtWvsRxKg02HBZq7Oi9pvJS3Eyg&#10;vF0W1/Kgt5+3XXz6SI7LQg5LpWbTcbsC4Wn0/+FH+6AVJCn8fQk/QK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X8Lsy8QAAADbAAAADwAAAAAAAAAAAAAAAACXAgAAZHJzL2Rv&#10;d25yZXYueG1sUEsFBgAAAAAEAAQA9QAAAIgDA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amVkxQAA&#10;ANsAAAAPAAAAZHJzL2Rvd25yZXYueG1sRI9BawIxFITvhf6H8Aq91WxFbVmNUopCoQe3WvT62Lxu&#10;lt28LEl0t/56IxR6HGbmG2axGmwrzuRD7VjB8ygDQVw6XXOl4Hu/eXoFESKyxtYxKfilAKvl/d0C&#10;c+16/qLzLlYiQTjkqMDE2OVShtKQxTByHXHyfpy3GJP0ldQe+wS3rRxn2UxarDktGOzo3VDZ7E5W&#10;gd1ODma8PTbV+jD93PtL0fRFodTjw/A2BxFpiP/hv/aHVjB9gduX9APk8g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xqZWT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4xekwAAA&#10;ANsAAAAPAAAAZHJzL2Rvd25yZXYueG1sRE/LisIwFN0P+A/hCm4GTRUctBpFBwZGkAGrH3BJbh/a&#10;3JQmasevNwvB5eG8l+vO1uJGra8cKxiPEhDE2pmKCwWn489wBsIHZIO1Y1LwTx7Wq97HElPj7nyg&#10;WxYKEUPYp6igDKFJpfS6JIt+5BriyOWutRgibAtpWrzHcFvLSZJ8SYsVx4YSG/ouSV+yq1WgP+f5&#10;+VHkzu92e/332Jppdp0rNeh3mwWIQF14i1/uX6NgGsfGL/EHyN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4xekwAAAANsAAAAPAAAAAAAAAAAAAAAAAJcCAABkcnMvZG93bnJl&#10;di54bWxQSwUGAAAAAAQABAD1AAAAhAM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C05D9">
              <w:rPr>
                <w:b/>
                <w:noProof/>
                <w:szCs w:val="22"/>
              </w:rPr>
              <w:drawing>
                <wp:anchor distT="0" distB="0" distL="114300" distR="114300" simplePos="0" relativeHeight="251662336" behindDoc="0" locked="0" layoutInCell="1" allowOverlap="1" wp14:anchorId="4BEBA262" wp14:editId="2F8D8B35">
                  <wp:simplePos x="0" y="0"/>
                  <wp:positionH relativeFrom="column">
                    <wp:posOffset>610235</wp:posOffset>
                  </wp:positionH>
                  <wp:positionV relativeFrom="paragraph">
                    <wp:posOffset>-318770</wp:posOffset>
                  </wp:positionV>
                  <wp:extent cx="293370" cy="267335"/>
                  <wp:effectExtent l="0" t="0" r="11430" b="1206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noProof/>
                <w:szCs w:val="22"/>
              </w:rPr>
              <w:drawing>
                <wp:anchor distT="0" distB="0" distL="114300" distR="114300" simplePos="0" relativeHeight="251661312" behindDoc="0" locked="0" layoutInCell="1" allowOverlap="1" wp14:anchorId="29C15CC6" wp14:editId="6A411952">
                  <wp:simplePos x="0" y="0"/>
                  <wp:positionH relativeFrom="column">
                    <wp:posOffset>268605</wp:posOffset>
                  </wp:positionH>
                  <wp:positionV relativeFrom="paragraph">
                    <wp:posOffset>-318770</wp:posOffset>
                  </wp:positionV>
                  <wp:extent cx="294640" cy="267335"/>
                  <wp:effectExtent l="0" t="0" r="10160" b="1206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szCs w:val="22"/>
                <w:lang w:val="en-CA"/>
              </w:rPr>
              <w:t>Joint Video Exploration Team (JVET)</w:t>
            </w:r>
          </w:p>
          <w:p w14:paraId="74EA3D53" w14:textId="77777777" w:rsidR="008944C4" w:rsidRPr="001C05D9" w:rsidRDefault="008944C4" w:rsidP="00466C75">
            <w:pPr>
              <w:tabs>
                <w:tab w:val="left" w:pos="7200"/>
              </w:tabs>
              <w:rPr>
                <w:b/>
                <w:szCs w:val="22"/>
                <w:lang w:val="en-CA"/>
              </w:rPr>
            </w:pPr>
            <w:r w:rsidRPr="001C05D9">
              <w:rPr>
                <w:b/>
                <w:szCs w:val="22"/>
                <w:lang w:val="en-CA"/>
              </w:rPr>
              <w:t>of ITU-T SG 16 WP 3 and ISO/IEC JTC 1/SC 29/WG 11</w:t>
            </w:r>
          </w:p>
          <w:p w14:paraId="593F92C2" w14:textId="77ED1226" w:rsidR="008944C4" w:rsidRPr="001C05D9" w:rsidRDefault="009F2E31" w:rsidP="009F2E31">
            <w:pPr>
              <w:tabs>
                <w:tab w:val="left" w:pos="7200"/>
              </w:tabs>
              <w:rPr>
                <w:b/>
                <w:szCs w:val="22"/>
                <w:lang w:val="en-CA"/>
              </w:rPr>
            </w:pPr>
            <w:r>
              <w:t>3rd</w:t>
            </w:r>
            <w:r w:rsidR="008944C4" w:rsidRPr="001C05D9">
              <w:t xml:space="preserve"> Meeting: </w:t>
            </w:r>
            <w:r>
              <w:rPr>
                <w:lang w:val="en-CA"/>
              </w:rPr>
              <w:t>Geneva, CH</w:t>
            </w:r>
            <w:r w:rsidR="008944C4" w:rsidRPr="001C05D9">
              <w:rPr>
                <w:lang w:val="en-CA"/>
              </w:rPr>
              <w:t xml:space="preserve">, </w:t>
            </w:r>
            <w:r>
              <w:rPr>
                <w:lang w:val="en-CA"/>
              </w:rPr>
              <w:t>26–31</w:t>
            </w:r>
            <w:r w:rsidR="008944C4" w:rsidRPr="001C05D9">
              <w:rPr>
                <w:lang w:val="en-CA"/>
              </w:rPr>
              <w:t xml:space="preserve"> </w:t>
            </w:r>
            <w:r>
              <w:rPr>
                <w:lang w:val="en-CA"/>
              </w:rPr>
              <w:t>May</w:t>
            </w:r>
            <w:r w:rsidR="008944C4" w:rsidRPr="001C05D9">
              <w:rPr>
                <w:lang w:val="en-CA"/>
              </w:rPr>
              <w:t xml:space="preserve"> 2016</w:t>
            </w:r>
          </w:p>
        </w:tc>
        <w:tc>
          <w:tcPr>
            <w:tcW w:w="3168" w:type="dxa"/>
          </w:tcPr>
          <w:p w14:paraId="76EE152F" w14:textId="262A7B7D" w:rsidR="008944C4" w:rsidRPr="001C05D9" w:rsidRDefault="008944C4" w:rsidP="008944C4">
            <w:pPr>
              <w:tabs>
                <w:tab w:val="left" w:pos="7200"/>
              </w:tabs>
              <w:rPr>
                <w:u w:val="single"/>
                <w:lang w:val="en-CA"/>
              </w:rPr>
            </w:pPr>
            <w:r w:rsidRPr="001C05D9">
              <w:rPr>
                <w:lang w:val="en-CA"/>
              </w:rPr>
              <w:t>Document: JVET-</w:t>
            </w:r>
            <w:r>
              <w:rPr>
                <w:lang w:val="en-CA"/>
              </w:rPr>
              <w:t>C0021</w:t>
            </w:r>
          </w:p>
        </w:tc>
      </w:tr>
    </w:tbl>
    <w:p w14:paraId="3A462A93" w14:textId="77777777" w:rsidR="008944C4" w:rsidRPr="005B217D" w:rsidRDefault="008944C4" w:rsidP="008944C4">
      <w:pPr>
        <w:rPr>
          <w:lang w:val="en-CA"/>
        </w:rPr>
      </w:pPr>
    </w:p>
    <w:tbl>
      <w:tblPr>
        <w:tblW w:w="9576" w:type="dxa"/>
        <w:tblLayout w:type="fixed"/>
        <w:tblLook w:val="0000" w:firstRow="0" w:lastRow="0" w:firstColumn="0" w:lastColumn="0" w:noHBand="0" w:noVBand="0"/>
      </w:tblPr>
      <w:tblGrid>
        <w:gridCol w:w="1447"/>
        <w:gridCol w:w="11"/>
        <w:gridCol w:w="4050"/>
        <w:gridCol w:w="900"/>
        <w:gridCol w:w="3168"/>
      </w:tblGrid>
      <w:tr w:rsidR="008944C4" w:rsidRPr="001C05D9" w14:paraId="3FC6C7DA" w14:textId="77777777" w:rsidTr="009F2E31">
        <w:tc>
          <w:tcPr>
            <w:tcW w:w="1447" w:type="dxa"/>
          </w:tcPr>
          <w:p w14:paraId="30DC2677" w14:textId="77777777" w:rsidR="008944C4" w:rsidRPr="001C05D9" w:rsidRDefault="008944C4" w:rsidP="00466C75">
            <w:pPr>
              <w:spacing w:before="60" w:after="60"/>
              <w:rPr>
                <w:i/>
                <w:szCs w:val="22"/>
                <w:lang w:val="en-CA"/>
              </w:rPr>
            </w:pPr>
            <w:r w:rsidRPr="001C05D9">
              <w:rPr>
                <w:i/>
                <w:szCs w:val="22"/>
                <w:lang w:val="en-CA"/>
              </w:rPr>
              <w:t>Title:</w:t>
            </w:r>
          </w:p>
        </w:tc>
        <w:tc>
          <w:tcPr>
            <w:tcW w:w="8129" w:type="dxa"/>
            <w:gridSpan w:val="4"/>
          </w:tcPr>
          <w:p w14:paraId="08BC6DA3" w14:textId="5FC222A5" w:rsidR="008944C4" w:rsidRPr="001C05D9" w:rsidRDefault="009F2E31" w:rsidP="00466C75">
            <w:pPr>
              <w:spacing w:before="60" w:after="60"/>
              <w:rPr>
                <w:b/>
                <w:szCs w:val="22"/>
                <w:lang w:val="en-CA"/>
              </w:rPr>
            </w:pPr>
            <w:r>
              <w:rPr>
                <w:b/>
                <w:szCs w:val="22"/>
                <w:lang w:val="en-CA"/>
              </w:rPr>
              <w:t>GoPro test sequences for Virtual Reality video coding</w:t>
            </w:r>
          </w:p>
        </w:tc>
      </w:tr>
      <w:tr w:rsidR="008944C4" w:rsidRPr="001C05D9" w14:paraId="1E5B5A62" w14:textId="77777777" w:rsidTr="009F2E31">
        <w:tc>
          <w:tcPr>
            <w:tcW w:w="1458" w:type="dxa"/>
            <w:gridSpan w:val="2"/>
          </w:tcPr>
          <w:p w14:paraId="47EDD488" w14:textId="77777777" w:rsidR="008944C4" w:rsidRPr="001C05D9" w:rsidRDefault="008944C4" w:rsidP="00466C75">
            <w:pPr>
              <w:spacing w:before="60" w:after="60"/>
              <w:rPr>
                <w:i/>
                <w:szCs w:val="22"/>
                <w:lang w:val="en-CA"/>
              </w:rPr>
            </w:pPr>
            <w:r w:rsidRPr="001C05D9">
              <w:rPr>
                <w:i/>
                <w:szCs w:val="22"/>
                <w:lang w:val="en-CA"/>
              </w:rPr>
              <w:t>Status:</w:t>
            </w:r>
          </w:p>
        </w:tc>
        <w:tc>
          <w:tcPr>
            <w:tcW w:w="8118" w:type="dxa"/>
            <w:gridSpan w:val="3"/>
          </w:tcPr>
          <w:p w14:paraId="09FF332F" w14:textId="77777777" w:rsidR="008944C4" w:rsidRPr="001C05D9" w:rsidRDefault="008944C4" w:rsidP="00466C75">
            <w:pPr>
              <w:spacing w:before="60" w:after="60"/>
              <w:rPr>
                <w:szCs w:val="22"/>
                <w:lang w:val="en-CA"/>
              </w:rPr>
            </w:pPr>
            <w:r w:rsidRPr="001C05D9">
              <w:rPr>
                <w:szCs w:val="22"/>
                <w:lang w:val="en-CA"/>
              </w:rPr>
              <w:t>Input Document to JVET</w:t>
            </w:r>
          </w:p>
        </w:tc>
      </w:tr>
      <w:tr w:rsidR="008944C4" w:rsidRPr="001C05D9" w14:paraId="4061D7B9" w14:textId="77777777" w:rsidTr="009F2E31">
        <w:tc>
          <w:tcPr>
            <w:tcW w:w="1458" w:type="dxa"/>
            <w:gridSpan w:val="2"/>
          </w:tcPr>
          <w:p w14:paraId="31A71FF1" w14:textId="77777777" w:rsidR="008944C4" w:rsidRPr="001C05D9" w:rsidRDefault="008944C4" w:rsidP="00466C75">
            <w:pPr>
              <w:spacing w:before="60" w:after="60"/>
              <w:rPr>
                <w:i/>
                <w:szCs w:val="22"/>
                <w:lang w:val="en-CA"/>
              </w:rPr>
            </w:pPr>
            <w:r w:rsidRPr="001C05D9">
              <w:rPr>
                <w:i/>
                <w:szCs w:val="22"/>
                <w:lang w:val="en-CA"/>
              </w:rPr>
              <w:t>Purpose:</w:t>
            </w:r>
          </w:p>
        </w:tc>
        <w:tc>
          <w:tcPr>
            <w:tcW w:w="8118" w:type="dxa"/>
            <w:gridSpan w:val="3"/>
          </w:tcPr>
          <w:p w14:paraId="73813F2F" w14:textId="77777777" w:rsidR="008944C4" w:rsidRPr="001C05D9" w:rsidRDefault="008944C4" w:rsidP="00466C75">
            <w:pPr>
              <w:spacing w:before="60" w:after="60"/>
              <w:rPr>
                <w:szCs w:val="22"/>
                <w:lang w:val="en-CA"/>
              </w:rPr>
            </w:pPr>
            <w:r w:rsidRPr="001C05D9">
              <w:rPr>
                <w:szCs w:val="22"/>
                <w:lang w:val="en-CA"/>
              </w:rPr>
              <w:t>Proposal</w:t>
            </w:r>
          </w:p>
        </w:tc>
      </w:tr>
      <w:tr w:rsidR="008944C4" w:rsidRPr="001C05D9" w14:paraId="11BBD0B0" w14:textId="77777777" w:rsidTr="009F2E31">
        <w:tc>
          <w:tcPr>
            <w:tcW w:w="1458" w:type="dxa"/>
            <w:gridSpan w:val="2"/>
          </w:tcPr>
          <w:p w14:paraId="049DB28C" w14:textId="77777777" w:rsidR="008944C4" w:rsidRPr="001C05D9" w:rsidRDefault="008944C4" w:rsidP="00466C75">
            <w:pPr>
              <w:spacing w:before="60" w:after="60"/>
              <w:rPr>
                <w:i/>
                <w:szCs w:val="22"/>
                <w:lang w:val="en-CA"/>
              </w:rPr>
            </w:pPr>
            <w:r w:rsidRPr="001C05D9">
              <w:rPr>
                <w:i/>
                <w:szCs w:val="22"/>
                <w:lang w:val="en-CA"/>
              </w:rPr>
              <w:t>Author(s) or</w:t>
            </w:r>
            <w:r w:rsidRPr="001C05D9">
              <w:rPr>
                <w:i/>
                <w:szCs w:val="22"/>
                <w:lang w:val="en-CA"/>
              </w:rPr>
              <w:br/>
              <w:t>Contact(s):</w:t>
            </w:r>
          </w:p>
        </w:tc>
        <w:tc>
          <w:tcPr>
            <w:tcW w:w="4050" w:type="dxa"/>
            <w:vAlign w:val="center"/>
          </w:tcPr>
          <w:p w14:paraId="6701CE00" w14:textId="1F245F2D" w:rsidR="008944C4" w:rsidRPr="009F2E31" w:rsidRDefault="009F2E31" w:rsidP="009F2E31">
            <w:pPr>
              <w:spacing w:before="240"/>
              <w:rPr>
                <w:szCs w:val="22"/>
                <w:lang w:val="en-CA"/>
              </w:rPr>
            </w:pPr>
            <w:r>
              <w:rPr>
                <w:szCs w:val="22"/>
                <w:lang w:val="en-CA"/>
              </w:rPr>
              <w:t>Adeel Abbas</w:t>
            </w:r>
          </w:p>
        </w:tc>
        <w:tc>
          <w:tcPr>
            <w:tcW w:w="900" w:type="dxa"/>
          </w:tcPr>
          <w:p w14:paraId="4B48B4A2" w14:textId="5AD192E2" w:rsidR="008944C4" w:rsidRPr="001C05D9" w:rsidRDefault="008944C4" w:rsidP="009F2E31">
            <w:pPr>
              <w:spacing w:before="60" w:after="60"/>
              <w:rPr>
                <w:szCs w:val="22"/>
                <w:lang w:val="en-CA"/>
              </w:rPr>
            </w:pPr>
            <w:r w:rsidRPr="001C05D9">
              <w:rPr>
                <w:szCs w:val="22"/>
                <w:lang w:val="en-CA"/>
              </w:rPr>
              <w:br/>
              <w:t>Email:</w:t>
            </w:r>
          </w:p>
        </w:tc>
        <w:tc>
          <w:tcPr>
            <w:tcW w:w="3168" w:type="dxa"/>
          </w:tcPr>
          <w:p w14:paraId="3F469480" w14:textId="6F231C42" w:rsidR="008944C4" w:rsidRPr="001C05D9" w:rsidRDefault="008944C4" w:rsidP="009F2E31">
            <w:pPr>
              <w:spacing w:before="60" w:after="60"/>
              <w:rPr>
                <w:szCs w:val="22"/>
                <w:lang w:val="en-CA"/>
              </w:rPr>
            </w:pPr>
            <w:r w:rsidRPr="001C05D9">
              <w:rPr>
                <w:szCs w:val="22"/>
                <w:lang w:val="en-CA"/>
              </w:rPr>
              <w:br/>
            </w:r>
            <w:hyperlink r:id="rId10" w:history="1">
              <w:r w:rsidR="009F2E31" w:rsidRPr="006600EA">
                <w:rPr>
                  <w:rStyle w:val="Hyperlink"/>
                  <w:szCs w:val="22"/>
                  <w:lang w:val="en-CA"/>
                </w:rPr>
                <w:t>aabbas@gopro.com</w:t>
              </w:r>
            </w:hyperlink>
          </w:p>
        </w:tc>
      </w:tr>
      <w:tr w:rsidR="008944C4" w:rsidRPr="001C05D9" w14:paraId="257B5D23" w14:textId="77777777" w:rsidTr="009F2E31">
        <w:tc>
          <w:tcPr>
            <w:tcW w:w="1458" w:type="dxa"/>
            <w:gridSpan w:val="2"/>
          </w:tcPr>
          <w:p w14:paraId="6D41AFC6" w14:textId="77777777" w:rsidR="008944C4" w:rsidRPr="001C05D9" w:rsidRDefault="008944C4" w:rsidP="00466C75">
            <w:pPr>
              <w:spacing w:before="60" w:after="60"/>
              <w:rPr>
                <w:i/>
                <w:szCs w:val="22"/>
                <w:lang w:val="en-CA"/>
              </w:rPr>
            </w:pPr>
            <w:r w:rsidRPr="001C05D9">
              <w:rPr>
                <w:i/>
                <w:szCs w:val="22"/>
                <w:lang w:val="en-CA"/>
              </w:rPr>
              <w:t>Source:</w:t>
            </w:r>
          </w:p>
        </w:tc>
        <w:tc>
          <w:tcPr>
            <w:tcW w:w="8118" w:type="dxa"/>
            <w:gridSpan w:val="3"/>
          </w:tcPr>
          <w:p w14:paraId="0C0135D8" w14:textId="6823A15B" w:rsidR="008944C4" w:rsidRPr="001C05D9" w:rsidRDefault="009F2E31" w:rsidP="00466C75">
            <w:pPr>
              <w:spacing w:before="60" w:after="60"/>
              <w:rPr>
                <w:szCs w:val="22"/>
                <w:lang w:val="en-CA"/>
              </w:rPr>
            </w:pPr>
            <w:r>
              <w:rPr>
                <w:szCs w:val="22"/>
                <w:lang w:val="en-CA"/>
              </w:rPr>
              <w:t>GoPro</w:t>
            </w:r>
          </w:p>
        </w:tc>
      </w:tr>
    </w:tbl>
    <w:p w14:paraId="3CBBA2AB" w14:textId="48160007" w:rsidR="006164EE" w:rsidRPr="009F2E31" w:rsidRDefault="009F2E31" w:rsidP="009F2E31">
      <w:pPr>
        <w:tabs>
          <w:tab w:val="left" w:pos="1800"/>
          <w:tab w:val="right" w:pos="9360"/>
        </w:tabs>
        <w:spacing w:before="120" w:after="240"/>
        <w:jc w:val="center"/>
        <w:rPr>
          <w:szCs w:val="22"/>
          <w:lang w:val="en-CA"/>
        </w:rPr>
      </w:pPr>
      <w:r>
        <w:rPr>
          <w:szCs w:val="22"/>
          <w:u w:val="single"/>
          <w:lang w:val="en-CA"/>
        </w:rPr>
        <w:t>___________</w:t>
      </w:r>
      <w:r w:rsidR="008944C4" w:rsidRPr="005B217D">
        <w:rPr>
          <w:szCs w:val="22"/>
          <w:u w:val="single"/>
          <w:lang w:val="en-CA"/>
        </w:rPr>
        <w:t>_________________</w:t>
      </w:r>
    </w:p>
    <w:p w14:paraId="56EDCA35" w14:textId="77777777" w:rsidR="008B69A4" w:rsidRPr="009F2E31" w:rsidRDefault="008B69A4" w:rsidP="009F2E31">
      <w:pPr>
        <w:pStyle w:val="Heading1"/>
      </w:pPr>
      <w:r w:rsidRPr="009F2E31">
        <w:t>Abstract</w:t>
      </w:r>
    </w:p>
    <w:p w14:paraId="2F2B98BB" w14:textId="5874B35F" w:rsidR="007F5DFF" w:rsidRPr="007F5DFF" w:rsidRDefault="00D042ED" w:rsidP="008B69A4">
      <w:pPr>
        <w:rPr>
          <w:lang w:val="en-CA"/>
        </w:rPr>
      </w:pPr>
      <w:r>
        <w:rPr>
          <w:lang w:val="en-CA"/>
        </w:rPr>
        <w:t xml:space="preserve">This contribution </w:t>
      </w:r>
      <w:r w:rsidR="007F5DFF">
        <w:rPr>
          <w:lang w:val="en-CA"/>
        </w:rPr>
        <w:t xml:space="preserve">provides new Virtual Reality (VR) video sequences for the Future Video Coding Standardization activity. </w:t>
      </w:r>
      <w:r w:rsidR="006E5B83">
        <w:rPr>
          <w:lang w:val="en-CA"/>
        </w:rPr>
        <w:t xml:space="preserve">VR </w:t>
      </w:r>
      <w:r w:rsidR="007F5DFF">
        <w:rPr>
          <w:lang w:val="en-CA"/>
        </w:rPr>
        <w:t>video</w:t>
      </w:r>
      <w:r w:rsidR="006E5B83">
        <w:rPr>
          <w:lang w:val="en-CA"/>
        </w:rPr>
        <w:t xml:space="preserve"> content</w:t>
      </w:r>
      <w:r w:rsidR="007F5DFF">
        <w:rPr>
          <w:lang w:val="en-CA"/>
        </w:rPr>
        <w:t xml:space="preserve"> </w:t>
      </w:r>
      <w:r w:rsidR="006E5B83">
        <w:rPr>
          <w:lang w:val="en-CA"/>
        </w:rPr>
        <w:t xml:space="preserve">is </w:t>
      </w:r>
      <w:r w:rsidR="007F5DFF">
        <w:rPr>
          <w:lang w:val="en-CA"/>
        </w:rPr>
        <w:t xml:space="preserve">rapidly gaining in popularity and since </w:t>
      </w:r>
      <w:r w:rsidR="006E5B83">
        <w:rPr>
          <w:lang w:val="en-CA"/>
        </w:rPr>
        <w:t>it is</w:t>
      </w:r>
      <w:r w:rsidR="007F5DFF">
        <w:rPr>
          <w:lang w:val="en-CA"/>
        </w:rPr>
        <w:t xml:space="preserve"> a natural progression of video, it is hoped that a future video </w:t>
      </w:r>
      <w:r w:rsidR="00C94469">
        <w:rPr>
          <w:lang w:val="en-CA"/>
        </w:rPr>
        <w:t xml:space="preserve">codec </w:t>
      </w:r>
      <w:r w:rsidR="007F5DFF">
        <w:rPr>
          <w:lang w:val="en-CA"/>
        </w:rPr>
        <w:t xml:space="preserve">will </w:t>
      </w:r>
      <w:r w:rsidR="003A39CF">
        <w:rPr>
          <w:lang w:val="en-CA"/>
        </w:rPr>
        <w:t xml:space="preserve">be </w:t>
      </w:r>
      <w:r w:rsidR="006E5B83">
        <w:rPr>
          <w:lang w:val="en-CA"/>
        </w:rPr>
        <w:t>more efficient at compression of this type of content</w:t>
      </w:r>
      <w:r w:rsidR="007F5DFF">
        <w:rPr>
          <w:lang w:val="en-CA"/>
        </w:rPr>
        <w:t>.</w:t>
      </w:r>
    </w:p>
    <w:p w14:paraId="0D9D0785" w14:textId="25C8B4C4" w:rsidR="00F87BE3" w:rsidRDefault="00F87BE3" w:rsidP="008B69A4">
      <w:pPr>
        <w:pStyle w:val="Heading1"/>
        <w:tabs>
          <w:tab w:val="left" w:pos="360"/>
          <w:tab w:val="left" w:pos="720"/>
          <w:tab w:val="left" w:pos="1080"/>
          <w:tab w:val="left" w:pos="1440"/>
        </w:tabs>
        <w:overflowPunct w:val="0"/>
        <w:autoSpaceDE w:val="0"/>
        <w:autoSpaceDN w:val="0"/>
        <w:adjustRightInd w:val="0"/>
        <w:jc w:val="left"/>
        <w:textAlignment w:val="baseline"/>
      </w:pPr>
      <w:bookmarkStart w:id="0" w:name="_Ref336610531"/>
      <w:r>
        <w:t>Introduction</w:t>
      </w:r>
    </w:p>
    <w:p w14:paraId="0FEA4AA0" w14:textId="1126A30B" w:rsidR="00757456" w:rsidRDefault="006E5B83" w:rsidP="00F87BE3">
      <w:r>
        <w:t xml:space="preserve">Virtual Reality video imposes enormous demands on codecs and in almost all cases, </w:t>
      </w:r>
      <w:r w:rsidR="00B004C9">
        <w:t xml:space="preserve">using existing codecs </w:t>
      </w:r>
      <w:r>
        <w:t xml:space="preserve">makes deployment of </w:t>
      </w:r>
      <w:r w:rsidR="00405701">
        <w:t xml:space="preserve">a </w:t>
      </w:r>
      <w:r>
        <w:t>high-quality</w:t>
      </w:r>
      <w:r w:rsidR="00B004C9">
        <w:t xml:space="preserve"> solution impossible.</w:t>
      </w:r>
      <w:r>
        <w:t xml:space="preserve"> </w:t>
      </w:r>
      <w:r w:rsidR="00405701">
        <w:t>The most common use case for VR and 360-degree video content consumption is that a viewer is looking at a small window (sometimes called viewport) inside an image that represents data captured from all sides.</w:t>
      </w:r>
      <w:r w:rsidR="00C76C0C">
        <w:t xml:space="preserve"> </w:t>
      </w:r>
      <w:r w:rsidR="00405701">
        <w:t xml:space="preserve"> </w:t>
      </w:r>
      <w:r w:rsidR="00C76C0C">
        <w:t>Viewer could</w:t>
      </w:r>
      <w:r w:rsidR="00757456">
        <w:t xml:space="preserve"> be </w:t>
      </w:r>
      <w:r w:rsidR="00C76C0C">
        <w:t>watching</w:t>
      </w:r>
      <w:r w:rsidR="00757456">
        <w:t xml:space="preserve"> this </w:t>
      </w:r>
      <w:r w:rsidR="00C76C0C">
        <w:t xml:space="preserve">video on a smartphone app, </w:t>
      </w:r>
      <w:r w:rsidR="00757456">
        <w:t xml:space="preserve">for </w:t>
      </w:r>
      <w:r w:rsidR="00C76C0C">
        <w:t>instance</w:t>
      </w:r>
      <w:r w:rsidR="00757456">
        <w:t xml:space="preserve"> </w:t>
      </w:r>
      <w:r w:rsidR="00C76C0C">
        <w:t>using GoPro VR App (</w:t>
      </w:r>
      <w:hyperlink r:id="rId11" w:history="1">
        <w:r w:rsidR="00ED2781" w:rsidRPr="00183987">
          <w:rPr>
            <w:rStyle w:val="Hyperlink"/>
          </w:rPr>
          <w:t>https://vr.gopro.com)</w:t>
        </w:r>
      </w:hyperlink>
      <w:r w:rsidR="00C76C0C">
        <w:t>.</w:t>
      </w:r>
      <w:r w:rsidR="00ED2781">
        <w:t xml:space="preserve"> Viewer </w:t>
      </w:r>
      <w:r w:rsidR="002E33C8">
        <w:t>may</w:t>
      </w:r>
      <w:r w:rsidR="00ED2781">
        <w:t xml:space="preserve"> also be watching </w:t>
      </w:r>
      <w:r w:rsidR="002E33C8">
        <w:t>this</w:t>
      </w:r>
      <w:r w:rsidR="00ED2781">
        <w:t xml:space="preserve"> content on a head-mounted display (HMD) like Occulus Rift or </w:t>
      </w:r>
      <w:r w:rsidR="002E33C8">
        <w:t>Gear VR.</w:t>
      </w:r>
    </w:p>
    <w:p w14:paraId="187584B4" w14:textId="77777777" w:rsidR="00757456" w:rsidRDefault="00757456" w:rsidP="00F87BE3"/>
    <w:p w14:paraId="675EEA2E" w14:textId="4B6FC847" w:rsidR="00E83B1B" w:rsidRDefault="00405701" w:rsidP="00F87BE3">
      <w:r>
        <w:t xml:space="preserve">The viewport size is usually small (e.g. </w:t>
      </w:r>
      <w:r w:rsidR="00C76C0C">
        <w:t>HD</w:t>
      </w:r>
      <w:r>
        <w:t xml:space="preserve">) but the </w:t>
      </w:r>
      <w:r w:rsidR="00757456">
        <w:t xml:space="preserve">video resolution </w:t>
      </w:r>
      <w:r>
        <w:t xml:space="preserve">corresponding to all sides can be significantly more (e.g. </w:t>
      </w:r>
      <w:r w:rsidR="00C76C0C">
        <w:t>8K</w:t>
      </w:r>
      <w:r>
        <w:t xml:space="preserve">). </w:t>
      </w:r>
      <w:r w:rsidR="00757456">
        <w:t xml:space="preserve">Delivery and decoding of </w:t>
      </w:r>
      <w:r w:rsidR="00C76C0C">
        <w:t>an</w:t>
      </w:r>
      <w:r w:rsidR="00757456">
        <w:t xml:space="preserve"> 8K video to a mobile device </w:t>
      </w:r>
      <w:r w:rsidR="002E33C8">
        <w:t>is unpractical</w:t>
      </w:r>
      <w:r w:rsidR="00757456">
        <w:t xml:space="preserve"> in terms of </w:t>
      </w:r>
      <w:r w:rsidR="00C94469">
        <w:t xml:space="preserve">latency, </w:t>
      </w:r>
      <w:r w:rsidR="00757456">
        <w:t xml:space="preserve">bandwidth and computational resources. As a result, one option is to stream just the viewport window to </w:t>
      </w:r>
      <w:r w:rsidR="00C94469">
        <w:t xml:space="preserve">the </w:t>
      </w:r>
      <w:r w:rsidR="00C76C0C">
        <w:t xml:space="preserve">mobile device. This seems workable at first, but as viewer moves viewport window (by either pinching or physically moving the </w:t>
      </w:r>
      <w:r w:rsidR="002E33C8">
        <w:t>device</w:t>
      </w:r>
      <w:r w:rsidR="00C76C0C">
        <w:t xml:space="preserve">), server has to stream an intra frame corresponding to the updated viewport. In addition, the device </w:t>
      </w:r>
      <w:r w:rsidR="00C446F2">
        <w:t>may have</w:t>
      </w:r>
      <w:r w:rsidR="00C76C0C">
        <w:t xml:space="preserve"> to decode all prior reference frames corresponding to the updated viewport. </w:t>
      </w:r>
      <w:r w:rsidR="002E33C8">
        <w:t xml:space="preserve">And all of this has to happen with very low latency, especially on HMD devices because viewers can experience fatigue. As a result of all this, there is a need for more efficient compression of VR content, to allow people to experience </w:t>
      </w:r>
      <w:r w:rsidR="00C446F2">
        <w:t>VR in high</w:t>
      </w:r>
      <w:r w:rsidR="002E33C8">
        <w:t xml:space="preserve"> resolution, with </w:t>
      </w:r>
      <w:r w:rsidR="00C446F2">
        <w:t>low</w:t>
      </w:r>
      <w:r w:rsidR="002E33C8">
        <w:t xml:space="preserve"> latency and using most battery </w:t>
      </w:r>
      <w:r w:rsidR="00DE566E">
        <w:t>friendly</w:t>
      </w:r>
      <w:r w:rsidR="002E33C8">
        <w:t xml:space="preserve"> algorithms</w:t>
      </w:r>
      <w:r w:rsidR="00E93906">
        <w:t xml:space="preserve">. </w:t>
      </w:r>
    </w:p>
    <w:p w14:paraId="4260EDF2" w14:textId="77777777" w:rsidR="008B69A4" w:rsidRPr="005B217D" w:rsidRDefault="008B69A4" w:rsidP="008B69A4">
      <w:pPr>
        <w:pStyle w:val="Heading1"/>
        <w:tabs>
          <w:tab w:val="left" w:pos="360"/>
          <w:tab w:val="left" w:pos="720"/>
          <w:tab w:val="left" w:pos="1080"/>
          <w:tab w:val="left" w:pos="1440"/>
        </w:tabs>
        <w:overflowPunct w:val="0"/>
        <w:autoSpaceDE w:val="0"/>
        <w:autoSpaceDN w:val="0"/>
        <w:adjustRightInd w:val="0"/>
        <w:jc w:val="left"/>
        <w:textAlignment w:val="baseline"/>
      </w:pPr>
      <w:r>
        <w:t>Proposed test sequences</w:t>
      </w:r>
      <w:bookmarkEnd w:id="0"/>
    </w:p>
    <w:p w14:paraId="17B722D9" w14:textId="6ACF360D" w:rsidR="006F2AE4" w:rsidRDefault="00D53652" w:rsidP="008B69A4">
      <w:pPr>
        <w:rPr>
          <w:lang w:val="en-CA"/>
        </w:rPr>
      </w:pPr>
      <w:r>
        <w:rPr>
          <w:lang w:val="en-CA"/>
        </w:rPr>
        <w:t>Stitched sequences are provided</w:t>
      </w:r>
      <w:r w:rsidR="00C84ED8">
        <w:rPr>
          <w:lang w:val="en-CA"/>
        </w:rPr>
        <w:t xml:space="preserve"> in the following two </w:t>
      </w:r>
      <w:r>
        <w:rPr>
          <w:lang w:val="en-CA"/>
        </w:rPr>
        <w:t>formats</w:t>
      </w:r>
      <w:r w:rsidR="00C84ED8">
        <w:rPr>
          <w:lang w:val="en-CA"/>
        </w:rPr>
        <w:t>:</w:t>
      </w:r>
    </w:p>
    <w:p w14:paraId="2D349495" w14:textId="7AEB6AAB" w:rsidR="00C84ED8" w:rsidRPr="009F2E31" w:rsidRDefault="00C84ED8" w:rsidP="009F2E31">
      <w:pPr>
        <w:pStyle w:val="Heading2"/>
      </w:pPr>
      <w:r w:rsidRPr="009F2E31">
        <w:t>Equirectangular Format</w:t>
      </w:r>
    </w:p>
    <w:p w14:paraId="70002DEB" w14:textId="1D2036C8" w:rsidR="00DC750D" w:rsidRDefault="00C84ED8" w:rsidP="008B69A4">
      <w:pPr>
        <w:rPr>
          <w:lang w:val="en-CA"/>
        </w:rPr>
      </w:pPr>
      <w:r>
        <w:rPr>
          <w:lang w:val="en-CA"/>
        </w:rPr>
        <w:t xml:space="preserve">The equirectangular </w:t>
      </w:r>
      <w:r w:rsidR="00DC750D">
        <w:rPr>
          <w:lang w:val="en-CA"/>
        </w:rPr>
        <w:t xml:space="preserve">projection </w:t>
      </w:r>
      <w:r>
        <w:rPr>
          <w:lang w:val="en-CA"/>
        </w:rPr>
        <w:t>is</w:t>
      </w:r>
      <w:r w:rsidR="00DC750D">
        <w:rPr>
          <w:lang w:val="en-CA"/>
        </w:rPr>
        <w:t xml:space="preserve"> a simple projection where 360-degree </w:t>
      </w:r>
      <w:r w:rsidR="00840A49">
        <w:rPr>
          <w:lang w:val="en-CA"/>
        </w:rPr>
        <w:t xml:space="preserve">image </w:t>
      </w:r>
      <w:r w:rsidR="00DC750D">
        <w:rPr>
          <w:lang w:val="en-CA"/>
        </w:rPr>
        <w:t xml:space="preserve">data looks like a world map. The pixels that lie on the equator are stretched minimally (or not stretched at all), and as we go towards to poles, pixels get stretched horizontally, with poles being </w:t>
      </w:r>
      <w:r w:rsidR="00840A49">
        <w:rPr>
          <w:lang w:val="en-CA"/>
        </w:rPr>
        <w:t>most</w:t>
      </w:r>
      <w:r w:rsidR="00DC750D">
        <w:rPr>
          <w:lang w:val="en-CA"/>
        </w:rPr>
        <w:t xml:space="preserve"> distorted. This non-uniform distortion makes pixel-</w:t>
      </w:r>
      <w:r w:rsidR="00D53652">
        <w:rPr>
          <w:lang w:val="en-CA"/>
        </w:rPr>
        <w:t>wise</w:t>
      </w:r>
      <w:r w:rsidR="00DC750D">
        <w:rPr>
          <w:lang w:val="en-CA"/>
        </w:rPr>
        <w:t xml:space="preserve"> operation</w:t>
      </w:r>
      <w:r w:rsidR="00840A49">
        <w:rPr>
          <w:lang w:val="en-CA"/>
        </w:rPr>
        <w:t>s</w:t>
      </w:r>
      <w:r w:rsidR="00DC750D">
        <w:rPr>
          <w:lang w:val="en-CA"/>
        </w:rPr>
        <w:t xml:space="preserve"> like filtering, subsampling and compression </w:t>
      </w:r>
      <w:r w:rsidR="00DC750D">
        <w:rPr>
          <w:lang w:val="en-CA"/>
        </w:rPr>
        <w:lastRenderedPageBreak/>
        <w:t xml:space="preserve">very difficult. As a result, it was suggested recently that other projections like cubic projection </w:t>
      </w:r>
      <w:r w:rsidR="00D53652">
        <w:rPr>
          <w:lang w:val="en-CA"/>
        </w:rPr>
        <w:t xml:space="preserve">can </w:t>
      </w:r>
      <w:r w:rsidR="00840A49">
        <w:rPr>
          <w:lang w:val="en-CA"/>
        </w:rPr>
        <w:t>make video data better suited for compression [2]</w:t>
      </w:r>
      <w:r w:rsidR="00DC750D">
        <w:rPr>
          <w:lang w:val="en-CA"/>
        </w:rPr>
        <w:t>.</w:t>
      </w:r>
    </w:p>
    <w:p w14:paraId="6652CE04" w14:textId="77777777" w:rsidR="00840A49" w:rsidRDefault="00840A49" w:rsidP="008B69A4">
      <w:pPr>
        <w:rPr>
          <w:lang w:val="en-CA"/>
        </w:rPr>
      </w:pPr>
    </w:p>
    <w:p w14:paraId="2082BA34" w14:textId="78F0967D" w:rsidR="00C84ED8" w:rsidRDefault="00840A49" w:rsidP="008B69A4">
      <w:pPr>
        <w:rPr>
          <w:lang w:val="en-CA"/>
        </w:rPr>
      </w:pPr>
      <w:r>
        <w:rPr>
          <w:lang w:val="en-CA"/>
        </w:rPr>
        <w:t>Following sequences are provided</w:t>
      </w:r>
      <w:r w:rsidR="00D53652">
        <w:rPr>
          <w:lang w:val="en-CA"/>
        </w:rPr>
        <w:t xml:space="preserve"> in </w:t>
      </w:r>
      <w:r w:rsidR="00DF6393">
        <w:rPr>
          <w:lang w:val="en-CA"/>
        </w:rPr>
        <w:t xml:space="preserve">equirectangular </w:t>
      </w:r>
      <w:r w:rsidR="00D53652">
        <w:rPr>
          <w:lang w:val="en-CA"/>
        </w:rPr>
        <w:t>format</w:t>
      </w:r>
      <w:r>
        <w:rPr>
          <w:lang w:val="en-CA"/>
        </w:rPr>
        <w:t>:</w:t>
      </w:r>
    </w:p>
    <w:p w14:paraId="522E0E1E" w14:textId="77777777" w:rsidR="00C84ED8" w:rsidRDefault="00C84ED8" w:rsidP="008B69A4">
      <w:pPr>
        <w:rPr>
          <w:lang w:val="en-CA"/>
        </w:rPr>
      </w:pPr>
    </w:p>
    <w:tbl>
      <w:tblPr>
        <w:tblW w:w="94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0"/>
        <w:gridCol w:w="1897"/>
        <w:gridCol w:w="983"/>
        <w:gridCol w:w="1891"/>
      </w:tblGrid>
      <w:tr w:rsidR="002C0FAC" w14:paraId="72C342E3" w14:textId="77777777" w:rsidTr="000F1724">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tcPr>
          <w:p w14:paraId="174DAE0A" w14:textId="6183CA6D" w:rsidR="002C0FAC" w:rsidRPr="000F4DCE" w:rsidRDefault="002C0FAC" w:rsidP="00C84ED8">
            <w:pPr>
              <w:tabs>
                <w:tab w:val="left" w:pos="513"/>
              </w:tabs>
              <w:jc w:val="center"/>
              <w:rPr>
                <w:lang w:val="en-CA"/>
              </w:rPr>
            </w:pPr>
            <w:r w:rsidRPr="000F4DCE">
              <w:rPr>
                <w:lang w:val="en-CA"/>
              </w:rPr>
              <w:t>Sequence</w:t>
            </w:r>
          </w:p>
        </w:tc>
        <w:tc>
          <w:tcPr>
            <w:tcW w:w="1897" w:type="dxa"/>
            <w:tcBorders>
              <w:top w:val="single" w:sz="12" w:space="0" w:color="auto"/>
              <w:left w:val="single" w:sz="12" w:space="0" w:color="auto"/>
              <w:bottom w:val="single" w:sz="12" w:space="0" w:color="auto"/>
              <w:right w:val="single" w:sz="12" w:space="0" w:color="auto"/>
            </w:tcBorders>
            <w:shd w:val="clear" w:color="auto" w:fill="auto"/>
          </w:tcPr>
          <w:p w14:paraId="1A1A7939" w14:textId="515DF166" w:rsidR="002C0FAC" w:rsidRPr="000F4DCE" w:rsidRDefault="002C0FAC" w:rsidP="00C84ED8">
            <w:pPr>
              <w:jc w:val="center"/>
              <w:rPr>
                <w:lang w:val="en-CA"/>
              </w:rPr>
            </w:pPr>
            <w:r w:rsidRPr="000F4DCE">
              <w:rPr>
                <w:lang w:val="en-CA"/>
              </w:rPr>
              <w:t>Resolution</w:t>
            </w:r>
            <w:r>
              <w:rPr>
                <w:lang w:val="en-CA"/>
              </w:rPr>
              <w:t>@FPS</w:t>
            </w:r>
          </w:p>
        </w:tc>
        <w:tc>
          <w:tcPr>
            <w:tcW w:w="983" w:type="dxa"/>
            <w:tcBorders>
              <w:top w:val="single" w:sz="12" w:space="0" w:color="auto"/>
              <w:left w:val="single" w:sz="12" w:space="0" w:color="auto"/>
              <w:bottom w:val="single" w:sz="12" w:space="0" w:color="auto"/>
              <w:right w:val="single" w:sz="12" w:space="0" w:color="auto"/>
            </w:tcBorders>
            <w:shd w:val="clear" w:color="auto" w:fill="auto"/>
          </w:tcPr>
          <w:p w14:paraId="04A92D0B" w14:textId="039090E7" w:rsidR="002C0FAC" w:rsidRPr="000F4DCE" w:rsidRDefault="002C0FAC" w:rsidP="00C84ED8">
            <w:pPr>
              <w:jc w:val="center"/>
              <w:rPr>
                <w:lang w:val="en-CA"/>
              </w:rPr>
            </w:pPr>
            <w:r w:rsidRPr="000F4DCE">
              <w:rPr>
                <w:lang w:val="en-CA"/>
              </w:rPr>
              <w:t>Frames</w:t>
            </w:r>
          </w:p>
        </w:tc>
        <w:tc>
          <w:tcPr>
            <w:tcW w:w="1891" w:type="dxa"/>
            <w:tcBorders>
              <w:top w:val="single" w:sz="12" w:space="0" w:color="auto"/>
              <w:left w:val="single" w:sz="12" w:space="0" w:color="auto"/>
              <w:bottom w:val="single" w:sz="12" w:space="0" w:color="auto"/>
              <w:right w:val="single" w:sz="12" w:space="0" w:color="auto"/>
            </w:tcBorders>
          </w:tcPr>
          <w:p w14:paraId="31FA84BE" w14:textId="0F79904D" w:rsidR="002C0FAC" w:rsidRDefault="002C0FAC" w:rsidP="00C84ED8">
            <w:pPr>
              <w:jc w:val="center"/>
              <w:rPr>
                <w:lang w:val="en-CA"/>
              </w:rPr>
            </w:pPr>
            <w:r>
              <w:rPr>
                <w:lang w:val="en-CA"/>
              </w:rPr>
              <w:t>Selected Frames</w:t>
            </w:r>
          </w:p>
        </w:tc>
      </w:tr>
      <w:tr w:rsidR="002C0FAC" w14:paraId="2777A991" w14:textId="19FA5C7C" w:rsidTr="000F1724">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08E8F216" w14:textId="5B9920BD" w:rsidR="002C0FAC" w:rsidRPr="000F4DCE" w:rsidRDefault="002C0FAC" w:rsidP="00C84ED8">
            <w:pPr>
              <w:tabs>
                <w:tab w:val="left" w:pos="513"/>
              </w:tabs>
              <w:jc w:val="center"/>
              <w:rPr>
                <w:lang w:val="en-CA"/>
              </w:rPr>
            </w:pPr>
            <w:r w:rsidRPr="000F4DCE">
              <w:rPr>
                <w:lang w:val="en-CA"/>
              </w:rPr>
              <w:t>abyss_great_shark_vr_30p_3840x1920.yuv</w:t>
            </w:r>
          </w:p>
        </w:tc>
        <w:tc>
          <w:tcPr>
            <w:tcW w:w="1897" w:type="dxa"/>
            <w:tcBorders>
              <w:top w:val="single" w:sz="12" w:space="0" w:color="auto"/>
              <w:left w:val="single" w:sz="12" w:space="0" w:color="auto"/>
              <w:bottom w:val="single" w:sz="12" w:space="0" w:color="auto"/>
              <w:right w:val="single" w:sz="12" w:space="0" w:color="auto"/>
            </w:tcBorders>
            <w:shd w:val="clear" w:color="auto" w:fill="auto"/>
            <w:vAlign w:val="bottom"/>
          </w:tcPr>
          <w:p w14:paraId="060666BF" w14:textId="1C02C82C" w:rsidR="002C0FAC" w:rsidRPr="000F4DCE" w:rsidRDefault="002C0FAC" w:rsidP="00C84ED8">
            <w:pPr>
              <w:jc w:val="center"/>
              <w:rPr>
                <w:lang w:val="en-CA"/>
              </w:rPr>
            </w:pPr>
            <w:r w:rsidRPr="000F4DCE">
              <w:rPr>
                <w:lang w:val="en-CA"/>
              </w:rPr>
              <w:t>3840x1920</w:t>
            </w:r>
            <w:r>
              <w:rPr>
                <w:lang w:val="en-CA"/>
              </w:rPr>
              <w:t>@30</w:t>
            </w:r>
          </w:p>
        </w:tc>
        <w:tc>
          <w:tcPr>
            <w:tcW w:w="983" w:type="dxa"/>
            <w:tcBorders>
              <w:top w:val="single" w:sz="12" w:space="0" w:color="auto"/>
              <w:left w:val="single" w:sz="12" w:space="0" w:color="auto"/>
              <w:bottom w:val="single" w:sz="12" w:space="0" w:color="auto"/>
              <w:right w:val="single" w:sz="12" w:space="0" w:color="auto"/>
            </w:tcBorders>
            <w:shd w:val="clear" w:color="auto" w:fill="auto"/>
            <w:vAlign w:val="bottom"/>
          </w:tcPr>
          <w:p w14:paraId="3EA05207" w14:textId="6A44095B" w:rsidR="002C0FAC" w:rsidRPr="000F4DCE" w:rsidRDefault="002C0FAC" w:rsidP="00C84ED8">
            <w:pPr>
              <w:jc w:val="center"/>
              <w:rPr>
                <w:lang w:val="en-CA"/>
              </w:rPr>
            </w:pPr>
            <w:r w:rsidRPr="000F4DCE">
              <w:rPr>
                <w:lang w:val="en-CA"/>
              </w:rPr>
              <w:t>1145</w:t>
            </w:r>
          </w:p>
        </w:tc>
        <w:tc>
          <w:tcPr>
            <w:tcW w:w="1891" w:type="dxa"/>
            <w:tcBorders>
              <w:top w:val="single" w:sz="12" w:space="0" w:color="auto"/>
              <w:left w:val="single" w:sz="12" w:space="0" w:color="auto"/>
              <w:bottom w:val="single" w:sz="12" w:space="0" w:color="auto"/>
              <w:right w:val="single" w:sz="12" w:space="0" w:color="auto"/>
            </w:tcBorders>
          </w:tcPr>
          <w:p w14:paraId="34BAB1FA" w14:textId="3BB9B363" w:rsidR="002C0FAC" w:rsidRPr="000F4DCE" w:rsidRDefault="00CD3D30" w:rsidP="00C84ED8">
            <w:pPr>
              <w:jc w:val="center"/>
              <w:rPr>
                <w:lang w:val="en-CA"/>
              </w:rPr>
            </w:pPr>
            <w:r>
              <w:rPr>
                <w:lang w:val="en-CA"/>
              </w:rPr>
              <w:t>750-104</w:t>
            </w:r>
            <w:r w:rsidR="00177B5D">
              <w:rPr>
                <w:lang w:val="en-CA"/>
              </w:rPr>
              <w:t>9 (300)</w:t>
            </w:r>
          </w:p>
        </w:tc>
      </w:tr>
      <w:tr w:rsidR="002C0FAC" w14:paraId="131AC97D" w14:textId="794A8EBF" w:rsidTr="000F1724">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28395450" w14:textId="7F4E896B" w:rsidR="002C0FAC" w:rsidRPr="000F4DCE" w:rsidRDefault="002C0FAC" w:rsidP="00C84ED8">
            <w:pPr>
              <w:tabs>
                <w:tab w:val="left" w:pos="513"/>
              </w:tabs>
              <w:jc w:val="center"/>
              <w:rPr>
                <w:lang w:val="en-CA"/>
              </w:rPr>
            </w:pPr>
            <w:r w:rsidRPr="000F4DCE">
              <w:rPr>
                <w:lang w:val="en-CA"/>
              </w:rPr>
              <w:t>ballooning_vr_25p_3840x2160.yuv</w:t>
            </w:r>
          </w:p>
        </w:tc>
        <w:tc>
          <w:tcPr>
            <w:tcW w:w="1897" w:type="dxa"/>
            <w:tcBorders>
              <w:top w:val="single" w:sz="12" w:space="0" w:color="auto"/>
              <w:left w:val="single" w:sz="12" w:space="0" w:color="auto"/>
              <w:bottom w:val="single" w:sz="12" w:space="0" w:color="auto"/>
              <w:right w:val="single" w:sz="12" w:space="0" w:color="auto"/>
            </w:tcBorders>
            <w:shd w:val="clear" w:color="auto" w:fill="auto"/>
            <w:vAlign w:val="bottom"/>
          </w:tcPr>
          <w:p w14:paraId="3A6454C2" w14:textId="31C60BF6" w:rsidR="002C0FAC" w:rsidRPr="000F4DCE" w:rsidRDefault="002C0FAC" w:rsidP="00C84ED8">
            <w:pPr>
              <w:jc w:val="center"/>
              <w:rPr>
                <w:lang w:val="en-CA"/>
              </w:rPr>
            </w:pPr>
            <w:r>
              <w:rPr>
                <w:lang w:val="en-CA"/>
              </w:rPr>
              <w:t>3840x2160@25</w:t>
            </w:r>
          </w:p>
        </w:tc>
        <w:tc>
          <w:tcPr>
            <w:tcW w:w="983" w:type="dxa"/>
            <w:tcBorders>
              <w:top w:val="single" w:sz="12" w:space="0" w:color="auto"/>
              <w:left w:val="single" w:sz="12" w:space="0" w:color="auto"/>
              <w:bottom w:val="single" w:sz="12" w:space="0" w:color="auto"/>
              <w:right w:val="single" w:sz="12" w:space="0" w:color="auto"/>
            </w:tcBorders>
            <w:shd w:val="clear" w:color="auto" w:fill="auto"/>
            <w:vAlign w:val="bottom"/>
          </w:tcPr>
          <w:p w14:paraId="36146C32" w14:textId="0CB8B5DB" w:rsidR="002C0FAC" w:rsidRPr="000F4DCE" w:rsidRDefault="002C0FAC" w:rsidP="00C84ED8">
            <w:pPr>
              <w:jc w:val="center"/>
              <w:rPr>
                <w:lang w:val="en-CA"/>
              </w:rPr>
            </w:pPr>
            <w:r>
              <w:rPr>
                <w:lang w:val="en-CA"/>
              </w:rPr>
              <w:t>1501</w:t>
            </w:r>
          </w:p>
        </w:tc>
        <w:tc>
          <w:tcPr>
            <w:tcW w:w="1891" w:type="dxa"/>
            <w:tcBorders>
              <w:top w:val="single" w:sz="12" w:space="0" w:color="auto"/>
              <w:left w:val="single" w:sz="12" w:space="0" w:color="auto"/>
              <w:bottom w:val="single" w:sz="12" w:space="0" w:color="auto"/>
              <w:right w:val="single" w:sz="12" w:space="0" w:color="auto"/>
            </w:tcBorders>
          </w:tcPr>
          <w:p w14:paraId="3C5327CE" w14:textId="435270C7" w:rsidR="002C0FAC" w:rsidRDefault="002B4B8D" w:rsidP="00C84ED8">
            <w:pPr>
              <w:jc w:val="center"/>
              <w:rPr>
                <w:lang w:val="en-CA"/>
              </w:rPr>
            </w:pPr>
            <w:r>
              <w:rPr>
                <w:lang w:val="en-CA"/>
              </w:rPr>
              <w:t>900-1149 (250)</w:t>
            </w:r>
          </w:p>
        </w:tc>
      </w:tr>
      <w:tr w:rsidR="002C0FAC" w14:paraId="5FF45F67" w14:textId="5D2ACB66" w:rsidTr="000F1724">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4C7D3B3E" w14:textId="3069A9E9" w:rsidR="002C0FAC" w:rsidRPr="000F4DCE" w:rsidRDefault="002C0FAC" w:rsidP="00C84ED8">
            <w:pPr>
              <w:tabs>
                <w:tab w:val="left" w:pos="513"/>
              </w:tabs>
              <w:jc w:val="center"/>
              <w:rPr>
                <w:lang w:val="en-CA"/>
              </w:rPr>
            </w:pPr>
            <w:r w:rsidRPr="00C84ED8">
              <w:rPr>
                <w:lang w:val="en-CA"/>
              </w:rPr>
              <w:t>bicyclist_vr_25p_3840x1920.yuv</w:t>
            </w:r>
          </w:p>
        </w:tc>
        <w:tc>
          <w:tcPr>
            <w:tcW w:w="1897" w:type="dxa"/>
            <w:tcBorders>
              <w:top w:val="single" w:sz="12" w:space="0" w:color="auto"/>
              <w:left w:val="single" w:sz="12" w:space="0" w:color="auto"/>
              <w:bottom w:val="single" w:sz="12" w:space="0" w:color="auto"/>
              <w:right w:val="single" w:sz="12" w:space="0" w:color="auto"/>
            </w:tcBorders>
            <w:shd w:val="clear" w:color="auto" w:fill="auto"/>
            <w:vAlign w:val="bottom"/>
          </w:tcPr>
          <w:p w14:paraId="7B568BA4" w14:textId="15C5BD41" w:rsidR="002C0FAC" w:rsidRPr="000F4DCE" w:rsidRDefault="002C0FAC" w:rsidP="00C84ED8">
            <w:pPr>
              <w:jc w:val="center"/>
              <w:rPr>
                <w:lang w:val="en-CA"/>
              </w:rPr>
            </w:pPr>
            <w:r>
              <w:rPr>
                <w:lang w:val="en-CA"/>
              </w:rPr>
              <w:t>3840x1920@25</w:t>
            </w:r>
          </w:p>
        </w:tc>
        <w:tc>
          <w:tcPr>
            <w:tcW w:w="983" w:type="dxa"/>
            <w:tcBorders>
              <w:top w:val="single" w:sz="12" w:space="0" w:color="auto"/>
              <w:left w:val="single" w:sz="12" w:space="0" w:color="auto"/>
              <w:bottom w:val="single" w:sz="12" w:space="0" w:color="auto"/>
              <w:right w:val="single" w:sz="12" w:space="0" w:color="auto"/>
            </w:tcBorders>
            <w:shd w:val="clear" w:color="auto" w:fill="auto"/>
            <w:vAlign w:val="bottom"/>
          </w:tcPr>
          <w:p w14:paraId="423815C7" w14:textId="25254956" w:rsidR="002C0FAC" w:rsidRPr="000F4DCE" w:rsidRDefault="002C0FAC" w:rsidP="00C84ED8">
            <w:pPr>
              <w:jc w:val="center"/>
              <w:rPr>
                <w:lang w:val="en-CA"/>
              </w:rPr>
            </w:pPr>
            <w:r>
              <w:rPr>
                <w:lang w:val="en-CA"/>
              </w:rPr>
              <w:t>1500</w:t>
            </w:r>
          </w:p>
        </w:tc>
        <w:tc>
          <w:tcPr>
            <w:tcW w:w="1891" w:type="dxa"/>
            <w:tcBorders>
              <w:top w:val="single" w:sz="12" w:space="0" w:color="auto"/>
              <w:left w:val="single" w:sz="12" w:space="0" w:color="auto"/>
              <w:bottom w:val="single" w:sz="12" w:space="0" w:color="auto"/>
              <w:right w:val="single" w:sz="12" w:space="0" w:color="auto"/>
            </w:tcBorders>
          </w:tcPr>
          <w:p w14:paraId="4DC9DF6C" w14:textId="4F61E8C7" w:rsidR="002C0FAC" w:rsidRDefault="0046578C" w:rsidP="00C84ED8">
            <w:pPr>
              <w:tabs>
                <w:tab w:val="left" w:pos="1155"/>
              </w:tabs>
              <w:jc w:val="center"/>
              <w:rPr>
                <w:lang w:val="en-CA"/>
              </w:rPr>
            </w:pPr>
            <w:r>
              <w:rPr>
                <w:lang w:val="en-CA"/>
              </w:rPr>
              <w:t>675-924 (250)</w:t>
            </w:r>
          </w:p>
        </w:tc>
      </w:tr>
      <w:tr w:rsidR="002C0FAC" w14:paraId="1CE27506" w14:textId="548D0421" w:rsidTr="000F1724">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61281AD5" w14:textId="717FC28A" w:rsidR="002C0FAC" w:rsidRPr="000F4DCE" w:rsidRDefault="002C0FAC" w:rsidP="00C84ED8">
            <w:pPr>
              <w:tabs>
                <w:tab w:val="left" w:pos="513"/>
              </w:tabs>
              <w:jc w:val="center"/>
              <w:rPr>
                <w:lang w:val="en-CA"/>
              </w:rPr>
            </w:pPr>
            <w:r w:rsidRPr="00C84ED8">
              <w:rPr>
                <w:lang w:val="en-CA"/>
              </w:rPr>
              <w:t>glacier_vr_24p_3840x1920.yuv</w:t>
            </w:r>
          </w:p>
        </w:tc>
        <w:tc>
          <w:tcPr>
            <w:tcW w:w="1897" w:type="dxa"/>
            <w:tcBorders>
              <w:top w:val="single" w:sz="12" w:space="0" w:color="auto"/>
              <w:left w:val="single" w:sz="12" w:space="0" w:color="auto"/>
              <w:bottom w:val="single" w:sz="12" w:space="0" w:color="auto"/>
              <w:right w:val="single" w:sz="12" w:space="0" w:color="auto"/>
            </w:tcBorders>
            <w:shd w:val="clear" w:color="auto" w:fill="auto"/>
            <w:vAlign w:val="bottom"/>
          </w:tcPr>
          <w:p w14:paraId="5A9A4AEC" w14:textId="5DFA14C5" w:rsidR="002C0FAC" w:rsidRPr="000F4DCE" w:rsidRDefault="002C0FAC" w:rsidP="00C84ED8">
            <w:pPr>
              <w:jc w:val="center"/>
              <w:rPr>
                <w:lang w:val="en-CA"/>
              </w:rPr>
            </w:pPr>
            <w:r>
              <w:rPr>
                <w:lang w:val="en-CA"/>
              </w:rPr>
              <w:t>3840x1920@24</w:t>
            </w:r>
          </w:p>
        </w:tc>
        <w:tc>
          <w:tcPr>
            <w:tcW w:w="983" w:type="dxa"/>
            <w:tcBorders>
              <w:top w:val="single" w:sz="12" w:space="0" w:color="auto"/>
              <w:left w:val="single" w:sz="12" w:space="0" w:color="auto"/>
              <w:bottom w:val="single" w:sz="12" w:space="0" w:color="auto"/>
              <w:right w:val="single" w:sz="12" w:space="0" w:color="auto"/>
            </w:tcBorders>
            <w:shd w:val="clear" w:color="auto" w:fill="auto"/>
            <w:vAlign w:val="bottom"/>
          </w:tcPr>
          <w:p w14:paraId="6C392F00" w14:textId="227B2A3F" w:rsidR="002C0FAC" w:rsidRPr="000F4DCE" w:rsidRDefault="002C0FAC" w:rsidP="00C84ED8">
            <w:pPr>
              <w:jc w:val="center"/>
              <w:rPr>
                <w:lang w:val="en-CA"/>
              </w:rPr>
            </w:pPr>
            <w:r>
              <w:rPr>
                <w:lang w:val="en-CA"/>
              </w:rPr>
              <w:t>1440</w:t>
            </w:r>
          </w:p>
        </w:tc>
        <w:tc>
          <w:tcPr>
            <w:tcW w:w="1891" w:type="dxa"/>
            <w:tcBorders>
              <w:top w:val="single" w:sz="12" w:space="0" w:color="auto"/>
              <w:left w:val="single" w:sz="12" w:space="0" w:color="auto"/>
              <w:bottom w:val="single" w:sz="12" w:space="0" w:color="auto"/>
              <w:right w:val="single" w:sz="12" w:space="0" w:color="auto"/>
            </w:tcBorders>
          </w:tcPr>
          <w:p w14:paraId="40E45448" w14:textId="0BD5DA97" w:rsidR="002C0FAC" w:rsidRDefault="00A51572" w:rsidP="00C84ED8">
            <w:pPr>
              <w:jc w:val="center"/>
              <w:rPr>
                <w:lang w:val="en-CA"/>
              </w:rPr>
            </w:pPr>
            <w:r>
              <w:rPr>
                <w:lang w:val="en-CA"/>
              </w:rPr>
              <w:t>500-</w:t>
            </w:r>
            <w:r w:rsidR="00120C53">
              <w:rPr>
                <w:lang w:val="en-CA"/>
              </w:rPr>
              <w:t>739 (240)</w:t>
            </w:r>
          </w:p>
        </w:tc>
      </w:tr>
      <w:tr w:rsidR="002C0FAC" w14:paraId="3B155328" w14:textId="12823662" w:rsidTr="000F1724">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040AE8C5" w14:textId="6DDCD5E6" w:rsidR="002C0FAC" w:rsidRPr="000F4DCE" w:rsidRDefault="002C0FAC" w:rsidP="00C84ED8">
            <w:pPr>
              <w:tabs>
                <w:tab w:val="left" w:pos="513"/>
              </w:tabs>
              <w:jc w:val="center"/>
              <w:rPr>
                <w:lang w:val="en-CA"/>
              </w:rPr>
            </w:pPr>
            <w:r w:rsidRPr="00C84ED8">
              <w:rPr>
                <w:lang w:val="en-CA"/>
              </w:rPr>
              <w:t>paramotor_training_vr_25p_3840x1920.yuv</w:t>
            </w:r>
          </w:p>
        </w:tc>
        <w:tc>
          <w:tcPr>
            <w:tcW w:w="1897" w:type="dxa"/>
            <w:tcBorders>
              <w:top w:val="single" w:sz="12" w:space="0" w:color="auto"/>
              <w:left w:val="single" w:sz="12" w:space="0" w:color="auto"/>
              <w:bottom w:val="single" w:sz="12" w:space="0" w:color="auto"/>
              <w:right w:val="single" w:sz="12" w:space="0" w:color="auto"/>
            </w:tcBorders>
            <w:shd w:val="clear" w:color="auto" w:fill="auto"/>
            <w:vAlign w:val="bottom"/>
          </w:tcPr>
          <w:p w14:paraId="319084DD" w14:textId="5DFB9F35" w:rsidR="002C0FAC" w:rsidRPr="000F4DCE" w:rsidRDefault="002C0FAC" w:rsidP="00C84ED8">
            <w:pPr>
              <w:jc w:val="center"/>
              <w:rPr>
                <w:lang w:val="en-CA"/>
              </w:rPr>
            </w:pPr>
            <w:r>
              <w:rPr>
                <w:lang w:val="en-CA"/>
              </w:rPr>
              <w:t>3840x1920@25</w:t>
            </w:r>
          </w:p>
        </w:tc>
        <w:tc>
          <w:tcPr>
            <w:tcW w:w="983" w:type="dxa"/>
            <w:tcBorders>
              <w:top w:val="single" w:sz="12" w:space="0" w:color="auto"/>
              <w:left w:val="single" w:sz="12" w:space="0" w:color="auto"/>
              <w:bottom w:val="single" w:sz="12" w:space="0" w:color="auto"/>
              <w:right w:val="single" w:sz="12" w:space="0" w:color="auto"/>
            </w:tcBorders>
            <w:shd w:val="clear" w:color="auto" w:fill="auto"/>
            <w:vAlign w:val="bottom"/>
          </w:tcPr>
          <w:p w14:paraId="1045EE13" w14:textId="6A107E73" w:rsidR="002C0FAC" w:rsidRPr="000F4DCE" w:rsidRDefault="002C0FAC" w:rsidP="00C84ED8">
            <w:pPr>
              <w:jc w:val="center"/>
              <w:rPr>
                <w:lang w:val="en-CA"/>
              </w:rPr>
            </w:pPr>
            <w:r>
              <w:rPr>
                <w:lang w:val="en-CA"/>
              </w:rPr>
              <w:t>1279</w:t>
            </w:r>
          </w:p>
        </w:tc>
        <w:tc>
          <w:tcPr>
            <w:tcW w:w="1891" w:type="dxa"/>
            <w:tcBorders>
              <w:top w:val="single" w:sz="12" w:space="0" w:color="auto"/>
              <w:left w:val="single" w:sz="12" w:space="0" w:color="auto"/>
              <w:bottom w:val="single" w:sz="12" w:space="0" w:color="auto"/>
              <w:right w:val="single" w:sz="12" w:space="0" w:color="auto"/>
            </w:tcBorders>
          </w:tcPr>
          <w:p w14:paraId="286D1A7B" w14:textId="6A80E88A" w:rsidR="002C0FAC" w:rsidRDefault="009E3326" w:rsidP="00C84ED8">
            <w:pPr>
              <w:jc w:val="center"/>
              <w:rPr>
                <w:lang w:val="en-CA"/>
              </w:rPr>
            </w:pPr>
            <w:r>
              <w:rPr>
                <w:lang w:val="en-CA"/>
              </w:rPr>
              <w:t>700-949 (250)</w:t>
            </w:r>
          </w:p>
        </w:tc>
      </w:tr>
      <w:tr w:rsidR="002C0FAC" w14:paraId="163C88B5" w14:textId="7C9DA218" w:rsidTr="000F1724">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184408F8" w14:textId="381EAF96" w:rsidR="002C0FAC" w:rsidRPr="000F4DCE" w:rsidRDefault="002C0FAC" w:rsidP="00C84ED8">
            <w:pPr>
              <w:tabs>
                <w:tab w:val="left" w:pos="513"/>
              </w:tabs>
              <w:jc w:val="center"/>
              <w:rPr>
                <w:lang w:val="en-CA"/>
              </w:rPr>
            </w:pPr>
            <w:r w:rsidRPr="00C84ED8">
              <w:rPr>
                <w:lang w:val="en-CA"/>
              </w:rPr>
              <w:t>skateboarding_vr_60p_4096x2048.yuv</w:t>
            </w:r>
          </w:p>
        </w:tc>
        <w:tc>
          <w:tcPr>
            <w:tcW w:w="1897" w:type="dxa"/>
            <w:tcBorders>
              <w:top w:val="single" w:sz="12" w:space="0" w:color="auto"/>
              <w:left w:val="single" w:sz="12" w:space="0" w:color="auto"/>
              <w:bottom w:val="single" w:sz="12" w:space="0" w:color="auto"/>
              <w:right w:val="single" w:sz="12" w:space="0" w:color="auto"/>
            </w:tcBorders>
            <w:shd w:val="clear" w:color="auto" w:fill="auto"/>
            <w:vAlign w:val="bottom"/>
          </w:tcPr>
          <w:p w14:paraId="0518D1DD" w14:textId="1917A5B3" w:rsidR="002C0FAC" w:rsidRPr="000F4DCE" w:rsidRDefault="002C0FAC" w:rsidP="00C84ED8">
            <w:pPr>
              <w:jc w:val="center"/>
              <w:rPr>
                <w:lang w:val="en-CA"/>
              </w:rPr>
            </w:pPr>
            <w:r>
              <w:rPr>
                <w:lang w:val="en-CA"/>
              </w:rPr>
              <w:t>4096x2048@60</w:t>
            </w:r>
          </w:p>
        </w:tc>
        <w:tc>
          <w:tcPr>
            <w:tcW w:w="983" w:type="dxa"/>
            <w:tcBorders>
              <w:top w:val="single" w:sz="12" w:space="0" w:color="auto"/>
              <w:left w:val="single" w:sz="12" w:space="0" w:color="auto"/>
              <w:bottom w:val="single" w:sz="12" w:space="0" w:color="auto"/>
              <w:right w:val="single" w:sz="12" w:space="0" w:color="auto"/>
            </w:tcBorders>
            <w:shd w:val="clear" w:color="auto" w:fill="auto"/>
            <w:vAlign w:val="bottom"/>
          </w:tcPr>
          <w:p w14:paraId="2437AE81" w14:textId="15CFF5E2" w:rsidR="002C0FAC" w:rsidRPr="000F4DCE" w:rsidRDefault="002C0FAC" w:rsidP="00C84ED8">
            <w:pPr>
              <w:jc w:val="center"/>
              <w:rPr>
                <w:lang w:val="en-CA"/>
              </w:rPr>
            </w:pPr>
            <w:r>
              <w:rPr>
                <w:lang w:val="en-CA"/>
              </w:rPr>
              <w:t>1372</w:t>
            </w:r>
          </w:p>
        </w:tc>
        <w:tc>
          <w:tcPr>
            <w:tcW w:w="1891" w:type="dxa"/>
            <w:tcBorders>
              <w:top w:val="single" w:sz="12" w:space="0" w:color="auto"/>
              <w:left w:val="single" w:sz="12" w:space="0" w:color="auto"/>
              <w:bottom w:val="single" w:sz="12" w:space="0" w:color="auto"/>
              <w:right w:val="single" w:sz="12" w:space="0" w:color="auto"/>
            </w:tcBorders>
          </w:tcPr>
          <w:p w14:paraId="46606283" w14:textId="18114A9B" w:rsidR="002C0FAC" w:rsidRDefault="00117E50" w:rsidP="00117E50">
            <w:pPr>
              <w:jc w:val="center"/>
              <w:rPr>
                <w:lang w:val="en-CA"/>
              </w:rPr>
            </w:pPr>
            <w:r>
              <w:rPr>
                <w:lang w:val="en-CA"/>
              </w:rPr>
              <w:t>625-1224 (600)</w:t>
            </w:r>
          </w:p>
        </w:tc>
      </w:tr>
      <w:tr w:rsidR="002C0FAC" w14:paraId="76DFE367" w14:textId="7AB015BA" w:rsidTr="000F1724">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02978318" w14:textId="6DF2A539" w:rsidR="002C0FAC" w:rsidRPr="000F4DCE" w:rsidRDefault="002C0FAC" w:rsidP="00C84ED8">
            <w:pPr>
              <w:tabs>
                <w:tab w:val="left" w:pos="513"/>
              </w:tabs>
              <w:jc w:val="center"/>
              <w:rPr>
                <w:lang w:val="en-CA"/>
              </w:rPr>
            </w:pPr>
            <w:r w:rsidRPr="00C84ED8">
              <w:rPr>
                <w:lang w:val="en-CA"/>
              </w:rPr>
              <w:t>ski_downhill_vr_30p_3840x2160.yuv</w:t>
            </w:r>
          </w:p>
        </w:tc>
        <w:tc>
          <w:tcPr>
            <w:tcW w:w="1897" w:type="dxa"/>
            <w:tcBorders>
              <w:top w:val="single" w:sz="12" w:space="0" w:color="auto"/>
              <w:left w:val="single" w:sz="12" w:space="0" w:color="auto"/>
              <w:bottom w:val="single" w:sz="12" w:space="0" w:color="auto"/>
              <w:right w:val="single" w:sz="12" w:space="0" w:color="auto"/>
            </w:tcBorders>
            <w:shd w:val="clear" w:color="auto" w:fill="auto"/>
            <w:vAlign w:val="bottom"/>
          </w:tcPr>
          <w:p w14:paraId="098CF33C" w14:textId="3B3C77A7" w:rsidR="002C0FAC" w:rsidRPr="000F4DCE" w:rsidRDefault="002C0FAC" w:rsidP="00C84ED8">
            <w:pPr>
              <w:jc w:val="center"/>
              <w:rPr>
                <w:lang w:val="en-CA"/>
              </w:rPr>
            </w:pPr>
            <w:r>
              <w:rPr>
                <w:lang w:val="en-CA"/>
              </w:rPr>
              <w:t>3840x2160@30</w:t>
            </w:r>
          </w:p>
        </w:tc>
        <w:tc>
          <w:tcPr>
            <w:tcW w:w="983" w:type="dxa"/>
            <w:tcBorders>
              <w:top w:val="single" w:sz="12" w:space="0" w:color="auto"/>
              <w:left w:val="single" w:sz="12" w:space="0" w:color="auto"/>
              <w:bottom w:val="single" w:sz="12" w:space="0" w:color="auto"/>
              <w:right w:val="single" w:sz="12" w:space="0" w:color="auto"/>
            </w:tcBorders>
            <w:shd w:val="clear" w:color="auto" w:fill="auto"/>
            <w:vAlign w:val="bottom"/>
          </w:tcPr>
          <w:p w14:paraId="7F5BEB29" w14:textId="661890B4" w:rsidR="002C0FAC" w:rsidRPr="000F4DCE" w:rsidRDefault="002C0FAC" w:rsidP="00C84ED8">
            <w:pPr>
              <w:jc w:val="center"/>
              <w:rPr>
                <w:lang w:val="en-CA"/>
              </w:rPr>
            </w:pPr>
            <w:r>
              <w:rPr>
                <w:lang w:val="en-CA"/>
              </w:rPr>
              <w:t>1799</w:t>
            </w:r>
          </w:p>
        </w:tc>
        <w:tc>
          <w:tcPr>
            <w:tcW w:w="1891" w:type="dxa"/>
            <w:tcBorders>
              <w:top w:val="single" w:sz="12" w:space="0" w:color="auto"/>
              <w:left w:val="single" w:sz="12" w:space="0" w:color="auto"/>
              <w:bottom w:val="single" w:sz="12" w:space="0" w:color="auto"/>
              <w:right w:val="single" w:sz="12" w:space="0" w:color="auto"/>
            </w:tcBorders>
          </w:tcPr>
          <w:p w14:paraId="503E6E1D" w14:textId="0527D63D" w:rsidR="002C0FAC" w:rsidRDefault="000F1724" w:rsidP="00C84ED8">
            <w:pPr>
              <w:jc w:val="center"/>
              <w:rPr>
                <w:lang w:val="en-CA"/>
              </w:rPr>
            </w:pPr>
            <w:r>
              <w:rPr>
                <w:lang w:val="en-CA"/>
              </w:rPr>
              <w:t>1100-1399 (300)</w:t>
            </w:r>
          </w:p>
        </w:tc>
      </w:tr>
      <w:tr w:rsidR="002C0FAC" w14:paraId="5566F0C6" w14:textId="06133DF5" w:rsidTr="000F1724">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217D0BAA" w14:textId="51CB2E14" w:rsidR="002C0FAC" w:rsidRPr="000F4DCE" w:rsidRDefault="002C0FAC" w:rsidP="00C84ED8">
            <w:pPr>
              <w:tabs>
                <w:tab w:val="left" w:pos="513"/>
              </w:tabs>
              <w:jc w:val="center"/>
              <w:rPr>
                <w:lang w:val="en-CA"/>
              </w:rPr>
            </w:pPr>
            <w:r w:rsidRPr="00C84ED8">
              <w:rPr>
                <w:lang w:val="en-CA"/>
              </w:rPr>
              <w:t>timelapse_basejump_vr_25p_3840x1920.yuv</w:t>
            </w:r>
          </w:p>
        </w:tc>
        <w:tc>
          <w:tcPr>
            <w:tcW w:w="1897" w:type="dxa"/>
            <w:tcBorders>
              <w:top w:val="single" w:sz="12" w:space="0" w:color="auto"/>
              <w:left w:val="single" w:sz="12" w:space="0" w:color="auto"/>
              <w:bottom w:val="single" w:sz="12" w:space="0" w:color="auto"/>
              <w:right w:val="single" w:sz="12" w:space="0" w:color="auto"/>
            </w:tcBorders>
            <w:shd w:val="clear" w:color="auto" w:fill="auto"/>
            <w:vAlign w:val="bottom"/>
          </w:tcPr>
          <w:p w14:paraId="55353513" w14:textId="19C72147" w:rsidR="002C0FAC" w:rsidRPr="000F4DCE" w:rsidRDefault="002C0FAC" w:rsidP="00C84ED8">
            <w:pPr>
              <w:jc w:val="center"/>
              <w:rPr>
                <w:lang w:val="en-CA"/>
              </w:rPr>
            </w:pPr>
            <w:r>
              <w:rPr>
                <w:lang w:val="en-CA"/>
              </w:rPr>
              <w:t>3840x1920@25</w:t>
            </w:r>
          </w:p>
        </w:tc>
        <w:tc>
          <w:tcPr>
            <w:tcW w:w="983" w:type="dxa"/>
            <w:tcBorders>
              <w:top w:val="single" w:sz="12" w:space="0" w:color="auto"/>
              <w:left w:val="single" w:sz="12" w:space="0" w:color="auto"/>
              <w:bottom w:val="single" w:sz="12" w:space="0" w:color="auto"/>
              <w:right w:val="single" w:sz="12" w:space="0" w:color="auto"/>
            </w:tcBorders>
            <w:shd w:val="clear" w:color="auto" w:fill="auto"/>
            <w:vAlign w:val="bottom"/>
          </w:tcPr>
          <w:p w14:paraId="7541FC35" w14:textId="57742CAB" w:rsidR="002C0FAC" w:rsidRPr="000F4DCE" w:rsidRDefault="002C0FAC" w:rsidP="00C84ED8">
            <w:pPr>
              <w:jc w:val="center"/>
              <w:rPr>
                <w:lang w:val="en-CA"/>
              </w:rPr>
            </w:pPr>
            <w:r>
              <w:rPr>
                <w:lang w:val="en-CA"/>
              </w:rPr>
              <w:t>330</w:t>
            </w:r>
          </w:p>
        </w:tc>
        <w:tc>
          <w:tcPr>
            <w:tcW w:w="1891" w:type="dxa"/>
            <w:tcBorders>
              <w:top w:val="single" w:sz="12" w:space="0" w:color="auto"/>
              <w:left w:val="single" w:sz="12" w:space="0" w:color="auto"/>
              <w:bottom w:val="single" w:sz="12" w:space="0" w:color="auto"/>
              <w:right w:val="single" w:sz="12" w:space="0" w:color="auto"/>
            </w:tcBorders>
          </w:tcPr>
          <w:p w14:paraId="2B3C974D" w14:textId="1A2C888E" w:rsidR="002C0FAC" w:rsidRDefault="006C1038" w:rsidP="00C84ED8">
            <w:pPr>
              <w:jc w:val="center"/>
              <w:rPr>
                <w:lang w:val="en-CA"/>
              </w:rPr>
            </w:pPr>
            <w:r>
              <w:rPr>
                <w:lang w:val="en-CA"/>
              </w:rPr>
              <w:t>25-274 (250)</w:t>
            </w:r>
          </w:p>
        </w:tc>
      </w:tr>
      <w:tr w:rsidR="002C0FAC" w14:paraId="20001EF0" w14:textId="4E8540C2" w:rsidTr="000F1724">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10833C95" w14:textId="095D9DDD" w:rsidR="002C0FAC" w:rsidRPr="000F4DCE" w:rsidRDefault="002C0FAC" w:rsidP="00C84ED8">
            <w:pPr>
              <w:tabs>
                <w:tab w:val="left" w:pos="513"/>
              </w:tabs>
              <w:jc w:val="center"/>
              <w:rPr>
                <w:lang w:val="en-CA"/>
              </w:rPr>
            </w:pPr>
            <w:r w:rsidRPr="00C84ED8">
              <w:rPr>
                <w:lang w:val="en-CA"/>
              </w:rPr>
              <w:t>timelapse_building_vr_25p_3840x1920.yuv</w:t>
            </w:r>
          </w:p>
        </w:tc>
        <w:tc>
          <w:tcPr>
            <w:tcW w:w="1897" w:type="dxa"/>
            <w:tcBorders>
              <w:top w:val="single" w:sz="12" w:space="0" w:color="auto"/>
              <w:left w:val="single" w:sz="12" w:space="0" w:color="auto"/>
              <w:bottom w:val="single" w:sz="12" w:space="0" w:color="auto"/>
              <w:right w:val="single" w:sz="12" w:space="0" w:color="auto"/>
            </w:tcBorders>
            <w:shd w:val="clear" w:color="auto" w:fill="auto"/>
            <w:vAlign w:val="bottom"/>
          </w:tcPr>
          <w:p w14:paraId="15B7D123" w14:textId="075471F2" w:rsidR="002C0FAC" w:rsidRPr="000F4DCE" w:rsidRDefault="002C0FAC" w:rsidP="00C84ED8">
            <w:pPr>
              <w:jc w:val="center"/>
              <w:rPr>
                <w:lang w:val="en-CA"/>
              </w:rPr>
            </w:pPr>
            <w:r>
              <w:rPr>
                <w:lang w:val="en-CA"/>
              </w:rPr>
              <w:t>3840x1920@25</w:t>
            </w:r>
          </w:p>
        </w:tc>
        <w:tc>
          <w:tcPr>
            <w:tcW w:w="983" w:type="dxa"/>
            <w:tcBorders>
              <w:top w:val="single" w:sz="12" w:space="0" w:color="auto"/>
              <w:left w:val="single" w:sz="12" w:space="0" w:color="auto"/>
              <w:bottom w:val="single" w:sz="12" w:space="0" w:color="auto"/>
              <w:right w:val="single" w:sz="12" w:space="0" w:color="auto"/>
            </w:tcBorders>
            <w:shd w:val="clear" w:color="auto" w:fill="auto"/>
            <w:vAlign w:val="bottom"/>
          </w:tcPr>
          <w:p w14:paraId="47DED73F" w14:textId="1EE28FD0" w:rsidR="002C0FAC" w:rsidRPr="000F4DCE" w:rsidRDefault="002C0FAC" w:rsidP="00C84ED8">
            <w:pPr>
              <w:jc w:val="center"/>
              <w:rPr>
                <w:lang w:val="en-CA"/>
              </w:rPr>
            </w:pPr>
            <w:r>
              <w:rPr>
                <w:lang w:val="en-CA"/>
              </w:rPr>
              <w:t>327</w:t>
            </w:r>
          </w:p>
        </w:tc>
        <w:tc>
          <w:tcPr>
            <w:tcW w:w="1891" w:type="dxa"/>
            <w:tcBorders>
              <w:top w:val="single" w:sz="12" w:space="0" w:color="auto"/>
              <w:left w:val="single" w:sz="12" w:space="0" w:color="auto"/>
              <w:bottom w:val="single" w:sz="12" w:space="0" w:color="auto"/>
              <w:right w:val="single" w:sz="12" w:space="0" w:color="auto"/>
            </w:tcBorders>
          </w:tcPr>
          <w:p w14:paraId="69123FDF" w14:textId="6A7D86A6" w:rsidR="002C0FAC" w:rsidRDefault="006C1038" w:rsidP="00C84ED8">
            <w:pPr>
              <w:jc w:val="center"/>
              <w:rPr>
                <w:lang w:val="en-CA"/>
              </w:rPr>
            </w:pPr>
            <w:r>
              <w:rPr>
                <w:lang w:val="en-CA"/>
              </w:rPr>
              <w:t>25-274 (250)</w:t>
            </w:r>
          </w:p>
        </w:tc>
      </w:tr>
    </w:tbl>
    <w:p w14:paraId="7B2DB500" w14:textId="77777777" w:rsidR="00E93906" w:rsidRDefault="00E93906" w:rsidP="00E93906">
      <w:pPr>
        <w:rPr>
          <w:lang w:val="en-CA"/>
        </w:rPr>
      </w:pPr>
    </w:p>
    <w:p w14:paraId="10DA6212" w14:textId="2ADD8E7C" w:rsidR="00E93906" w:rsidRDefault="00E93906" w:rsidP="00E93906">
      <w:r>
        <w:t>An example frame in equirectangular format is shown below:</w:t>
      </w:r>
    </w:p>
    <w:p w14:paraId="24F0F3F4" w14:textId="77777777" w:rsidR="00E93906" w:rsidRDefault="00E93906" w:rsidP="00E93906"/>
    <w:p w14:paraId="4ACB9FF2" w14:textId="7106082F" w:rsidR="00E93906" w:rsidRDefault="0007597B" w:rsidP="000B2531">
      <w:pPr>
        <w:jc w:val="center"/>
      </w:pPr>
      <w:r>
        <w:rPr>
          <w:noProof/>
        </w:rPr>
        <w:drawing>
          <wp:inline distT="0" distB="0" distL="0" distR="0" wp14:anchorId="0F74F2FB" wp14:editId="69D96F76">
            <wp:extent cx="5940425" cy="3123565"/>
            <wp:effectExtent l="0" t="0" r="3175"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quirect.jpg"/>
                    <pic:cNvPicPr/>
                  </pic:nvPicPr>
                  <pic:blipFill>
                    <a:blip r:embed="rId12">
                      <a:extLst>
                        <a:ext uri="{28A0092B-C50C-407E-A947-70E740481C1C}">
                          <a14:useLocalDpi xmlns:a14="http://schemas.microsoft.com/office/drawing/2010/main" val="0"/>
                        </a:ext>
                      </a:extLst>
                    </a:blip>
                    <a:stretch>
                      <a:fillRect/>
                    </a:stretch>
                  </pic:blipFill>
                  <pic:spPr>
                    <a:xfrm>
                      <a:off x="0" y="0"/>
                      <a:ext cx="5940425" cy="3123565"/>
                    </a:xfrm>
                    <a:prstGeom prst="rect">
                      <a:avLst/>
                    </a:prstGeom>
                  </pic:spPr>
                </pic:pic>
              </a:graphicData>
            </a:graphic>
          </wp:inline>
        </w:drawing>
      </w:r>
    </w:p>
    <w:p w14:paraId="2652EA60" w14:textId="77777777" w:rsidR="00E93906" w:rsidRPr="00E93906" w:rsidRDefault="00E93906" w:rsidP="00E93906"/>
    <w:p w14:paraId="5F2A4E4E" w14:textId="3D720E15" w:rsidR="00D53652" w:rsidRDefault="00D53652" w:rsidP="009F2E31">
      <w:pPr>
        <w:pStyle w:val="Heading2"/>
      </w:pPr>
      <w:r>
        <w:t xml:space="preserve">Cubic </w:t>
      </w:r>
      <w:r w:rsidRPr="009F2E31">
        <w:t>Format</w:t>
      </w:r>
    </w:p>
    <w:p w14:paraId="61BEBD50" w14:textId="56DF9B6F" w:rsidR="00917307" w:rsidRDefault="00D53652" w:rsidP="008B69A4">
      <w:pPr>
        <w:rPr>
          <w:lang w:val="en-CA"/>
        </w:rPr>
      </w:pPr>
      <w:r>
        <w:rPr>
          <w:lang w:val="en-CA"/>
        </w:rPr>
        <w:t xml:space="preserve">It </w:t>
      </w:r>
      <w:r w:rsidR="00917307">
        <w:rPr>
          <w:lang w:val="en-CA"/>
        </w:rPr>
        <w:t xml:space="preserve">was </w:t>
      </w:r>
      <w:r w:rsidR="00E93906">
        <w:rPr>
          <w:lang w:val="en-CA"/>
        </w:rPr>
        <w:t>reported</w:t>
      </w:r>
      <w:r>
        <w:rPr>
          <w:lang w:val="en-CA"/>
        </w:rPr>
        <w:t xml:space="preserve"> in [2] that transforming equirectangular layout into cubic layout is better because none of the faces in </w:t>
      </w:r>
      <w:r w:rsidR="00917307">
        <w:rPr>
          <w:lang w:val="en-CA"/>
        </w:rPr>
        <w:t xml:space="preserve">a </w:t>
      </w:r>
      <w:r>
        <w:rPr>
          <w:lang w:val="en-CA"/>
        </w:rPr>
        <w:t xml:space="preserve">cubic layout have distortion. </w:t>
      </w:r>
      <w:r w:rsidR="00E93906">
        <w:rPr>
          <w:lang w:val="en-CA"/>
        </w:rPr>
        <w:t xml:space="preserve">As a result, a bitrate savings of up to </w:t>
      </w:r>
      <w:r w:rsidR="00F330A2">
        <w:rPr>
          <w:lang w:val="en-CA"/>
        </w:rPr>
        <w:t>25</w:t>
      </w:r>
      <w:r w:rsidR="00E93906">
        <w:rPr>
          <w:lang w:val="en-CA"/>
        </w:rPr>
        <w:t xml:space="preserve">% (compared to </w:t>
      </w:r>
      <w:r w:rsidR="00F330A2">
        <w:rPr>
          <w:lang w:val="en-CA"/>
        </w:rPr>
        <w:t>equirectangular</w:t>
      </w:r>
      <w:r w:rsidR="00E93906">
        <w:rPr>
          <w:lang w:val="en-CA"/>
        </w:rPr>
        <w:t xml:space="preserve">) </w:t>
      </w:r>
      <w:r w:rsidR="00F330A2">
        <w:rPr>
          <w:lang w:val="en-CA"/>
        </w:rPr>
        <w:t>was</w:t>
      </w:r>
      <w:r w:rsidR="00E93906">
        <w:rPr>
          <w:lang w:val="en-CA"/>
        </w:rPr>
        <w:t xml:space="preserve"> reported</w:t>
      </w:r>
      <w:r w:rsidR="00F330A2">
        <w:rPr>
          <w:lang w:val="en-CA"/>
        </w:rPr>
        <w:t xml:space="preserve">. A </w:t>
      </w:r>
      <w:r>
        <w:rPr>
          <w:lang w:val="en-CA"/>
        </w:rPr>
        <w:t xml:space="preserve">simple conversion tool </w:t>
      </w:r>
      <w:r w:rsidR="00F330A2">
        <w:rPr>
          <w:lang w:val="en-CA"/>
        </w:rPr>
        <w:t xml:space="preserve">[3] </w:t>
      </w:r>
      <w:r>
        <w:rPr>
          <w:lang w:val="en-CA"/>
        </w:rPr>
        <w:t>was shared that transforms video from equirectangular layout to cubic layout.</w:t>
      </w:r>
      <w:r w:rsidR="008348F0">
        <w:rPr>
          <w:lang w:val="en-CA"/>
        </w:rPr>
        <w:t xml:space="preserve"> </w:t>
      </w:r>
      <w:r>
        <w:rPr>
          <w:lang w:val="en-CA"/>
        </w:rPr>
        <w:t xml:space="preserve">The layout generated by </w:t>
      </w:r>
      <w:r w:rsidR="008348F0">
        <w:rPr>
          <w:lang w:val="en-CA"/>
        </w:rPr>
        <w:t xml:space="preserve">this </w:t>
      </w:r>
      <w:r>
        <w:rPr>
          <w:lang w:val="en-CA"/>
        </w:rPr>
        <w:t xml:space="preserve">tool outputs </w:t>
      </w:r>
      <w:r w:rsidR="00CC00F9">
        <w:rPr>
          <w:lang w:val="en-CA"/>
        </w:rPr>
        <w:t>six faces of the cube in the following format:</w:t>
      </w:r>
    </w:p>
    <w:p w14:paraId="27BE99D2" w14:textId="77777777" w:rsidR="007F36B9" w:rsidRDefault="007F36B9" w:rsidP="008B69A4">
      <w:pPr>
        <w:rPr>
          <w:lang w:val="en-CA"/>
        </w:rPr>
      </w:pPr>
    </w:p>
    <w:p w14:paraId="420F176D" w14:textId="5A18BC7D" w:rsidR="00917307" w:rsidRDefault="007F36B9" w:rsidP="00917307">
      <w:pPr>
        <w:jc w:val="center"/>
        <w:rPr>
          <w:lang w:val="en-CA"/>
        </w:rPr>
      </w:pPr>
      <w:r>
        <w:rPr>
          <w:noProof/>
        </w:rPr>
        <mc:AlternateContent>
          <mc:Choice Requires="wpg">
            <w:drawing>
              <wp:inline distT="0" distB="0" distL="0" distR="0" wp14:anchorId="5305829E" wp14:editId="36FD1FED">
                <wp:extent cx="2058670" cy="1374140"/>
                <wp:effectExtent l="0" t="0" r="24130" b="22860"/>
                <wp:docPr id="22" name="Group 22"/>
                <wp:cNvGraphicFramePr/>
                <a:graphic xmlns:a="http://schemas.openxmlformats.org/drawingml/2006/main">
                  <a:graphicData uri="http://schemas.microsoft.com/office/word/2010/wordprocessingGroup">
                    <wpg:wgp>
                      <wpg:cNvGrpSpPr/>
                      <wpg:grpSpPr>
                        <a:xfrm>
                          <a:off x="0" y="0"/>
                          <a:ext cx="2058670" cy="1374140"/>
                          <a:chOff x="0" y="0"/>
                          <a:chExt cx="2059266" cy="1374438"/>
                        </a:xfrm>
                      </wpg:grpSpPr>
                      <wps:wsp>
                        <wps:cNvPr id="9" name="Rectangle 9"/>
                        <wps:cNvSpPr/>
                        <wps:spPr>
                          <a:xfrm>
                            <a:off x="0" y="0"/>
                            <a:ext cx="685165"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C7D74C9" w14:textId="77777777" w:rsidR="007F36B9" w:rsidRDefault="007F36B9" w:rsidP="007F36B9">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683001" y="0"/>
                            <a:ext cx="687705"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3F6106C" w14:textId="77777777" w:rsidR="007F36B9" w:rsidRDefault="007F36B9" w:rsidP="007F36B9">
                              <w:pPr>
                                <w:jc w:val="center"/>
                              </w:pPr>
                              <w: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Rectangle 11"/>
                        <wps:cNvSpPr/>
                        <wps:spPr>
                          <a:xfrm>
                            <a:off x="1369734" y="0"/>
                            <a:ext cx="687070"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1E0CB11" w14:textId="77777777" w:rsidR="007F36B9" w:rsidRDefault="007F36B9" w:rsidP="007F36B9">
                              <w:pPr>
                                <w:jc w:val="center"/>
                              </w:pPr>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Rectangle 12"/>
                        <wps:cNvSpPr/>
                        <wps:spPr>
                          <a:xfrm>
                            <a:off x="0" y="683000"/>
                            <a:ext cx="687705"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7DAF7C3" w14:textId="77777777" w:rsidR="007F36B9" w:rsidRDefault="007F36B9" w:rsidP="007F36B9">
                              <w:pPr>
                                <w:jc w:val="center"/>
                              </w:pPr>
                              <w: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Rectangle 13"/>
                        <wps:cNvSpPr/>
                        <wps:spPr>
                          <a:xfrm>
                            <a:off x="683001" y="686733"/>
                            <a:ext cx="687705"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65FAA3E" w14:textId="77777777" w:rsidR="007F36B9" w:rsidRDefault="007F36B9" w:rsidP="007F36B9">
                              <w:pPr>
                                <w:jc w:val="center"/>
                              </w:pPr>
                              <w: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tangle 14"/>
                        <wps:cNvSpPr/>
                        <wps:spPr>
                          <a:xfrm>
                            <a:off x="1373466" y="683000"/>
                            <a:ext cx="685800"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F12D20E" w14:textId="77777777" w:rsidR="007F36B9" w:rsidRDefault="007F36B9" w:rsidP="007F36B9">
                              <w:pPr>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305829E" id="Group 22" o:spid="_x0000_s1026" style="width:162.1pt;height:108.2pt;mso-position-horizontal-relative:char;mso-position-vertical-relative:line" coordsize="2059266,137443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">
                <v:rect id="Rectangle 9" o:spid="_x0000_s1027" style="position:absolute;width:685165;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7jfSwQAA&#10;ANoAAAAPAAAAZHJzL2Rvd25yZXYueG1sRI/RisIwFETfBf8hXME3TV1kt1ajyIIo+7Ks+gGX5tpW&#10;m5uSRFv9erMg+DjMzBlmsepMLW7kfGVZwWScgCDOra64UHA8bEYpCB+QNdaWScGdPKyW/d4CM21b&#10;/qPbPhQiQthnqKAMocmk9HlJBv3YNsTRO1lnMETpCqkdthFuavmRJJ/SYMVxocSGvkvKL/urUWAn&#10;v+Hn0E6vTK3bptU5rx9fqVLDQbeegwjUhXf41d5pBTP4vxJvgFw+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UO430sEAAADaAAAADwAAAAAAAAAAAAAAAACXAgAAZHJzL2Rvd25y&#10;ZXYueG1sUEsFBgAAAAAEAAQA9QAAAIUDAAAAAA==&#10;" fillcolor="#4f81bd [3204]" strokecolor="#243f60 [1604]" strokeweight="2pt">
                  <v:textbox>
                    <w:txbxContent>
                      <w:p w14:paraId="3C7D74C9" w14:textId="77777777" w:rsidR="007F36B9" w:rsidRDefault="007F36B9" w:rsidP="007F36B9">
                        <w:pPr>
                          <w:jc w:val="center"/>
                        </w:pPr>
                        <w:r>
                          <w:t>A</w:t>
                        </w:r>
                      </w:p>
                    </w:txbxContent>
                  </v:textbox>
                </v:rect>
                <v:rect id="Rectangle 10" o:spid="_x0000_s1028" style="position:absolute;left:683001;width:687705;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LYGzwwAA&#10;ANsAAAAPAAAAZHJzL2Rvd25yZXYueG1sRI/dasJAEIXvC77DMoJ3dWMRDdFVRCgtvRF/HmDIjkk0&#10;Oxt2V5P26TsXhd7NcM6c8816O7hWPSnExrOB2TQDRVx623Bl4HJ+f81BxYRssfVMBr4pwnYzellj&#10;YX3PR3qeUqUkhGOBBuqUukLrWNbkME59Ryza1QeHSdZQaRuwl3DX6rcsW2iHDUtDjR3tayrvp4cz&#10;4GeH9HXu5w+mPnzkza1sf5a5MZPxsFuBSjSkf/Pf9acVfKGXX2QAvfk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LYGzwwAAANsAAAAPAAAAAAAAAAAAAAAAAJcCAABkcnMvZG93&#10;bnJldi54bWxQSwUGAAAAAAQABAD1AAAAhwMAAAAA&#10;" fillcolor="#4f81bd [3204]" strokecolor="#243f60 [1604]" strokeweight="2pt">
                  <v:textbox>
                    <w:txbxContent>
                      <w:p w14:paraId="33F6106C" w14:textId="77777777" w:rsidR="007F36B9" w:rsidRDefault="007F36B9" w:rsidP="007F36B9">
                        <w:pPr>
                          <w:jc w:val="center"/>
                        </w:pPr>
                        <w:r>
                          <w:t>B</w:t>
                        </w:r>
                      </w:p>
                    </w:txbxContent>
                  </v:textbox>
                </v:rect>
                <v:rect id="Rectangle 11" o:spid="_x0000_s1029" style="position:absolute;left:1369734;width:687070;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YSQovwAA&#10;ANsAAAAPAAAAZHJzL2Rvd25yZXYueG1sRE/NisIwEL4LvkMYwZumXURLNYoIsrKXZdUHGJqxrTaT&#10;kkRb9+k3woK3+fh+Z7XpTSMe5HxtWUE6TUAQF1bXXCo4n/aTDIQPyBoby6TgSR426+Fghbm2Hf/Q&#10;4xhKEUPY56igCqHNpfRFRQb91LbEkbtYZzBE6EqpHXYx3DTyI0nm0mDNsaHClnYVFbfj3Siw6Xf4&#10;OnWzO1PnPrP6WjS/i0yp8ajfLkEE6sNb/O8+6Dg/hdcv8QC5/g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thJCi/AAAA2wAAAA8AAAAAAAAAAAAAAAAAlwIAAGRycy9kb3ducmV2&#10;LnhtbFBLBQYAAAAABAAEAPUAAACDAwAAAAA=&#10;" fillcolor="#4f81bd [3204]" strokecolor="#243f60 [1604]" strokeweight="2pt">
                  <v:textbox>
                    <w:txbxContent>
                      <w:p w14:paraId="01E0CB11" w14:textId="77777777" w:rsidR="007F36B9" w:rsidRDefault="007F36B9" w:rsidP="007F36B9">
                        <w:pPr>
                          <w:jc w:val="center"/>
                        </w:pPr>
                        <w:r>
                          <w:t>C</w:t>
                        </w:r>
                      </w:p>
                    </w:txbxContent>
                  </v:textbox>
                </v:rect>
                <v:rect id="Rectangle 12" o:spid="_x0000_s1030" style="position:absolute;top:683000;width:687705;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s7pfwQAA&#10;ANsAAAAPAAAAZHJzL2Rvd25yZXYueG1sRE/basJAEH0v+A/LCL7VTYK0IbqKCKXSl1L1A4bsmESz&#10;s2F3c7Ff3y0U+jaHc53NbjKtGMj5xrKCdJmAIC6tbrhScDm/PecgfEDW2FomBQ/ysNvOnjZYaDvy&#10;Fw2nUIkYwr5ABXUIXSGlL2sy6Je2I47c1TqDIUJXSe1wjOGmlVmSvEiDDceGGjs61FTeT71RYNPP&#10;8HEeVz3T6N7z5la236+5Uov5tF+DCDSFf/Gf+6jj/Ax+f4kHyO0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7O6X8EAAADbAAAADwAAAAAAAAAAAAAAAACXAgAAZHJzL2Rvd25y&#10;ZXYueG1sUEsFBgAAAAAEAAQA9QAAAIUDAAAAAA==&#10;" fillcolor="#4f81bd [3204]" strokecolor="#243f60 [1604]" strokeweight="2pt">
                  <v:textbox>
                    <w:txbxContent>
                      <w:p w14:paraId="27DAF7C3" w14:textId="77777777" w:rsidR="007F36B9" w:rsidRDefault="007F36B9" w:rsidP="007F36B9">
                        <w:pPr>
                          <w:jc w:val="center"/>
                        </w:pPr>
                        <w:r>
                          <w:t>D</w:t>
                        </w:r>
                      </w:p>
                    </w:txbxContent>
                  </v:textbox>
                </v:rect>
                <v:rect id="Rectangle 13" o:spid="_x0000_s1031" style="position:absolute;left:683001;top:686733;width:687705;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x/EvwAA&#10;ANsAAAAPAAAAZHJzL2Rvd25yZXYueG1sRE/NisIwEL4LvkMYwZumrstaqlFkQZS9LKs+wNCMbbWZ&#10;lCTa6tObBcHbfHy/s1h1phY3cr6yrGAyTkAQ51ZXXCg4HjajFIQPyBpry6TgTh5Wy35vgZm2Lf/R&#10;bR8KEUPYZ6igDKHJpPR5SQb92DbEkTtZZzBE6AqpHbYx3NTyI0m+pMGKY0OJDX2XlF/2V6PATn7D&#10;z6H9vDK1bptW57x+zFKlhoNuPQcRqAtv8cu903H+FP5/iQfI5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T/H8S/AAAA2wAAAA8AAAAAAAAAAAAAAAAAlwIAAGRycy9kb3ducmV2&#10;LnhtbFBLBQYAAAAABAAEAPUAAACDAwAAAAA=&#10;" fillcolor="#4f81bd [3204]" strokecolor="#243f60 [1604]" strokeweight="2pt">
                  <v:textbox>
                    <w:txbxContent>
                      <w:p w14:paraId="165FAA3E" w14:textId="77777777" w:rsidR="007F36B9" w:rsidRDefault="007F36B9" w:rsidP="007F36B9">
                        <w:pPr>
                          <w:jc w:val="center"/>
                        </w:pPr>
                        <w:r>
                          <w:t>E</w:t>
                        </w:r>
                      </w:p>
                    </w:txbxContent>
                  </v:textbox>
                </v:rect>
                <v:rect id="Rectangle 14" o:spid="_x0000_s1032" style="position:absolute;left:1373466;top:683000;width:685800;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FoewvwAA&#10;ANsAAAAPAAAAZHJzL2Rvd25yZXYueG1sRE/bisIwEH1f8B/CCL6tqYu4pRpFhEXxRbx8wNCMbbWZ&#10;lCTa6tcbQdi3OZzrzBadqcWdnK8sKxgNExDEudUVFwpOx7/vFIQPyBpry6TgQR4W897XDDNtW97T&#10;/RAKEUPYZ6igDKHJpPR5SQb90DbEkTtbZzBE6AqpHbYx3NTyJ0km0mDFsaHEhlYl5dfDzSiwo13Y&#10;Htvxjal167S65PXzN1Vq0O+WUxCBuvAv/rg3Os4fw/uXeICcv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sWh7C/AAAA2wAAAA8AAAAAAAAAAAAAAAAAlwIAAGRycy9kb3ducmV2&#10;LnhtbFBLBQYAAAAABAAEAPUAAACDAwAAAAA=&#10;" fillcolor="#4f81bd [3204]" strokecolor="#243f60 [1604]" strokeweight="2pt">
                  <v:textbox>
                    <w:txbxContent>
                      <w:p w14:paraId="6F12D20E" w14:textId="77777777" w:rsidR="007F36B9" w:rsidRDefault="007F36B9" w:rsidP="007F36B9">
                        <w:pPr>
                          <w:jc w:val="center"/>
                        </w:pPr>
                        <w:r>
                          <w:t>F</w:t>
                        </w:r>
                      </w:p>
                    </w:txbxContent>
                  </v:textbox>
                </v:rect>
                <w10:anchorlock/>
              </v:group>
            </w:pict>
          </mc:Fallback>
        </mc:AlternateContent>
      </w:r>
    </w:p>
    <w:p w14:paraId="76F284E0" w14:textId="77777777" w:rsidR="007F36B9" w:rsidRDefault="007F36B9" w:rsidP="008B69A4">
      <w:pPr>
        <w:rPr>
          <w:lang w:val="en-CA"/>
        </w:rPr>
      </w:pPr>
    </w:p>
    <w:p w14:paraId="3E762519" w14:textId="4B20B7DD" w:rsidR="006E6913" w:rsidRDefault="00F330A2" w:rsidP="008B69A4">
      <w:pPr>
        <w:rPr>
          <w:lang w:val="en-CA"/>
        </w:rPr>
      </w:pPr>
      <w:r>
        <w:rPr>
          <w:lang w:val="en-CA"/>
        </w:rPr>
        <w:t xml:space="preserve">We will refer to this layout as Cubic-3x2 layout. </w:t>
      </w:r>
      <w:r w:rsidR="00CC00F9">
        <w:rPr>
          <w:lang w:val="en-CA"/>
        </w:rPr>
        <w:t xml:space="preserve">C is the top face of the cube, </w:t>
      </w:r>
      <w:r>
        <w:rPr>
          <w:lang w:val="en-CA"/>
        </w:rPr>
        <w:t>D is the bottom</w:t>
      </w:r>
      <w:r w:rsidR="008348F0">
        <w:rPr>
          <w:lang w:val="en-CA"/>
        </w:rPr>
        <w:t xml:space="preserve"> face, and A, B, E and F are side faces. </w:t>
      </w:r>
      <w:r w:rsidR="006E6913">
        <w:rPr>
          <w:lang w:val="en-CA"/>
        </w:rPr>
        <w:t>Size of each cube face is 720x720 pixels.</w:t>
      </w:r>
    </w:p>
    <w:p w14:paraId="43E46B0A" w14:textId="77777777" w:rsidR="006E6913" w:rsidRDefault="006E6913" w:rsidP="008B69A4">
      <w:pPr>
        <w:rPr>
          <w:lang w:val="en-CA"/>
        </w:rPr>
      </w:pPr>
    </w:p>
    <w:p w14:paraId="40CA3079" w14:textId="5579FCCF" w:rsidR="00E93906" w:rsidRDefault="00E93906" w:rsidP="008B69A4">
      <w:pPr>
        <w:rPr>
          <w:lang w:val="en-CA"/>
        </w:rPr>
      </w:pPr>
      <w:r>
        <w:rPr>
          <w:lang w:val="en-CA"/>
        </w:rPr>
        <w:t>An example image of this format is shown below:</w:t>
      </w:r>
    </w:p>
    <w:p w14:paraId="4B7234D2" w14:textId="77777777" w:rsidR="00E93906" w:rsidRDefault="00E93906" w:rsidP="008B69A4">
      <w:pPr>
        <w:rPr>
          <w:lang w:val="en-CA"/>
        </w:rPr>
      </w:pPr>
    </w:p>
    <w:p w14:paraId="10AFF514" w14:textId="7625265B" w:rsidR="00E93906" w:rsidRDefault="0007597B" w:rsidP="000B2531">
      <w:pPr>
        <w:jc w:val="center"/>
        <w:rPr>
          <w:lang w:val="en-CA"/>
        </w:rPr>
      </w:pPr>
      <w:r>
        <w:rPr>
          <w:noProof/>
        </w:rPr>
        <w:drawing>
          <wp:inline distT="0" distB="0" distL="0" distR="0" wp14:anchorId="0A3D67E6" wp14:editId="1104F26C">
            <wp:extent cx="5940425" cy="3130550"/>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cube-3x2.jpg"/>
                    <pic:cNvPicPr/>
                  </pic:nvPicPr>
                  <pic:blipFill>
                    <a:blip r:embed="rId13">
                      <a:extLst>
                        <a:ext uri="{28A0092B-C50C-407E-A947-70E740481C1C}">
                          <a14:useLocalDpi xmlns:a14="http://schemas.microsoft.com/office/drawing/2010/main" val="0"/>
                        </a:ext>
                      </a:extLst>
                    </a:blip>
                    <a:stretch>
                      <a:fillRect/>
                    </a:stretch>
                  </pic:blipFill>
                  <pic:spPr>
                    <a:xfrm>
                      <a:off x="0" y="0"/>
                      <a:ext cx="5940425" cy="3130550"/>
                    </a:xfrm>
                    <a:prstGeom prst="rect">
                      <a:avLst/>
                    </a:prstGeom>
                  </pic:spPr>
                </pic:pic>
              </a:graphicData>
            </a:graphic>
          </wp:inline>
        </w:drawing>
      </w:r>
    </w:p>
    <w:p w14:paraId="667D9799" w14:textId="77777777" w:rsidR="00E93906" w:rsidRDefault="00E93906" w:rsidP="008B69A4">
      <w:pPr>
        <w:rPr>
          <w:lang w:val="en-CA"/>
        </w:rPr>
      </w:pPr>
    </w:p>
    <w:p w14:paraId="00BC1B5B" w14:textId="413A6543" w:rsidR="00E93906" w:rsidRDefault="00F330A2" w:rsidP="008B69A4">
      <w:pPr>
        <w:rPr>
          <w:lang w:val="en-CA"/>
        </w:rPr>
      </w:pPr>
      <w:r>
        <w:rPr>
          <w:lang w:val="en-CA"/>
        </w:rPr>
        <w:t xml:space="preserve">Since the image in the above format does not have any continuity across cube boundaries, we felt the need to rearrange </w:t>
      </w:r>
      <w:r w:rsidR="006E6913">
        <w:rPr>
          <w:lang w:val="en-CA"/>
        </w:rPr>
        <w:t xml:space="preserve">cube </w:t>
      </w:r>
      <w:r>
        <w:rPr>
          <w:lang w:val="en-CA"/>
        </w:rPr>
        <w:t>faces in a layout that preserves continuity, as shown below:</w:t>
      </w:r>
    </w:p>
    <w:p w14:paraId="632C2004" w14:textId="77777777" w:rsidR="007F36B9" w:rsidRDefault="007F36B9" w:rsidP="008B69A4">
      <w:pPr>
        <w:rPr>
          <w:lang w:val="en-CA"/>
        </w:rPr>
      </w:pPr>
    </w:p>
    <w:p w14:paraId="2ED524E7" w14:textId="7B695997" w:rsidR="007F36B9" w:rsidRDefault="00284DD1" w:rsidP="008B69A4">
      <w:pPr>
        <w:rPr>
          <w:lang w:val="en-CA"/>
        </w:rPr>
      </w:pPr>
      <w:r>
        <w:rPr>
          <w:noProof/>
        </w:rPr>
        <mc:AlternateContent>
          <mc:Choice Requires="wpg">
            <w:drawing>
              <wp:anchor distT="0" distB="0" distL="114300" distR="114300" simplePos="0" relativeHeight="251658240" behindDoc="0" locked="0" layoutInCell="1" allowOverlap="1" wp14:anchorId="139EFDB4" wp14:editId="2F30D20D">
                <wp:simplePos x="0" y="0"/>
                <wp:positionH relativeFrom="column">
                  <wp:posOffset>1600009</wp:posOffset>
                </wp:positionH>
                <wp:positionV relativeFrom="paragraph">
                  <wp:posOffset>37516</wp:posOffset>
                </wp:positionV>
                <wp:extent cx="2742998" cy="2055060"/>
                <wp:effectExtent l="0" t="0" r="26035" b="27940"/>
                <wp:wrapThrough wrapText="bothSides">
                  <wp:wrapPolygon edited="0">
                    <wp:start x="0" y="0"/>
                    <wp:lineTo x="0" y="21627"/>
                    <wp:lineTo x="5801" y="21627"/>
                    <wp:lineTo x="21605" y="21627"/>
                    <wp:lineTo x="21605" y="0"/>
                    <wp:lineTo x="0" y="0"/>
                  </wp:wrapPolygon>
                </wp:wrapThrough>
                <wp:docPr id="7" name="Group 7"/>
                <wp:cNvGraphicFramePr/>
                <a:graphic xmlns:a="http://schemas.openxmlformats.org/drawingml/2006/main">
                  <a:graphicData uri="http://schemas.microsoft.com/office/word/2010/wordprocessingGroup">
                    <wpg:wgp>
                      <wpg:cNvGrpSpPr/>
                      <wpg:grpSpPr>
                        <a:xfrm>
                          <a:off x="0" y="0"/>
                          <a:ext cx="2742998" cy="2055060"/>
                          <a:chOff x="0" y="0"/>
                          <a:chExt cx="2742998" cy="2055060"/>
                        </a:xfrm>
                      </wpg:grpSpPr>
                      <wps:wsp>
                        <wps:cNvPr id="1" name="Rectangle 1"/>
                        <wps:cNvSpPr/>
                        <wps:spPr>
                          <a:xfrm>
                            <a:off x="0" y="679731"/>
                            <a:ext cx="685081" cy="68750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B1D3C83" w14:textId="77777777" w:rsidR="007F36B9" w:rsidRDefault="007F36B9" w:rsidP="007F36B9">
                              <w:pPr>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Rectangle 2"/>
                        <wps:cNvSpPr/>
                        <wps:spPr>
                          <a:xfrm>
                            <a:off x="679731" y="679731"/>
                            <a:ext cx="687621" cy="68750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BA75272" w14:textId="77777777" w:rsidR="007F36B9" w:rsidRDefault="007F36B9" w:rsidP="007F36B9">
                              <w:pPr>
                                <w:jc w:val="center"/>
                              </w:pPr>
                              <w: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Rectangle 4"/>
                        <wps:cNvSpPr/>
                        <wps:spPr>
                          <a:xfrm>
                            <a:off x="679731" y="0"/>
                            <a:ext cx="687621" cy="68750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68A62A" w14:textId="1E8D5EF0" w:rsidR="007F36B9" w:rsidRDefault="007F36B9" w:rsidP="007F36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Rectangle 3"/>
                        <wps:cNvSpPr/>
                        <wps:spPr>
                          <a:xfrm>
                            <a:off x="1367554" y="679731"/>
                            <a:ext cx="686986" cy="687506"/>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1D12A5A0" w14:textId="77777777" w:rsidR="007F36B9" w:rsidRDefault="007F36B9" w:rsidP="007F36B9">
                              <w:pPr>
                                <w:jc w:val="center"/>
                              </w:pPr>
                              <w: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Rectangle 15"/>
                        <wps:cNvSpPr/>
                        <wps:spPr>
                          <a:xfrm>
                            <a:off x="0" y="0"/>
                            <a:ext cx="687621" cy="687506"/>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7D2D28F4" w14:textId="0EE5BCEC" w:rsidR="007F36B9" w:rsidRDefault="00446577" w:rsidP="007F36B9">
                              <w:pPr>
                                <w:jc w:val="center"/>
                              </w:pPr>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ectangle 16"/>
                        <wps:cNvSpPr/>
                        <wps:spPr>
                          <a:xfrm>
                            <a:off x="1367554" y="0"/>
                            <a:ext cx="687621" cy="68750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892295" w14:textId="77777777" w:rsidR="007F36B9" w:rsidRDefault="007F36B9" w:rsidP="007F36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tangle 17"/>
                        <wps:cNvSpPr/>
                        <wps:spPr>
                          <a:xfrm>
                            <a:off x="2055377" y="0"/>
                            <a:ext cx="687621" cy="68750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009767" w14:textId="77777777" w:rsidR="007F36B9" w:rsidRPr="006B45DF" w:rsidRDefault="007F36B9" w:rsidP="007F36B9">
                              <w:pPr>
                                <w:shd w:val="clear" w:color="auto" w:fill="000000" w:themeFill="text1"/>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ectangle 6"/>
                        <wps:cNvSpPr/>
                        <wps:spPr>
                          <a:xfrm>
                            <a:off x="2055377" y="679731"/>
                            <a:ext cx="685716" cy="68750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BE8CD1" w14:textId="77777777" w:rsidR="007F36B9" w:rsidRDefault="007F36B9" w:rsidP="007F36B9">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ectangle 5"/>
                        <wps:cNvSpPr/>
                        <wps:spPr>
                          <a:xfrm>
                            <a:off x="679731" y="1367554"/>
                            <a:ext cx="687621" cy="687506"/>
                          </a:xfrm>
                          <a:prstGeom prst="rect">
                            <a:avLst/>
                          </a:prstGeom>
                          <a:ln>
                            <a:noFill/>
                          </a:ln>
                        </wps:spPr>
                        <wps:style>
                          <a:lnRef idx="2">
                            <a:schemeClr val="dk1">
                              <a:shade val="50000"/>
                            </a:schemeClr>
                          </a:lnRef>
                          <a:fillRef idx="1">
                            <a:schemeClr val="dk1"/>
                          </a:fillRef>
                          <a:effectRef idx="0">
                            <a:schemeClr val="dk1"/>
                          </a:effectRef>
                          <a:fontRef idx="minor">
                            <a:schemeClr val="lt1"/>
                          </a:fontRef>
                        </wps:style>
                        <wps:txbx>
                          <w:txbxContent>
                            <w:p w14:paraId="1CBB9E8F" w14:textId="0892EAD9" w:rsidR="007F36B9" w:rsidRDefault="007F36B9" w:rsidP="007F36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2055377" y="1367554"/>
                            <a:ext cx="687621" cy="68750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3A2D37" w14:textId="77777777" w:rsidR="007F36B9" w:rsidRPr="006B45DF" w:rsidRDefault="007F36B9" w:rsidP="007F36B9">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angle 19"/>
                        <wps:cNvSpPr/>
                        <wps:spPr>
                          <a:xfrm>
                            <a:off x="1367554" y="1367554"/>
                            <a:ext cx="687621" cy="68750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529C13" w14:textId="77777777" w:rsidR="007F36B9" w:rsidRDefault="007F36B9" w:rsidP="007F36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angle 18"/>
                        <wps:cNvSpPr/>
                        <wps:spPr>
                          <a:xfrm>
                            <a:off x="0" y="1367554"/>
                            <a:ext cx="687621" cy="687506"/>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41BD2C20" w14:textId="5C717B45" w:rsidR="007F36B9" w:rsidRDefault="00446577" w:rsidP="007F36B9">
                              <w:pPr>
                                <w:jc w:val="center"/>
                              </w:pPr>
                              <w: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39EFDB4" id="Group 7" o:spid="_x0000_s1033" style="position:absolute;left:0;text-align:left;margin-left:126pt;margin-top:2.95pt;width:3in;height:161.8pt;z-index:251658240;mso-position-horizontal-relative:text;mso-position-vertical-relative:text" coordsize="2742998,20550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">
                <v:rect id="Rectangle 1" o:spid="_x0000_s1034" style="position:absolute;top:679731;width:68508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DvUwAAA&#10;ANoAAAAPAAAAZHJzL2Rvd25yZXYueG1sRE/JasMwEL0X8g9iAr01sktpjRMlhEBp6aVk+YDBmthO&#10;rJGR5CX5+soQ6Gl4vHVWm9E0oifna8sK0kUCgriwuuZSwen4+ZKB8AFZY2OZFNzIw2Y9e1phru3A&#10;e+oPoRQxhH2OCqoQ2lxKX1Rk0C9sSxy5s3UGQ4SulNrhEMNNI1+T5F0arDk2VNjSrqLieuiMApv+&#10;hp/j8NYxDe4rqy9Fc//IlHqej9sliEBj+Bc/3N86zofplenK9R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umDvUwAAAANoAAAAPAAAAAAAAAAAAAAAAAJcCAABkcnMvZG93bnJl&#10;di54bWxQSwUGAAAAAAQABAD1AAAAhAMAAAAA&#10;" fillcolor="#4f81bd [3204]" strokecolor="#243f60 [1604]" strokeweight="2pt">
                  <v:textbox>
                    <w:txbxContent>
                      <w:p w14:paraId="4B1D3C83" w14:textId="77777777" w:rsidR="007F36B9" w:rsidRDefault="007F36B9" w:rsidP="007F36B9">
                        <w:pPr>
                          <w:jc w:val="center"/>
                        </w:pPr>
                        <w:r>
                          <w:t>F</w:t>
                        </w:r>
                      </w:p>
                    </w:txbxContent>
                  </v:textbox>
                </v:rect>
                <v:rect id="Rectangle 2" o:spid="_x0000_s1035" style="position:absolute;left:679731;top:679731;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SqWjwgAA&#10;ANoAAAAPAAAAZHJzL2Rvd25yZXYueG1sRI/dasJAFITvC77DcgTv6iZB2hBdRYRS6U2p+gCH7DGJ&#10;Zs+G3c2PffpuodDLYWa+YTa7ybRiIOcbywrSZQKCuLS64UrB5fz2nIPwAVlja5kUPMjDbjt72mCh&#10;7chfNJxCJSKEfYEK6hC6Qkpf1mTQL21HHL2rdQZDlK6S2uEY4aaVWZK8SIMNx4UaOzrUVN5PvVFg&#10;08/wcR5XPdPo3vPmVrbfr7lSi/m0X4MINIX/8F/7qBVk8Hsl3gC5/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5KpaPCAAAA2gAAAA8AAAAAAAAAAAAAAAAAlwIAAGRycy9kb3du&#10;cmV2LnhtbFBLBQYAAAAABAAEAPUAAACGAwAAAAA=&#10;" fillcolor="#4f81bd [3204]" strokecolor="#243f60 [1604]" strokeweight="2pt">
                  <v:textbox>
                    <w:txbxContent>
                      <w:p w14:paraId="3BA75272" w14:textId="77777777" w:rsidR="007F36B9" w:rsidRDefault="007F36B9" w:rsidP="007F36B9">
                        <w:pPr>
                          <w:jc w:val="center"/>
                        </w:pPr>
                        <w:r>
                          <w:t>B</w:t>
                        </w:r>
                      </w:p>
                    </w:txbxContent>
                  </v:textbox>
                </v:rect>
                <v:rect id="Rectangle 4" o:spid="_x0000_s1036" style="position:absolute;left:679731;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nr7rwQAA&#10;ANoAAAAPAAAAZHJzL2Rvd25yZXYueG1sRI9Pi8IwFMTvwn6H8IS9aeofZK1GWURhT4JVFo+P5tmU&#10;Ni+libX77TeC4HGYmd8w621va9FR60vHCibjBARx7nTJhYLL+TD6AuEDssbaMSn4Iw/bzcdgjal2&#10;Dz5Rl4VCRAj7FBWYEJpUSp8bsujHriGO3s21FkOUbSF1i48It7WcJslCWiw5LhhsaGcor7K7VVBc&#10;D/uurwy5k59l96pZXo6/WqnPYf+9AhGoD+/wq/2jFczheSXeALn5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456+68EAAADaAAAADwAAAAAAAAAAAAAAAACXAgAAZHJzL2Rvd25y&#10;ZXYueG1sUEsFBgAAAAAEAAQA9QAAAIUDAAAAAA==&#10;" fillcolor="black [3213]" stroked="f" strokeweight="2pt">
                  <v:textbox>
                    <w:txbxContent>
                      <w:p w14:paraId="6F68A62A" w14:textId="1E8D5EF0" w:rsidR="007F36B9" w:rsidRDefault="007F36B9" w:rsidP="007F36B9">
                        <w:pPr>
                          <w:jc w:val="center"/>
                        </w:pPr>
                      </w:p>
                    </w:txbxContent>
                  </v:textbox>
                </v:rect>
                <v:rect id="Rectangle 3" o:spid="_x0000_s1037" style="position:absolute;left:1367554;top:679731;width:686986;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BgA4wQAA&#10;ANoAAAAPAAAAZHJzL2Rvd25yZXYueG1sRI/RisIwFETfBf8hXME3TV2XtVSjyIIo+7Ks+gGX5tpW&#10;m5uSRFv9erMg+DjMzBlmsepMLW7kfGVZwWScgCDOra64UHA8bEYpCB+QNdaWScGdPKyW/d4CM21b&#10;/qPbPhQiQthnqKAMocmk9HlJBv3YNsTRO1lnMETpCqkdthFuavmRJF/SYMVxocSGvkvKL/urUWAn&#10;v+Hn0H5emVq3TatzXj9mqVLDQbeegwjUhXf41d5pBVP4vxJvgFw+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MQYAOMEAAADaAAAADwAAAAAAAAAAAAAAAACXAgAAZHJzL2Rvd25y&#10;ZXYueG1sUEsFBgAAAAAEAAQA9QAAAIUDAAAAAA==&#10;" fillcolor="#4f81bd [3204]" strokecolor="#243f60 [1604]" strokeweight="2pt">
                  <v:textbox>
                    <w:txbxContent>
                      <w:p w14:paraId="1D12A5A0" w14:textId="77777777" w:rsidR="007F36B9" w:rsidRDefault="007F36B9" w:rsidP="007F36B9">
                        <w:pPr>
                          <w:jc w:val="center"/>
                        </w:pPr>
                        <w:r>
                          <w:t>E</w:t>
                        </w:r>
                      </w:p>
                    </w:txbxContent>
                  </v:textbox>
                </v:rect>
                <v:rect id="Rectangle 15" o:spid="_x0000_s1038" style="position:absolute;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WiIrvwAA&#10;ANsAAAAPAAAAZHJzL2Rvd25yZXYueG1sRE/NisIwEL4LvkMYwZumLu5aqlFkQZS9LKs+wNCMbbWZ&#10;lCTa6tObBcHbfHy/s1h1phY3cr6yrGAyTkAQ51ZXXCg4HjajFIQPyBpry6TgTh5Wy35vgZm2Lf/R&#10;bR8KEUPYZ6igDKHJpPR5SQb92DbEkTtZZzBE6AqpHbYx3NTyI0m+pMGKY0OJDX2XlF/2V6PATn7D&#10;z6GdXplat02rc14/ZqlSw0G3noMI1IW3+OXe6Tj/E/5/iQfI5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RaIiu/AAAA2wAAAA8AAAAAAAAAAAAAAAAAlwIAAGRycy9kb3ducmV2&#10;LnhtbFBLBQYAAAAABAAEAPUAAACDAwAAAAA=&#10;" fillcolor="#4f81bd [3204]" strokecolor="#243f60 [1604]" strokeweight="2pt">
                  <v:textbox>
                    <w:txbxContent>
                      <w:p w14:paraId="7D2D28F4" w14:textId="0EE5BCEC" w:rsidR="007F36B9" w:rsidRDefault="00446577" w:rsidP="007F36B9">
                        <w:pPr>
                          <w:jc w:val="center"/>
                        </w:pPr>
                        <w:r>
                          <w:t>C</w:t>
                        </w:r>
                      </w:p>
                    </w:txbxContent>
                  </v:textbox>
                </v:rect>
                <v:rect id="Rectangle 16" o:spid="_x0000_s1039" style="position:absolute;left:1367554;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g8FJvwAA&#10;ANsAAAAPAAAAZHJzL2Rvd25yZXYueG1sRE9Ni8IwEL0L+x/CLOxNU10QtxpFlhU8CdYiexyasSlt&#10;JqWJtf57Iwje5vE+Z7UZbCN66nzlWMF0koAgLpyuuFSQn3bjBQgfkDU2jknBnTxs1h+jFaba3fhI&#10;fRZKEUPYp6jAhNCmUvrCkEU/cS1x5C6usxgi7EqpO7zFcNvIWZLMpcWKY4PBln4NFXV2tQrK/91f&#10;P9SG3NF/Z9e6/ckPZ63U1+ewXYIINIS3+OXe6zh/Ds9f4gFy/Q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yDwUm/AAAA2wAAAA8AAAAAAAAAAAAAAAAAlwIAAGRycy9kb3ducmV2&#10;LnhtbFBLBQYAAAAABAAEAPUAAACDAwAAAAA=&#10;" fillcolor="black [3213]" stroked="f" strokeweight="2pt">
                  <v:textbox>
                    <w:txbxContent>
                      <w:p w14:paraId="48892295" w14:textId="77777777" w:rsidR="007F36B9" w:rsidRDefault="007F36B9" w:rsidP="007F36B9">
                        <w:pPr>
                          <w:jc w:val="center"/>
                        </w:pPr>
                      </w:p>
                    </w:txbxContent>
                  </v:textbox>
                </v:rect>
                <v:rect id="Rectangle 17" o:spid="_x0000_s1040" style="position:absolute;left:2055377;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z2TSvwAA&#10;ANsAAAAPAAAAZHJzL2Rvd25yZXYueG1sRE9Ni8IwEL0L+x/CCHvTVAVdq1EWUdiTYJXF49CMTWkz&#10;KU2s3X+/EQRv83ifs972thYdtb50rGAyTkAQ506XXCi4nA+jLxA+IGusHZOCP/Kw3XwM1phq9+AT&#10;dVkoRAxhn6ICE0KTSulzQxb92DXEkbu51mKIsC2kbvERw20tp0kylxZLjg0GG9oZyqvsbhUU18O+&#10;6ytD7uRn2b1qlpfjr1bqc9h/r0AE6sNb/HL/6Dh/Ac9f4gFy8w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PPZNK/AAAA2wAAAA8AAAAAAAAAAAAAAAAAlwIAAGRycy9kb3ducmV2&#10;LnhtbFBLBQYAAAAABAAEAPUAAACDAwAAAAA=&#10;" fillcolor="black [3213]" stroked="f" strokeweight="2pt">
                  <v:textbox>
                    <w:txbxContent>
                      <w:p w14:paraId="50009767" w14:textId="77777777" w:rsidR="007F36B9" w:rsidRPr="006B45DF" w:rsidRDefault="007F36B9" w:rsidP="007F36B9">
                        <w:pPr>
                          <w:shd w:val="clear" w:color="auto" w:fill="000000" w:themeFill="text1"/>
                          <w:jc w:val="center"/>
                          <w:rPr>
                            <w:color w:val="000000" w:themeColor="text1"/>
                          </w:rPr>
                        </w:pPr>
                      </w:p>
                    </w:txbxContent>
                  </v:textbox>
                </v:rect>
                <v:rect id="Rectangle 6" o:spid="_x0000_s1041" style="position:absolute;left:2055377;top:679731;width:685716;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caOgwQAA&#10;ANoAAAAPAAAAZHJzL2Rvd25yZXYueG1sRI/RisIwFETfhf2HcAXfNFVESzWKLIjii6z1Ay7Nte1u&#10;c1OSaLv79UZY8HGYmTPMetubRjzI+dqygukkAUFcWF1zqeCa78cpCB+QNTaWScEvedhuPgZrzLTt&#10;+Isel1CKCGGfoYIqhDaT0hcVGfQT2xJH72adwRClK6V22EW4aeQsSRbSYM1xocKWPisqfi53o8BO&#10;z+GUd/M7U+cOaf1dNH/LVKnRsN+tQATqwzv83z5qBQt4XYk3QG6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IXGjoMEAAADaAAAADwAAAAAAAAAAAAAAAACXAgAAZHJzL2Rvd25y&#10;ZXYueG1sUEsFBgAAAAAEAAQA9QAAAIUDAAAAAA==&#10;" fillcolor="#4f81bd [3204]" strokecolor="#243f60 [1604]" strokeweight="2pt">
                  <v:textbox>
                    <w:txbxContent>
                      <w:p w14:paraId="64BE8CD1" w14:textId="77777777" w:rsidR="007F36B9" w:rsidRDefault="007F36B9" w:rsidP="007F36B9">
                        <w:pPr>
                          <w:jc w:val="center"/>
                        </w:pPr>
                        <w:r>
                          <w:t>A</w:t>
                        </w:r>
                      </w:p>
                    </w:txbxContent>
                  </v:textbox>
                </v:rect>
                <v:rect id="Rectangle 5" o:spid="_x0000_s1042" style="position:absolute;left:679731;top:1367554;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RrQSxQAA&#10;ANoAAAAPAAAAZHJzL2Rvd25yZXYueG1sRI9La8MwEITvhf4HsYXeGjlu83KimFIolBBI87jktlgb&#10;26m1MpbsOPn1UaHQ4zAz3zCLtDeV6KhxpWUFw0EEgjizuuRcwWH/+TIF4TyyxsoyKbiSg3T5+LDA&#10;RNsLb6nb+VwECLsEFRTe14mULivIoBvYmjh4J9sY9EE2udQNXgLcVDKOorE0WHJYKLCmj4Kyn11r&#10;FJxXM/e6eTtr873xfXucTKP4tlbq+al/n4Pw1Pv/8F/7SysYwe+VcAPk8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FGtBLFAAAA2gAAAA8AAAAAAAAAAAAAAAAAlwIAAGRycy9k&#10;b3ducmV2LnhtbFBLBQYAAAAABAAEAPUAAACJAwAAAAA=&#10;" fillcolor="black [3200]" stroked="f" strokeweight="2pt">
                  <v:textbox>
                    <w:txbxContent>
                      <w:p w14:paraId="1CBB9E8F" w14:textId="0892EAD9" w:rsidR="007F36B9" w:rsidRDefault="007F36B9" w:rsidP="007F36B9">
                        <w:pPr>
                          <w:jc w:val="center"/>
                        </w:pPr>
                      </w:p>
                    </w:txbxContent>
                  </v:textbox>
                </v:rect>
                <v:rect id="Rectangle 20" o:spid="_x0000_s1043" style="position:absolute;left:2055377;top:1367554;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SjYbvwAA&#10;ANsAAAAPAAAAZHJzL2Rvd25yZXYueG1sRE9Ni8IwEL0v+B/CCN7W1AqLVmMRWWFPglXE49CMTWkz&#10;KU2s3X+/OQh7fLzvbT7aVgzU+9qxgsU8AUFcOl1zpeB6OX6uQPiArLF1TAp+yUO+m3xsMdPuxWca&#10;ilCJGMI+QwUmhC6T0peGLPq564gj93C9xRBhX0nd4yuG21amSfIlLdYcGwx2dDBUNsXTKqjux+9h&#10;bAy5s18Wz6ZbX083rdRsOu43IAKN4V/8dv9oBWlcH7/EHyB3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JKNhu/AAAA2wAAAA8AAAAAAAAAAAAAAAAAlwIAAGRycy9kb3ducmV2&#10;LnhtbFBLBQYAAAAABAAEAPUAAACDAwAAAAA=&#10;" fillcolor="black [3213]" stroked="f" strokeweight="2pt">
                  <v:textbox>
                    <w:txbxContent>
                      <w:p w14:paraId="293A2D37" w14:textId="77777777" w:rsidR="007F36B9" w:rsidRPr="006B45DF" w:rsidRDefault="007F36B9" w:rsidP="007F36B9">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rect id="Rectangle 19" o:spid="_x0000_s1044" style="position:absolute;left:1367554;top:1367554;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HFU7vwAA&#10;ANsAAAAPAAAAZHJzL2Rvd25yZXYueG1sRE9Ni8IwEL0v+B/CCN7W1BUWrUYRWcGTYBXxODRjU9pM&#10;ShNr/fdmQfA2j/c5y3Vva9FR60vHCibjBARx7nTJhYLzafc9A+EDssbaMSl4kof1avC1xFS7Bx+p&#10;y0IhYgj7FBWYEJpUSp8bsujHriGO3M21FkOEbSF1i48Ybmv5kyS/0mLJscFgQ1tDeZXdrYLiuvvr&#10;+sqQO/ppdq+a+flw0UqNhv1mASJQHz7it3uv4/w5/P8SD5Cr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0cVTu/AAAA2wAAAA8AAAAAAAAAAAAAAAAAlwIAAGRycy9kb3ducmV2&#10;LnhtbFBLBQYAAAAABAAEAPUAAACDAwAAAAA=&#10;" fillcolor="black [3213]" stroked="f" strokeweight="2pt">
                  <v:textbox>
                    <w:txbxContent>
                      <w:p w14:paraId="11529C13" w14:textId="77777777" w:rsidR="007F36B9" w:rsidRDefault="007F36B9" w:rsidP="007F36B9">
                        <w:pPr>
                          <w:jc w:val="center"/>
                        </w:pPr>
                      </w:p>
                    </w:txbxContent>
                  </v:textbox>
                </v:rect>
                <v:rect id="Rectangle 18" o:spid="_x0000_s1045" style="position:absolute;top:1367554;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W421wwAA&#10;ANsAAAAPAAAAZHJzL2Rvd25yZXYueG1sRI/dasJAEIXvC77DMoJ3dWMRDdFVRCgtvRF/HmDIjkk0&#10;Oxt2V5P26TsXhd7NcM6c8816O7hWPSnExrOB2TQDRVx623Bl4HJ+f81BxYRssfVMBr4pwnYzellj&#10;YX3PR3qeUqUkhGOBBuqUukLrWNbkME59Ryza1QeHSdZQaRuwl3DX6rcsW2iHDUtDjR3tayrvp4cz&#10;4GeH9HXu5w+mPnzkza1sf5a5MZPxsFuBSjSkf/Pf9acVfIGVX2QAvfk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6W421wwAAANsAAAAPAAAAAAAAAAAAAAAAAJcCAABkcnMvZG93&#10;bnJldi54bWxQSwUGAAAAAAQABAD1AAAAhwMAAAAA&#10;" fillcolor="#4f81bd [3204]" strokecolor="#243f60 [1604]" strokeweight="2pt">
                  <v:textbox>
                    <w:txbxContent>
                      <w:p w14:paraId="41BD2C20" w14:textId="5C717B45" w:rsidR="007F36B9" w:rsidRDefault="00446577" w:rsidP="007F36B9">
                        <w:pPr>
                          <w:jc w:val="center"/>
                        </w:pPr>
                        <w:r>
                          <w:t>D</w:t>
                        </w:r>
                      </w:p>
                    </w:txbxContent>
                  </v:textbox>
                </v:rect>
                <w10:wrap type="through"/>
              </v:group>
            </w:pict>
          </mc:Fallback>
        </mc:AlternateContent>
      </w:r>
    </w:p>
    <w:p w14:paraId="41F57787" w14:textId="60FFE0E8" w:rsidR="007F36B9" w:rsidRDefault="007F36B9" w:rsidP="008B69A4">
      <w:pPr>
        <w:rPr>
          <w:lang w:val="en-CA"/>
        </w:rPr>
      </w:pPr>
    </w:p>
    <w:p w14:paraId="00F74612" w14:textId="06373DB0" w:rsidR="007F36B9" w:rsidRDefault="007F36B9" w:rsidP="008B69A4">
      <w:pPr>
        <w:rPr>
          <w:lang w:val="en-CA"/>
        </w:rPr>
      </w:pPr>
    </w:p>
    <w:p w14:paraId="2947D3B8" w14:textId="77777777" w:rsidR="007F36B9" w:rsidRDefault="007F36B9" w:rsidP="008B69A4">
      <w:pPr>
        <w:rPr>
          <w:lang w:val="en-CA"/>
        </w:rPr>
      </w:pPr>
    </w:p>
    <w:p w14:paraId="617EC8F1" w14:textId="45FB9706" w:rsidR="00D53652" w:rsidRDefault="00D53652" w:rsidP="008B69A4">
      <w:pPr>
        <w:rPr>
          <w:lang w:val="en-CA"/>
        </w:rPr>
      </w:pPr>
    </w:p>
    <w:p w14:paraId="3D249839" w14:textId="4D3A3241" w:rsidR="008348F0" w:rsidRDefault="008348F0" w:rsidP="008348F0">
      <w:pPr>
        <w:jc w:val="center"/>
        <w:rPr>
          <w:lang w:val="en-CA"/>
        </w:rPr>
      </w:pPr>
    </w:p>
    <w:p w14:paraId="66065694" w14:textId="77777777" w:rsidR="007F36B9" w:rsidRDefault="007F36B9" w:rsidP="008348F0">
      <w:pPr>
        <w:jc w:val="center"/>
        <w:rPr>
          <w:lang w:val="en-CA"/>
        </w:rPr>
      </w:pPr>
    </w:p>
    <w:p w14:paraId="1C345F15" w14:textId="77777777" w:rsidR="007F36B9" w:rsidRDefault="007F36B9" w:rsidP="008348F0">
      <w:pPr>
        <w:jc w:val="center"/>
        <w:rPr>
          <w:lang w:val="en-CA"/>
        </w:rPr>
      </w:pPr>
    </w:p>
    <w:p w14:paraId="4CB0A504" w14:textId="1F67F05D" w:rsidR="007F36B9" w:rsidRDefault="007F36B9" w:rsidP="00DF6393">
      <w:pPr>
        <w:jc w:val="left"/>
        <w:rPr>
          <w:lang w:val="en-CA"/>
        </w:rPr>
      </w:pPr>
    </w:p>
    <w:p w14:paraId="2FB75B27" w14:textId="77777777" w:rsidR="007F36B9" w:rsidRDefault="007F36B9" w:rsidP="00DF6393">
      <w:pPr>
        <w:jc w:val="left"/>
        <w:rPr>
          <w:lang w:val="en-CA"/>
        </w:rPr>
      </w:pPr>
    </w:p>
    <w:p w14:paraId="2830B2B3" w14:textId="77777777" w:rsidR="007F36B9" w:rsidRDefault="007F36B9" w:rsidP="00DF6393">
      <w:pPr>
        <w:jc w:val="left"/>
        <w:rPr>
          <w:lang w:val="en-CA"/>
        </w:rPr>
      </w:pPr>
    </w:p>
    <w:p w14:paraId="6F443419" w14:textId="77777777" w:rsidR="007F36B9" w:rsidRDefault="007F36B9" w:rsidP="00DF6393">
      <w:pPr>
        <w:jc w:val="left"/>
        <w:rPr>
          <w:lang w:val="en-CA"/>
        </w:rPr>
      </w:pPr>
    </w:p>
    <w:p w14:paraId="61B8C0C2" w14:textId="77777777" w:rsidR="00F330A2" w:rsidRDefault="00F330A2" w:rsidP="00DF6393">
      <w:pPr>
        <w:jc w:val="left"/>
        <w:rPr>
          <w:lang w:val="en-CA"/>
        </w:rPr>
      </w:pPr>
    </w:p>
    <w:p w14:paraId="5B95C625" w14:textId="5E99FC1F" w:rsidR="00F330A2" w:rsidRDefault="002D0469" w:rsidP="00DF6393">
      <w:pPr>
        <w:jc w:val="left"/>
        <w:rPr>
          <w:lang w:val="en-CA"/>
        </w:rPr>
      </w:pPr>
      <w:r>
        <w:rPr>
          <w:lang w:val="en-CA"/>
        </w:rPr>
        <w:t xml:space="preserve">We are calling this layout as Cubic-4x3 layout. </w:t>
      </w:r>
      <w:r w:rsidR="00F330A2">
        <w:rPr>
          <w:lang w:val="en-CA"/>
        </w:rPr>
        <w:t xml:space="preserve">An example image </w:t>
      </w:r>
      <w:r>
        <w:rPr>
          <w:lang w:val="en-CA"/>
        </w:rPr>
        <w:t xml:space="preserve">in </w:t>
      </w:r>
      <w:r w:rsidR="00F330A2">
        <w:rPr>
          <w:lang w:val="en-CA"/>
        </w:rPr>
        <w:t xml:space="preserve">this </w:t>
      </w:r>
      <w:r>
        <w:rPr>
          <w:lang w:val="en-CA"/>
        </w:rPr>
        <w:t xml:space="preserve">layout </w:t>
      </w:r>
      <w:r w:rsidR="00F330A2">
        <w:rPr>
          <w:lang w:val="en-CA"/>
        </w:rPr>
        <w:t>is shown below:</w:t>
      </w:r>
    </w:p>
    <w:p w14:paraId="7336BA61" w14:textId="77777777" w:rsidR="00F330A2" w:rsidRDefault="00F330A2" w:rsidP="00DF6393">
      <w:pPr>
        <w:jc w:val="left"/>
        <w:rPr>
          <w:lang w:val="en-CA"/>
        </w:rPr>
      </w:pPr>
    </w:p>
    <w:p w14:paraId="6529A84C" w14:textId="65A666F4" w:rsidR="00F330A2" w:rsidRDefault="00C85ADB" w:rsidP="000B2531">
      <w:pPr>
        <w:jc w:val="center"/>
        <w:rPr>
          <w:lang w:val="en-CA"/>
        </w:rPr>
      </w:pPr>
      <w:r>
        <w:rPr>
          <w:noProof/>
        </w:rPr>
        <w:drawing>
          <wp:inline distT="0" distB="0" distL="0" distR="0" wp14:anchorId="3BC8958D" wp14:editId="781E9348">
            <wp:extent cx="5940425" cy="3121025"/>
            <wp:effectExtent l="0" t="0" r="3175"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ube-4x3.jpg"/>
                    <pic:cNvPicPr/>
                  </pic:nvPicPr>
                  <pic:blipFill>
                    <a:blip r:embed="rId14">
                      <a:extLst>
                        <a:ext uri="{28A0092B-C50C-407E-A947-70E740481C1C}">
                          <a14:useLocalDpi xmlns:a14="http://schemas.microsoft.com/office/drawing/2010/main" val="0"/>
                        </a:ext>
                      </a:extLst>
                    </a:blip>
                    <a:stretch>
                      <a:fillRect/>
                    </a:stretch>
                  </pic:blipFill>
                  <pic:spPr>
                    <a:xfrm>
                      <a:off x="0" y="0"/>
                      <a:ext cx="5940425" cy="3121025"/>
                    </a:xfrm>
                    <a:prstGeom prst="rect">
                      <a:avLst/>
                    </a:prstGeom>
                  </pic:spPr>
                </pic:pic>
              </a:graphicData>
            </a:graphic>
          </wp:inline>
        </w:drawing>
      </w:r>
    </w:p>
    <w:p w14:paraId="6D0EBF97" w14:textId="77777777" w:rsidR="007F36B9" w:rsidRDefault="007F36B9" w:rsidP="00DF6393">
      <w:pPr>
        <w:jc w:val="left"/>
        <w:rPr>
          <w:lang w:val="en-CA"/>
        </w:rPr>
      </w:pPr>
    </w:p>
    <w:p w14:paraId="5BE9986F" w14:textId="42CF090A" w:rsidR="00DF6393" w:rsidRDefault="00F330A2" w:rsidP="00DF6393">
      <w:pPr>
        <w:jc w:val="left"/>
        <w:rPr>
          <w:lang w:val="en-CA"/>
        </w:rPr>
      </w:pPr>
      <w:r>
        <w:rPr>
          <w:lang w:val="en-CA"/>
        </w:rPr>
        <w:t>The</w:t>
      </w:r>
      <w:r w:rsidR="00DF6393">
        <w:rPr>
          <w:lang w:val="en-CA"/>
        </w:rPr>
        <w:t xml:space="preserve"> </w:t>
      </w:r>
      <w:r w:rsidR="002D0469">
        <w:rPr>
          <w:lang w:val="en-CA"/>
        </w:rPr>
        <w:t xml:space="preserve">following </w:t>
      </w:r>
      <w:r w:rsidR="00DF6393">
        <w:rPr>
          <w:lang w:val="en-CA"/>
        </w:rPr>
        <w:t xml:space="preserve">sequences </w:t>
      </w:r>
      <w:r w:rsidR="002D0469">
        <w:rPr>
          <w:lang w:val="en-CA"/>
        </w:rPr>
        <w:t xml:space="preserve">are being </w:t>
      </w:r>
      <w:r w:rsidR="00DF6393">
        <w:rPr>
          <w:lang w:val="en-CA"/>
        </w:rPr>
        <w:t xml:space="preserve">provided in </w:t>
      </w:r>
      <w:r w:rsidR="002D0469">
        <w:rPr>
          <w:lang w:val="en-CA"/>
        </w:rPr>
        <w:t>Cubic-4x3 layout</w:t>
      </w:r>
      <w:r w:rsidR="00DF6393">
        <w:rPr>
          <w:lang w:val="en-CA"/>
        </w:rPr>
        <w:t>:</w:t>
      </w:r>
    </w:p>
    <w:p w14:paraId="146EF561" w14:textId="77777777" w:rsidR="00B922DB" w:rsidRDefault="00B922DB" w:rsidP="008348F0">
      <w:pPr>
        <w:jc w:val="center"/>
        <w:rPr>
          <w:lang w:val="en-CA"/>
        </w:rPr>
      </w:pP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0"/>
        <w:gridCol w:w="1981"/>
        <w:gridCol w:w="990"/>
        <w:gridCol w:w="1890"/>
      </w:tblGrid>
      <w:tr w:rsidR="000F2659" w14:paraId="1859E41D" w14:textId="77777777" w:rsidTr="000F2659">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tcPr>
          <w:p w14:paraId="4DE5805C" w14:textId="77777777" w:rsidR="000F2659" w:rsidRPr="000F4DCE" w:rsidRDefault="000F2659" w:rsidP="008D26FE">
            <w:pPr>
              <w:tabs>
                <w:tab w:val="left" w:pos="513"/>
              </w:tabs>
              <w:jc w:val="center"/>
              <w:rPr>
                <w:lang w:val="en-CA"/>
              </w:rPr>
            </w:pPr>
            <w:r w:rsidRPr="000F4DCE">
              <w:rPr>
                <w:lang w:val="en-CA"/>
              </w:rPr>
              <w:t>Sequence</w:t>
            </w:r>
          </w:p>
        </w:tc>
        <w:tc>
          <w:tcPr>
            <w:tcW w:w="1981" w:type="dxa"/>
            <w:tcBorders>
              <w:top w:val="single" w:sz="12" w:space="0" w:color="auto"/>
              <w:left w:val="single" w:sz="12" w:space="0" w:color="auto"/>
              <w:bottom w:val="single" w:sz="12" w:space="0" w:color="auto"/>
              <w:right w:val="single" w:sz="12" w:space="0" w:color="auto"/>
            </w:tcBorders>
            <w:shd w:val="clear" w:color="auto" w:fill="auto"/>
          </w:tcPr>
          <w:p w14:paraId="787A2B20" w14:textId="5F3DA282" w:rsidR="000F2659" w:rsidRPr="000F4DCE" w:rsidRDefault="000F2659" w:rsidP="008D26FE">
            <w:pPr>
              <w:jc w:val="center"/>
              <w:rPr>
                <w:lang w:val="en-CA"/>
              </w:rPr>
            </w:pPr>
            <w:r w:rsidRPr="000F4DCE">
              <w:rPr>
                <w:lang w:val="en-CA"/>
              </w:rPr>
              <w:t>Resolution</w:t>
            </w:r>
            <w:r>
              <w:rPr>
                <w:lang w:val="en-CA"/>
              </w:rPr>
              <w:t>@FPS</w:t>
            </w:r>
          </w:p>
        </w:tc>
        <w:tc>
          <w:tcPr>
            <w:tcW w:w="990" w:type="dxa"/>
            <w:tcBorders>
              <w:top w:val="single" w:sz="12" w:space="0" w:color="auto"/>
              <w:left w:val="single" w:sz="12" w:space="0" w:color="auto"/>
              <w:bottom w:val="single" w:sz="12" w:space="0" w:color="auto"/>
              <w:right w:val="single" w:sz="12" w:space="0" w:color="auto"/>
            </w:tcBorders>
            <w:shd w:val="clear" w:color="auto" w:fill="auto"/>
          </w:tcPr>
          <w:p w14:paraId="01D56570" w14:textId="34CBDA22" w:rsidR="000F2659" w:rsidRPr="000F4DCE" w:rsidRDefault="000F2659" w:rsidP="008D26FE">
            <w:pPr>
              <w:jc w:val="center"/>
              <w:rPr>
                <w:lang w:val="en-CA"/>
              </w:rPr>
            </w:pPr>
            <w:r w:rsidRPr="000F4DCE">
              <w:rPr>
                <w:lang w:val="en-CA"/>
              </w:rPr>
              <w:t>Frames</w:t>
            </w:r>
          </w:p>
        </w:tc>
        <w:tc>
          <w:tcPr>
            <w:tcW w:w="1890" w:type="dxa"/>
            <w:tcBorders>
              <w:top w:val="single" w:sz="12" w:space="0" w:color="auto"/>
              <w:left w:val="single" w:sz="12" w:space="0" w:color="auto"/>
              <w:bottom w:val="single" w:sz="12" w:space="0" w:color="auto"/>
              <w:right w:val="single" w:sz="12" w:space="0" w:color="auto"/>
            </w:tcBorders>
          </w:tcPr>
          <w:p w14:paraId="2BBB7595" w14:textId="4DBDF45B" w:rsidR="000F2659" w:rsidRDefault="000F2659" w:rsidP="008D26FE">
            <w:pPr>
              <w:jc w:val="center"/>
              <w:rPr>
                <w:lang w:val="en-CA"/>
              </w:rPr>
            </w:pPr>
            <w:r>
              <w:rPr>
                <w:lang w:val="en-CA"/>
              </w:rPr>
              <w:t>Selected Frames</w:t>
            </w:r>
          </w:p>
        </w:tc>
      </w:tr>
      <w:tr w:rsidR="000F2659" w14:paraId="4C5FF155" w14:textId="77777777" w:rsidTr="000F2659">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4B90E794" w14:textId="55E8D89F" w:rsidR="000F2659" w:rsidRPr="000F4DCE" w:rsidRDefault="000F2659" w:rsidP="008D26FE">
            <w:pPr>
              <w:tabs>
                <w:tab w:val="left" w:pos="513"/>
              </w:tabs>
              <w:jc w:val="center"/>
              <w:rPr>
                <w:lang w:val="en-CA"/>
              </w:rPr>
            </w:pPr>
            <w:r w:rsidRPr="00DF6393">
              <w:rPr>
                <w:lang w:val="en-CA"/>
              </w:rPr>
              <w:t>abyss_great_shark_vr_30p_2880x2160.yuv</w:t>
            </w:r>
          </w:p>
        </w:tc>
        <w:tc>
          <w:tcPr>
            <w:tcW w:w="1981" w:type="dxa"/>
            <w:tcBorders>
              <w:top w:val="single" w:sz="12" w:space="0" w:color="auto"/>
              <w:left w:val="single" w:sz="12" w:space="0" w:color="auto"/>
              <w:bottom w:val="single" w:sz="12" w:space="0" w:color="auto"/>
              <w:right w:val="single" w:sz="12" w:space="0" w:color="auto"/>
            </w:tcBorders>
            <w:shd w:val="clear" w:color="auto" w:fill="auto"/>
            <w:vAlign w:val="bottom"/>
          </w:tcPr>
          <w:p w14:paraId="1110F7B4" w14:textId="5A904684" w:rsidR="000F2659" w:rsidRPr="000F4DCE" w:rsidRDefault="000F2659" w:rsidP="008D26FE">
            <w:pPr>
              <w:jc w:val="center"/>
              <w:rPr>
                <w:lang w:val="en-CA"/>
              </w:rPr>
            </w:pPr>
            <w:r w:rsidRPr="00DF6393">
              <w:rPr>
                <w:lang w:val="en-CA"/>
              </w:rPr>
              <w:t>2880x2160</w:t>
            </w:r>
            <w:r>
              <w:rPr>
                <w:lang w:val="en-CA"/>
              </w:rPr>
              <w:t>@30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52FB6D2F" w14:textId="77777777" w:rsidR="000F2659" w:rsidRPr="000F4DCE" w:rsidRDefault="000F2659" w:rsidP="008D26FE">
            <w:pPr>
              <w:jc w:val="center"/>
              <w:rPr>
                <w:lang w:val="en-CA"/>
              </w:rPr>
            </w:pPr>
            <w:r w:rsidRPr="000F4DCE">
              <w:rPr>
                <w:lang w:val="en-CA"/>
              </w:rPr>
              <w:t>1145</w:t>
            </w:r>
          </w:p>
        </w:tc>
        <w:tc>
          <w:tcPr>
            <w:tcW w:w="1890" w:type="dxa"/>
            <w:tcBorders>
              <w:top w:val="single" w:sz="12" w:space="0" w:color="auto"/>
              <w:left w:val="single" w:sz="12" w:space="0" w:color="auto"/>
              <w:bottom w:val="single" w:sz="12" w:space="0" w:color="auto"/>
              <w:right w:val="single" w:sz="12" w:space="0" w:color="auto"/>
            </w:tcBorders>
          </w:tcPr>
          <w:p w14:paraId="350F1F16" w14:textId="0B5437FB" w:rsidR="000F2659" w:rsidRDefault="000F2659" w:rsidP="008D26FE">
            <w:pPr>
              <w:jc w:val="center"/>
              <w:rPr>
                <w:lang w:val="en-CA"/>
              </w:rPr>
            </w:pPr>
            <w:r>
              <w:rPr>
                <w:lang w:val="en-CA"/>
              </w:rPr>
              <w:t>750-1049 (300)</w:t>
            </w:r>
          </w:p>
        </w:tc>
      </w:tr>
      <w:tr w:rsidR="000F2659" w14:paraId="286DD81D" w14:textId="77777777" w:rsidTr="000F2659">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17BA2825" w14:textId="09524BBD" w:rsidR="000F2659" w:rsidRPr="000F4DCE" w:rsidRDefault="000F2659" w:rsidP="008D26FE">
            <w:pPr>
              <w:tabs>
                <w:tab w:val="left" w:pos="513"/>
              </w:tabs>
              <w:jc w:val="center"/>
              <w:rPr>
                <w:lang w:val="en-CA"/>
              </w:rPr>
            </w:pPr>
            <w:r w:rsidRPr="00DF6393">
              <w:rPr>
                <w:lang w:val="en-CA"/>
              </w:rPr>
              <w:t>ballooning_vr_25p_2880x2160.yuv</w:t>
            </w:r>
          </w:p>
        </w:tc>
        <w:tc>
          <w:tcPr>
            <w:tcW w:w="1981" w:type="dxa"/>
            <w:tcBorders>
              <w:top w:val="single" w:sz="12" w:space="0" w:color="auto"/>
              <w:left w:val="single" w:sz="12" w:space="0" w:color="auto"/>
              <w:bottom w:val="single" w:sz="12" w:space="0" w:color="auto"/>
              <w:right w:val="single" w:sz="12" w:space="0" w:color="auto"/>
            </w:tcBorders>
            <w:shd w:val="clear" w:color="auto" w:fill="auto"/>
            <w:vAlign w:val="bottom"/>
          </w:tcPr>
          <w:p w14:paraId="5BA2CAE3" w14:textId="6BEE285E" w:rsidR="000F2659" w:rsidRPr="000F4DCE" w:rsidRDefault="000F2659" w:rsidP="008D26FE">
            <w:pPr>
              <w:jc w:val="center"/>
              <w:rPr>
                <w:lang w:val="en-CA"/>
              </w:rPr>
            </w:pPr>
            <w:r w:rsidRPr="00DF6393">
              <w:rPr>
                <w:lang w:val="en-CA"/>
              </w:rPr>
              <w:t>2880x2160</w:t>
            </w:r>
            <w:r>
              <w:rPr>
                <w:lang w:val="en-CA"/>
              </w:rPr>
              <w:t>@25</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0F4E5031" w14:textId="77777777" w:rsidR="000F2659" w:rsidRPr="000F4DCE" w:rsidRDefault="000F2659" w:rsidP="008D26FE">
            <w:pPr>
              <w:jc w:val="center"/>
              <w:rPr>
                <w:lang w:val="en-CA"/>
              </w:rPr>
            </w:pPr>
            <w:r>
              <w:rPr>
                <w:lang w:val="en-CA"/>
              </w:rPr>
              <w:t>1501</w:t>
            </w:r>
          </w:p>
        </w:tc>
        <w:tc>
          <w:tcPr>
            <w:tcW w:w="1890" w:type="dxa"/>
            <w:tcBorders>
              <w:top w:val="single" w:sz="12" w:space="0" w:color="auto"/>
              <w:left w:val="single" w:sz="12" w:space="0" w:color="auto"/>
              <w:bottom w:val="single" w:sz="12" w:space="0" w:color="auto"/>
              <w:right w:val="single" w:sz="12" w:space="0" w:color="auto"/>
            </w:tcBorders>
          </w:tcPr>
          <w:p w14:paraId="4998218F" w14:textId="38F44165" w:rsidR="000F2659" w:rsidRDefault="000F2659" w:rsidP="008D26FE">
            <w:pPr>
              <w:jc w:val="center"/>
              <w:rPr>
                <w:lang w:val="en-CA"/>
              </w:rPr>
            </w:pPr>
            <w:r>
              <w:rPr>
                <w:lang w:val="en-CA"/>
              </w:rPr>
              <w:t>900-1149 (250)</w:t>
            </w:r>
          </w:p>
        </w:tc>
      </w:tr>
      <w:tr w:rsidR="000F2659" w14:paraId="19A7C971" w14:textId="77777777" w:rsidTr="000F2659">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19088A9B" w14:textId="73FCDF8A" w:rsidR="000F2659" w:rsidRPr="000F4DCE" w:rsidRDefault="000F2659" w:rsidP="008D26FE">
            <w:pPr>
              <w:tabs>
                <w:tab w:val="left" w:pos="513"/>
              </w:tabs>
              <w:jc w:val="center"/>
              <w:rPr>
                <w:lang w:val="en-CA"/>
              </w:rPr>
            </w:pPr>
            <w:r w:rsidRPr="00DF6393">
              <w:rPr>
                <w:lang w:val="en-CA"/>
              </w:rPr>
              <w:t>bicyclist_vr_25p_2880x2160.yuv</w:t>
            </w:r>
          </w:p>
        </w:tc>
        <w:tc>
          <w:tcPr>
            <w:tcW w:w="1981" w:type="dxa"/>
            <w:tcBorders>
              <w:top w:val="single" w:sz="12" w:space="0" w:color="auto"/>
              <w:left w:val="single" w:sz="12" w:space="0" w:color="auto"/>
              <w:bottom w:val="single" w:sz="12" w:space="0" w:color="auto"/>
              <w:right w:val="single" w:sz="12" w:space="0" w:color="auto"/>
            </w:tcBorders>
            <w:shd w:val="clear" w:color="auto" w:fill="auto"/>
            <w:vAlign w:val="bottom"/>
          </w:tcPr>
          <w:p w14:paraId="77BA2D61" w14:textId="2A8F8600" w:rsidR="000F2659" w:rsidRPr="000F4DCE" w:rsidRDefault="000F2659" w:rsidP="008D26FE">
            <w:pPr>
              <w:jc w:val="center"/>
              <w:rPr>
                <w:lang w:val="en-CA"/>
              </w:rPr>
            </w:pPr>
            <w:r w:rsidRPr="00DF6393">
              <w:rPr>
                <w:lang w:val="en-CA"/>
              </w:rPr>
              <w:t>2880x2160</w:t>
            </w:r>
            <w:r>
              <w:rPr>
                <w:lang w:val="en-CA"/>
              </w:rPr>
              <w:t>@25</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3C6BD09C" w14:textId="77777777" w:rsidR="000F2659" w:rsidRPr="000F4DCE" w:rsidRDefault="000F2659" w:rsidP="008D26FE">
            <w:pPr>
              <w:jc w:val="center"/>
              <w:rPr>
                <w:lang w:val="en-CA"/>
              </w:rPr>
            </w:pPr>
            <w:r>
              <w:rPr>
                <w:lang w:val="en-CA"/>
              </w:rPr>
              <w:t>1500</w:t>
            </w:r>
          </w:p>
        </w:tc>
        <w:tc>
          <w:tcPr>
            <w:tcW w:w="1890" w:type="dxa"/>
            <w:tcBorders>
              <w:top w:val="single" w:sz="12" w:space="0" w:color="auto"/>
              <w:left w:val="single" w:sz="12" w:space="0" w:color="auto"/>
              <w:bottom w:val="single" w:sz="12" w:space="0" w:color="auto"/>
              <w:right w:val="single" w:sz="12" w:space="0" w:color="auto"/>
            </w:tcBorders>
          </w:tcPr>
          <w:p w14:paraId="4579253C" w14:textId="0D7D95CA" w:rsidR="000F2659" w:rsidRDefault="000F2659" w:rsidP="008D26FE">
            <w:pPr>
              <w:tabs>
                <w:tab w:val="left" w:pos="1155"/>
              </w:tabs>
              <w:jc w:val="center"/>
              <w:rPr>
                <w:lang w:val="en-CA"/>
              </w:rPr>
            </w:pPr>
            <w:r>
              <w:rPr>
                <w:lang w:val="en-CA"/>
              </w:rPr>
              <w:t>675-924 (250)</w:t>
            </w:r>
          </w:p>
        </w:tc>
      </w:tr>
      <w:tr w:rsidR="000F2659" w14:paraId="37DECA81" w14:textId="77777777" w:rsidTr="000F2659">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54E7BA55" w14:textId="602F2A4A" w:rsidR="000F2659" w:rsidRPr="000F4DCE" w:rsidRDefault="000F2659" w:rsidP="008D26FE">
            <w:pPr>
              <w:tabs>
                <w:tab w:val="left" w:pos="513"/>
              </w:tabs>
              <w:jc w:val="center"/>
              <w:rPr>
                <w:lang w:val="en-CA"/>
              </w:rPr>
            </w:pPr>
            <w:r w:rsidRPr="00DF6393">
              <w:rPr>
                <w:lang w:val="en-CA"/>
              </w:rPr>
              <w:t>glacier_vr_24p_2880x2160.yuv</w:t>
            </w:r>
          </w:p>
        </w:tc>
        <w:tc>
          <w:tcPr>
            <w:tcW w:w="1981" w:type="dxa"/>
            <w:tcBorders>
              <w:top w:val="single" w:sz="12" w:space="0" w:color="auto"/>
              <w:left w:val="single" w:sz="12" w:space="0" w:color="auto"/>
              <w:bottom w:val="single" w:sz="12" w:space="0" w:color="auto"/>
              <w:right w:val="single" w:sz="12" w:space="0" w:color="auto"/>
            </w:tcBorders>
            <w:shd w:val="clear" w:color="auto" w:fill="auto"/>
            <w:vAlign w:val="bottom"/>
          </w:tcPr>
          <w:p w14:paraId="58E43741" w14:textId="5F147E8C" w:rsidR="000F2659" w:rsidRPr="000F4DCE" w:rsidRDefault="000F2659" w:rsidP="008D26FE">
            <w:pPr>
              <w:jc w:val="center"/>
              <w:rPr>
                <w:lang w:val="en-CA"/>
              </w:rPr>
            </w:pPr>
            <w:r w:rsidRPr="00DF6393">
              <w:rPr>
                <w:lang w:val="en-CA"/>
              </w:rPr>
              <w:t>2880x2160</w:t>
            </w:r>
            <w:r>
              <w:rPr>
                <w:lang w:val="en-CA"/>
              </w:rPr>
              <w:t>@24</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4628936D" w14:textId="77777777" w:rsidR="000F2659" w:rsidRPr="000F4DCE" w:rsidRDefault="000F2659" w:rsidP="008D26FE">
            <w:pPr>
              <w:jc w:val="center"/>
              <w:rPr>
                <w:lang w:val="en-CA"/>
              </w:rPr>
            </w:pPr>
            <w:r>
              <w:rPr>
                <w:lang w:val="en-CA"/>
              </w:rPr>
              <w:t>1440</w:t>
            </w:r>
          </w:p>
        </w:tc>
        <w:tc>
          <w:tcPr>
            <w:tcW w:w="1890" w:type="dxa"/>
            <w:tcBorders>
              <w:top w:val="single" w:sz="12" w:space="0" w:color="auto"/>
              <w:left w:val="single" w:sz="12" w:space="0" w:color="auto"/>
              <w:bottom w:val="single" w:sz="12" w:space="0" w:color="auto"/>
              <w:right w:val="single" w:sz="12" w:space="0" w:color="auto"/>
            </w:tcBorders>
          </w:tcPr>
          <w:p w14:paraId="48535C8A" w14:textId="25E80E8C" w:rsidR="000F2659" w:rsidRDefault="000F2659" w:rsidP="008D26FE">
            <w:pPr>
              <w:jc w:val="center"/>
              <w:rPr>
                <w:lang w:val="en-CA"/>
              </w:rPr>
            </w:pPr>
            <w:r>
              <w:rPr>
                <w:lang w:val="en-CA"/>
              </w:rPr>
              <w:t>500-739 (240)</w:t>
            </w:r>
          </w:p>
        </w:tc>
      </w:tr>
      <w:tr w:rsidR="000F2659" w14:paraId="48830042" w14:textId="77777777" w:rsidTr="000F2659">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790B7B32" w14:textId="03ED07C7" w:rsidR="000F2659" w:rsidRPr="000F4DCE" w:rsidRDefault="000F2659" w:rsidP="008D26FE">
            <w:pPr>
              <w:tabs>
                <w:tab w:val="left" w:pos="513"/>
              </w:tabs>
              <w:jc w:val="center"/>
              <w:rPr>
                <w:lang w:val="en-CA"/>
              </w:rPr>
            </w:pPr>
            <w:r w:rsidRPr="001801AF">
              <w:rPr>
                <w:lang w:val="en-CA"/>
              </w:rPr>
              <w:t>paramotor_training_vr_25p_2880x2160.yuv</w:t>
            </w:r>
          </w:p>
        </w:tc>
        <w:tc>
          <w:tcPr>
            <w:tcW w:w="1981" w:type="dxa"/>
            <w:tcBorders>
              <w:top w:val="single" w:sz="12" w:space="0" w:color="auto"/>
              <w:left w:val="single" w:sz="12" w:space="0" w:color="auto"/>
              <w:bottom w:val="single" w:sz="12" w:space="0" w:color="auto"/>
              <w:right w:val="single" w:sz="12" w:space="0" w:color="auto"/>
            </w:tcBorders>
            <w:shd w:val="clear" w:color="auto" w:fill="auto"/>
            <w:vAlign w:val="bottom"/>
          </w:tcPr>
          <w:p w14:paraId="4882372F" w14:textId="3047A4D1" w:rsidR="000F2659" w:rsidRPr="000F4DCE" w:rsidRDefault="000F2659" w:rsidP="008D26FE">
            <w:pPr>
              <w:jc w:val="center"/>
              <w:rPr>
                <w:lang w:val="en-CA"/>
              </w:rPr>
            </w:pPr>
            <w:r w:rsidRPr="00DF6393">
              <w:rPr>
                <w:lang w:val="en-CA"/>
              </w:rPr>
              <w:t>2880x2160</w:t>
            </w:r>
            <w:r>
              <w:rPr>
                <w:lang w:val="en-CA"/>
              </w:rPr>
              <w:t>@25</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468BD007" w14:textId="77777777" w:rsidR="000F2659" w:rsidRPr="000F4DCE" w:rsidRDefault="000F2659" w:rsidP="008D26FE">
            <w:pPr>
              <w:jc w:val="center"/>
              <w:rPr>
                <w:lang w:val="en-CA"/>
              </w:rPr>
            </w:pPr>
            <w:r>
              <w:rPr>
                <w:lang w:val="en-CA"/>
              </w:rPr>
              <w:t>1279</w:t>
            </w:r>
          </w:p>
        </w:tc>
        <w:tc>
          <w:tcPr>
            <w:tcW w:w="1890" w:type="dxa"/>
            <w:tcBorders>
              <w:top w:val="single" w:sz="12" w:space="0" w:color="auto"/>
              <w:left w:val="single" w:sz="12" w:space="0" w:color="auto"/>
              <w:bottom w:val="single" w:sz="12" w:space="0" w:color="auto"/>
              <w:right w:val="single" w:sz="12" w:space="0" w:color="auto"/>
            </w:tcBorders>
          </w:tcPr>
          <w:p w14:paraId="6B0E0F01" w14:textId="5282D21F" w:rsidR="000F2659" w:rsidRDefault="000F2659" w:rsidP="008D26FE">
            <w:pPr>
              <w:jc w:val="center"/>
              <w:rPr>
                <w:lang w:val="en-CA"/>
              </w:rPr>
            </w:pPr>
            <w:r>
              <w:rPr>
                <w:lang w:val="en-CA"/>
              </w:rPr>
              <w:t>700-949 (250)</w:t>
            </w:r>
          </w:p>
        </w:tc>
      </w:tr>
      <w:tr w:rsidR="000F2659" w14:paraId="7B87D914" w14:textId="77777777" w:rsidTr="000F2659">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64ADC861" w14:textId="2963ADCA" w:rsidR="000F2659" w:rsidRPr="000F4DCE" w:rsidRDefault="000F2659" w:rsidP="008D26FE">
            <w:pPr>
              <w:tabs>
                <w:tab w:val="left" w:pos="513"/>
              </w:tabs>
              <w:jc w:val="center"/>
              <w:rPr>
                <w:lang w:val="en-CA"/>
              </w:rPr>
            </w:pPr>
            <w:r w:rsidRPr="00DF6393">
              <w:rPr>
                <w:lang w:val="en-CA"/>
              </w:rPr>
              <w:t>skateboarding_vr_60p_2880x2160.yuv</w:t>
            </w:r>
          </w:p>
        </w:tc>
        <w:tc>
          <w:tcPr>
            <w:tcW w:w="1981" w:type="dxa"/>
            <w:tcBorders>
              <w:top w:val="single" w:sz="12" w:space="0" w:color="auto"/>
              <w:left w:val="single" w:sz="12" w:space="0" w:color="auto"/>
              <w:bottom w:val="single" w:sz="12" w:space="0" w:color="auto"/>
              <w:right w:val="single" w:sz="12" w:space="0" w:color="auto"/>
            </w:tcBorders>
            <w:shd w:val="clear" w:color="auto" w:fill="auto"/>
            <w:vAlign w:val="bottom"/>
          </w:tcPr>
          <w:p w14:paraId="79ED1A5C" w14:textId="478AA53D" w:rsidR="000F2659" w:rsidRPr="000F4DCE" w:rsidRDefault="000F2659" w:rsidP="008D26FE">
            <w:pPr>
              <w:jc w:val="center"/>
              <w:rPr>
                <w:lang w:val="en-CA"/>
              </w:rPr>
            </w:pPr>
            <w:r w:rsidRPr="00DF6393">
              <w:rPr>
                <w:lang w:val="en-CA"/>
              </w:rPr>
              <w:t>2880x2160</w:t>
            </w:r>
            <w:r>
              <w:rPr>
                <w:lang w:val="en-CA"/>
              </w:rPr>
              <w:t>@60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1819358F" w14:textId="77777777" w:rsidR="000F2659" w:rsidRPr="000F4DCE" w:rsidRDefault="000F2659" w:rsidP="008D26FE">
            <w:pPr>
              <w:jc w:val="center"/>
              <w:rPr>
                <w:lang w:val="en-CA"/>
              </w:rPr>
            </w:pPr>
            <w:r>
              <w:rPr>
                <w:lang w:val="en-CA"/>
              </w:rPr>
              <w:t>1372</w:t>
            </w:r>
          </w:p>
        </w:tc>
        <w:tc>
          <w:tcPr>
            <w:tcW w:w="1890" w:type="dxa"/>
            <w:tcBorders>
              <w:top w:val="single" w:sz="12" w:space="0" w:color="auto"/>
              <w:left w:val="single" w:sz="12" w:space="0" w:color="auto"/>
              <w:bottom w:val="single" w:sz="12" w:space="0" w:color="auto"/>
              <w:right w:val="single" w:sz="12" w:space="0" w:color="auto"/>
            </w:tcBorders>
          </w:tcPr>
          <w:p w14:paraId="7E93D07E" w14:textId="7FC3D11D" w:rsidR="000F2659" w:rsidRDefault="000F2659" w:rsidP="008D26FE">
            <w:pPr>
              <w:jc w:val="center"/>
              <w:rPr>
                <w:lang w:val="en-CA"/>
              </w:rPr>
            </w:pPr>
            <w:r>
              <w:rPr>
                <w:lang w:val="en-CA"/>
              </w:rPr>
              <w:t>625-1224 (600)</w:t>
            </w:r>
          </w:p>
        </w:tc>
      </w:tr>
      <w:tr w:rsidR="000F2659" w14:paraId="300D720F" w14:textId="77777777" w:rsidTr="000F2659">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259FD7D7" w14:textId="700EF080" w:rsidR="000F2659" w:rsidRPr="000F4DCE" w:rsidRDefault="000F2659" w:rsidP="008D26FE">
            <w:pPr>
              <w:tabs>
                <w:tab w:val="left" w:pos="513"/>
              </w:tabs>
              <w:jc w:val="center"/>
              <w:rPr>
                <w:lang w:val="en-CA"/>
              </w:rPr>
            </w:pPr>
            <w:r w:rsidRPr="00DF6393">
              <w:rPr>
                <w:lang w:val="en-CA"/>
              </w:rPr>
              <w:t>ski_downhill_vr_30p_2880x2160.yuv</w:t>
            </w:r>
          </w:p>
        </w:tc>
        <w:tc>
          <w:tcPr>
            <w:tcW w:w="1981" w:type="dxa"/>
            <w:tcBorders>
              <w:top w:val="single" w:sz="12" w:space="0" w:color="auto"/>
              <w:left w:val="single" w:sz="12" w:space="0" w:color="auto"/>
              <w:bottom w:val="single" w:sz="12" w:space="0" w:color="auto"/>
              <w:right w:val="single" w:sz="12" w:space="0" w:color="auto"/>
            </w:tcBorders>
            <w:shd w:val="clear" w:color="auto" w:fill="auto"/>
            <w:vAlign w:val="bottom"/>
          </w:tcPr>
          <w:p w14:paraId="00282B73" w14:textId="2CF201A8" w:rsidR="000F2659" w:rsidRPr="000F4DCE" w:rsidRDefault="000F2659" w:rsidP="008D26FE">
            <w:pPr>
              <w:jc w:val="center"/>
              <w:rPr>
                <w:lang w:val="en-CA"/>
              </w:rPr>
            </w:pPr>
            <w:r w:rsidRPr="00DF6393">
              <w:rPr>
                <w:lang w:val="en-CA"/>
              </w:rPr>
              <w:t>2880x2160</w:t>
            </w:r>
            <w:r>
              <w:rPr>
                <w:lang w:val="en-CA"/>
              </w:rPr>
              <w:t>@30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2017942D" w14:textId="77777777" w:rsidR="000F2659" w:rsidRPr="000F4DCE" w:rsidRDefault="000F2659" w:rsidP="008D26FE">
            <w:pPr>
              <w:jc w:val="center"/>
              <w:rPr>
                <w:lang w:val="en-CA"/>
              </w:rPr>
            </w:pPr>
            <w:r>
              <w:rPr>
                <w:lang w:val="en-CA"/>
              </w:rPr>
              <w:t>1799</w:t>
            </w:r>
          </w:p>
        </w:tc>
        <w:tc>
          <w:tcPr>
            <w:tcW w:w="1890" w:type="dxa"/>
            <w:tcBorders>
              <w:top w:val="single" w:sz="12" w:space="0" w:color="auto"/>
              <w:left w:val="single" w:sz="12" w:space="0" w:color="auto"/>
              <w:bottom w:val="single" w:sz="12" w:space="0" w:color="auto"/>
              <w:right w:val="single" w:sz="12" w:space="0" w:color="auto"/>
            </w:tcBorders>
          </w:tcPr>
          <w:p w14:paraId="655AE3AA" w14:textId="163A4E48" w:rsidR="000F2659" w:rsidRDefault="000F2659" w:rsidP="008D26FE">
            <w:pPr>
              <w:jc w:val="center"/>
              <w:rPr>
                <w:lang w:val="en-CA"/>
              </w:rPr>
            </w:pPr>
            <w:r>
              <w:rPr>
                <w:lang w:val="en-CA"/>
              </w:rPr>
              <w:t>1100-1399 (300)</w:t>
            </w:r>
          </w:p>
        </w:tc>
      </w:tr>
      <w:tr w:rsidR="000F2659" w14:paraId="79362D34" w14:textId="77777777" w:rsidTr="000F2659">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0EDD79ED" w14:textId="082D61B4" w:rsidR="000F2659" w:rsidRPr="000F4DCE" w:rsidRDefault="000F2659" w:rsidP="008D26FE">
            <w:pPr>
              <w:tabs>
                <w:tab w:val="left" w:pos="513"/>
              </w:tabs>
              <w:jc w:val="center"/>
              <w:rPr>
                <w:lang w:val="en-CA"/>
              </w:rPr>
            </w:pPr>
            <w:r w:rsidRPr="00DF6393">
              <w:rPr>
                <w:lang w:val="en-CA"/>
              </w:rPr>
              <w:t>timelapse_basejump_vr_25p_2880x2160.yuv</w:t>
            </w:r>
          </w:p>
        </w:tc>
        <w:tc>
          <w:tcPr>
            <w:tcW w:w="1981" w:type="dxa"/>
            <w:tcBorders>
              <w:top w:val="single" w:sz="12" w:space="0" w:color="auto"/>
              <w:left w:val="single" w:sz="12" w:space="0" w:color="auto"/>
              <w:bottom w:val="single" w:sz="12" w:space="0" w:color="auto"/>
              <w:right w:val="single" w:sz="12" w:space="0" w:color="auto"/>
            </w:tcBorders>
            <w:shd w:val="clear" w:color="auto" w:fill="auto"/>
            <w:vAlign w:val="bottom"/>
          </w:tcPr>
          <w:p w14:paraId="619B2FB8" w14:textId="5B366478" w:rsidR="000F2659" w:rsidRPr="000F4DCE" w:rsidRDefault="000F2659" w:rsidP="008D26FE">
            <w:pPr>
              <w:jc w:val="center"/>
              <w:rPr>
                <w:lang w:val="en-CA"/>
              </w:rPr>
            </w:pPr>
            <w:r w:rsidRPr="00DF6393">
              <w:rPr>
                <w:lang w:val="en-CA"/>
              </w:rPr>
              <w:t>2880x2160</w:t>
            </w:r>
            <w:r>
              <w:rPr>
                <w:lang w:val="en-CA"/>
              </w:rPr>
              <w:t>@25</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19828FA5" w14:textId="77777777" w:rsidR="000F2659" w:rsidRPr="000F4DCE" w:rsidRDefault="000F2659" w:rsidP="008D26FE">
            <w:pPr>
              <w:jc w:val="center"/>
              <w:rPr>
                <w:lang w:val="en-CA"/>
              </w:rPr>
            </w:pPr>
            <w:r>
              <w:rPr>
                <w:lang w:val="en-CA"/>
              </w:rPr>
              <w:t>330</w:t>
            </w:r>
          </w:p>
        </w:tc>
        <w:tc>
          <w:tcPr>
            <w:tcW w:w="1890" w:type="dxa"/>
            <w:tcBorders>
              <w:top w:val="single" w:sz="12" w:space="0" w:color="auto"/>
              <w:left w:val="single" w:sz="12" w:space="0" w:color="auto"/>
              <w:bottom w:val="single" w:sz="12" w:space="0" w:color="auto"/>
              <w:right w:val="single" w:sz="12" w:space="0" w:color="auto"/>
            </w:tcBorders>
          </w:tcPr>
          <w:p w14:paraId="35BF2573" w14:textId="55D9E6AA" w:rsidR="000F2659" w:rsidRDefault="000F2659" w:rsidP="008D26FE">
            <w:pPr>
              <w:jc w:val="center"/>
              <w:rPr>
                <w:lang w:val="en-CA"/>
              </w:rPr>
            </w:pPr>
            <w:r>
              <w:rPr>
                <w:lang w:val="en-CA"/>
              </w:rPr>
              <w:t>25-274 (250)</w:t>
            </w:r>
          </w:p>
        </w:tc>
      </w:tr>
      <w:tr w:rsidR="000F2659" w14:paraId="2B4CB664" w14:textId="77777777" w:rsidTr="000F2659">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2E71272B" w14:textId="5009EBF7" w:rsidR="000F2659" w:rsidRPr="000F4DCE" w:rsidRDefault="000F2659" w:rsidP="008D26FE">
            <w:pPr>
              <w:tabs>
                <w:tab w:val="left" w:pos="513"/>
              </w:tabs>
              <w:jc w:val="center"/>
              <w:rPr>
                <w:lang w:val="en-CA"/>
              </w:rPr>
            </w:pPr>
            <w:r w:rsidRPr="00DF6393">
              <w:rPr>
                <w:lang w:val="en-CA"/>
              </w:rPr>
              <w:t>timelapse_building_vr_25p_2880x2160.yuv</w:t>
            </w:r>
          </w:p>
        </w:tc>
        <w:tc>
          <w:tcPr>
            <w:tcW w:w="1981" w:type="dxa"/>
            <w:tcBorders>
              <w:top w:val="single" w:sz="12" w:space="0" w:color="auto"/>
              <w:left w:val="single" w:sz="12" w:space="0" w:color="auto"/>
              <w:bottom w:val="single" w:sz="12" w:space="0" w:color="auto"/>
              <w:right w:val="single" w:sz="12" w:space="0" w:color="auto"/>
            </w:tcBorders>
            <w:shd w:val="clear" w:color="auto" w:fill="auto"/>
            <w:vAlign w:val="bottom"/>
          </w:tcPr>
          <w:p w14:paraId="45F85917" w14:textId="50B932A6" w:rsidR="000F2659" w:rsidRPr="000F4DCE" w:rsidRDefault="000F2659" w:rsidP="008D26FE">
            <w:pPr>
              <w:jc w:val="center"/>
              <w:rPr>
                <w:lang w:val="en-CA"/>
              </w:rPr>
            </w:pPr>
            <w:r w:rsidRPr="00DF6393">
              <w:rPr>
                <w:lang w:val="en-CA"/>
              </w:rPr>
              <w:t>2880x2160</w:t>
            </w:r>
            <w:r>
              <w:rPr>
                <w:lang w:val="en-CA"/>
              </w:rPr>
              <w:t>@25</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637E913C" w14:textId="77777777" w:rsidR="000F2659" w:rsidRPr="000F4DCE" w:rsidRDefault="000F2659" w:rsidP="008D26FE">
            <w:pPr>
              <w:jc w:val="center"/>
              <w:rPr>
                <w:lang w:val="en-CA"/>
              </w:rPr>
            </w:pPr>
            <w:r>
              <w:rPr>
                <w:lang w:val="en-CA"/>
              </w:rPr>
              <w:t>327</w:t>
            </w:r>
          </w:p>
        </w:tc>
        <w:tc>
          <w:tcPr>
            <w:tcW w:w="1890" w:type="dxa"/>
            <w:tcBorders>
              <w:top w:val="single" w:sz="12" w:space="0" w:color="auto"/>
              <w:left w:val="single" w:sz="12" w:space="0" w:color="auto"/>
              <w:bottom w:val="single" w:sz="12" w:space="0" w:color="auto"/>
              <w:right w:val="single" w:sz="12" w:space="0" w:color="auto"/>
            </w:tcBorders>
          </w:tcPr>
          <w:p w14:paraId="57F9F40E" w14:textId="2372DEAD" w:rsidR="000F2659" w:rsidRDefault="000F2659" w:rsidP="008D26FE">
            <w:pPr>
              <w:jc w:val="center"/>
              <w:rPr>
                <w:lang w:val="en-CA"/>
              </w:rPr>
            </w:pPr>
            <w:r>
              <w:rPr>
                <w:lang w:val="en-CA"/>
              </w:rPr>
              <w:t>25-274 (250)</w:t>
            </w:r>
          </w:p>
        </w:tc>
      </w:tr>
    </w:tbl>
    <w:p w14:paraId="100C960F" w14:textId="77777777" w:rsidR="00B922DB" w:rsidRDefault="00B922DB" w:rsidP="00285C3D">
      <w:pPr>
        <w:rPr>
          <w:lang w:val="en-CA"/>
        </w:rPr>
      </w:pPr>
    </w:p>
    <w:p w14:paraId="26E3CD98" w14:textId="22D12F7B" w:rsidR="00743D49" w:rsidRDefault="006E66F6" w:rsidP="006E6913">
      <w:pPr>
        <w:rPr>
          <w:lang w:val="en-CA"/>
        </w:rPr>
      </w:pPr>
      <w:r>
        <w:t xml:space="preserve">We </w:t>
      </w:r>
      <w:r w:rsidR="006E6913">
        <w:t>feel that majority of the tools in existing video compressi</w:t>
      </w:r>
      <w:r w:rsidR="00FA50D6">
        <w:t>on standards like HEVC and AVC</w:t>
      </w:r>
      <w:r w:rsidR="006E6913">
        <w:t xml:space="preserve"> will work well in compressing images in Cube-4x3 format. </w:t>
      </w:r>
      <w:r w:rsidR="006E6913">
        <w:rPr>
          <w:lang w:val="en-CA"/>
        </w:rPr>
        <w:t xml:space="preserve">Ideally, the areas marked in black region will not be encoded and since there is continuity across faces, we expect it to perform better (when compared against Cube-3x2) in a single tile or slice formulation. </w:t>
      </w:r>
    </w:p>
    <w:p w14:paraId="6680F825" w14:textId="77777777" w:rsidR="00743D49" w:rsidRDefault="00743D49" w:rsidP="006E6913">
      <w:pPr>
        <w:rPr>
          <w:lang w:val="en-CA"/>
        </w:rPr>
      </w:pPr>
    </w:p>
    <w:p w14:paraId="01E5C70C" w14:textId="6AB90468" w:rsidR="00743D49" w:rsidRPr="006E6913" w:rsidRDefault="00743D49" w:rsidP="006E6913">
      <w:pPr>
        <w:rPr>
          <w:lang w:val="en-CA"/>
        </w:rPr>
      </w:pPr>
      <w:r>
        <w:rPr>
          <w:lang w:val="en-CA"/>
        </w:rPr>
        <w:t xml:space="preserve">It is important to clarify that GoPro is not predisposed to Cubic-4x3 format. Cubic-4x3 was selected because it appears to be more compression friendly than Cubic-3x2 format. Experts are encouraged to </w:t>
      </w:r>
      <w:r w:rsidR="00FD149A">
        <w:rPr>
          <w:lang w:val="en-CA"/>
        </w:rPr>
        <w:t>use the</w:t>
      </w:r>
      <w:r>
        <w:rPr>
          <w:lang w:val="en-CA"/>
        </w:rPr>
        <w:t xml:space="preserve"> tool in [3] </w:t>
      </w:r>
      <w:r w:rsidR="00F76F12">
        <w:rPr>
          <w:lang w:val="en-CA"/>
        </w:rPr>
        <w:t xml:space="preserve">on equirectangular sequences in order </w:t>
      </w:r>
      <w:r>
        <w:rPr>
          <w:lang w:val="en-CA"/>
        </w:rPr>
        <w:t>to generate any format</w:t>
      </w:r>
      <w:r w:rsidR="0025298D">
        <w:rPr>
          <w:lang w:val="en-CA"/>
        </w:rPr>
        <w:t xml:space="preserve"> that they </w:t>
      </w:r>
      <w:r w:rsidR="00F76F12">
        <w:rPr>
          <w:lang w:val="en-CA"/>
        </w:rPr>
        <w:t>choose</w:t>
      </w:r>
      <w:r>
        <w:rPr>
          <w:lang w:val="en-CA"/>
        </w:rPr>
        <w:t>.</w:t>
      </w:r>
    </w:p>
    <w:p w14:paraId="7F89B6FC" w14:textId="1264ED55" w:rsidR="00C002B7" w:rsidRDefault="00C002B7" w:rsidP="00C002B7">
      <w:pPr>
        <w:pStyle w:val="Heading1"/>
        <w:tabs>
          <w:tab w:val="left" w:pos="360"/>
          <w:tab w:val="left" w:pos="720"/>
          <w:tab w:val="left" w:pos="1080"/>
          <w:tab w:val="left" w:pos="1440"/>
        </w:tabs>
        <w:overflowPunct w:val="0"/>
        <w:autoSpaceDE w:val="0"/>
        <w:autoSpaceDN w:val="0"/>
        <w:adjustRightInd w:val="0"/>
        <w:ind w:left="360" w:hanging="360"/>
        <w:jc w:val="left"/>
        <w:textAlignment w:val="baseline"/>
      </w:pPr>
      <w:r>
        <w:t>Compression Performance</w:t>
      </w:r>
      <w:r w:rsidR="00F376DF">
        <w:t xml:space="preserve"> of Cube-3x2 vs Cube-</w:t>
      </w:r>
      <w:r>
        <w:t>4x3</w:t>
      </w:r>
    </w:p>
    <w:p w14:paraId="2A5C459B" w14:textId="5FEAA2E5" w:rsidR="00C002B7" w:rsidRDefault="00C002B7" w:rsidP="00C002B7">
      <w:pPr>
        <w:rPr>
          <w:lang w:val="en-CA"/>
        </w:rPr>
      </w:pPr>
      <w:r>
        <w:rPr>
          <w:lang w:val="en-CA"/>
        </w:rPr>
        <w:t xml:space="preserve">Cube-4x3 </w:t>
      </w:r>
      <w:r w:rsidR="00F376DF">
        <w:rPr>
          <w:lang w:val="en-CA"/>
        </w:rPr>
        <w:t xml:space="preserve">is expected to provide bitrate savings </w:t>
      </w:r>
      <w:r w:rsidR="00934D17">
        <w:rPr>
          <w:lang w:val="en-CA"/>
        </w:rPr>
        <w:t xml:space="preserve">over Cube-3x2 </w:t>
      </w:r>
      <w:r w:rsidR="00F376DF">
        <w:rPr>
          <w:lang w:val="en-CA"/>
        </w:rPr>
        <w:t xml:space="preserve">because of motion and content continuity. We ran a simple test of encoding frames 200-499 of </w:t>
      </w:r>
      <w:r w:rsidR="00F376DF" w:rsidRPr="00F376DF">
        <w:rPr>
          <w:lang w:val="en-CA"/>
        </w:rPr>
        <w:t>abyss_great_shark_vr</w:t>
      </w:r>
      <w:r w:rsidR="00F376DF">
        <w:rPr>
          <w:lang w:val="en-CA"/>
        </w:rPr>
        <w:t xml:space="preserve"> sequence</w:t>
      </w:r>
      <w:r w:rsidR="00934D17">
        <w:rPr>
          <w:lang w:val="en-CA"/>
        </w:rPr>
        <w:t xml:space="preserve"> in Cube-4x3 and Cube-3x2 formats.</w:t>
      </w:r>
      <w:r w:rsidR="00F376DF">
        <w:rPr>
          <w:lang w:val="en-CA"/>
        </w:rPr>
        <w:t xml:space="preserve"> </w:t>
      </w:r>
      <w:r w:rsidR="00934D17">
        <w:rPr>
          <w:lang w:val="en-CA"/>
        </w:rPr>
        <w:t>Default</w:t>
      </w:r>
      <w:r w:rsidR="003E7E00">
        <w:rPr>
          <w:lang w:val="en-CA"/>
        </w:rPr>
        <w:t xml:space="preserve"> RA</w:t>
      </w:r>
      <w:r w:rsidR="00F376DF">
        <w:rPr>
          <w:lang w:val="en-CA"/>
        </w:rPr>
        <w:t xml:space="preserve"> configuration at QP 32</w:t>
      </w:r>
      <w:r w:rsidR="00934D17">
        <w:rPr>
          <w:lang w:val="en-CA"/>
        </w:rPr>
        <w:t xml:space="preserve"> was run with HM-16.9</w:t>
      </w:r>
      <w:r w:rsidR="00F376DF">
        <w:rPr>
          <w:lang w:val="en-CA"/>
        </w:rPr>
        <w:t xml:space="preserve">. </w:t>
      </w:r>
    </w:p>
    <w:p w14:paraId="19E6EFDF" w14:textId="77777777" w:rsidR="00F376DF" w:rsidRDefault="00F376DF" w:rsidP="00C002B7">
      <w:pPr>
        <w:rPr>
          <w:lang w:val="en-CA"/>
        </w:rPr>
      </w:pPr>
    </w:p>
    <w:p w14:paraId="5508FFAA" w14:textId="720728D5" w:rsidR="00934D17" w:rsidRDefault="00934D17" w:rsidP="00C002B7">
      <w:pPr>
        <w:rPr>
          <w:lang w:val="en-CA"/>
        </w:rPr>
      </w:pPr>
      <w:r>
        <w:rPr>
          <w:lang w:val="en-CA"/>
        </w:rPr>
        <w:t xml:space="preserve">Since Cube-4x3 format has a lot of black areas, it is important not to include black areas in PSNR calculation. It is also important to use the same PSNR algorithm for both the formats. Hence, we modified the PSNR computation of a frame to be average PSNR of all 6 faces. </w:t>
      </w:r>
    </w:p>
    <w:p w14:paraId="54DFB8C8" w14:textId="77777777" w:rsidR="00934D17" w:rsidRDefault="00934D17" w:rsidP="00C002B7">
      <w:pPr>
        <w:rPr>
          <w:lang w:val="en-CA"/>
        </w:rPr>
      </w:pPr>
    </w:p>
    <w:tbl>
      <w:tblPr>
        <w:tblStyle w:val="TableGrid"/>
        <w:tblW w:w="9954" w:type="dxa"/>
        <w:tblLook w:val="04A0" w:firstRow="1" w:lastRow="0" w:firstColumn="1" w:lastColumn="0" w:noHBand="0" w:noVBand="1"/>
      </w:tblPr>
      <w:tblGrid>
        <w:gridCol w:w="1136"/>
        <w:gridCol w:w="4409"/>
        <w:gridCol w:w="4409"/>
      </w:tblGrid>
      <w:tr w:rsidR="00405E23" w14:paraId="555D3244" w14:textId="77777777" w:rsidTr="00405E23">
        <w:tc>
          <w:tcPr>
            <w:tcW w:w="1136" w:type="dxa"/>
          </w:tcPr>
          <w:p w14:paraId="0246B1FC" w14:textId="7F871007" w:rsidR="00405E23" w:rsidRDefault="00405E23" w:rsidP="00C002B7">
            <w:pPr>
              <w:rPr>
                <w:lang w:val="en-CA"/>
              </w:rPr>
            </w:pPr>
            <w:r>
              <w:rPr>
                <w:lang w:val="en-CA"/>
              </w:rPr>
              <w:t>Format</w:t>
            </w:r>
          </w:p>
        </w:tc>
        <w:tc>
          <w:tcPr>
            <w:tcW w:w="4409" w:type="dxa"/>
          </w:tcPr>
          <w:p w14:paraId="67A7C69C" w14:textId="7B7EE44F" w:rsidR="00405E23" w:rsidRDefault="00405E23" w:rsidP="00C002B7">
            <w:pPr>
              <w:rPr>
                <w:lang w:val="en-CA"/>
              </w:rPr>
            </w:pPr>
            <w:r>
              <w:rPr>
                <w:lang w:val="en-CA"/>
              </w:rPr>
              <w:t>Cube-3x2</w:t>
            </w:r>
          </w:p>
        </w:tc>
        <w:tc>
          <w:tcPr>
            <w:tcW w:w="4409" w:type="dxa"/>
          </w:tcPr>
          <w:p w14:paraId="2A7B4044" w14:textId="4E09AFFF" w:rsidR="00405E23" w:rsidRDefault="00405E23" w:rsidP="00C002B7">
            <w:pPr>
              <w:rPr>
                <w:lang w:val="en-CA"/>
              </w:rPr>
            </w:pPr>
            <w:r>
              <w:rPr>
                <w:lang w:val="en-CA"/>
              </w:rPr>
              <w:t>Cube-4x3</w:t>
            </w:r>
          </w:p>
        </w:tc>
      </w:tr>
      <w:tr w:rsidR="00405E23" w14:paraId="2B37C6B2" w14:textId="77777777" w:rsidTr="00405E23">
        <w:tc>
          <w:tcPr>
            <w:tcW w:w="1136" w:type="dxa"/>
          </w:tcPr>
          <w:p w14:paraId="055473AD" w14:textId="64B1A8DE" w:rsidR="00405E23" w:rsidRDefault="00405E23" w:rsidP="00C002B7">
            <w:pPr>
              <w:rPr>
                <w:lang w:val="en-CA"/>
              </w:rPr>
            </w:pPr>
            <w:r>
              <w:rPr>
                <w:lang w:val="en-CA"/>
              </w:rPr>
              <w:t>Sequence</w:t>
            </w:r>
          </w:p>
        </w:tc>
        <w:tc>
          <w:tcPr>
            <w:tcW w:w="4409" w:type="dxa"/>
          </w:tcPr>
          <w:p w14:paraId="735E3211" w14:textId="1C8E358B" w:rsidR="00405E23" w:rsidRDefault="00405E23" w:rsidP="00C002B7">
            <w:pPr>
              <w:rPr>
                <w:lang w:val="en-CA"/>
              </w:rPr>
            </w:pPr>
            <w:r w:rsidRPr="00F376DF">
              <w:rPr>
                <w:lang w:val="en-CA"/>
              </w:rPr>
              <w:t>abyss_g</w:t>
            </w:r>
            <w:r>
              <w:rPr>
                <w:lang w:val="en-CA"/>
              </w:rPr>
              <w:t>reat_shark_vr_30p_2160x1440.yuv</w:t>
            </w:r>
          </w:p>
        </w:tc>
        <w:tc>
          <w:tcPr>
            <w:tcW w:w="4409" w:type="dxa"/>
          </w:tcPr>
          <w:p w14:paraId="7FB3AE6F" w14:textId="366C84B4" w:rsidR="00405E23" w:rsidRDefault="00405E23" w:rsidP="00C002B7">
            <w:pPr>
              <w:rPr>
                <w:lang w:val="en-CA"/>
              </w:rPr>
            </w:pPr>
            <w:r w:rsidRPr="00F376DF">
              <w:rPr>
                <w:lang w:val="en-CA"/>
              </w:rPr>
              <w:t>abyss_great_shark_vr_30p_2880x2160.yuv</w:t>
            </w:r>
          </w:p>
        </w:tc>
      </w:tr>
      <w:tr w:rsidR="00405E23" w14:paraId="7806C7DE" w14:textId="77777777" w:rsidTr="00405E23">
        <w:trPr>
          <w:trHeight w:val="255"/>
        </w:trPr>
        <w:tc>
          <w:tcPr>
            <w:tcW w:w="1136" w:type="dxa"/>
          </w:tcPr>
          <w:p w14:paraId="0636CDEF" w14:textId="7C2BC594" w:rsidR="00405E23" w:rsidRDefault="00405E23" w:rsidP="00C002B7">
            <w:pPr>
              <w:rPr>
                <w:lang w:val="en-CA"/>
              </w:rPr>
            </w:pPr>
            <w:r>
              <w:rPr>
                <w:lang w:val="en-CA"/>
              </w:rPr>
              <w:t>RATE</w:t>
            </w:r>
          </w:p>
        </w:tc>
        <w:tc>
          <w:tcPr>
            <w:tcW w:w="4409" w:type="dxa"/>
          </w:tcPr>
          <w:p w14:paraId="15CE6392" w14:textId="184830E7" w:rsidR="00405E23" w:rsidRDefault="00405E23" w:rsidP="00C002B7">
            <w:pPr>
              <w:rPr>
                <w:lang w:val="en-CA"/>
              </w:rPr>
            </w:pPr>
            <w:r w:rsidRPr="00F376DF">
              <w:rPr>
                <w:lang w:val="en-CA"/>
              </w:rPr>
              <w:t>4856.6792</w:t>
            </w:r>
          </w:p>
        </w:tc>
        <w:tc>
          <w:tcPr>
            <w:tcW w:w="4409" w:type="dxa"/>
          </w:tcPr>
          <w:p w14:paraId="29CEA7C4" w14:textId="5375C7B7" w:rsidR="00405E23" w:rsidRDefault="00405E23" w:rsidP="00C002B7">
            <w:pPr>
              <w:rPr>
                <w:lang w:val="en-CA"/>
              </w:rPr>
            </w:pPr>
            <w:r w:rsidRPr="00F376DF">
              <w:rPr>
                <w:lang w:val="en-CA"/>
              </w:rPr>
              <w:t>4844.8728</w:t>
            </w:r>
          </w:p>
        </w:tc>
      </w:tr>
      <w:tr w:rsidR="00405E23" w14:paraId="719E26B0" w14:textId="77777777" w:rsidTr="00405E23">
        <w:trPr>
          <w:trHeight w:val="255"/>
        </w:trPr>
        <w:tc>
          <w:tcPr>
            <w:tcW w:w="1136" w:type="dxa"/>
          </w:tcPr>
          <w:p w14:paraId="27A463D8" w14:textId="5B3F2B71" w:rsidR="00405E23" w:rsidRDefault="00405E23" w:rsidP="00C002B7">
            <w:pPr>
              <w:rPr>
                <w:lang w:val="en-CA"/>
              </w:rPr>
            </w:pPr>
            <w:r>
              <w:rPr>
                <w:lang w:val="en-CA"/>
              </w:rPr>
              <w:t>PSNRY</w:t>
            </w:r>
          </w:p>
        </w:tc>
        <w:tc>
          <w:tcPr>
            <w:tcW w:w="4409" w:type="dxa"/>
          </w:tcPr>
          <w:p w14:paraId="689721BE" w14:textId="55A77D02" w:rsidR="00405E23" w:rsidRPr="00F376DF" w:rsidRDefault="00405E23" w:rsidP="00C002B7">
            <w:pPr>
              <w:rPr>
                <w:lang w:val="en-CA"/>
              </w:rPr>
            </w:pPr>
            <w:r w:rsidRPr="00F376DF">
              <w:rPr>
                <w:lang w:val="en-CA"/>
              </w:rPr>
              <w:t>36.760</w:t>
            </w:r>
          </w:p>
        </w:tc>
        <w:tc>
          <w:tcPr>
            <w:tcW w:w="4409" w:type="dxa"/>
          </w:tcPr>
          <w:p w14:paraId="08F672C8" w14:textId="64388544" w:rsidR="00405E23" w:rsidRPr="00F376DF" w:rsidRDefault="00405E23" w:rsidP="00C002B7">
            <w:pPr>
              <w:rPr>
                <w:lang w:val="en-CA"/>
              </w:rPr>
            </w:pPr>
            <w:r w:rsidRPr="00F376DF">
              <w:rPr>
                <w:lang w:val="en-CA"/>
              </w:rPr>
              <w:t>36.764</w:t>
            </w:r>
          </w:p>
        </w:tc>
      </w:tr>
      <w:tr w:rsidR="00405E23" w14:paraId="0F5EF3F2" w14:textId="77777777" w:rsidTr="00405E23">
        <w:trPr>
          <w:trHeight w:val="255"/>
        </w:trPr>
        <w:tc>
          <w:tcPr>
            <w:tcW w:w="1136" w:type="dxa"/>
          </w:tcPr>
          <w:p w14:paraId="2F8C2BEA" w14:textId="35A365A7" w:rsidR="00405E23" w:rsidRDefault="00405E23" w:rsidP="00C002B7">
            <w:pPr>
              <w:rPr>
                <w:lang w:val="en-CA"/>
              </w:rPr>
            </w:pPr>
            <w:r>
              <w:rPr>
                <w:lang w:val="en-CA"/>
              </w:rPr>
              <w:t>PSNRU</w:t>
            </w:r>
          </w:p>
        </w:tc>
        <w:tc>
          <w:tcPr>
            <w:tcW w:w="4409" w:type="dxa"/>
          </w:tcPr>
          <w:p w14:paraId="2F7D8ABF" w14:textId="554546C3" w:rsidR="00405E23" w:rsidRPr="00F376DF" w:rsidRDefault="00405E23" w:rsidP="00C002B7">
            <w:pPr>
              <w:rPr>
                <w:lang w:val="en-CA"/>
              </w:rPr>
            </w:pPr>
            <w:r w:rsidRPr="00F376DF">
              <w:rPr>
                <w:lang w:val="en-CA"/>
              </w:rPr>
              <w:t>42.423</w:t>
            </w:r>
          </w:p>
        </w:tc>
        <w:tc>
          <w:tcPr>
            <w:tcW w:w="4409" w:type="dxa"/>
          </w:tcPr>
          <w:p w14:paraId="7E4099F3" w14:textId="4FE8CB5E" w:rsidR="00405E23" w:rsidRPr="00F376DF" w:rsidRDefault="00405E23" w:rsidP="00C002B7">
            <w:pPr>
              <w:rPr>
                <w:lang w:val="en-CA"/>
              </w:rPr>
            </w:pPr>
            <w:r w:rsidRPr="00F376DF">
              <w:rPr>
                <w:lang w:val="en-CA"/>
              </w:rPr>
              <w:t>42.474</w:t>
            </w:r>
          </w:p>
        </w:tc>
      </w:tr>
      <w:tr w:rsidR="00405E23" w14:paraId="6750A7FA" w14:textId="77777777" w:rsidTr="00405E23">
        <w:trPr>
          <w:trHeight w:val="255"/>
        </w:trPr>
        <w:tc>
          <w:tcPr>
            <w:tcW w:w="1136" w:type="dxa"/>
          </w:tcPr>
          <w:p w14:paraId="16DF0052" w14:textId="1C492313" w:rsidR="00405E23" w:rsidRDefault="00405E23" w:rsidP="00C002B7">
            <w:pPr>
              <w:rPr>
                <w:lang w:val="en-CA"/>
              </w:rPr>
            </w:pPr>
            <w:r>
              <w:rPr>
                <w:lang w:val="en-CA"/>
              </w:rPr>
              <w:t>PSNRV</w:t>
            </w:r>
          </w:p>
        </w:tc>
        <w:tc>
          <w:tcPr>
            <w:tcW w:w="4409" w:type="dxa"/>
          </w:tcPr>
          <w:p w14:paraId="041C16D2" w14:textId="1184A1FE" w:rsidR="00405E23" w:rsidRPr="00F376DF" w:rsidRDefault="00405E23" w:rsidP="00C002B7">
            <w:pPr>
              <w:rPr>
                <w:lang w:val="en-CA"/>
              </w:rPr>
            </w:pPr>
            <w:r w:rsidRPr="00F376DF">
              <w:rPr>
                <w:lang w:val="en-CA"/>
              </w:rPr>
              <w:t>39.871</w:t>
            </w:r>
          </w:p>
        </w:tc>
        <w:tc>
          <w:tcPr>
            <w:tcW w:w="4409" w:type="dxa"/>
          </w:tcPr>
          <w:p w14:paraId="44A41F46" w14:textId="226F16DB" w:rsidR="00405E23" w:rsidRPr="00F376DF" w:rsidRDefault="00405E23" w:rsidP="00C002B7">
            <w:pPr>
              <w:rPr>
                <w:lang w:val="en-CA"/>
              </w:rPr>
            </w:pPr>
            <w:r w:rsidRPr="00F376DF">
              <w:rPr>
                <w:lang w:val="en-CA"/>
              </w:rPr>
              <w:t>39.892</w:t>
            </w:r>
          </w:p>
        </w:tc>
      </w:tr>
    </w:tbl>
    <w:p w14:paraId="26B5CC52" w14:textId="77777777" w:rsidR="00405E23" w:rsidRDefault="00405E23" w:rsidP="00C002B7">
      <w:pPr>
        <w:rPr>
          <w:lang w:val="en-CA"/>
        </w:rPr>
      </w:pPr>
    </w:p>
    <w:p w14:paraId="1ACC8C1A" w14:textId="05F94932" w:rsidR="00405E23" w:rsidRDefault="00FE103D" w:rsidP="00C002B7">
      <w:pPr>
        <w:rPr>
          <w:lang w:val="en-CA"/>
        </w:rPr>
      </w:pPr>
      <w:r>
        <w:rPr>
          <w:lang w:val="en-CA"/>
        </w:rPr>
        <w:t xml:space="preserve">As expected, PSNR values of both sequences are very similar. </w:t>
      </w:r>
      <w:r w:rsidR="00405E23">
        <w:rPr>
          <w:lang w:val="en-CA"/>
        </w:rPr>
        <w:t xml:space="preserve">Cube-4x3 appears to take </w:t>
      </w:r>
      <w:r w:rsidR="0062251B">
        <w:rPr>
          <w:lang w:val="en-CA"/>
        </w:rPr>
        <w:t>slightly lesser</w:t>
      </w:r>
      <w:r w:rsidR="00405E23">
        <w:rPr>
          <w:lang w:val="en-CA"/>
        </w:rPr>
        <w:t xml:space="preserve"> bitrate </w:t>
      </w:r>
      <w:r w:rsidR="0062251B">
        <w:rPr>
          <w:lang w:val="en-CA"/>
        </w:rPr>
        <w:t>than</w:t>
      </w:r>
      <w:r w:rsidR="00405E23">
        <w:rPr>
          <w:lang w:val="en-CA"/>
        </w:rPr>
        <w:t xml:space="preserve"> Cube-3x2, although it is </w:t>
      </w:r>
      <w:r>
        <w:rPr>
          <w:lang w:val="en-CA"/>
        </w:rPr>
        <w:t xml:space="preserve">still encoding all the black regions and has twice the number of pixels. It appears that there was some bitrate saved as a result of continuity, however those bits were spent on encoding all the black regions. It would be interesting to make following changes to the reference software to </w:t>
      </w:r>
      <w:r w:rsidR="009B240D">
        <w:rPr>
          <w:lang w:val="en-CA"/>
        </w:rPr>
        <w:t xml:space="preserve">observe </w:t>
      </w:r>
      <w:r w:rsidR="0062251B">
        <w:rPr>
          <w:lang w:val="en-CA"/>
        </w:rPr>
        <w:t xml:space="preserve">further </w:t>
      </w:r>
      <w:r w:rsidR="009B240D">
        <w:rPr>
          <w:lang w:val="en-CA"/>
        </w:rPr>
        <w:t>bitrate savings:</w:t>
      </w:r>
    </w:p>
    <w:p w14:paraId="5CE7571F" w14:textId="77777777" w:rsidR="009B240D" w:rsidRDefault="009B240D" w:rsidP="00C002B7">
      <w:pPr>
        <w:rPr>
          <w:lang w:val="en-CA"/>
        </w:rPr>
      </w:pPr>
    </w:p>
    <w:p w14:paraId="2F0A4A48" w14:textId="4A477380" w:rsidR="009B240D" w:rsidRDefault="009B240D" w:rsidP="009B240D">
      <w:pPr>
        <w:pStyle w:val="ListParagraph"/>
        <w:numPr>
          <w:ilvl w:val="0"/>
          <w:numId w:val="21"/>
        </w:numPr>
        <w:rPr>
          <w:lang w:val="en-CA"/>
        </w:rPr>
      </w:pPr>
      <w:r>
        <w:rPr>
          <w:lang w:val="en-CA"/>
        </w:rPr>
        <w:t>D</w:t>
      </w:r>
      <w:r w:rsidR="0062251B">
        <w:rPr>
          <w:lang w:val="en-CA"/>
        </w:rPr>
        <w:t>o not encode black areas</w:t>
      </w:r>
      <w:r>
        <w:rPr>
          <w:lang w:val="en-CA"/>
        </w:rPr>
        <w:t>.</w:t>
      </w:r>
    </w:p>
    <w:p w14:paraId="10426DB0" w14:textId="294B301B" w:rsidR="0062251B" w:rsidRDefault="009B240D" w:rsidP="0062251B">
      <w:pPr>
        <w:pStyle w:val="ListParagraph"/>
        <w:numPr>
          <w:ilvl w:val="0"/>
          <w:numId w:val="21"/>
        </w:numPr>
        <w:rPr>
          <w:lang w:val="en-CA"/>
        </w:rPr>
      </w:pPr>
      <w:r>
        <w:rPr>
          <w:lang w:val="en-CA"/>
        </w:rPr>
        <w:t xml:space="preserve">Fill black </w:t>
      </w:r>
      <w:r w:rsidR="00C73C86">
        <w:rPr>
          <w:lang w:val="en-CA"/>
        </w:rPr>
        <w:t>area</w:t>
      </w:r>
      <w:r>
        <w:rPr>
          <w:lang w:val="en-CA"/>
        </w:rPr>
        <w:t xml:space="preserve"> with rotated top and bottom faces to align with side faces. </w:t>
      </w:r>
      <w:r w:rsidR="0062251B">
        <w:rPr>
          <w:lang w:val="en-CA"/>
        </w:rPr>
        <w:t>Do not encode these regions, but u</w:t>
      </w:r>
      <w:r>
        <w:rPr>
          <w:lang w:val="en-CA"/>
        </w:rPr>
        <w:t xml:space="preserve">se this </w:t>
      </w:r>
      <w:r w:rsidR="00C73C86">
        <w:rPr>
          <w:lang w:val="en-CA"/>
        </w:rPr>
        <w:t xml:space="preserve">new </w:t>
      </w:r>
      <w:r>
        <w:rPr>
          <w:lang w:val="en-CA"/>
        </w:rPr>
        <w:t xml:space="preserve">picture for motion </w:t>
      </w:r>
      <w:r w:rsidR="0086090D">
        <w:rPr>
          <w:lang w:val="en-CA"/>
        </w:rPr>
        <w:t xml:space="preserve">estimation (and motion </w:t>
      </w:r>
      <w:r>
        <w:rPr>
          <w:lang w:val="en-CA"/>
        </w:rPr>
        <w:t>compensation</w:t>
      </w:r>
      <w:r w:rsidR="0086090D">
        <w:rPr>
          <w:lang w:val="en-CA"/>
        </w:rPr>
        <w:t xml:space="preserve"> for the decoder). T</w:t>
      </w:r>
      <w:r>
        <w:rPr>
          <w:lang w:val="en-CA"/>
        </w:rPr>
        <w:t xml:space="preserve">his way </w:t>
      </w:r>
      <w:r w:rsidR="0086090D">
        <w:rPr>
          <w:lang w:val="en-CA"/>
        </w:rPr>
        <w:t xml:space="preserve">motion of </w:t>
      </w:r>
      <w:r w:rsidR="0062251B">
        <w:rPr>
          <w:lang w:val="en-CA"/>
        </w:rPr>
        <w:t>an object going from a side face to top or bottom face will be captured. Extending this idea further,</w:t>
      </w:r>
      <w:r w:rsidR="0062251B" w:rsidRPr="0062251B">
        <w:rPr>
          <w:lang w:val="en-CA"/>
        </w:rPr>
        <w:t xml:space="preserve"> </w:t>
      </w:r>
      <w:r w:rsidR="0062251B">
        <w:rPr>
          <w:lang w:val="en-CA"/>
        </w:rPr>
        <w:t xml:space="preserve">there </w:t>
      </w:r>
      <w:r w:rsidR="0062251B" w:rsidRPr="0062251B">
        <w:rPr>
          <w:lang w:val="en-CA"/>
        </w:rPr>
        <w:t xml:space="preserve">is untapped continuity across leftmost side face and rightmost side face. </w:t>
      </w:r>
      <w:r w:rsidR="0086090D">
        <w:rPr>
          <w:lang w:val="en-CA"/>
        </w:rPr>
        <w:t>Therefore, i</w:t>
      </w:r>
      <w:r w:rsidR="0062251B" w:rsidRPr="0062251B">
        <w:rPr>
          <w:lang w:val="en-CA"/>
        </w:rPr>
        <w:t xml:space="preserve">nstead of using Cube-4x3 format, we can imagine </w:t>
      </w:r>
      <w:r w:rsidR="00C73C86">
        <w:rPr>
          <w:lang w:val="en-CA"/>
        </w:rPr>
        <w:t xml:space="preserve">using bigger reference frames in </w:t>
      </w:r>
      <w:r w:rsidR="0062251B" w:rsidRPr="0062251B">
        <w:rPr>
          <w:lang w:val="en-CA"/>
        </w:rPr>
        <w:t xml:space="preserve">Cube-6x3 format where </w:t>
      </w:r>
      <w:r w:rsidR="00C73C86">
        <w:rPr>
          <w:lang w:val="en-CA"/>
        </w:rPr>
        <w:t>rightmost face is placed to the left of leftmost face (and vice versa).</w:t>
      </w:r>
    </w:p>
    <w:p w14:paraId="143D34C4" w14:textId="44815413" w:rsidR="0062251B" w:rsidRDefault="0086090D" w:rsidP="0062251B">
      <w:pPr>
        <w:pStyle w:val="ListParagraph"/>
        <w:numPr>
          <w:ilvl w:val="0"/>
          <w:numId w:val="21"/>
        </w:numPr>
        <w:rPr>
          <w:lang w:val="en-CA"/>
        </w:rPr>
      </w:pPr>
      <w:r>
        <w:rPr>
          <w:lang w:val="en-CA"/>
        </w:rPr>
        <w:t>U</w:t>
      </w:r>
      <w:r w:rsidR="0062251B">
        <w:rPr>
          <w:lang w:val="en-CA"/>
        </w:rPr>
        <w:t>se rotated top and bottom faces for intra prediction</w:t>
      </w:r>
      <w:r>
        <w:rPr>
          <w:lang w:val="en-CA"/>
        </w:rPr>
        <w:t xml:space="preserve"> as well</w:t>
      </w:r>
      <w:r w:rsidR="0062251B">
        <w:rPr>
          <w:lang w:val="en-CA"/>
        </w:rPr>
        <w:t>.</w:t>
      </w:r>
    </w:p>
    <w:p w14:paraId="28AD127F" w14:textId="0E4AC30A" w:rsidR="00403599" w:rsidRPr="0034145D" w:rsidRDefault="00A96515" w:rsidP="0034145D">
      <w:pPr>
        <w:pStyle w:val="ListParagraph"/>
        <w:numPr>
          <w:ilvl w:val="0"/>
          <w:numId w:val="21"/>
        </w:numPr>
        <w:rPr>
          <w:lang w:val="en-CA"/>
        </w:rPr>
      </w:pPr>
      <w:r>
        <w:rPr>
          <w:lang w:val="en-CA"/>
        </w:rPr>
        <w:t xml:space="preserve">If we carefully look at cube boundaries, it appears that Cubes do not perfectly align, rather there is small overlap (same object appears on both sides of the cube boundary). </w:t>
      </w:r>
      <w:r w:rsidR="0034145D">
        <w:rPr>
          <w:lang w:val="en-CA"/>
        </w:rPr>
        <w:t>T</w:t>
      </w:r>
      <w:r>
        <w:rPr>
          <w:lang w:val="en-CA"/>
        </w:rPr>
        <w:t xml:space="preserve">his overlap </w:t>
      </w:r>
      <w:r w:rsidR="003C027B">
        <w:rPr>
          <w:lang w:val="en-CA"/>
        </w:rPr>
        <w:t xml:space="preserve">is </w:t>
      </w:r>
      <w:r>
        <w:rPr>
          <w:lang w:val="en-CA"/>
        </w:rPr>
        <w:t>expected to hurt compression performance</w:t>
      </w:r>
      <w:r w:rsidR="0034145D" w:rsidRPr="0034145D">
        <w:rPr>
          <w:lang w:val="en-CA"/>
        </w:rPr>
        <w:t xml:space="preserve"> </w:t>
      </w:r>
      <w:r w:rsidR="0034145D">
        <w:rPr>
          <w:lang w:val="en-CA"/>
        </w:rPr>
        <w:t>and therefore, an Equirectangular to Cube-3x2 algorithm that improves on aligning cube edges is desired. I</w:t>
      </w:r>
      <w:r w:rsidR="003C027B" w:rsidRPr="0034145D">
        <w:rPr>
          <w:lang w:val="en-CA"/>
        </w:rPr>
        <w:t>t is</w:t>
      </w:r>
      <w:r w:rsidR="0034145D">
        <w:rPr>
          <w:lang w:val="en-CA"/>
        </w:rPr>
        <w:t xml:space="preserve"> worth mentioning that</w:t>
      </w:r>
      <w:r w:rsidR="003C027B" w:rsidRPr="0034145D">
        <w:rPr>
          <w:lang w:val="en-CA"/>
        </w:rPr>
        <w:t xml:space="preserve"> </w:t>
      </w:r>
      <w:r w:rsidR="0034145D">
        <w:rPr>
          <w:lang w:val="en-CA"/>
        </w:rPr>
        <w:t>this misalignment is not</w:t>
      </w:r>
      <w:r w:rsidR="003C027B" w:rsidRPr="0034145D">
        <w:rPr>
          <w:lang w:val="en-CA"/>
        </w:rPr>
        <w:t xml:space="preserve"> noticeable in</w:t>
      </w:r>
      <w:r w:rsidR="0034145D" w:rsidRPr="0034145D">
        <w:rPr>
          <w:lang w:val="en-CA"/>
        </w:rPr>
        <w:t>side a</w:t>
      </w:r>
      <w:r w:rsidR="003C027B" w:rsidRPr="0034145D">
        <w:rPr>
          <w:lang w:val="en-CA"/>
        </w:rPr>
        <w:t xml:space="preserve"> 360-degree viewer because perspective </w:t>
      </w:r>
      <w:r w:rsidR="0034145D">
        <w:rPr>
          <w:lang w:val="en-CA"/>
        </w:rPr>
        <w:t>becomes</w:t>
      </w:r>
      <w:r w:rsidR="003C027B" w:rsidRPr="0034145D">
        <w:rPr>
          <w:lang w:val="en-CA"/>
        </w:rPr>
        <w:t xml:space="preserve"> different</w:t>
      </w:r>
      <w:r w:rsidR="0034145D">
        <w:rPr>
          <w:lang w:val="en-CA"/>
        </w:rPr>
        <w:t>.</w:t>
      </w:r>
      <w:r w:rsidRPr="0034145D">
        <w:rPr>
          <w:lang w:val="en-CA"/>
        </w:rPr>
        <w:t xml:space="preserve"> </w:t>
      </w:r>
    </w:p>
    <w:p w14:paraId="4A013EF7" w14:textId="210252F3" w:rsidR="008B69A4" w:rsidRPr="005E3F9A" w:rsidRDefault="008B69A4" w:rsidP="008B69A4">
      <w:pPr>
        <w:pStyle w:val="Heading1"/>
        <w:tabs>
          <w:tab w:val="left" w:pos="360"/>
          <w:tab w:val="left" w:pos="720"/>
          <w:tab w:val="left" w:pos="1080"/>
          <w:tab w:val="left" w:pos="1440"/>
        </w:tabs>
        <w:overflowPunct w:val="0"/>
        <w:autoSpaceDE w:val="0"/>
        <w:autoSpaceDN w:val="0"/>
        <w:adjustRightInd w:val="0"/>
        <w:ind w:left="360" w:hanging="360"/>
        <w:jc w:val="left"/>
        <w:textAlignment w:val="baseline"/>
      </w:pPr>
      <w:r w:rsidRPr="005E3F9A">
        <w:t>Copyright information</w:t>
      </w:r>
    </w:p>
    <w:p w14:paraId="4C479C45" w14:textId="274DD3F4" w:rsidR="00B3327E" w:rsidRDefault="00B3327E" w:rsidP="00B3327E">
      <w:r>
        <w:t>The proposed content remains a property of GoPro and Kolor. Content copyrights are as follows:</w:t>
      </w:r>
    </w:p>
    <w:p w14:paraId="7242ECA3" w14:textId="1B2B836F" w:rsidR="00B3327E" w:rsidRDefault="00B3327E" w:rsidP="00B3327E">
      <w:pPr>
        <w:numPr>
          <w:ilvl w:val="0"/>
          <w:numId w:val="9"/>
        </w:numPr>
      </w:pPr>
      <w:r>
        <w:t>Abyss Great Shark: Copyright George Probst, GoPro and Kolor.</w:t>
      </w:r>
    </w:p>
    <w:p w14:paraId="0C7D26CC" w14:textId="7F18C178" w:rsidR="00B3327E" w:rsidRDefault="00B3327E" w:rsidP="00B3327E">
      <w:pPr>
        <w:numPr>
          <w:ilvl w:val="0"/>
          <w:numId w:val="9"/>
        </w:numPr>
      </w:pPr>
      <w:r>
        <w:t>All other videos: Copyright GoPro and Kolor.</w:t>
      </w:r>
    </w:p>
    <w:p w14:paraId="38462412" w14:textId="77777777" w:rsidR="00B3327E" w:rsidRDefault="00B3327E" w:rsidP="00B3327E"/>
    <w:p w14:paraId="75E296B6" w14:textId="77777777" w:rsidR="00B3327E" w:rsidRDefault="00B3327E" w:rsidP="00B3327E">
      <w:r>
        <w:t>The following uses are allowed for the proposed sequences:</w:t>
      </w:r>
    </w:p>
    <w:p w14:paraId="10BCAB99" w14:textId="6BCC7332" w:rsidR="00B3327E" w:rsidRDefault="00B3327E" w:rsidP="00B3327E">
      <w:pPr>
        <w:numPr>
          <w:ilvl w:val="0"/>
          <w:numId w:val="11"/>
        </w:numPr>
      </w:pPr>
      <w:r>
        <w:t>Can be published in technical papers, played at technology research and development events.</w:t>
      </w:r>
    </w:p>
    <w:p w14:paraId="310FBA37" w14:textId="65866420" w:rsidR="00B3327E" w:rsidRDefault="00B3327E" w:rsidP="00B3327E">
      <w:pPr>
        <w:numPr>
          <w:ilvl w:val="0"/>
          <w:numId w:val="11"/>
        </w:numPr>
      </w:pPr>
      <w:r>
        <w:t>Can be used by Standards committees. (e.g., ITU, MPEG, VQEG,).</w:t>
      </w:r>
    </w:p>
    <w:p w14:paraId="43679B35" w14:textId="77777777" w:rsidR="00B3327E" w:rsidRDefault="00B3327E" w:rsidP="00B3327E"/>
    <w:p w14:paraId="78BA282D" w14:textId="77777777" w:rsidR="00B3327E" w:rsidRDefault="00B3327E" w:rsidP="00B3327E">
      <w:r>
        <w:t>The following uses are not allowed for the proposed sequences:</w:t>
      </w:r>
    </w:p>
    <w:p w14:paraId="18A44414" w14:textId="6BE0DC51" w:rsidR="00B3327E" w:rsidRDefault="00B3327E" w:rsidP="00B3327E">
      <w:pPr>
        <w:numPr>
          <w:ilvl w:val="0"/>
          <w:numId w:val="13"/>
        </w:numPr>
      </w:pPr>
      <w:r>
        <w:t>Do not publish snapshots in product brochures.</w:t>
      </w:r>
    </w:p>
    <w:p w14:paraId="70D4854F" w14:textId="6115BBF5" w:rsidR="00B3327E" w:rsidRDefault="00B3327E" w:rsidP="00B3327E">
      <w:pPr>
        <w:numPr>
          <w:ilvl w:val="0"/>
          <w:numId w:val="13"/>
        </w:numPr>
      </w:pPr>
      <w:r>
        <w:t>Do not use video for marketing purposes</w:t>
      </w:r>
    </w:p>
    <w:p w14:paraId="240B23EF" w14:textId="19D87EA6" w:rsidR="00B3327E" w:rsidRDefault="00B3327E" w:rsidP="00B3327E">
      <w:pPr>
        <w:numPr>
          <w:ilvl w:val="0"/>
          <w:numId w:val="13"/>
        </w:numPr>
      </w:pPr>
      <w:r>
        <w:t>Do not redistribute video with a commercial product.</w:t>
      </w:r>
    </w:p>
    <w:p w14:paraId="5A6E4198" w14:textId="217F5536" w:rsidR="00B3327E" w:rsidRDefault="00B3327E" w:rsidP="00B3327E">
      <w:pPr>
        <w:numPr>
          <w:ilvl w:val="0"/>
          <w:numId w:val="13"/>
        </w:numPr>
      </w:pPr>
      <w:r>
        <w:t>Do not use in television shows, commercials, or movies.</w:t>
      </w:r>
    </w:p>
    <w:p w14:paraId="5AA1DFBF" w14:textId="30F0BF8A" w:rsidR="00EE2101" w:rsidRDefault="00EE2101" w:rsidP="00EE2101">
      <w:pPr>
        <w:pStyle w:val="Heading1"/>
        <w:tabs>
          <w:tab w:val="left" w:pos="360"/>
          <w:tab w:val="left" w:pos="720"/>
          <w:tab w:val="left" w:pos="1080"/>
          <w:tab w:val="left" w:pos="1440"/>
        </w:tabs>
        <w:overflowPunct w:val="0"/>
        <w:autoSpaceDE w:val="0"/>
        <w:autoSpaceDN w:val="0"/>
        <w:adjustRightInd w:val="0"/>
        <w:jc w:val="left"/>
        <w:textAlignment w:val="baseline"/>
      </w:pPr>
      <w:r>
        <w:t>Sequences</w:t>
      </w:r>
    </w:p>
    <w:p w14:paraId="2D130ACF" w14:textId="77777777" w:rsidR="00EE2101" w:rsidRPr="00EE2101" w:rsidRDefault="00EE2101" w:rsidP="00EE2101"/>
    <w:tbl>
      <w:tblPr>
        <w:tblW w:w="8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85"/>
      </w:tblGrid>
      <w:tr w:rsidR="00FD4C4B" w14:paraId="494D1C2E" w14:textId="77777777" w:rsidTr="00FD4C4B">
        <w:trPr>
          <w:trHeight w:val="4447"/>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1CE1A222" w14:textId="77777777" w:rsidR="00FD4C4B" w:rsidRDefault="00FD4C4B" w:rsidP="008D26FE">
            <w:pPr>
              <w:tabs>
                <w:tab w:val="left" w:pos="513"/>
              </w:tabs>
              <w:jc w:val="center"/>
              <w:rPr>
                <w:lang w:val="en-CA"/>
              </w:rPr>
            </w:pPr>
          </w:p>
          <w:p w14:paraId="59BA6E7C" w14:textId="77777777" w:rsidR="00EE2101" w:rsidRDefault="00EE2101" w:rsidP="008D26FE">
            <w:pPr>
              <w:tabs>
                <w:tab w:val="left" w:pos="513"/>
              </w:tabs>
              <w:jc w:val="center"/>
              <w:rPr>
                <w:lang w:val="en-CA"/>
              </w:rPr>
            </w:pPr>
            <w:r w:rsidRPr="000F4DCE">
              <w:rPr>
                <w:lang w:val="en-CA"/>
              </w:rPr>
              <w:t>abyss_great_shark_vr_30p_3840x1920.yuv</w:t>
            </w:r>
          </w:p>
          <w:p w14:paraId="2159DE02" w14:textId="77777777" w:rsidR="00FD4C4B" w:rsidRDefault="00FD4C4B" w:rsidP="008D26FE">
            <w:pPr>
              <w:tabs>
                <w:tab w:val="left" w:pos="513"/>
              </w:tabs>
              <w:jc w:val="center"/>
              <w:rPr>
                <w:lang w:val="en-CA"/>
              </w:rPr>
            </w:pPr>
          </w:p>
          <w:p w14:paraId="602D7478" w14:textId="5F99D07E" w:rsidR="00EE2101" w:rsidRDefault="00FD4C4B" w:rsidP="008D26FE">
            <w:pPr>
              <w:tabs>
                <w:tab w:val="left" w:pos="513"/>
              </w:tabs>
              <w:jc w:val="center"/>
              <w:rPr>
                <w:lang w:val="en-CA"/>
              </w:rPr>
            </w:pPr>
            <w:r>
              <w:rPr>
                <w:noProof/>
              </w:rPr>
              <w:drawing>
                <wp:inline distT="0" distB="0" distL="0" distR="0" wp14:anchorId="2AE052CF" wp14:editId="5651D83E">
                  <wp:extent cx="4996815" cy="2498725"/>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byss_great_shark_vr_30p_3840x1920.jpg"/>
                          <pic:cNvPicPr/>
                        </pic:nvPicPr>
                        <pic:blipFill>
                          <a:blip r:embed="rId15">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2AA1A56E" w14:textId="77777777" w:rsidR="00EE2101" w:rsidRPr="000F4DCE" w:rsidRDefault="00EE2101" w:rsidP="008D26FE">
            <w:pPr>
              <w:tabs>
                <w:tab w:val="left" w:pos="513"/>
              </w:tabs>
              <w:jc w:val="center"/>
              <w:rPr>
                <w:lang w:val="en-CA"/>
              </w:rPr>
            </w:pPr>
          </w:p>
        </w:tc>
      </w:tr>
      <w:tr w:rsidR="00FD4C4B" w14:paraId="782F5963"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1715C380" w14:textId="77777777" w:rsidR="00FD4C4B" w:rsidRDefault="00FD4C4B" w:rsidP="008D26FE">
            <w:pPr>
              <w:tabs>
                <w:tab w:val="left" w:pos="513"/>
              </w:tabs>
              <w:jc w:val="center"/>
              <w:rPr>
                <w:lang w:val="en-CA"/>
              </w:rPr>
            </w:pPr>
          </w:p>
          <w:p w14:paraId="4ADA0F3D" w14:textId="77777777" w:rsidR="00EE2101" w:rsidRDefault="00EE2101" w:rsidP="008D26FE">
            <w:pPr>
              <w:tabs>
                <w:tab w:val="left" w:pos="513"/>
              </w:tabs>
              <w:jc w:val="center"/>
              <w:rPr>
                <w:lang w:val="en-CA"/>
              </w:rPr>
            </w:pPr>
            <w:r w:rsidRPr="000F4DCE">
              <w:rPr>
                <w:lang w:val="en-CA"/>
              </w:rPr>
              <w:t>ballooning_vr_25p_3840x2160.yuv</w:t>
            </w:r>
          </w:p>
          <w:p w14:paraId="38F9D47A" w14:textId="77777777" w:rsidR="00FD4C4B" w:rsidRDefault="00FD4C4B" w:rsidP="008D26FE">
            <w:pPr>
              <w:tabs>
                <w:tab w:val="left" w:pos="513"/>
              </w:tabs>
              <w:jc w:val="center"/>
              <w:rPr>
                <w:lang w:val="en-CA"/>
              </w:rPr>
            </w:pPr>
          </w:p>
          <w:p w14:paraId="2A87635D" w14:textId="0C16F2F5" w:rsidR="00EE2101" w:rsidRDefault="00FD4C4B" w:rsidP="008D26FE">
            <w:pPr>
              <w:tabs>
                <w:tab w:val="left" w:pos="513"/>
              </w:tabs>
              <w:jc w:val="center"/>
              <w:rPr>
                <w:lang w:val="en-CA"/>
              </w:rPr>
            </w:pPr>
            <w:r>
              <w:rPr>
                <w:noProof/>
              </w:rPr>
              <w:drawing>
                <wp:inline distT="0" distB="0" distL="0" distR="0" wp14:anchorId="67734CAF" wp14:editId="200245BE">
                  <wp:extent cx="4996815" cy="2810510"/>
                  <wp:effectExtent l="0" t="0" r="6985"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allooning_vr_25p_3840x2160.jpg"/>
                          <pic:cNvPicPr/>
                        </pic:nvPicPr>
                        <pic:blipFill>
                          <a:blip r:embed="rId16">
                            <a:extLst>
                              <a:ext uri="{28A0092B-C50C-407E-A947-70E740481C1C}">
                                <a14:useLocalDpi xmlns:a14="http://schemas.microsoft.com/office/drawing/2010/main" val="0"/>
                              </a:ext>
                            </a:extLst>
                          </a:blip>
                          <a:stretch>
                            <a:fillRect/>
                          </a:stretch>
                        </pic:blipFill>
                        <pic:spPr>
                          <a:xfrm>
                            <a:off x="0" y="0"/>
                            <a:ext cx="4996815" cy="2810510"/>
                          </a:xfrm>
                          <a:prstGeom prst="rect">
                            <a:avLst/>
                          </a:prstGeom>
                        </pic:spPr>
                      </pic:pic>
                    </a:graphicData>
                  </a:graphic>
                </wp:inline>
              </w:drawing>
            </w:r>
          </w:p>
          <w:p w14:paraId="2E3EF916" w14:textId="77777777" w:rsidR="00EE2101" w:rsidRPr="000F4DCE" w:rsidRDefault="00EE2101" w:rsidP="008D26FE">
            <w:pPr>
              <w:tabs>
                <w:tab w:val="left" w:pos="513"/>
              </w:tabs>
              <w:jc w:val="center"/>
              <w:rPr>
                <w:lang w:val="en-CA"/>
              </w:rPr>
            </w:pPr>
          </w:p>
        </w:tc>
      </w:tr>
      <w:tr w:rsidR="00FD4C4B" w14:paraId="15E557A7"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63591107" w14:textId="77777777" w:rsidR="00FD4C4B" w:rsidRDefault="00FD4C4B" w:rsidP="008D26FE">
            <w:pPr>
              <w:tabs>
                <w:tab w:val="left" w:pos="513"/>
              </w:tabs>
              <w:jc w:val="center"/>
              <w:rPr>
                <w:lang w:val="en-CA"/>
              </w:rPr>
            </w:pPr>
          </w:p>
          <w:p w14:paraId="26FBB636" w14:textId="77777777" w:rsidR="00EE2101" w:rsidRDefault="00EE2101" w:rsidP="008D26FE">
            <w:pPr>
              <w:tabs>
                <w:tab w:val="left" w:pos="513"/>
              </w:tabs>
              <w:jc w:val="center"/>
              <w:rPr>
                <w:lang w:val="en-CA"/>
              </w:rPr>
            </w:pPr>
            <w:r w:rsidRPr="00C84ED8">
              <w:rPr>
                <w:lang w:val="en-CA"/>
              </w:rPr>
              <w:t>bicyclist_vr_25p_3840x1920.yuv</w:t>
            </w:r>
          </w:p>
          <w:p w14:paraId="6AEF2909" w14:textId="77777777" w:rsidR="00FD4C4B" w:rsidRDefault="00FD4C4B" w:rsidP="008D26FE">
            <w:pPr>
              <w:tabs>
                <w:tab w:val="left" w:pos="513"/>
              </w:tabs>
              <w:jc w:val="center"/>
              <w:rPr>
                <w:lang w:val="en-CA"/>
              </w:rPr>
            </w:pPr>
          </w:p>
          <w:p w14:paraId="2189FDC6" w14:textId="2A75A94C" w:rsidR="00EE2101" w:rsidRDefault="00FD4C4B" w:rsidP="008D26FE">
            <w:pPr>
              <w:tabs>
                <w:tab w:val="left" w:pos="513"/>
              </w:tabs>
              <w:jc w:val="center"/>
              <w:rPr>
                <w:lang w:val="en-CA"/>
              </w:rPr>
            </w:pPr>
            <w:r>
              <w:rPr>
                <w:noProof/>
              </w:rPr>
              <w:drawing>
                <wp:inline distT="0" distB="0" distL="0" distR="0" wp14:anchorId="7EEC970E" wp14:editId="31CE2748">
                  <wp:extent cx="4996815" cy="2498725"/>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icyclist_vr_25p_3840x1920.jpg"/>
                          <pic:cNvPicPr/>
                        </pic:nvPicPr>
                        <pic:blipFill>
                          <a:blip r:embed="rId17">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4B851DFB" w14:textId="77777777" w:rsidR="00EE2101" w:rsidRPr="000F4DCE" w:rsidRDefault="00EE2101" w:rsidP="008D26FE">
            <w:pPr>
              <w:tabs>
                <w:tab w:val="left" w:pos="513"/>
              </w:tabs>
              <w:jc w:val="center"/>
              <w:rPr>
                <w:lang w:val="en-CA"/>
              </w:rPr>
            </w:pPr>
          </w:p>
        </w:tc>
      </w:tr>
      <w:tr w:rsidR="00FD4C4B" w14:paraId="6E0102BB"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4CC5B419" w14:textId="77777777" w:rsidR="00FD4C4B" w:rsidRDefault="00FD4C4B" w:rsidP="008D26FE">
            <w:pPr>
              <w:tabs>
                <w:tab w:val="left" w:pos="513"/>
              </w:tabs>
              <w:jc w:val="center"/>
              <w:rPr>
                <w:lang w:val="en-CA"/>
              </w:rPr>
            </w:pPr>
          </w:p>
          <w:p w14:paraId="45D96BB2" w14:textId="77777777" w:rsidR="00EE2101" w:rsidRDefault="00EE2101" w:rsidP="008D26FE">
            <w:pPr>
              <w:tabs>
                <w:tab w:val="left" w:pos="513"/>
              </w:tabs>
              <w:jc w:val="center"/>
              <w:rPr>
                <w:lang w:val="en-CA"/>
              </w:rPr>
            </w:pPr>
            <w:r w:rsidRPr="00C84ED8">
              <w:rPr>
                <w:lang w:val="en-CA"/>
              </w:rPr>
              <w:t>glacier_vr_24p_3840x1920.yuv</w:t>
            </w:r>
          </w:p>
          <w:p w14:paraId="4105728A" w14:textId="77777777" w:rsidR="00EE2101" w:rsidRDefault="00EE2101" w:rsidP="008D26FE">
            <w:pPr>
              <w:tabs>
                <w:tab w:val="left" w:pos="513"/>
              </w:tabs>
              <w:jc w:val="center"/>
              <w:rPr>
                <w:lang w:val="en-CA"/>
              </w:rPr>
            </w:pPr>
          </w:p>
          <w:p w14:paraId="579B03BD" w14:textId="0E5B0239" w:rsidR="00FD4C4B" w:rsidRDefault="00FD4C4B" w:rsidP="008D26FE">
            <w:pPr>
              <w:tabs>
                <w:tab w:val="left" w:pos="513"/>
              </w:tabs>
              <w:jc w:val="center"/>
              <w:rPr>
                <w:lang w:val="en-CA"/>
              </w:rPr>
            </w:pPr>
            <w:r>
              <w:rPr>
                <w:noProof/>
              </w:rPr>
              <w:drawing>
                <wp:inline distT="0" distB="0" distL="0" distR="0" wp14:anchorId="54710EA9" wp14:editId="4E4638C4">
                  <wp:extent cx="4996815" cy="2498725"/>
                  <wp:effectExtent l="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lacier_vr_24p_3840x1920.jpg"/>
                          <pic:cNvPicPr/>
                        </pic:nvPicPr>
                        <pic:blipFill>
                          <a:blip r:embed="rId18">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1A60572B" w14:textId="77777777" w:rsidR="00EE2101" w:rsidRPr="000F4DCE" w:rsidRDefault="00EE2101" w:rsidP="008D26FE">
            <w:pPr>
              <w:tabs>
                <w:tab w:val="left" w:pos="513"/>
              </w:tabs>
              <w:jc w:val="center"/>
              <w:rPr>
                <w:lang w:val="en-CA"/>
              </w:rPr>
            </w:pPr>
          </w:p>
        </w:tc>
      </w:tr>
      <w:tr w:rsidR="00FD4C4B" w14:paraId="2D81C423"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76FCA472" w14:textId="77777777" w:rsidR="00FD4C4B" w:rsidRDefault="00FD4C4B" w:rsidP="008D26FE">
            <w:pPr>
              <w:tabs>
                <w:tab w:val="left" w:pos="513"/>
              </w:tabs>
              <w:jc w:val="center"/>
              <w:rPr>
                <w:lang w:val="en-CA"/>
              </w:rPr>
            </w:pPr>
          </w:p>
          <w:p w14:paraId="09080109" w14:textId="77777777" w:rsidR="00EE2101" w:rsidRDefault="00EE2101" w:rsidP="008D26FE">
            <w:pPr>
              <w:tabs>
                <w:tab w:val="left" w:pos="513"/>
              </w:tabs>
              <w:jc w:val="center"/>
              <w:rPr>
                <w:lang w:val="en-CA"/>
              </w:rPr>
            </w:pPr>
            <w:r w:rsidRPr="00C84ED8">
              <w:rPr>
                <w:lang w:val="en-CA"/>
              </w:rPr>
              <w:t>paramotor_training_vr_25p_3840x1920.yuv</w:t>
            </w:r>
          </w:p>
          <w:p w14:paraId="131C7523" w14:textId="77777777" w:rsidR="00EE2101" w:rsidRDefault="00EE2101" w:rsidP="008D26FE">
            <w:pPr>
              <w:tabs>
                <w:tab w:val="left" w:pos="513"/>
              </w:tabs>
              <w:jc w:val="center"/>
              <w:rPr>
                <w:lang w:val="en-CA"/>
              </w:rPr>
            </w:pPr>
          </w:p>
          <w:p w14:paraId="553DA32C" w14:textId="6836DE4F" w:rsidR="00FD4C4B" w:rsidRDefault="00082C65" w:rsidP="008D26FE">
            <w:pPr>
              <w:tabs>
                <w:tab w:val="left" w:pos="513"/>
              </w:tabs>
              <w:jc w:val="center"/>
              <w:rPr>
                <w:lang w:val="en-CA"/>
              </w:rPr>
            </w:pPr>
            <w:r>
              <w:rPr>
                <w:noProof/>
              </w:rPr>
              <w:drawing>
                <wp:inline distT="0" distB="0" distL="0" distR="0" wp14:anchorId="1BFB6C7F" wp14:editId="34ADFA7B">
                  <wp:extent cx="4996815" cy="2498725"/>
                  <wp:effectExtent l="0" t="0" r="698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aramotor_training_vr_25p_3840x1920.jpg"/>
                          <pic:cNvPicPr/>
                        </pic:nvPicPr>
                        <pic:blipFill>
                          <a:blip r:embed="rId19">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37D2AD08" w14:textId="77777777" w:rsidR="00EE2101" w:rsidRPr="000F4DCE" w:rsidRDefault="00EE2101" w:rsidP="008D26FE">
            <w:pPr>
              <w:tabs>
                <w:tab w:val="left" w:pos="513"/>
              </w:tabs>
              <w:jc w:val="center"/>
              <w:rPr>
                <w:lang w:val="en-CA"/>
              </w:rPr>
            </w:pPr>
          </w:p>
        </w:tc>
      </w:tr>
      <w:tr w:rsidR="00FD4C4B" w14:paraId="5DE2EE6D"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116EFE5A" w14:textId="77777777" w:rsidR="00082C65" w:rsidRDefault="00082C65" w:rsidP="008D26FE">
            <w:pPr>
              <w:tabs>
                <w:tab w:val="left" w:pos="513"/>
              </w:tabs>
              <w:jc w:val="center"/>
              <w:rPr>
                <w:lang w:val="en-CA"/>
              </w:rPr>
            </w:pPr>
          </w:p>
          <w:p w14:paraId="45C68267" w14:textId="77777777" w:rsidR="00EE2101" w:rsidRDefault="00EE2101" w:rsidP="008D26FE">
            <w:pPr>
              <w:tabs>
                <w:tab w:val="left" w:pos="513"/>
              </w:tabs>
              <w:jc w:val="center"/>
              <w:rPr>
                <w:lang w:val="en-CA"/>
              </w:rPr>
            </w:pPr>
            <w:r w:rsidRPr="00C84ED8">
              <w:rPr>
                <w:lang w:val="en-CA"/>
              </w:rPr>
              <w:t>skateboarding_vr_60p_4096x2048.yuv</w:t>
            </w:r>
          </w:p>
          <w:p w14:paraId="6B857638" w14:textId="77777777" w:rsidR="00EE2101" w:rsidRDefault="00EE2101" w:rsidP="008D26FE">
            <w:pPr>
              <w:tabs>
                <w:tab w:val="left" w:pos="513"/>
              </w:tabs>
              <w:jc w:val="center"/>
              <w:rPr>
                <w:lang w:val="en-CA"/>
              </w:rPr>
            </w:pPr>
          </w:p>
          <w:p w14:paraId="6A2088FA" w14:textId="466DA3FA" w:rsidR="00082C65" w:rsidRDefault="00082C65" w:rsidP="008D26FE">
            <w:pPr>
              <w:tabs>
                <w:tab w:val="left" w:pos="513"/>
              </w:tabs>
              <w:jc w:val="center"/>
              <w:rPr>
                <w:lang w:val="en-CA"/>
              </w:rPr>
            </w:pPr>
            <w:r>
              <w:rPr>
                <w:noProof/>
              </w:rPr>
              <w:drawing>
                <wp:inline distT="0" distB="0" distL="0" distR="0" wp14:anchorId="77388D5A" wp14:editId="29FCD2A6">
                  <wp:extent cx="4996815" cy="2498725"/>
                  <wp:effectExtent l="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kateboarding_vr_60p_4096x2048.jpg"/>
                          <pic:cNvPicPr/>
                        </pic:nvPicPr>
                        <pic:blipFill>
                          <a:blip r:embed="rId20">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664E3E2A" w14:textId="77777777" w:rsidR="00EE2101" w:rsidRPr="000F4DCE" w:rsidRDefault="00EE2101" w:rsidP="008D26FE">
            <w:pPr>
              <w:tabs>
                <w:tab w:val="left" w:pos="513"/>
              </w:tabs>
              <w:jc w:val="center"/>
              <w:rPr>
                <w:lang w:val="en-CA"/>
              </w:rPr>
            </w:pPr>
          </w:p>
        </w:tc>
      </w:tr>
      <w:tr w:rsidR="00FD4C4B" w14:paraId="5C4090F5"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6329E57F" w14:textId="77777777" w:rsidR="00082C65" w:rsidRDefault="00082C65" w:rsidP="008D26FE">
            <w:pPr>
              <w:tabs>
                <w:tab w:val="left" w:pos="513"/>
              </w:tabs>
              <w:jc w:val="center"/>
              <w:rPr>
                <w:lang w:val="en-CA"/>
              </w:rPr>
            </w:pPr>
          </w:p>
          <w:p w14:paraId="7A152326" w14:textId="77777777" w:rsidR="00EE2101" w:rsidRDefault="00EE2101" w:rsidP="008D26FE">
            <w:pPr>
              <w:tabs>
                <w:tab w:val="left" w:pos="513"/>
              </w:tabs>
              <w:jc w:val="center"/>
              <w:rPr>
                <w:lang w:val="en-CA"/>
              </w:rPr>
            </w:pPr>
            <w:r w:rsidRPr="00C84ED8">
              <w:rPr>
                <w:lang w:val="en-CA"/>
              </w:rPr>
              <w:t>ski_downhill_vr_30p_3840x2160.yuv</w:t>
            </w:r>
          </w:p>
          <w:p w14:paraId="17F25CB9" w14:textId="77777777" w:rsidR="00EE2101" w:rsidRDefault="00EE2101" w:rsidP="008D26FE">
            <w:pPr>
              <w:tabs>
                <w:tab w:val="left" w:pos="513"/>
              </w:tabs>
              <w:jc w:val="center"/>
              <w:rPr>
                <w:lang w:val="en-CA"/>
              </w:rPr>
            </w:pPr>
          </w:p>
          <w:p w14:paraId="59562602" w14:textId="7ACF1563" w:rsidR="00082C65" w:rsidRDefault="00082C65" w:rsidP="008D26FE">
            <w:pPr>
              <w:tabs>
                <w:tab w:val="left" w:pos="513"/>
              </w:tabs>
              <w:jc w:val="center"/>
              <w:rPr>
                <w:lang w:val="en-CA"/>
              </w:rPr>
            </w:pPr>
            <w:r>
              <w:rPr>
                <w:noProof/>
              </w:rPr>
              <w:drawing>
                <wp:inline distT="0" distB="0" distL="0" distR="0" wp14:anchorId="75747DFC" wp14:editId="33477ED4">
                  <wp:extent cx="4996815" cy="2810510"/>
                  <wp:effectExtent l="0" t="0" r="6985"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ki_downhill_vr_30p_3840x2160.jpg"/>
                          <pic:cNvPicPr/>
                        </pic:nvPicPr>
                        <pic:blipFill>
                          <a:blip r:embed="rId21">
                            <a:extLst>
                              <a:ext uri="{28A0092B-C50C-407E-A947-70E740481C1C}">
                                <a14:useLocalDpi xmlns:a14="http://schemas.microsoft.com/office/drawing/2010/main" val="0"/>
                              </a:ext>
                            </a:extLst>
                          </a:blip>
                          <a:stretch>
                            <a:fillRect/>
                          </a:stretch>
                        </pic:blipFill>
                        <pic:spPr>
                          <a:xfrm>
                            <a:off x="0" y="0"/>
                            <a:ext cx="4996815" cy="2810510"/>
                          </a:xfrm>
                          <a:prstGeom prst="rect">
                            <a:avLst/>
                          </a:prstGeom>
                        </pic:spPr>
                      </pic:pic>
                    </a:graphicData>
                  </a:graphic>
                </wp:inline>
              </w:drawing>
            </w:r>
          </w:p>
          <w:p w14:paraId="65E1C474" w14:textId="77777777" w:rsidR="00EE2101" w:rsidRPr="000F4DCE" w:rsidRDefault="00EE2101" w:rsidP="008D26FE">
            <w:pPr>
              <w:tabs>
                <w:tab w:val="left" w:pos="513"/>
              </w:tabs>
              <w:jc w:val="center"/>
              <w:rPr>
                <w:lang w:val="en-CA"/>
              </w:rPr>
            </w:pPr>
          </w:p>
        </w:tc>
      </w:tr>
      <w:tr w:rsidR="00FD4C4B" w14:paraId="34390DE3"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58D962FB" w14:textId="77777777" w:rsidR="00082C65" w:rsidRDefault="00082C65" w:rsidP="008D26FE">
            <w:pPr>
              <w:tabs>
                <w:tab w:val="left" w:pos="513"/>
              </w:tabs>
              <w:jc w:val="center"/>
              <w:rPr>
                <w:lang w:val="en-CA"/>
              </w:rPr>
            </w:pPr>
          </w:p>
          <w:p w14:paraId="47DBD8AF" w14:textId="77777777" w:rsidR="00EE2101" w:rsidRDefault="00EE2101" w:rsidP="008D26FE">
            <w:pPr>
              <w:tabs>
                <w:tab w:val="left" w:pos="513"/>
              </w:tabs>
              <w:jc w:val="center"/>
              <w:rPr>
                <w:lang w:val="en-CA"/>
              </w:rPr>
            </w:pPr>
            <w:r w:rsidRPr="00C84ED8">
              <w:rPr>
                <w:lang w:val="en-CA"/>
              </w:rPr>
              <w:t>timelapse_basejump_vr_25p_3840x1920.yuv</w:t>
            </w:r>
          </w:p>
          <w:p w14:paraId="5814833F" w14:textId="77777777" w:rsidR="00EE2101" w:rsidRDefault="00EE2101" w:rsidP="008D26FE">
            <w:pPr>
              <w:tabs>
                <w:tab w:val="left" w:pos="513"/>
              </w:tabs>
              <w:jc w:val="center"/>
              <w:rPr>
                <w:lang w:val="en-CA"/>
              </w:rPr>
            </w:pPr>
          </w:p>
          <w:p w14:paraId="26B71A77" w14:textId="7B4476CE" w:rsidR="00082C65" w:rsidRDefault="00082C65" w:rsidP="008D26FE">
            <w:pPr>
              <w:tabs>
                <w:tab w:val="left" w:pos="513"/>
              </w:tabs>
              <w:jc w:val="center"/>
              <w:rPr>
                <w:lang w:val="en-CA"/>
              </w:rPr>
            </w:pPr>
            <w:r>
              <w:rPr>
                <w:noProof/>
              </w:rPr>
              <w:drawing>
                <wp:inline distT="0" distB="0" distL="0" distR="0" wp14:anchorId="0C8EBA45" wp14:editId="7685299D">
                  <wp:extent cx="4996815" cy="2498725"/>
                  <wp:effectExtent l="0" t="0" r="698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timelapse_basejump_vr_25p_3840x1920.jpg"/>
                          <pic:cNvPicPr/>
                        </pic:nvPicPr>
                        <pic:blipFill>
                          <a:blip r:embed="rId22">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3405F021" w14:textId="77777777" w:rsidR="00EE2101" w:rsidRPr="000F4DCE" w:rsidRDefault="00EE2101" w:rsidP="008D26FE">
            <w:pPr>
              <w:tabs>
                <w:tab w:val="left" w:pos="513"/>
              </w:tabs>
              <w:jc w:val="center"/>
              <w:rPr>
                <w:lang w:val="en-CA"/>
              </w:rPr>
            </w:pPr>
          </w:p>
        </w:tc>
      </w:tr>
      <w:tr w:rsidR="00FD4C4B" w14:paraId="7CB6A74A"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6D9A5276" w14:textId="77777777" w:rsidR="00082C65" w:rsidRDefault="00082C65" w:rsidP="008D26FE">
            <w:pPr>
              <w:tabs>
                <w:tab w:val="left" w:pos="513"/>
              </w:tabs>
              <w:jc w:val="center"/>
              <w:rPr>
                <w:lang w:val="en-CA"/>
              </w:rPr>
            </w:pPr>
          </w:p>
          <w:p w14:paraId="25FBE147" w14:textId="77777777" w:rsidR="00EE2101" w:rsidRDefault="00EE2101" w:rsidP="008D26FE">
            <w:pPr>
              <w:tabs>
                <w:tab w:val="left" w:pos="513"/>
              </w:tabs>
              <w:jc w:val="center"/>
              <w:rPr>
                <w:lang w:val="en-CA"/>
              </w:rPr>
            </w:pPr>
            <w:r w:rsidRPr="00C84ED8">
              <w:rPr>
                <w:lang w:val="en-CA"/>
              </w:rPr>
              <w:t>timelapse_building_vr_25p_3840x1920.yuv</w:t>
            </w:r>
          </w:p>
          <w:p w14:paraId="4AFE2F05" w14:textId="77777777" w:rsidR="00EE2101" w:rsidRDefault="00EE2101" w:rsidP="008D26FE">
            <w:pPr>
              <w:tabs>
                <w:tab w:val="left" w:pos="513"/>
              </w:tabs>
              <w:jc w:val="center"/>
              <w:rPr>
                <w:lang w:val="en-CA"/>
              </w:rPr>
            </w:pPr>
          </w:p>
          <w:p w14:paraId="545A5E65" w14:textId="30C584CD" w:rsidR="00082C65" w:rsidRDefault="00082C65" w:rsidP="008D26FE">
            <w:pPr>
              <w:tabs>
                <w:tab w:val="left" w:pos="513"/>
              </w:tabs>
              <w:jc w:val="center"/>
              <w:rPr>
                <w:lang w:val="en-CA"/>
              </w:rPr>
            </w:pPr>
            <w:r>
              <w:rPr>
                <w:noProof/>
              </w:rPr>
              <w:drawing>
                <wp:inline distT="0" distB="0" distL="0" distR="0" wp14:anchorId="24848AA9" wp14:editId="3500F16A">
                  <wp:extent cx="4996815" cy="2498725"/>
                  <wp:effectExtent l="0" t="0" r="698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timelapse_building_vr_25p_3840x1920.jpg"/>
                          <pic:cNvPicPr/>
                        </pic:nvPicPr>
                        <pic:blipFill>
                          <a:blip r:embed="rId23">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0BD69CDA" w14:textId="77777777" w:rsidR="00EE2101" w:rsidRPr="000F4DCE" w:rsidRDefault="00EE2101" w:rsidP="008D26FE">
            <w:pPr>
              <w:tabs>
                <w:tab w:val="left" w:pos="513"/>
              </w:tabs>
              <w:jc w:val="center"/>
              <w:rPr>
                <w:lang w:val="en-CA"/>
              </w:rPr>
            </w:pPr>
          </w:p>
        </w:tc>
      </w:tr>
    </w:tbl>
    <w:p w14:paraId="70F9177F" w14:textId="77777777" w:rsidR="00E70814" w:rsidRDefault="00E70814" w:rsidP="00E70814">
      <w:pPr>
        <w:pStyle w:val="Heading1"/>
        <w:tabs>
          <w:tab w:val="left" w:pos="360"/>
          <w:tab w:val="left" w:pos="720"/>
          <w:tab w:val="left" w:pos="1080"/>
          <w:tab w:val="left" w:pos="1440"/>
        </w:tabs>
        <w:overflowPunct w:val="0"/>
        <w:autoSpaceDE w:val="0"/>
        <w:autoSpaceDN w:val="0"/>
        <w:adjustRightInd w:val="0"/>
        <w:jc w:val="left"/>
        <w:textAlignment w:val="baseline"/>
      </w:pPr>
    </w:p>
    <w:p w14:paraId="2063C820" w14:textId="2F014320" w:rsidR="006E454F" w:rsidRDefault="006E454F" w:rsidP="00E70814">
      <w:pPr>
        <w:pStyle w:val="Heading1"/>
        <w:tabs>
          <w:tab w:val="left" w:pos="360"/>
          <w:tab w:val="left" w:pos="720"/>
          <w:tab w:val="left" w:pos="1080"/>
          <w:tab w:val="left" w:pos="1440"/>
        </w:tabs>
        <w:overflowPunct w:val="0"/>
        <w:autoSpaceDE w:val="0"/>
        <w:autoSpaceDN w:val="0"/>
        <w:adjustRightInd w:val="0"/>
        <w:jc w:val="left"/>
        <w:textAlignment w:val="baseline"/>
      </w:pPr>
      <w:r>
        <w:t>Viewing Test Sequences</w:t>
      </w:r>
    </w:p>
    <w:p w14:paraId="420EE17C" w14:textId="59E7478E" w:rsidR="00F75D0B" w:rsidRDefault="00F75D0B" w:rsidP="00F75D0B">
      <w:pPr>
        <w:pStyle w:val="Heading2"/>
      </w:pPr>
      <w:r>
        <w:t>Original</w:t>
      </w:r>
      <w:r>
        <w:t xml:space="preserve"> Files</w:t>
      </w:r>
    </w:p>
    <w:p w14:paraId="3163BB56" w14:textId="3F28346F" w:rsidR="00F75D0B" w:rsidRDefault="00F75D0B" w:rsidP="00F75D0B">
      <w:r>
        <w:t xml:space="preserve">Uncompressed 8 bit YUV-420 sequences </w:t>
      </w:r>
      <w:r>
        <w:t xml:space="preserve">in equirectangular and Cube-4x3 format </w:t>
      </w:r>
      <w:r>
        <w:t>have been uploaded to MPEG content repository</w:t>
      </w:r>
      <w:r>
        <w:t xml:space="preserve">. In the equirectangular folder, we have also shared mp4 versions. The mp4 files can directly be played with GoPro’s free </w:t>
      </w:r>
      <w:bookmarkStart w:id="1" w:name="_GoBack"/>
      <w:bookmarkEnd w:id="1"/>
      <w:r>
        <w:t xml:space="preserve">360-degree player, </w:t>
      </w:r>
      <w:hyperlink r:id="rId24" w:history="1">
        <w:r w:rsidRPr="00F75D0B">
          <w:rPr>
            <w:rStyle w:val="Hyperlink"/>
          </w:rPr>
          <w:t>Kolor Eyes</w:t>
        </w:r>
      </w:hyperlink>
      <w:r>
        <w:t>.</w:t>
      </w:r>
    </w:p>
    <w:p w14:paraId="6F33583C" w14:textId="3BAC982C" w:rsidR="00E70814" w:rsidRDefault="00E70814" w:rsidP="00F75D0B">
      <w:pPr>
        <w:pStyle w:val="Heading2"/>
      </w:pPr>
      <w:r>
        <w:t>Proxy Files</w:t>
      </w:r>
    </w:p>
    <w:p w14:paraId="04480985" w14:textId="2EDDC0F4" w:rsidR="00EE2101" w:rsidRDefault="00E70814" w:rsidP="00E70814">
      <w:r>
        <w:t xml:space="preserve">We have also made available down-sampled proxy files for browsing and playback purposes, which can be </w:t>
      </w:r>
      <w:r w:rsidR="006311E0">
        <w:t xml:space="preserve">played or </w:t>
      </w:r>
      <w:r>
        <w:t>downloaded from the following locations:</w:t>
      </w:r>
    </w:p>
    <w:p w14:paraId="72EE6CBC" w14:textId="77777777" w:rsidR="00E70814" w:rsidRDefault="00E70814" w:rsidP="00E70814"/>
    <w:p w14:paraId="4C89C67F" w14:textId="77777777" w:rsidR="00E70814" w:rsidRPr="00E70814" w:rsidRDefault="00E70814" w:rsidP="00E70814">
      <w:pPr>
        <w:rPr>
          <w:sz w:val="32"/>
          <w:szCs w:val="32"/>
        </w:rPr>
      </w:pPr>
      <w:r w:rsidRPr="00E70814">
        <w:t>Equirectangular (391MB):</w:t>
      </w:r>
    </w:p>
    <w:p w14:paraId="5C90E64E" w14:textId="77777777" w:rsidR="00E70814" w:rsidRPr="00E70814" w:rsidRDefault="00B473AA" w:rsidP="00E70814">
      <w:hyperlink r:id="rId25" w:history="1">
        <w:r w:rsidR="00E70814" w:rsidRPr="00E70814">
          <w:rPr>
            <w:color w:val="0000FF"/>
            <w:u w:val="single" w:color="0000FF"/>
          </w:rPr>
          <w:t>https://www.dropbox.com/sh/90xqjqfnccxeihg/AABiIYjKJwRKOUYsfLIKkZWRa?dl=0</w:t>
        </w:r>
      </w:hyperlink>
    </w:p>
    <w:p w14:paraId="3DE014F4" w14:textId="77777777" w:rsidR="00E70814" w:rsidRDefault="00E70814" w:rsidP="00E70814">
      <w:pPr>
        <w:rPr>
          <w:sz w:val="32"/>
          <w:szCs w:val="32"/>
        </w:rPr>
      </w:pPr>
      <w:r>
        <w:rPr>
          <w:rFonts w:ascii="Consolas" w:hAnsi="Consolas" w:cs="Consolas"/>
        </w:rPr>
        <w:t> </w:t>
      </w:r>
    </w:p>
    <w:p w14:paraId="5890AD94" w14:textId="77777777" w:rsidR="00E70814" w:rsidRPr="00E70814" w:rsidRDefault="00E70814" w:rsidP="00E70814">
      <w:pPr>
        <w:rPr>
          <w:sz w:val="32"/>
          <w:szCs w:val="32"/>
        </w:rPr>
      </w:pPr>
      <w:r w:rsidRPr="00E70814">
        <w:t>Cube-4x3 (179MB):</w:t>
      </w:r>
    </w:p>
    <w:p w14:paraId="6D10024C" w14:textId="415FF7E8" w:rsidR="00E70814" w:rsidRPr="00E70814" w:rsidRDefault="00B473AA" w:rsidP="00E70814">
      <w:hyperlink r:id="rId26" w:history="1">
        <w:r w:rsidR="00E70814" w:rsidRPr="00E70814">
          <w:rPr>
            <w:color w:val="0000FF"/>
            <w:u w:val="single" w:color="0000FF"/>
          </w:rPr>
          <w:t>https://www.dropbox.com/sh/zmgv844qjglwlfo/AADM_WSH-mON_EYP3hdD1vvna?dl=0</w:t>
        </w:r>
      </w:hyperlink>
    </w:p>
    <w:p w14:paraId="63F37D39" w14:textId="77777777" w:rsidR="00E70814" w:rsidRDefault="00E70814" w:rsidP="00E70814"/>
    <w:p w14:paraId="3EC001B1" w14:textId="77777777" w:rsidR="008B69A4" w:rsidRDefault="008B69A4" w:rsidP="008B69A4">
      <w:pPr>
        <w:pStyle w:val="Heading1"/>
        <w:tabs>
          <w:tab w:val="left" w:pos="360"/>
          <w:tab w:val="left" w:pos="720"/>
          <w:tab w:val="left" w:pos="1080"/>
          <w:tab w:val="left" w:pos="1440"/>
        </w:tabs>
        <w:overflowPunct w:val="0"/>
        <w:autoSpaceDE w:val="0"/>
        <w:autoSpaceDN w:val="0"/>
        <w:adjustRightInd w:val="0"/>
        <w:jc w:val="left"/>
        <w:textAlignment w:val="baseline"/>
      </w:pPr>
      <w:r w:rsidRPr="000444B9">
        <w:t>References</w:t>
      </w:r>
    </w:p>
    <w:p w14:paraId="14492953" w14:textId="28ED9E42" w:rsidR="008B69A4" w:rsidRPr="008E56A4" w:rsidRDefault="000B3B10" w:rsidP="008E56A4">
      <w:pPr>
        <w:pStyle w:val="ListParagraph"/>
        <w:numPr>
          <w:ilvl w:val="0"/>
          <w:numId w:val="20"/>
        </w:numPr>
        <w:tabs>
          <w:tab w:val="left" w:pos="426"/>
          <w:tab w:val="left" w:pos="1080"/>
          <w:tab w:val="left" w:pos="1440"/>
        </w:tabs>
        <w:overflowPunct w:val="0"/>
        <w:autoSpaceDE w:val="0"/>
        <w:autoSpaceDN w:val="0"/>
        <w:adjustRightInd w:val="0"/>
        <w:spacing w:before="136"/>
        <w:jc w:val="left"/>
        <w:textAlignment w:val="baseline"/>
        <w:rPr>
          <w:szCs w:val="22"/>
          <w:lang w:val="en-CA"/>
        </w:rPr>
      </w:pPr>
      <w:r w:rsidRPr="008E56A4">
        <w:rPr>
          <w:szCs w:val="22"/>
          <w:lang w:val="en-CA"/>
        </w:rPr>
        <w:t>J. Ridge, M.M. Hannuksela, “Virtual reality requirements for future video coding” 53rd Meeting: 20–26 February 2016, San Diego, US</w:t>
      </w:r>
      <w:r w:rsidR="005F4450" w:rsidRPr="008E56A4">
        <w:rPr>
          <w:szCs w:val="22"/>
          <w:lang w:val="en-CA"/>
        </w:rPr>
        <w:t xml:space="preserve"> (</w:t>
      </w:r>
      <w:r w:rsidR="005F4450" w:rsidRPr="008E56A4">
        <w:rPr>
          <w:rFonts w:eastAsia="Arial Unicode MS"/>
          <w:kern w:val="2"/>
          <w:lang w:val="en-CA" w:eastAsia="zh-CN"/>
        </w:rPr>
        <w:t>VCEG-BA07)</w:t>
      </w:r>
    </w:p>
    <w:p w14:paraId="61F27C82" w14:textId="121C30D3" w:rsidR="000B3B10" w:rsidRPr="008E56A4" w:rsidRDefault="00692A0F" w:rsidP="008E56A4">
      <w:pPr>
        <w:pStyle w:val="ListParagraph"/>
        <w:numPr>
          <w:ilvl w:val="0"/>
          <w:numId w:val="20"/>
        </w:numPr>
        <w:tabs>
          <w:tab w:val="left" w:pos="426"/>
          <w:tab w:val="left" w:pos="1080"/>
          <w:tab w:val="left" w:pos="1440"/>
        </w:tabs>
        <w:overflowPunct w:val="0"/>
        <w:autoSpaceDE w:val="0"/>
        <w:autoSpaceDN w:val="0"/>
        <w:adjustRightInd w:val="0"/>
        <w:spacing w:before="136"/>
        <w:jc w:val="left"/>
        <w:textAlignment w:val="baseline"/>
        <w:rPr>
          <w:szCs w:val="22"/>
          <w:lang w:val="en-CA"/>
        </w:rPr>
      </w:pPr>
      <w:r>
        <w:rPr>
          <w:szCs w:val="22"/>
          <w:lang w:val="en-CA"/>
        </w:rPr>
        <w:t>E. Kuzyakov and D. Pio “</w:t>
      </w:r>
      <w:r w:rsidR="000B3B10" w:rsidRPr="008E56A4">
        <w:rPr>
          <w:szCs w:val="22"/>
          <w:lang w:val="en-CA"/>
        </w:rPr>
        <w:t>Facebook’s encoding techniques for 360 and VR video</w:t>
      </w:r>
      <w:r>
        <w:rPr>
          <w:szCs w:val="22"/>
          <w:lang w:val="en-CA"/>
        </w:rPr>
        <w:t>”</w:t>
      </w:r>
      <w:r w:rsidR="000B3B10" w:rsidRPr="008E56A4">
        <w:rPr>
          <w:szCs w:val="22"/>
          <w:lang w:val="en-CA"/>
        </w:rPr>
        <w:t>.</w:t>
      </w:r>
      <w:r w:rsidR="005F4450" w:rsidRPr="008E56A4">
        <w:rPr>
          <w:szCs w:val="22"/>
          <w:lang w:val="en-CA"/>
        </w:rPr>
        <w:t xml:space="preserve"> </w:t>
      </w:r>
      <w:hyperlink r:id="rId27" w:history="1">
        <w:r w:rsidR="005F4450" w:rsidRPr="008E56A4">
          <w:rPr>
            <w:rStyle w:val="Hyperlink"/>
            <w:szCs w:val="22"/>
            <w:lang w:val="en-CA"/>
          </w:rPr>
          <w:t>Link</w:t>
        </w:r>
      </w:hyperlink>
    </w:p>
    <w:p w14:paraId="2E5E0530" w14:textId="5EA3A73D" w:rsidR="000B3B10" w:rsidRPr="008E56A4" w:rsidRDefault="000B3B10" w:rsidP="008E56A4">
      <w:pPr>
        <w:pStyle w:val="ListParagraph"/>
        <w:numPr>
          <w:ilvl w:val="0"/>
          <w:numId w:val="20"/>
        </w:numPr>
        <w:tabs>
          <w:tab w:val="left" w:pos="426"/>
          <w:tab w:val="left" w:pos="1080"/>
          <w:tab w:val="left" w:pos="1440"/>
        </w:tabs>
        <w:overflowPunct w:val="0"/>
        <w:autoSpaceDE w:val="0"/>
        <w:autoSpaceDN w:val="0"/>
        <w:adjustRightInd w:val="0"/>
        <w:spacing w:before="136"/>
        <w:jc w:val="left"/>
        <w:textAlignment w:val="baseline"/>
        <w:rPr>
          <w:szCs w:val="22"/>
          <w:lang w:val="en-CA"/>
        </w:rPr>
      </w:pPr>
      <w:r w:rsidRPr="008E56A4">
        <w:rPr>
          <w:szCs w:val="22"/>
          <w:lang w:val="en-CA"/>
        </w:rPr>
        <w:t>Facebook’s equirectangular to cube map tool</w:t>
      </w:r>
      <w:r w:rsidR="00692A0F">
        <w:rPr>
          <w:szCs w:val="22"/>
          <w:lang w:val="en-CA"/>
        </w:rPr>
        <w:t xml:space="preserve"> on GitHub</w:t>
      </w:r>
      <w:r w:rsidR="005F4450" w:rsidRPr="008E56A4">
        <w:rPr>
          <w:szCs w:val="22"/>
          <w:lang w:val="en-CA"/>
        </w:rPr>
        <w:t xml:space="preserve">. </w:t>
      </w:r>
      <w:hyperlink r:id="rId28" w:history="1">
        <w:r w:rsidR="005F4450" w:rsidRPr="008E56A4">
          <w:rPr>
            <w:rStyle w:val="Hyperlink"/>
            <w:szCs w:val="22"/>
            <w:lang w:val="en-CA"/>
          </w:rPr>
          <w:t>Link</w:t>
        </w:r>
      </w:hyperlink>
    </w:p>
    <w:p w14:paraId="73E6FF10" w14:textId="77777777" w:rsidR="000B3B10" w:rsidRPr="008E56A4" w:rsidRDefault="000B3B10" w:rsidP="008E56A4">
      <w:pPr>
        <w:pStyle w:val="ListParagraph"/>
        <w:numPr>
          <w:ilvl w:val="0"/>
          <w:numId w:val="20"/>
        </w:numPr>
        <w:tabs>
          <w:tab w:val="left" w:pos="426"/>
          <w:tab w:val="left" w:pos="1080"/>
          <w:tab w:val="left" w:pos="1440"/>
        </w:tabs>
        <w:overflowPunct w:val="0"/>
        <w:autoSpaceDE w:val="0"/>
        <w:autoSpaceDN w:val="0"/>
        <w:adjustRightInd w:val="0"/>
        <w:spacing w:before="136"/>
        <w:jc w:val="left"/>
        <w:textAlignment w:val="baseline"/>
        <w:rPr>
          <w:szCs w:val="22"/>
          <w:lang w:val="en-CA"/>
        </w:rPr>
      </w:pPr>
      <w:r w:rsidRPr="008E56A4">
        <w:rPr>
          <w:szCs w:val="22"/>
          <w:lang w:val="en-CA"/>
        </w:rPr>
        <w:t xml:space="preserve">FFmpeg, </w:t>
      </w:r>
      <w:hyperlink r:id="rId29" w:history="1">
        <w:r w:rsidRPr="008E56A4">
          <w:rPr>
            <w:rStyle w:val="Hyperlink"/>
            <w:szCs w:val="22"/>
            <w:lang w:val="en-CA"/>
          </w:rPr>
          <w:t>https://www.ffmpeg.org/</w:t>
        </w:r>
      </w:hyperlink>
      <w:r w:rsidRPr="008E56A4">
        <w:rPr>
          <w:szCs w:val="22"/>
          <w:lang w:val="en-CA"/>
        </w:rPr>
        <w:t xml:space="preserve"> </w:t>
      </w:r>
    </w:p>
    <w:p w14:paraId="2235DBC7" w14:textId="197F63C1" w:rsidR="000B3B10" w:rsidRPr="008E56A4" w:rsidRDefault="005F4450" w:rsidP="008E56A4">
      <w:pPr>
        <w:pStyle w:val="ListParagraph"/>
        <w:numPr>
          <w:ilvl w:val="0"/>
          <w:numId w:val="20"/>
        </w:numPr>
        <w:tabs>
          <w:tab w:val="left" w:pos="426"/>
          <w:tab w:val="left" w:pos="1080"/>
          <w:tab w:val="left" w:pos="1440"/>
        </w:tabs>
        <w:overflowPunct w:val="0"/>
        <w:autoSpaceDE w:val="0"/>
        <w:autoSpaceDN w:val="0"/>
        <w:adjustRightInd w:val="0"/>
        <w:spacing w:before="136"/>
        <w:jc w:val="left"/>
        <w:textAlignment w:val="baseline"/>
        <w:rPr>
          <w:szCs w:val="22"/>
          <w:lang w:val="en-CA"/>
        </w:rPr>
      </w:pPr>
      <w:r w:rsidRPr="008E56A4">
        <w:rPr>
          <w:szCs w:val="22"/>
          <w:lang w:val="en-CA"/>
        </w:rPr>
        <w:t xml:space="preserve">GoPro </w:t>
      </w:r>
      <w:hyperlink r:id="rId30" w:history="1">
        <w:r w:rsidRPr="008E56A4">
          <w:rPr>
            <w:rStyle w:val="Hyperlink"/>
            <w:szCs w:val="22"/>
            <w:lang w:val="en-CA"/>
          </w:rPr>
          <w:t>Omni</w:t>
        </w:r>
      </w:hyperlink>
      <w:r w:rsidRPr="008E56A4">
        <w:rPr>
          <w:szCs w:val="22"/>
          <w:lang w:val="en-CA"/>
        </w:rPr>
        <w:t xml:space="preserve"> Rig </w:t>
      </w:r>
    </w:p>
    <w:p w14:paraId="18A36540" w14:textId="0AA3F189" w:rsidR="00692A0F" w:rsidRPr="00A6213F" w:rsidRDefault="00692A0F" w:rsidP="00692A0F">
      <w:pPr>
        <w:pStyle w:val="Style1"/>
        <w:numPr>
          <w:ilvl w:val="0"/>
          <w:numId w:val="20"/>
        </w:numPr>
        <w:rPr>
          <w:rFonts w:ascii="Times New Roman" w:hAnsi="Times New Roman"/>
          <w:lang w:eastAsia="ja-JP"/>
        </w:rPr>
      </w:pPr>
      <w:bookmarkStart w:id="2" w:name="_Ref431993383"/>
      <w:r w:rsidRPr="00A6213F">
        <w:rPr>
          <w:rFonts w:ascii="Times New Roman" w:hAnsi="Times New Roman"/>
          <w:lang w:val="de-AT"/>
        </w:rPr>
        <w:t>“</w:t>
      </w:r>
      <w:hyperlink r:id="rId31" w:history="1">
        <w:r w:rsidRPr="008E56A4">
          <w:rPr>
            <w:rStyle w:val="Hyperlink"/>
            <w:rFonts w:ascii="Times New Roman" w:hAnsi="Times New Roman"/>
            <w:lang w:val="de-AT"/>
          </w:rPr>
          <w:t>N15452</w:t>
        </w:r>
      </w:hyperlink>
      <w:r w:rsidRPr="00A6213F">
        <w:rPr>
          <w:rFonts w:ascii="Times New Roman" w:hAnsi="Times New Roman"/>
          <w:lang w:val="de-AT"/>
        </w:rPr>
        <w:t xml:space="preserve">: </w:t>
      </w:r>
      <w:r w:rsidRPr="00A6213F">
        <w:rPr>
          <w:rFonts w:ascii="Times New Roman" w:hAnsi="Times New Roman"/>
          <w:bCs/>
          <w:lang w:val="en-CA"/>
        </w:rPr>
        <w:t>Call for Test Materials for Future Video Coding Standardization</w:t>
      </w:r>
      <w:r w:rsidRPr="00A6213F">
        <w:rPr>
          <w:rFonts w:ascii="Times New Roman" w:hAnsi="Times New Roman"/>
          <w:lang w:val="de-AT"/>
        </w:rPr>
        <w:t>“, Warszawa, 2015.</w:t>
      </w:r>
      <w:bookmarkEnd w:id="2"/>
    </w:p>
    <w:p w14:paraId="4113C14A" w14:textId="77777777" w:rsidR="00D846A6" w:rsidRDefault="00D846A6">
      <w:pPr>
        <w:rPr>
          <w:lang w:val="de-AT"/>
        </w:rPr>
      </w:pPr>
    </w:p>
    <w:sectPr w:rsidR="00D846A6">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98A785" w14:textId="77777777" w:rsidR="00B473AA" w:rsidRDefault="00B473AA">
      <w:r>
        <w:separator/>
      </w:r>
    </w:p>
  </w:endnote>
  <w:endnote w:type="continuationSeparator" w:id="0">
    <w:p w14:paraId="0F239B2D" w14:textId="77777777" w:rsidR="00B473AA" w:rsidRDefault="00B473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明朝">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 w:name="Lucida Grande">
    <w:altName w:val="Arial"/>
    <w:panose1 w:val="020B0600040502020204"/>
    <w:charset w:val="00"/>
    <w:family w:val="auto"/>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 w:name="Consolas">
    <w:panose1 w:val="020B0609020204030204"/>
    <w:charset w:val="00"/>
    <w:family w:val="auto"/>
    <w:pitch w:val="variable"/>
    <w:sig w:usb0="E10002FF" w:usb1="4000FCFF" w:usb2="00000009" w:usb3="00000000" w:csb0="0000019F" w:csb1="00000000"/>
  </w:font>
  <w:font w:name="Arial Unicode MS">
    <w:panose1 w:val="020B0604020202020204"/>
    <w:charset w:val="00"/>
    <w:family w:val="auto"/>
    <w:pitch w:val="variable"/>
    <w:sig w:usb0="F7FFAFFF" w:usb1="E9DFFFFF" w:usb2="0000003F" w:usb3="00000000" w:csb0="003F01FF" w:csb1="00000000"/>
  </w:font>
  <w:font w:name="ＭＳ ゴシック">
    <w:charset w:val="80"/>
    <w:family w:val="auto"/>
    <w:pitch w:val="variable"/>
    <w:sig w:usb0="E00002FF" w:usb1="6AC7FDFB" w:usb2="08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C66726" w14:textId="77777777" w:rsidR="00B473AA" w:rsidRDefault="00B473AA">
      <w:r>
        <w:separator/>
      </w:r>
    </w:p>
  </w:footnote>
  <w:footnote w:type="continuationSeparator" w:id="0">
    <w:p w14:paraId="7385439F" w14:textId="77777777" w:rsidR="00B473AA" w:rsidRDefault="00B473AA">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CF6861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B88A0226"/>
    <w:lvl w:ilvl="0">
      <w:numFmt w:val="decimal"/>
      <w:lvlText w:val="*"/>
      <w:lvlJc w:val="left"/>
    </w:lvl>
  </w:abstractNum>
  <w:abstractNum w:abstractNumId="2">
    <w:nsid w:val="021B6ECA"/>
    <w:multiLevelType w:val="hybridMultilevel"/>
    <w:tmpl w:val="EFC624EA"/>
    <w:lvl w:ilvl="0" w:tplc="6B8C4224">
      <w:start w:val="1"/>
      <w:numFmt w:val="decimal"/>
      <w:pStyle w:val="MPEGNormal"/>
      <w:lvlText w:val="[%1]"/>
      <w:lvlJc w:val="left"/>
      <w:pPr>
        <w:tabs>
          <w:tab w:val="num" w:pos="340"/>
        </w:tabs>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5F06E3D"/>
    <w:multiLevelType w:val="hybridMultilevel"/>
    <w:tmpl w:val="B1B27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414742"/>
    <w:multiLevelType w:val="hybridMultilevel"/>
    <w:tmpl w:val="FDFA009A"/>
    <w:lvl w:ilvl="0" w:tplc="3986599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C9F5F6E"/>
    <w:multiLevelType w:val="hybridMultilevel"/>
    <w:tmpl w:val="76C85450"/>
    <w:lvl w:ilvl="0" w:tplc="04070001">
      <w:start w:val="1"/>
      <w:numFmt w:val="bullet"/>
      <w:pStyle w:val="Style1"/>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17EB5462"/>
    <w:multiLevelType w:val="hybridMultilevel"/>
    <w:tmpl w:val="EE06EF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92C630D"/>
    <w:multiLevelType w:val="hybridMultilevel"/>
    <w:tmpl w:val="75084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D6B590C"/>
    <w:multiLevelType w:val="hybridMultilevel"/>
    <w:tmpl w:val="2DBE36C0"/>
    <w:lvl w:ilvl="0" w:tplc="71A646F8">
      <w:numFmt w:val="bullet"/>
      <w:lvlText w:val=""/>
      <w:lvlJc w:val="left"/>
      <w:pPr>
        <w:ind w:left="720" w:hanging="360"/>
      </w:pPr>
      <w:rPr>
        <w:rFonts w:ascii="Symbol" w:eastAsia="ＭＳ 明朝"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5D91E95"/>
    <w:multiLevelType w:val="hybridMultilevel"/>
    <w:tmpl w:val="CBD67D4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29A259FA"/>
    <w:multiLevelType w:val="hybridMultilevel"/>
    <w:tmpl w:val="299CC9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C700489"/>
    <w:multiLevelType w:val="hybridMultilevel"/>
    <w:tmpl w:val="84CADC9A"/>
    <w:lvl w:ilvl="0" w:tplc="86644B1A">
      <w:numFmt w:val="bullet"/>
      <w:lvlText w:val=""/>
      <w:lvlJc w:val="left"/>
      <w:pPr>
        <w:ind w:left="720" w:hanging="360"/>
      </w:pPr>
      <w:rPr>
        <w:rFonts w:ascii="Symbol" w:eastAsia="ＭＳ 明朝"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B43E58"/>
    <w:multiLevelType w:val="hybridMultilevel"/>
    <w:tmpl w:val="A64ADCF4"/>
    <w:lvl w:ilvl="0" w:tplc="F496AFB0">
      <w:numFmt w:val="bullet"/>
      <w:lvlText w:val=""/>
      <w:lvlJc w:val="left"/>
      <w:pPr>
        <w:ind w:left="720" w:hanging="360"/>
      </w:pPr>
      <w:rPr>
        <w:rFonts w:ascii="Symbol" w:eastAsia="ＭＳ 明朝"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43F23D9"/>
    <w:multiLevelType w:val="hybridMultilevel"/>
    <w:tmpl w:val="F260F1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358F716A"/>
    <w:multiLevelType w:val="hybridMultilevel"/>
    <w:tmpl w:val="6B54DC00"/>
    <w:lvl w:ilvl="0" w:tplc="3986599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547A10E9"/>
    <w:multiLevelType w:val="hybridMultilevel"/>
    <w:tmpl w:val="EE34D6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067743F"/>
    <w:multiLevelType w:val="hybridMultilevel"/>
    <w:tmpl w:val="ABEACC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18A7D61"/>
    <w:multiLevelType w:val="hybridMultilevel"/>
    <w:tmpl w:val="AFF85B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75A34068"/>
    <w:multiLevelType w:val="multilevel"/>
    <w:tmpl w:val="37B0E464"/>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9">
    <w:nsid w:val="7758403A"/>
    <w:multiLevelType w:val="hybridMultilevel"/>
    <w:tmpl w:val="29A650B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FAB19BC"/>
    <w:multiLevelType w:val="hybridMultilevel"/>
    <w:tmpl w:val="FE06B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0"/>
  </w:num>
  <w:num w:numId="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4">
    <w:abstractNumId w:val="4"/>
  </w:num>
  <w:num w:numId="5">
    <w:abstractNumId w:val="3"/>
  </w:num>
  <w:num w:numId="6">
    <w:abstractNumId w:val="20"/>
  </w:num>
  <w:num w:numId="7">
    <w:abstractNumId w:val="15"/>
  </w:num>
  <w:num w:numId="8">
    <w:abstractNumId w:val="6"/>
  </w:num>
  <w:num w:numId="9">
    <w:abstractNumId w:val="9"/>
  </w:num>
  <w:num w:numId="10">
    <w:abstractNumId w:val="12"/>
  </w:num>
  <w:num w:numId="11">
    <w:abstractNumId w:val="17"/>
  </w:num>
  <w:num w:numId="12">
    <w:abstractNumId w:val="8"/>
  </w:num>
  <w:num w:numId="13">
    <w:abstractNumId w:val="13"/>
  </w:num>
  <w:num w:numId="14">
    <w:abstractNumId w:val="11"/>
  </w:num>
  <w:num w:numId="15">
    <w:abstractNumId w:val="5"/>
  </w:num>
  <w:num w:numId="16">
    <w:abstractNumId w:val="2"/>
  </w:num>
  <w:num w:numId="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num>
  <w:num w:numId="19">
    <w:abstractNumId w:val="7"/>
  </w:num>
  <w:num w:numId="20">
    <w:abstractNumId w:val="14"/>
  </w:num>
  <w:num w:numId="21">
    <w:abstractNumId w:val="16"/>
  </w:num>
  <w:num w:numId="2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savePreviewPicture/>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64EE"/>
    <w:rsid w:val="0001008B"/>
    <w:rsid w:val="00033F39"/>
    <w:rsid w:val="00041759"/>
    <w:rsid w:val="00066343"/>
    <w:rsid w:val="0007597B"/>
    <w:rsid w:val="00082C65"/>
    <w:rsid w:val="000B2531"/>
    <w:rsid w:val="000B3B10"/>
    <w:rsid w:val="000F1724"/>
    <w:rsid w:val="000F2659"/>
    <w:rsid w:val="000F4DCE"/>
    <w:rsid w:val="00101ACF"/>
    <w:rsid w:val="00117E50"/>
    <w:rsid w:val="00120C53"/>
    <w:rsid w:val="001338A9"/>
    <w:rsid w:val="0015159A"/>
    <w:rsid w:val="00161AF5"/>
    <w:rsid w:val="00177B5D"/>
    <w:rsid w:val="001801AF"/>
    <w:rsid w:val="00186699"/>
    <w:rsid w:val="00195454"/>
    <w:rsid w:val="001A6A13"/>
    <w:rsid w:val="001C31ED"/>
    <w:rsid w:val="001C640D"/>
    <w:rsid w:val="001F3052"/>
    <w:rsid w:val="001F765D"/>
    <w:rsid w:val="00205FD1"/>
    <w:rsid w:val="00206C66"/>
    <w:rsid w:val="002353FC"/>
    <w:rsid w:val="00236EFB"/>
    <w:rsid w:val="0024704A"/>
    <w:rsid w:val="00247BB2"/>
    <w:rsid w:val="0025298D"/>
    <w:rsid w:val="00254692"/>
    <w:rsid w:val="00284DD1"/>
    <w:rsid w:val="00285C3D"/>
    <w:rsid w:val="002B4B8D"/>
    <w:rsid w:val="002C0FAC"/>
    <w:rsid w:val="002D0469"/>
    <w:rsid w:val="002E33C8"/>
    <w:rsid w:val="0031753B"/>
    <w:rsid w:val="0034145D"/>
    <w:rsid w:val="003745E8"/>
    <w:rsid w:val="003A39CF"/>
    <w:rsid w:val="003B18B9"/>
    <w:rsid w:val="003C027B"/>
    <w:rsid w:val="003E7E00"/>
    <w:rsid w:val="00403599"/>
    <w:rsid w:val="00405701"/>
    <w:rsid w:val="00405E23"/>
    <w:rsid w:val="00426137"/>
    <w:rsid w:val="00446577"/>
    <w:rsid w:val="00451D12"/>
    <w:rsid w:val="0046578C"/>
    <w:rsid w:val="00481161"/>
    <w:rsid w:val="004A372F"/>
    <w:rsid w:val="004E52EC"/>
    <w:rsid w:val="004E765C"/>
    <w:rsid w:val="0050716B"/>
    <w:rsid w:val="005153E5"/>
    <w:rsid w:val="0051657F"/>
    <w:rsid w:val="005727C7"/>
    <w:rsid w:val="00592A5B"/>
    <w:rsid w:val="005A24F0"/>
    <w:rsid w:val="005E650A"/>
    <w:rsid w:val="005F011A"/>
    <w:rsid w:val="005F1475"/>
    <w:rsid w:val="005F4450"/>
    <w:rsid w:val="005F79BE"/>
    <w:rsid w:val="00603A7F"/>
    <w:rsid w:val="006164EE"/>
    <w:rsid w:val="0062251B"/>
    <w:rsid w:val="00624210"/>
    <w:rsid w:val="006311E0"/>
    <w:rsid w:val="006328E3"/>
    <w:rsid w:val="006455A9"/>
    <w:rsid w:val="00655ECD"/>
    <w:rsid w:val="00656BE0"/>
    <w:rsid w:val="00664AD0"/>
    <w:rsid w:val="00664B8D"/>
    <w:rsid w:val="006661B4"/>
    <w:rsid w:val="006824EF"/>
    <w:rsid w:val="00691A7F"/>
    <w:rsid w:val="00692A0F"/>
    <w:rsid w:val="006A1146"/>
    <w:rsid w:val="006C1038"/>
    <w:rsid w:val="006D6602"/>
    <w:rsid w:val="006E454F"/>
    <w:rsid w:val="006E5B83"/>
    <w:rsid w:val="006E66F6"/>
    <w:rsid w:val="006E6913"/>
    <w:rsid w:val="006E6DAE"/>
    <w:rsid w:val="006E7D44"/>
    <w:rsid w:val="006F2AE4"/>
    <w:rsid w:val="00723ABE"/>
    <w:rsid w:val="0074340F"/>
    <w:rsid w:val="00743D49"/>
    <w:rsid w:val="007445B2"/>
    <w:rsid w:val="007529BC"/>
    <w:rsid w:val="00754092"/>
    <w:rsid w:val="00757456"/>
    <w:rsid w:val="00767DC4"/>
    <w:rsid w:val="00770EAB"/>
    <w:rsid w:val="0077348D"/>
    <w:rsid w:val="00782A8B"/>
    <w:rsid w:val="007F36B9"/>
    <w:rsid w:val="007F5DFF"/>
    <w:rsid w:val="00802CED"/>
    <w:rsid w:val="008348F0"/>
    <w:rsid w:val="00840894"/>
    <w:rsid w:val="00840A49"/>
    <w:rsid w:val="0086090D"/>
    <w:rsid w:val="008647DD"/>
    <w:rsid w:val="00882516"/>
    <w:rsid w:val="008944C4"/>
    <w:rsid w:val="008B0222"/>
    <w:rsid w:val="008B69A4"/>
    <w:rsid w:val="008E4655"/>
    <w:rsid w:val="008E56A4"/>
    <w:rsid w:val="00902F30"/>
    <w:rsid w:val="00917307"/>
    <w:rsid w:val="00934D17"/>
    <w:rsid w:val="0093509E"/>
    <w:rsid w:val="009668CC"/>
    <w:rsid w:val="009A0C40"/>
    <w:rsid w:val="009B240D"/>
    <w:rsid w:val="009D0CBE"/>
    <w:rsid w:val="009E3326"/>
    <w:rsid w:val="009F2E31"/>
    <w:rsid w:val="00A11790"/>
    <w:rsid w:val="00A21369"/>
    <w:rsid w:val="00A37E31"/>
    <w:rsid w:val="00A433F8"/>
    <w:rsid w:val="00A51572"/>
    <w:rsid w:val="00A54248"/>
    <w:rsid w:val="00A8797F"/>
    <w:rsid w:val="00A94C55"/>
    <w:rsid w:val="00A96515"/>
    <w:rsid w:val="00AC049A"/>
    <w:rsid w:val="00AE10EC"/>
    <w:rsid w:val="00B004C9"/>
    <w:rsid w:val="00B32B95"/>
    <w:rsid w:val="00B3327E"/>
    <w:rsid w:val="00B473AA"/>
    <w:rsid w:val="00B922DB"/>
    <w:rsid w:val="00BD7681"/>
    <w:rsid w:val="00BE515D"/>
    <w:rsid w:val="00BF1E1D"/>
    <w:rsid w:val="00C002B7"/>
    <w:rsid w:val="00C210CC"/>
    <w:rsid w:val="00C3163F"/>
    <w:rsid w:val="00C4250C"/>
    <w:rsid w:val="00C446F2"/>
    <w:rsid w:val="00C51968"/>
    <w:rsid w:val="00C733DB"/>
    <w:rsid w:val="00C73C86"/>
    <w:rsid w:val="00C73F0F"/>
    <w:rsid w:val="00C76C0C"/>
    <w:rsid w:val="00C82405"/>
    <w:rsid w:val="00C84ED8"/>
    <w:rsid w:val="00C85ADB"/>
    <w:rsid w:val="00C94469"/>
    <w:rsid w:val="00CC00F9"/>
    <w:rsid w:val="00CD3D30"/>
    <w:rsid w:val="00CD50DF"/>
    <w:rsid w:val="00CE41AB"/>
    <w:rsid w:val="00CF3BA0"/>
    <w:rsid w:val="00CF4291"/>
    <w:rsid w:val="00D042ED"/>
    <w:rsid w:val="00D04C73"/>
    <w:rsid w:val="00D1356A"/>
    <w:rsid w:val="00D53652"/>
    <w:rsid w:val="00D846A6"/>
    <w:rsid w:val="00DB5085"/>
    <w:rsid w:val="00DC6A93"/>
    <w:rsid w:val="00DC750D"/>
    <w:rsid w:val="00DE566E"/>
    <w:rsid w:val="00DF6393"/>
    <w:rsid w:val="00E02D37"/>
    <w:rsid w:val="00E31DBB"/>
    <w:rsid w:val="00E410CC"/>
    <w:rsid w:val="00E658D0"/>
    <w:rsid w:val="00E70814"/>
    <w:rsid w:val="00E80242"/>
    <w:rsid w:val="00E81F22"/>
    <w:rsid w:val="00E83B1B"/>
    <w:rsid w:val="00E92016"/>
    <w:rsid w:val="00E93906"/>
    <w:rsid w:val="00EA7473"/>
    <w:rsid w:val="00EB49CA"/>
    <w:rsid w:val="00EC164E"/>
    <w:rsid w:val="00EC2023"/>
    <w:rsid w:val="00ED2781"/>
    <w:rsid w:val="00EE2101"/>
    <w:rsid w:val="00EE615D"/>
    <w:rsid w:val="00F11842"/>
    <w:rsid w:val="00F330A2"/>
    <w:rsid w:val="00F376DF"/>
    <w:rsid w:val="00F75D0B"/>
    <w:rsid w:val="00F76F12"/>
    <w:rsid w:val="00F87BE3"/>
    <w:rsid w:val="00F9593C"/>
    <w:rsid w:val="00FA50D6"/>
    <w:rsid w:val="00FB30CE"/>
    <w:rsid w:val="00FD149A"/>
    <w:rsid w:val="00FD3D4C"/>
    <w:rsid w:val="00FD4C4B"/>
    <w:rsid w:val="00FE103D"/>
    <w:rsid w:val="00FE18E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5F4BBAE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ＭＳ 明朝" w:hAnsi="Times New Roman" w:cs="Times New Roman"/>
        <w:lang w:val="en-US"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Note Level 1" w:semiHidden="1"/>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0814"/>
    <w:pPr>
      <w:jc w:val="both"/>
    </w:pPr>
    <w:rPr>
      <w:sz w:val="24"/>
      <w:szCs w:val="24"/>
    </w:rPr>
  </w:style>
  <w:style w:type="paragraph" w:styleId="Heading1">
    <w:name w:val="heading 1"/>
    <w:basedOn w:val="Normal"/>
    <w:next w:val="Normal"/>
    <w:link w:val="Heading1Char"/>
    <w:uiPriority w:val="9"/>
    <w:qFormat/>
    <w:rsid w:val="009F2E31"/>
    <w:pPr>
      <w:keepNext/>
      <w:spacing w:before="240" w:after="60"/>
      <w:ind w:left="432" w:hanging="432"/>
      <w:outlineLvl w:val="0"/>
    </w:pPr>
    <w:rPr>
      <w:rFonts w:eastAsia="Times New Roman"/>
      <w:b/>
      <w:bCs/>
      <w:kern w:val="32"/>
      <w:sz w:val="32"/>
      <w:szCs w:val="32"/>
      <w:lang w:val="en-CA"/>
    </w:rPr>
  </w:style>
  <w:style w:type="paragraph" w:styleId="Heading2">
    <w:name w:val="heading 2"/>
    <w:basedOn w:val="Normal"/>
    <w:next w:val="Normal"/>
    <w:link w:val="Heading2Char"/>
    <w:uiPriority w:val="9"/>
    <w:qFormat/>
    <w:rsid w:val="009F2E31"/>
    <w:pPr>
      <w:keepNext/>
      <w:numPr>
        <w:ilvl w:val="1"/>
        <w:numId w:val="1"/>
      </w:numPr>
      <w:spacing w:before="240" w:after="60"/>
      <w:outlineLvl w:val="1"/>
    </w:pPr>
    <w:rPr>
      <w:rFonts w:eastAsia="Times New Roman"/>
      <w:b/>
      <w:bCs/>
      <w:i/>
      <w:iCs/>
      <w:sz w:val="28"/>
      <w:szCs w:val="28"/>
      <w:lang w:val="en-CA"/>
    </w:rPr>
  </w:style>
  <w:style w:type="paragraph" w:styleId="Heading3">
    <w:name w:val="heading 3"/>
    <w:basedOn w:val="Normal"/>
    <w:next w:val="Normal"/>
    <w:link w:val="Heading3Char"/>
    <w:uiPriority w:val="9"/>
    <w:qFormat/>
    <w:pPr>
      <w:keepNext/>
      <w:numPr>
        <w:ilvl w:val="2"/>
        <w:numId w:val="1"/>
      </w:numPr>
      <w:spacing w:before="240" w:after="60"/>
      <w:outlineLvl w:val="2"/>
    </w:pPr>
    <w:rPr>
      <w:rFonts w:ascii="Calibri" w:eastAsia="Times New Roman" w:hAnsi="Calibri"/>
      <w:b/>
      <w:bCs/>
      <w:sz w:val="26"/>
      <w:szCs w:val="26"/>
    </w:rPr>
  </w:style>
  <w:style w:type="paragraph" w:styleId="Heading4">
    <w:name w:val="heading 4"/>
    <w:basedOn w:val="Normal"/>
    <w:next w:val="Normal"/>
    <w:link w:val="Heading4Char"/>
    <w:uiPriority w:val="9"/>
    <w:qFormat/>
    <w:pPr>
      <w:keepNext/>
      <w:numPr>
        <w:ilvl w:val="3"/>
        <w:numId w:val="1"/>
      </w:numPr>
      <w:spacing w:before="240" w:after="60"/>
      <w:outlineLvl w:val="3"/>
    </w:pPr>
    <w:rPr>
      <w:rFonts w:ascii="Cambria" w:eastAsia="Times New Roman" w:hAnsi="Cambria"/>
      <w:b/>
      <w:bCs/>
      <w:sz w:val="28"/>
      <w:szCs w:val="28"/>
    </w:rPr>
  </w:style>
  <w:style w:type="paragraph" w:styleId="Heading5">
    <w:name w:val="heading 5"/>
    <w:basedOn w:val="Normal"/>
    <w:next w:val="Normal"/>
    <w:link w:val="Heading5Char"/>
    <w:uiPriority w:val="9"/>
    <w:qFormat/>
    <w:pPr>
      <w:numPr>
        <w:ilvl w:val="4"/>
        <w:numId w:val="1"/>
      </w:numPr>
      <w:spacing w:before="240" w:after="60"/>
      <w:outlineLvl w:val="4"/>
    </w:pPr>
    <w:rPr>
      <w:rFonts w:ascii="Cambria" w:eastAsia="Times New Roman" w:hAnsi="Cambria"/>
      <w:b/>
      <w:bCs/>
      <w:i/>
      <w:iCs/>
      <w:sz w:val="26"/>
      <w:szCs w:val="26"/>
    </w:rPr>
  </w:style>
  <w:style w:type="paragraph" w:styleId="Heading6">
    <w:name w:val="heading 6"/>
    <w:basedOn w:val="Normal"/>
    <w:next w:val="Normal"/>
    <w:link w:val="Heading6Char"/>
    <w:uiPriority w:val="9"/>
    <w:qFormat/>
    <w:pPr>
      <w:numPr>
        <w:ilvl w:val="5"/>
        <w:numId w:val="1"/>
      </w:numPr>
      <w:spacing w:before="240" w:after="60"/>
      <w:outlineLvl w:val="5"/>
    </w:pPr>
    <w:rPr>
      <w:rFonts w:ascii="Cambria" w:eastAsia="Times New Roman" w:hAnsi="Cambria"/>
      <w:b/>
      <w:bCs/>
      <w:sz w:val="22"/>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Cambria" w:eastAsia="Times New Roman" w:hAnsi="Cambria"/>
    </w:rPr>
  </w:style>
  <w:style w:type="paragraph" w:styleId="Heading8">
    <w:name w:val="heading 8"/>
    <w:basedOn w:val="Normal"/>
    <w:next w:val="Normal"/>
    <w:link w:val="Heading8Char"/>
    <w:uiPriority w:val="9"/>
    <w:qFormat/>
    <w:pPr>
      <w:numPr>
        <w:ilvl w:val="7"/>
        <w:numId w:val="1"/>
      </w:numPr>
      <w:spacing w:before="240" w:after="60"/>
      <w:outlineLvl w:val="7"/>
    </w:pPr>
    <w:rPr>
      <w:rFonts w:ascii="Cambria" w:eastAsia="Times New Roman" w:hAnsi="Cambria"/>
      <w:i/>
      <w:iCs/>
    </w:rPr>
  </w:style>
  <w:style w:type="paragraph" w:styleId="Heading9">
    <w:name w:val="heading 9"/>
    <w:basedOn w:val="Normal"/>
    <w:next w:val="Normal"/>
    <w:link w:val="Heading9Char"/>
    <w:uiPriority w:val="9"/>
    <w:qFormat/>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link w:val="Heading1"/>
    <w:uiPriority w:val="9"/>
    <w:rsid w:val="009F2E31"/>
    <w:rPr>
      <w:rFonts w:eastAsia="Times New Roman"/>
      <w:b/>
      <w:bCs/>
      <w:kern w:val="32"/>
      <w:sz w:val="32"/>
      <w:szCs w:val="32"/>
      <w:lang w:val="en-CA"/>
    </w:rPr>
  </w:style>
  <w:style w:type="character" w:customStyle="1" w:styleId="Heading2Char">
    <w:name w:val="Heading 2 Char"/>
    <w:link w:val="Heading2"/>
    <w:uiPriority w:val="9"/>
    <w:rsid w:val="009F2E31"/>
    <w:rPr>
      <w:rFonts w:eastAsia="Times New Roman"/>
      <w:b/>
      <w:bCs/>
      <w:i/>
      <w:iCs/>
      <w:sz w:val="28"/>
      <w:szCs w:val="28"/>
      <w:lang w:val="en-CA"/>
    </w:rPr>
  </w:style>
  <w:style w:type="character" w:customStyle="1" w:styleId="Heading3Char">
    <w:name w:val="Heading 3 Char"/>
    <w:link w:val="Heading3"/>
    <w:uiPriority w:val="9"/>
    <w:semiHidden/>
    <w:rPr>
      <w:rFonts w:ascii="Calibri" w:eastAsia="Times New Roman" w:hAnsi="Calibri" w:cs="Times New Roman"/>
      <w:b/>
      <w:bCs/>
      <w:sz w:val="26"/>
      <w:szCs w:val="26"/>
    </w:rPr>
  </w:style>
  <w:style w:type="character" w:customStyle="1" w:styleId="Heading4Char">
    <w:name w:val="Heading 4 Char"/>
    <w:link w:val="Heading4"/>
    <w:uiPriority w:val="9"/>
    <w:semiHidden/>
    <w:rPr>
      <w:rFonts w:ascii="Cambria" w:eastAsia="Times New Roman" w:hAnsi="Cambria" w:cs="Times New Roman"/>
      <w:b/>
      <w:bCs/>
      <w:sz w:val="28"/>
      <w:szCs w:val="28"/>
    </w:rPr>
  </w:style>
  <w:style w:type="character" w:customStyle="1" w:styleId="Heading5Char">
    <w:name w:val="Heading 5 Char"/>
    <w:link w:val="Heading5"/>
    <w:uiPriority w:val="9"/>
    <w:semiHidden/>
    <w:rPr>
      <w:rFonts w:ascii="Cambria" w:eastAsia="Times New Roman" w:hAnsi="Cambria" w:cs="Times New Roman"/>
      <w:b/>
      <w:bCs/>
      <w:i/>
      <w:iCs/>
      <w:sz w:val="26"/>
      <w:szCs w:val="26"/>
    </w:rPr>
  </w:style>
  <w:style w:type="character" w:customStyle="1" w:styleId="Heading6Char">
    <w:name w:val="Heading 6 Char"/>
    <w:link w:val="Heading6"/>
    <w:uiPriority w:val="9"/>
    <w:semiHidden/>
    <w:rPr>
      <w:rFonts w:ascii="Cambria" w:eastAsia="Times New Roman" w:hAnsi="Cambria" w:cs="Times New Roman"/>
      <w:b/>
      <w:bCs/>
      <w:sz w:val="22"/>
      <w:szCs w:val="22"/>
    </w:rPr>
  </w:style>
  <w:style w:type="character" w:customStyle="1" w:styleId="Heading7Char">
    <w:name w:val="Heading 7 Char"/>
    <w:link w:val="Heading7"/>
    <w:uiPriority w:val="9"/>
    <w:semiHidden/>
    <w:rPr>
      <w:rFonts w:ascii="Cambria" w:eastAsia="Times New Roman" w:hAnsi="Cambria" w:cs="Times New Roman"/>
      <w:sz w:val="24"/>
      <w:szCs w:val="24"/>
    </w:rPr>
  </w:style>
  <w:style w:type="character" w:customStyle="1" w:styleId="Heading8Char">
    <w:name w:val="Heading 8 Char"/>
    <w:link w:val="Heading8"/>
    <w:uiPriority w:val="9"/>
    <w:semiHidden/>
    <w:rPr>
      <w:rFonts w:ascii="Cambria" w:eastAsia="Times New Roman" w:hAnsi="Cambria" w:cs="Times New Roman"/>
      <w:i/>
      <w:iCs/>
      <w:sz w:val="24"/>
      <w:szCs w:val="24"/>
    </w:rPr>
  </w:style>
  <w:style w:type="character" w:customStyle="1" w:styleId="Heading9Char">
    <w:name w:val="Heading 9 Char"/>
    <w:link w:val="Heading9"/>
    <w:uiPriority w:val="9"/>
    <w:semiHidden/>
    <w:rPr>
      <w:rFonts w:ascii="Calibri" w:eastAsia="Times New Roman" w:hAnsi="Calibri" w:cs="Times New Roman"/>
      <w:sz w:val="22"/>
      <w:szCs w:val="22"/>
    </w:rPr>
  </w:style>
  <w:style w:type="paragraph" w:styleId="Header">
    <w:name w:val="header"/>
    <w:basedOn w:val="Normal"/>
    <w:link w:val="HeaderChar"/>
    <w:uiPriority w:val="99"/>
    <w:unhideWhenUsed/>
    <w:pPr>
      <w:tabs>
        <w:tab w:val="center" w:pos="4252"/>
        <w:tab w:val="right" w:pos="8504"/>
      </w:tabs>
      <w:snapToGrid w:val="0"/>
    </w:pPr>
  </w:style>
  <w:style w:type="character" w:customStyle="1" w:styleId="HeaderChar">
    <w:name w:val="Header Char"/>
    <w:link w:val="Header"/>
    <w:uiPriority w:val="99"/>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character" w:styleId="Hyperlink">
    <w:name w:val="Hyperlink"/>
    <w:rsid w:val="008B69A4"/>
    <w:rPr>
      <w:color w:val="0000FF"/>
      <w:u w:val="single"/>
    </w:rPr>
  </w:style>
  <w:style w:type="paragraph" w:styleId="BalloonText">
    <w:name w:val="Balloon Text"/>
    <w:basedOn w:val="Normal"/>
    <w:link w:val="BalloonTextChar"/>
    <w:uiPriority w:val="99"/>
    <w:semiHidden/>
    <w:unhideWhenUsed/>
    <w:rsid w:val="006455A9"/>
    <w:rPr>
      <w:rFonts w:ascii="Lucida Grande" w:hAnsi="Lucida Grande" w:cs="Lucida Grande"/>
      <w:sz w:val="18"/>
      <w:szCs w:val="18"/>
    </w:rPr>
  </w:style>
  <w:style w:type="character" w:customStyle="1" w:styleId="BalloonTextChar">
    <w:name w:val="Balloon Text Char"/>
    <w:link w:val="BalloonText"/>
    <w:uiPriority w:val="99"/>
    <w:semiHidden/>
    <w:rsid w:val="006455A9"/>
    <w:rPr>
      <w:rFonts w:ascii="Lucida Grande" w:hAnsi="Lucida Grande" w:cs="Lucida Grande"/>
      <w:sz w:val="18"/>
      <w:szCs w:val="18"/>
    </w:rPr>
  </w:style>
  <w:style w:type="character" w:styleId="FollowedHyperlink">
    <w:name w:val="FollowedHyperlink"/>
    <w:uiPriority w:val="99"/>
    <w:semiHidden/>
    <w:unhideWhenUsed/>
    <w:rsid w:val="000B3B10"/>
    <w:rPr>
      <w:color w:val="800080"/>
      <w:u w:val="single"/>
    </w:rPr>
  </w:style>
  <w:style w:type="paragraph" w:customStyle="1" w:styleId="Style1">
    <w:name w:val="Style1"/>
    <w:basedOn w:val="Normal"/>
    <w:rsid w:val="008E56A4"/>
    <w:pPr>
      <w:numPr>
        <w:numId w:val="15"/>
      </w:numPr>
      <w:spacing w:before="100" w:beforeAutospacing="1" w:after="100" w:afterAutospacing="1"/>
    </w:pPr>
    <w:rPr>
      <w:rFonts w:ascii="Arial" w:eastAsia="MS Mincho" w:hAnsi="Arial"/>
    </w:rPr>
  </w:style>
  <w:style w:type="paragraph" w:customStyle="1" w:styleId="MPEGNormal">
    <w:name w:val="MPEG Normal"/>
    <w:basedOn w:val="Normal"/>
    <w:rsid w:val="008E56A4"/>
    <w:pPr>
      <w:numPr>
        <w:numId w:val="16"/>
      </w:numPr>
      <w:tabs>
        <w:tab w:val="clear" w:pos="340"/>
      </w:tabs>
      <w:spacing w:before="100" w:beforeAutospacing="1" w:after="240" w:afterAutospacing="1"/>
      <w:ind w:left="0" w:firstLine="0"/>
    </w:pPr>
    <w:rPr>
      <w:rFonts w:ascii="Arial" w:eastAsia="MS Mincho" w:hAnsi="Arial"/>
    </w:rPr>
  </w:style>
  <w:style w:type="paragraph" w:styleId="ListParagraph">
    <w:name w:val="List Paragraph"/>
    <w:basedOn w:val="Normal"/>
    <w:uiPriority w:val="72"/>
    <w:rsid w:val="008E56A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25773">
      <w:bodyDiv w:val="1"/>
      <w:marLeft w:val="0"/>
      <w:marRight w:val="0"/>
      <w:marTop w:val="0"/>
      <w:marBottom w:val="0"/>
      <w:divBdr>
        <w:top w:val="none" w:sz="0" w:space="0" w:color="auto"/>
        <w:left w:val="none" w:sz="0" w:space="0" w:color="auto"/>
        <w:bottom w:val="none" w:sz="0" w:space="0" w:color="auto"/>
        <w:right w:val="none" w:sz="0" w:space="0" w:color="auto"/>
      </w:divBdr>
    </w:div>
    <w:div w:id="948048172">
      <w:bodyDiv w:val="1"/>
      <w:marLeft w:val="0"/>
      <w:marRight w:val="0"/>
      <w:marTop w:val="0"/>
      <w:marBottom w:val="0"/>
      <w:divBdr>
        <w:top w:val="none" w:sz="0" w:space="0" w:color="auto"/>
        <w:left w:val="none" w:sz="0" w:space="0" w:color="auto"/>
        <w:bottom w:val="none" w:sz="0" w:space="0" w:color="auto"/>
        <w:right w:val="none" w:sz="0" w:space="0" w:color="auto"/>
      </w:divBdr>
    </w:div>
    <w:div w:id="1210728669">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208013464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20" Type="http://schemas.openxmlformats.org/officeDocument/2006/relationships/image" Target="media/image11.jpg"/><Relationship Id="rId21" Type="http://schemas.openxmlformats.org/officeDocument/2006/relationships/image" Target="media/image12.jpg"/><Relationship Id="rId22" Type="http://schemas.openxmlformats.org/officeDocument/2006/relationships/image" Target="media/image13.jpg"/><Relationship Id="rId23" Type="http://schemas.openxmlformats.org/officeDocument/2006/relationships/image" Target="media/image14.jpg"/><Relationship Id="rId24" Type="http://schemas.openxmlformats.org/officeDocument/2006/relationships/hyperlink" Target="http://www.kolor.com/kolor-eyes/" TargetMode="External"/><Relationship Id="rId25" Type="http://schemas.openxmlformats.org/officeDocument/2006/relationships/hyperlink" Target="https://www.dropbox.com/sh/90xqjqfnccxeihg/AABiIYjKJwRKOUYsfLIKkZWRa?dl=0" TargetMode="External"/><Relationship Id="rId26" Type="http://schemas.openxmlformats.org/officeDocument/2006/relationships/hyperlink" Target="https://www.dropbox.com/sh/zmgv844qjglwlfo/AADM_WSH-mON_EYP3hdD1vvna?dl=0" TargetMode="External"/><Relationship Id="rId27" Type="http://schemas.openxmlformats.org/officeDocument/2006/relationships/hyperlink" Target="https://code.facebook.com/posts/1126354007399553/next-generation-video-encoding-techniques-for-360-video-and-vr/" TargetMode="External"/><Relationship Id="rId28" Type="http://schemas.openxmlformats.org/officeDocument/2006/relationships/hyperlink" Target="https://github.com/facebook/transform?files=1" TargetMode="External"/><Relationship Id="rId29" Type="http://schemas.openxmlformats.org/officeDocument/2006/relationships/hyperlink" Target="https://www.ffmpeg.org/"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hyperlink" Target="http://shop.gopro.com/vr-cameras/omni---all-inclusive/MHDHX-006.html" TargetMode="External"/><Relationship Id="rId31" Type="http://schemas.openxmlformats.org/officeDocument/2006/relationships/hyperlink" Target="http://mpeg.chiariglione.org/standards/exploration/future-video-coding/n15452-call-test-materials-future-video-coding" TargetMode="External"/><Relationship Id="rId32" Type="http://schemas.openxmlformats.org/officeDocument/2006/relationships/fontTable" Target="fontTable.xml"/><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theme" Target="theme/theme1.xml"/><Relationship Id="rId10" Type="http://schemas.openxmlformats.org/officeDocument/2006/relationships/hyperlink" Target="mailto:aabbas@gopro.com" TargetMode="External"/><Relationship Id="rId11" Type="http://schemas.openxmlformats.org/officeDocument/2006/relationships/hyperlink" Target="https://vr.gopro.com)" TargetMode="External"/><Relationship Id="rId12" Type="http://schemas.openxmlformats.org/officeDocument/2006/relationships/image" Target="media/image3.jpg"/><Relationship Id="rId13" Type="http://schemas.openxmlformats.org/officeDocument/2006/relationships/image" Target="media/image4.jpg"/><Relationship Id="rId14" Type="http://schemas.openxmlformats.org/officeDocument/2006/relationships/image" Target="media/image5.jpg"/><Relationship Id="rId15" Type="http://schemas.openxmlformats.org/officeDocument/2006/relationships/image" Target="media/image6.jpg"/><Relationship Id="rId16" Type="http://schemas.openxmlformats.org/officeDocument/2006/relationships/image" Target="media/image7.jpg"/><Relationship Id="rId17" Type="http://schemas.openxmlformats.org/officeDocument/2006/relationships/image" Target="media/image8.jpg"/><Relationship Id="rId18" Type="http://schemas.openxmlformats.org/officeDocument/2006/relationships/image" Target="media/image9.jpg"/><Relationship Id="rId19" Type="http://schemas.openxmlformats.org/officeDocument/2006/relationships/image" Target="media/image10.jp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Users:anorkin:Downloads:mxxxx.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FBF38F-ADC1-C844-866A-C8D21EFB94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Macintosh HD:Users:anorkin:Downloads:mxxxx.dot</Template>
  <TotalTime>491</TotalTime>
  <Pages>10</Pages>
  <Words>1710</Words>
  <Characters>9752</Characters>
  <Application>Microsoft Macintosh Word</Application>
  <DocSecurity>0</DocSecurity>
  <Lines>81</Lines>
  <Paragraphs>22</Paragraphs>
  <ScaleCrop>false</ScaleCrop>
  <HeadingPairs>
    <vt:vector size="4" baseType="variant">
      <vt:variant>
        <vt:lpstr>Title</vt:lpstr>
      </vt:variant>
      <vt:variant>
        <vt:i4>1</vt:i4>
      </vt:variant>
      <vt:variant>
        <vt:lpstr>Headings</vt:lpstr>
      </vt:variant>
      <vt:variant>
        <vt:i4>13</vt:i4>
      </vt:variant>
    </vt:vector>
  </HeadingPairs>
  <TitlesOfParts>
    <vt:vector size="14" baseType="lpstr">
      <vt:lpstr>INTERNATIONAL ORGANISATION FOR STANDARDISATION</vt:lpstr>
      <vt:lpstr>Abstract</vt:lpstr>
      <vt:lpstr>Introduction</vt:lpstr>
      <vt:lpstr>Proposed test sequences</vt:lpstr>
      <vt:lpstr>    Equirectangular Format</vt:lpstr>
      <vt:lpstr>    Cubic Format</vt:lpstr>
      <vt:lpstr>Compression Performance of Cube-3x2 vs Cube-4x3</vt:lpstr>
      <vt:lpstr>Copyright information</vt:lpstr>
      <vt:lpstr>Sequences</vt:lpstr>
      <vt:lpstr/>
      <vt:lpstr>Viewing Test Sequences</vt:lpstr>
      <vt:lpstr/>
      <vt:lpstr>Sequence Proxy Files</vt:lpstr>
      <vt:lpstr>References</vt:lpstr>
    </vt:vector>
  </TitlesOfParts>
  <Company>ITSCJ</Company>
  <LinksUpToDate>false</LinksUpToDate>
  <CharactersWithSpaces>11440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Andrey Norkin</dc:creator>
  <cp:keywords/>
  <dc:description/>
  <cp:lastModifiedBy>Microsoft Office User</cp:lastModifiedBy>
  <cp:revision>50</cp:revision>
  <cp:lastPrinted>2016-04-26T01:12:00Z</cp:lastPrinted>
  <dcterms:created xsi:type="dcterms:W3CDTF">2015-06-18T04:23:00Z</dcterms:created>
  <dcterms:modified xsi:type="dcterms:W3CDTF">2016-06-15T18:46:00Z</dcterms:modified>
</cp:coreProperties>
</file>