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8944C4" w:rsidRPr="001C05D9" w14:paraId="26AF9DD1" w14:textId="77777777" w:rsidTr="00466C75">
        <w:tc>
          <w:tcPr>
            <w:tcW w:w="6408" w:type="dxa"/>
          </w:tcPr>
          <w:p w14:paraId="7A10E33B" w14:textId="2D6FFEB9" w:rsidR="008944C4" w:rsidRPr="001C05D9" w:rsidRDefault="008944C4" w:rsidP="00466C75">
            <w:pPr>
              <w:tabs>
                <w:tab w:val="left" w:pos="7200"/>
              </w:tabs>
              <w:rPr>
                <w:b/>
                <w:szCs w:val="22"/>
                <w:lang w:val="en-CA"/>
              </w:rPr>
            </w:pPr>
            <w:r w:rsidRPr="001C05D9">
              <w:rPr>
                <w:b/>
                <w:noProof/>
                <w:szCs w:val="22"/>
              </w:rPr>
              <mc:AlternateContent>
                <mc:Choice Requires="wpg">
                  <w:drawing>
                    <wp:anchor distT="0" distB="0" distL="114300" distR="114300" simplePos="0" relativeHeight="251660288" behindDoc="0" locked="0" layoutInCell="1" allowOverlap="1" wp14:anchorId="2AC7BEB3" wp14:editId="5114FE63">
                      <wp:simplePos x="0" y="0"/>
                      <wp:positionH relativeFrom="column">
                        <wp:posOffset>-52705</wp:posOffset>
                      </wp:positionH>
                      <wp:positionV relativeFrom="paragraph">
                        <wp:posOffset>-349250</wp:posOffset>
                      </wp:positionV>
                      <wp:extent cx="295910" cy="3124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50494" id="Group 27" o:spid="_x0000_s1026" style="position:absolute;margin-left:-4.15pt;margin-top:-27.45pt;width:23.3pt;height:24.6pt;z-index:25166028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jSVZKrAADV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OPNtM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69oL8IAAADbAAAADwAAAAAAAAAAAAAA&#10;AAChAgAAZHJzL2Rvd25yZXYueG1sUEsFBgAAAAAEAAQA+QAAAJA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duLpMIAAADb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pcuP8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ECDJr8AAADb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FWagvwAA&#10;ANsAAAAPAAAAZHJzL2Rvd25yZXYueG1sRI/NisIwFIX3wrxDuAPuNK2ISjWKCA4yO1vdX5prU2xu&#10;apPROk9vBgZcHs7Px1ltetuIO3W+dqwgHScgiEuna64UnIr9aAHCB2SNjWNS8CQPm/XHYIWZdg8+&#10;0j0PlYgj7DNUYEJoMyl9aciiH7uWOHoX11kMUXaV1B0+4rht5CRJZtJizZFgsKWdofKa/9jIzdOz&#10;PdJt/lsVX9/a694Uzig1/Oy3SxCB+vAO/7cPWsE0hb8v8QfI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wVZqC/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ZiwdxAAA&#10;ANsAAAAPAAAAZHJzL2Rvd25yZXYueG1sRI9Ba8JAFITvBf/D8gredNMY25K6igiKpXho0ktvj+xr&#10;Es2+Ddk1if++WxB6HGbmG2a1GU0jeupcbVnB0zwCQVxYXXOp4Cvfz15BOI+ssbFMCm7kYLOePKww&#10;1XbgT+ozX4oAYZeigsr7NpXSFRUZdHPbEgfvx3YGfZBdKXWHQ4CbRsZR9CwN1hwWKmxpV1Fxya5G&#10;weLgl817xtEplzox55flx+i+lZo+jts3EJ5G/x++t49aQRLD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mYsHc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PmEuwwAA&#10;ANsAAAAPAAAAZHJzL2Rvd25yZXYueG1sRI9Pi8IwFMTvwn6H8IS92dQ/uKUaZVGW9eDFunh+NM+2&#10;2LyUJtqun94IgsdhZn7DLNe9qcWNWldZVjCOYhDEudUVFwr+jj+jBITzyBpry6TgnxysVx+DJaba&#10;dnygW+YLESDsUlRQet+kUrq8JIMusg1x8M62NeiDbAupW+wC3NRyEsdzabDisFBiQ5uS8kt2NQpO&#10;Sfc1OfeX7fWezBCzHRf76a9Sn8P+ewHCU+/f4Vd7pxXMpvD8En6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PmEuwwAAANs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AsgxQAA&#10;ANsAAAAPAAAAZHJzL2Rvd25yZXYueG1sRI9Ba8JAFITvQv/D8gpeRDeKSE1dpVWCXhQaRXt8ZF+T&#10;0OzbkF01/ntXEDwOM/MNM1u0phIXalxpWcFwEIEgzqwuOVdw2Cf9DxDOI2usLJOCGzlYzN86M4y1&#10;vfIPXVKfiwBhF6OCwvs6ltJlBRl0A1sTB+/PNgZ9kE0udYPXADeVHEXRRBosOSwUWNOyoOw/PRsF&#10;6Wn9O13vvs/bfGI2uDomvWWSKNV9b78+QXhq/Sv8bG+0gvEYHl/CD5Dz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wCyD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7+NmxAAA&#10;ANsAAAAPAAAAZHJzL2Rvd25yZXYueG1sRI9Pi8IwFMTvwn6H8Ba82XRFXalGWQTBgxf/gOvt2Tzb&#10;7jYvtYla/fRGEDwOM/MbZjxtTCkuVLvCsoKvKAZBnFpdcKZgu5l3hiCcR9ZYWiYFN3IwnXy0xpho&#10;e+UVXdY+EwHCLkEFufdVIqVLczLoIlsRB+9oa4M+yDqTusZrgJtSduN4IA0WHBZyrGiWU/q/PhsF&#10;/e/7dveXLvFwmv/u42o2JJJLpdqfzc8IhKfGv8Ov9kIr6PXh+SX8ADl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O/jZsQAAADbAAAADwAAAAAAAAAAAAAAAACXAgAAZHJzL2Rv&#10;d25yZXYueG1sUEsFBgAAAAAEAAQA9QAAAIg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DLrXwgAA&#10;ANsAAAAPAAAAZHJzL2Rvd25yZXYueG1sRI9Bi8IwFITvwv6H8ARvmqqLuNUosiAKe9oqyN4ezbMp&#10;Ni+libX6682C4HGYmW+Y5bqzlWip8aVjBeNRAoI4d7rkQsHxsB3OQfiArLFyTAru5GG9+ugtMdXu&#10;xr/UZqEQEcI+RQUmhDqV0ueGLPqRq4mjd3aNxRBlU0jd4C3CbSUnSTKTFkuOCwZr+jaUX7KrVfDX&#10;7jLJX5vEanmazunUnX8eRqlBv9ssQATqwjv8au+1gs8Z/H+JP0Cu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Mutf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ky7qxAAA&#10;ANsAAAAPAAAAZHJzL2Rvd25yZXYueG1sRI9PawIxFMTvhX6H8ApeimaVomVrlFIQPLVWt6i3x+bt&#10;H7p5CUmq67c3BcHjMDO/YebL3nTiRD60lhWMRxkI4tLqlmsFxW41fAURIrLGzjIpuFCA5eLxYY65&#10;tmf+ptM21iJBOOSooInR5VKGsiGDYWQdcfIq6w3GJH0ttcdzgptOTrJsKg22nBYadPTRUPm7/TMK&#10;dOt/XFV8+cPz5TOsqv2x33in1OCpf38DEamP9/CtvdYKXmbw/yX9ALm4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JMu6s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99kPwwAA&#10;ANsAAAAPAAAAZHJzL2Rvd25yZXYueG1sRE/LasJAFN0L/YfhFtzppBqsRiehFCsuKtYHuL1kbjOh&#10;mTtpZqrp33cWBZeH814VvW3ElTpfO1bwNE5AEJdO11wpOJ/eRnMQPiBrbByTgl/yUOQPgxVm2t34&#10;QNdjqEQMYZ+hAhNCm0npS0MW/di1xJH7dJ3FEGFXSd3hLYbbRk6SZCYt1hwbDLb0aqj8Ov5YBe+z&#10;/W66X39P0s0ibQ2dph/J80Wp4WP/sgQRqA938b97qxWkcWz8En+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99k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IXTVwQAA&#10;ANsAAAAPAAAAZHJzL2Rvd25yZXYueG1sRI9Pi8IwFMTvwn6H8Ba8aboi4lZTcRVhj1rL4vHRvP7B&#10;5qU0Ubt+eiMIHoeZ+Q2zXPWmEVfqXG1Zwdc4AkGcW11zqSA77kZzEM4ja2wsk4J/crBKPgZLjLW9&#10;8YGuqS9FgLCLUUHlfRtL6fKKDLqxbYmDV9jOoA+yK6Xu8BbgppGTKJpJgzWHhQpb2lSUn9OLUXDf&#10;FvhD0vH9r8n22faUliZPlRp+9usFCE+9f4df7V+tYPoN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SF01c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K2iwgAA&#10;ANsAAAAPAAAAZHJzL2Rvd25yZXYueG1sRE/Pa8IwFL4L/g/hDXYRmypMpDbKcAxGt4vaS2+P5K2t&#10;a15Kk9luf/1yGHj8+H7nh8l24kaDbx0rWCUpCGLtTMu1gvLyutyC8AHZYOeYFPyQh8N+PssxM27k&#10;E93OoRYxhH2GCpoQ+kxKrxuy6BPXE0fu0w0WQ4RDLc2AYwy3nVyn6UZabDk2NNjTsSH9df62CorN&#10;B+oFV0Vd/V709X39Uq74qtTjw/S8AxFoCnfxv/vNKHiK6+OX+APk/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graL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vMXYwQAA&#10;ANsAAAAPAAAAZHJzL2Rvd25yZXYueG1sRI/NasMwEITvgb6D2EJuiRwXl+JaCUkh0Jup2wfYWusf&#10;Yq2MpCbK20eBQI/DzHzDVLtoJnEm50fLCjbrDARxa/XIvYKf7+PqDYQPyBony6TgSh5226dFhaW2&#10;F/6icxN6kSDsS1QwhDCXUvp2IIN+bWfi5HXWGQxJul5qh5cEN5PMs+xVGhw5LQw408dA7an5Mwp+&#10;X3SUde65a1wb+0Nem0MhlVo+x/07iEAx/Icf7U+toNjA/Uv6AXJ7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7zF2MEAAADbAAAADwAAAAAAAAAAAAAAAACXAgAAZHJzL2Rvd25y&#10;ZXYueG1sUEsFBgAAAAAEAAQA9QAAAIU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ldrxAAA&#10;ANsAAAAPAAAAZHJzL2Rvd25yZXYueG1sRI9Ba8JAFITvhf6H5RW8NRsjLSW6CWIJVPCStD14e2af&#10;STD7Ns1uNf77riD0OMzMN8wqn0wvzjS6zrKCeRSDIK6t7rhR8PVZPL+BcB5ZY2+ZFFzJQZ49Pqww&#10;1fbCJZ0r34gAYZeigtb7IZXS1S0ZdJEdiIN3tKNBH+TYSD3iJcBNL5M4fpUGOw4LLQ60aak+Vb8m&#10;UFAufnbFcHj/3uzt5LddebRXpWZP03oJwtPk/8P39odW8JL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5Xa8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nU9xQAA&#10;ANsAAAAPAAAAZHJzL2Rvd25yZXYueG1sRI9Ba8JAFITvhf6H5RW8mY2KUqKrlEJB1EvTtF5fsq9J&#10;aPZtml2T+O/dgtDjMDPfMJvdaBrRU+dqywpmUQyCuLC65lJB9vE2fQbhPLLGxjIpuJKD3fbxYYOJ&#10;tgO/U5/6UgQIuwQVVN63iZSuqMigi2xLHLxv2xn0QXal1B0OAW4aOY/jlTRYc1iosKXXioqf9GIU&#10;zD+zZSbLxeH0e06/jvnsEOfHlVKTp/FlDcLT6P/D9/ZeK1gu4O9L+AFye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udT3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u2IpxAAA&#10;ANsAAAAPAAAAZHJzL2Rvd25yZXYueG1sRI9Ba8JAFITvBf/D8gRvdaOo2NRVRBACkkJTsT0+ss9s&#10;MPs2ZFeN/94tFHocZuYbZrXpbSNu1PnasYLJOAFBXDpdc6Xg+LV/XYLwAVlj45gUPMjDZj14WWGq&#10;3Z0/6VaESkQI+xQVmBDaVEpfGrLox64ljt7ZdRZDlF0ldYf3CLeNnCbJQlqsOS4YbGlnqLwUV6vg&#10;dPgpMpOb7Fsv+tPlI8sfefGm1GjYb99BBOrDf/ivnWkF8xn8fok/QK6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tiKc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2vAwgAA&#10;ANsAAAAPAAAAZHJzL2Rvd25yZXYueG1sRI9Ba8JAFITvgv9heUJvumlBCamriBJoj41ir4/sazYx&#10;+zZkt0n677uC4HGYmW+Y7X6yrRio97VjBa+rBARx6XTNlYLLOV+mIHxA1tg6JgV/5GG/m8+2mGk3&#10;8hcNRahEhLDPUIEJocuk9KUhi37lOuLo/bjeYoiyr6TucYxw28q3JNlIizXHBYMdHQ2Vt+LXKjh9&#10;5k0hm+Phux1vpyZPpbmmg1Ivi+nwDiLQFJ7hR/tDK1iv4f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i3a8D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wuzLxAAA&#10;ANsAAAAPAAAAZHJzL2Rvd25yZXYueG1sRI/RasJAFETfC/7DcgXfmo3VhDZmFSlafLFg2g+4ZK9J&#10;MHs3ZteY/n23IPRxmJkzTL4ZTSsG6l1jWcE8ikEQl1Y3XCn4/to/v4JwHllja5kU/JCDzXrylGOm&#10;7Z1PNBS+EgHCLkMFtfddJqUrazLoItsRB+9se4M+yL6Susd7gJtWvsRxKg02HBZq7Oi9pvJS3Eyg&#10;vF0W1/Kgt5+3XXz6SI7LQg5LpWbTcbsC4Wn0/+FH+6AVJCn8fQ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8Lsy8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mVkxQAA&#10;ANsAAAAPAAAAZHJzL2Rvd25yZXYueG1sRI9BawIxFITvhf6H8Aq91WxFbVmNUopCoQe3WvT62Lxu&#10;lt28LEl0t/56IxR6HGbmG2axGmwrzuRD7VjB8ygDQVw6XXOl4Hu/eXoFESKyxtYxKfilAKvl/d0C&#10;c+16/qLzLlYiQTjkqMDE2OVShtKQxTByHXHyfpy3GJP0ldQe+wS3rRxn2UxarDktGOzo3VDZ7E5W&#10;gd1ODma8PTbV+jD93PtL0fRFodTjw/A2BxFpiP/hv/aHVjB9gduX9APk8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xqZW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4xekwAAA&#10;ANsAAAAPAAAAZHJzL2Rvd25yZXYueG1sRE/LisIwFN0P+A/hCm4GTRUctBpFBwZGkAGrH3BJbh/a&#10;3JQmasevNwvB5eG8l+vO1uJGra8cKxiPEhDE2pmKCwWn489wBsIHZIO1Y1LwTx7Wq97HElPj7nyg&#10;WxYKEUPYp6igDKFJpfS6JIt+5BriyOWutRgibAtpWrzHcFvLSZJ8SYsVx4YSG/ouSV+yq1WgP+f5&#10;+VHkzu92e/332Jppdp0rNeh3mwWIQF14i1/uX6NgGsfGL/EHyN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4xekwAAAANsAAAAPAAAAAAAAAAAAAAAAAJcCAABkcnMvZG93bnJl&#10;di54bWxQSwUGAAAAAAQABAD1AAAAhAM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rPr>
              <w:drawing>
                <wp:anchor distT="0" distB="0" distL="114300" distR="114300" simplePos="0" relativeHeight="251662336" behindDoc="0" locked="0" layoutInCell="1" allowOverlap="1" wp14:anchorId="4BEBA262" wp14:editId="2F8D8B35">
                  <wp:simplePos x="0" y="0"/>
                  <wp:positionH relativeFrom="column">
                    <wp:posOffset>610235</wp:posOffset>
                  </wp:positionH>
                  <wp:positionV relativeFrom="paragraph">
                    <wp:posOffset>-318770</wp:posOffset>
                  </wp:positionV>
                  <wp:extent cx="293370" cy="267335"/>
                  <wp:effectExtent l="0" t="0" r="11430" b="1206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rPr>
              <w:drawing>
                <wp:anchor distT="0" distB="0" distL="114300" distR="114300" simplePos="0" relativeHeight="251661312" behindDoc="0" locked="0" layoutInCell="1" allowOverlap="1" wp14:anchorId="29C15CC6" wp14:editId="6A411952">
                  <wp:simplePos x="0" y="0"/>
                  <wp:positionH relativeFrom="column">
                    <wp:posOffset>268605</wp:posOffset>
                  </wp:positionH>
                  <wp:positionV relativeFrom="paragraph">
                    <wp:posOffset>-318770</wp:posOffset>
                  </wp:positionV>
                  <wp:extent cx="294640" cy="267335"/>
                  <wp:effectExtent l="0" t="0" r="10160" b="1206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szCs w:val="22"/>
                <w:lang w:val="en-CA"/>
              </w:rPr>
              <w:t>Joint Video Exploration Team (JVET)</w:t>
            </w:r>
          </w:p>
          <w:p w14:paraId="74EA3D53" w14:textId="77777777" w:rsidR="008944C4" w:rsidRPr="001C05D9" w:rsidRDefault="008944C4" w:rsidP="00466C75">
            <w:pPr>
              <w:tabs>
                <w:tab w:val="left" w:pos="7200"/>
              </w:tabs>
              <w:rPr>
                <w:b/>
                <w:szCs w:val="22"/>
                <w:lang w:val="en-CA"/>
              </w:rPr>
            </w:pPr>
            <w:r w:rsidRPr="001C05D9">
              <w:rPr>
                <w:b/>
                <w:szCs w:val="22"/>
                <w:lang w:val="en-CA"/>
              </w:rPr>
              <w:t>of ITU-T SG 16 WP 3 and ISO/IEC JTC 1/SC 29/WG 11</w:t>
            </w:r>
          </w:p>
          <w:p w14:paraId="593F92C2" w14:textId="77ED1226" w:rsidR="008944C4" w:rsidRPr="001C05D9" w:rsidRDefault="009F2E31" w:rsidP="009F2E31">
            <w:pPr>
              <w:tabs>
                <w:tab w:val="left" w:pos="7200"/>
              </w:tabs>
              <w:rPr>
                <w:b/>
                <w:szCs w:val="22"/>
                <w:lang w:val="en-CA"/>
              </w:rPr>
            </w:pPr>
            <w:r>
              <w:t>3rd</w:t>
            </w:r>
            <w:r w:rsidR="008944C4" w:rsidRPr="001C05D9">
              <w:t xml:space="preserve"> Meeting: </w:t>
            </w:r>
            <w:r>
              <w:rPr>
                <w:lang w:val="en-CA"/>
              </w:rPr>
              <w:t>Geneva, CH</w:t>
            </w:r>
            <w:r w:rsidR="008944C4" w:rsidRPr="001C05D9">
              <w:rPr>
                <w:lang w:val="en-CA"/>
              </w:rPr>
              <w:t xml:space="preserve">, </w:t>
            </w:r>
            <w:r>
              <w:rPr>
                <w:lang w:val="en-CA"/>
              </w:rPr>
              <w:t>26–31</w:t>
            </w:r>
            <w:r w:rsidR="008944C4" w:rsidRPr="001C05D9">
              <w:rPr>
                <w:lang w:val="en-CA"/>
              </w:rPr>
              <w:t xml:space="preserve"> </w:t>
            </w:r>
            <w:r>
              <w:rPr>
                <w:lang w:val="en-CA"/>
              </w:rPr>
              <w:t>May</w:t>
            </w:r>
            <w:r w:rsidR="008944C4" w:rsidRPr="001C05D9">
              <w:rPr>
                <w:lang w:val="en-CA"/>
              </w:rPr>
              <w:t xml:space="preserve"> 2016</w:t>
            </w:r>
          </w:p>
        </w:tc>
        <w:tc>
          <w:tcPr>
            <w:tcW w:w="3168" w:type="dxa"/>
          </w:tcPr>
          <w:p w14:paraId="76EE152F" w14:textId="262A7B7D" w:rsidR="008944C4" w:rsidRPr="001C05D9" w:rsidRDefault="008944C4" w:rsidP="008944C4">
            <w:pPr>
              <w:tabs>
                <w:tab w:val="left" w:pos="7200"/>
              </w:tabs>
              <w:rPr>
                <w:u w:val="single"/>
                <w:lang w:val="en-CA"/>
              </w:rPr>
            </w:pPr>
            <w:r w:rsidRPr="001C05D9">
              <w:rPr>
                <w:lang w:val="en-CA"/>
              </w:rPr>
              <w:t>Document: JVET-</w:t>
            </w:r>
            <w:r>
              <w:rPr>
                <w:lang w:val="en-CA"/>
              </w:rPr>
              <w:t>C0021</w:t>
            </w:r>
          </w:p>
        </w:tc>
      </w:tr>
    </w:tbl>
    <w:p w14:paraId="3A462A93" w14:textId="77777777" w:rsidR="008944C4" w:rsidRPr="005B217D" w:rsidRDefault="008944C4" w:rsidP="008944C4">
      <w:pPr>
        <w:rPr>
          <w:lang w:val="en-CA"/>
        </w:rPr>
      </w:pPr>
    </w:p>
    <w:tbl>
      <w:tblPr>
        <w:tblW w:w="9576" w:type="dxa"/>
        <w:tblLayout w:type="fixed"/>
        <w:tblLook w:val="0000" w:firstRow="0" w:lastRow="0" w:firstColumn="0" w:lastColumn="0" w:noHBand="0" w:noVBand="0"/>
      </w:tblPr>
      <w:tblGrid>
        <w:gridCol w:w="1447"/>
        <w:gridCol w:w="11"/>
        <w:gridCol w:w="4050"/>
        <w:gridCol w:w="900"/>
        <w:gridCol w:w="3168"/>
      </w:tblGrid>
      <w:tr w:rsidR="008944C4" w:rsidRPr="001C05D9" w14:paraId="3FC6C7DA" w14:textId="77777777" w:rsidTr="009F2E31">
        <w:tc>
          <w:tcPr>
            <w:tcW w:w="1447" w:type="dxa"/>
          </w:tcPr>
          <w:p w14:paraId="30DC2677" w14:textId="77777777" w:rsidR="008944C4" w:rsidRPr="001C05D9" w:rsidRDefault="008944C4" w:rsidP="00466C75">
            <w:pPr>
              <w:spacing w:before="60" w:after="60"/>
              <w:rPr>
                <w:i/>
                <w:szCs w:val="22"/>
                <w:lang w:val="en-CA"/>
              </w:rPr>
            </w:pPr>
            <w:r w:rsidRPr="001C05D9">
              <w:rPr>
                <w:i/>
                <w:szCs w:val="22"/>
                <w:lang w:val="en-CA"/>
              </w:rPr>
              <w:t>Title:</w:t>
            </w:r>
          </w:p>
        </w:tc>
        <w:tc>
          <w:tcPr>
            <w:tcW w:w="8129" w:type="dxa"/>
            <w:gridSpan w:val="4"/>
          </w:tcPr>
          <w:p w14:paraId="08BC6DA3" w14:textId="5FC222A5" w:rsidR="008944C4" w:rsidRPr="001C05D9" w:rsidRDefault="009F2E31" w:rsidP="00466C75">
            <w:pPr>
              <w:spacing w:before="60" w:after="60"/>
              <w:rPr>
                <w:b/>
                <w:szCs w:val="22"/>
                <w:lang w:val="en-CA"/>
              </w:rPr>
            </w:pPr>
            <w:r>
              <w:rPr>
                <w:b/>
                <w:szCs w:val="22"/>
                <w:lang w:val="en-CA"/>
              </w:rPr>
              <w:t>GoPro test sequences for Virtual Reality video coding</w:t>
            </w:r>
          </w:p>
        </w:tc>
      </w:tr>
      <w:tr w:rsidR="008944C4" w:rsidRPr="001C05D9" w14:paraId="1E5B5A62" w14:textId="77777777" w:rsidTr="009F2E31">
        <w:tc>
          <w:tcPr>
            <w:tcW w:w="1458" w:type="dxa"/>
            <w:gridSpan w:val="2"/>
          </w:tcPr>
          <w:p w14:paraId="47EDD488" w14:textId="77777777" w:rsidR="008944C4" w:rsidRPr="001C05D9" w:rsidRDefault="008944C4" w:rsidP="00466C75">
            <w:pPr>
              <w:spacing w:before="60" w:after="60"/>
              <w:rPr>
                <w:i/>
                <w:szCs w:val="22"/>
                <w:lang w:val="en-CA"/>
              </w:rPr>
            </w:pPr>
            <w:r w:rsidRPr="001C05D9">
              <w:rPr>
                <w:i/>
                <w:szCs w:val="22"/>
                <w:lang w:val="en-CA"/>
              </w:rPr>
              <w:t>Status:</w:t>
            </w:r>
          </w:p>
        </w:tc>
        <w:tc>
          <w:tcPr>
            <w:tcW w:w="8118" w:type="dxa"/>
            <w:gridSpan w:val="3"/>
          </w:tcPr>
          <w:p w14:paraId="09FF332F" w14:textId="77777777" w:rsidR="008944C4" w:rsidRPr="001C05D9" w:rsidRDefault="008944C4" w:rsidP="00466C75">
            <w:pPr>
              <w:spacing w:before="60" w:after="60"/>
              <w:rPr>
                <w:szCs w:val="22"/>
                <w:lang w:val="en-CA"/>
              </w:rPr>
            </w:pPr>
            <w:r w:rsidRPr="001C05D9">
              <w:rPr>
                <w:szCs w:val="22"/>
                <w:lang w:val="en-CA"/>
              </w:rPr>
              <w:t>Input Document to JVET</w:t>
            </w:r>
          </w:p>
        </w:tc>
      </w:tr>
      <w:tr w:rsidR="008944C4" w:rsidRPr="001C05D9" w14:paraId="4061D7B9" w14:textId="77777777" w:rsidTr="009F2E31">
        <w:tc>
          <w:tcPr>
            <w:tcW w:w="1458" w:type="dxa"/>
            <w:gridSpan w:val="2"/>
          </w:tcPr>
          <w:p w14:paraId="31A71FF1" w14:textId="77777777" w:rsidR="008944C4" w:rsidRPr="001C05D9" w:rsidRDefault="008944C4" w:rsidP="00466C75">
            <w:pPr>
              <w:spacing w:before="60" w:after="60"/>
              <w:rPr>
                <w:i/>
                <w:szCs w:val="22"/>
                <w:lang w:val="en-CA"/>
              </w:rPr>
            </w:pPr>
            <w:r w:rsidRPr="001C05D9">
              <w:rPr>
                <w:i/>
                <w:szCs w:val="22"/>
                <w:lang w:val="en-CA"/>
              </w:rPr>
              <w:t>Purpose:</w:t>
            </w:r>
          </w:p>
        </w:tc>
        <w:tc>
          <w:tcPr>
            <w:tcW w:w="8118" w:type="dxa"/>
            <w:gridSpan w:val="3"/>
          </w:tcPr>
          <w:p w14:paraId="73813F2F" w14:textId="77777777" w:rsidR="008944C4" w:rsidRPr="001C05D9" w:rsidRDefault="008944C4" w:rsidP="00466C75">
            <w:pPr>
              <w:spacing w:before="60" w:after="60"/>
              <w:rPr>
                <w:szCs w:val="22"/>
                <w:lang w:val="en-CA"/>
              </w:rPr>
            </w:pPr>
            <w:r w:rsidRPr="001C05D9">
              <w:rPr>
                <w:szCs w:val="22"/>
                <w:lang w:val="en-CA"/>
              </w:rPr>
              <w:t>Proposal</w:t>
            </w:r>
          </w:p>
        </w:tc>
      </w:tr>
      <w:tr w:rsidR="008944C4" w:rsidRPr="001C05D9" w14:paraId="11BBD0B0" w14:textId="77777777" w:rsidTr="009F2E31">
        <w:tc>
          <w:tcPr>
            <w:tcW w:w="1458" w:type="dxa"/>
            <w:gridSpan w:val="2"/>
          </w:tcPr>
          <w:p w14:paraId="049DB28C" w14:textId="77777777" w:rsidR="008944C4" w:rsidRPr="001C05D9" w:rsidRDefault="008944C4" w:rsidP="00466C75">
            <w:pPr>
              <w:spacing w:before="60" w:after="60"/>
              <w:rPr>
                <w:i/>
                <w:szCs w:val="22"/>
                <w:lang w:val="en-CA"/>
              </w:rPr>
            </w:pPr>
            <w:r w:rsidRPr="001C05D9">
              <w:rPr>
                <w:i/>
                <w:szCs w:val="22"/>
                <w:lang w:val="en-CA"/>
              </w:rPr>
              <w:t>Author(s) or</w:t>
            </w:r>
            <w:r w:rsidRPr="001C05D9">
              <w:rPr>
                <w:i/>
                <w:szCs w:val="22"/>
                <w:lang w:val="en-CA"/>
              </w:rPr>
              <w:br/>
              <w:t>Contact(s):</w:t>
            </w:r>
          </w:p>
        </w:tc>
        <w:tc>
          <w:tcPr>
            <w:tcW w:w="4050" w:type="dxa"/>
            <w:vAlign w:val="center"/>
          </w:tcPr>
          <w:p w14:paraId="6701CE00" w14:textId="1F245F2D" w:rsidR="008944C4" w:rsidRPr="009F2E31" w:rsidRDefault="009F2E31" w:rsidP="009F2E31">
            <w:pPr>
              <w:spacing w:before="240"/>
              <w:rPr>
                <w:szCs w:val="22"/>
                <w:lang w:val="en-CA"/>
              </w:rPr>
            </w:pPr>
            <w:r>
              <w:rPr>
                <w:szCs w:val="22"/>
                <w:lang w:val="en-CA"/>
              </w:rPr>
              <w:t>Adeel Abbas</w:t>
            </w:r>
          </w:p>
        </w:tc>
        <w:tc>
          <w:tcPr>
            <w:tcW w:w="900" w:type="dxa"/>
          </w:tcPr>
          <w:p w14:paraId="4B48B4A2" w14:textId="5AD192E2" w:rsidR="008944C4" w:rsidRPr="001C05D9" w:rsidRDefault="008944C4" w:rsidP="009F2E31">
            <w:pPr>
              <w:spacing w:before="60" w:after="60"/>
              <w:rPr>
                <w:szCs w:val="22"/>
                <w:lang w:val="en-CA"/>
              </w:rPr>
            </w:pPr>
            <w:r w:rsidRPr="001C05D9">
              <w:rPr>
                <w:szCs w:val="22"/>
                <w:lang w:val="en-CA"/>
              </w:rPr>
              <w:br/>
              <w:t>Email:</w:t>
            </w:r>
          </w:p>
        </w:tc>
        <w:tc>
          <w:tcPr>
            <w:tcW w:w="3168" w:type="dxa"/>
          </w:tcPr>
          <w:p w14:paraId="3F469480" w14:textId="6F231C42" w:rsidR="008944C4" w:rsidRPr="001C05D9" w:rsidRDefault="008944C4" w:rsidP="009F2E31">
            <w:pPr>
              <w:spacing w:before="60" w:after="60"/>
              <w:rPr>
                <w:szCs w:val="22"/>
                <w:lang w:val="en-CA"/>
              </w:rPr>
            </w:pPr>
            <w:r w:rsidRPr="001C05D9">
              <w:rPr>
                <w:szCs w:val="22"/>
                <w:lang w:val="en-CA"/>
              </w:rPr>
              <w:br/>
            </w:r>
            <w:hyperlink r:id="rId10" w:history="1">
              <w:r w:rsidR="009F2E31" w:rsidRPr="006600EA">
                <w:rPr>
                  <w:rStyle w:val="Hyperlink"/>
                  <w:szCs w:val="22"/>
                  <w:lang w:val="en-CA"/>
                </w:rPr>
                <w:t>aabbas@gopro.com</w:t>
              </w:r>
            </w:hyperlink>
          </w:p>
        </w:tc>
      </w:tr>
      <w:tr w:rsidR="008944C4" w:rsidRPr="001C05D9" w14:paraId="257B5D23" w14:textId="77777777" w:rsidTr="009F2E31">
        <w:tc>
          <w:tcPr>
            <w:tcW w:w="1458" w:type="dxa"/>
            <w:gridSpan w:val="2"/>
          </w:tcPr>
          <w:p w14:paraId="6D41AFC6" w14:textId="77777777" w:rsidR="008944C4" w:rsidRPr="001C05D9" w:rsidRDefault="008944C4" w:rsidP="00466C75">
            <w:pPr>
              <w:spacing w:before="60" w:after="60"/>
              <w:rPr>
                <w:i/>
                <w:szCs w:val="22"/>
                <w:lang w:val="en-CA"/>
              </w:rPr>
            </w:pPr>
            <w:r w:rsidRPr="001C05D9">
              <w:rPr>
                <w:i/>
                <w:szCs w:val="22"/>
                <w:lang w:val="en-CA"/>
              </w:rPr>
              <w:t>Source:</w:t>
            </w:r>
          </w:p>
        </w:tc>
        <w:tc>
          <w:tcPr>
            <w:tcW w:w="8118" w:type="dxa"/>
            <w:gridSpan w:val="3"/>
          </w:tcPr>
          <w:p w14:paraId="0C0135D8" w14:textId="6823A15B" w:rsidR="008944C4" w:rsidRPr="001C05D9" w:rsidRDefault="009F2E31" w:rsidP="00466C75">
            <w:pPr>
              <w:spacing w:before="60" w:after="60"/>
              <w:rPr>
                <w:szCs w:val="22"/>
                <w:lang w:val="en-CA"/>
              </w:rPr>
            </w:pPr>
            <w:r>
              <w:rPr>
                <w:szCs w:val="22"/>
                <w:lang w:val="en-CA"/>
              </w:rPr>
              <w:t>GoPro</w:t>
            </w:r>
          </w:p>
        </w:tc>
      </w:tr>
    </w:tbl>
    <w:p w14:paraId="3CBBA2AB" w14:textId="48160007" w:rsidR="006164EE" w:rsidRPr="009F2E31" w:rsidRDefault="009F2E31" w:rsidP="009F2E31">
      <w:pPr>
        <w:tabs>
          <w:tab w:val="left" w:pos="1800"/>
          <w:tab w:val="right" w:pos="9360"/>
        </w:tabs>
        <w:spacing w:before="120" w:after="240"/>
        <w:jc w:val="center"/>
        <w:rPr>
          <w:szCs w:val="22"/>
          <w:lang w:val="en-CA"/>
        </w:rPr>
      </w:pPr>
      <w:r>
        <w:rPr>
          <w:szCs w:val="22"/>
          <w:u w:val="single"/>
          <w:lang w:val="en-CA"/>
        </w:rPr>
        <w:t>___________</w:t>
      </w:r>
      <w:r w:rsidR="008944C4" w:rsidRPr="005B217D">
        <w:rPr>
          <w:szCs w:val="22"/>
          <w:u w:val="single"/>
          <w:lang w:val="en-CA"/>
        </w:rPr>
        <w:t>_________________</w:t>
      </w:r>
    </w:p>
    <w:p w14:paraId="56EDCA35" w14:textId="77777777" w:rsidR="008B69A4" w:rsidRPr="009F2E31" w:rsidRDefault="008B69A4" w:rsidP="009F2E31">
      <w:pPr>
        <w:pStyle w:val="Heading1"/>
      </w:pPr>
      <w:r w:rsidRPr="009F2E31">
        <w:t>Abstract</w:t>
      </w:r>
    </w:p>
    <w:p w14:paraId="2F2B98BB" w14:textId="5874B35F" w:rsidR="007F5DFF" w:rsidRPr="007F5DFF" w:rsidRDefault="00D042ED" w:rsidP="008B69A4">
      <w:pPr>
        <w:rPr>
          <w:lang w:val="en-CA"/>
        </w:rPr>
      </w:pPr>
      <w:r>
        <w:rPr>
          <w:lang w:val="en-CA"/>
        </w:rPr>
        <w:t xml:space="preserve">This contribution </w:t>
      </w:r>
      <w:r w:rsidR="007F5DFF">
        <w:rPr>
          <w:lang w:val="en-CA"/>
        </w:rPr>
        <w:t xml:space="preserve">provides new Virtual Reality (VR) video sequences for the Future Video Coding Standardization activity. </w:t>
      </w:r>
      <w:r w:rsidR="006E5B83">
        <w:rPr>
          <w:lang w:val="en-CA"/>
        </w:rPr>
        <w:t xml:space="preserve">VR </w:t>
      </w:r>
      <w:r w:rsidR="007F5DFF">
        <w:rPr>
          <w:lang w:val="en-CA"/>
        </w:rPr>
        <w:t>video</w:t>
      </w:r>
      <w:r w:rsidR="006E5B83">
        <w:rPr>
          <w:lang w:val="en-CA"/>
        </w:rPr>
        <w:t xml:space="preserve"> content</w:t>
      </w:r>
      <w:r w:rsidR="007F5DFF">
        <w:rPr>
          <w:lang w:val="en-CA"/>
        </w:rPr>
        <w:t xml:space="preserve"> </w:t>
      </w:r>
      <w:r w:rsidR="006E5B83">
        <w:rPr>
          <w:lang w:val="en-CA"/>
        </w:rPr>
        <w:t xml:space="preserve">is </w:t>
      </w:r>
      <w:r w:rsidR="007F5DFF">
        <w:rPr>
          <w:lang w:val="en-CA"/>
        </w:rPr>
        <w:t xml:space="preserve">rapidly gaining in popularity and since </w:t>
      </w:r>
      <w:r w:rsidR="006E5B83">
        <w:rPr>
          <w:lang w:val="en-CA"/>
        </w:rPr>
        <w:t>it is</w:t>
      </w:r>
      <w:r w:rsidR="007F5DFF">
        <w:rPr>
          <w:lang w:val="en-CA"/>
        </w:rPr>
        <w:t xml:space="preserve"> a natural progression of video, it is hoped that a future video </w:t>
      </w:r>
      <w:r w:rsidR="00C94469">
        <w:rPr>
          <w:lang w:val="en-CA"/>
        </w:rPr>
        <w:t xml:space="preserve">codec </w:t>
      </w:r>
      <w:r w:rsidR="007F5DFF">
        <w:rPr>
          <w:lang w:val="en-CA"/>
        </w:rPr>
        <w:t xml:space="preserve">will </w:t>
      </w:r>
      <w:r w:rsidR="003A39CF">
        <w:rPr>
          <w:lang w:val="en-CA"/>
        </w:rPr>
        <w:t xml:space="preserve">be </w:t>
      </w:r>
      <w:r w:rsidR="006E5B83">
        <w:rPr>
          <w:lang w:val="en-CA"/>
        </w:rPr>
        <w:t>more efficient at compression of this type of content</w:t>
      </w:r>
      <w:r w:rsidR="007F5DFF">
        <w:rPr>
          <w:lang w:val="en-CA"/>
        </w:rPr>
        <w:t>.</w:t>
      </w:r>
    </w:p>
    <w:p w14:paraId="0D9D0785" w14:textId="25C8B4C4" w:rsidR="00F87BE3" w:rsidRDefault="00F87BE3" w:rsidP="008B69A4">
      <w:pPr>
        <w:pStyle w:val="Heading1"/>
        <w:tabs>
          <w:tab w:val="left" w:pos="360"/>
          <w:tab w:val="left" w:pos="720"/>
          <w:tab w:val="left" w:pos="1080"/>
          <w:tab w:val="left" w:pos="1440"/>
        </w:tabs>
        <w:overflowPunct w:val="0"/>
        <w:autoSpaceDE w:val="0"/>
        <w:autoSpaceDN w:val="0"/>
        <w:adjustRightInd w:val="0"/>
        <w:jc w:val="left"/>
        <w:textAlignment w:val="baseline"/>
      </w:pPr>
      <w:bookmarkStart w:id="0" w:name="_Ref336610531"/>
      <w:r>
        <w:t>Introduction</w:t>
      </w:r>
    </w:p>
    <w:p w14:paraId="0FEA4AA0" w14:textId="1126A30B" w:rsidR="00757456" w:rsidRDefault="006E5B83" w:rsidP="00F87BE3">
      <w:r>
        <w:t xml:space="preserve">Virtual Reality video imposes enormous demands on codecs and in almost all cases, </w:t>
      </w:r>
      <w:r w:rsidR="00B004C9">
        <w:t xml:space="preserve">using existing codecs </w:t>
      </w:r>
      <w:r>
        <w:t xml:space="preserve">makes deployment of </w:t>
      </w:r>
      <w:r w:rsidR="00405701">
        <w:t xml:space="preserve">a </w:t>
      </w:r>
      <w:r>
        <w:t>high-quality</w:t>
      </w:r>
      <w:r w:rsidR="00B004C9">
        <w:t xml:space="preserve"> solution impossible.</w:t>
      </w:r>
      <w:r>
        <w:t xml:space="preserve"> </w:t>
      </w:r>
      <w:r w:rsidR="00405701">
        <w:t>The most common use case for VR and 360-degree video content consumption is that a viewer is looking at a small window (sometimes called viewport) inside an image that represents data captured from all sides.</w:t>
      </w:r>
      <w:r w:rsidR="00C76C0C">
        <w:t xml:space="preserve"> </w:t>
      </w:r>
      <w:r w:rsidR="00405701">
        <w:t xml:space="preserve"> </w:t>
      </w:r>
      <w:r w:rsidR="00C76C0C">
        <w:t>Viewer could</w:t>
      </w:r>
      <w:r w:rsidR="00757456">
        <w:t xml:space="preserve"> be </w:t>
      </w:r>
      <w:r w:rsidR="00C76C0C">
        <w:t>watching</w:t>
      </w:r>
      <w:r w:rsidR="00757456">
        <w:t xml:space="preserve"> this </w:t>
      </w:r>
      <w:r w:rsidR="00C76C0C">
        <w:t xml:space="preserve">video on a smartphone app, </w:t>
      </w:r>
      <w:r w:rsidR="00757456">
        <w:t xml:space="preserve">for </w:t>
      </w:r>
      <w:r w:rsidR="00C76C0C">
        <w:t>instance</w:t>
      </w:r>
      <w:r w:rsidR="00757456">
        <w:t xml:space="preserve"> </w:t>
      </w:r>
      <w:r w:rsidR="00C76C0C">
        <w:t>using GoPro VR App (</w:t>
      </w:r>
      <w:hyperlink r:id="rId11" w:history="1">
        <w:r w:rsidR="00ED2781" w:rsidRPr="00183987">
          <w:rPr>
            <w:rStyle w:val="Hyperlink"/>
          </w:rPr>
          <w:t>https://vr.gopro.com)</w:t>
        </w:r>
      </w:hyperlink>
      <w:r w:rsidR="00C76C0C">
        <w:t>.</w:t>
      </w:r>
      <w:r w:rsidR="00ED2781">
        <w:t xml:space="preserve"> Viewer </w:t>
      </w:r>
      <w:r w:rsidR="002E33C8">
        <w:t>may</w:t>
      </w:r>
      <w:r w:rsidR="00ED2781">
        <w:t xml:space="preserve"> also be watching </w:t>
      </w:r>
      <w:r w:rsidR="002E33C8">
        <w:t>this</w:t>
      </w:r>
      <w:r w:rsidR="00ED2781">
        <w:t xml:space="preserve"> content on a head-mounted display (HMD) like Occulus Rift or </w:t>
      </w:r>
      <w:r w:rsidR="002E33C8">
        <w:t>Gear VR.</w:t>
      </w:r>
    </w:p>
    <w:p w14:paraId="187584B4" w14:textId="77777777" w:rsidR="00757456" w:rsidRDefault="00757456" w:rsidP="00F87BE3"/>
    <w:p w14:paraId="675EEA2E" w14:textId="4B6FC847" w:rsidR="00E83B1B" w:rsidRDefault="00405701" w:rsidP="00F87BE3">
      <w:r>
        <w:t xml:space="preserve">The viewport size is usually small (e.g. </w:t>
      </w:r>
      <w:r w:rsidR="00C76C0C">
        <w:t>HD</w:t>
      </w:r>
      <w:r>
        <w:t xml:space="preserve">) but the </w:t>
      </w:r>
      <w:r w:rsidR="00757456">
        <w:t xml:space="preserve">video resolution </w:t>
      </w:r>
      <w:r>
        <w:t xml:space="preserve">corresponding to all sides can be significantly more (e.g. </w:t>
      </w:r>
      <w:r w:rsidR="00C76C0C">
        <w:t>8K</w:t>
      </w:r>
      <w:r>
        <w:t xml:space="preserve">). </w:t>
      </w:r>
      <w:r w:rsidR="00757456">
        <w:t xml:space="preserve">Delivery and decoding of </w:t>
      </w:r>
      <w:r w:rsidR="00C76C0C">
        <w:t>an</w:t>
      </w:r>
      <w:r w:rsidR="00757456">
        <w:t xml:space="preserve"> 8K video to a mobile device </w:t>
      </w:r>
      <w:r w:rsidR="002E33C8">
        <w:t>is unpractical</w:t>
      </w:r>
      <w:r w:rsidR="00757456">
        <w:t xml:space="preserve"> in terms of </w:t>
      </w:r>
      <w:r w:rsidR="00C94469">
        <w:t xml:space="preserve">latency, </w:t>
      </w:r>
      <w:r w:rsidR="00757456">
        <w:t xml:space="preserve">bandwidth and computational resources. As a result, one option is to stream just the viewport window to </w:t>
      </w:r>
      <w:r w:rsidR="00C94469">
        <w:t xml:space="preserve">the </w:t>
      </w:r>
      <w:r w:rsidR="00C76C0C">
        <w:t xml:space="preserve">mobile device. This seems workable at first, but as viewer moves viewport window (by either pinching or physically moving the </w:t>
      </w:r>
      <w:r w:rsidR="002E33C8">
        <w:t>device</w:t>
      </w:r>
      <w:r w:rsidR="00C76C0C">
        <w:t xml:space="preserve">), server has to stream an intra frame corresponding to the updated viewport. In addition, the device </w:t>
      </w:r>
      <w:r w:rsidR="00C446F2">
        <w:t>may have</w:t>
      </w:r>
      <w:r w:rsidR="00C76C0C">
        <w:t xml:space="preserve"> to decode all prior reference frames corresponding to the updated viewport. </w:t>
      </w:r>
      <w:r w:rsidR="002E33C8">
        <w:t xml:space="preserve">And all of this has to happen with very low latency, especially on HMD devices because viewers can experience fatigue. As a result of all this, there is a need for more efficient compression of VR content, to allow people to experience </w:t>
      </w:r>
      <w:r w:rsidR="00C446F2">
        <w:t>VR in high</w:t>
      </w:r>
      <w:r w:rsidR="002E33C8">
        <w:t xml:space="preserve"> resolution, with </w:t>
      </w:r>
      <w:r w:rsidR="00C446F2">
        <w:t>low</w:t>
      </w:r>
      <w:r w:rsidR="002E33C8">
        <w:t xml:space="preserve"> latency and using most battery </w:t>
      </w:r>
      <w:r w:rsidR="00DE566E">
        <w:t>friendly</w:t>
      </w:r>
      <w:r w:rsidR="002E33C8">
        <w:t xml:space="preserve"> algorithms</w:t>
      </w:r>
      <w:r w:rsidR="00E93906">
        <w:t xml:space="preserve">. </w:t>
      </w:r>
    </w:p>
    <w:p w14:paraId="4260EDF2" w14:textId="77777777" w:rsidR="008B69A4" w:rsidRPr="005B217D" w:rsidRDefault="008B69A4" w:rsidP="008B69A4">
      <w:pPr>
        <w:pStyle w:val="Heading1"/>
        <w:tabs>
          <w:tab w:val="left" w:pos="360"/>
          <w:tab w:val="left" w:pos="720"/>
          <w:tab w:val="left" w:pos="1080"/>
          <w:tab w:val="left" w:pos="1440"/>
        </w:tabs>
        <w:overflowPunct w:val="0"/>
        <w:autoSpaceDE w:val="0"/>
        <w:autoSpaceDN w:val="0"/>
        <w:adjustRightInd w:val="0"/>
        <w:jc w:val="left"/>
        <w:textAlignment w:val="baseline"/>
      </w:pPr>
      <w:r>
        <w:t>Proposed test sequences</w:t>
      </w:r>
      <w:bookmarkEnd w:id="0"/>
    </w:p>
    <w:p w14:paraId="17B722D9" w14:textId="6ACF360D" w:rsidR="006F2AE4" w:rsidRDefault="00D53652" w:rsidP="008B69A4">
      <w:pPr>
        <w:rPr>
          <w:lang w:val="en-CA"/>
        </w:rPr>
      </w:pPr>
      <w:r>
        <w:rPr>
          <w:lang w:val="en-CA"/>
        </w:rPr>
        <w:t>Stitched sequences are provided</w:t>
      </w:r>
      <w:r w:rsidR="00C84ED8">
        <w:rPr>
          <w:lang w:val="en-CA"/>
        </w:rPr>
        <w:t xml:space="preserve"> in the following two </w:t>
      </w:r>
      <w:r>
        <w:rPr>
          <w:lang w:val="en-CA"/>
        </w:rPr>
        <w:t>formats</w:t>
      </w:r>
      <w:r w:rsidR="00C84ED8">
        <w:rPr>
          <w:lang w:val="en-CA"/>
        </w:rPr>
        <w:t>:</w:t>
      </w:r>
    </w:p>
    <w:p w14:paraId="2D349495" w14:textId="7AEB6AAB" w:rsidR="00C84ED8" w:rsidRPr="009F2E31" w:rsidRDefault="00C84ED8" w:rsidP="009F2E31">
      <w:pPr>
        <w:pStyle w:val="Heading2"/>
      </w:pPr>
      <w:r w:rsidRPr="009F2E31">
        <w:t>Equirectangular Format</w:t>
      </w:r>
    </w:p>
    <w:p w14:paraId="70002DEB" w14:textId="1D2036C8" w:rsidR="00DC750D" w:rsidRDefault="00C84ED8" w:rsidP="008B69A4">
      <w:pPr>
        <w:rPr>
          <w:lang w:val="en-CA"/>
        </w:rPr>
      </w:pPr>
      <w:r>
        <w:rPr>
          <w:lang w:val="en-CA"/>
        </w:rPr>
        <w:t xml:space="preserve">The equirectangular </w:t>
      </w:r>
      <w:r w:rsidR="00DC750D">
        <w:rPr>
          <w:lang w:val="en-CA"/>
        </w:rPr>
        <w:t xml:space="preserve">projection </w:t>
      </w:r>
      <w:r>
        <w:rPr>
          <w:lang w:val="en-CA"/>
        </w:rPr>
        <w:t>is</w:t>
      </w:r>
      <w:r w:rsidR="00DC750D">
        <w:rPr>
          <w:lang w:val="en-CA"/>
        </w:rPr>
        <w:t xml:space="preserve"> a simple projection where 360-degree </w:t>
      </w:r>
      <w:r w:rsidR="00840A49">
        <w:rPr>
          <w:lang w:val="en-CA"/>
        </w:rPr>
        <w:t xml:space="preserve">image </w:t>
      </w:r>
      <w:r w:rsidR="00DC750D">
        <w:rPr>
          <w:lang w:val="en-CA"/>
        </w:rPr>
        <w:t xml:space="preserve">data looks like a world map. The pixels that lie on the equator are stretched minimally (or not stretched at all), and as we go towards to poles, pixels get stretched horizontally, with poles being </w:t>
      </w:r>
      <w:r w:rsidR="00840A49">
        <w:rPr>
          <w:lang w:val="en-CA"/>
        </w:rPr>
        <w:t>most</w:t>
      </w:r>
      <w:r w:rsidR="00DC750D">
        <w:rPr>
          <w:lang w:val="en-CA"/>
        </w:rPr>
        <w:t xml:space="preserve"> distorted. This non-uniform distortion makes pixel-</w:t>
      </w:r>
      <w:r w:rsidR="00D53652">
        <w:rPr>
          <w:lang w:val="en-CA"/>
        </w:rPr>
        <w:t>wise</w:t>
      </w:r>
      <w:r w:rsidR="00DC750D">
        <w:rPr>
          <w:lang w:val="en-CA"/>
        </w:rPr>
        <w:t xml:space="preserve"> operation</w:t>
      </w:r>
      <w:r w:rsidR="00840A49">
        <w:rPr>
          <w:lang w:val="en-CA"/>
        </w:rPr>
        <w:t>s</w:t>
      </w:r>
      <w:r w:rsidR="00DC750D">
        <w:rPr>
          <w:lang w:val="en-CA"/>
        </w:rPr>
        <w:t xml:space="preserve"> like filtering, subsampling and compression </w:t>
      </w:r>
      <w:r w:rsidR="00DC750D">
        <w:rPr>
          <w:lang w:val="en-CA"/>
        </w:rPr>
        <w:lastRenderedPageBreak/>
        <w:t xml:space="preserve">very difficult. As a result, it was suggested recently that other projections like cubic projection </w:t>
      </w:r>
      <w:r w:rsidR="00D53652">
        <w:rPr>
          <w:lang w:val="en-CA"/>
        </w:rPr>
        <w:t xml:space="preserve">can </w:t>
      </w:r>
      <w:r w:rsidR="00840A49">
        <w:rPr>
          <w:lang w:val="en-CA"/>
        </w:rPr>
        <w:t>make video data better suited for compression [2]</w:t>
      </w:r>
      <w:r w:rsidR="00DC750D">
        <w:rPr>
          <w:lang w:val="en-CA"/>
        </w:rPr>
        <w:t>.</w:t>
      </w:r>
    </w:p>
    <w:p w14:paraId="6652CE04" w14:textId="77777777" w:rsidR="00840A49" w:rsidRDefault="00840A49" w:rsidP="008B69A4">
      <w:pPr>
        <w:rPr>
          <w:lang w:val="en-CA"/>
        </w:rPr>
      </w:pPr>
    </w:p>
    <w:p w14:paraId="2082BA34" w14:textId="78F0967D" w:rsidR="00C84ED8" w:rsidRDefault="00840A49" w:rsidP="008B69A4">
      <w:pPr>
        <w:rPr>
          <w:lang w:val="en-CA"/>
        </w:rPr>
      </w:pPr>
      <w:r>
        <w:rPr>
          <w:lang w:val="en-CA"/>
        </w:rPr>
        <w:t>Following sequences are provided</w:t>
      </w:r>
      <w:r w:rsidR="00D53652">
        <w:rPr>
          <w:lang w:val="en-CA"/>
        </w:rPr>
        <w:t xml:space="preserve"> in </w:t>
      </w:r>
      <w:r w:rsidR="00DF6393">
        <w:rPr>
          <w:lang w:val="en-CA"/>
        </w:rPr>
        <w:t xml:space="preserve">equirectangular </w:t>
      </w:r>
      <w:r w:rsidR="00D53652">
        <w:rPr>
          <w:lang w:val="en-CA"/>
        </w:rPr>
        <w:t>format</w:t>
      </w:r>
      <w:r>
        <w:rPr>
          <w:lang w:val="en-CA"/>
        </w:rPr>
        <w:t>:</w:t>
      </w:r>
    </w:p>
    <w:p w14:paraId="522E0E1E" w14:textId="77777777" w:rsidR="00C84ED8" w:rsidRDefault="00C84ED8" w:rsidP="008B69A4">
      <w:pPr>
        <w:rPr>
          <w:lang w:val="en-CA"/>
        </w:rPr>
      </w:pPr>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440"/>
        <w:gridCol w:w="1440"/>
        <w:gridCol w:w="990"/>
        <w:gridCol w:w="1080"/>
      </w:tblGrid>
      <w:tr w:rsidR="00254692" w14:paraId="72C342E3" w14:textId="77777777"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tcPr>
          <w:p w14:paraId="174DAE0A" w14:textId="6183CA6D" w:rsidR="00254692" w:rsidRPr="000F4DCE" w:rsidRDefault="00254692" w:rsidP="00C84ED8">
            <w:pPr>
              <w:tabs>
                <w:tab w:val="left" w:pos="513"/>
              </w:tabs>
              <w:jc w:val="center"/>
              <w:rPr>
                <w:lang w:val="en-CA"/>
              </w:rPr>
            </w:pPr>
            <w:r w:rsidRPr="000F4DCE">
              <w:rPr>
                <w:lang w:val="en-CA"/>
              </w:rPr>
              <w:t>Sequence</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1A1A7939" w14:textId="17F9ABBD" w:rsidR="00254692" w:rsidRPr="000F4DCE" w:rsidRDefault="00254692" w:rsidP="00C84ED8">
            <w:pPr>
              <w:jc w:val="center"/>
              <w:rPr>
                <w:lang w:val="en-CA"/>
              </w:rPr>
            </w:pPr>
            <w:r w:rsidRPr="000F4DCE">
              <w:rPr>
                <w:lang w:val="en-CA"/>
              </w:rPr>
              <w:t>Resolution</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04A92D0B" w14:textId="603E39F7" w:rsidR="00254692" w:rsidRPr="000F4DCE" w:rsidRDefault="00254692" w:rsidP="00C84ED8">
            <w:pPr>
              <w:jc w:val="center"/>
              <w:rPr>
                <w:lang w:val="en-CA"/>
              </w:rPr>
            </w:pPr>
            <w:r w:rsidRPr="000F4DCE">
              <w:rPr>
                <w:lang w:val="en-CA"/>
              </w:rPr>
              <w:t># Frames</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6931AE59" w14:textId="648B9600" w:rsidR="00254692" w:rsidRPr="000F4DCE" w:rsidRDefault="00254692" w:rsidP="00C84ED8">
            <w:pPr>
              <w:jc w:val="center"/>
              <w:rPr>
                <w:lang w:val="en-CA"/>
              </w:rPr>
            </w:pPr>
            <w:r>
              <w:rPr>
                <w:lang w:val="en-CA"/>
              </w:rPr>
              <w:t>FPS</w:t>
            </w:r>
          </w:p>
        </w:tc>
        <w:tc>
          <w:tcPr>
            <w:tcW w:w="1080" w:type="dxa"/>
            <w:tcBorders>
              <w:top w:val="single" w:sz="12" w:space="0" w:color="auto"/>
              <w:left w:val="single" w:sz="12" w:space="0" w:color="auto"/>
              <w:bottom w:val="single" w:sz="12" w:space="0" w:color="auto"/>
              <w:right w:val="single" w:sz="12" w:space="0" w:color="auto"/>
            </w:tcBorders>
          </w:tcPr>
          <w:p w14:paraId="31FA84BE" w14:textId="6C9E89F5" w:rsidR="00254692" w:rsidRDefault="00254692" w:rsidP="00C84ED8">
            <w:pPr>
              <w:jc w:val="center"/>
              <w:rPr>
                <w:lang w:val="en-CA"/>
              </w:rPr>
            </w:pPr>
            <w:r>
              <w:rPr>
                <w:lang w:val="en-CA"/>
              </w:rPr>
              <w:t>Duration</w:t>
            </w:r>
          </w:p>
        </w:tc>
      </w:tr>
      <w:tr w:rsidR="00254692" w14:paraId="2777A991" w14:textId="19FA5C7C"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8E8F216" w14:textId="5B9920BD" w:rsidR="00254692" w:rsidRPr="000F4DCE" w:rsidRDefault="00254692" w:rsidP="00C84ED8">
            <w:pPr>
              <w:tabs>
                <w:tab w:val="left" w:pos="513"/>
              </w:tabs>
              <w:jc w:val="center"/>
              <w:rPr>
                <w:lang w:val="en-CA"/>
              </w:rPr>
            </w:pPr>
            <w:r w:rsidRPr="000F4DCE">
              <w:rPr>
                <w:lang w:val="en-CA"/>
              </w:rPr>
              <w:t>abyss_great_shark_vr_30p_3840x1920.yuv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60666BF" w14:textId="62C5C469" w:rsidR="00254692" w:rsidRPr="000F4DCE" w:rsidRDefault="00254692" w:rsidP="00C84ED8">
            <w:pPr>
              <w:jc w:val="center"/>
              <w:rPr>
                <w:lang w:val="en-CA"/>
              </w:rPr>
            </w:pPr>
            <w:r w:rsidRPr="000F4DCE">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EA05207" w14:textId="6A44095B" w:rsidR="00254692" w:rsidRPr="000F4DCE" w:rsidRDefault="00254692" w:rsidP="00C84ED8">
            <w:pPr>
              <w:jc w:val="center"/>
              <w:rPr>
                <w:lang w:val="en-CA"/>
              </w:rPr>
            </w:pPr>
            <w:r w:rsidRPr="000F4DCE">
              <w:rPr>
                <w:lang w:val="en-CA"/>
              </w:rPr>
              <w:t>1145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281389E2" w14:textId="72D34E08" w:rsidR="00254692" w:rsidRPr="000F4DCE" w:rsidRDefault="00254692" w:rsidP="00C84ED8">
            <w:pPr>
              <w:jc w:val="center"/>
              <w:rPr>
                <w:lang w:val="en-CA"/>
              </w:rPr>
            </w:pPr>
            <w:r w:rsidRPr="000F4DCE">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34BAB1FA" w14:textId="45B82641" w:rsidR="00254692" w:rsidRPr="000F4DCE" w:rsidRDefault="00254692" w:rsidP="00C84ED8">
            <w:pPr>
              <w:jc w:val="center"/>
              <w:rPr>
                <w:lang w:val="en-CA"/>
              </w:rPr>
            </w:pPr>
            <w:r>
              <w:rPr>
                <w:lang w:val="en-CA"/>
              </w:rPr>
              <w:t>38s</w:t>
            </w:r>
          </w:p>
        </w:tc>
      </w:tr>
      <w:tr w:rsidR="00254692" w14:paraId="131AC97D" w14:textId="794A8EBF"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8395450" w14:textId="7F4E896B" w:rsidR="00254692" w:rsidRPr="000F4DCE" w:rsidRDefault="00254692" w:rsidP="00C84ED8">
            <w:pPr>
              <w:tabs>
                <w:tab w:val="left" w:pos="513"/>
              </w:tabs>
              <w:jc w:val="center"/>
              <w:rPr>
                <w:lang w:val="en-CA"/>
              </w:rPr>
            </w:pPr>
            <w:r w:rsidRPr="000F4DCE">
              <w:rPr>
                <w:lang w:val="en-CA"/>
              </w:rPr>
              <w:t>ballooning_vr_25p_3840x2160.yuv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A6454C2" w14:textId="677DD97C" w:rsidR="00254692" w:rsidRPr="000F4DCE" w:rsidRDefault="00254692" w:rsidP="00C84ED8">
            <w:pPr>
              <w:jc w:val="center"/>
              <w:rPr>
                <w:lang w:val="en-CA"/>
              </w:rPr>
            </w:pPr>
            <w:r>
              <w:rPr>
                <w:lang w:val="en-CA"/>
              </w:rPr>
              <w:t>3840x2160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6146C32" w14:textId="0CB8B5DB" w:rsidR="00254692" w:rsidRPr="000F4DCE" w:rsidRDefault="00254692" w:rsidP="00C84ED8">
            <w:pPr>
              <w:jc w:val="center"/>
              <w:rPr>
                <w:lang w:val="en-CA"/>
              </w:rPr>
            </w:pPr>
            <w:r>
              <w:rPr>
                <w:lang w:val="en-CA"/>
              </w:rPr>
              <w:t>1501</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8878C36" w14:textId="620D5EB5"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3C5327CE" w14:textId="5897825B" w:rsidR="00254692" w:rsidRDefault="00254692" w:rsidP="00C84ED8">
            <w:pPr>
              <w:jc w:val="center"/>
              <w:rPr>
                <w:lang w:val="en-CA"/>
              </w:rPr>
            </w:pPr>
            <w:r>
              <w:rPr>
                <w:lang w:val="en-CA"/>
              </w:rPr>
              <w:t>60s</w:t>
            </w:r>
          </w:p>
        </w:tc>
      </w:tr>
      <w:tr w:rsidR="00254692" w14:paraId="5FF45F67" w14:textId="5D2ACB66"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4C7D3B3E" w14:textId="3069A9E9" w:rsidR="00254692" w:rsidRPr="000F4DCE" w:rsidRDefault="00254692" w:rsidP="00C84ED8">
            <w:pPr>
              <w:tabs>
                <w:tab w:val="left" w:pos="513"/>
              </w:tabs>
              <w:jc w:val="center"/>
              <w:rPr>
                <w:lang w:val="en-CA"/>
              </w:rPr>
            </w:pPr>
            <w:r w:rsidRPr="00C84ED8">
              <w:rPr>
                <w:lang w:val="en-CA"/>
              </w:rPr>
              <w:t>bicyclist_vr_25p_3840x1920.yuv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B568BA4" w14:textId="35F73ED7"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23815C7" w14:textId="25254956" w:rsidR="00254692" w:rsidRPr="000F4DCE" w:rsidRDefault="00254692" w:rsidP="00C84ED8">
            <w:pPr>
              <w:jc w:val="center"/>
              <w:rPr>
                <w:lang w:val="en-CA"/>
              </w:rPr>
            </w:pPr>
            <w:r>
              <w:rPr>
                <w:lang w:val="en-CA"/>
              </w:rPr>
              <w:t>1500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7CA84F3A" w14:textId="693285F6"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4DC9DF6C" w14:textId="7B06CA5F" w:rsidR="00254692" w:rsidRDefault="00254692" w:rsidP="00C84ED8">
            <w:pPr>
              <w:tabs>
                <w:tab w:val="left" w:pos="1155"/>
              </w:tabs>
              <w:jc w:val="center"/>
              <w:rPr>
                <w:lang w:val="en-CA"/>
              </w:rPr>
            </w:pPr>
            <w:r>
              <w:rPr>
                <w:lang w:val="en-CA"/>
              </w:rPr>
              <w:t>60s</w:t>
            </w:r>
          </w:p>
        </w:tc>
      </w:tr>
      <w:tr w:rsidR="00254692" w14:paraId="1CE27506" w14:textId="548D0421"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61281AD5" w14:textId="717FC28A" w:rsidR="00254692" w:rsidRPr="000F4DCE" w:rsidRDefault="00254692" w:rsidP="00C84ED8">
            <w:pPr>
              <w:tabs>
                <w:tab w:val="left" w:pos="513"/>
              </w:tabs>
              <w:jc w:val="center"/>
              <w:rPr>
                <w:lang w:val="en-CA"/>
              </w:rPr>
            </w:pPr>
            <w:r w:rsidRPr="00C84ED8">
              <w:rPr>
                <w:lang w:val="en-CA"/>
              </w:rPr>
              <w:t>glacier_vr_24p_3840x1920.yuv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A9A4AEC" w14:textId="524A0FA0"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6C392F00" w14:textId="227B2A3F" w:rsidR="00254692" w:rsidRPr="000F4DCE" w:rsidRDefault="00254692" w:rsidP="00C84ED8">
            <w:pPr>
              <w:jc w:val="center"/>
              <w:rPr>
                <w:lang w:val="en-CA"/>
              </w:rPr>
            </w:pPr>
            <w:r>
              <w:rPr>
                <w:lang w:val="en-CA"/>
              </w:rPr>
              <w:t>1440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68CD0916" w14:textId="7E463E1E" w:rsidR="00254692" w:rsidRPr="000F4DCE" w:rsidRDefault="00254692" w:rsidP="00C84ED8">
            <w:pPr>
              <w:jc w:val="center"/>
              <w:rPr>
                <w:lang w:val="en-CA"/>
              </w:rPr>
            </w:pPr>
            <w:r>
              <w:rPr>
                <w:lang w:val="en-CA"/>
              </w:rPr>
              <w:t>24</w:t>
            </w:r>
          </w:p>
        </w:tc>
        <w:tc>
          <w:tcPr>
            <w:tcW w:w="1080" w:type="dxa"/>
            <w:tcBorders>
              <w:top w:val="single" w:sz="12" w:space="0" w:color="auto"/>
              <w:left w:val="single" w:sz="12" w:space="0" w:color="auto"/>
              <w:bottom w:val="single" w:sz="12" w:space="0" w:color="auto"/>
              <w:right w:val="single" w:sz="12" w:space="0" w:color="auto"/>
            </w:tcBorders>
          </w:tcPr>
          <w:p w14:paraId="40E45448" w14:textId="38025103" w:rsidR="00254692" w:rsidRDefault="00254692" w:rsidP="00C84ED8">
            <w:pPr>
              <w:jc w:val="center"/>
              <w:rPr>
                <w:lang w:val="en-CA"/>
              </w:rPr>
            </w:pPr>
            <w:r>
              <w:rPr>
                <w:lang w:val="en-CA"/>
              </w:rPr>
              <w:t>60s</w:t>
            </w:r>
          </w:p>
        </w:tc>
      </w:tr>
      <w:tr w:rsidR="00254692" w14:paraId="3B155328" w14:textId="12823662"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40AE8C5" w14:textId="6DDCD5E6" w:rsidR="00254692" w:rsidRPr="000F4DCE" w:rsidRDefault="00254692" w:rsidP="00C84ED8">
            <w:pPr>
              <w:tabs>
                <w:tab w:val="left" w:pos="513"/>
              </w:tabs>
              <w:jc w:val="center"/>
              <w:rPr>
                <w:lang w:val="en-CA"/>
              </w:rPr>
            </w:pPr>
            <w:r w:rsidRPr="00C84ED8">
              <w:rPr>
                <w:lang w:val="en-CA"/>
              </w:rPr>
              <w:t>paramotor_training_vr_25p_3840x1920.yuv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19084DD" w14:textId="67CA12A9"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045EE13" w14:textId="6A107E73" w:rsidR="00254692" w:rsidRPr="000F4DCE" w:rsidRDefault="00254692" w:rsidP="00C84ED8">
            <w:pPr>
              <w:jc w:val="center"/>
              <w:rPr>
                <w:lang w:val="en-CA"/>
              </w:rPr>
            </w:pPr>
            <w:r>
              <w:rPr>
                <w:lang w:val="en-CA"/>
              </w:rPr>
              <w:t>1279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65CB15EF" w14:textId="4E3AD0B5"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286D1A7B" w14:textId="4BEAAF24" w:rsidR="00254692" w:rsidRDefault="00254692" w:rsidP="00C84ED8">
            <w:pPr>
              <w:jc w:val="center"/>
              <w:rPr>
                <w:lang w:val="en-CA"/>
              </w:rPr>
            </w:pPr>
            <w:r>
              <w:rPr>
                <w:lang w:val="en-CA"/>
              </w:rPr>
              <w:t>51s</w:t>
            </w:r>
          </w:p>
        </w:tc>
      </w:tr>
      <w:tr w:rsidR="00254692" w14:paraId="163C88B5" w14:textId="7C9DA218"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84408F8" w14:textId="381EAF96" w:rsidR="00254692" w:rsidRPr="000F4DCE" w:rsidRDefault="00254692" w:rsidP="00C84ED8">
            <w:pPr>
              <w:tabs>
                <w:tab w:val="left" w:pos="513"/>
              </w:tabs>
              <w:jc w:val="center"/>
              <w:rPr>
                <w:lang w:val="en-CA"/>
              </w:rPr>
            </w:pPr>
            <w:r w:rsidRPr="00C84ED8">
              <w:rPr>
                <w:lang w:val="en-CA"/>
              </w:rPr>
              <w:t>skateboarding_vr_60p_4096x2048.yuv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518D1DD" w14:textId="41659E80" w:rsidR="00254692" w:rsidRPr="000F4DCE" w:rsidRDefault="00254692" w:rsidP="00C84ED8">
            <w:pPr>
              <w:jc w:val="center"/>
              <w:rPr>
                <w:lang w:val="en-CA"/>
              </w:rPr>
            </w:pPr>
            <w:r>
              <w:rPr>
                <w:lang w:val="en-CA"/>
              </w:rPr>
              <w:t>4096x2048</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2437AE81" w14:textId="15CFF5E2" w:rsidR="00254692" w:rsidRPr="000F4DCE" w:rsidRDefault="00254692" w:rsidP="00C84ED8">
            <w:pPr>
              <w:jc w:val="center"/>
              <w:rPr>
                <w:lang w:val="en-CA"/>
              </w:rPr>
            </w:pPr>
            <w:r>
              <w:rPr>
                <w:lang w:val="en-CA"/>
              </w:rPr>
              <w:t>1372</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72E4C94" w14:textId="727E59CE" w:rsidR="00254692" w:rsidRPr="000F4DCE" w:rsidRDefault="00254692" w:rsidP="00C84ED8">
            <w:pPr>
              <w:jc w:val="center"/>
              <w:rPr>
                <w:lang w:val="en-CA"/>
              </w:rPr>
            </w:pPr>
            <w:r>
              <w:rPr>
                <w:lang w:val="en-CA"/>
              </w:rPr>
              <w:t>60</w:t>
            </w:r>
          </w:p>
        </w:tc>
        <w:tc>
          <w:tcPr>
            <w:tcW w:w="1080" w:type="dxa"/>
            <w:tcBorders>
              <w:top w:val="single" w:sz="12" w:space="0" w:color="auto"/>
              <w:left w:val="single" w:sz="12" w:space="0" w:color="auto"/>
              <w:bottom w:val="single" w:sz="12" w:space="0" w:color="auto"/>
              <w:right w:val="single" w:sz="12" w:space="0" w:color="auto"/>
            </w:tcBorders>
          </w:tcPr>
          <w:p w14:paraId="46606283" w14:textId="054DC3C2" w:rsidR="00254692" w:rsidRDefault="00254692" w:rsidP="00C84ED8">
            <w:pPr>
              <w:jc w:val="center"/>
              <w:rPr>
                <w:lang w:val="en-CA"/>
              </w:rPr>
            </w:pPr>
            <w:r>
              <w:rPr>
                <w:lang w:val="en-CA"/>
              </w:rPr>
              <w:t>22s</w:t>
            </w:r>
          </w:p>
        </w:tc>
      </w:tr>
      <w:tr w:rsidR="00254692" w14:paraId="76DFE367" w14:textId="7AB015BA"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2978318" w14:textId="6DF2A539" w:rsidR="00254692" w:rsidRPr="000F4DCE" w:rsidRDefault="00254692" w:rsidP="00C84ED8">
            <w:pPr>
              <w:tabs>
                <w:tab w:val="left" w:pos="513"/>
              </w:tabs>
              <w:jc w:val="center"/>
              <w:rPr>
                <w:lang w:val="en-CA"/>
              </w:rPr>
            </w:pPr>
            <w:r w:rsidRPr="00C84ED8">
              <w:rPr>
                <w:lang w:val="en-CA"/>
              </w:rPr>
              <w:t>ski_downhill_vr_30p_3840x2160.yuv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98CF33C" w14:textId="744834B6" w:rsidR="00254692" w:rsidRPr="000F4DCE" w:rsidRDefault="00254692" w:rsidP="00C84ED8">
            <w:pPr>
              <w:jc w:val="center"/>
              <w:rPr>
                <w:lang w:val="en-CA"/>
              </w:rPr>
            </w:pPr>
            <w:r>
              <w:rPr>
                <w:lang w:val="en-CA"/>
              </w:rPr>
              <w:t>3840x2160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F5BEB29" w14:textId="661890B4" w:rsidR="00254692" w:rsidRPr="000F4DCE" w:rsidRDefault="00254692" w:rsidP="00C84ED8">
            <w:pPr>
              <w:jc w:val="center"/>
              <w:rPr>
                <w:lang w:val="en-CA"/>
              </w:rPr>
            </w:pPr>
            <w:r>
              <w:rPr>
                <w:lang w:val="en-CA"/>
              </w:rPr>
              <w:t>1799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45974BB" w14:textId="111B1425" w:rsidR="00254692" w:rsidRPr="000F4DCE" w:rsidRDefault="00254692" w:rsidP="00C84ED8">
            <w:pPr>
              <w:jc w:val="center"/>
              <w:rPr>
                <w:lang w:val="en-CA"/>
              </w:rPr>
            </w:pPr>
            <w:r>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503E6E1D" w14:textId="135BAE7D" w:rsidR="00254692" w:rsidRDefault="00254692" w:rsidP="00C84ED8">
            <w:pPr>
              <w:jc w:val="center"/>
              <w:rPr>
                <w:lang w:val="en-CA"/>
              </w:rPr>
            </w:pPr>
            <w:r>
              <w:rPr>
                <w:lang w:val="en-CA"/>
              </w:rPr>
              <w:t>60s</w:t>
            </w:r>
          </w:p>
        </w:tc>
      </w:tr>
      <w:tr w:rsidR="00254692" w14:paraId="5566F0C6" w14:textId="06133DF5"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17D0BAA" w14:textId="51CB2E14" w:rsidR="00254692" w:rsidRPr="000F4DCE" w:rsidRDefault="00254692" w:rsidP="00C84ED8">
            <w:pPr>
              <w:tabs>
                <w:tab w:val="left" w:pos="513"/>
              </w:tabs>
              <w:jc w:val="center"/>
              <w:rPr>
                <w:lang w:val="en-CA"/>
              </w:rPr>
            </w:pPr>
            <w:r w:rsidRPr="00C84ED8">
              <w:rPr>
                <w:lang w:val="en-CA"/>
              </w:rPr>
              <w:t>timelapse_basejump_vr_25p_3840x1920.yuv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5353513" w14:textId="56E083D1"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541FC35" w14:textId="57742CAB" w:rsidR="00254692" w:rsidRPr="000F4DCE" w:rsidRDefault="00254692" w:rsidP="00C84ED8">
            <w:pPr>
              <w:jc w:val="center"/>
              <w:rPr>
                <w:lang w:val="en-CA"/>
              </w:rPr>
            </w:pPr>
            <w:r>
              <w:rPr>
                <w:lang w:val="en-CA"/>
              </w:rPr>
              <w:t>330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7F756314" w14:textId="7E2DC17D"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2B3C974D" w14:textId="3F41B00D" w:rsidR="00254692" w:rsidRDefault="00254692" w:rsidP="00C84ED8">
            <w:pPr>
              <w:jc w:val="center"/>
              <w:rPr>
                <w:lang w:val="en-CA"/>
              </w:rPr>
            </w:pPr>
            <w:r>
              <w:rPr>
                <w:lang w:val="en-CA"/>
              </w:rPr>
              <w:t>13s</w:t>
            </w:r>
          </w:p>
        </w:tc>
      </w:tr>
      <w:tr w:rsidR="00254692" w14:paraId="20001EF0" w14:textId="4E8540C2" w:rsidTr="00254692">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0833C95" w14:textId="095D9DDD" w:rsidR="00254692" w:rsidRPr="000F4DCE" w:rsidRDefault="00254692" w:rsidP="00C84ED8">
            <w:pPr>
              <w:tabs>
                <w:tab w:val="left" w:pos="513"/>
              </w:tabs>
              <w:jc w:val="center"/>
              <w:rPr>
                <w:lang w:val="en-CA"/>
              </w:rPr>
            </w:pPr>
            <w:r w:rsidRPr="00C84ED8">
              <w:rPr>
                <w:lang w:val="en-CA"/>
              </w:rPr>
              <w:t>timelapse_building_vr_25p_3840x1920.yuv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5B7D123" w14:textId="3C64CD13" w:rsidR="00254692" w:rsidRPr="000F4DCE" w:rsidRDefault="00254692" w:rsidP="00C84ED8">
            <w:pPr>
              <w:jc w:val="center"/>
              <w:rPr>
                <w:lang w:val="en-CA"/>
              </w:rPr>
            </w:pPr>
            <w:r>
              <w:rPr>
                <w:lang w:val="en-CA"/>
              </w:rPr>
              <w:t>3840x1920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7DED73F" w14:textId="1EE28FD0" w:rsidR="00254692" w:rsidRPr="000F4DCE" w:rsidRDefault="00254692" w:rsidP="00C84ED8">
            <w:pPr>
              <w:jc w:val="center"/>
              <w:rPr>
                <w:lang w:val="en-CA"/>
              </w:rPr>
            </w:pPr>
            <w:r>
              <w:rPr>
                <w:lang w:val="en-CA"/>
              </w:rPr>
              <w:t>327</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AF47A2E" w14:textId="021C24B4" w:rsidR="00254692" w:rsidRPr="000F4DCE" w:rsidRDefault="00254692" w:rsidP="00C84ED8">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69123FDF" w14:textId="6037696D" w:rsidR="00254692" w:rsidRDefault="00254692" w:rsidP="00C84ED8">
            <w:pPr>
              <w:jc w:val="center"/>
              <w:rPr>
                <w:lang w:val="en-CA"/>
              </w:rPr>
            </w:pPr>
            <w:r>
              <w:rPr>
                <w:lang w:val="en-CA"/>
              </w:rPr>
              <w:t>13s</w:t>
            </w:r>
          </w:p>
        </w:tc>
      </w:tr>
    </w:tbl>
    <w:p w14:paraId="7B2DB500" w14:textId="77777777" w:rsidR="00E93906" w:rsidRDefault="00E93906" w:rsidP="00E93906">
      <w:pPr>
        <w:rPr>
          <w:lang w:val="en-CA"/>
        </w:rPr>
      </w:pPr>
    </w:p>
    <w:p w14:paraId="10DA6212" w14:textId="2ADD8E7C" w:rsidR="00E93906" w:rsidRDefault="00E93906" w:rsidP="00E93906">
      <w:r>
        <w:t>An example frame in equirectangular format is shown below:</w:t>
      </w:r>
    </w:p>
    <w:p w14:paraId="24F0F3F4" w14:textId="77777777" w:rsidR="00E93906" w:rsidRDefault="00E93906" w:rsidP="00E93906"/>
    <w:p w14:paraId="4ACB9FF2" w14:textId="7106082F" w:rsidR="00E93906" w:rsidRDefault="0007597B" w:rsidP="000B2531">
      <w:pPr>
        <w:jc w:val="center"/>
      </w:pPr>
      <w:r>
        <w:rPr>
          <w:noProof/>
        </w:rPr>
        <w:drawing>
          <wp:inline distT="0" distB="0" distL="0" distR="0" wp14:anchorId="0F74F2FB" wp14:editId="69D96F76">
            <wp:extent cx="5940425" cy="3123565"/>
            <wp:effectExtent l="0" t="0" r="317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quirect.jpg"/>
                    <pic:cNvPicPr/>
                  </pic:nvPicPr>
                  <pic:blipFill>
                    <a:blip r:embed="rId12">
                      <a:extLst>
                        <a:ext uri="{28A0092B-C50C-407E-A947-70E740481C1C}">
                          <a14:useLocalDpi xmlns:a14="http://schemas.microsoft.com/office/drawing/2010/main" val="0"/>
                        </a:ext>
                      </a:extLst>
                    </a:blip>
                    <a:stretch>
                      <a:fillRect/>
                    </a:stretch>
                  </pic:blipFill>
                  <pic:spPr>
                    <a:xfrm>
                      <a:off x="0" y="0"/>
                      <a:ext cx="5940425" cy="3123565"/>
                    </a:xfrm>
                    <a:prstGeom prst="rect">
                      <a:avLst/>
                    </a:prstGeom>
                  </pic:spPr>
                </pic:pic>
              </a:graphicData>
            </a:graphic>
          </wp:inline>
        </w:drawing>
      </w:r>
    </w:p>
    <w:p w14:paraId="2652EA60" w14:textId="77777777" w:rsidR="00E93906" w:rsidRPr="00E93906" w:rsidRDefault="00E93906" w:rsidP="00E93906"/>
    <w:p w14:paraId="5F2A4E4E" w14:textId="3D720E15" w:rsidR="00D53652" w:rsidRDefault="00D53652" w:rsidP="009F2E31">
      <w:pPr>
        <w:pStyle w:val="Heading2"/>
      </w:pPr>
      <w:r>
        <w:t xml:space="preserve">Cubic </w:t>
      </w:r>
      <w:r w:rsidRPr="009F2E31">
        <w:t>Format</w:t>
      </w:r>
    </w:p>
    <w:p w14:paraId="61BEBD50" w14:textId="56DF9B6F" w:rsidR="00917307" w:rsidRDefault="00D53652" w:rsidP="008B69A4">
      <w:pPr>
        <w:rPr>
          <w:lang w:val="en-CA"/>
        </w:rPr>
      </w:pPr>
      <w:r>
        <w:rPr>
          <w:lang w:val="en-CA"/>
        </w:rPr>
        <w:t xml:space="preserve">It </w:t>
      </w:r>
      <w:r w:rsidR="00917307">
        <w:rPr>
          <w:lang w:val="en-CA"/>
        </w:rPr>
        <w:t xml:space="preserve">was </w:t>
      </w:r>
      <w:r w:rsidR="00E93906">
        <w:rPr>
          <w:lang w:val="en-CA"/>
        </w:rPr>
        <w:t>reported</w:t>
      </w:r>
      <w:r>
        <w:rPr>
          <w:lang w:val="en-CA"/>
        </w:rPr>
        <w:t xml:space="preserve"> in [2] that transforming equirectangular layout into cubic layout is better because none of the faces in </w:t>
      </w:r>
      <w:r w:rsidR="00917307">
        <w:rPr>
          <w:lang w:val="en-CA"/>
        </w:rPr>
        <w:t xml:space="preserve">a </w:t>
      </w:r>
      <w:r>
        <w:rPr>
          <w:lang w:val="en-CA"/>
        </w:rPr>
        <w:t xml:space="preserve">cubic layout have distortion. </w:t>
      </w:r>
      <w:r w:rsidR="00E93906">
        <w:rPr>
          <w:lang w:val="en-CA"/>
        </w:rPr>
        <w:t xml:space="preserve">As a result, a bitrate savings of up to </w:t>
      </w:r>
      <w:r w:rsidR="00F330A2">
        <w:rPr>
          <w:lang w:val="en-CA"/>
        </w:rPr>
        <w:t>25</w:t>
      </w:r>
      <w:r w:rsidR="00E93906">
        <w:rPr>
          <w:lang w:val="en-CA"/>
        </w:rPr>
        <w:t xml:space="preserve">% (compared to </w:t>
      </w:r>
      <w:r w:rsidR="00F330A2">
        <w:rPr>
          <w:lang w:val="en-CA"/>
        </w:rPr>
        <w:t>equirectangular</w:t>
      </w:r>
      <w:r w:rsidR="00E93906">
        <w:rPr>
          <w:lang w:val="en-CA"/>
        </w:rPr>
        <w:t xml:space="preserve">) </w:t>
      </w:r>
      <w:r w:rsidR="00F330A2">
        <w:rPr>
          <w:lang w:val="en-CA"/>
        </w:rPr>
        <w:t>was</w:t>
      </w:r>
      <w:r w:rsidR="00E93906">
        <w:rPr>
          <w:lang w:val="en-CA"/>
        </w:rPr>
        <w:t xml:space="preserve"> reported</w:t>
      </w:r>
      <w:r w:rsidR="00F330A2">
        <w:rPr>
          <w:lang w:val="en-CA"/>
        </w:rPr>
        <w:t xml:space="preserve">. A </w:t>
      </w:r>
      <w:r>
        <w:rPr>
          <w:lang w:val="en-CA"/>
        </w:rPr>
        <w:t xml:space="preserve">simple conversion tool </w:t>
      </w:r>
      <w:r w:rsidR="00F330A2">
        <w:rPr>
          <w:lang w:val="en-CA"/>
        </w:rPr>
        <w:t xml:space="preserve">[3] </w:t>
      </w:r>
      <w:r>
        <w:rPr>
          <w:lang w:val="en-CA"/>
        </w:rPr>
        <w:t>was shared that transforms video from equirectangular layout to cubic layout.</w:t>
      </w:r>
      <w:r w:rsidR="008348F0">
        <w:rPr>
          <w:lang w:val="en-CA"/>
        </w:rPr>
        <w:t xml:space="preserve"> </w:t>
      </w:r>
      <w:r>
        <w:rPr>
          <w:lang w:val="en-CA"/>
        </w:rPr>
        <w:t xml:space="preserve">The layout generated by </w:t>
      </w:r>
      <w:r w:rsidR="008348F0">
        <w:rPr>
          <w:lang w:val="en-CA"/>
        </w:rPr>
        <w:t xml:space="preserve">this </w:t>
      </w:r>
      <w:r>
        <w:rPr>
          <w:lang w:val="en-CA"/>
        </w:rPr>
        <w:t xml:space="preserve">tool outputs </w:t>
      </w:r>
      <w:r w:rsidR="00CC00F9">
        <w:rPr>
          <w:lang w:val="en-CA"/>
        </w:rPr>
        <w:t>six faces of the cube in the following format:</w:t>
      </w:r>
    </w:p>
    <w:p w14:paraId="27BE99D2" w14:textId="77777777" w:rsidR="007F36B9" w:rsidRDefault="007F36B9" w:rsidP="008B69A4">
      <w:pPr>
        <w:rPr>
          <w:lang w:val="en-CA"/>
        </w:rPr>
      </w:pPr>
    </w:p>
    <w:p w14:paraId="420F176D" w14:textId="5A18BC7D" w:rsidR="00917307" w:rsidRDefault="007F36B9" w:rsidP="00917307">
      <w:pPr>
        <w:jc w:val="center"/>
        <w:rPr>
          <w:lang w:val="en-CA"/>
        </w:rPr>
      </w:pPr>
      <w:r>
        <w:rPr>
          <w:noProof/>
        </w:rPr>
        <mc:AlternateContent>
          <mc:Choice Requires="wpg">
            <w:drawing>
              <wp:inline distT="0" distB="0" distL="0" distR="0" wp14:anchorId="5305829E" wp14:editId="36FD1FED">
                <wp:extent cx="2058670" cy="1374140"/>
                <wp:effectExtent l="0" t="0" r="24130" b="22860"/>
                <wp:docPr id="22" name="Group 22"/>
                <wp:cNvGraphicFramePr/>
                <a:graphic xmlns:a="http://schemas.openxmlformats.org/drawingml/2006/main">
                  <a:graphicData uri="http://schemas.microsoft.com/office/word/2010/wordprocessingGroup">
                    <wpg:wgp>
                      <wpg:cNvGrpSpPr/>
                      <wpg:grpSpPr>
                        <a:xfrm>
                          <a:off x="0" y="0"/>
                          <a:ext cx="2058670" cy="1374140"/>
                          <a:chOff x="0" y="0"/>
                          <a:chExt cx="2059266" cy="1374438"/>
                        </a:xfrm>
                      </wpg:grpSpPr>
                      <wps:wsp>
                        <wps:cNvPr id="9" name="Rectangle 9"/>
                        <wps:cNvSpPr/>
                        <wps:spPr>
                          <a:xfrm>
                            <a:off x="0" y="0"/>
                            <a:ext cx="68516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C7D74C9" w14:textId="77777777" w:rsidR="007F36B9" w:rsidRDefault="007F36B9" w:rsidP="007F36B9">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683001" y="0"/>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3F6106C" w14:textId="77777777" w:rsidR="007F36B9" w:rsidRDefault="007F36B9" w:rsidP="007F36B9">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1369734" y="0"/>
                            <a:ext cx="687070"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E0CB11" w14:textId="77777777" w:rsidR="007F36B9" w:rsidRDefault="007F36B9" w:rsidP="007F36B9">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0" y="683000"/>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DAF7C3" w14:textId="77777777" w:rsidR="007F36B9" w:rsidRDefault="007F36B9" w:rsidP="007F36B9">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683001" y="686733"/>
                            <a:ext cx="687705"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65FAA3E" w14:textId="77777777" w:rsidR="007F36B9" w:rsidRDefault="007F36B9" w:rsidP="007F36B9">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373466" y="683000"/>
                            <a:ext cx="685800" cy="687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F12D20E" w14:textId="77777777" w:rsidR="007F36B9" w:rsidRDefault="007F36B9" w:rsidP="007F36B9">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305829E" id="Group 22" o:spid="_x0000_s1026" style="width:162.1pt;height:108.2pt;mso-position-horizontal-relative:char;mso-position-vertical-relative:line" coordsize="2059266,137443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">
                <v:rect id="Rectangle 9" o:spid="_x0000_s1027" style="position:absolute;width:68516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7jfSwQAA&#10;ANoAAAAPAAAAZHJzL2Rvd25yZXYueG1sRI/RisIwFETfBf8hXME3TV1kt1ajyIIo+7Ks+gGX5tpW&#10;m5uSRFv9erMg+DjMzBlmsepMLW7kfGVZwWScgCDOra64UHA8bEYpCB+QNdaWScGdPKyW/d4CM21b&#10;/qPbPhQiQthnqKAMocmk9HlJBv3YNsTRO1lnMETpCqkdthFuavmRJJ/SYMVxocSGvkvKL/urUWAn&#10;v+Hn0E6vTK3bptU5rx9fqVLDQbeegwjUhXf41d5pBTP4vxJv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UO430sEAAADaAAAADwAAAAAAAAAAAAAAAACXAgAAZHJzL2Rvd25y&#10;ZXYueG1sUEsFBgAAAAAEAAQA9QAAAIUDAAAAAA==&#10;" fillcolor="#4f81bd [3204]" strokecolor="#243f60 [1604]" strokeweight="2pt">
                  <v:textbox>
                    <w:txbxContent>
                      <w:p w14:paraId="3C7D74C9" w14:textId="77777777" w:rsidR="007F36B9" w:rsidRDefault="007F36B9" w:rsidP="007F36B9">
                        <w:pPr>
                          <w:jc w:val="center"/>
                        </w:pPr>
                        <w:r>
                          <w:t>A</w:t>
                        </w:r>
                      </w:p>
                    </w:txbxContent>
                  </v:textbox>
                </v:rect>
                <v:rect id="Rectangle 10" o:spid="_x0000_s1028" style="position:absolute;left:683001;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LYGzwwAA&#10;ANsAAAAPAAAAZHJzL2Rvd25yZXYueG1sRI/dasJAEIXvC77DMoJ3dWMRDdFVRCgtvRF/HmDIjkk0&#10;Oxt2V5P26TsXhd7NcM6c8816O7hWPSnExrOB2TQDRVx623Bl4HJ+f81BxYRssfVMBr4pwnYzellj&#10;YX3PR3qeUqUkhGOBBuqUukLrWNbkME59Ryza1QeHSdZQaRuwl3DX6rcsW2iHDUtDjR3tayrvp4cz&#10;4GeH9HXu5w+mPnzkza1sf5a5MZPxsFuBSjSkf/Pf9acVfKGXX2QAvfk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LYGzwwAAANsAAAAPAAAAAAAAAAAAAAAAAJcCAABkcnMvZG93&#10;bnJldi54bWxQSwUGAAAAAAQABAD1AAAAhwMAAAAA&#10;" fillcolor="#4f81bd [3204]" strokecolor="#243f60 [1604]" strokeweight="2pt">
                  <v:textbox>
                    <w:txbxContent>
                      <w:p w14:paraId="33F6106C" w14:textId="77777777" w:rsidR="007F36B9" w:rsidRDefault="007F36B9" w:rsidP="007F36B9">
                        <w:pPr>
                          <w:jc w:val="center"/>
                        </w:pPr>
                        <w:r>
                          <w:t>B</w:t>
                        </w:r>
                      </w:p>
                    </w:txbxContent>
                  </v:textbox>
                </v:rect>
                <v:rect id="Rectangle 11" o:spid="_x0000_s1029" style="position:absolute;left:1369734;width:687070;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YSQovwAA&#10;ANsAAAAPAAAAZHJzL2Rvd25yZXYueG1sRE/NisIwEL4LvkMYwZumXURLNYoIsrKXZdUHGJqxrTaT&#10;kkRb9+k3woK3+fh+Z7XpTSMe5HxtWUE6TUAQF1bXXCo4n/aTDIQPyBoby6TgSR426+Fghbm2Hf/Q&#10;4xhKEUPY56igCqHNpfRFRQb91LbEkbtYZzBE6EqpHXYx3DTyI0nm0mDNsaHClnYVFbfj3Siw6Xf4&#10;OnWzO1PnPrP6WjS/i0yp8ajfLkEE6sNb/O8+6Dg/hdcv8QC5/g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thJCi/AAAA2wAAAA8AAAAAAAAAAAAAAAAAlwIAAGRycy9kb3ducmV2&#10;LnhtbFBLBQYAAAAABAAEAPUAAACDAwAAAAA=&#10;" fillcolor="#4f81bd [3204]" strokecolor="#243f60 [1604]" strokeweight="2pt">
                  <v:textbox>
                    <w:txbxContent>
                      <w:p w14:paraId="01E0CB11" w14:textId="77777777" w:rsidR="007F36B9" w:rsidRDefault="007F36B9" w:rsidP="007F36B9">
                        <w:pPr>
                          <w:jc w:val="center"/>
                        </w:pPr>
                        <w:r>
                          <w:t>C</w:t>
                        </w:r>
                      </w:p>
                    </w:txbxContent>
                  </v:textbox>
                </v:rect>
                <v:rect id="Rectangle 12" o:spid="_x0000_s1030" style="position:absolute;top:683000;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s7pfwQAA&#10;ANsAAAAPAAAAZHJzL2Rvd25yZXYueG1sRE/basJAEH0v+A/LCL7VTYK0IbqKCKXSl1L1A4bsmESz&#10;s2F3c7Ff3y0U+jaHc53NbjKtGMj5xrKCdJmAIC6tbrhScDm/PecgfEDW2FomBQ/ysNvOnjZYaDvy&#10;Fw2nUIkYwr5ABXUIXSGlL2sy6Je2I47c1TqDIUJXSe1wjOGmlVmSvEiDDceGGjs61FTeT71RYNPP&#10;8HEeVz3T6N7z5la236+5Uov5tF+DCDSFf/Gf+6jj/Ax+f4kHyO0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7O6X8EAAADbAAAADwAAAAAAAAAAAAAAAACXAgAAZHJzL2Rvd25y&#10;ZXYueG1sUEsFBgAAAAAEAAQA9QAAAIUDAAAAAA==&#10;" fillcolor="#4f81bd [3204]" strokecolor="#243f60 [1604]" strokeweight="2pt">
                  <v:textbox>
                    <w:txbxContent>
                      <w:p w14:paraId="27DAF7C3" w14:textId="77777777" w:rsidR="007F36B9" w:rsidRDefault="007F36B9" w:rsidP="007F36B9">
                        <w:pPr>
                          <w:jc w:val="center"/>
                        </w:pPr>
                        <w:r>
                          <w:t>D</w:t>
                        </w:r>
                      </w:p>
                    </w:txbxContent>
                  </v:textbox>
                </v:rect>
                <v:rect id="Rectangle 13" o:spid="_x0000_s1031" style="position:absolute;left:683001;top:686733;width:687705;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x/EvwAA&#10;ANsAAAAPAAAAZHJzL2Rvd25yZXYueG1sRE/NisIwEL4LvkMYwZumrstaqlFkQZS9LKs+wNCMbbWZ&#10;lCTa6tObBcHbfHy/s1h1phY3cr6yrGAyTkAQ51ZXXCg4HjajFIQPyBpry6TgTh5Wy35vgZm2Lf/R&#10;bR8KEUPYZ6igDKHJpPR5SQb92DbEkTtZZzBE6AqpHbYx3NTyI0m+pMGKY0OJDX2XlF/2V6PATn7D&#10;z6H9vDK1bptW57x+zFKlhoNuPQcRqAtv8cu903H+FP5/iQfI5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T/H8S/AAAA2wAAAA8AAAAAAAAAAAAAAAAAlwIAAGRycy9kb3ducmV2&#10;LnhtbFBLBQYAAAAABAAEAPUAAACDAwAAAAA=&#10;" fillcolor="#4f81bd [3204]" strokecolor="#243f60 [1604]" strokeweight="2pt">
                  <v:textbox>
                    <w:txbxContent>
                      <w:p w14:paraId="165FAA3E" w14:textId="77777777" w:rsidR="007F36B9" w:rsidRDefault="007F36B9" w:rsidP="007F36B9">
                        <w:pPr>
                          <w:jc w:val="center"/>
                        </w:pPr>
                        <w:r>
                          <w:t>E</w:t>
                        </w:r>
                      </w:p>
                    </w:txbxContent>
                  </v:textbox>
                </v:rect>
                <v:rect id="Rectangle 14" o:spid="_x0000_s1032" style="position:absolute;left:1373466;top:683000;width:685800;height:6877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FoewvwAA&#10;ANsAAAAPAAAAZHJzL2Rvd25yZXYueG1sRE/bisIwEH1f8B/CCL6tqYu4pRpFhEXxRbx8wNCMbbWZ&#10;lCTa6tcbQdi3OZzrzBadqcWdnK8sKxgNExDEudUVFwpOx7/vFIQPyBpry6TgQR4W897XDDNtW97T&#10;/RAKEUPYZ6igDKHJpPR5SQb90DbEkTtbZzBE6AqpHbYx3NTyJ0km0mDFsaHEhlYl5dfDzSiwo13Y&#10;Htvxjal167S65PXzN1Vq0O+WUxCBuvAv/rg3Os4fw/uXeICcv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sWh7C/AAAA2wAAAA8AAAAAAAAAAAAAAAAAlwIAAGRycy9kb3ducmV2&#10;LnhtbFBLBQYAAAAABAAEAPUAAACDAwAAAAA=&#10;" fillcolor="#4f81bd [3204]" strokecolor="#243f60 [1604]" strokeweight="2pt">
                  <v:textbox>
                    <w:txbxContent>
                      <w:p w14:paraId="6F12D20E" w14:textId="77777777" w:rsidR="007F36B9" w:rsidRDefault="007F36B9" w:rsidP="007F36B9">
                        <w:pPr>
                          <w:jc w:val="center"/>
                        </w:pPr>
                        <w:r>
                          <w:t>F</w:t>
                        </w:r>
                      </w:p>
                    </w:txbxContent>
                  </v:textbox>
                </v:rect>
                <w10:anchorlock/>
              </v:group>
            </w:pict>
          </mc:Fallback>
        </mc:AlternateContent>
      </w:r>
    </w:p>
    <w:p w14:paraId="76F284E0" w14:textId="77777777" w:rsidR="007F36B9" w:rsidRDefault="007F36B9" w:rsidP="008B69A4">
      <w:pPr>
        <w:rPr>
          <w:lang w:val="en-CA"/>
        </w:rPr>
      </w:pPr>
    </w:p>
    <w:p w14:paraId="3E762519" w14:textId="4B20B7DD" w:rsidR="006E6913" w:rsidRDefault="00F330A2" w:rsidP="008B69A4">
      <w:pPr>
        <w:rPr>
          <w:lang w:val="en-CA"/>
        </w:rPr>
      </w:pPr>
      <w:r>
        <w:rPr>
          <w:lang w:val="en-CA"/>
        </w:rPr>
        <w:t xml:space="preserve">We will refer to this layout as Cubic-3x2 layout. </w:t>
      </w:r>
      <w:r w:rsidR="00CC00F9">
        <w:rPr>
          <w:lang w:val="en-CA"/>
        </w:rPr>
        <w:t xml:space="preserve">C is the top face of the cube, </w:t>
      </w:r>
      <w:r>
        <w:rPr>
          <w:lang w:val="en-CA"/>
        </w:rPr>
        <w:t>D is the bottom</w:t>
      </w:r>
      <w:r w:rsidR="008348F0">
        <w:rPr>
          <w:lang w:val="en-CA"/>
        </w:rPr>
        <w:t xml:space="preserve"> face, and A, B, E and F are side faces. </w:t>
      </w:r>
      <w:r w:rsidR="006E6913">
        <w:rPr>
          <w:lang w:val="en-CA"/>
        </w:rPr>
        <w:t>Size of each cube face is 720x720 pixels.</w:t>
      </w:r>
    </w:p>
    <w:p w14:paraId="43E46B0A" w14:textId="77777777" w:rsidR="006E6913" w:rsidRDefault="006E6913" w:rsidP="008B69A4">
      <w:pPr>
        <w:rPr>
          <w:lang w:val="en-CA"/>
        </w:rPr>
      </w:pPr>
    </w:p>
    <w:p w14:paraId="40CA3079" w14:textId="5579FCCF" w:rsidR="00E93906" w:rsidRDefault="00E93906" w:rsidP="008B69A4">
      <w:pPr>
        <w:rPr>
          <w:lang w:val="en-CA"/>
        </w:rPr>
      </w:pPr>
      <w:r>
        <w:rPr>
          <w:lang w:val="en-CA"/>
        </w:rPr>
        <w:t>An example image of this format is shown below:</w:t>
      </w:r>
    </w:p>
    <w:p w14:paraId="4B7234D2" w14:textId="77777777" w:rsidR="00E93906" w:rsidRDefault="00E93906" w:rsidP="008B69A4">
      <w:pPr>
        <w:rPr>
          <w:lang w:val="en-CA"/>
        </w:rPr>
      </w:pPr>
    </w:p>
    <w:p w14:paraId="10AFF514" w14:textId="7625265B" w:rsidR="00E93906" w:rsidRDefault="0007597B" w:rsidP="000B2531">
      <w:pPr>
        <w:jc w:val="center"/>
        <w:rPr>
          <w:lang w:val="en-CA"/>
        </w:rPr>
      </w:pPr>
      <w:r>
        <w:rPr>
          <w:noProof/>
        </w:rPr>
        <w:drawing>
          <wp:inline distT="0" distB="0" distL="0" distR="0" wp14:anchorId="0A3D67E6" wp14:editId="1104F26C">
            <wp:extent cx="5940425" cy="313055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ube-3x2.jpg"/>
                    <pic:cNvPicPr/>
                  </pic:nvPicPr>
                  <pic:blipFill>
                    <a:blip r:embed="rId13">
                      <a:extLst>
                        <a:ext uri="{28A0092B-C50C-407E-A947-70E740481C1C}">
                          <a14:useLocalDpi xmlns:a14="http://schemas.microsoft.com/office/drawing/2010/main" val="0"/>
                        </a:ext>
                      </a:extLst>
                    </a:blip>
                    <a:stretch>
                      <a:fillRect/>
                    </a:stretch>
                  </pic:blipFill>
                  <pic:spPr>
                    <a:xfrm>
                      <a:off x="0" y="0"/>
                      <a:ext cx="5940425" cy="3130550"/>
                    </a:xfrm>
                    <a:prstGeom prst="rect">
                      <a:avLst/>
                    </a:prstGeom>
                  </pic:spPr>
                </pic:pic>
              </a:graphicData>
            </a:graphic>
          </wp:inline>
        </w:drawing>
      </w:r>
    </w:p>
    <w:p w14:paraId="667D9799" w14:textId="77777777" w:rsidR="00E93906" w:rsidRDefault="00E93906" w:rsidP="008B69A4">
      <w:pPr>
        <w:rPr>
          <w:lang w:val="en-CA"/>
        </w:rPr>
      </w:pPr>
    </w:p>
    <w:p w14:paraId="00BC1B5B" w14:textId="413A6543" w:rsidR="00E93906" w:rsidRDefault="00F330A2" w:rsidP="008B69A4">
      <w:pPr>
        <w:rPr>
          <w:lang w:val="en-CA"/>
        </w:rPr>
      </w:pPr>
      <w:r>
        <w:rPr>
          <w:lang w:val="en-CA"/>
        </w:rPr>
        <w:t xml:space="preserve">Since the image in the above format does not have any continuity across cube boundaries, we felt the need to rearrange </w:t>
      </w:r>
      <w:r w:rsidR="006E6913">
        <w:rPr>
          <w:lang w:val="en-CA"/>
        </w:rPr>
        <w:t xml:space="preserve">cube </w:t>
      </w:r>
      <w:r>
        <w:rPr>
          <w:lang w:val="en-CA"/>
        </w:rPr>
        <w:t>faces in a layout that preserves continuity, as shown below:</w:t>
      </w:r>
    </w:p>
    <w:p w14:paraId="632C2004" w14:textId="77777777" w:rsidR="007F36B9" w:rsidRDefault="007F36B9" w:rsidP="008B69A4">
      <w:pPr>
        <w:rPr>
          <w:lang w:val="en-CA"/>
        </w:rPr>
      </w:pPr>
    </w:p>
    <w:p w14:paraId="2ED524E7" w14:textId="7B695997" w:rsidR="007F36B9" w:rsidRDefault="00284DD1" w:rsidP="008B69A4">
      <w:pPr>
        <w:rPr>
          <w:lang w:val="en-CA"/>
        </w:rPr>
      </w:pPr>
      <w:r>
        <w:rPr>
          <w:noProof/>
        </w:rPr>
        <mc:AlternateContent>
          <mc:Choice Requires="wpg">
            <w:drawing>
              <wp:anchor distT="0" distB="0" distL="114300" distR="114300" simplePos="0" relativeHeight="251658240" behindDoc="0" locked="0" layoutInCell="1" allowOverlap="1" wp14:anchorId="139EFDB4" wp14:editId="2F30D20D">
                <wp:simplePos x="0" y="0"/>
                <wp:positionH relativeFrom="column">
                  <wp:posOffset>1600009</wp:posOffset>
                </wp:positionH>
                <wp:positionV relativeFrom="paragraph">
                  <wp:posOffset>37516</wp:posOffset>
                </wp:positionV>
                <wp:extent cx="2742998" cy="2055060"/>
                <wp:effectExtent l="0" t="0" r="26035" b="27940"/>
                <wp:wrapThrough wrapText="bothSides">
                  <wp:wrapPolygon edited="0">
                    <wp:start x="0" y="0"/>
                    <wp:lineTo x="0" y="21627"/>
                    <wp:lineTo x="5801" y="21627"/>
                    <wp:lineTo x="21605" y="21627"/>
                    <wp:lineTo x="21605" y="0"/>
                    <wp:lineTo x="0" y="0"/>
                  </wp:wrapPolygon>
                </wp:wrapThrough>
                <wp:docPr id="7" name="Group 7"/>
                <wp:cNvGraphicFramePr/>
                <a:graphic xmlns:a="http://schemas.openxmlformats.org/drawingml/2006/main">
                  <a:graphicData uri="http://schemas.microsoft.com/office/word/2010/wordprocessingGroup">
                    <wpg:wgp>
                      <wpg:cNvGrpSpPr/>
                      <wpg:grpSpPr>
                        <a:xfrm>
                          <a:off x="0" y="0"/>
                          <a:ext cx="2742998" cy="2055060"/>
                          <a:chOff x="0" y="0"/>
                          <a:chExt cx="2742998" cy="2055060"/>
                        </a:xfrm>
                      </wpg:grpSpPr>
                      <wps:wsp>
                        <wps:cNvPr id="1" name="Rectangle 1"/>
                        <wps:cNvSpPr/>
                        <wps:spPr>
                          <a:xfrm>
                            <a:off x="0" y="679731"/>
                            <a:ext cx="685081"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B1D3C83" w14:textId="77777777" w:rsidR="007F36B9" w:rsidRDefault="007F36B9" w:rsidP="007F36B9">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ectangle 2"/>
                        <wps:cNvSpPr/>
                        <wps:spPr>
                          <a:xfrm>
                            <a:off x="679731" y="679731"/>
                            <a:ext cx="687621"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A75272" w14:textId="77777777" w:rsidR="007F36B9" w:rsidRDefault="007F36B9" w:rsidP="007F36B9">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angle 4"/>
                        <wps:cNvSpPr/>
                        <wps:spPr>
                          <a:xfrm>
                            <a:off x="679731"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8A62A" w14:textId="1E8D5EF0"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3"/>
                        <wps:cNvSpPr/>
                        <wps:spPr>
                          <a:xfrm>
                            <a:off x="1367554" y="679731"/>
                            <a:ext cx="686986"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1D12A5A0" w14:textId="77777777" w:rsidR="007F36B9" w:rsidRDefault="007F36B9" w:rsidP="007F36B9">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0" y="0"/>
                            <a:ext cx="687621"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D2D28F4" w14:textId="0EE5BCEC" w:rsidR="007F36B9" w:rsidRDefault="00446577" w:rsidP="007F36B9">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1367554"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892295" w14:textId="77777777"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2055377" y="0"/>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009767" w14:textId="77777777" w:rsidR="007F36B9" w:rsidRPr="006B45DF" w:rsidRDefault="007F36B9" w:rsidP="007F36B9">
                              <w:pPr>
                                <w:shd w:val="clear" w:color="auto" w:fill="000000" w:themeFill="text1"/>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2055377" y="679731"/>
                            <a:ext cx="685716" cy="6875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BE8CD1" w14:textId="77777777" w:rsidR="007F36B9" w:rsidRDefault="007F36B9" w:rsidP="007F36B9">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679731" y="1367554"/>
                            <a:ext cx="687621" cy="687506"/>
                          </a:xfrm>
                          <a:prstGeom prst="rect">
                            <a:avLst/>
                          </a:prstGeom>
                          <a:ln>
                            <a:noFill/>
                          </a:ln>
                        </wps:spPr>
                        <wps:style>
                          <a:lnRef idx="2">
                            <a:schemeClr val="dk1">
                              <a:shade val="50000"/>
                            </a:schemeClr>
                          </a:lnRef>
                          <a:fillRef idx="1">
                            <a:schemeClr val="dk1"/>
                          </a:fillRef>
                          <a:effectRef idx="0">
                            <a:schemeClr val="dk1"/>
                          </a:effectRef>
                          <a:fontRef idx="minor">
                            <a:schemeClr val="lt1"/>
                          </a:fontRef>
                        </wps:style>
                        <wps:txbx>
                          <w:txbxContent>
                            <w:p w14:paraId="1CBB9E8F" w14:textId="0892EAD9"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2055377" y="1367554"/>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3A2D37" w14:textId="77777777" w:rsidR="007F36B9" w:rsidRPr="006B45DF" w:rsidRDefault="007F36B9" w:rsidP="007F36B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367554" y="1367554"/>
                            <a:ext cx="687621" cy="687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529C13" w14:textId="77777777" w:rsidR="007F36B9" w:rsidRDefault="007F36B9" w:rsidP="007F36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1367554"/>
                            <a:ext cx="687621" cy="687506"/>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1BD2C20" w14:textId="5C717B45" w:rsidR="007F36B9" w:rsidRDefault="00446577" w:rsidP="007F36B9">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39EFDB4" id="Group 7" o:spid="_x0000_s1033" style="position:absolute;left:0;text-align:left;margin-left:126pt;margin-top:2.95pt;width:3in;height:161.8pt;z-index:251658240;mso-position-horizontal-relative:text;mso-position-vertical-relative:text" coordsize="2742998,20550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">
                <v:rect id="Rectangle 1" o:spid="_x0000_s1034" style="position:absolute;top:679731;width:68508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DvUwAAA&#10;ANoAAAAPAAAAZHJzL2Rvd25yZXYueG1sRE/JasMwEL0X8g9iAr01sktpjRMlhEBp6aVk+YDBmthO&#10;rJGR5CX5+soQ6Gl4vHVWm9E0oifna8sK0kUCgriwuuZSwen4+ZKB8AFZY2OZFNzIw2Y9e1phru3A&#10;e+oPoRQxhH2OCqoQ2lxKX1Rk0C9sSxy5s3UGQ4SulNrhEMNNI1+T5F0arDk2VNjSrqLieuiMApv+&#10;hp/j8NYxDe4rqy9Fc//IlHqej9sliEBj+Bc/3N86zofplenK9R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mDvUwAAAANoAAAAPAAAAAAAAAAAAAAAAAJcCAABkcnMvZG93bnJl&#10;di54bWxQSwUGAAAAAAQABAD1AAAAhAMAAAAA&#10;" fillcolor="#4f81bd [3204]" strokecolor="#243f60 [1604]" strokeweight="2pt">
                  <v:textbox>
                    <w:txbxContent>
                      <w:p w14:paraId="4B1D3C83" w14:textId="77777777" w:rsidR="007F36B9" w:rsidRDefault="007F36B9" w:rsidP="007F36B9">
                        <w:pPr>
                          <w:jc w:val="center"/>
                        </w:pPr>
                        <w:r>
                          <w:t>F</w:t>
                        </w:r>
                      </w:p>
                    </w:txbxContent>
                  </v:textbox>
                </v:rect>
                <v:rect id="Rectangle 2" o:spid="_x0000_s1035" style="position:absolute;left:679731;top:679731;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qWjwgAA&#10;ANoAAAAPAAAAZHJzL2Rvd25yZXYueG1sRI/dasJAFITvC77DcgTv6iZB2hBdRYRS6U2p+gCH7DGJ&#10;Zs+G3c2PffpuodDLYWa+YTa7ybRiIOcbywrSZQKCuLS64UrB5fz2nIPwAVlja5kUPMjDbjt72mCh&#10;7chfNJxCJSKEfYEK6hC6Qkpf1mTQL21HHL2rdQZDlK6S2uEY4aaVWZK8SIMNx4UaOzrUVN5PvVFg&#10;08/wcR5XPdPo3vPmVrbfr7lSi/m0X4MINIX/8F/7qBVk8Hsl3gC5/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5KpaPCAAAA2gAAAA8AAAAAAAAAAAAAAAAAlwIAAGRycy9kb3du&#10;cmV2LnhtbFBLBQYAAAAABAAEAPUAAACGAwAAAAA=&#10;" fillcolor="#4f81bd [3204]" strokecolor="#243f60 [1604]" strokeweight="2pt">
                  <v:textbox>
                    <w:txbxContent>
                      <w:p w14:paraId="3BA75272" w14:textId="77777777" w:rsidR="007F36B9" w:rsidRDefault="007F36B9" w:rsidP="007F36B9">
                        <w:pPr>
                          <w:jc w:val="center"/>
                        </w:pPr>
                        <w:r>
                          <w:t>B</w:t>
                        </w:r>
                      </w:p>
                    </w:txbxContent>
                  </v:textbox>
                </v:rect>
                <v:rect id="Rectangle 4" o:spid="_x0000_s1036" style="position:absolute;left:679731;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r7rwQAA&#10;ANoAAAAPAAAAZHJzL2Rvd25yZXYueG1sRI9Pi8IwFMTvwn6H8IS9aeofZK1GWURhT4JVFo+P5tmU&#10;Ni+libX77TeC4HGYmd8w621va9FR60vHCibjBARx7nTJhYLL+TD6AuEDssbaMSn4Iw/bzcdgjal2&#10;Dz5Rl4VCRAj7FBWYEJpUSp8bsujHriGO3s21FkOUbSF1i48It7WcJslCWiw5LhhsaGcor7K7VVBc&#10;D/uurwy5k59l96pZXo6/WqnPYf+9AhGoD+/wq/2jFczheSXeALn5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456+68EAAADaAAAADwAAAAAAAAAAAAAAAACXAgAAZHJzL2Rvd25y&#10;ZXYueG1sUEsFBgAAAAAEAAQA9QAAAIUDAAAAAA==&#10;" fillcolor="black [3213]" stroked="f" strokeweight="2pt">
                  <v:textbox>
                    <w:txbxContent>
                      <w:p w14:paraId="6F68A62A" w14:textId="1E8D5EF0" w:rsidR="007F36B9" w:rsidRDefault="007F36B9" w:rsidP="007F36B9">
                        <w:pPr>
                          <w:jc w:val="center"/>
                        </w:pPr>
                      </w:p>
                    </w:txbxContent>
                  </v:textbox>
                </v:rect>
                <v:rect id="Rectangle 3" o:spid="_x0000_s1037" style="position:absolute;left:1367554;top:679731;width:686986;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BgA4wQAA&#10;ANoAAAAPAAAAZHJzL2Rvd25yZXYueG1sRI/RisIwFETfBf8hXME3TV2XtVSjyIIo+7Ks+gGX5tpW&#10;m5uSRFv9erMg+DjMzBlmsepMLW7kfGVZwWScgCDOra64UHA8bEYpCB+QNdaWScGdPKyW/d4CM21b&#10;/qPbPhQiQthnqKAMocmk9HlJBv3YNsTRO1lnMETpCqkdthFuavmRJF/SYMVxocSGvkvKL/urUWAn&#10;v+Hn0H5emVq3TatzXj9mqVLDQbeegwjUhXf41d5pBVP4vxJv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QYAOMEAAADaAAAADwAAAAAAAAAAAAAAAACXAgAAZHJzL2Rvd25y&#10;ZXYueG1sUEsFBgAAAAAEAAQA9QAAAIUDAAAAAA==&#10;" fillcolor="#4f81bd [3204]" strokecolor="#243f60 [1604]" strokeweight="2pt">
                  <v:textbox>
                    <w:txbxContent>
                      <w:p w14:paraId="1D12A5A0" w14:textId="77777777" w:rsidR="007F36B9" w:rsidRDefault="007F36B9" w:rsidP="007F36B9">
                        <w:pPr>
                          <w:jc w:val="center"/>
                        </w:pPr>
                        <w:r>
                          <w:t>E</w:t>
                        </w:r>
                      </w:p>
                    </w:txbxContent>
                  </v:textbox>
                </v:rect>
                <v:rect id="Rectangle 15" o:spid="_x0000_s1038" style="position:absolute;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WiIrvwAA&#10;ANsAAAAPAAAAZHJzL2Rvd25yZXYueG1sRE/NisIwEL4LvkMYwZumLu5aqlFkQZS9LKs+wNCMbbWZ&#10;lCTa6tObBcHbfHy/s1h1phY3cr6yrGAyTkAQ51ZXXCg4HjajFIQPyBpry6TgTh5Wy35vgZm2Lf/R&#10;bR8KEUPYZ6igDKHJpPR5SQb92DbEkTtZZzBE6AqpHbYx3NTyI0m+pMGKY0OJDX2XlF/2V6PATn7D&#10;z6GdXplat02rc14/ZqlSw0G3noMI1IW3+OXe6Tj/E/5/iQfI5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RaIiu/AAAA2wAAAA8AAAAAAAAAAAAAAAAAlwIAAGRycy9kb3ducmV2&#10;LnhtbFBLBQYAAAAABAAEAPUAAACDAwAAAAA=&#10;" fillcolor="#4f81bd [3204]" strokecolor="#243f60 [1604]" strokeweight="2pt">
                  <v:textbox>
                    <w:txbxContent>
                      <w:p w14:paraId="7D2D28F4" w14:textId="0EE5BCEC" w:rsidR="007F36B9" w:rsidRDefault="00446577" w:rsidP="007F36B9">
                        <w:pPr>
                          <w:jc w:val="center"/>
                        </w:pPr>
                        <w:r>
                          <w:t>C</w:t>
                        </w:r>
                      </w:p>
                    </w:txbxContent>
                  </v:textbox>
                </v:rect>
                <v:rect id="Rectangle 16" o:spid="_x0000_s1039" style="position:absolute;left: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g8FJvwAA&#10;ANsAAAAPAAAAZHJzL2Rvd25yZXYueG1sRE9Ni8IwEL0L+x/CLOxNU10QtxpFlhU8CdYiexyasSlt&#10;JqWJtf57Iwje5vE+Z7UZbCN66nzlWMF0koAgLpyuuFSQn3bjBQgfkDU2jknBnTxs1h+jFaba3fhI&#10;fRZKEUPYp6jAhNCmUvrCkEU/cS1x5C6usxgi7EqpO7zFcNvIWZLMpcWKY4PBln4NFXV2tQrK/91f&#10;P9SG3NF/Z9e6/ckPZ63U1+ewXYIINIS3+OXe6zh/Ds9f4gFy/Q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yDwUm/AAAA2wAAAA8AAAAAAAAAAAAAAAAAlwIAAGRycy9kb3ducmV2&#10;LnhtbFBLBQYAAAAABAAEAPUAAACDAwAAAAA=&#10;" fillcolor="black [3213]" stroked="f" strokeweight="2pt">
                  <v:textbox>
                    <w:txbxContent>
                      <w:p w14:paraId="48892295" w14:textId="77777777" w:rsidR="007F36B9" w:rsidRDefault="007F36B9" w:rsidP="007F36B9">
                        <w:pPr>
                          <w:jc w:val="center"/>
                        </w:pPr>
                      </w:p>
                    </w:txbxContent>
                  </v:textbox>
                </v:rect>
                <v:rect id="Rectangle 17" o:spid="_x0000_s1040" style="position:absolute;left:2055377;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2TSvwAA&#10;ANsAAAAPAAAAZHJzL2Rvd25yZXYueG1sRE9Ni8IwEL0L+x/CCHvTVAVdq1EWUdiTYJXF49CMTWkz&#10;KU2s3X+/EQRv83ifs972thYdtb50rGAyTkAQ506XXCi4nA+jLxA+IGusHZOCP/Kw3XwM1phq9+AT&#10;dVkoRAxhn6ICE0KTSulzQxb92DXEkbu51mKIsC2kbvERw20tp0kylxZLjg0GG9oZyqvsbhUU18O+&#10;6ytD7uRn2b1qlpfjr1bqc9h/r0AE6sNb/HL/6Dh/Ac9f4gFy8w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PPZNK/AAAA2wAAAA8AAAAAAAAAAAAAAAAAlwIAAGRycy9kb3ducmV2&#10;LnhtbFBLBQYAAAAABAAEAPUAAACDAwAAAAA=&#10;" fillcolor="black [3213]" stroked="f" strokeweight="2pt">
                  <v:textbox>
                    <w:txbxContent>
                      <w:p w14:paraId="50009767" w14:textId="77777777" w:rsidR="007F36B9" w:rsidRPr="006B45DF" w:rsidRDefault="007F36B9" w:rsidP="007F36B9">
                        <w:pPr>
                          <w:shd w:val="clear" w:color="auto" w:fill="000000" w:themeFill="text1"/>
                          <w:jc w:val="center"/>
                          <w:rPr>
                            <w:color w:val="000000" w:themeColor="text1"/>
                          </w:rPr>
                        </w:pPr>
                      </w:p>
                    </w:txbxContent>
                  </v:textbox>
                </v:rect>
                <v:rect id="Rectangle 6" o:spid="_x0000_s1041" style="position:absolute;left:2055377;top:679731;width:685716;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caOgwQAA&#10;ANoAAAAPAAAAZHJzL2Rvd25yZXYueG1sRI/RisIwFETfhf2HcAXfNFVESzWKLIjii6z1Ay7Nte1u&#10;c1OSaLv79UZY8HGYmTPMetubRjzI+dqygukkAUFcWF1zqeCa78cpCB+QNTaWScEvedhuPgZrzLTt&#10;+Isel1CKCGGfoYIqhDaT0hcVGfQT2xJH72adwRClK6V22EW4aeQsSRbSYM1xocKWPisqfi53o8BO&#10;z+GUd/M7U+cOaf1dNH/LVKnRsN+tQATqwzv83z5qBQt4XYk3QG6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XGjoMEAAADaAAAADwAAAAAAAAAAAAAAAACXAgAAZHJzL2Rvd25y&#10;ZXYueG1sUEsFBgAAAAAEAAQA9QAAAIUDAAAAAA==&#10;" fillcolor="#4f81bd [3204]" strokecolor="#243f60 [1604]" strokeweight="2pt">
                  <v:textbox>
                    <w:txbxContent>
                      <w:p w14:paraId="64BE8CD1" w14:textId="77777777" w:rsidR="007F36B9" w:rsidRDefault="007F36B9" w:rsidP="007F36B9">
                        <w:pPr>
                          <w:jc w:val="center"/>
                        </w:pPr>
                        <w:r>
                          <w:t>A</w:t>
                        </w:r>
                      </w:p>
                    </w:txbxContent>
                  </v:textbox>
                </v:rect>
                <v:rect id="Rectangle 5" o:spid="_x0000_s1042" style="position:absolute;left:679731;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RrQSxQAA&#10;ANoAAAAPAAAAZHJzL2Rvd25yZXYueG1sRI9La8MwEITvhf4HsYXeGjlu83KimFIolBBI87jktlgb&#10;26m1MpbsOPn1UaHQ4zAz3zCLtDeV6KhxpWUFw0EEgjizuuRcwWH/+TIF4TyyxsoyKbiSg3T5+LDA&#10;RNsLb6nb+VwECLsEFRTe14mULivIoBvYmjh4J9sY9EE2udQNXgLcVDKOorE0WHJYKLCmj4Kyn11r&#10;FJxXM/e6eTtr873xfXucTKP4tlbq+al/n4Pw1Pv/8F/7SysYwe+VcAPk8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FGtBLFAAAA2gAAAA8AAAAAAAAAAAAAAAAAlwIAAGRycy9k&#10;b3ducmV2LnhtbFBLBQYAAAAABAAEAPUAAACJAwAAAAA=&#10;" fillcolor="black [3200]" stroked="f" strokeweight="2pt">
                  <v:textbox>
                    <w:txbxContent>
                      <w:p w14:paraId="1CBB9E8F" w14:textId="0892EAD9" w:rsidR="007F36B9" w:rsidRDefault="007F36B9" w:rsidP="007F36B9">
                        <w:pPr>
                          <w:jc w:val="center"/>
                        </w:pPr>
                      </w:p>
                    </w:txbxContent>
                  </v:textbox>
                </v:rect>
                <v:rect id="Rectangle 20" o:spid="_x0000_s1043" style="position:absolute;left:2055377;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SjYbvwAA&#10;ANsAAAAPAAAAZHJzL2Rvd25yZXYueG1sRE9Ni8IwEL0v+B/CCN7W1AqLVmMRWWFPglXE49CMTWkz&#10;KU2s3X+/OQh7fLzvbT7aVgzU+9qxgsU8AUFcOl1zpeB6OX6uQPiArLF1TAp+yUO+m3xsMdPuxWca&#10;ilCJGMI+QwUmhC6T0peGLPq564gj93C9xRBhX0nd4yuG21amSfIlLdYcGwx2dDBUNsXTKqjux+9h&#10;bAy5s18Wz6ZbX083rdRsOu43IAKN4V/8dv9oBWlcH7/EHyB3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JKNhu/AAAA2wAAAA8AAAAAAAAAAAAAAAAAlwIAAGRycy9kb3ducmV2&#10;LnhtbFBLBQYAAAAABAAEAPUAAACDAwAAAAA=&#10;" fillcolor="black [3213]" stroked="f" strokeweight="2pt">
                  <v:textbox>
                    <w:txbxContent>
                      <w:p w14:paraId="293A2D37" w14:textId="77777777" w:rsidR="007F36B9" w:rsidRPr="006B45DF" w:rsidRDefault="007F36B9" w:rsidP="007F36B9">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Rectangle 19" o:spid="_x0000_s1044" style="position:absolute;left:1367554;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FU7vwAA&#10;ANsAAAAPAAAAZHJzL2Rvd25yZXYueG1sRE9Ni8IwEL0v+B/CCN7W1BUWrUYRWcGTYBXxODRjU9pM&#10;ShNr/fdmQfA2j/c5y3Vva9FR60vHCibjBARx7nTJhYLzafc9A+EDssbaMSl4kof1avC1xFS7Bx+p&#10;y0IhYgj7FBWYEJpUSp8bsujHriGO3M21FkOEbSF1i48Ybmv5kyS/0mLJscFgQ1tDeZXdrYLiuvvr&#10;+sqQO/ppdq+a+flw0UqNhv1mASJQHz7it3uv4/w5/P8SD5Cr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0cVTu/AAAA2wAAAA8AAAAAAAAAAAAAAAAAlwIAAGRycy9kb3ducmV2&#10;LnhtbFBLBQYAAAAABAAEAPUAAACDAwAAAAA=&#10;" fillcolor="black [3213]" stroked="f" strokeweight="2pt">
                  <v:textbox>
                    <w:txbxContent>
                      <w:p w14:paraId="11529C13" w14:textId="77777777" w:rsidR="007F36B9" w:rsidRDefault="007F36B9" w:rsidP="007F36B9">
                        <w:pPr>
                          <w:jc w:val="center"/>
                        </w:pPr>
                      </w:p>
                    </w:txbxContent>
                  </v:textbox>
                </v:rect>
                <v:rect id="Rectangle 18" o:spid="_x0000_s1045" style="position:absolute;top:1367554;width:687621;height:68750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W421wwAA&#10;ANsAAAAPAAAAZHJzL2Rvd25yZXYueG1sRI/dasJAEIXvC77DMoJ3dWMRDdFVRCgtvRF/HmDIjkk0&#10;Oxt2V5P26TsXhd7NcM6c8816O7hWPSnExrOB2TQDRVx623Bl4HJ+f81BxYRssfVMBr4pwnYzellj&#10;YX3PR3qeUqUkhGOBBuqUukLrWNbkME59Ryza1QeHSdZQaRuwl3DX6rcsW2iHDUtDjR3tayrvp4cz&#10;4GeH9HXu5w+mPnzkza1sf5a5MZPxsFuBSjSkf/Pf9acVfIGVX2QAvfk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W421wwAAANsAAAAPAAAAAAAAAAAAAAAAAJcCAABkcnMvZG93&#10;bnJldi54bWxQSwUGAAAAAAQABAD1AAAAhwMAAAAA&#10;" fillcolor="#4f81bd [3204]" strokecolor="#243f60 [1604]" strokeweight="2pt">
                  <v:textbox>
                    <w:txbxContent>
                      <w:p w14:paraId="41BD2C20" w14:textId="5C717B45" w:rsidR="007F36B9" w:rsidRDefault="00446577" w:rsidP="007F36B9">
                        <w:pPr>
                          <w:jc w:val="center"/>
                        </w:pPr>
                        <w:r>
                          <w:t>D</w:t>
                        </w:r>
                      </w:p>
                    </w:txbxContent>
                  </v:textbox>
                </v:rect>
                <w10:wrap type="through"/>
              </v:group>
            </w:pict>
          </mc:Fallback>
        </mc:AlternateContent>
      </w:r>
    </w:p>
    <w:p w14:paraId="41F57787" w14:textId="60FFE0E8" w:rsidR="007F36B9" w:rsidRDefault="007F36B9" w:rsidP="008B69A4">
      <w:pPr>
        <w:rPr>
          <w:lang w:val="en-CA"/>
        </w:rPr>
      </w:pPr>
    </w:p>
    <w:p w14:paraId="00F74612" w14:textId="06373DB0" w:rsidR="007F36B9" w:rsidRDefault="007F36B9" w:rsidP="008B69A4">
      <w:pPr>
        <w:rPr>
          <w:lang w:val="en-CA"/>
        </w:rPr>
      </w:pPr>
    </w:p>
    <w:p w14:paraId="2947D3B8" w14:textId="77777777" w:rsidR="007F36B9" w:rsidRDefault="007F36B9" w:rsidP="008B69A4">
      <w:pPr>
        <w:rPr>
          <w:lang w:val="en-CA"/>
        </w:rPr>
      </w:pPr>
    </w:p>
    <w:p w14:paraId="617EC8F1" w14:textId="45FB9706" w:rsidR="00D53652" w:rsidRDefault="00D53652" w:rsidP="008B69A4">
      <w:pPr>
        <w:rPr>
          <w:lang w:val="en-CA"/>
        </w:rPr>
      </w:pPr>
    </w:p>
    <w:p w14:paraId="3D249839" w14:textId="4D3A3241" w:rsidR="008348F0" w:rsidRDefault="008348F0" w:rsidP="008348F0">
      <w:pPr>
        <w:jc w:val="center"/>
        <w:rPr>
          <w:lang w:val="en-CA"/>
        </w:rPr>
      </w:pPr>
    </w:p>
    <w:p w14:paraId="66065694" w14:textId="77777777" w:rsidR="007F36B9" w:rsidRDefault="007F36B9" w:rsidP="008348F0">
      <w:pPr>
        <w:jc w:val="center"/>
        <w:rPr>
          <w:lang w:val="en-CA"/>
        </w:rPr>
      </w:pPr>
    </w:p>
    <w:p w14:paraId="1C345F15" w14:textId="77777777" w:rsidR="007F36B9" w:rsidRDefault="007F36B9" w:rsidP="008348F0">
      <w:pPr>
        <w:jc w:val="center"/>
        <w:rPr>
          <w:lang w:val="en-CA"/>
        </w:rPr>
      </w:pPr>
    </w:p>
    <w:p w14:paraId="4CB0A504" w14:textId="1F67F05D" w:rsidR="007F36B9" w:rsidRDefault="007F36B9" w:rsidP="00DF6393">
      <w:pPr>
        <w:jc w:val="left"/>
        <w:rPr>
          <w:lang w:val="en-CA"/>
        </w:rPr>
      </w:pPr>
    </w:p>
    <w:p w14:paraId="2FB75B27" w14:textId="77777777" w:rsidR="007F36B9" w:rsidRDefault="007F36B9" w:rsidP="00DF6393">
      <w:pPr>
        <w:jc w:val="left"/>
        <w:rPr>
          <w:lang w:val="en-CA"/>
        </w:rPr>
      </w:pPr>
    </w:p>
    <w:p w14:paraId="2830B2B3" w14:textId="77777777" w:rsidR="007F36B9" w:rsidRDefault="007F36B9" w:rsidP="00DF6393">
      <w:pPr>
        <w:jc w:val="left"/>
        <w:rPr>
          <w:lang w:val="en-CA"/>
        </w:rPr>
      </w:pPr>
    </w:p>
    <w:p w14:paraId="6F443419" w14:textId="77777777" w:rsidR="007F36B9" w:rsidRDefault="007F36B9" w:rsidP="00DF6393">
      <w:pPr>
        <w:jc w:val="left"/>
        <w:rPr>
          <w:lang w:val="en-CA"/>
        </w:rPr>
      </w:pPr>
    </w:p>
    <w:p w14:paraId="61B8C0C2" w14:textId="77777777" w:rsidR="00F330A2" w:rsidRDefault="00F330A2" w:rsidP="00DF6393">
      <w:pPr>
        <w:jc w:val="left"/>
        <w:rPr>
          <w:lang w:val="en-CA"/>
        </w:rPr>
      </w:pPr>
    </w:p>
    <w:p w14:paraId="5B95C625" w14:textId="5E99FC1F" w:rsidR="00F330A2" w:rsidRDefault="002D0469" w:rsidP="00DF6393">
      <w:pPr>
        <w:jc w:val="left"/>
        <w:rPr>
          <w:lang w:val="en-CA"/>
        </w:rPr>
      </w:pPr>
      <w:r>
        <w:rPr>
          <w:lang w:val="en-CA"/>
        </w:rPr>
        <w:t xml:space="preserve">We are calling this layout as Cubic-4x3 layout. </w:t>
      </w:r>
      <w:r w:rsidR="00F330A2">
        <w:rPr>
          <w:lang w:val="en-CA"/>
        </w:rPr>
        <w:t xml:space="preserve">An example image </w:t>
      </w:r>
      <w:r>
        <w:rPr>
          <w:lang w:val="en-CA"/>
        </w:rPr>
        <w:t xml:space="preserve">in </w:t>
      </w:r>
      <w:r w:rsidR="00F330A2">
        <w:rPr>
          <w:lang w:val="en-CA"/>
        </w:rPr>
        <w:t xml:space="preserve">this </w:t>
      </w:r>
      <w:r>
        <w:rPr>
          <w:lang w:val="en-CA"/>
        </w:rPr>
        <w:t xml:space="preserve">layout </w:t>
      </w:r>
      <w:r w:rsidR="00F330A2">
        <w:rPr>
          <w:lang w:val="en-CA"/>
        </w:rPr>
        <w:t>is shown below:</w:t>
      </w:r>
    </w:p>
    <w:p w14:paraId="7336BA61" w14:textId="77777777" w:rsidR="00F330A2" w:rsidRDefault="00F330A2" w:rsidP="00DF6393">
      <w:pPr>
        <w:jc w:val="left"/>
        <w:rPr>
          <w:lang w:val="en-CA"/>
        </w:rPr>
      </w:pPr>
    </w:p>
    <w:p w14:paraId="6529A84C" w14:textId="65A666F4" w:rsidR="00F330A2" w:rsidRDefault="00C85ADB" w:rsidP="000B2531">
      <w:pPr>
        <w:jc w:val="center"/>
        <w:rPr>
          <w:lang w:val="en-CA"/>
        </w:rPr>
      </w:pPr>
      <w:r>
        <w:rPr>
          <w:noProof/>
        </w:rPr>
        <w:drawing>
          <wp:inline distT="0" distB="0" distL="0" distR="0" wp14:anchorId="3BC8958D" wp14:editId="781E9348">
            <wp:extent cx="5940425" cy="3121025"/>
            <wp:effectExtent l="0" t="0" r="317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ube-4x3.jpg"/>
                    <pic:cNvPicPr/>
                  </pic:nvPicPr>
                  <pic:blipFill>
                    <a:blip r:embed="rId14">
                      <a:extLst>
                        <a:ext uri="{28A0092B-C50C-407E-A947-70E740481C1C}">
                          <a14:useLocalDpi xmlns:a14="http://schemas.microsoft.com/office/drawing/2010/main" val="0"/>
                        </a:ext>
                      </a:extLst>
                    </a:blip>
                    <a:stretch>
                      <a:fillRect/>
                    </a:stretch>
                  </pic:blipFill>
                  <pic:spPr>
                    <a:xfrm>
                      <a:off x="0" y="0"/>
                      <a:ext cx="5940425" cy="3121025"/>
                    </a:xfrm>
                    <a:prstGeom prst="rect">
                      <a:avLst/>
                    </a:prstGeom>
                  </pic:spPr>
                </pic:pic>
              </a:graphicData>
            </a:graphic>
          </wp:inline>
        </w:drawing>
      </w:r>
    </w:p>
    <w:p w14:paraId="6D0EBF97" w14:textId="77777777" w:rsidR="007F36B9" w:rsidRDefault="007F36B9" w:rsidP="00DF6393">
      <w:pPr>
        <w:jc w:val="left"/>
        <w:rPr>
          <w:lang w:val="en-CA"/>
        </w:rPr>
      </w:pPr>
    </w:p>
    <w:p w14:paraId="5BE9986F" w14:textId="42CF090A" w:rsidR="00DF6393" w:rsidRDefault="00F330A2" w:rsidP="00DF6393">
      <w:pPr>
        <w:jc w:val="left"/>
        <w:rPr>
          <w:lang w:val="en-CA"/>
        </w:rPr>
      </w:pPr>
      <w:r>
        <w:rPr>
          <w:lang w:val="en-CA"/>
        </w:rPr>
        <w:t>The</w:t>
      </w:r>
      <w:r w:rsidR="00DF6393">
        <w:rPr>
          <w:lang w:val="en-CA"/>
        </w:rPr>
        <w:t xml:space="preserve"> </w:t>
      </w:r>
      <w:r w:rsidR="002D0469">
        <w:rPr>
          <w:lang w:val="en-CA"/>
        </w:rPr>
        <w:t xml:space="preserve">following </w:t>
      </w:r>
      <w:r w:rsidR="00DF6393">
        <w:rPr>
          <w:lang w:val="en-CA"/>
        </w:rPr>
        <w:t xml:space="preserve">sequences </w:t>
      </w:r>
      <w:r w:rsidR="002D0469">
        <w:rPr>
          <w:lang w:val="en-CA"/>
        </w:rPr>
        <w:t xml:space="preserve">are being </w:t>
      </w:r>
      <w:r w:rsidR="00DF6393">
        <w:rPr>
          <w:lang w:val="en-CA"/>
        </w:rPr>
        <w:t xml:space="preserve">provided in </w:t>
      </w:r>
      <w:r w:rsidR="002D0469">
        <w:rPr>
          <w:lang w:val="en-CA"/>
        </w:rPr>
        <w:t>Cubic-4x3 layout</w:t>
      </w:r>
      <w:r w:rsidR="00DF6393">
        <w:rPr>
          <w:lang w:val="en-CA"/>
        </w:rPr>
        <w:t>:</w:t>
      </w:r>
    </w:p>
    <w:p w14:paraId="146EF561" w14:textId="77777777" w:rsidR="00B922DB" w:rsidRDefault="00B922DB" w:rsidP="008348F0">
      <w:pPr>
        <w:jc w:val="center"/>
        <w:rPr>
          <w:lang w:val="en-CA"/>
        </w:rPr>
      </w:pPr>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440"/>
        <w:gridCol w:w="1440"/>
        <w:gridCol w:w="990"/>
        <w:gridCol w:w="1080"/>
      </w:tblGrid>
      <w:tr w:rsidR="00B922DB" w14:paraId="1859E41D"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tcPr>
          <w:p w14:paraId="4DE5805C" w14:textId="77777777" w:rsidR="00B922DB" w:rsidRPr="000F4DCE" w:rsidRDefault="00B922DB" w:rsidP="008D26FE">
            <w:pPr>
              <w:tabs>
                <w:tab w:val="left" w:pos="513"/>
              </w:tabs>
              <w:jc w:val="center"/>
              <w:rPr>
                <w:lang w:val="en-CA"/>
              </w:rPr>
            </w:pPr>
            <w:r w:rsidRPr="000F4DCE">
              <w:rPr>
                <w:lang w:val="en-CA"/>
              </w:rPr>
              <w:t>Sequence</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87A2B20" w14:textId="77777777" w:rsidR="00B922DB" w:rsidRPr="000F4DCE" w:rsidRDefault="00B922DB" w:rsidP="008D26FE">
            <w:pPr>
              <w:jc w:val="center"/>
              <w:rPr>
                <w:lang w:val="en-CA"/>
              </w:rPr>
            </w:pPr>
            <w:r w:rsidRPr="000F4DCE">
              <w:rPr>
                <w:lang w:val="en-CA"/>
              </w:rPr>
              <w:t>Resolution</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01D56570" w14:textId="77777777" w:rsidR="00B922DB" w:rsidRPr="000F4DCE" w:rsidRDefault="00B922DB" w:rsidP="008D26FE">
            <w:pPr>
              <w:jc w:val="center"/>
              <w:rPr>
                <w:lang w:val="en-CA"/>
              </w:rPr>
            </w:pPr>
            <w:r w:rsidRPr="000F4DCE">
              <w:rPr>
                <w:lang w:val="en-CA"/>
              </w:rPr>
              <w:t># Frames</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72A12212" w14:textId="77777777" w:rsidR="00B922DB" w:rsidRPr="000F4DCE" w:rsidRDefault="00B922DB" w:rsidP="008D26FE">
            <w:pPr>
              <w:jc w:val="center"/>
              <w:rPr>
                <w:lang w:val="en-CA"/>
              </w:rPr>
            </w:pPr>
            <w:r>
              <w:rPr>
                <w:lang w:val="en-CA"/>
              </w:rPr>
              <w:t>FPS</w:t>
            </w:r>
          </w:p>
        </w:tc>
        <w:tc>
          <w:tcPr>
            <w:tcW w:w="1080" w:type="dxa"/>
            <w:tcBorders>
              <w:top w:val="single" w:sz="12" w:space="0" w:color="auto"/>
              <w:left w:val="single" w:sz="12" w:space="0" w:color="auto"/>
              <w:bottom w:val="single" w:sz="12" w:space="0" w:color="auto"/>
              <w:right w:val="single" w:sz="12" w:space="0" w:color="auto"/>
            </w:tcBorders>
          </w:tcPr>
          <w:p w14:paraId="2AA50913" w14:textId="77777777" w:rsidR="00B922DB" w:rsidRDefault="00B922DB" w:rsidP="008D26FE">
            <w:pPr>
              <w:jc w:val="center"/>
              <w:rPr>
                <w:lang w:val="en-CA"/>
              </w:rPr>
            </w:pPr>
            <w:r>
              <w:rPr>
                <w:lang w:val="en-CA"/>
              </w:rPr>
              <w:t>Duration</w:t>
            </w:r>
          </w:p>
        </w:tc>
      </w:tr>
      <w:tr w:rsidR="00B922DB" w14:paraId="4C5FF155"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4B90E794" w14:textId="55E8D89F" w:rsidR="00B922DB" w:rsidRPr="000F4DCE" w:rsidRDefault="00DF6393" w:rsidP="008D26FE">
            <w:pPr>
              <w:tabs>
                <w:tab w:val="left" w:pos="513"/>
              </w:tabs>
              <w:jc w:val="center"/>
              <w:rPr>
                <w:lang w:val="en-CA"/>
              </w:rPr>
            </w:pPr>
            <w:r w:rsidRPr="00DF6393">
              <w:rPr>
                <w:lang w:val="en-CA"/>
              </w:rPr>
              <w:t>abyss_great_shark_vr_30p_2880x2160.yuv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110F7B4" w14:textId="415CB699"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2FB6D2F" w14:textId="77777777" w:rsidR="00B922DB" w:rsidRPr="000F4DCE" w:rsidRDefault="00B922DB" w:rsidP="008D26FE">
            <w:pPr>
              <w:jc w:val="center"/>
              <w:rPr>
                <w:lang w:val="en-CA"/>
              </w:rPr>
            </w:pPr>
            <w:r w:rsidRPr="000F4DCE">
              <w:rPr>
                <w:lang w:val="en-CA"/>
              </w:rPr>
              <w:t>1145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2989824" w14:textId="77777777" w:rsidR="00B922DB" w:rsidRPr="000F4DCE" w:rsidRDefault="00B922DB" w:rsidP="008D26FE">
            <w:pPr>
              <w:jc w:val="center"/>
              <w:rPr>
                <w:lang w:val="en-CA"/>
              </w:rPr>
            </w:pPr>
            <w:r w:rsidRPr="000F4DCE">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03115E6B" w14:textId="77777777" w:rsidR="00B922DB" w:rsidRPr="000F4DCE" w:rsidRDefault="00B922DB" w:rsidP="008D26FE">
            <w:pPr>
              <w:jc w:val="center"/>
              <w:rPr>
                <w:lang w:val="en-CA"/>
              </w:rPr>
            </w:pPr>
            <w:r>
              <w:rPr>
                <w:lang w:val="en-CA"/>
              </w:rPr>
              <w:t>38s</w:t>
            </w:r>
          </w:p>
        </w:tc>
      </w:tr>
      <w:tr w:rsidR="00B922DB" w14:paraId="286DD81D"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7BA2825" w14:textId="09524BBD" w:rsidR="00B922DB" w:rsidRPr="000F4DCE" w:rsidRDefault="00DF6393" w:rsidP="008D26FE">
            <w:pPr>
              <w:tabs>
                <w:tab w:val="left" w:pos="513"/>
              </w:tabs>
              <w:jc w:val="center"/>
              <w:rPr>
                <w:lang w:val="en-CA"/>
              </w:rPr>
            </w:pPr>
            <w:r w:rsidRPr="00DF6393">
              <w:rPr>
                <w:lang w:val="en-CA"/>
              </w:rPr>
              <w:t>ballooning_vr_25p_2880x2160.yuv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BA2CAE3" w14:textId="51B5D599"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F4E5031" w14:textId="77777777" w:rsidR="00B922DB" w:rsidRPr="000F4DCE" w:rsidRDefault="00B922DB" w:rsidP="008D26FE">
            <w:pPr>
              <w:jc w:val="center"/>
              <w:rPr>
                <w:lang w:val="en-CA"/>
              </w:rPr>
            </w:pPr>
            <w:r>
              <w:rPr>
                <w:lang w:val="en-CA"/>
              </w:rPr>
              <w:t>1501</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A672697" w14:textId="77777777" w:rsidR="00B922DB" w:rsidRPr="000F4DCE" w:rsidRDefault="00B922DB"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724050EF" w14:textId="77777777" w:rsidR="00B922DB" w:rsidRDefault="00B922DB" w:rsidP="008D26FE">
            <w:pPr>
              <w:jc w:val="center"/>
              <w:rPr>
                <w:lang w:val="en-CA"/>
              </w:rPr>
            </w:pPr>
            <w:r>
              <w:rPr>
                <w:lang w:val="en-CA"/>
              </w:rPr>
              <w:t>60s</w:t>
            </w:r>
          </w:p>
        </w:tc>
      </w:tr>
      <w:tr w:rsidR="00B922DB" w14:paraId="19A7C971"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19088A9B" w14:textId="73FCDF8A" w:rsidR="00B922DB" w:rsidRPr="000F4DCE" w:rsidRDefault="00DF6393" w:rsidP="008D26FE">
            <w:pPr>
              <w:tabs>
                <w:tab w:val="left" w:pos="513"/>
              </w:tabs>
              <w:jc w:val="center"/>
              <w:rPr>
                <w:lang w:val="en-CA"/>
              </w:rPr>
            </w:pPr>
            <w:r w:rsidRPr="00DF6393">
              <w:rPr>
                <w:lang w:val="en-CA"/>
              </w:rPr>
              <w:t>bicyclist_vr_25p_2880x2160.yuv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7BA2D61" w14:textId="1B549EC0"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3C6BD09C" w14:textId="77777777" w:rsidR="00B922DB" w:rsidRPr="000F4DCE" w:rsidRDefault="00B922DB" w:rsidP="008D26FE">
            <w:pPr>
              <w:jc w:val="center"/>
              <w:rPr>
                <w:lang w:val="en-CA"/>
              </w:rPr>
            </w:pPr>
            <w:r>
              <w:rPr>
                <w:lang w:val="en-CA"/>
              </w:rPr>
              <w:t>1500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F2EB995" w14:textId="77777777" w:rsidR="00B922DB" w:rsidRPr="000F4DCE" w:rsidRDefault="00B922DB"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0E92327E" w14:textId="77777777" w:rsidR="00B922DB" w:rsidRDefault="00B922DB" w:rsidP="008D26FE">
            <w:pPr>
              <w:tabs>
                <w:tab w:val="left" w:pos="1155"/>
              </w:tabs>
              <w:jc w:val="center"/>
              <w:rPr>
                <w:lang w:val="en-CA"/>
              </w:rPr>
            </w:pPr>
            <w:r>
              <w:rPr>
                <w:lang w:val="en-CA"/>
              </w:rPr>
              <w:t>60s</w:t>
            </w:r>
          </w:p>
        </w:tc>
      </w:tr>
      <w:tr w:rsidR="00B922DB" w14:paraId="37DECA81"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4E7BA55" w14:textId="602F2A4A" w:rsidR="00B922DB" w:rsidRPr="000F4DCE" w:rsidRDefault="00DF6393" w:rsidP="008D26FE">
            <w:pPr>
              <w:tabs>
                <w:tab w:val="left" w:pos="513"/>
              </w:tabs>
              <w:jc w:val="center"/>
              <w:rPr>
                <w:lang w:val="en-CA"/>
              </w:rPr>
            </w:pPr>
            <w:r w:rsidRPr="00DF6393">
              <w:rPr>
                <w:lang w:val="en-CA"/>
              </w:rPr>
              <w:t>glacier_vr_24p_2880x2160.yuv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8E43741" w14:textId="710487CF"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628936D" w14:textId="77777777" w:rsidR="00B922DB" w:rsidRPr="000F4DCE" w:rsidRDefault="00B922DB" w:rsidP="008D26FE">
            <w:pPr>
              <w:jc w:val="center"/>
              <w:rPr>
                <w:lang w:val="en-CA"/>
              </w:rPr>
            </w:pPr>
            <w:r>
              <w:rPr>
                <w:lang w:val="en-CA"/>
              </w:rPr>
              <w:t>1440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DAC9C22" w14:textId="77777777" w:rsidR="00B922DB" w:rsidRPr="000F4DCE" w:rsidRDefault="00B922DB" w:rsidP="008D26FE">
            <w:pPr>
              <w:jc w:val="center"/>
              <w:rPr>
                <w:lang w:val="en-CA"/>
              </w:rPr>
            </w:pPr>
            <w:r>
              <w:rPr>
                <w:lang w:val="en-CA"/>
              </w:rPr>
              <w:t>24</w:t>
            </w:r>
          </w:p>
        </w:tc>
        <w:tc>
          <w:tcPr>
            <w:tcW w:w="1080" w:type="dxa"/>
            <w:tcBorders>
              <w:top w:val="single" w:sz="12" w:space="0" w:color="auto"/>
              <w:left w:val="single" w:sz="12" w:space="0" w:color="auto"/>
              <w:bottom w:val="single" w:sz="12" w:space="0" w:color="auto"/>
              <w:right w:val="single" w:sz="12" w:space="0" w:color="auto"/>
            </w:tcBorders>
          </w:tcPr>
          <w:p w14:paraId="01EE8E89" w14:textId="77777777" w:rsidR="00B922DB" w:rsidRDefault="00B922DB" w:rsidP="008D26FE">
            <w:pPr>
              <w:jc w:val="center"/>
              <w:rPr>
                <w:lang w:val="en-CA"/>
              </w:rPr>
            </w:pPr>
            <w:r>
              <w:rPr>
                <w:lang w:val="en-CA"/>
              </w:rPr>
              <w:t>60s</w:t>
            </w:r>
          </w:p>
        </w:tc>
      </w:tr>
      <w:tr w:rsidR="00B922DB" w14:paraId="48830042"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790B7B32" w14:textId="03ED07C7" w:rsidR="00B922DB" w:rsidRPr="000F4DCE" w:rsidRDefault="001801AF" w:rsidP="008D26FE">
            <w:pPr>
              <w:tabs>
                <w:tab w:val="left" w:pos="513"/>
              </w:tabs>
              <w:jc w:val="center"/>
              <w:rPr>
                <w:lang w:val="en-CA"/>
              </w:rPr>
            </w:pPr>
            <w:r w:rsidRPr="001801AF">
              <w:rPr>
                <w:lang w:val="en-CA"/>
              </w:rPr>
              <w:t>paramotor_training_vr_25p_2880x2160.yuv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882372F" w14:textId="4E61E490" w:rsidR="00B922DB"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68BD007" w14:textId="77777777" w:rsidR="00B922DB" w:rsidRPr="000F4DCE" w:rsidRDefault="00B922DB" w:rsidP="008D26FE">
            <w:pPr>
              <w:jc w:val="center"/>
              <w:rPr>
                <w:lang w:val="en-CA"/>
              </w:rPr>
            </w:pPr>
            <w:r>
              <w:rPr>
                <w:lang w:val="en-CA"/>
              </w:rPr>
              <w:t>1279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7CB88118" w14:textId="77777777" w:rsidR="00B922DB" w:rsidRPr="000F4DCE" w:rsidRDefault="00B922DB"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4D3D6CC8" w14:textId="77777777" w:rsidR="00B922DB" w:rsidRDefault="00B922DB" w:rsidP="008D26FE">
            <w:pPr>
              <w:jc w:val="center"/>
              <w:rPr>
                <w:lang w:val="en-CA"/>
              </w:rPr>
            </w:pPr>
            <w:r>
              <w:rPr>
                <w:lang w:val="en-CA"/>
              </w:rPr>
              <w:t>51s</w:t>
            </w:r>
          </w:p>
        </w:tc>
      </w:tr>
      <w:tr w:rsidR="00DF6393" w14:paraId="7B87D914"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64ADC861" w14:textId="2963ADCA" w:rsidR="00DF6393" w:rsidRPr="000F4DCE" w:rsidRDefault="00DF6393" w:rsidP="008D26FE">
            <w:pPr>
              <w:tabs>
                <w:tab w:val="left" w:pos="513"/>
              </w:tabs>
              <w:jc w:val="center"/>
              <w:rPr>
                <w:lang w:val="en-CA"/>
              </w:rPr>
            </w:pPr>
            <w:r w:rsidRPr="00DF6393">
              <w:rPr>
                <w:lang w:val="en-CA"/>
              </w:rPr>
              <w:t>skateboarding_vr_60p_2880x2160.yuv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79ED1A5C" w14:textId="00B97117"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819358F" w14:textId="77777777" w:rsidR="00DF6393" w:rsidRPr="000F4DCE" w:rsidRDefault="00DF6393" w:rsidP="008D26FE">
            <w:pPr>
              <w:jc w:val="center"/>
              <w:rPr>
                <w:lang w:val="en-CA"/>
              </w:rPr>
            </w:pPr>
            <w:r>
              <w:rPr>
                <w:lang w:val="en-CA"/>
              </w:rPr>
              <w:t>1372</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1A28656D" w14:textId="77777777" w:rsidR="00DF6393" w:rsidRPr="000F4DCE" w:rsidRDefault="00DF6393" w:rsidP="008D26FE">
            <w:pPr>
              <w:jc w:val="center"/>
              <w:rPr>
                <w:lang w:val="en-CA"/>
              </w:rPr>
            </w:pPr>
            <w:r>
              <w:rPr>
                <w:lang w:val="en-CA"/>
              </w:rPr>
              <w:t>60</w:t>
            </w:r>
          </w:p>
        </w:tc>
        <w:tc>
          <w:tcPr>
            <w:tcW w:w="1080" w:type="dxa"/>
            <w:tcBorders>
              <w:top w:val="single" w:sz="12" w:space="0" w:color="auto"/>
              <w:left w:val="single" w:sz="12" w:space="0" w:color="auto"/>
              <w:bottom w:val="single" w:sz="12" w:space="0" w:color="auto"/>
              <w:right w:val="single" w:sz="12" w:space="0" w:color="auto"/>
            </w:tcBorders>
          </w:tcPr>
          <w:p w14:paraId="1AC7BC19" w14:textId="77777777" w:rsidR="00DF6393" w:rsidRDefault="00DF6393" w:rsidP="008D26FE">
            <w:pPr>
              <w:jc w:val="center"/>
              <w:rPr>
                <w:lang w:val="en-CA"/>
              </w:rPr>
            </w:pPr>
            <w:r>
              <w:rPr>
                <w:lang w:val="en-CA"/>
              </w:rPr>
              <w:t>22s</w:t>
            </w:r>
          </w:p>
        </w:tc>
      </w:tr>
      <w:tr w:rsidR="00DF6393" w14:paraId="300D720F"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59FD7D7" w14:textId="700EF080" w:rsidR="00DF6393" w:rsidRPr="000F4DCE" w:rsidRDefault="00DF6393" w:rsidP="008D26FE">
            <w:pPr>
              <w:tabs>
                <w:tab w:val="left" w:pos="513"/>
              </w:tabs>
              <w:jc w:val="center"/>
              <w:rPr>
                <w:lang w:val="en-CA"/>
              </w:rPr>
            </w:pPr>
            <w:r w:rsidRPr="00DF6393">
              <w:rPr>
                <w:lang w:val="en-CA"/>
              </w:rPr>
              <w:t>ski_downhill_vr_30p_2880x2160.yuv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00282B73" w14:textId="20ED6BC4"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2017942D" w14:textId="77777777" w:rsidR="00DF6393" w:rsidRPr="000F4DCE" w:rsidRDefault="00DF6393" w:rsidP="008D26FE">
            <w:pPr>
              <w:jc w:val="center"/>
              <w:rPr>
                <w:lang w:val="en-CA"/>
              </w:rPr>
            </w:pPr>
            <w:r>
              <w:rPr>
                <w:lang w:val="en-CA"/>
              </w:rPr>
              <w:t>1799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39C3B12" w14:textId="77777777" w:rsidR="00DF6393" w:rsidRPr="000F4DCE" w:rsidRDefault="00DF6393" w:rsidP="008D26FE">
            <w:pPr>
              <w:jc w:val="center"/>
              <w:rPr>
                <w:lang w:val="en-CA"/>
              </w:rPr>
            </w:pPr>
            <w:r>
              <w:rPr>
                <w:lang w:val="en-CA"/>
              </w:rPr>
              <w:t>30</w:t>
            </w:r>
          </w:p>
        </w:tc>
        <w:tc>
          <w:tcPr>
            <w:tcW w:w="1080" w:type="dxa"/>
            <w:tcBorders>
              <w:top w:val="single" w:sz="12" w:space="0" w:color="auto"/>
              <w:left w:val="single" w:sz="12" w:space="0" w:color="auto"/>
              <w:bottom w:val="single" w:sz="12" w:space="0" w:color="auto"/>
              <w:right w:val="single" w:sz="12" w:space="0" w:color="auto"/>
            </w:tcBorders>
          </w:tcPr>
          <w:p w14:paraId="5B92F6A8" w14:textId="77777777" w:rsidR="00DF6393" w:rsidRDefault="00DF6393" w:rsidP="008D26FE">
            <w:pPr>
              <w:jc w:val="center"/>
              <w:rPr>
                <w:lang w:val="en-CA"/>
              </w:rPr>
            </w:pPr>
            <w:r>
              <w:rPr>
                <w:lang w:val="en-CA"/>
              </w:rPr>
              <w:t>60s</w:t>
            </w:r>
          </w:p>
        </w:tc>
      </w:tr>
      <w:tr w:rsidR="00DF6393" w14:paraId="79362D34"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0EDD79ED" w14:textId="082D61B4" w:rsidR="00DF6393" w:rsidRPr="000F4DCE" w:rsidRDefault="00DF6393" w:rsidP="008D26FE">
            <w:pPr>
              <w:tabs>
                <w:tab w:val="left" w:pos="513"/>
              </w:tabs>
              <w:jc w:val="center"/>
              <w:rPr>
                <w:lang w:val="en-CA"/>
              </w:rPr>
            </w:pPr>
            <w:r w:rsidRPr="00DF6393">
              <w:rPr>
                <w:lang w:val="en-CA"/>
              </w:rPr>
              <w:t>timelapse_basejump_vr_25p_2880x2160.yuv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619B2FB8" w14:textId="331588C2"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19828FA5" w14:textId="77777777" w:rsidR="00DF6393" w:rsidRPr="000F4DCE" w:rsidRDefault="00DF6393" w:rsidP="008D26FE">
            <w:pPr>
              <w:jc w:val="center"/>
              <w:rPr>
                <w:lang w:val="en-CA"/>
              </w:rPr>
            </w:pPr>
            <w:r>
              <w:rPr>
                <w:lang w:val="en-CA"/>
              </w:rPr>
              <w:t>330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40CD72B3" w14:textId="77777777" w:rsidR="00DF6393" w:rsidRPr="000F4DCE" w:rsidRDefault="00DF6393"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24B61AFD" w14:textId="77777777" w:rsidR="00DF6393" w:rsidRDefault="00DF6393" w:rsidP="008D26FE">
            <w:pPr>
              <w:jc w:val="center"/>
              <w:rPr>
                <w:lang w:val="en-CA"/>
              </w:rPr>
            </w:pPr>
            <w:r>
              <w:rPr>
                <w:lang w:val="en-CA"/>
              </w:rPr>
              <w:t>13s</w:t>
            </w:r>
          </w:p>
        </w:tc>
      </w:tr>
      <w:tr w:rsidR="00DF6393" w14:paraId="2B4CB664" w14:textId="77777777" w:rsidTr="008D26FE">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2E71272B" w14:textId="5009EBF7" w:rsidR="00DF6393" w:rsidRPr="000F4DCE" w:rsidRDefault="00DF6393" w:rsidP="008D26FE">
            <w:pPr>
              <w:tabs>
                <w:tab w:val="left" w:pos="513"/>
              </w:tabs>
              <w:jc w:val="center"/>
              <w:rPr>
                <w:lang w:val="en-CA"/>
              </w:rPr>
            </w:pPr>
            <w:r w:rsidRPr="00DF6393">
              <w:rPr>
                <w:lang w:val="en-CA"/>
              </w:rPr>
              <w:t>timelapse_building_vr_25p_2880x2160.yuv</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45F85917" w14:textId="2AAE847B" w:rsidR="00DF6393" w:rsidRPr="000F4DCE" w:rsidRDefault="00E81F22" w:rsidP="008D26FE">
            <w:pPr>
              <w:jc w:val="center"/>
              <w:rPr>
                <w:lang w:val="en-CA"/>
              </w:rPr>
            </w:pPr>
            <w:r w:rsidRPr="00DF6393">
              <w:rPr>
                <w:lang w:val="en-CA"/>
              </w:rPr>
              <w:t>2880x2160</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637E913C" w14:textId="77777777" w:rsidR="00DF6393" w:rsidRPr="000F4DCE" w:rsidRDefault="00DF6393" w:rsidP="008D26FE">
            <w:pPr>
              <w:jc w:val="center"/>
              <w:rPr>
                <w:lang w:val="en-CA"/>
              </w:rPr>
            </w:pPr>
            <w:r>
              <w:rPr>
                <w:lang w:val="en-CA"/>
              </w:rPr>
              <w:t>327</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9968863" w14:textId="77777777" w:rsidR="00DF6393" w:rsidRPr="000F4DCE" w:rsidRDefault="00DF6393" w:rsidP="008D26FE">
            <w:pPr>
              <w:jc w:val="center"/>
              <w:rPr>
                <w:lang w:val="en-CA"/>
              </w:rPr>
            </w:pPr>
            <w:r>
              <w:rPr>
                <w:lang w:val="en-CA"/>
              </w:rPr>
              <w:t>25</w:t>
            </w:r>
          </w:p>
        </w:tc>
        <w:tc>
          <w:tcPr>
            <w:tcW w:w="1080" w:type="dxa"/>
            <w:tcBorders>
              <w:top w:val="single" w:sz="12" w:space="0" w:color="auto"/>
              <w:left w:val="single" w:sz="12" w:space="0" w:color="auto"/>
              <w:bottom w:val="single" w:sz="12" w:space="0" w:color="auto"/>
              <w:right w:val="single" w:sz="12" w:space="0" w:color="auto"/>
            </w:tcBorders>
          </w:tcPr>
          <w:p w14:paraId="6EFAEC6B" w14:textId="77777777" w:rsidR="00DF6393" w:rsidRDefault="00DF6393" w:rsidP="008D26FE">
            <w:pPr>
              <w:jc w:val="center"/>
              <w:rPr>
                <w:lang w:val="en-CA"/>
              </w:rPr>
            </w:pPr>
            <w:r>
              <w:rPr>
                <w:lang w:val="en-CA"/>
              </w:rPr>
              <w:t>13s</w:t>
            </w:r>
          </w:p>
        </w:tc>
      </w:tr>
    </w:tbl>
    <w:p w14:paraId="100C960F" w14:textId="77777777" w:rsidR="00B922DB" w:rsidRDefault="00B922DB" w:rsidP="00285C3D">
      <w:pPr>
        <w:rPr>
          <w:lang w:val="en-CA"/>
        </w:rPr>
      </w:pPr>
    </w:p>
    <w:p w14:paraId="26E3CD98" w14:textId="22D12F7B" w:rsidR="00743D49" w:rsidRDefault="006E66F6" w:rsidP="006E6913">
      <w:pPr>
        <w:rPr>
          <w:lang w:val="en-CA"/>
        </w:rPr>
      </w:pPr>
      <w:r>
        <w:t xml:space="preserve">We </w:t>
      </w:r>
      <w:r w:rsidR="006E6913">
        <w:t>feel that majority of the tools in existing video compressi</w:t>
      </w:r>
      <w:r w:rsidR="00FA50D6">
        <w:t>on standards like HEVC and AVC</w:t>
      </w:r>
      <w:r w:rsidR="006E6913">
        <w:t xml:space="preserve"> will work well in compressing images in Cube-4x3 format. </w:t>
      </w:r>
      <w:r w:rsidR="006E6913">
        <w:rPr>
          <w:lang w:val="en-CA"/>
        </w:rPr>
        <w:t xml:space="preserve">Ideally, the areas marked in black region will not be encoded and since there is continuity across faces, we expect it to perform better (when compared against Cube-3x2) in a single tile or slice formulation. </w:t>
      </w:r>
    </w:p>
    <w:p w14:paraId="6680F825" w14:textId="77777777" w:rsidR="00743D49" w:rsidRDefault="00743D49" w:rsidP="006E6913">
      <w:pPr>
        <w:rPr>
          <w:lang w:val="en-CA"/>
        </w:rPr>
      </w:pPr>
    </w:p>
    <w:p w14:paraId="01E5C70C" w14:textId="6AB90468" w:rsidR="00743D49" w:rsidRPr="006E6913" w:rsidRDefault="00743D49" w:rsidP="006E6913">
      <w:pPr>
        <w:rPr>
          <w:lang w:val="en-CA"/>
        </w:rPr>
      </w:pPr>
      <w:r>
        <w:rPr>
          <w:lang w:val="en-CA"/>
        </w:rPr>
        <w:t xml:space="preserve">It is important to clarify that GoPro is not predisposed to Cubic-4x3 format. Cubic-4x3 was selected because it appears to be more compression friendly than Cubic-3x2 format. Experts are encouraged to </w:t>
      </w:r>
      <w:r w:rsidR="00FD149A">
        <w:rPr>
          <w:lang w:val="en-CA"/>
        </w:rPr>
        <w:t>use the</w:t>
      </w:r>
      <w:r>
        <w:rPr>
          <w:lang w:val="en-CA"/>
        </w:rPr>
        <w:t xml:space="preserve"> tool in [3] </w:t>
      </w:r>
      <w:r w:rsidR="00F76F12">
        <w:rPr>
          <w:lang w:val="en-CA"/>
        </w:rPr>
        <w:t xml:space="preserve">on equirectangular sequences in order </w:t>
      </w:r>
      <w:r>
        <w:rPr>
          <w:lang w:val="en-CA"/>
        </w:rPr>
        <w:t>to generate any format</w:t>
      </w:r>
      <w:r w:rsidR="0025298D">
        <w:rPr>
          <w:lang w:val="en-CA"/>
        </w:rPr>
        <w:t xml:space="preserve"> that they </w:t>
      </w:r>
      <w:r w:rsidR="00F76F12">
        <w:rPr>
          <w:lang w:val="en-CA"/>
        </w:rPr>
        <w:t>choose</w:t>
      </w:r>
      <w:r>
        <w:rPr>
          <w:lang w:val="en-CA"/>
        </w:rPr>
        <w:t>.</w:t>
      </w:r>
    </w:p>
    <w:p w14:paraId="7F89B6FC" w14:textId="1264ED55" w:rsidR="00C002B7" w:rsidRDefault="00C002B7" w:rsidP="00C002B7">
      <w:pPr>
        <w:pStyle w:val="Heading1"/>
        <w:tabs>
          <w:tab w:val="left" w:pos="360"/>
          <w:tab w:val="left" w:pos="720"/>
          <w:tab w:val="left" w:pos="1080"/>
          <w:tab w:val="left" w:pos="1440"/>
        </w:tabs>
        <w:overflowPunct w:val="0"/>
        <w:autoSpaceDE w:val="0"/>
        <w:autoSpaceDN w:val="0"/>
        <w:adjustRightInd w:val="0"/>
        <w:ind w:left="360" w:hanging="360"/>
        <w:jc w:val="left"/>
        <w:textAlignment w:val="baseline"/>
      </w:pPr>
      <w:r>
        <w:t>Compression Performance</w:t>
      </w:r>
      <w:r w:rsidR="00F376DF">
        <w:t xml:space="preserve"> of Cube-3x2 vs Cube-</w:t>
      </w:r>
      <w:r>
        <w:t>4x3</w:t>
      </w:r>
    </w:p>
    <w:p w14:paraId="2A5C459B" w14:textId="5FEAA2E5" w:rsidR="00C002B7" w:rsidRDefault="00C002B7" w:rsidP="00C002B7">
      <w:pPr>
        <w:rPr>
          <w:lang w:val="en-CA"/>
        </w:rPr>
      </w:pPr>
      <w:r>
        <w:rPr>
          <w:lang w:val="en-CA"/>
        </w:rPr>
        <w:t xml:space="preserve">Cube-4x3 </w:t>
      </w:r>
      <w:r w:rsidR="00F376DF">
        <w:rPr>
          <w:lang w:val="en-CA"/>
        </w:rPr>
        <w:t xml:space="preserve">is expected to provide bitrate savings </w:t>
      </w:r>
      <w:r w:rsidR="00934D17">
        <w:rPr>
          <w:lang w:val="en-CA"/>
        </w:rPr>
        <w:t xml:space="preserve">over Cube-3x2 </w:t>
      </w:r>
      <w:r w:rsidR="00F376DF">
        <w:rPr>
          <w:lang w:val="en-CA"/>
        </w:rPr>
        <w:t xml:space="preserve">because of motion and content continuity. We ran a simple test of encoding frames 200-499 of </w:t>
      </w:r>
      <w:r w:rsidR="00F376DF" w:rsidRPr="00F376DF">
        <w:rPr>
          <w:lang w:val="en-CA"/>
        </w:rPr>
        <w:t>abyss_great_shark_vr</w:t>
      </w:r>
      <w:r w:rsidR="00F376DF">
        <w:rPr>
          <w:lang w:val="en-CA"/>
        </w:rPr>
        <w:t xml:space="preserve"> sequence</w:t>
      </w:r>
      <w:r w:rsidR="00934D17">
        <w:rPr>
          <w:lang w:val="en-CA"/>
        </w:rPr>
        <w:t xml:space="preserve"> in Cube-4x3 and Cube-3x2 formats.</w:t>
      </w:r>
      <w:r w:rsidR="00F376DF">
        <w:rPr>
          <w:lang w:val="en-CA"/>
        </w:rPr>
        <w:t xml:space="preserve"> </w:t>
      </w:r>
      <w:r w:rsidR="00934D17">
        <w:rPr>
          <w:lang w:val="en-CA"/>
        </w:rPr>
        <w:t>Default</w:t>
      </w:r>
      <w:r w:rsidR="003E7E00">
        <w:rPr>
          <w:lang w:val="en-CA"/>
        </w:rPr>
        <w:t xml:space="preserve"> RA</w:t>
      </w:r>
      <w:r w:rsidR="00F376DF">
        <w:rPr>
          <w:lang w:val="en-CA"/>
        </w:rPr>
        <w:t xml:space="preserve"> configuration at QP 32</w:t>
      </w:r>
      <w:r w:rsidR="00934D17">
        <w:rPr>
          <w:lang w:val="en-CA"/>
        </w:rPr>
        <w:t xml:space="preserve"> was run with HM-16.9</w:t>
      </w:r>
      <w:r w:rsidR="00F376DF">
        <w:rPr>
          <w:lang w:val="en-CA"/>
        </w:rPr>
        <w:t xml:space="preserve">. </w:t>
      </w:r>
    </w:p>
    <w:p w14:paraId="19E6EFDF" w14:textId="77777777" w:rsidR="00F376DF" w:rsidRDefault="00F376DF" w:rsidP="00C002B7">
      <w:pPr>
        <w:rPr>
          <w:lang w:val="en-CA"/>
        </w:rPr>
      </w:pPr>
    </w:p>
    <w:p w14:paraId="5508FFAA" w14:textId="720728D5" w:rsidR="00934D17" w:rsidRDefault="00934D17" w:rsidP="00C002B7">
      <w:pPr>
        <w:rPr>
          <w:lang w:val="en-CA"/>
        </w:rPr>
      </w:pPr>
      <w:r>
        <w:rPr>
          <w:lang w:val="en-CA"/>
        </w:rPr>
        <w:t xml:space="preserve">Since Cube-4x3 format has a lot of black areas, it is important not to include black areas in PSNR calculation. It is also important to use the same PSNR algorithm for both the formats. Hence, we modified the PSNR computation of a frame to be average PSNR of all 6 faces. </w:t>
      </w:r>
    </w:p>
    <w:p w14:paraId="54DFB8C8" w14:textId="77777777" w:rsidR="00934D17" w:rsidRDefault="00934D17" w:rsidP="00C002B7">
      <w:pPr>
        <w:rPr>
          <w:lang w:val="en-CA"/>
        </w:rPr>
      </w:pPr>
    </w:p>
    <w:tbl>
      <w:tblPr>
        <w:tblStyle w:val="TableGrid"/>
        <w:tblW w:w="9954" w:type="dxa"/>
        <w:tblLook w:val="04A0" w:firstRow="1" w:lastRow="0" w:firstColumn="1" w:lastColumn="0" w:noHBand="0" w:noVBand="1"/>
      </w:tblPr>
      <w:tblGrid>
        <w:gridCol w:w="1136"/>
        <w:gridCol w:w="4409"/>
        <w:gridCol w:w="4409"/>
      </w:tblGrid>
      <w:tr w:rsidR="00405E23" w14:paraId="555D3244" w14:textId="77777777" w:rsidTr="00405E23">
        <w:tc>
          <w:tcPr>
            <w:tcW w:w="1136" w:type="dxa"/>
          </w:tcPr>
          <w:p w14:paraId="0246B1FC" w14:textId="7F871007" w:rsidR="00405E23" w:rsidRDefault="00405E23" w:rsidP="00C002B7">
            <w:pPr>
              <w:rPr>
                <w:lang w:val="en-CA"/>
              </w:rPr>
            </w:pPr>
            <w:r>
              <w:rPr>
                <w:lang w:val="en-CA"/>
              </w:rPr>
              <w:t>Format</w:t>
            </w:r>
          </w:p>
        </w:tc>
        <w:tc>
          <w:tcPr>
            <w:tcW w:w="4409" w:type="dxa"/>
          </w:tcPr>
          <w:p w14:paraId="67A7C69C" w14:textId="7B7EE44F" w:rsidR="00405E23" w:rsidRDefault="00405E23" w:rsidP="00C002B7">
            <w:pPr>
              <w:rPr>
                <w:lang w:val="en-CA"/>
              </w:rPr>
            </w:pPr>
            <w:r>
              <w:rPr>
                <w:lang w:val="en-CA"/>
              </w:rPr>
              <w:t>Cube-3x2</w:t>
            </w:r>
          </w:p>
        </w:tc>
        <w:tc>
          <w:tcPr>
            <w:tcW w:w="4409" w:type="dxa"/>
          </w:tcPr>
          <w:p w14:paraId="2A7B4044" w14:textId="4E09AFFF" w:rsidR="00405E23" w:rsidRDefault="00405E23" w:rsidP="00C002B7">
            <w:pPr>
              <w:rPr>
                <w:lang w:val="en-CA"/>
              </w:rPr>
            </w:pPr>
            <w:r>
              <w:rPr>
                <w:lang w:val="en-CA"/>
              </w:rPr>
              <w:t>Cube-4x3</w:t>
            </w:r>
          </w:p>
        </w:tc>
      </w:tr>
      <w:tr w:rsidR="00405E23" w14:paraId="2B37C6B2" w14:textId="77777777" w:rsidTr="00405E23">
        <w:tc>
          <w:tcPr>
            <w:tcW w:w="1136" w:type="dxa"/>
          </w:tcPr>
          <w:p w14:paraId="055473AD" w14:textId="64B1A8DE" w:rsidR="00405E23" w:rsidRDefault="00405E23" w:rsidP="00C002B7">
            <w:pPr>
              <w:rPr>
                <w:lang w:val="en-CA"/>
              </w:rPr>
            </w:pPr>
            <w:r>
              <w:rPr>
                <w:lang w:val="en-CA"/>
              </w:rPr>
              <w:t>Sequence</w:t>
            </w:r>
          </w:p>
        </w:tc>
        <w:tc>
          <w:tcPr>
            <w:tcW w:w="4409" w:type="dxa"/>
          </w:tcPr>
          <w:p w14:paraId="735E3211" w14:textId="1C8E358B" w:rsidR="00405E23" w:rsidRDefault="00405E23" w:rsidP="00C002B7">
            <w:pPr>
              <w:rPr>
                <w:lang w:val="en-CA"/>
              </w:rPr>
            </w:pPr>
            <w:r w:rsidRPr="00F376DF">
              <w:rPr>
                <w:lang w:val="en-CA"/>
              </w:rPr>
              <w:t>abyss_g</w:t>
            </w:r>
            <w:r>
              <w:rPr>
                <w:lang w:val="en-CA"/>
              </w:rPr>
              <w:t>reat_shark_vr_30p_2160x1440.yuv</w:t>
            </w:r>
          </w:p>
        </w:tc>
        <w:tc>
          <w:tcPr>
            <w:tcW w:w="4409" w:type="dxa"/>
          </w:tcPr>
          <w:p w14:paraId="7FB3AE6F" w14:textId="366C84B4" w:rsidR="00405E23" w:rsidRDefault="00405E23" w:rsidP="00C002B7">
            <w:pPr>
              <w:rPr>
                <w:lang w:val="en-CA"/>
              </w:rPr>
            </w:pPr>
            <w:r w:rsidRPr="00F376DF">
              <w:rPr>
                <w:lang w:val="en-CA"/>
              </w:rPr>
              <w:t>abyss_great_shark_vr_30p_2880x2160.yuv</w:t>
            </w:r>
          </w:p>
        </w:tc>
      </w:tr>
      <w:tr w:rsidR="00405E23" w14:paraId="7806C7DE" w14:textId="77777777" w:rsidTr="00405E23">
        <w:trPr>
          <w:trHeight w:val="255"/>
        </w:trPr>
        <w:tc>
          <w:tcPr>
            <w:tcW w:w="1136" w:type="dxa"/>
          </w:tcPr>
          <w:p w14:paraId="0636CDEF" w14:textId="7C2BC594" w:rsidR="00405E23" w:rsidRDefault="00405E23" w:rsidP="00C002B7">
            <w:pPr>
              <w:rPr>
                <w:lang w:val="en-CA"/>
              </w:rPr>
            </w:pPr>
            <w:r>
              <w:rPr>
                <w:lang w:val="en-CA"/>
              </w:rPr>
              <w:t>RATE</w:t>
            </w:r>
          </w:p>
        </w:tc>
        <w:tc>
          <w:tcPr>
            <w:tcW w:w="4409" w:type="dxa"/>
          </w:tcPr>
          <w:p w14:paraId="15CE6392" w14:textId="184830E7" w:rsidR="00405E23" w:rsidRDefault="00405E23" w:rsidP="00C002B7">
            <w:pPr>
              <w:rPr>
                <w:lang w:val="en-CA"/>
              </w:rPr>
            </w:pPr>
            <w:r w:rsidRPr="00F376DF">
              <w:rPr>
                <w:lang w:val="en-CA"/>
              </w:rPr>
              <w:t>4856.6792</w:t>
            </w:r>
          </w:p>
        </w:tc>
        <w:tc>
          <w:tcPr>
            <w:tcW w:w="4409" w:type="dxa"/>
          </w:tcPr>
          <w:p w14:paraId="29CEA7C4" w14:textId="5375C7B7" w:rsidR="00405E23" w:rsidRDefault="00405E23" w:rsidP="00C002B7">
            <w:pPr>
              <w:rPr>
                <w:lang w:val="en-CA"/>
              </w:rPr>
            </w:pPr>
            <w:r w:rsidRPr="00F376DF">
              <w:rPr>
                <w:lang w:val="en-CA"/>
              </w:rPr>
              <w:t>4844.8728</w:t>
            </w:r>
          </w:p>
        </w:tc>
      </w:tr>
      <w:tr w:rsidR="00405E23" w14:paraId="719E26B0" w14:textId="77777777" w:rsidTr="00405E23">
        <w:trPr>
          <w:trHeight w:val="255"/>
        </w:trPr>
        <w:tc>
          <w:tcPr>
            <w:tcW w:w="1136" w:type="dxa"/>
          </w:tcPr>
          <w:p w14:paraId="27A463D8" w14:textId="5B3F2B71" w:rsidR="00405E23" w:rsidRDefault="00405E23" w:rsidP="00C002B7">
            <w:pPr>
              <w:rPr>
                <w:lang w:val="en-CA"/>
              </w:rPr>
            </w:pPr>
            <w:r>
              <w:rPr>
                <w:lang w:val="en-CA"/>
              </w:rPr>
              <w:t>PSNRY</w:t>
            </w:r>
          </w:p>
        </w:tc>
        <w:tc>
          <w:tcPr>
            <w:tcW w:w="4409" w:type="dxa"/>
          </w:tcPr>
          <w:p w14:paraId="689721BE" w14:textId="55A77D02" w:rsidR="00405E23" w:rsidRPr="00F376DF" w:rsidRDefault="00405E23" w:rsidP="00C002B7">
            <w:pPr>
              <w:rPr>
                <w:lang w:val="en-CA"/>
              </w:rPr>
            </w:pPr>
            <w:r w:rsidRPr="00F376DF">
              <w:rPr>
                <w:lang w:val="en-CA"/>
              </w:rPr>
              <w:t>36.760</w:t>
            </w:r>
          </w:p>
        </w:tc>
        <w:tc>
          <w:tcPr>
            <w:tcW w:w="4409" w:type="dxa"/>
          </w:tcPr>
          <w:p w14:paraId="08F672C8" w14:textId="64388544" w:rsidR="00405E23" w:rsidRPr="00F376DF" w:rsidRDefault="00405E23" w:rsidP="00C002B7">
            <w:pPr>
              <w:rPr>
                <w:lang w:val="en-CA"/>
              </w:rPr>
            </w:pPr>
            <w:r w:rsidRPr="00F376DF">
              <w:rPr>
                <w:lang w:val="en-CA"/>
              </w:rPr>
              <w:t>36.764</w:t>
            </w:r>
          </w:p>
        </w:tc>
      </w:tr>
      <w:tr w:rsidR="00405E23" w14:paraId="0F5EF3F2" w14:textId="77777777" w:rsidTr="00405E23">
        <w:trPr>
          <w:trHeight w:val="255"/>
        </w:trPr>
        <w:tc>
          <w:tcPr>
            <w:tcW w:w="1136" w:type="dxa"/>
          </w:tcPr>
          <w:p w14:paraId="2F8C2BEA" w14:textId="35A365A7" w:rsidR="00405E23" w:rsidRDefault="00405E23" w:rsidP="00C002B7">
            <w:pPr>
              <w:rPr>
                <w:lang w:val="en-CA"/>
              </w:rPr>
            </w:pPr>
            <w:r>
              <w:rPr>
                <w:lang w:val="en-CA"/>
              </w:rPr>
              <w:t>PSNRU</w:t>
            </w:r>
          </w:p>
        </w:tc>
        <w:tc>
          <w:tcPr>
            <w:tcW w:w="4409" w:type="dxa"/>
          </w:tcPr>
          <w:p w14:paraId="2F7D8ABF" w14:textId="554546C3" w:rsidR="00405E23" w:rsidRPr="00F376DF" w:rsidRDefault="00405E23" w:rsidP="00C002B7">
            <w:pPr>
              <w:rPr>
                <w:lang w:val="en-CA"/>
              </w:rPr>
            </w:pPr>
            <w:r w:rsidRPr="00F376DF">
              <w:rPr>
                <w:lang w:val="en-CA"/>
              </w:rPr>
              <w:t>42.423</w:t>
            </w:r>
          </w:p>
        </w:tc>
        <w:tc>
          <w:tcPr>
            <w:tcW w:w="4409" w:type="dxa"/>
          </w:tcPr>
          <w:p w14:paraId="7E4099F3" w14:textId="4FE8CB5E" w:rsidR="00405E23" w:rsidRPr="00F376DF" w:rsidRDefault="00405E23" w:rsidP="00C002B7">
            <w:pPr>
              <w:rPr>
                <w:lang w:val="en-CA"/>
              </w:rPr>
            </w:pPr>
            <w:r w:rsidRPr="00F376DF">
              <w:rPr>
                <w:lang w:val="en-CA"/>
              </w:rPr>
              <w:t>42.474</w:t>
            </w:r>
          </w:p>
        </w:tc>
      </w:tr>
      <w:tr w:rsidR="00405E23" w14:paraId="6750A7FA" w14:textId="77777777" w:rsidTr="00405E23">
        <w:trPr>
          <w:trHeight w:val="255"/>
        </w:trPr>
        <w:tc>
          <w:tcPr>
            <w:tcW w:w="1136" w:type="dxa"/>
          </w:tcPr>
          <w:p w14:paraId="16DF0052" w14:textId="1C492313" w:rsidR="00405E23" w:rsidRDefault="00405E23" w:rsidP="00C002B7">
            <w:pPr>
              <w:rPr>
                <w:lang w:val="en-CA"/>
              </w:rPr>
            </w:pPr>
            <w:r>
              <w:rPr>
                <w:lang w:val="en-CA"/>
              </w:rPr>
              <w:t>PSNRV</w:t>
            </w:r>
          </w:p>
        </w:tc>
        <w:tc>
          <w:tcPr>
            <w:tcW w:w="4409" w:type="dxa"/>
          </w:tcPr>
          <w:p w14:paraId="041C16D2" w14:textId="1184A1FE" w:rsidR="00405E23" w:rsidRPr="00F376DF" w:rsidRDefault="00405E23" w:rsidP="00C002B7">
            <w:pPr>
              <w:rPr>
                <w:lang w:val="en-CA"/>
              </w:rPr>
            </w:pPr>
            <w:r w:rsidRPr="00F376DF">
              <w:rPr>
                <w:lang w:val="en-CA"/>
              </w:rPr>
              <w:t>39.871</w:t>
            </w:r>
          </w:p>
        </w:tc>
        <w:tc>
          <w:tcPr>
            <w:tcW w:w="4409" w:type="dxa"/>
          </w:tcPr>
          <w:p w14:paraId="44A41F46" w14:textId="226F16DB" w:rsidR="00405E23" w:rsidRPr="00F376DF" w:rsidRDefault="00405E23" w:rsidP="00C002B7">
            <w:pPr>
              <w:rPr>
                <w:lang w:val="en-CA"/>
              </w:rPr>
            </w:pPr>
            <w:r w:rsidRPr="00F376DF">
              <w:rPr>
                <w:lang w:val="en-CA"/>
              </w:rPr>
              <w:t>39.892</w:t>
            </w:r>
          </w:p>
        </w:tc>
      </w:tr>
    </w:tbl>
    <w:p w14:paraId="26B5CC52" w14:textId="77777777" w:rsidR="00405E23" w:rsidRDefault="00405E23" w:rsidP="00C002B7">
      <w:pPr>
        <w:rPr>
          <w:lang w:val="en-CA"/>
        </w:rPr>
      </w:pPr>
    </w:p>
    <w:p w14:paraId="1ACC8C1A" w14:textId="05F94932" w:rsidR="00405E23" w:rsidRDefault="00FE103D" w:rsidP="00C002B7">
      <w:pPr>
        <w:rPr>
          <w:lang w:val="en-CA"/>
        </w:rPr>
      </w:pPr>
      <w:r>
        <w:rPr>
          <w:lang w:val="en-CA"/>
        </w:rPr>
        <w:t xml:space="preserve">As expected, PSNR values of both sequences are very similar. </w:t>
      </w:r>
      <w:r w:rsidR="00405E23">
        <w:rPr>
          <w:lang w:val="en-CA"/>
        </w:rPr>
        <w:t xml:space="preserve">Cube-4x3 appears to take </w:t>
      </w:r>
      <w:r w:rsidR="0062251B">
        <w:rPr>
          <w:lang w:val="en-CA"/>
        </w:rPr>
        <w:t>slightly lesser</w:t>
      </w:r>
      <w:r w:rsidR="00405E23">
        <w:rPr>
          <w:lang w:val="en-CA"/>
        </w:rPr>
        <w:t xml:space="preserve"> bitrate </w:t>
      </w:r>
      <w:r w:rsidR="0062251B">
        <w:rPr>
          <w:lang w:val="en-CA"/>
        </w:rPr>
        <w:t>than</w:t>
      </w:r>
      <w:r w:rsidR="00405E23">
        <w:rPr>
          <w:lang w:val="en-CA"/>
        </w:rPr>
        <w:t xml:space="preserve"> Cube-3x2, although it is </w:t>
      </w:r>
      <w:r>
        <w:rPr>
          <w:lang w:val="en-CA"/>
        </w:rPr>
        <w:t xml:space="preserve">still encoding all the black regions and has twice the number of pixels. It appears that there was some bitrate saved as a result of continuity, however those bits were spent on encoding all the black regions. It would be interesting to make following changes to the reference software to </w:t>
      </w:r>
      <w:r w:rsidR="009B240D">
        <w:rPr>
          <w:lang w:val="en-CA"/>
        </w:rPr>
        <w:t xml:space="preserve">observe </w:t>
      </w:r>
      <w:r w:rsidR="0062251B">
        <w:rPr>
          <w:lang w:val="en-CA"/>
        </w:rPr>
        <w:t xml:space="preserve">further </w:t>
      </w:r>
      <w:r w:rsidR="009B240D">
        <w:rPr>
          <w:lang w:val="en-CA"/>
        </w:rPr>
        <w:t>bitrate savings:</w:t>
      </w:r>
    </w:p>
    <w:p w14:paraId="5CE7571F" w14:textId="77777777" w:rsidR="009B240D" w:rsidRDefault="009B240D" w:rsidP="00C002B7">
      <w:pPr>
        <w:rPr>
          <w:lang w:val="en-CA"/>
        </w:rPr>
      </w:pPr>
    </w:p>
    <w:p w14:paraId="2F0A4A48" w14:textId="4A477380" w:rsidR="009B240D" w:rsidRDefault="009B240D" w:rsidP="009B240D">
      <w:pPr>
        <w:pStyle w:val="ListParagraph"/>
        <w:numPr>
          <w:ilvl w:val="0"/>
          <w:numId w:val="21"/>
        </w:numPr>
        <w:rPr>
          <w:lang w:val="en-CA"/>
        </w:rPr>
      </w:pPr>
      <w:r>
        <w:rPr>
          <w:lang w:val="en-CA"/>
        </w:rPr>
        <w:t>D</w:t>
      </w:r>
      <w:r w:rsidR="0062251B">
        <w:rPr>
          <w:lang w:val="en-CA"/>
        </w:rPr>
        <w:t>o not encode black areas</w:t>
      </w:r>
      <w:r>
        <w:rPr>
          <w:lang w:val="en-CA"/>
        </w:rPr>
        <w:t>.</w:t>
      </w:r>
    </w:p>
    <w:p w14:paraId="10426DB0" w14:textId="294B301B" w:rsidR="0062251B" w:rsidRDefault="009B240D" w:rsidP="0062251B">
      <w:pPr>
        <w:pStyle w:val="ListParagraph"/>
        <w:numPr>
          <w:ilvl w:val="0"/>
          <w:numId w:val="21"/>
        </w:numPr>
        <w:rPr>
          <w:lang w:val="en-CA"/>
        </w:rPr>
      </w:pPr>
      <w:r>
        <w:rPr>
          <w:lang w:val="en-CA"/>
        </w:rPr>
        <w:t xml:space="preserve">Fill black </w:t>
      </w:r>
      <w:r w:rsidR="00C73C86">
        <w:rPr>
          <w:lang w:val="en-CA"/>
        </w:rPr>
        <w:t>area</w:t>
      </w:r>
      <w:r>
        <w:rPr>
          <w:lang w:val="en-CA"/>
        </w:rPr>
        <w:t xml:space="preserve"> with rotated top and bottom faces to align with side faces. </w:t>
      </w:r>
      <w:r w:rsidR="0062251B">
        <w:rPr>
          <w:lang w:val="en-CA"/>
        </w:rPr>
        <w:t>Do not encode these regions, but u</w:t>
      </w:r>
      <w:r>
        <w:rPr>
          <w:lang w:val="en-CA"/>
        </w:rPr>
        <w:t xml:space="preserve">se this </w:t>
      </w:r>
      <w:r w:rsidR="00C73C86">
        <w:rPr>
          <w:lang w:val="en-CA"/>
        </w:rPr>
        <w:t xml:space="preserve">new </w:t>
      </w:r>
      <w:r>
        <w:rPr>
          <w:lang w:val="en-CA"/>
        </w:rPr>
        <w:t xml:space="preserve">picture for motion </w:t>
      </w:r>
      <w:r w:rsidR="0086090D">
        <w:rPr>
          <w:lang w:val="en-CA"/>
        </w:rPr>
        <w:t xml:space="preserve">estimation (and motion </w:t>
      </w:r>
      <w:r>
        <w:rPr>
          <w:lang w:val="en-CA"/>
        </w:rPr>
        <w:t>compensation</w:t>
      </w:r>
      <w:r w:rsidR="0086090D">
        <w:rPr>
          <w:lang w:val="en-CA"/>
        </w:rPr>
        <w:t xml:space="preserve"> for the decoder). T</w:t>
      </w:r>
      <w:r>
        <w:rPr>
          <w:lang w:val="en-CA"/>
        </w:rPr>
        <w:t xml:space="preserve">his way </w:t>
      </w:r>
      <w:r w:rsidR="0086090D">
        <w:rPr>
          <w:lang w:val="en-CA"/>
        </w:rPr>
        <w:t xml:space="preserve">motion of </w:t>
      </w:r>
      <w:r w:rsidR="0062251B">
        <w:rPr>
          <w:lang w:val="en-CA"/>
        </w:rPr>
        <w:t>an object going from a side face to top or bottom face will be captured. Extending this idea further,</w:t>
      </w:r>
      <w:r w:rsidR="0062251B" w:rsidRPr="0062251B">
        <w:rPr>
          <w:lang w:val="en-CA"/>
        </w:rPr>
        <w:t xml:space="preserve"> </w:t>
      </w:r>
      <w:r w:rsidR="0062251B">
        <w:rPr>
          <w:lang w:val="en-CA"/>
        </w:rPr>
        <w:t xml:space="preserve">there </w:t>
      </w:r>
      <w:r w:rsidR="0062251B" w:rsidRPr="0062251B">
        <w:rPr>
          <w:lang w:val="en-CA"/>
        </w:rPr>
        <w:t xml:space="preserve">is untapped continuity across leftmost side face and rightmost side face. </w:t>
      </w:r>
      <w:r w:rsidR="0086090D">
        <w:rPr>
          <w:lang w:val="en-CA"/>
        </w:rPr>
        <w:t>Therefore, i</w:t>
      </w:r>
      <w:r w:rsidR="0062251B" w:rsidRPr="0062251B">
        <w:rPr>
          <w:lang w:val="en-CA"/>
        </w:rPr>
        <w:t xml:space="preserve">nstead of using Cube-4x3 format, we can imagine </w:t>
      </w:r>
      <w:r w:rsidR="00C73C86">
        <w:rPr>
          <w:lang w:val="en-CA"/>
        </w:rPr>
        <w:t xml:space="preserve">using bigger reference frames in </w:t>
      </w:r>
      <w:r w:rsidR="0062251B" w:rsidRPr="0062251B">
        <w:rPr>
          <w:lang w:val="en-CA"/>
        </w:rPr>
        <w:t xml:space="preserve">Cube-6x3 format where </w:t>
      </w:r>
      <w:r w:rsidR="00C73C86">
        <w:rPr>
          <w:lang w:val="en-CA"/>
        </w:rPr>
        <w:t>rightmost face is placed to the left of leftmost face (and vice versa).</w:t>
      </w:r>
    </w:p>
    <w:p w14:paraId="143D34C4" w14:textId="44815413" w:rsidR="0062251B" w:rsidRDefault="0086090D" w:rsidP="0062251B">
      <w:pPr>
        <w:pStyle w:val="ListParagraph"/>
        <w:numPr>
          <w:ilvl w:val="0"/>
          <w:numId w:val="21"/>
        </w:numPr>
        <w:rPr>
          <w:lang w:val="en-CA"/>
        </w:rPr>
      </w:pPr>
      <w:r>
        <w:rPr>
          <w:lang w:val="en-CA"/>
        </w:rPr>
        <w:t>U</w:t>
      </w:r>
      <w:r w:rsidR="0062251B">
        <w:rPr>
          <w:lang w:val="en-CA"/>
        </w:rPr>
        <w:t>se rotated top and bottom faces for intra prediction</w:t>
      </w:r>
      <w:r>
        <w:rPr>
          <w:lang w:val="en-CA"/>
        </w:rPr>
        <w:t xml:space="preserve"> as well</w:t>
      </w:r>
      <w:r w:rsidR="0062251B">
        <w:rPr>
          <w:lang w:val="en-CA"/>
        </w:rPr>
        <w:t>.</w:t>
      </w:r>
    </w:p>
    <w:p w14:paraId="28AD127F" w14:textId="0E4AC30A" w:rsidR="00403599" w:rsidRPr="0034145D" w:rsidRDefault="00A96515" w:rsidP="0034145D">
      <w:pPr>
        <w:pStyle w:val="ListParagraph"/>
        <w:numPr>
          <w:ilvl w:val="0"/>
          <w:numId w:val="21"/>
        </w:numPr>
        <w:rPr>
          <w:lang w:val="en-CA"/>
        </w:rPr>
      </w:pPr>
      <w:r>
        <w:rPr>
          <w:lang w:val="en-CA"/>
        </w:rPr>
        <w:t xml:space="preserve">If we carefully look at cube boundaries, it appears that Cubes do not perfectly align, rather there is small overlap (same object appears on both sides of the cube boundary). </w:t>
      </w:r>
      <w:r w:rsidR="0034145D">
        <w:rPr>
          <w:lang w:val="en-CA"/>
        </w:rPr>
        <w:t>T</w:t>
      </w:r>
      <w:r>
        <w:rPr>
          <w:lang w:val="en-CA"/>
        </w:rPr>
        <w:t xml:space="preserve">his overlap </w:t>
      </w:r>
      <w:r w:rsidR="003C027B">
        <w:rPr>
          <w:lang w:val="en-CA"/>
        </w:rPr>
        <w:t xml:space="preserve">is </w:t>
      </w:r>
      <w:r>
        <w:rPr>
          <w:lang w:val="en-CA"/>
        </w:rPr>
        <w:t>expected to hurt compression performance</w:t>
      </w:r>
      <w:r w:rsidR="0034145D" w:rsidRPr="0034145D">
        <w:rPr>
          <w:lang w:val="en-CA"/>
        </w:rPr>
        <w:t xml:space="preserve"> </w:t>
      </w:r>
      <w:r w:rsidR="0034145D">
        <w:rPr>
          <w:lang w:val="en-CA"/>
        </w:rPr>
        <w:t>and therefore, an Equirectangular to Cube-3x2 algorithm that improves on aligning cube edges is desired. I</w:t>
      </w:r>
      <w:r w:rsidR="003C027B" w:rsidRPr="0034145D">
        <w:rPr>
          <w:lang w:val="en-CA"/>
        </w:rPr>
        <w:t>t is</w:t>
      </w:r>
      <w:r w:rsidR="0034145D">
        <w:rPr>
          <w:lang w:val="en-CA"/>
        </w:rPr>
        <w:t xml:space="preserve"> worth mentioning that</w:t>
      </w:r>
      <w:r w:rsidR="003C027B" w:rsidRPr="0034145D">
        <w:rPr>
          <w:lang w:val="en-CA"/>
        </w:rPr>
        <w:t xml:space="preserve"> </w:t>
      </w:r>
      <w:r w:rsidR="0034145D">
        <w:rPr>
          <w:lang w:val="en-CA"/>
        </w:rPr>
        <w:t>this misalignment is not</w:t>
      </w:r>
      <w:r w:rsidR="003C027B" w:rsidRPr="0034145D">
        <w:rPr>
          <w:lang w:val="en-CA"/>
        </w:rPr>
        <w:t xml:space="preserve"> noticeable in</w:t>
      </w:r>
      <w:r w:rsidR="0034145D" w:rsidRPr="0034145D">
        <w:rPr>
          <w:lang w:val="en-CA"/>
        </w:rPr>
        <w:t>side a</w:t>
      </w:r>
      <w:r w:rsidR="003C027B" w:rsidRPr="0034145D">
        <w:rPr>
          <w:lang w:val="en-CA"/>
        </w:rPr>
        <w:t xml:space="preserve"> 360-degree viewer because perspective </w:t>
      </w:r>
      <w:r w:rsidR="0034145D">
        <w:rPr>
          <w:lang w:val="en-CA"/>
        </w:rPr>
        <w:t>becomes</w:t>
      </w:r>
      <w:r w:rsidR="003C027B" w:rsidRPr="0034145D">
        <w:rPr>
          <w:lang w:val="en-CA"/>
        </w:rPr>
        <w:t xml:space="preserve"> different</w:t>
      </w:r>
      <w:r w:rsidR="0034145D">
        <w:rPr>
          <w:lang w:val="en-CA"/>
        </w:rPr>
        <w:t>.</w:t>
      </w:r>
      <w:r w:rsidRPr="0034145D">
        <w:rPr>
          <w:lang w:val="en-CA"/>
        </w:rPr>
        <w:t xml:space="preserve"> </w:t>
      </w:r>
    </w:p>
    <w:p w14:paraId="4A013EF7" w14:textId="210252F3" w:rsidR="008B69A4" w:rsidRPr="005E3F9A" w:rsidRDefault="008B69A4" w:rsidP="008B69A4">
      <w:pPr>
        <w:pStyle w:val="Heading1"/>
        <w:tabs>
          <w:tab w:val="left" w:pos="360"/>
          <w:tab w:val="left" w:pos="720"/>
          <w:tab w:val="left" w:pos="1080"/>
          <w:tab w:val="left" w:pos="1440"/>
        </w:tabs>
        <w:overflowPunct w:val="0"/>
        <w:autoSpaceDE w:val="0"/>
        <w:autoSpaceDN w:val="0"/>
        <w:adjustRightInd w:val="0"/>
        <w:ind w:left="360" w:hanging="360"/>
        <w:jc w:val="left"/>
        <w:textAlignment w:val="baseline"/>
      </w:pPr>
      <w:r w:rsidRPr="005E3F9A">
        <w:t>Copyright information</w:t>
      </w:r>
    </w:p>
    <w:p w14:paraId="4C479C45" w14:textId="274DD3F4" w:rsidR="00B3327E" w:rsidRDefault="00B3327E" w:rsidP="00B3327E">
      <w:r>
        <w:t>The proposed content remains a property of GoPro and Kolor. Content copyrights are as follows:</w:t>
      </w:r>
    </w:p>
    <w:p w14:paraId="7242ECA3" w14:textId="1B2B836F" w:rsidR="00B3327E" w:rsidRDefault="00B3327E" w:rsidP="00B3327E">
      <w:pPr>
        <w:numPr>
          <w:ilvl w:val="0"/>
          <w:numId w:val="9"/>
        </w:numPr>
      </w:pPr>
      <w:r>
        <w:t>Abyss Great Shark: Copyright George Probst, GoPro and Kolor.</w:t>
      </w:r>
    </w:p>
    <w:p w14:paraId="0C7D26CC" w14:textId="7F18C178" w:rsidR="00B3327E" w:rsidRDefault="00B3327E" w:rsidP="00B3327E">
      <w:pPr>
        <w:numPr>
          <w:ilvl w:val="0"/>
          <w:numId w:val="9"/>
        </w:numPr>
      </w:pPr>
      <w:r>
        <w:t>All other videos: Copyright GoPro and Kolor.</w:t>
      </w:r>
    </w:p>
    <w:p w14:paraId="38462412" w14:textId="77777777" w:rsidR="00B3327E" w:rsidRDefault="00B3327E" w:rsidP="00B3327E"/>
    <w:p w14:paraId="75E296B6" w14:textId="77777777" w:rsidR="00B3327E" w:rsidRDefault="00B3327E" w:rsidP="00B3327E">
      <w:r>
        <w:t>The following uses are allowed for the proposed sequences:</w:t>
      </w:r>
    </w:p>
    <w:p w14:paraId="10BCAB99" w14:textId="6BCC7332" w:rsidR="00B3327E" w:rsidRDefault="00B3327E" w:rsidP="00B3327E">
      <w:pPr>
        <w:numPr>
          <w:ilvl w:val="0"/>
          <w:numId w:val="11"/>
        </w:numPr>
      </w:pPr>
      <w:r>
        <w:t>Can be published in technical papers, played at technology research and development events.</w:t>
      </w:r>
    </w:p>
    <w:p w14:paraId="310FBA37" w14:textId="65866420" w:rsidR="00B3327E" w:rsidRDefault="00B3327E" w:rsidP="00B3327E">
      <w:pPr>
        <w:numPr>
          <w:ilvl w:val="0"/>
          <w:numId w:val="11"/>
        </w:numPr>
      </w:pPr>
      <w:r>
        <w:t>Can be used by Standards committees. (e.g., ITU, MPEG, VQEG,).</w:t>
      </w:r>
    </w:p>
    <w:p w14:paraId="43679B35" w14:textId="77777777" w:rsidR="00B3327E" w:rsidRDefault="00B3327E" w:rsidP="00B3327E"/>
    <w:p w14:paraId="78BA282D" w14:textId="77777777" w:rsidR="00B3327E" w:rsidRDefault="00B3327E" w:rsidP="00B3327E">
      <w:r>
        <w:t>The following uses are not allowed for the proposed sequences:</w:t>
      </w:r>
    </w:p>
    <w:p w14:paraId="18A44414" w14:textId="6BE0DC51" w:rsidR="00B3327E" w:rsidRDefault="00B3327E" w:rsidP="00B3327E">
      <w:pPr>
        <w:numPr>
          <w:ilvl w:val="0"/>
          <w:numId w:val="13"/>
        </w:numPr>
      </w:pPr>
      <w:r>
        <w:t>Do not publish snapshots in product brochures.</w:t>
      </w:r>
    </w:p>
    <w:p w14:paraId="70D4854F" w14:textId="6115BBF5" w:rsidR="00B3327E" w:rsidRDefault="00B3327E" w:rsidP="00B3327E">
      <w:pPr>
        <w:numPr>
          <w:ilvl w:val="0"/>
          <w:numId w:val="13"/>
        </w:numPr>
      </w:pPr>
      <w:r>
        <w:t>Do not use video for marketing purposes</w:t>
      </w:r>
    </w:p>
    <w:p w14:paraId="240B23EF" w14:textId="19D87EA6" w:rsidR="00B3327E" w:rsidRDefault="00B3327E" w:rsidP="00B3327E">
      <w:pPr>
        <w:numPr>
          <w:ilvl w:val="0"/>
          <w:numId w:val="13"/>
        </w:numPr>
      </w:pPr>
      <w:r>
        <w:t>Do not redistribute video with a commercial product.</w:t>
      </w:r>
    </w:p>
    <w:p w14:paraId="5A6E4198" w14:textId="217F5536" w:rsidR="00B3327E" w:rsidRDefault="00B3327E" w:rsidP="00B3327E">
      <w:pPr>
        <w:numPr>
          <w:ilvl w:val="0"/>
          <w:numId w:val="13"/>
        </w:numPr>
      </w:pPr>
      <w:r>
        <w:t>Do not use in television shows, commercials, or movies.</w:t>
      </w:r>
    </w:p>
    <w:p w14:paraId="5AA1DFBF" w14:textId="30F0BF8A" w:rsidR="00EE2101" w:rsidRDefault="00EE2101" w:rsidP="00EE2101">
      <w:pPr>
        <w:pStyle w:val="Heading1"/>
        <w:tabs>
          <w:tab w:val="left" w:pos="360"/>
          <w:tab w:val="left" w:pos="720"/>
          <w:tab w:val="left" w:pos="1080"/>
          <w:tab w:val="left" w:pos="1440"/>
        </w:tabs>
        <w:overflowPunct w:val="0"/>
        <w:autoSpaceDE w:val="0"/>
        <w:autoSpaceDN w:val="0"/>
        <w:adjustRightInd w:val="0"/>
        <w:jc w:val="left"/>
        <w:textAlignment w:val="baseline"/>
      </w:pPr>
      <w:r>
        <w:t>Sequences</w:t>
      </w:r>
    </w:p>
    <w:p w14:paraId="2D130ACF" w14:textId="77777777" w:rsidR="00EE2101" w:rsidRPr="00EE2101" w:rsidRDefault="00EE2101" w:rsidP="00EE2101"/>
    <w:tbl>
      <w:tblPr>
        <w:tblW w:w="8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5"/>
      </w:tblGrid>
      <w:tr w:rsidR="00FD4C4B" w14:paraId="494D1C2E" w14:textId="77777777" w:rsidTr="00FD4C4B">
        <w:trPr>
          <w:trHeight w:val="4447"/>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CE1A222" w14:textId="77777777" w:rsidR="00FD4C4B" w:rsidRDefault="00FD4C4B" w:rsidP="008D26FE">
            <w:pPr>
              <w:tabs>
                <w:tab w:val="left" w:pos="513"/>
              </w:tabs>
              <w:jc w:val="center"/>
              <w:rPr>
                <w:lang w:val="en-CA"/>
              </w:rPr>
            </w:pPr>
          </w:p>
          <w:p w14:paraId="59BA6E7C" w14:textId="77777777" w:rsidR="00EE2101" w:rsidRDefault="00EE2101" w:rsidP="008D26FE">
            <w:pPr>
              <w:tabs>
                <w:tab w:val="left" w:pos="513"/>
              </w:tabs>
              <w:jc w:val="center"/>
              <w:rPr>
                <w:lang w:val="en-CA"/>
              </w:rPr>
            </w:pPr>
            <w:r w:rsidRPr="000F4DCE">
              <w:rPr>
                <w:lang w:val="en-CA"/>
              </w:rPr>
              <w:t>abyss_great_shark_vr_30p_3840x1920.yuv</w:t>
            </w:r>
          </w:p>
          <w:p w14:paraId="2159DE02" w14:textId="77777777" w:rsidR="00FD4C4B" w:rsidRDefault="00FD4C4B" w:rsidP="008D26FE">
            <w:pPr>
              <w:tabs>
                <w:tab w:val="left" w:pos="513"/>
              </w:tabs>
              <w:jc w:val="center"/>
              <w:rPr>
                <w:lang w:val="en-CA"/>
              </w:rPr>
            </w:pPr>
          </w:p>
          <w:p w14:paraId="602D7478" w14:textId="5F99D07E" w:rsidR="00EE2101" w:rsidRDefault="00FD4C4B" w:rsidP="008D26FE">
            <w:pPr>
              <w:tabs>
                <w:tab w:val="left" w:pos="513"/>
              </w:tabs>
              <w:jc w:val="center"/>
              <w:rPr>
                <w:lang w:val="en-CA"/>
              </w:rPr>
            </w:pPr>
            <w:r>
              <w:rPr>
                <w:noProof/>
              </w:rPr>
              <w:drawing>
                <wp:inline distT="0" distB="0" distL="0" distR="0" wp14:anchorId="2AE052CF" wp14:editId="5651D83E">
                  <wp:extent cx="4996815" cy="249872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byss_great_shark_vr_30p_3840x1920.jpg"/>
                          <pic:cNvPicPr/>
                        </pic:nvPicPr>
                        <pic:blipFill>
                          <a:blip r:embed="rId15">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2AA1A56E" w14:textId="77777777" w:rsidR="00EE2101" w:rsidRPr="000F4DCE" w:rsidRDefault="00EE2101" w:rsidP="008D26FE">
            <w:pPr>
              <w:tabs>
                <w:tab w:val="left" w:pos="513"/>
              </w:tabs>
              <w:jc w:val="center"/>
              <w:rPr>
                <w:lang w:val="en-CA"/>
              </w:rPr>
            </w:pPr>
          </w:p>
        </w:tc>
      </w:tr>
      <w:tr w:rsidR="00FD4C4B" w14:paraId="782F596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715C380" w14:textId="77777777" w:rsidR="00FD4C4B" w:rsidRDefault="00FD4C4B" w:rsidP="008D26FE">
            <w:pPr>
              <w:tabs>
                <w:tab w:val="left" w:pos="513"/>
              </w:tabs>
              <w:jc w:val="center"/>
              <w:rPr>
                <w:lang w:val="en-CA"/>
              </w:rPr>
            </w:pPr>
          </w:p>
          <w:p w14:paraId="4ADA0F3D" w14:textId="77777777" w:rsidR="00EE2101" w:rsidRDefault="00EE2101" w:rsidP="008D26FE">
            <w:pPr>
              <w:tabs>
                <w:tab w:val="left" w:pos="513"/>
              </w:tabs>
              <w:jc w:val="center"/>
              <w:rPr>
                <w:lang w:val="en-CA"/>
              </w:rPr>
            </w:pPr>
            <w:r w:rsidRPr="000F4DCE">
              <w:rPr>
                <w:lang w:val="en-CA"/>
              </w:rPr>
              <w:t>ballooning_vr_25p_3840x2160.yuv</w:t>
            </w:r>
          </w:p>
          <w:p w14:paraId="38F9D47A" w14:textId="77777777" w:rsidR="00FD4C4B" w:rsidRDefault="00FD4C4B" w:rsidP="008D26FE">
            <w:pPr>
              <w:tabs>
                <w:tab w:val="left" w:pos="513"/>
              </w:tabs>
              <w:jc w:val="center"/>
              <w:rPr>
                <w:lang w:val="en-CA"/>
              </w:rPr>
            </w:pPr>
          </w:p>
          <w:p w14:paraId="2A87635D" w14:textId="0C16F2F5" w:rsidR="00EE2101" w:rsidRDefault="00FD4C4B" w:rsidP="008D26FE">
            <w:pPr>
              <w:tabs>
                <w:tab w:val="left" w:pos="513"/>
              </w:tabs>
              <w:jc w:val="center"/>
              <w:rPr>
                <w:lang w:val="en-CA"/>
              </w:rPr>
            </w:pPr>
            <w:r>
              <w:rPr>
                <w:noProof/>
              </w:rPr>
              <w:drawing>
                <wp:inline distT="0" distB="0" distL="0" distR="0" wp14:anchorId="67734CAF" wp14:editId="200245BE">
                  <wp:extent cx="4996815" cy="2810510"/>
                  <wp:effectExtent l="0" t="0" r="6985"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allooning_vr_25p_3840x2160.jpg"/>
                          <pic:cNvPicPr/>
                        </pic:nvPicPr>
                        <pic:blipFill>
                          <a:blip r:embed="rId16">
                            <a:extLst>
                              <a:ext uri="{28A0092B-C50C-407E-A947-70E740481C1C}">
                                <a14:useLocalDpi xmlns:a14="http://schemas.microsoft.com/office/drawing/2010/main" val="0"/>
                              </a:ext>
                            </a:extLst>
                          </a:blip>
                          <a:stretch>
                            <a:fillRect/>
                          </a:stretch>
                        </pic:blipFill>
                        <pic:spPr>
                          <a:xfrm>
                            <a:off x="0" y="0"/>
                            <a:ext cx="4996815" cy="2810510"/>
                          </a:xfrm>
                          <a:prstGeom prst="rect">
                            <a:avLst/>
                          </a:prstGeom>
                        </pic:spPr>
                      </pic:pic>
                    </a:graphicData>
                  </a:graphic>
                </wp:inline>
              </w:drawing>
            </w:r>
          </w:p>
          <w:p w14:paraId="2E3EF916" w14:textId="77777777" w:rsidR="00EE2101" w:rsidRPr="000F4DCE" w:rsidRDefault="00EE2101" w:rsidP="008D26FE">
            <w:pPr>
              <w:tabs>
                <w:tab w:val="left" w:pos="513"/>
              </w:tabs>
              <w:jc w:val="center"/>
              <w:rPr>
                <w:lang w:val="en-CA"/>
              </w:rPr>
            </w:pPr>
          </w:p>
        </w:tc>
      </w:tr>
      <w:tr w:rsidR="00FD4C4B" w14:paraId="15E557A7"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3591107" w14:textId="77777777" w:rsidR="00FD4C4B" w:rsidRDefault="00FD4C4B" w:rsidP="008D26FE">
            <w:pPr>
              <w:tabs>
                <w:tab w:val="left" w:pos="513"/>
              </w:tabs>
              <w:jc w:val="center"/>
              <w:rPr>
                <w:lang w:val="en-CA"/>
              </w:rPr>
            </w:pPr>
          </w:p>
          <w:p w14:paraId="26FBB636" w14:textId="77777777" w:rsidR="00EE2101" w:rsidRDefault="00EE2101" w:rsidP="008D26FE">
            <w:pPr>
              <w:tabs>
                <w:tab w:val="left" w:pos="513"/>
              </w:tabs>
              <w:jc w:val="center"/>
              <w:rPr>
                <w:lang w:val="en-CA"/>
              </w:rPr>
            </w:pPr>
            <w:r w:rsidRPr="00C84ED8">
              <w:rPr>
                <w:lang w:val="en-CA"/>
              </w:rPr>
              <w:t>bicyclist_vr_25p_3840x1920.yuv</w:t>
            </w:r>
          </w:p>
          <w:p w14:paraId="6AEF2909" w14:textId="77777777" w:rsidR="00FD4C4B" w:rsidRDefault="00FD4C4B" w:rsidP="008D26FE">
            <w:pPr>
              <w:tabs>
                <w:tab w:val="left" w:pos="513"/>
              </w:tabs>
              <w:jc w:val="center"/>
              <w:rPr>
                <w:lang w:val="en-CA"/>
              </w:rPr>
            </w:pPr>
          </w:p>
          <w:p w14:paraId="2189FDC6" w14:textId="2A75A94C" w:rsidR="00EE2101" w:rsidRDefault="00FD4C4B" w:rsidP="008D26FE">
            <w:pPr>
              <w:tabs>
                <w:tab w:val="left" w:pos="513"/>
              </w:tabs>
              <w:jc w:val="center"/>
              <w:rPr>
                <w:lang w:val="en-CA"/>
              </w:rPr>
            </w:pPr>
            <w:r>
              <w:rPr>
                <w:noProof/>
              </w:rPr>
              <w:drawing>
                <wp:inline distT="0" distB="0" distL="0" distR="0" wp14:anchorId="7EEC970E" wp14:editId="31CE2748">
                  <wp:extent cx="4996815" cy="2498725"/>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cyclist_vr_25p_3840x1920.jpg"/>
                          <pic:cNvPicPr/>
                        </pic:nvPicPr>
                        <pic:blipFill>
                          <a:blip r:embed="rId17">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4B851DFB" w14:textId="77777777" w:rsidR="00EE2101" w:rsidRPr="000F4DCE" w:rsidRDefault="00EE2101" w:rsidP="008D26FE">
            <w:pPr>
              <w:tabs>
                <w:tab w:val="left" w:pos="513"/>
              </w:tabs>
              <w:jc w:val="center"/>
              <w:rPr>
                <w:lang w:val="en-CA"/>
              </w:rPr>
            </w:pPr>
          </w:p>
        </w:tc>
      </w:tr>
      <w:tr w:rsidR="00FD4C4B" w14:paraId="6E0102BB"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4CC5B419" w14:textId="77777777" w:rsidR="00FD4C4B" w:rsidRDefault="00FD4C4B" w:rsidP="008D26FE">
            <w:pPr>
              <w:tabs>
                <w:tab w:val="left" w:pos="513"/>
              </w:tabs>
              <w:jc w:val="center"/>
              <w:rPr>
                <w:lang w:val="en-CA"/>
              </w:rPr>
            </w:pPr>
          </w:p>
          <w:p w14:paraId="45D96BB2" w14:textId="77777777" w:rsidR="00EE2101" w:rsidRDefault="00EE2101" w:rsidP="008D26FE">
            <w:pPr>
              <w:tabs>
                <w:tab w:val="left" w:pos="513"/>
              </w:tabs>
              <w:jc w:val="center"/>
              <w:rPr>
                <w:lang w:val="en-CA"/>
              </w:rPr>
            </w:pPr>
            <w:r w:rsidRPr="00C84ED8">
              <w:rPr>
                <w:lang w:val="en-CA"/>
              </w:rPr>
              <w:t>glacier_vr_24p_3840x1920.yuv</w:t>
            </w:r>
          </w:p>
          <w:p w14:paraId="4105728A" w14:textId="77777777" w:rsidR="00EE2101" w:rsidRDefault="00EE2101" w:rsidP="008D26FE">
            <w:pPr>
              <w:tabs>
                <w:tab w:val="left" w:pos="513"/>
              </w:tabs>
              <w:jc w:val="center"/>
              <w:rPr>
                <w:lang w:val="en-CA"/>
              </w:rPr>
            </w:pPr>
          </w:p>
          <w:p w14:paraId="579B03BD" w14:textId="0E5B0239" w:rsidR="00FD4C4B" w:rsidRDefault="00FD4C4B" w:rsidP="008D26FE">
            <w:pPr>
              <w:tabs>
                <w:tab w:val="left" w:pos="513"/>
              </w:tabs>
              <w:jc w:val="center"/>
              <w:rPr>
                <w:lang w:val="en-CA"/>
              </w:rPr>
            </w:pPr>
            <w:r>
              <w:rPr>
                <w:noProof/>
              </w:rPr>
              <w:drawing>
                <wp:inline distT="0" distB="0" distL="0" distR="0" wp14:anchorId="54710EA9" wp14:editId="4E4638C4">
                  <wp:extent cx="4996815" cy="2498725"/>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lacier_vr_24p_3840x1920.jpg"/>
                          <pic:cNvPicPr/>
                        </pic:nvPicPr>
                        <pic:blipFill>
                          <a:blip r:embed="rId18">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1A60572B" w14:textId="77777777" w:rsidR="00EE2101" w:rsidRPr="000F4DCE" w:rsidRDefault="00EE2101" w:rsidP="008D26FE">
            <w:pPr>
              <w:tabs>
                <w:tab w:val="left" w:pos="513"/>
              </w:tabs>
              <w:jc w:val="center"/>
              <w:rPr>
                <w:lang w:val="en-CA"/>
              </w:rPr>
            </w:pPr>
          </w:p>
        </w:tc>
      </w:tr>
      <w:tr w:rsidR="00FD4C4B" w14:paraId="2D81C42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76FCA472" w14:textId="77777777" w:rsidR="00FD4C4B" w:rsidRDefault="00FD4C4B" w:rsidP="008D26FE">
            <w:pPr>
              <w:tabs>
                <w:tab w:val="left" w:pos="513"/>
              </w:tabs>
              <w:jc w:val="center"/>
              <w:rPr>
                <w:lang w:val="en-CA"/>
              </w:rPr>
            </w:pPr>
          </w:p>
          <w:p w14:paraId="09080109" w14:textId="77777777" w:rsidR="00EE2101" w:rsidRDefault="00EE2101" w:rsidP="008D26FE">
            <w:pPr>
              <w:tabs>
                <w:tab w:val="left" w:pos="513"/>
              </w:tabs>
              <w:jc w:val="center"/>
              <w:rPr>
                <w:lang w:val="en-CA"/>
              </w:rPr>
            </w:pPr>
            <w:r w:rsidRPr="00C84ED8">
              <w:rPr>
                <w:lang w:val="en-CA"/>
              </w:rPr>
              <w:t>paramotor_training_vr_25p_3840x1920.yuv</w:t>
            </w:r>
          </w:p>
          <w:p w14:paraId="131C7523" w14:textId="77777777" w:rsidR="00EE2101" w:rsidRDefault="00EE2101" w:rsidP="008D26FE">
            <w:pPr>
              <w:tabs>
                <w:tab w:val="left" w:pos="513"/>
              </w:tabs>
              <w:jc w:val="center"/>
              <w:rPr>
                <w:lang w:val="en-CA"/>
              </w:rPr>
            </w:pPr>
          </w:p>
          <w:p w14:paraId="553DA32C" w14:textId="6836DE4F" w:rsidR="00FD4C4B" w:rsidRDefault="00082C65" w:rsidP="008D26FE">
            <w:pPr>
              <w:tabs>
                <w:tab w:val="left" w:pos="513"/>
              </w:tabs>
              <w:jc w:val="center"/>
              <w:rPr>
                <w:lang w:val="en-CA"/>
              </w:rPr>
            </w:pPr>
            <w:r>
              <w:rPr>
                <w:noProof/>
              </w:rPr>
              <w:drawing>
                <wp:inline distT="0" distB="0" distL="0" distR="0" wp14:anchorId="1BFB6C7F" wp14:editId="34ADFA7B">
                  <wp:extent cx="4996815" cy="2498725"/>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aramotor_training_vr_25p_3840x1920.jpg"/>
                          <pic:cNvPicPr/>
                        </pic:nvPicPr>
                        <pic:blipFill>
                          <a:blip r:embed="rId19">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37D2AD08" w14:textId="77777777" w:rsidR="00EE2101" w:rsidRPr="000F4DCE" w:rsidRDefault="00EE2101" w:rsidP="008D26FE">
            <w:pPr>
              <w:tabs>
                <w:tab w:val="left" w:pos="513"/>
              </w:tabs>
              <w:jc w:val="center"/>
              <w:rPr>
                <w:lang w:val="en-CA"/>
              </w:rPr>
            </w:pPr>
          </w:p>
        </w:tc>
      </w:tr>
      <w:tr w:rsidR="00FD4C4B" w14:paraId="5DE2EE6D"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116EFE5A" w14:textId="77777777" w:rsidR="00082C65" w:rsidRDefault="00082C65" w:rsidP="008D26FE">
            <w:pPr>
              <w:tabs>
                <w:tab w:val="left" w:pos="513"/>
              </w:tabs>
              <w:jc w:val="center"/>
              <w:rPr>
                <w:lang w:val="en-CA"/>
              </w:rPr>
            </w:pPr>
          </w:p>
          <w:p w14:paraId="45C68267" w14:textId="77777777" w:rsidR="00EE2101" w:rsidRDefault="00EE2101" w:rsidP="008D26FE">
            <w:pPr>
              <w:tabs>
                <w:tab w:val="left" w:pos="513"/>
              </w:tabs>
              <w:jc w:val="center"/>
              <w:rPr>
                <w:lang w:val="en-CA"/>
              </w:rPr>
            </w:pPr>
            <w:r w:rsidRPr="00C84ED8">
              <w:rPr>
                <w:lang w:val="en-CA"/>
              </w:rPr>
              <w:t>skateboarding_vr_60p_4096x2048.yuv</w:t>
            </w:r>
          </w:p>
          <w:p w14:paraId="6B857638" w14:textId="77777777" w:rsidR="00EE2101" w:rsidRDefault="00EE2101" w:rsidP="008D26FE">
            <w:pPr>
              <w:tabs>
                <w:tab w:val="left" w:pos="513"/>
              </w:tabs>
              <w:jc w:val="center"/>
              <w:rPr>
                <w:lang w:val="en-CA"/>
              </w:rPr>
            </w:pPr>
          </w:p>
          <w:p w14:paraId="6A2088FA" w14:textId="466DA3FA" w:rsidR="00082C65" w:rsidRDefault="00082C65" w:rsidP="008D26FE">
            <w:pPr>
              <w:tabs>
                <w:tab w:val="left" w:pos="513"/>
              </w:tabs>
              <w:jc w:val="center"/>
              <w:rPr>
                <w:lang w:val="en-CA"/>
              </w:rPr>
            </w:pPr>
            <w:r>
              <w:rPr>
                <w:noProof/>
              </w:rPr>
              <w:drawing>
                <wp:inline distT="0" distB="0" distL="0" distR="0" wp14:anchorId="77388D5A" wp14:editId="29FCD2A6">
                  <wp:extent cx="4996815" cy="2498725"/>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kateboarding_vr_60p_4096x2048.jpg"/>
                          <pic:cNvPicPr/>
                        </pic:nvPicPr>
                        <pic:blipFill>
                          <a:blip r:embed="rId20">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664E3E2A" w14:textId="77777777" w:rsidR="00EE2101" w:rsidRPr="000F4DCE" w:rsidRDefault="00EE2101" w:rsidP="008D26FE">
            <w:pPr>
              <w:tabs>
                <w:tab w:val="left" w:pos="513"/>
              </w:tabs>
              <w:jc w:val="center"/>
              <w:rPr>
                <w:lang w:val="en-CA"/>
              </w:rPr>
            </w:pPr>
          </w:p>
        </w:tc>
      </w:tr>
      <w:tr w:rsidR="00FD4C4B" w14:paraId="5C4090F5"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329E57F" w14:textId="77777777" w:rsidR="00082C65" w:rsidRDefault="00082C65" w:rsidP="008D26FE">
            <w:pPr>
              <w:tabs>
                <w:tab w:val="left" w:pos="513"/>
              </w:tabs>
              <w:jc w:val="center"/>
              <w:rPr>
                <w:lang w:val="en-CA"/>
              </w:rPr>
            </w:pPr>
          </w:p>
          <w:p w14:paraId="7A152326" w14:textId="77777777" w:rsidR="00EE2101" w:rsidRDefault="00EE2101" w:rsidP="008D26FE">
            <w:pPr>
              <w:tabs>
                <w:tab w:val="left" w:pos="513"/>
              </w:tabs>
              <w:jc w:val="center"/>
              <w:rPr>
                <w:lang w:val="en-CA"/>
              </w:rPr>
            </w:pPr>
            <w:r w:rsidRPr="00C84ED8">
              <w:rPr>
                <w:lang w:val="en-CA"/>
              </w:rPr>
              <w:t>ski_downhill_vr_30p_3840x2160.yuv</w:t>
            </w:r>
          </w:p>
          <w:p w14:paraId="17F25CB9" w14:textId="77777777" w:rsidR="00EE2101" w:rsidRDefault="00EE2101" w:rsidP="008D26FE">
            <w:pPr>
              <w:tabs>
                <w:tab w:val="left" w:pos="513"/>
              </w:tabs>
              <w:jc w:val="center"/>
              <w:rPr>
                <w:lang w:val="en-CA"/>
              </w:rPr>
            </w:pPr>
          </w:p>
          <w:p w14:paraId="59562602" w14:textId="7ACF1563" w:rsidR="00082C65" w:rsidRDefault="00082C65" w:rsidP="008D26FE">
            <w:pPr>
              <w:tabs>
                <w:tab w:val="left" w:pos="513"/>
              </w:tabs>
              <w:jc w:val="center"/>
              <w:rPr>
                <w:lang w:val="en-CA"/>
              </w:rPr>
            </w:pPr>
            <w:r>
              <w:rPr>
                <w:noProof/>
              </w:rPr>
              <w:drawing>
                <wp:inline distT="0" distB="0" distL="0" distR="0" wp14:anchorId="75747DFC" wp14:editId="33477ED4">
                  <wp:extent cx="4996815" cy="2810510"/>
                  <wp:effectExtent l="0" t="0" r="6985"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ki_downhill_vr_30p_3840x2160.jpg"/>
                          <pic:cNvPicPr/>
                        </pic:nvPicPr>
                        <pic:blipFill>
                          <a:blip r:embed="rId21">
                            <a:extLst>
                              <a:ext uri="{28A0092B-C50C-407E-A947-70E740481C1C}">
                                <a14:useLocalDpi xmlns:a14="http://schemas.microsoft.com/office/drawing/2010/main" val="0"/>
                              </a:ext>
                            </a:extLst>
                          </a:blip>
                          <a:stretch>
                            <a:fillRect/>
                          </a:stretch>
                        </pic:blipFill>
                        <pic:spPr>
                          <a:xfrm>
                            <a:off x="0" y="0"/>
                            <a:ext cx="4996815" cy="2810510"/>
                          </a:xfrm>
                          <a:prstGeom prst="rect">
                            <a:avLst/>
                          </a:prstGeom>
                        </pic:spPr>
                      </pic:pic>
                    </a:graphicData>
                  </a:graphic>
                </wp:inline>
              </w:drawing>
            </w:r>
          </w:p>
          <w:p w14:paraId="65E1C474" w14:textId="77777777" w:rsidR="00EE2101" w:rsidRPr="000F4DCE" w:rsidRDefault="00EE2101" w:rsidP="008D26FE">
            <w:pPr>
              <w:tabs>
                <w:tab w:val="left" w:pos="513"/>
              </w:tabs>
              <w:jc w:val="center"/>
              <w:rPr>
                <w:lang w:val="en-CA"/>
              </w:rPr>
            </w:pPr>
          </w:p>
        </w:tc>
      </w:tr>
      <w:tr w:rsidR="00FD4C4B" w14:paraId="34390DE3"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58D962FB" w14:textId="77777777" w:rsidR="00082C65" w:rsidRDefault="00082C65" w:rsidP="008D26FE">
            <w:pPr>
              <w:tabs>
                <w:tab w:val="left" w:pos="513"/>
              </w:tabs>
              <w:jc w:val="center"/>
              <w:rPr>
                <w:lang w:val="en-CA"/>
              </w:rPr>
            </w:pPr>
          </w:p>
          <w:p w14:paraId="47DBD8AF" w14:textId="77777777" w:rsidR="00EE2101" w:rsidRDefault="00EE2101" w:rsidP="008D26FE">
            <w:pPr>
              <w:tabs>
                <w:tab w:val="left" w:pos="513"/>
              </w:tabs>
              <w:jc w:val="center"/>
              <w:rPr>
                <w:lang w:val="en-CA"/>
              </w:rPr>
            </w:pPr>
            <w:r w:rsidRPr="00C84ED8">
              <w:rPr>
                <w:lang w:val="en-CA"/>
              </w:rPr>
              <w:t>timelapse_basejump_vr_25p_3840x1920.yuv</w:t>
            </w:r>
          </w:p>
          <w:p w14:paraId="5814833F" w14:textId="77777777" w:rsidR="00EE2101" w:rsidRDefault="00EE2101" w:rsidP="008D26FE">
            <w:pPr>
              <w:tabs>
                <w:tab w:val="left" w:pos="513"/>
              </w:tabs>
              <w:jc w:val="center"/>
              <w:rPr>
                <w:lang w:val="en-CA"/>
              </w:rPr>
            </w:pPr>
          </w:p>
          <w:p w14:paraId="26B71A77" w14:textId="7B4476CE" w:rsidR="00082C65" w:rsidRDefault="00082C65" w:rsidP="008D26FE">
            <w:pPr>
              <w:tabs>
                <w:tab w:val="left" w:pos="513"/>
              </w:tabs>
              <w:jc w:val="center"/>
              <w:rPr>
                <w:lang w:val="en-CA"/>
              </w:rPr>
            </w:pPr>
            <w:r>
              <w:rPr>
                <w:noProof/>
              </w:rPr>
              <w:drawing>
                <wp:inline distT="0" distB="0" distL="0" distR="0" wp14:anchorId="0C8EBA45" wp14:editId="7685299D">
                  <wp:extent cx="4996815" cy="2498725"/>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imelapse_basejump_vr_25p_3840x1920.jpg"/>
                          <pic:cNvPicPr/>
                        </pic:nvPicPr>
                        <pic:blipFill>
                          <a:blip r:embed="rId22">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3405F021" w14:textId="77777777" w:rsidR="00EE2101" w:rsidRPr="000F4DCE" w:rsidRDefault="00EE2101" w:rsidP="008D26FE">
            <w:pPr>
              <w:tabs>
                <w:tab w:val="left" w:pos="513"/>
              </w:tabs>
              <w:jc w:val="center"/>
              <w:rPr>
                <w:lang w:val="en-CA"/>
              </w:rPr>
            </w:pPr>
          </w:p>
        </w:tc>
      </w:tr>
      <w:tr w:rsidR="00FD4C4B" w14:paraId="7CB6A74A" w14:textId="77777777" w:rsidTr="00FD4C4B">
        <w:trPr>
          <w:jc w:val="center"/>
        </w:trPr>
        <w:tc>
          <w:tcPr>
            <w:tcW w:w="8085" w:type="dxa"/>
            <w:tcBorders>
              <w:top w:val="single" w:sz="12" w:space="0" w:color="auto"/>
              <w:left w:val="single" w:sz="12" w:space="0" w:color="auto"/>
              <w:bottom w:val="single" w:sz="12" w:space="0" w:color="auto"/>
              <w:right w:val="single" w:sz="12" w:space="0" w:color="auto"/>
            </w:tcBorders>
            <w:shd w:val="clear" w:color="auto" w:fill="auto"/>
            <w:vAlign w:val="bottom"/>
          </w:tcPr>
          <w:p w14:paraId="6D9A5276" w14:textId="77777777" w:rsidR="00082C65" w:rsidRDefault="00082C65" w:rsidP="008D26FE">
            <w:pPr>
              <w:tabs>
                <w:tab w:val="left" w:pos="513"/>
              </w:tabs>
              <w:jc w:val="center"/>
              <w:rPr>
                <w:lang w:val="en-CA"/>
              </w:rPr>
            </w:pPr>
          </w:p>
          <w:p w14:paraId="25FBE147" w14:textId="77777777" w:rsidR="00EE2101" w:rsidRDefault="00EE2101" w:rsidP="008D26FE">
            <w:pPr>
              <w:tabs>
                <w:tab w:val="left" w:pos="513"/>
              </w:tabs>
              <w:jc w:val="center"/>
              <w:rPr>
                <w:lang w:val="en-CA"/>
              </w:rPr>
            </w:pPr>
            <w:r w:rsidRPr="00C84ED8">
              <w:rPr>
                <w:lang w:val="en-CA"/>
              </w:rPr>
              <w:t>timelapse_building_vr_25p_3840x1920.yuv</w:t>
            </w:r>
          </w:p>
          <w:p w14:paraId="4AFE2F05" w14:textId="77777777" w:rsidR="00EE2101" w:rsidRDefault="00EE2101" w:rsidP="008D26FE">
            <w:pPr>
              <w:tabs>
                <w:tab w:val="left" w:pos="513"/>
              </w:tabs>
              <w:jc w:val="center"/>
              <w:rPr>
                <w:lang w:val="en-CA"/>
              </w:rPr>
            </w:pPr>
          </w:p>
          <w:p w14:paraId="545A5E65" w14:textId="30C584CD" w:rsidR="00082C65" w:rsidRDefault="00082C65" w:rsidP="008D26FE">
            <w:pPr>
              <w:tabs>
                <w:tab w:val="left" w:pos="513"/>
              </w:tabs>
              <w:jc w:val="center"/>
              <w:rPr>
                <w:lang w:val="en-CA"/>
              </w:rPr>
            </w:pPr>
            <w:r>
              <w:rPr>
                <w:noProof/>
              </w:rPr>
              <w:drawing>
                <wp:inline distT="0" distB="0" distL="0" distR="0" wp14:anchorId="24848AA9" wp14:editId="3500F16A">
                  <wp:extent cx="4996815" cy="2498725"/>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imelapse_building_vr_25p_3840x1920.jpg"/>
                          <pic:cNvPicPr/>
                        </pic:nvPicPr>
                        <pic:blipFill>
                          <a:blip r:embed="rId23">
                            <a:extLst>
                              <a:ext uri="{28A0092B-C50C-407E-A947-70E740481C1C}">
                                <a14:useLocalDpi xmlns:a14="http://schemas.microsoft.com/office/drawing/2010/main" val="0"/>
                              </a:ext>
                            </a:extLst>
                          </a:blip>
                          <a:stretch>
                            <a:fillRect/>
                          </a:stretch>
                        </pic:blipFill>
                        <pic:spPr>
                          <a:xfrm>
                            <a:off x="0" y="0"/>
                            <a:ext cx="4996815" cy="2498725"/>
                          </a:xfrm>
                          <a:prstGeom prst="rect">
                            <a:avLst/>
                          </a:prstGeom>
                        </pic:spPr>
                      </pic:pic>
                    </a:graphicData>
                  </a:graphic>
                </wp:inline>
              </w:drawing>
            </w:r>
          </w:p>
          <w:p w14:paraId="0BD69CDA" w14:textId="77777777" w:rsidR="00EE2101" w:rsidRPr="000F4DCE" w:rsidRDefault="00EE2101" w:rsidP="008D26FE">
            <w:pPr>
              <w:tabs>
                <w:tab w:val="left" w:pos="513"/>
              </w:tabs>
              <w:jc w:val="center"/>
              <w:rPr>
                <w:lang w:val="en-CA"/>
              </w:rPr>
            </w:pPr>
          </w:p>
        </w:tc>
      </w:tr>
    </w:tbl>
    <w:p w14:paraId="70F9177F" w14:textId="77777777" w:rsidR="00E70814" w:rsidRDefault="00E70814" w:rsidP="00E70814">
      <w:pPr>
        <w:pStyle w:val="Heading1"/>
        <w:tabs>
          <w:tab w:val="left" w:pos="360"/>
          <w:tab w:val="left" w:pos="720"/>
          <w:tab w:val="left" w:pos="1080"/>
          <w:tab w:val="left" w:pos="1440"/>
        </w:tabs>
        <w:overflowPunct w:val="0"/>
        <w:autoSpaceDE w:val="0"/>
        <w:autoSpaceDN w:val="0"/>
        <w:adjustRightInd w:val="0"/>
        <w:jc w:val="left"/>
        <w:textAlignment w:val="baseline"/>
      </w:pPr>
    </w:p>
    <w:p w14:paraId="6F33583C" w14:textId="1590298B" w:rsidR="00E70814" w:rsidRDefault="00E70814" w:rsidP="00E70814">
      <w:pPr>
        <w:pStyle w:val="Heading1"/>
        <w:tabs>
          <w:tab w:val="left" w:pos="360"/>
          <w:tab w:val="left" w:pos="720"/>
          <w:tab w:val="left" w:pos="1080"/>
          <w:tab w:val="left" w:pos="1440"/>
        </w:tabs>
        <w:overflowPunct w:val="0"/>
        <w:autoSpaceDE w:val="0"/>
        <w:autoSpaceDN w:val="0"/>
        <w:adjustRightInd w:val="0"/>
        <w:jc w:val="left"/>
        <w:textAlignment w:val="baseline"/>
      </w:pPr>
      <w:r>
        <w:t>Sequence Proxy Files</w:t>
      </w:r>
    </w:p>
    <w:p w14:paraId="04480985" w14:textId="17A78DBD" w:rsidR="00EE2101" w:rsidRDefault="006311E0" w:rsidP="00E70814">
      <w:r>
        <w:t>Uncompressed 8 bit YUV-</w:t>
      </w:r>
      <w:r w:rsidR="00FD3D4C">
        <w:t>420 s</w:t>
      </w:r>
      <w:bookmarkStart w:id="1" w:name="_GoBack"/>
      <w:bookmarkEnd w:id="1"/>
      <w:r w:rsidR="00E70814">
        <w:t xml:space="preserve">equences have been uploaded to MPEG content repository. We have also made available down-sampled proxy files for browsing and playback purposes, which can be </w:t>
      </w:r>
      <w:r>
        <w:t xml:space="preserve">played or </w:t>
      </w:r>
      <w:r w:rsidR="00E70814">
        <w:t>downloaded from the following locations:</w:t>
      </w:r>
    </w:p>
    <w:p w14:paraId="72EE6CBC" w14:textId="77777777" w:rsidR="00E70814" w:rsidRDefault="00E70814" w:rsidP="00E70814"/>
    <w:p w14:paraId="4C89C67F" w14:textId="77777777" w:rsidR="00E70814" w:rsidRPr="00E70814" w:rsidRDefault="00E70814" w:rsidP="00E70814">
      <w:pPr>
        <w:rPr>
          <w:sz w:val="32"/>
          <w:szCs w:val="32"/>
        </w:rPr>
      </w:pPr>
      <w:r w:rsidRPr="00E70814">
        <w:t>Equirectangular (391MB):</w:t>
      </w:r>
    </w:p>
    <w:p w14:paraId="5C90E64E" w14:textId="77777777" w:rsidR="00E70814" w:rsidRPr="00E70814" w:rsidRDefault="00033F39" w:rsidP="00E70814">
      <w:hyperlink r:id="rId24" w:history="1">
        <w:r w:rsidR="00E70814" w:rsidRPr="00E70814">
          <w:rPr>
            <w:color w:val="0000FF"/>
            <w:u w:val="single" w:color="0000FF"/>
          </w:rPr>
          <w:t>https://www.dropbox.com/sh/90xqjqfnccxeihg/AABiIYjKJwRKOUYsfLIKkZWRa?dl=0</w:t>
        </w:r>
      </w:hyperlink>
    </w:p>
    <w:p w14:paraId="3DE014F4" w14:textId="77777777" w:rsidR="00E70814" w:rsidRDefault="00E70814" w:rsidP="00E70814">
      <w:pPr>
        <w:rPr>
          <w:sz w:val="32"/>
          <w:szCs w:val="32"/>
        </w:rPr>
      </w:pPr>
      <w:r>
        <w:rPr>
          <w:rFonts w:ascii="Consolas" w:hAnsi="Consolas" w:cs="Consolas"/>
        </w:rPr>
        <w:t> </w:t>
      </w:r>
    </w:p>
    <w:p w14:paraId="5890AD94" w14:textId="77777777" w:rsidR="00E70814" w:rsidRPr="00E70814" w:rsidRDefault="00E70814" w:rsidP="00E70814">
      <w:pPr>
        <w:rPr>
          <w:sz w:val="32"/>
          <w:szCs w:val="32"/>
        </w:rPr>
      </w:pPr>
      <w:r w:rsidRPr="00E70814">
        <w:t>Cube-4x3 (179MB):</w:t>
      </w:r>
    </w:p>
    <w:p w14:paraId="6D10024C" w14:textId="415FF7E8" w:rsidR="00E70814" w:rsidRPr="00E70814" w:rsidRDefault="00033F39" w:rsidP="00E70814">
      <w:hyperlink r:id="rId25" w:history="1">
        <w:r w:rsidR="00E70814" w:rsidRPr="00E70814">
          <w:rPr>
            <w:color w:val="0000FF"/>
            <w:u w:val="single" w:color="0000FF"/>
          </w:rPr>
          <w:t>https://www.dropbox.com/sh/zmgv844qjglwlfo/AADM_WSH-mON_EYP3hdD1vvna?dl=0</w:t>
        </w:r>
      </w:hyperlink>
    </w:p>
    <w:p w14:paraId="63F37D39" w14:textId="77777777" w:rsidR="00E70814" w:rsidRDefault="00E70814" w:rsidP="00E70814"/>
    <w:p w14:paraId="3EC001B1" w14:textId="77777777" w:rsidR="008B69A4" w:rsidRDefault="008B69A4" w:rsidP="008B69A4">
      <w:pPr>
        <w:pStyle w:val="Heading1"/>
        <w:tabs>
          <w:tab w:val="left" w:pos="360"/>
          <w:tab w:val="left" w:pos="720"/>
          <w:tab w:val="left" w:pos="1080"/>
          <w:tab w:val="left" w:pos="1440"/>
        </w:tabs>
        <w:overflowPunct w:val="0"/>
        <w:autoSpaceDE w:val="0"/>
        <w:autoSpaceDN w:val="0"/>
        <w:adjustRightInd w:val="0"/>
        <w:jc w:val="left"/>
        <w:textAlignment w:val="baseline"/>
      </w:pPr>
      <w:r w:rsidRPr="000444B9">
        <w:t>References</w:t>
      </w:r>
    </w:p>
    <w:p w14:paraId="14492953" w14:textId="28ED9E42" w:rsidR="008B69A4"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J. Ridge, M.M. Hannuksela, “Virtual reality requirements for future video coding” 53rd Meeting: 20–26 February 2016, San Diego, US</w:t>
      </w:r>
      <w:r w:rsidR="005F4450" w:rsidRPr="008E56A4">
        <w:rPr>
          <w:szCs w:val="22"/>
          <w:lang w:val="en-CA"/>
        </w:rPr>
        <w:t xml:space="preserve"> (</w:t>
      </w:r>
      <w:r w:rsidR="005F4450" w:rsidRPr="008E56A4">
        <w:rPr>
          <w:rFonts w:eastAsia="Arial Unicode MS"/>
          <w:kern w:val="2"/>
          <w:lang w:val="en-CA" w:eastAsia="zh-CN"/>
        </w:rPr>
        <w:t>VCEG-BA07)</w:t>
      </w:r>
    </w:p>
    <w:p w14:paraId="61F27C82" w14:textId="121C30D3" w:rsidR="000B3B10" w:rsidRPr="008E56A4" w:rsidRDefault="00692A0F"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Pr>
          <w:szCs w:val="22"/>
          <w:lang w:val="en-CA"/>
        </w:rPr>
        <w:t>E. Kuzyakov and D. Pio “</w:t>
      </w:r>
      <w:r w:rsidR="000B3B10" w:rsidRPr="008E56A4">
        <w:rPr>
          <w:szCs w:val="22"/>
          <w:lang w:val="en-CA"/>
        </w:rPr>
        <w:t>Facebook’s encoding techniques for 360 and VR video</w:t>
      </w:r>
      <w:r>
        <w:rPr>
          <w:szCs w:val="22"/>
          <w:lang w:val="en-CA"/>
        </w:rPr>
        <w:t>”</w:t>
      </w:r>
      <w:r w:rsidR="000B3B10" w:rsidRPr="008E56A4">
        <w:rPr>
          <w:szCs w:val="22"/>
          <w:lang w:val="en-CA"/>
        </w:rPr>
        <w:t>.</w:t>
      </w:r>
      <w:r w:rsidR="005F4450" w:rsidRPr="008E56A4">
        <w:rPr>
          <w:szCs w:val="22"/>
          <w:lang w:val="en-CA"/>
        </w:rPr>
        <w:t xml:space="preserve"> </w:t>
      </w:r>
      <w:hyperlink r:id="rId26" w:history="1">
        <w:r w:rsidR="005F4450" w:rsidRPr="008E56A4">
          <w:rPr>
            <w:rStyle w:val="Hyperlink"/>
            <w:szCs w:val="22"/>
            <w:lang w:val="en-CA"/>
          </w:rPr>
          <w:t>Link</w:t>
        </w:r>
      </w:hyperlink>
    </w:p>
    <w:p w14:paraId="2E5E0530" w14:textId="5EA3A73D" w:rsidR="000B3B10"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Facebook’s equirectangular to cube map tool</w:t>
      </w:r>
      <w:r w:rsidR="00692A0F">
        <w:rPr>
          <w:szCs w:val="22"/>
          <w:lang w:val="en-CA"/>
        </w:rPr>
        <w:t xml:space="preserve"> on GitHub</w:t>
      </w:r>
      <w:r w:rsidR="005F4450" w:rsidRPr="008E56A4">
        <w:rPr>
          <w:szCs w:val="22"/>
          <w:lang w:val="en-CA"/>
        </w:rPr>
        <w:t xml:space="preserve">. </w:t>
      </w:r>
      <w:hyperlink r:id="rId27" w:history="1">
        <w:r w:rsidR="005F4450" w:rsidRPr="008E56A4">
          <w:rPr>
            <w:rStyle w:val="Hyperlink"/>
            <w:szCs w:val="22"/>
            <w:lang w:val="en-CA"/>
          </w:rPr>
          <w:t>Link</w:t>
        </w:r>
      </w:hyperlink>
    </w:p>
    <w:p w14:paraId="73E6FF10" w14:textId="77777777" w:rsidR="000B3B10" w:rsidRPr="008E56A4" w:rsidRDefault="000B3B1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 xml:space="preserve">FFmpeg, </w:t>
      </w:r>
      <w:hyperlink r:id="rId28" w:history="1">
        <w:r w:rsidRPr="008E56A4">
          <w:rPr>
            <w:rStyle w:val="Hyperlink"/>
            <w:szCs w:val="22"/>
            <w:lang w:val="en-CA"/>
          </w:rPr>
          <w:t>https://www.ffmpeg.org/</w:t>
        </w:r>
      </w:hyperlink>
      <w:r w:rsidRPr="008E56A4">
        <w:rPr>
          <w:szCs w:val="22"/>
          <w:lang w:val="en-CA"/>
        </w:rPr>
        <w:t xml:space="preserve"> </w:t>
      </w:r>
    </w:p>
    <w:p w14:paraId="2235DBC7" w14:textId="197F63C1" w:rsidR="000B3B10" w:rsidRPr="008E56A4" w:rsidRDefault="005F4450" w:rsidP="008E56A4">
      <w:pPr>
        <w:pStyle w:val="ListParagraph"/>
        <w:numPr>
          <w:ilvl w:val="0"/>
          <w:numId w:val="20"/>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8E56A4">
        <w:rPr>
          <w:szCs w:val="22"/>
          <w:lang w:val="en-CA"/>
        </w:rPr>
        <w:t xml:space="preserve">GoPro </w:t>
      </w:r>
      <w:hyperlink r:id="rId29" w:history="1">
        <w:r w:rsidRPr="008E56A4">
          <w:rPr>
            <w:rStyle w:val="Hyperlink"/>
            <w:szCs w:val="22"/>
            <w:lang w:val="en-CA"/>
          </w:rPr>
          <w:t>Omni</w:t>
        </w:r>
      </w:hyperlink>
      <w:r w:rsidRPr="008E56A4">
        <w:rPr>
          <w:szCs w:val="22"/>
          <w:lang w:val="en-CA"/>
        </w:rPr>
        <w:t xml:space="preserve"> Rig </w:t>
      </w:r>
    </w:p>
    <w:p w14:paraId="18A36540" w14:textId="0AA3F189" w:rsidR="00692A0F" w:rsidRPr="00A6213F" w:rsidRDefault="00692A0F" w:rsidP="00692A0F">
      <w:pPr>
        <w:pStyle w:val="Style1"/>
        <w:numPr>
          <w:ilvl w:val="0"/>
          <w:numId w:val="20"/>
        </w:numPr>
        <w:rPr>
          <w:rFonts w:ascii="Times New Roman" w:hAnsi="Times New Roman"/>
          <w:lang w:eastAsia="ja-JP"/>
        </w:rPr>
      </w:pPr>
      <w:bookmarkStart w:id="2" w:name="_Ref431993383"/>
      <w:r w:rsidRPr="00A6213F">
        <w:rPr>
          <w:rFonts w:ascii="Times New Roman" w:hAnsi="Times New Roman"/>
          <w:lang w:val="de-AT"/>
        </w:rPr>
        <w:t>“</w:t>
      </w:r>
      <w:hyperlink r:id="rId30" w:history="1">
        <w:r w:rsidRPr="008E56A4">
          <w:rPr>
            <w:rStyle w:val="Hyperlink"/>
            <w:rFonts w:ascii="Times New Roman" w:hAnsi="Times New Roman"/>
            <w:lang w:val="de-AT"/>
          </w:rPr>
          <w:t>N15452</w:t>
        </w:r>
      </w:hyperlink>
      <w:r w:rsidRPr="00A6213F">
        <w:rPr>
          <w:rFonts w:ascii="Times New Roman" w:hAnsi="Times New Roman"/>
          <w:lang w:val="de-AT"/>
        </w:rPr>
        <w:t xml:space="preserve">: </w:t>
      </w:r>
      <w:r w:rsidRPr="00A6213F">
        <w:rPr>
          <w:rFonts w:ascii="Times New Roman" w:hAnsi="Times New Roman"/>
          <w:bCs/>
          <w:lang w:val="en-CA"/>
        </w:rPr>
        <w:t>Call for Test Materials for Future Video Coding Standardization</w:t>
      </w:r>
      <w:r w:rsidRPr="00A6213F">
        <w:rPr>
          <w:rFonts w:ascii="Times New Roman" w:hAnsi="Times New Roman"/>
          <w:lang w:val="de-AT"/>
        </w:rPr>
        <w:t>“, Warszawa, 2015.</w:t>
      </w:r>
      <w:bookmarkEnd w:id="2"/>
    </w:p>
    <w:p w14:paraId="4113C14A" w14:textId="77777777" w:rsidR="00D846A6" w:rsidRDefault="00D846A6">
      <w:pPr>
        <w:rPr>
          <w:lang w:val="de-AT"/>
        </w:rPr>
      </w:pPr>
    </w:p>
    <w:sectPr w:rsidR="00D846A6">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7B49B5" w14:textId="77777777" w:rsidR="00033F39" w:rsidRDefault="00033F39">
      <w:r>
        <w:separator/>
      </w:r>
    </w:p>
  </w:endnote>
  <w:endnote w:type="continuationSeparator" w:id="0">
    <w:p w14:paraId="28303DC9" w14:textId="77777777" w:rsidR="00033F39" w:rsidRDefault="00033F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Lucida Grande">
    <w:altName w:val="Arial"/>
    <w:panose1 w:val="020B0600040502020204"/>
    <w:charset w:val="00"/>
    <w:family w:val="auto"/>
    <w:pitch w:val="variable"/>
    <w:sig w:usb0="E1000AEF" w:usb1="5000A1FF" w:usb2="00000000" w:usb3="00000000" w:csb0="000001BF" w:csb1="00000000"/>
  </w:font>
  <w:font w:name="MS Mincho">
    <w:panose1 w:val="02020609040205080304"/>
    <w:charset w:val="80"/>
    <w:family w:val="auto"/>
    <w:pitch w:val="variable"/>
    <w:sig w:usb0="E00002FF" w:usb1="6AC7FDFB" w:usb2="08000012" w:usb3="00000000" w:csb0="0002009F" w:csb1="00000000"/>
  </w:font>
  <w:font w:name="Consolas">
    <w:panose1 w:val="020B0609020204030204"/>
    <w:charset w:val="00"/>
    <w:family w:val="auto"/>
    <w:pitch w:val="variable"/>
    <w:sig w:usb0="E10002FF" w:usb1="4000FCFF" w:usb2="00000009" w:usb3="00000000" w:csb0="0000019F" w:csb1="00000000"/>
  </w:font>
  <w:font w:name="Arial Unicode MS">
    <w:panose1 w:val="020B0604020202020204"/>
    <w:charset w:val="00"/>
    <w:family w:val="auto"/>
    <w:pitch w:val="variable"/>
    <w:sig w:usb0="F7FFAFFF" w:usb1="E9DFFFFF" w:usb2="0000003F" w:usb3="00000000" w:csb0="003F01FF" w:csb1="00000000"/>
  </w:font>
  <w:font w:name="ＭＳ ゴシック">
    <w:charset w:val="80"/>
    <w:family w:val="auto"/>
    <w:pitch w:val="variable"/>
    <w:sig w:usb0="E00002FF" w:usb1="6AC7FDFB" w:usb2="08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4708D1" w14:textId="77777777" w:rsidR="00033F39" w:rsidRDefault="00033F39">
      <w:r>
        <w:separator/>
      </w:r>
    </w:p>
  </w:footnote>
  <w:footnote w:type="continuationSeparator" w:id="0">
    <w:p w14:paraId="5859B980" w14:textId="77777777" w:rsidR="00033F39" w:rsidRDefault="00033F3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449219A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414742"/>
    <w:multiLevelType w:val="hybridMultilevel"/>
    <w:tmpl w:val="FDFA009A"/>
    <w:lvl w:ilvl="0" w:tplc="398659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7EB5462"/>
    <w:multiLevelType w:val="hybridMultilevel"/>
    <w:tmpl w:val="EE06E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2C630D"/>
    <w:multiLevelType w:val="hybridMultilevel"/>
    <w:tmpl w:val="75084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D6B590C"/>
    <w:multiLevelType w:val="hybridMultilevel"/>
    <w:tmpl w:val="2DBE36C0"/>
    <w:lvl w:ilvl="0" w:tplc="71A646F8">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D91E95"/>
    <w:multiLevelType w:val="hybridMultilevel"/>
    <w:tmpl w:val="CBD67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9A259FA"/>
    <w:multiLevelType w:val="hybridMultilevel"/>
    <w:tmpl w:val="299CC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700489"/>
    <w:multiLevelType w:val="hybridMultilevel"/>
    <w:tmpl w:val="84CADC9A"/>
    <w:lvl w:ilvl="0" w:tplc="86644B1A">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43E58"/>
    <w:multiLevelType w:val="hybridMultilevel"/>
    <w:tmpl w:val="A64ADCF4"/>
    <w:lvl w:ilvl="0" w:tplc="F496AFB0">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3F23D9"/>
    <w:multiLevelType w:val="hybridMultilevel"/>
    <w:tmpl w:val="F260F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47A10E9"/>
    <w:multiLevelType w:val="hybridMultilevel"/>
    <w:tmpl w:val="EE34D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067743F"/>
    <w:multiLevelType w:val="hybridMultilevel"/>
    <w:tmpl w:val="ABEAC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75A34068"/>
    <w:multiLevelType w:val="multilevel"/>
    <w:tmpl w:val="37B0E46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nsid w:val="7758403A"/>
    <w:multiLevelType w:val="hybridMultilevel"/>
    <w:tmpl w:val="29A650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4"/>
  </w:num>
  <w:num w:numId="5">
    <w:abstractNumId w:val="3"/>
  </w:num>
  <w:num w:numId="6">
    <w:abstractNumId w:val="20"/>
  </w:num>
  <w:num w:numId="7">
    <w:abstractNumId w:val="15"/>
  </w:num>
  <w:num w:numId="8">
    <w:abstractNumId w:val="6"/>
  </w:num>
  <w:num w:numId="9">
    <w:abstractNumId w:val="9"/>
  </w:num>
  <w:num w:numId="10">
    <w:abstractNumId w:val="12"/>
  </w:num>
  <w:num w:numId="11">
    <w:abstractNumId w:val="17"/>
  </w:num>
  <w:num w:numId="12">
    <w:abstractNumId w:val="8"/>
  </w:num>
  <w:num w:numId="13">
    <w:abstractNumId w:val="13"/>
  </w:num>
  <w:num w:numId="14">
    <w:abstractNumId w:val="11"/>
  </w:num>
  <w:num w:numId="15">
    <w:abstractNumId w:val="5"/>
  </w:num>
  <w:num w:numId="16">
    <w:abstractNumId w:val="2"/>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7"/>
  </w:num>
  <w:num w:numId="20">
    <w:abstractNumId w:val="14"/>
  </w:num>
  <w:num w:numId="21">
    <w:abstractNumId w:val="16"/>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4EE"/>
    <w:rsid w:val="0001008B"/>
    <w:rsid w:val="00033F39"/>
    <w:rsid w:val="00041759"/>
    <w:rsid w:val="00066343"/>
    <w:rsid w:val="0007597B"/>
    <w:rsid w:val="00082C65"/>
    <w:rsid w:val="000B2531"/>
    <w:rsid w:val="000B3B10"/>
    <w:rsid w:val="000F4DCE"/>
    <w:rsid w:val="00101ACF"/>
    <w:rsid w:val="001338A9"/>
    <w:rsid w:val="0015159A"/>
    <w:rsid w:val="00161AF5"/>
    <w:rsid w:val="001801AF"/>
    <w:rsid w:val="00186699"/>
    <w:rsid w:val="00195454"/>
    <w:rsid w:val="001A6A13"/>
    <w:rsid w:val="001C31ED"/>
    <w:rsid w:val="001C640D"/>
    <w:rsid w:val="001F3052"/>
    <w:rsid w:val="001F765D"/>
    <w:rsid w:val="00205FD1"/>
    <w:rsid w:val="00206C66"/>
    <w:rsid w:val="002353FC"/>
    <w:rsid w:val="00236EFB"/>
    <w:rsid w:val="0024704A"/>
    <w:rsid w:val="00247BB2"/>
    <w:rsid w:val="0025298D"/>
    <w:rsid w:val="00254692"/>
    <w:rsid w:val="00284DD1"/>
    <w:rsid w:val="00285C3D"/>
    <w:rsid w:val="002D0469"/>
    <w:rsid w:val="002E33C8"/>
    <w:rsid w:val="0031753B"/>
    <w:rsid w:val="0034145D"/>
    <w:rsid w:val="003745E8"/>
    <w:rsid w:val="003A39CF"/>
    <w:rsid w:val="003B18B9"/>
    <w:rsid w:val="003C027B"/>
    <w:rsid w:val="003E7E00"/>
    <w:rsid w:val="00403599"/>
    <w:rsid w:val="00405701"/>
    <w:rsid w:val="00405E23"/>
    <w:rsid w:val="00426137"/>
    <w:rsid w:val="00446577"/>
    <w:rsid w:val="00451D12"/>
    <w:rsid w:val="00481161"/>
    <w:rsid w:val="004A372F"/>
    <w:rsid w:val="004E52EC"/>
    <w:rsid w:val="004E765C"/>
    <w:rsid w:val="0050716B"/>
    <w:rsid w:val="005153E5"/>
    <w:rsid w:val="0051657F"/>
    <w:rsid w:val="005727C7"/>
    <w:rsid w:val="00592A5B"/>
    <w:rsid w:val="005A24F0"/>
    <w:rsid w:val="005E650A"/>
    <w:rsid w:val="005F011A"/>
    <w:rsid w:val="005F1475"/>
    <w:rsid w:val="005F4450"/>
    <w:rsid w:val="005F79BE"/>
    <w:rsid w:val="00603A7F"/>
    <w:rsid w:val="006164EE"/>
    <w:rsid w:val="0062251B"/>
    <w:rsid w:val="00624210"/>
    <w:rsid w:val="006311E0"/>
    <w:rsid w:val="006328E3"/>
    <w:rsid w:val="006455A9"/>
    <w:rsid w:val="00655ECD"/>
    <w:rsid w:val="00656BE0"/>
    <w:rsid w:val="00664AD0"/>
    <w:rsid w:val="00664B8D"/>
    <w:rsid w:val="006661B4"/>
    <w:rsid w:val="006824EF"/>
    <w:rsid w:val="00691A7F"/>
    <w:rsid w:val="00692A0F"/>
    <w:rsid w:val="006A1146"/>
    <w:rsid w:val="006D6602"/>
    <w:rsid w:val="006E5B83"/>
    <w:rsid w:val="006E66F6"/>
    <w:rsid w:val="006E6913"/>
    <w:rsid w:val="006E6DAE"/>
    <w:rsid w:val="006E7D44"/>
    <w:rsid w:val="006F2AE4"/>
    <w:rsid w:val="00723ABE"/>
    <w:rsid w:val="0074340F"/>
    <w:rsid w:val="00743D49"/>
    <w:rsid w:val="007445B2"/>
    <w:rsid w:val="007529BC"/>
    <w:rsid w:val="00754092"/>
    <w:rsid w:val="00757456"/>
    <w:rsid w:val="00767DC4"/>
    <w:rsid w:val="00770EAB"/>
    <w:rsid w:val="0077348D"/>
    <w:rsid w:val="00782A8B"/>
    <w:rsid w:val="007F36B9"/>
    <w:rsid w:val="007F5DFF"/>
    <w:rsid w:val="00802CED"/>
    <w:rsid w:val="008348F0"/>
    <w:rsid w:val="00840894"/>
    <w:rsid w:val="00840A49"/>
    <w:rsid w:val="0086090D"/>
    <w:rsid w:val="008647DD"/>
    <w:rsid w:val="00882516"/>
    <w:rsid w:val="008944C4"/>
    <w:rsid w:val="008B0222"/>
    <w:rsid w:val="008B69A4"/>
    <w:rsid w:val="008E4655"/>
    <w:rsid w:val="008E56A4"/>
    <w:rsid w:val="00902F30"/>
    <w:rsid w:val="00917307"/>
    <w:rsid w:val="00934D17"/>
    <w:rsid w:val="0093509E"/>
    <w:rsid w:val="009668CC"/>
    <w:rsid w:val="009A0C40"/>
    <w:rsid w:val="009B240D"/>
    <w:rsid w:val="009D0CBE"/>
    <w:rsid w:val="009F2E31"/>
    <w:rsid w:val="00A11790"/>
    <w:rsid w:val="00A21369"/>
    <w:rsid w:val="00A37E31"/>
    <w:rsid w:val="00A433F8"/>
    <w:rsid w:val="00A54248"/>
    <w:rsid w:val="00A8797F"/>
    <w:rsid w:val="00A94C55"/>
    <w:rsid w:val="00A96515"/>
    <w:rsid w:val="00AC049A"/>
    <w:rsid w:val="00AE10EC"/>
    <w:rsid w:val="00B004C9"/>
    <w:rsid w:val="00B32B95"/>
    <w:rsid w:val="00B3327E"/>
    <w:rsid w:val="00B922DB"/>
    <w:rsid w:val="00BD7681"/>
    <w:rsid w:val="00BE515D"/>
    <w:rsid w:val="00BF1E1D"/>
    <w:rsid w:val="00C002B7"/>
    <w:rsid w:val="00C210CC"/>
    <w:rsid w:val="00C3163F"/>
    <w:rsid w:val="00C4250C"/>
    <w:rsid w:val="00C446F2"/>
    <w:rsid w:val="00C51968"/>
    <w:rsid w:val="00C733DB"/>
    <w:rsid w:val="00C73C86"/>
    <w:rsid w:val="00C73F0F"/>
    <w:rsid w:val="00C76C0C"/>
    <w:rsid w:val="00C82405"/>
    <w:rsid w:val="00C84ED8"/>
    <w:rsid w:val="00C85ADB"/>
    <w:rsid w:val="00C94469"/>
    <w:rsid w:val="00CC00F9"/>
    <w:rsid w:val="00CD50DF"/>
    <w:rsid w:val="00CE41AB"/>
    <w:rsid w:val="00CF3BA0"/>
    <w:rsid w:val="00CF4291"/>
    <w:rsid w:val="00D042ED"/>
    <w:rsid w:val="00D04C73"/>
    <w:rsid w:val="00D1356A"/>
    <w:rsid w:val="00D53652"/>
    <w:rsid w:val="00D846A6"/>
    <w:rsid w:val="00DB5085"/>
    <w:rsid w:val="00DC6A93"/>
    <w:rsid w:val="00DC750D"/>
    <w:rsid w:val="00DE566E"/>
    <w:rsid w:val="00DF6393"/>
    <w:rsid w:val="00E02D37"/>
    <w:rsid w:val="00E31DBB"/>
    <w:rsid w:val="00E410CC"/>
    <w:rsid w:val="00E658D0"/>
    <w:rsid w:val="00E70814"/>
    <w:rsid w:val="00E80242"/>
    <w:rsid w:val="00E81F22"/>
    <w:rsid w:val="00E83B1B"/>
    <w:rsid w:val="00E92016"/>
    <w:rsid w:val="00E93906"/>
    <w:rsid w:val="00EA7473"/>
    <w:rsid w:val="00EB49CA"/>
    <w:rsid w:val="00EC164E"/>
    <w:rsid w:val="00EC2023"/>
    <w:rsid w:val="00ED2781"/>
    <w:rsid w:val="00EE2101"/>
    <w:rsid w:val="00EE615D"/>
    <w:rsid w:val="00F11842"/>
    <w:rsid w:val="00F330A2"/>
    <w:rsid w:val="00F376DF"/>
    <w:rsid w:val="00F76F12"/>
    <w:rsid w:val="00F87BE3"/>
    <w:rsid w:val="00F9593C"/>
    <w:rsid w:val="00FA50D6"/>
    <w:rsid w:val="00FB30CE"/>
    <w:rsid w:val="00FD149A"/>
    <w:rsid w:val="00FD3D4C"/>
    <w:rsid w:val="00FD4C4B"/>
    <w:rsid w:val="00FE103D"/>
    <w:rsid w:val="00FE18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5F4BBAE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Note Level 1" w:semiHidden="1"/>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0814"/>
    <w:pPr>
      <w:jc w:val="both"/>
    </w:pPr>
    <w:rPr>
      <w:sz w:val="24"/>
      <w:szCs w:val="24"/>
    </w:rPr>
  </w:style>
  <w:style w:type="paragraph" w:styleId="Heading1">
    <w:name w:val="heading 1"/>
    <w:basedOn w:val="Normal"/>
    <w:next w:val="Normal"/>
    <w:link w:val="Heading1Char"/>
    <w:uiPriority w:val="9"/>
    <w:qFormat/>
    <w:rsid w:val="009F2E31"/>
    <w:pPr>
      <w:keepNext/>
      <w:spacing w:before="240" w:after="60"/>
      <w:ind w:left="432" w:hanging="432"/>
      <w:outlineLvl w:val="0"/>
    </w:pPr>
    <w:rPr>
      <w:rFonts w:eastAsia="Times New Roman"/>
      <w:b/>
      <w:bCs/>
      <w:kern w:val="32"/>
      <w:sz w:val="32"/>
      <w:szCs w:val="32"/>
      <w:lang w:val="en-CA"/>
    </w:rPr>
  </w:style>
  <w:style w:type="paragraph" w:styleId="Heading2">
    <w:name w:val="heading 2"/>
    <w:basedOn w:val="Normal"/>
    <w:next w:val="Normal"/>
    <w:link w:val="Heading2Char"/>
    <w:uiPriority w:val="9"/>
    <w:qFormat/>
    <w:rsid w:val="009F2E31"/>
    <w:pPr>
      <w:keepNext/>
      <w:numPr>
        <w:ilvl w:val="1"/>
        <w:numId w:val="1"/>
      </w:numPr>
      <w:spacing w:before="240" w:after="60"/>
      <w:outlineLvl w:val="1"/>
    </w:pPr>
    <w:rPr>
      <w:rFonts w:eastAsia="Times New Roman"/>
      <w:b/>
      <w:bCs/>
      <w:i/>
      <w:iCs/>
      <w:sz w:val="28"/>
      <w:szCs w:val="28"/>
      <w:lang w:val="en-CA"/>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uiPriority w:val="9"/>
    <w:rsid w:val="009F2E31"/>
    <w:rPr>
      <w:rFonts w:eastAsia="Times New Roman"/>
      <w:b/>
      <w:bCs/>
      <w:kern w:val="32"/>
      <w:sz w:val="32"/>
      <w:szCs w:val="32"/>
      <w:lang w:val="en-CA"/>
    </w:rPr>
  </w:style>
  <w:style w:type="character" w:customStyle="1" w:styleId="Heading2Char">
    <w:name w:val="Heading 2 Char"/>
    <w:link w:val="Heading2"/>
    <w:uiPriority w:val="9"/>
    <w:rsid w:val="009F2E31"/>
    <w:rPr>
      <w:rFonts w:eastAsia="Times New Roman"/>
      <w:b/>
      <w:bCs/>
      <w:i/>
      <w:iCs/>
      <w:sz w:val="28"/>
      <w:szCs w:val="28"/>
      <w:lang w:val="en-CA"/>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rsid w:val="008B69A4"/>
    <w:rPr>
      <w:color w:val="0000FF"/>
      <w:u w:val="single"/>
    </w:rPr>
  </w:style>
  <w:style w:type="paragraph" w:styleId="BalloonText">
    <w:name w:val="Balloon Text"/>
    <w:basedOn w:val="Normal"/>
    <w:link w:val="BalloonTextChar"/>
    <w:uiPriority w:val="99"/>
    <w:semiHidden/>
    <w:unhideWhenUsed/>
    <w:rsid w:val="006455A9"/>
    <w:rPr>
      <w:rFonts w:ascii="Lucida Grande" w:hAnsi="Lucida Grande" w:cs="Lucida Grande"/>
      <w:sz w:val="18"/>
      <w:szCs w:val="18"/>
    </w:rPr>
  </w:style>
  <w:style w:type="character" w:customStyle="1" w:styleId="BalloonTextChar">
    <w:name w:val="Balloon Text Char"/>
    <w:link w:val="BalloonText"/>
    <w:uiPriority w:val="99"/>
    <w:semiHidden/>
    <w:rsid w:val="006455A9"/>
    <w:rPr>
      <w:rFonts w:ascii="Lucida Grande" w:hAnsi="Lucida Grande" w:cs="Lucida Grande"/>
      <w:sz w:val="18"/>
      <w:szCs w:val="18"/>
    </w:rPr>
  </w:style>
  <w:style w:type="character" w:styleId="FollowedHyperlink">
    <w:name w:val="FollowedHyperlink"/>
    <w:uiPriority w:val="99"/>
    <w:semiHidden/>
    <w:unhideWhenUsed/>
    <w:rsid w:val="000B3B10"/>
    <w:rPr>
      <w:color w:val="800080"/>
      <w:u w:val="single"/>
    </w:rPr>
  </w:style>
  <w:style w:type="paragraph" w:customStyle="1" w:styleId="Style1">
    <w:name w:val="Style1"/>
    <w:basedOn w:val="Normal"/>
    <w:rsid w:val="008E56A4"/>
    <w:pPr>
      <w:numPr>
        <w:numId w:val="15"/>
      </w:numPr>
      <w:spacing w:before="100" w:beforeAutospacing="1" w:after="100" w:afterAutospacing="1"/>
    </w:pPr>
    <w:rPr>
      <w:rFonts w:ascii="Arial" w:eastAsia="MS Mincho" w:hAnsi="Arial"/>
    </w:rPr>
  </w:style>
  <w:style w:type="paragraph" w:customStyle="1" w:styleId="MPEGNormal">
    <w:name w:val="MPEG Normal"/>
    <w:basedOn w:val="Normal"/>
    <w:rsid w:val="008E56A4"/>
    <w:pPr>
      <w:numPr>
        <w:numId w:val="16"/>
      </w:numPr>
      <w:tabs>
        <w:tab w:val="clear" w:pos="340"/>
      </w:tabs>
      <w:spacing w:before="100" w:beforeAutospacing="1" w:after="240" w:afterAutospacing="1"/>
      <w:ind w:left="0" w:firstLine="0"/>
    </w:pPr>
    <w:rPr>
      <w:rFonts w:ascii="Arial" w:eastAsia="MS Mincho" w:hAnsi="Arial"/>
    </w:rPr>
  </w:style>
  <w:style w:type="paragraph" w:styleId="ListParagraph">
    <w:name w:val="List Paragraph"/>
    <w:basedOn w:val="Normal"/>
    <w:uiPriority w:val="72"/>
    <w:rsid w:val="008E56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25773">
      <w:bodyDiv w:val="1"/>
      <w:marLeft w:val="0"/>
      <w:marRight w:val="0"/>
      <w:marTop w:val="0"/>
      <w:marBottom w:val="0"/>
      <w:divBdr>
        <w:top w:val="none" w:sz="0" w:space="0" w:color="auto"/>
        <w:left w:val="none" w:sz="0" w:space="0" w:color="auto"/>
        <w:bottom w:val="none" w:sz="0" w:space="0" w:color="auto"/>
        <w:right w:val="none" w:sz="0" w:space="0" w:color="auto"/>
      </w:divBdr>
    </w:div>
    <w:div w:id="948048172">
      <w:bodyDiv w:val="1"/>
      <w:marLeft w:val="0"/>
      <w:marRight w:val="0"/>
      <w:marTop w:val="0"/>
      <w:marBottom w:val="0"/>
      <w:divBdr>
        <w:top w:val="none" w:sz="0" w:space="0" w:color="auto"/>
        <w:left w:val="none" w:sz="0" w:space="0" w:color="auto"/>
        <w:bottom w:val="none" w:sz="0" w:space="0" w:color="auto"/>
        <w:right w:val="none" w:sz="0" w:space="0" w:color="auto"/>
      </w:divBdr>
    </w:div>
    <w:div w:id="1210728669">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208013464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1.jpg"/><Relationship Id="rId21" Type="http://schemas.openxmlformats.org/officeDocument/2006/relationships/image" Target="media/image12.jpg"/><Relationship Id="rId22" Type="http://schemas.openxmlformats.org/officeDocument/2006/relationships/image" Target="media/image13.jpg"/><Relationship Id="rId23" Type="http://schemas.openxmlformats.org/officeDocument/2006/relationships/image" Target="media/image14.jpg"/><Relationship Id="rId24" Type="http://schemas.openxmlformats.org/officeDocument/2006/relationships/hyperlink" Target="https://www.dropbox.com/sh/90xqjqfnccxeihg/AABiIYjKJwRKOUYsfLIKkZWRa?dl=0" TargetMode="External"/><Relationship Id="rId25" Type="http://schemas.openxmlformats.org/officeDocument/2006/relationships/hyperlink" Target="https://www.dropbox.com/sh/zmgv844qjglwlfo/AADM_WSH-mON_EYP3hdD1vvna?dl=0" TargetMode="External"/><Relationship Id="rId26" Type="http://schemas.openxmlformats.org/officeDocument/2006/relationships/hyperlink" Target="https://code.facebook.com/posts/1126354007399553/next-generation-video-encoding-techniques-for-360-video-and-vr/" TargetMode="External"/><Relationship Id="rId27" Type="http://schemas.openxmlformats.org/officeDocument/2006/relationships/hyperlink" Target="https://github.com/facebook/transform?files=1" TargetMode="External"/><Relationship Id="rId28" Type="http://schemas.openxmlformats.org/officeDocument/2006/relationships/hyperlink" Target="https://www.ffmpeg.org/" TargetMode="External"/><Relationship Id="rId29" Type="http://schemas.openxmlformats.org/officeDocument/2006/relationships/hyperlink" Target="http://shop.gopro.com/vr-cameras/omni---all-inclusive/MHDHX-006.html" TargetMode="External"/><Relationship Id="rId30" Type="http://schemas.openxmlformats.org/officeDocument/2006/relationships/hyperlink" Target="http://mpeg.chiariglione.org/standards/exploration/future-video-coding/n15452-call-test-materials-future-video-coding" TargetMode="Externa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hyperlink" Target="mailto:aabbas@gopro.com" TargetMode="External"/><Relationship Id="rId11" Type="http://schemas.openxmlformats.org/officeDocument/2006/relationships/hyperlink" Target="https://vr.gopro.com)" TargetMode="External"/><Relationship Id="rId12" Type="http://schemas.openxmlformats.org/officeDocument/2006/relationships/image" Target="media/image3.jpg"/><Relationship Id="rId13" Type="http://schemas.openxmlformats.org/officeDocument/2006/relationships/image" Target="media/image4.jpg"/><Relationship Id="rId14" Type="http://schemas.openxmlformats.org/officeDocument/2006/relationships/image" Target="media/image5.jpg"/><Relationship Id="rId15" Type="http://schemas.openxmlformats.org/officeDocument/2006/relationships/image" Target="media/image6.jpg"/><Relationship Id="rId16" Type="http://schemas.openxmlformats.org/officeDocument/2006/relationships/image" Target="media/image7.jpg"/><Relationship Id="rId17" Type="http://schemas.openxmlformats.org/officeDocument/2006/relationships/image" Target="media/image8.jpg"/><Relationship Id="rId18" Type="http://schemas.openxmlformats.org/officeDocument/2006/relationships/image" Target="media/image9.jpg"/><Relationship Id="rId19" Type="http://schemas.openxmlformats.org/officeDocument/2006/relationships/image" Target="media/image10.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anorkin:Downloads:mxxxx.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EFA14B-EB25-D240-9C51-F68A53775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Macintosh HD:Users:anorkin:Downloads:mxxxx.dot</Template>
  <TotalTime>443</TotalTime>
  <Pages>10</Pages>
  <Words>1641</Words>
  <Characters>9356</Characters>
  <Application>Microsoft Macintosh Word</Application>
  <DocSecurity>0</DocSecurity>
  <Lines>77</Lines>
  <Paragraphs>21</Paragraphs>
  <ScaleCrop>false</ScaleCrop>
  <HeadingPairs>
    <vt:vector size="4" baseType="variant">
      <vt:variant>
        <vt:lpstr>Title</vt:lpstr>
      </vt:variant>
      <vt:variant>
        <vt:i4>1</vt:i4>
      </vt:variant>
      <vt:variant>
        <vt:lpstr>Headings</vt:lpstr>
      </vt:variant>
      <vt:variant>
        <vt:i4>10</vt:i4>
      </vt:variant>
    </vt:vector>
  </HeadingPairs>
  <TitlesOfParts>
    <vt:vector size="11" baseType="lpstr">
      <vt:lpstr>INTERNATIONAL ORGANISATION FOR STANDARDISATION</vt:lpstr>
      <vt:lpstr>Abstract</vt:lpstr>
      <vt:lpstr>Introduction</vt:lpstr>
      <vt:lpstr>Proposed test sequences</vt:lpstr>
      <vt:lpstr>    Equirectangular Format</vt:lpstr>
      <vt:lpstr>    Cubic Format</vt:lpstr>
      <vt:lpstr>Compression Performance of Cube-3x2 vs Cube-4x3</vt:lpstr>
      <vt:lpstr>Copyright information</vt:lpstr>
      <vt:lpstr>Sequences</vt:lpstr>
      <vt:lpstr/>
      <vt:lpstr>References</vt:lpstr>
    </vt:vector>
  </TitlesOfParts>
  <Company>ITSCJ</Company>
  <LinksUpToDate>false</LinksUpToDate>
  <CharactersWithSpaces>10976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Andrey Norkin</dc:creator>
  <cp:keywords/>
  <dc:description/>
  <cp:lastModifiedBy>Microsoft Office User</cp:lastModifiedBy>
  <cp:revision>45</cp:revision>
  <cp:lastPrinted>2016-04-26T01:12:00Z</cp:lastPrinted>
  <dcterms:created xsi:type="dcterms:W3CDTF">2015-06-18T04:23:00Z</dcterms:created>
  <dcterms:modified xsi:type="dcterms:W3CDTF">2016-05-26T18:12:00Z</dcterms:modified>
</cp:coreProperties>
</file>