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50260C" w:rsidRPr="0038086E">
        <w:tc>
          <w:tcPr>
            <w:tcW w:w="6408" w:type="dxa"/>
          </w:tcPr>
          <w:p w:rsidR="0050260C" w:rsidRPr="0038086E" w:rsidRDefault="0050260C" w:rsidP="00C97D78">
            <w:pPr>
              <w:tabs>
                <w:tab w:val="left" w:pos="7200"/>
              </w:tabs>
              <w:spacing w:before="0"/>
              <w:rPr>
                <w:rFonts w:eastAsia="Times New Roman"/>
                <w:b/>
                <w:szCs w:val="22"/>
                <w:lang w:val="en-CA"/>
              </w:rPr>
            </w:pPr>
            <w:r>
              <w:rPr>
                <w:noProof/>
                <w:lang w:eastAsia="zh-CN"/>
              </w:rPr>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50" type="#_x0000_t75" style="position:absolute;margin-left:48.05pt;margin-top:-25.1pt;width:23.1pt;height:21.05pt;z-index:251658752;visibility:visible">
                  <v:imagedata r:id="rId7" o:title=""/>
                </v:shape>
              </w:pict>
            </w:r>
            <w:r>
              <w:rPr>
                <w:noProof/>
                <w:lang w:eastAsia="zh-CN"/>
              </w:rPr>
              <w:pict>
                <v:shape id="Picture 26" o:spid="_x0000_s1051" type="#_x0000_t75" style="position:absolute;margin-left:21.15pt;margin-top:-25.1pt;width:23.2pt;height:21.05pt;z-index:251657728;visibility:visible">
                  <v:imagedata r:id="rId8" o:title=""/>
                </v:shape>
              </w:pict>
            </w:r>
            <w:r w:rsidRPr="0038086E">
              <w:rPr>
                <w:rFonts w:eastAsia="Times New Roman"/>
                <w:b/>
                <w:szCs w:val="22"/>
                <w:lang w:val="en-CA"/>
              </w:rPr>
              <w:t>Joint Collaborative Team on Video Coding (JCT-VC)</w:t>
            </w:r>
          </w:p>
          <w:p w:rsidR="0050260C" w:rsidRPr="0038086E" w:rsidRDefault="0050260C" w:rsidP="00C97D78">
            <w:pPr>
              <w:tabs>
                <w:tab w:val="left" w:pos="7200"/>
              </w:tabs>
              <w:spacing w:before="0"/>
              <w:rPr>
                <w:rFonts w:eastAsia="Times New Roman"/>
                <w:b/>
                <w:szCs w:val="22"/>
                <w:lang w:val="en-CA"/>
              </w:rPr>
            </w:pPr>
            <w:r w:rsidRPr="0038086E">
              <w:rPr>
                <w:rFonts w:eastAsia="Times New Roman"/>
                <w:b/>
                <w:szCs w:val="22"/>
                <w:lang w:val="en-CA"/>
              </w:rPr>
              <w:t>of ITU-T SG16 WP3 and ISO/IEC JTC1/SC29/WG11</w:t>
            </w:r>
          </w:p>
          <w:p w:rsidR="0050260C" w:rsidRPr="0038086E" w:rsidRDefault="0050260C" w:rsidP="005B217D">
            <w:pPr>
              <w:tabs>
                <w:tab w:val="left" w:pos="7200"/>
              </w:tabs>
              <w:spacing w:before="0"/>
              <w:rPr>
                <w:rFonts w:eastAsia="Times New Roman"/>
                <w:b/>
                <w:szCs w:val="22"/>
                <w:lang w:val="en-CA"/>
              </w:rPr>
            </w:pPr>
            <w:r w:rsidRPr="0038086E">
              <w:rPr>
                <w:rFonts w:eastAsia="Times New Roman"/>
                <w:noProof/>
                <w:szCs w:val="22"/>
              </w:rPr>
              <w:t xml:space="preserve">11th Meeting: </w:t>
            </w:r>
            <w:smartTag w:uri="urn:schemas-microsoft-com:office:smarttags" w:element="City">
              <w:smartTag w:uri="urn:schemas-microsoft-com:office:smarttags" w:element="place">
                <w:r w:rsidRPr="0038086E">
                  <w:rPr>
                    <w:rFonts w:eastAsia="Times New Roman"/>
                    <w:noProof/>
                    <w:szCs w:val="22"/>
                  </w:rPr>
                  <w:t>Shanghai</w:t>
                </w:r>
              </w:smartTag>
            </w:smartTag>
            <w:r w:rsidRPr="0038086E">
              <w:rPr>
                <w:rFonts w:eastAsia="Times New Roman"/>
                <w:noProof/>
                <w:szCs w:val="22"/>
              </w:rPr>
              <w:t>, CN, 10–19 October 2012</w:t>
            </w:r>
          </w:p>
        </w:tc>
        <w:tc>
          <w:tcPr>
            <w:tcW w:w="3168" w:type="dxa"/>
          </w:tcPr>
          <w:p w:rsidR="0050260C" w:rsidRPr="0038086E" w:rsidRDefault="0050260C" w:rsidP="0080504B">
            <w:pPr>
              <w:tabs>
                <w:tab w:val="left" w:pos="7200"/>
              </w:tabs>
              <w:rPr>
                <w:rFonts w:eastAsia="Times New Roman"/>
                <w:u w:val="single"/>
                <w:lang w:val="en-CA"/>
              </w:rPr>
            </w:pPr>
            <w:r w:rsidRPr="0038086E">
              <w:rPr>
                <w:rFonts w:eastAsia="Times New Roman"/>
                <w:lang w:val="en-CA"/>
              </w:rPr>
              <w:t>Document: JCTVC-K</w:t>
            </w:r>
            <w:r w:rsidRPr="0038086E">
              <w:rPr>
                <w:rFonts w:eastAsia="Times New Roman"/>
                <w:u w:val="single"/>
                <w:lang w:val="en-CA"/>
              </w:rPr>
              <w:t>0</w:t>
            </w:r>
            <w:ins w:id="0" w:author="exf001" w:date="2012-10-01T09:10:00Z">
              <w:r>
                <w:rPr>
                  <w:rFonts w:eastAsia="Times New Roman"/>
                  <w:u w:val="single"/>
                  <w:lang w:val="en-CA"/>
                </w:rPr>
                <w:t>217</w:t>
              </w:r>
            </w:ins>
            <w:del w:id="1" w:author="exf001" w:date="2012-10-01T09:10:00Z">
              <w:r w:rsidRPr="0038086E" w:rsidDel="00367E6B">
                <w:rPr>
                  <w:rFonts w:eastAsia="Times New Roman"/>
                  <w:u w:val="single"/>
                  <w:lang w:val="en-CA"/>
                </w:rPr>
                <w:delText>xxx</w:delText>
              </w:r>
            </w:del>
          </w:p>
        </w:tc>
      </w:tr>
    </w:tbl>
    <w:p w:rsidR="0050260C" w:rsidRPr="005B217D" w:rsidRDefault="0050260C" w:rsidP="00531AE9">
      <w:pPr>
        <w:spacing w:before="0"/>
        <w:rPr>
          <w:rFonts w:eastAsia="Times New Roman"/>
          <w:lang w:val="en-CA"/>
        </w:rPr>
      </w:pPr>
    </w:p>
    <w:tbl>
      <w:tblPr>
        <w:tblW w:w="0" w:type="auto"/>
        <w:tblLayout w:type="fixed"/>
        <w:tblLook w:val="0000"/>
      </w:tblPr>
      <w:tblGrid>
        <w:gridCol w:w="1458"/>
        <w:gridCol w:w="4050"/>
        <w:gridCol w:w="900"/>
        <w:gridCol w:w="3168"/>
      </w:tblGrid>
      <w:tr w:rsidR="0050260C" w:rsidRPr="0038086E">
        <w:tc>
          <w:tcPr>
            <w:tcW w:w="1458" w:type="dxa"/>
          </w:tcPr>
          <w:p w:rsidR="0050260C" w:rsidRPr="0038086E" w:rsidRDefault="0050260C">
            <w:pPr>
              <w:spacing w:before="60" w:after="60"/>
              <w:rPr>
                <w:rFonts w:eastAsia="Times New Roman"/>
                <w:i/>
                <w:szCs w:val="22"/>
                <w:lang w:val="en-CA"/>
              </w:rPr>
            </w:pPr>
            <w:r w:rsidRPr="0038086E">
              <w:rPr>
                <w:rFonts w:eastAsia="Times New Roman"/>
                <w:i/>
                <w:szCs w:val="22"/>
                <w:lang w:val="en-CA"/>
              </w:rPr>
              <w:t>Title:</w:t>
            </w:r>
          </w:p>
        </w:tc>
        <w:tc>
          <w:tcPr>
            <w:tcW w:w="8118" w:type="dxa"/>
            <w:gridSpan w:val="3"/>
          </w:tcPr>
          <w:p w:rsidR="0050260C" w:rsidRPr="00367E6B" w:rsidRDefault="0050260C" w:rsidP="004D54A2">
            <w:pPr>
              <w:spacing w:before="60" w:after="60"/>
              <w:rPr>
                <w:rFonts w:eastAsia="Times New Roman"/>
                <w:b/>
                <w:szCs w:val="22"/>
                <w:lang w:val="en-CA" w:eastAsia="zh-CN"/>
              </w:rPr>
            </w:pPr>
            <w:r w:rsidRPr="00367E6B">
              <w:rPr>
                <w:rFonts w:eastAsia="Times New Roman"/>
                <w:b/>
                <w:bCs/>
                <w:szCs w:val="22"/>
              </w:rPr>
              <w:t xml:space="preserve">Proposed </w:t>
            </w:r>
            <w:ins w:id="2" w:author="exf001" w:date="2012-10-01T09:02:00Z">
              <w:r w:rsidRPr="00367E6B">
                <w:rPr>
                  <w:rFonts w:eastAsia="Times New Roman"/>
                  <w:b/>
                  <w:bCs/>
                  <w:szCs w:val="22"/>
                </w:rPr>
                <w:t>Changes</w:t>
              </w:r>
            </w:ins>
            <w:del w:id="3" w:author="exf001" w:date="2012-10-01T09:02:00Z">
              <w:r>
                <w:rPr>
                  <w:rFonts w:eastAsia="Times New Roman"/>
                  <w:b/>
                  <w:bCs/>
                  <w:szCs w:val="22"/>
                </w:rPr>
                <w:delText>Improvement</w:delText>
              </w:r>
            </w:del>
            <w:r>
              <w:rPr>
                <w:rFonts w:eastAsia="Times New Roman"/>
                <w:b/>
                <w:bCs/>
                <w:szCs w:val="22"/>
              </w:rPr>
              <w:t xml:space="preserve"> on </w:t>
            </w:r>
            <w:ins w:id="4" w:author="exf001" w:date="2012-10-01T09:03:00Z">
              <w:r w:rsidRPr="0050260C">
                <w:rPr>
                  <w:rFonts w:eastAsia="Times New Roman"/>
                  <w:b/>
                  <w:lang w:eastAsia="ko-KR"/>
                  <w:rPrChange w:id="5" w:author="exf001" w:date="2012-10-01T09:04:00Z">
                    <w:rPr>
                      <w:rFonts w:eastAsia="Times New Roman"/>
                      <w:lang w:eastAsia="ko-KR"/>
                    </w:rPr>
                  </w:rPrChange>
                </w:rPr>
                <w:t>Coding Tree Unit Syntax</w:t>
              </w:r>
              <w:r>
                <w:rPr>
                  <w:rFonts w:eastAsia="Times New Roman"/>
                  <w:b/>
                  <w:bCs/>
                  <w:szCs w:val="22"/>
                </w:rPr>
                <w:t xml:space="preserve"> and </w:t>
              </w:r>
            </w:ins>
            <w:ins w:id="6" w:author="exf001" w:date="2012-10-01T09:04:00Z">
              <w:r w:rsidRPr="0050260C">
                <w:rPr>
                  <w:rFonts w:eastAsia="Times New Roman"/>
                  <w:b/>
                  <w:noProof/>
                  <w:lang w:val="en-GB"/>
                  <w:rPrChange w:id="7" w:author="exf001" w:date="2012-10-01T09:04:00Z">
                    <w:rPr>
                      <w:rFonts w:eastAsia="Times New Roman"/>
                      <w:noProof/>
                      <w:lang w:val="en-GB"/>
                    </w:rPr>
                  </w:rPrChange>
                </w:rPr>
                <w:t>Sequence parameter set RBSP syntax</w:t>
              </w:r>
            </w:ins>
            <w:del w:id="8" w:author="exf001" w:date="2012-10-01T09:03:00Z">
              <w:r>
                <w:rPr>
                  <w:rFonts w:eastAsia="Times New Roman"/>
                  <w:b/>
                  <w:bCs/>
                  <w:szCs w:val="22"/>
                </w:rPr>
                <w:delText>High Level Syntax</w:delText>
              </w:r>
            </w:del>
            <w:del w:id="9" w:author="exf001" w:date="2012-10-01T09:04:00Z">
              <w:r>
                <w:rPr>
                  <w:rFonts w:eastAsia="Times New Roman"/>
                  <w:b/>
                  <w:bCs/>
                  <w:szCs w:val="22"/>
                </w:rPr>
                <w:delText xml:space="preserve"> </w:delText>
              </w:r>
            </w:del>
          </w:p>
        </w:tc>
      </w:tr>
      <w:tr w:rsidR="0050260C" w:rsidRPr="0038086E">
        <w:tc>
          <w:tcPr>
            <w:tcW w:w="1458" w:type="dxa"/>
          </w:tcPr>
          <w:p w:rsidR="0050260C" w:rsidRPr="0038086E" w:rsidRDefault="0050260C">
            <w:pPr>
              <w:spacing w:before="60" w:after="60"/>
              <w:rPr>
                <w:rFonts w:eastAsia="Times New Roman"/>
                <w:i/>
                <w:szCs w:val="22"/>
                <w:lang w:val="en-CA"/>
              </w:rPr>
            </w:pPr>
            <w:r w:rsidRPr="0038086E">
              <w:rPr>
                <w:rFonts w:eastAsia="Times New Roman"/>
                <w:i/>
                <w:szCs w:val="22"/>
                <w:lang w:val="en-CA"/>
              </w:rPr>
              <w:t>Status:</w:t>
            </w:r>
          </w:p>
        </w:tc>
        <w:tc>
          <w:tcPr>
            <w:tcW w:w="8118" w:type="dxa"/>
            <w:gridSpan w:val="3"/>
          </w:tcPr>
          <w:p w:rsidR="0050260C" w:rsidRPr="0038086E" w:rsidRDefault="0050260C">
            <w:pPr>
              <w:spacing w:before="60" w:after="60"/>
              <w:rPr>
                <w:rFonts w:eastAsia="Times New Roman"/>
                <w:szCs w:val="22"/>
                <w:lang w:val="en-CA"/>
              </w:rPr>
            </w:pPr>
            <w:r w:rsidRPr="0038086E">
              <w:rPr>
                <w:rFonts w:eastAsia="Times New Roman"/>
                <w:szCs w:val="22"/>
                <w:lang w:val="en-CA"/>
              </w:rPr>
              <w:t>Input Document to JCT-VC</w:t>
            </w:r>
          </w:p>
        </w:tc>
      </w:tr>
      <w:tr w:rsidR="0050260C" w:rsidRPr="0038086E">
        <w:tc>
          <w:tcPr>
            <w:tcW w:w="1458" w:type="dxa"/>
          </w:tcPr>
          <w:p w:rsidR="0050260C" w:rsidRPr="0038086E" w:rsidRDefault="0050260C">
            <w:pPr>
              <w:spacing w:before="60" w:after="60"/>
              <w:rPr>
                <w:rFonts w:eastAsia="Times New Roman"/>
                <w:i/>
                <w:szCs w:val="22"/>
                <w:lang w:val="en-CA"/>
              </w:rPr>
            </w:pPr>
            <w:r w:rsidRPr="0038086E">
              <w:rPr>
                <w:rFonts w:eastAsia="Times New Roman"/>
                <w:i/>
                <w:szCs w:val="22"/>
                <w:lang w:val="en-CA"/>
              </w:rPr>
              <w:t>Purpose:</w:t>
            </w:r>
          </w:p>
        </w:tc>
        <w:tc>
          <w:tcPr>
            <w:tcW w:w="8118" w:type="dxa"/>
            <w:gridSpan w:val="3"/>
          </w:tcPr>
          <w:p w:rsidR="0050260C" w:rsidRPr="0038086E" w:rsidRDefault="0050260C">
            <w:pPr>
              <w:spacing w:before="60" w:after="60"/>
              <w:rPr>
                <w:rFonts w:eastAsia="Times New Roman"/>
                <w:szCs w:val="22"/>
                <w:lang w:val="en-CA"/>
              </w:rPr>
            </w:pPr>
            <w:r w:rsidRPr="0038086E">
              <w:rPr>
                <w:rFonts w:eastAsia="Times New Roman"/>
                <w:szCs w:val="22"/>
                <w:lang w:val="en-CA"/>
              </w:rPr>
              <w:t>Proposal</w:t>
            </w:r>
          </w:p>
        </w:tc>
      </w:tr>
      <w:tr w:rsidR="0050260C" w:rsidRPr="0038086E">
        <w:tc>
          <w:tcPr>
            <w:tcW w:w="1458" w:type="dxa"/>
          </w:tcPr>
          <w:p w:rsidR="0050260C" w:rsidRPr="0038086E" w:rsidRDefault="0050260C">
            <w:pPr>
              <w:spacing w:before="60" w:after="60"/>
              <w:rPr>
                <w:rFonts w:eastAsia="Times New Roman"/>
                <w:i/>
                <w:szCs w:val="22"/>
                <w:lang w:val="en-CA"/>
              </w:rPr>
            </w:pPr>
            <w:r w:rsidRPr="0038086E">
              <w:rPr>
                <w:rFonts w:eastAsia="Times New Roman"/>
                <w:i/>
                <w:szCs w:val="22"/>
                <w:lang w:val="en-CA"/>
              </w:rPr>
              <w:t>Author(s) or</w:t>
            </w:r>
            <w:r w:rsidRPr="0038086E">
              <w:rPr>
                <w:rFonts w:eastAsia="Times New Roman"/>
                <w:i/>
                <w:szCs w:val="22"/>
                <w:lang w:val="en-CA"/>
              </w:rPr>
              <w:br/>
              <w:t>Contact(s):</w:t>
            </w:r>
          </w:p>
        </w:tc>
        <w:tc>
          <w:tcPr>
            <w:tcW w:w="4050" w:type="dxa"/>
          </w:tcPr>
          <w:p w:rsidR="0050260C" w:rsidRPr="0038086E" w:rsidRDefault="0050260C" w:rsidP="009B3C43">
            <w:pPr>
              <w:spacing w:before="60" w:after="60"/>
              <w:rPr>
                <w:rFonts w:eastAsia="Times New Roman"/>
                <w:szCs w:val="22"/>
              </w:rPr>
            </w:pPr>
            <w:r w:rsidRPr="0038086E">
              <w:rPr>
                <w:rFonts w:eastAsia="Times New Roman"/>
                <w:szCs w:val="22"/>
              </w:rPr>
              <w:t>Xue Fang, Limin Wang</w:t>
            </w:r>
          </w:p>
          <w:p w:rsidR="0050260C" w:rsidRPr="0038086E" w:rsidRDefault="0050260C" w:rsidP="009B3C43">
            <w:pPr>
              <w:spacing w:before="60" w:after="60"/>
              <w:rPr>
                <w:rFonts w:eastAsia="Times New Roman"/>
                <w:szCs w:val="22"/>
              </w:rPr>
            </w:pPr>
            <w:smartTag w:uri="urn:schemas-microsoft-com:office:smarttags" w:element="country-region">
              <w:smartTag w:uri="urn:schemas-microsoft-com:office:smarttags" w:element="address">
                <w:smartTag w:uri="urn:schemas-microsoft-com:office:smarttags" w:element="Street">
                  <w:r w:rsidRPr="0038086E">
                    <w:rPr>
                      <w:rFonts w:eastAsia="Times New Roman"/>
                      <w:szCs w:val="22"/>
                    </w:rPr>
                    <w:t>6450 Sequence Drive</w:t>
                  </w:r>
                </w:smartTag>
              </w:smartTag>
            </w:smartTag>
            <w:r w:rsidRPr="0038086E">
              <w:rPr>
                <w:rFonts w:eastAsia="Times New Roman"/>
                <w:szCs w:val="22"/>
              </w:rPr>
              <w:t xml:space="preserve"> </w:t>
            </w:r>
          </w:p>
          <w:p w:rsidR="0050260C" w:rsidRPr="0038086E" w:rsidRDefault="0050260C" w:rsidP="009B3C43">
            <w:pPr>
              <w:spacing w:before="60" w:after="60"/>
              <w:rPr>
                <w:rFonts w:eastAsia="Times New Roman"/>
                <w:szCs w:val="22"/>
                <w:lang w:val="en-CA"/>
              </w:rPr>
            </w:pPr>
            <w:smartTag w:uri="urn:schemas-microsoft-com:office:smarttags" w:element="country-region">
              <w:smartTag w:uri="urn:schemas-microsoft-com:office:smarttags" w:element="City">
                <w:smartTag w:uri="urn:schemas-microsoft-com:office:smarttags" w:element="place">
                  <w:smartTag w:uri="urn:schemas-microsoft-com:office:smarttags" w:element="City">
                    <w:r w:rsidRPr="0038086E">
                      <w:rPr>
                        <w:rFonts w:eastAsia="Times New Roman"/>
                        <w:szCs w:val="22"/>
                      </w:rPr>
                      <w:t>San Diego</w:t>
                    </w:r>
                  </w:smartTag>
                </w:smartTag>
                <w:r w:rsidRPr="0038086E">
                  <w:rPr>
                    <w:rFonts w:eastAsia="Times New Roman"/>
                    <w:szCs w:val="22"/>
                  </w:rPr>
                  <w:t xml:space="preserve">, </w:t>
                </w:r>
                <w:smartTag w:uri="urn:schemas-microsoft-com:office:smarttags" w:element="State">
                  <w:r w:rsidRPr="0038086E">
                    <w:rPr>
                      <w:rFonts w:eastAsia="Times New Roman"/>
                      <w:szCs w:val="22"/>
                    </w:rPr>
                    <w:t>CA</w:t>
                  </w:r>
                </w:smartTag>
                <w:r w:rsidRPr="0038086E">
                  <w:rPr>
                    <w:rFonts w:eastAsia="Times New Roman"/>
                    <w:szCs w:val="22"/>
                  </w:rPr>
                  <w:t xml:space="preserve"> </w:t>
                </w:r>
                <w:smartTag w:uri="urn:schemas-microsoft-com:office:smarttags" w:element="PostalCode">
                  <w:r w:rsidRPr="0038086E">
                    <w:rPr>
                      <w:rFonts w:eastAsia="Times New Roman"/>
                      <w:szCs w:val="22"/>
                    </w:rPr>
                    <w:t>92121</w:t>
                  </w:r>
                </w:smartTag>
                <w:r w:rsidRPr="0038086E">
                  <w:rPr>
                    <w:rFonts w:eastAsia="Times New Roman"/>
                    <w:szCs w:val="22"/>
                  </w:rPr>
                  <w:t xml:space="preserve"> </w:t>
                </w:r>
                <w:smartTag w:uri="urn:schemas-microsoft-com:office:smarttags" w:element="country-region">
                  <w:r w:rsidRPr="0038086E">
                    <w:rPr>
                      <w:rFonts w:eastAsia="Times New Roman"/>
                      <w:szCs w:val="22"/>
                    </w:rPr>
                    <w:t>USA</w:t>
                  </w:r>
                </w:smartTag>
              </w:smartTag>
            </w:smartTag>
          </w:p>
        </w:tc>
        <w:tc>
          <w:tcPr>
            <w:tcW w:w="900" w:type="dxa"/>
          </w:tcPr>
          <w:p w:rsidR="0050260C" w:rsidRPr="0038086E" w:rsidRDefault="0050260C">
            <w:pPr>
              <w:spacing w:before="60" w:after="60"/>
              <w:rPr>
                <w:rFonts w:eastAsia="Times New Roman"/>
                <w:szCs w:val="22"/>
                <w:lang w:val="en-CA"/>
              </w:rPr>
            </w:pPr>
            <w:r w:rsidRPr="0038086E">
              <w:rPr>
                <w:rFonts w:eastAsia="Times New Roman"/>
                <w:szCs w:val="22"/>
                <w:lang w:val="en-CA"/>
              </w:rPr>
              <w:br/>
              <w:t>Tel:</w:t>
            </w:r>
            <w:r w:rsidRPr="0038086E">
              <w:rPr>
                <w:rFonts w:eastAsia="Times New Roman"/>
                <w:szCs w:val="22"/>
                <w:lang w:val="en-CA"/>
              </w:rPr>
              <w:br/>
              <w:t>Email:</w:t>
            </w:r>
          </w:p>
        </w:tc>
        <w:tc>
          <w:tcPr>
            <w:tcW w:w="3168" w:type="dxa"/>
          </w:tcPr>
          <w:p w:rsidR="0050260C" w:rsidRPr="0038086E" w:rsidRDefault="0050260C" w:rsidP="007B6DA4">
            <w:pPr>
              <w:spacing w:before="60" w:after="60"/>
              <w:rPr>
                <w:rFonts w:eastAsia="Times New Roman"/>
                <w:szCs w:val="22"/>
              </w:rPr>
            </w:pPr>
            <w:r w:rsidRPr="0038086E">
              <w:rPr>
                <w:rFonts w:eastAsia="Times New Roman"/>
                <w:szCs w:val="22"/>
                <w:lang w:val="en-CA"/>
              </w:rPr>
              <w:br/>
            </w:r>
            <w:r w:rsidRPr="0038086E">
              <w:rPr>
                <w:rFonts w:eastAsia="Times New Roman"/>
                <w:szCs w:val="22"/>
              </w:rPr>
              <w:t>+1-858-404-3618</w:t>
            </w:r>
          </w:p>
          <w:p w:rsidR="0050260C" w:rsidRPr="0038086E" w:rsidRDefault="0050260C" w:rsidP="007B6DA4">
            <w:pPr>
              <w:spacing w:before="60" w:after="60"/>
              <w:rPr>
                <w:rFonts w:eastAsia="Times New Roman"/>
                <w:szCs w:val="22"/>
              </w:rPr>
            </w:pPr>
            <w:hyperlink r:id="rId9" w:history="1">
              <w:r w:rsidRPr="0038086E">
                <w:rPr>
                  <w:rStyle w:val="Hyperlink"/>
                  <w:rFonts w:eastAsia="Times New Roman"/>
                  <w:szCs w:val="22"/>
                </w:rPr>
                <w:t>x.fang@motorola.com</w:t>
              </w:r>
            </w:hyperlink>
          </w:p>
          <w:p w:rsidR="0050260C" w:rsidRPr="0038086E" w:rsidRDefault="0050260C" w:rsidP="0080504B">
            <w:pPr>
              <w:spacing w:before="60" w:after="60"/>
              <w:rPr>
                <w:rFonts w:eastAsia="Times New Roman"/>
                <w:szCs w:val="22"/>
                <w:lang w:val="en-CA"/>
              </w:rPr>
            </w:pPr>
          </w:p>
        </w:tc>
      </w:tr>
      <w:tr w:rsidR="0050260C" w:rsidRPr="0038086E">
        <w:tc>
          <w:tcPr>
            <w:tcW w:w="1458" w:type="dxa"/>
          </w:tcPr>
          <w:p w:rsidR="0050260C" w:rsidRPr="0038086E" w:rsidRDefault="0050260C">
            <w:pPr>
              <w:spacing w:before="60" w:after="60"/>
              <w:rPr>
                <w:rFonts w:eastAsia="Times New Roman"/>
                <w:i/>
                <w:szCs w:val="22"/>
                <w:lang w:val="en-CA"/>
              </w:rPr>
            </w:pPr>
            <w:r w:rsidRPr="0038086E">
              <w:rPr>
                <w:rFonts w:eastAsia="Times New Roman"/>
                <w:i/>
                <w:szCs w:val="22"/>
                <w:lang w:val="en-CA"/>
              </w:rPr>
              <w:t>Source:</w:t>
            </w:r>
          </w:p>
        </w:tc>
        <w:tc>
          <w:tcPr>
            <w:tcW w:w="8118" w:type="dxa"/>
            <w:gridSpan w:val="3"/>
          </w:tcPr>
          <w:p w:rsidR="0050260C" w:rsidRPr="0038086E" w:rsidRDefault="0050260C">
            <w:pPr>
              <w:spacing w:before="60" w:after="60"/>
              <w:rPr>
                <w:rFonts w:eastAsia="Times New Roman"/>
                <w:szCs w:val="22"/>
                <w:lang w:val="en-CA"/>
              </w:rPr>
            </w:pPr>
            <w:r w:rsidRPr="0038086E">
              <w:rPr>
                <w:rFonts w:eastAsia="Times New Roman"/>
                <w:szCs w:val="22"/>
              </w:rPr>
              <w:t>Motorola Mobility Inc.</w:t>
            </w:r>
          </w:p>
        </w:tc>
      </w:tr>
    </w:tbl>
    <w:p w:rsidR="0050260C" w:rsidRPr="005B217D" w:rsidRDefault="0050260C">
      <w:pPr>
        <w:tabs>
          <w:tab w:val="left" w:pos="1800"/>
          <w:tab w:val="right" w:pos="9360"/>
        </w:tabs>
        <w:spacing w:before="120" w:after="240"/>
        <w:jc w:val="center"/>
        <w:rPr>
          <w:rFonts w:eastAsia="Times New Roman"/>
          <w:szCs w:val="22"/>
          <w:lang w:val="en-CA"/>
        </w:rPr>
      </w:pPr>
      <w:r w:rsidRPr="005B217D">
        <w:rPr>
          <w:rFonts w:eastAsia="Times New Roman"/>
          <w:szCs w:val="22"/>
          <w:u w:val="single"/>
          <w:lang w:val="en-CA"/>
        </w:rPr>
        <w:t>_____________________________</w:t>
      </w:r>
    </w:p>
    <w:p w:rsidR="0050260C" w:rsidRPr="005B217D" w:rsidRDefault="0050260C" w:rsidP="009234A5">
      <w:pPr>
        <w:pStyle w:val="Heading1"/>
        <w:numPr>
          <w:ilvl w:val="0"/>
          <w:numId w:val="0"/>
        </w:numPr>
        <w:ind w:left="432" w:hanging="432"/>
        <w:rPr>
          <w:lang w:val="en-CA"/>
        </w:rPr>
      </w:pPr>
      <w:r w:rsidRPr="005B217D">
        <w:rPr>
          <w:lang w:val="en-CA"/>
        </w:rPr>
        <w:t>Abstract</w:t>
      </w:r>
    </w:p>
    <w:p w:rsidR="0050260C" w:rsidRPr="00943A5F" w:rsidRDefault="0050260C" w:rsidP="009A04F3">
      <w:pPr>
        <w:jc w:val="both"/>
        <w:rPr>
          <w:noProof/>
          <w:lang w:val="en-GB"/>
        </w:rPr>
      </w:pPr>
      <w:r>
        <w:t xml:space="preserve">This contribution proposes high level syntax modifications in two sections. The first section proposes modification of Coding Tree Unit Syntax change regarding the InverseRasterScan function. The second section addresses the clean up as well as simplification related to PCM parameters in </w:t>
      </w:r>
      <w:r w:rsidRPr="00943A5F">
        <w:rPr>
          <w:noProof/>
          <w:lang w:val="en-GB"/>
        </w:rPr>
        <w:t>Sequence parameter set RBSP syntax</w:t>
      </w:r>
      <w:r>
        <w:rPr>
          <w:noProof/>
          <w:lang w:val="en-GB"/>
        </w:rPr>
        <w:t>.</w:t>
      </w:r>
    </w:p>
    <w:p w:rsidR="0050260C" w:rsidRPr="00E31DB1" w:rsidRDefault="0050260C" w:rsidP="008B5BE4">
      <w:r>
        <w:t xml:space="preserve">.          </w:t>
      </w:r>
      <w:r w:rsidRPr="00E31DB1">
        <w:t xml:space="preserve">  </w:t>
      </w:r>
    </w:p>
    <w:p w:rsidR="0050260C" w:rsidRPr="00E24525" w:rsidRDefault="0050260C" w:rsidP="007243B0">
      <w:pPr>
        <w:jc w:val="both"/>
      </w:pPr>
    </w:p>
    <w:p w:rsidR="0050260C" w:rsidRDefault="0050260C" w:rsidP="004D54A2">
      <w:pPr>
        <w:pStyle w:val="Heading1"/>
        <w:rPr>
          <w:lang w:eastAsia="ko-KR"/>
        </w:rPr>
      </w:pPr>
      <w:r>
        <w:rPr>
          <w:lang w:eastAsia="ko-KR"/>
        </w:rPr>
        <w:t xml:space="preserve">Coding Tree Unit Syntax </w:t>
      </w:r>
    </w:p>
    <w:p w:rsidR="0050260C" w:rsidRPr="0080411D" w:rsidRDefault="0050260C" w:rsidP="0080411D">
      <w:pPr>
        <w:pStyle w:val="Heading2"/>
        <w:rPr>
          <w:lang w:eastAsia="ko-KR"/>
        </w:rPr>
      </w:pPr>
      <w:r>
        <w:rPr>
          <w:lang w:eastAsia="ko-KR"/>
        </w:rPr>
        <w:t xml:space="preserve">Possible Issues </w:t>
      </w:r>
    </w:p>
    <w:p w:rsidR="0050260C" w:rsidRDefault="0050260C" w:rsidP="009A04F3">
      <w:pPr>
        <w:jc w:val="both"/>
        <w:rPr>
          <w:noProof/>
        </w:rPr>
      </w:pPr>
      <w:r>
        <w:rPr>
          <w:lang w:val="en-CA"/>
        </w:rPr>
        <w:t xml:space="preserve">According to </w:t>
      </w:r>
      <w:del w:id="10" w:author="Jennifer2" w:date="2012-09-29T22:39:00Z">
        <w:r w:rsidDel="001D23CE">
          <w:rPr>
            <w:lang w:val="en-CA"/>
          </w:rPr>
          <w:delText xml:space="preserve">the latest </w:delText>
        </w:r>
      </w:del>
      <w:r>
        <w:rPr>
          <w:lang w:val="en-CA"/>
        </w:rPr>
        <w:t xml:space="preserve">HEVC </w:t>
      </w:r>
      <w:ins w:id="11" w:author="Jennifer2" w:date="2012-09-29T22:39:00Z">
        <w:r>
          <w:rPr>
            <w:lang w:val="en-CA"/>
          </w:rPr>
          <w:t xml:space="preserve">spec </w:t>
        </w:r>
      </w:ins>
      <w:del w:id="12" w:author="Jennifer2" w:date="2012-09-29T22:39:00Z">
        <w:r w:rsidDel="001D23CE">
          <w:rPr>
            <w:lang w:val="en-CA"/>
          </w:rPr>
          <w:delText xml:space="preserve">working draft </w:delText>
        </w:r>
      </w:del>
      <w:r>
        <w:rPr>
          <w:lang w:val="en-CA"/>
        </w:rPr>
        <w:t xml:space="preserve">[1], </w:t>
      </w:r>
      <w:del w:id="13" w:author="Jennifer2" w:date="2012-09-29T22:30:00Z">
        <w:r w:rsidDel="009A04F3">
          <w:rPr>
            <w:lang w:val="en-CA"/>
          </w:rPr>
          <w:delText xml:space="preserve">the </w:delText>
        </w:r>
      </w:del>
      <w:r>
        <w:rPr>
          <w:lang w:val="en-CA"/>
        </w:rPr>
        <w:t xml:space="preserve">Coding Tree Unit </w:t>
      </w:r>
      <w:ins w:id="14" w:author="Jennifer2" w:date="2012-09-29T22:45:00Z">
        <w:r>
          <w:rPr>
            <w:lang w:val="en-CA"/>
          </w:rPr>
          <w:t xml:space="preserve">(CTU) </w:t>
        </w:r>
      </w:ins>
      <w:r>
        <w:rPr>
          <w:lang w:val="en-CA"/>
        </w:rPr>
        <w:t xml:space="preserve">contains </w:t>
      </w:r>
      <w:r w:rsidRPr="00943A5F">
        <w:rPr>
          <w:noProof/>
        </w:rPr>
        <w:t>a luma location ( xC</w:t>
      </w:r>
      <w:r>
        <w:rPr>
          <w:noProof/>
        </w:rPr>
        <w:t>tb</w:t>
      </w:r>
      <w:r w:rsidRPr="00943A5F">
        <w:rPr>
          <w:noProof/>
        </w:rPr>
        <w:t>, yC</w:t>
      </w:r>
      <w:r>
        <w:rPr>
          <w:noProof/>
        </w:rPr>
        <w:t>tb</w:t>
      </w:r>
      <w:r w:rsidRPr="00943A5F">
        <w:rPr>
          <w:noProof/>
        </w:rPr>
        <w:t xml:space="preserve"> ) specifying the top-left sample of </w:t>
      </w:r>
      <w:del w:id="15" w:author="Jennifer2" w:date="2012-09-29T22:31:00Z">
        <w:r w:rsidRPr="00943A5F" w:rsidDel="009A04F3">
          <w:rPr>
            <w:noProof/>
          </w:rPr>
          <w:delText xml:space="preserve">the </w:delText>
        </w:r>
      </w:del>
      <w:ins w:id="16" w:author="Jennifer2" w:date="2012-09-29T22:31:00Z">
        <w:r>
          <w:rPr>
            <w:noProof/>
          </w:rPr>
          <w:t>a</w:t>
        </w:r>
        <w:r w:rsidRPr="00943A5F">
          <w:rPr>
            <w:noProof/>
          </w:rPr>
          <w:t xml:space="preserve"> </w:t>
        </w:r>
      </w:ins>
      <w:r w:rsidRPr="00943A5F">
        <w:rPr>
          <w:noProof/>
        </w:rPr>
        <w:t xml:space="preserve">current </w:t>
      </w:r>
      <w:r>
        <w:rPr>
          <w:noProof/>
        </w:rPr>
        <w:t>tree unit</w:t>
      </w:r>
      <w:ins w:id="17" w:author="Jennifer2" w:date="2012-09-29T22:45:00Z">
        <w:r>
          <w:rPr>
            <w:noProof/>
          </w:rPr>
          <w:t xml:space="preserve"> (CU)</w:t>
        </w:r>
      </w:ins>
      <w:r w:rsidRPr="00943A5F">
        <w:rPr>
          <w:noProof/>
        </w:rPr>
        <w:t xml:space="preserve"> relative to the top</w:t>
      </w:r>
      <w:r w:rsidRPr="00943A5F">
        <w:rPr>
          <w:noProof/>
        </w:rPr>
        <w:noBreakHyphen/>
        <w:t xml:space="preserve">left luma sample of </w:t>
      </w:r>
      <w:del w:id="18" w:author="Jennifer2" w:date="2012-09-29T22:31:00Z">
        <w:r w:rsidRPr="00943A5F" w:rsidDel="009A04F3">
          <w:rPr>
            <w:noProof/>
          </w:rPr>
          <w:delText xml:space="preserve">the </w:delText>
        </w:r>
      </w:del>
      <w:ins w:id="19" w:author="Jennifer2" w:date="2012-09-29T22:31:00Z">
        <w:r>
          <w:rPr>
            <w:noProof/>
          </w:rPr>
          <w:t>a</w:t>
        </w:r>
        <w:r w:rsidRPr="00943A5F">
          <w:rPr>
            <w:noProof/>
          </w:rPr>
          <w:t xml:space="preserve"> </w:t>
        </w:r>
      </w:ins>
      <w:r w:rsidRPr="00943A5F">
        <w:rPr>
          <w:noProof/>
        </w:rPr>
        <w:t>current pic</w:t>
      </w:r>
      <w:r>
        <w:rPr>
          <w:noProof/>
        </w:rPr>
        <w:t xml:space="preserve">ture, </w:t>
      </w:r>
      <w:ins w:id="20" w:author="Jennifer2" w:date="2012-09-29T22:40:00Z">
        <w:r>
          <w:rPr>
            <w:noProof/>
          </w:rPr>
          <w:t xml:space="preserve">as </w:t>
        </w:r>
      </w:ins>
      <w:r>
        <w:rPr>
          <w:noProof/>
        </w:rPr>
        <w:t>show</w:t>
      </w:r>
      <w:ins w:id="21" w:author="Jennifer2" w:date="2012-09-29T22:40:00Z">
        <w:r>
          <w:rPr>
            <w:noProof/>
          </w:rPr>
          <w:t>n</w:t>
        </w:r>
      </w:ins>
      <w:del w:id="22" w:author="Jennifer2" w:date="2012-09-29T22:40:00Z">
        <w:r w:rsidDel="001D23CE">
          <w:rPr>
            <w:noProof/>
          </w:rPr>
          <w:delText>ing</w:delText>
        </w:r>
      </w:del>
      <w:r>
        <w:rPr>
          <w:noProof/>
        </w:rPr>
        <w:t xml:space="preserve"> in Table 1 </w:t>
      </w:r>
      <w:ins w:id="23" w:author="Jennifer2" w:date="2012-09-29T22:40:00Z">
        <w:r>
          <w:rPr>
            <w:noProof/>
          </w:rPr>
          <w:t xml:space="preserve">and </w:t>
        </w:r>
      </w:ins>
      <w:r>
        <w:rPr>
          <w:noProof/>
        </w:rPr>
        <w:t>highlighted in red.</w:t>
      </w:r>
    </w:p>
    <w:p w:rsidR="0050260C" w:rsidRPr="00213CE5" w:rsidRDefault="0050260C" w:rsidP="0011414A">
      <w:pPr>
        <w:rPr>
          <w:szCs w:val="22"/>
          <w:lang w:eastAsia="ko-KR"/>
        </w:rPr>
      </w:pPr>
      <w:r w:rsidRPr="004D54A2">
        <w:rPr>
          <w:b/>
          <w:szCs w:val="22"/>
          <w:lang w:eastAsia="ko-KR"/>
        </w:rPr>
        <w:t>Table 1</w:t>
      </w:r>
      <w:r w:rsidRPr="00213CE5">
        <w:rPr>
          <w:szCs w:val="22"/>
          <w:lang w:eastAsia="ko-KR"/>
        </w:rPr>
        <w:t xml:space="preserve"> </w:t>
      </w:r>
      <w:r>
        <w:rPr>
          <w:szCs w:val="22"/>
          <w:lang w:eastAsia="ko-KR"/>
        </w:rPr>
        <w:t xml:space="preserve">Coding Tree Unit Syntax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50260C" w:rsidRPr="0038086E" w:rsidTr="00492170">
        <w:trPr>
          <w:cantSplit/>
          <w:jc w:val="center"/>
        </w:trPr>
        <w:tc>
          <w:tcPr>
            <w:tcW w:w="7920" w:type="dxa"/>
          </w:tcPr>
          <w:p w:rsidR="0050260C" w:rsidRPr="0056241E" w:rsidRDefault="0050260C" w:rsidP="00492170">
            <w:pPr>
              <w:pStyle w:val="tablesyntax"/>
              <w:rPr>
                <w:rFonts w:ascii="Times New Roman" w:hAnsi="Times New Roman"/>
                <w:noProof/>
                <w:lang w:eastAsia="en-US"/>
              </w:rPr>
            </w:pPr>
            <w:r w:rsidRPr="0056241E">
              <w:rPr>
                <w:rFonts w:ascii="Times New Roman" w:hAnsi="Times New Roman"/>
                <w:noProof/>
                <w:lang w:eastAsia="ko-KR"/>
              </w:rPr>
              <w:t>coding_tree_unit(</w:t>
            </w:r>
            <w:r w:rsidRPr="0056241E">
              <w:rPr>
                <w:rFonts w:ascii="Times New Roman" w:hAnsi="Times New Roman"/>
                <w:noProof/>
                <w:lang w:eastAsia="en-US"/>
              </w:rPr>
              <w:t xml:space="preserve"> xCtb, yCtb </w:t>
            </w:r>
            <w:r w:rsidRPr="0056241E">
              <w:rPr>
                <w:rFonts w:ascii="Times New Roman" w:hAnsi="Times New Roman"/>
                <w:noProof/>
                <w:lang w:eastAsia="ko-KR"/>
              </w:rPr>
              <w:t>)</w:t>
            </w:r>
            <w:r w:rsidRPr="0056241E">
              <w:rPr>
                <w:rFonts w:ascii="Times New Roman" w:hAnsi="Times New Roman"/>
                <w:noProof/>
                <w:lang w:eastAsia="en-US"/>
              </w:rPr>
              <w:t xml:space="preserve"> {</w:t>
            </w:r>
          </w:p>
        </w:tc>
        <w:tc>
          <w:tcPr>
            <w:tcW w:w="1152" w:type="dxa"/>
          </w:tcPr>
          <w:p w:rsidR="0050260C" w:rsidRPr="0056241E" w:rsidRDefault="0050260C" w:rsidP="00492170">
            <w:pPr>
              <w:pStyle w:val="tableheading"/>
              <w:rPr>
                <w:noProof/>
              </w:rPr>
            </w:pPr>
            <w:r w:rsidRPr="0056241E">
              <w:rPr>
                <w:noProof/>
              </w:rPr>
              <w:t>Descriptor</w:t>
            </w:r>
          </w:p>
        </w:tc>
      </w:tr>
      <w:tr w:rsidR="0050260C" w:rsidRPr="0038086E" w:rsidTr="00492170">
        <w:trPr>
          <w:cantSplit/>
          <w:jc w:val="center"/>
        </w:trPr>
        <w:tc>
          <w:tcPr>
            <w:tcW w:w="7920" w:type="dxa"/>
          </w:tcPr>
          <w:p w:rsidR="0050260C" w:rsidRPr="0056241E" w:rsidRDefault="0050260C" w:rsidP="00492170">
            <w:pPr>
              <w:pStyle w:val="tablesyntax"/>
              <w:rPr>
                <w:rFonts w:ascii="Times New Roman" w:hAnsi="Times New Roman"/>
                <w:noProof/>
                <w:lang w:eastAsia="ko-KR"/>
              </w:rPr>
            </w:pPr>
            <w:r w:rsidRPr="0056241E">
              <w:rPr>
                <w:rFonts w:ascii="Times New Roman" w:hAnsi="Times New Roman"/>
                <w:noProof/>
                <w:lang w:eastAsia="ko-KR"/>
              </w:rPr>
              <w:tab/>
              <w:t>NumPCMBlock = 0</w:t>
            </w:r>
          </w:p>
        </w:tc>
        <w:tc>
          <w:tcPr>
            <w:tcW w:w="1152" w:type="dxa"/>
          </w:tcPr>
          <w:p w:rsidR="0050260C" w:rsidRPr="0056241E" w:rsidRDefault="0050260C" w:rsidP="00492170">
            <w:pPr>
              <w:pStyle w:val="tablecell"/>
              <w:rPr>
                <w:noProof/>
              </w:rPr>
            </w:pPr>
          </w:p>
        </w:tc>
      </w:tr>
      <w:tr w:rsidR="0050260C" w:rsidRPr="0038086E" w:rsidTr="00492170">
        <w:trPr>
          <w:cantSplit/>
          <w:jc w:val="center"/>
        </w:trPr>
        <w:tc>
          <w:tcPr>
            <w:tcW w:w="7920" w:type="dxa"/>
          </w:tcPr>
          <w:p w:rsidR="0050260C" w:rsidRPr="004D54A2" w:rsidRDefault="0050260C" w:rsidP="00492170">
            <w:pPr>
              <w:pStyle w:val="tablesyntax"/>
              <w:rPr>
                <w:rFonts w:ascii="Times New Roman" w:hAnsi="Times New Roman"/>
                <w:noProof/>
                <w:color w:val="FF0000"/>
                <w:lang w:eastAsia="en-US"/>
              </w:rPr>
            </w:pPr>
            <w:r w:rsidRPr="004D54A2">
              <w:rPr>
                <w:rFonts w:ascii="Times New Roman" w:hAnsi="Times New Roman"/>
                <w:noProof/>
                <w:color w:val="FF0000"/>
                <w:lang w:eastAsia="en-US"/>
              </w:rPr>
              <w:tab/>
            </w:r>
            <w:r w:rsidRPr="004D54A2">
              <w:rPr>
                <w:rFonts w:ascii="Times New Roman" w:hAnsi="Times New Roman"/>
                <w:noProof/>
                <w:color w:val="FF0000"/>
                <w:lang w:eastAsia="ko-KR"/>
              </w:rPr>
              <w:t>xCtb</w:t>
            </w:r>
            <w:r w:rsidRPr="004D54A2">
              <w:rPr>
                <w:rFonts w:ascii="Times New Roman" w:hAnsi="Times New Roman"/>
                <w:noProof/>
                <w:color w:val="FF0000"/>
                <w:lang w:eastAsia="en-US"/>
              </w:rPr>
              <w:t xml:space="preserve"> = InverseRasterScan( CtbAddrRS, CtbSize, CtbSize, pic_width_in_luma_samples, 0 )</w:t>
            </w:r>
          </w:p>
        </w:tc>
        <w:tc>
          <w:tcPr>
            <w:tcW w:w="1152" w:type="dxa"/>
          </w:tcPr>
          <w:p w:rsidR="0050260C" w:rsidRPr="0056241E" w:rsidRDefault="0050260C" w:rsidP="00492170">
            <w:pPr>
              <w:pStyle w:val="tablecell"/>
              <w:rPr>
                <w:noProof/>
              </w:rPr>
            </w:pPr>
          </w:p>
        </w:tc>
      </w:tr>
      <w:tr w:rsidR="0050260C" w:rsidRPr="0038086E" w:rsidTr="00492170">
        <w:trPr>
          <w:cantSplit/>
          <w:jc w:val="center"/>
        </w:trPr>
        <w:tc>
          <w:tcPr>
            <w:tcW w:w="7920" w:type="dxa"/>
          </w:tcPr>
          <w:p w:rsidR="0050260C" w:rsidRPr="004D54A2" w:rsidRDefault="0050260C" w:rsidP="00492170">
            <w:pPr>
              <w:pStyle w:val="tablesyntax"/>
              <w:rPr>
                <w:rFonts w:ascii="Times New Roman" w:hAnsi="Times New Roman"/>
                <w:noProof/>
                <w:color w:val="FF0000"/>
                <w:lang w:eastAsia="en-US"/>
              </w:rPr>
            </w:pPr>
            <w:r w:rsidRPr="004D54A2">
              <w:rPr>
                <w:rFonts w:ascii="Times New Roman" w:hAnsi="Times New Roman"/>
                <w:noProof/>
                <w:color w:val="FF0000"/>
                <w:lang w:eastAsia="en-US"/>
              </w:rPr>
              <w:tab/>
            </w:r>
            <w:r w:rsidRPr="004D54A2">
              <w:rPr>
                <w:rFonts w:ascii="Times New Roman" w:hAnsi="Times New Roman"/>
                <w:noProof/>
                <w:color w:val="FF0000"/>
                <w:lang w:eastAsia="ko-KR"/>
              </w:rPr>
              <w:t>yCtb</w:t>
            </w:r>
            <w:r w:rsidRPr="004D54A2">
              <w:rPr>
                <w:rFonts w:ascii="Times New Roman" w:hAnsi="Times New Roman"/>
                <w:noProof/>
                <w:color w:val="FF0000"/>
                <w:lang w:eastAsia="en-US"/>
              </w:rPr>
              <w:t xml:space="preserve"> = InverseRasterScan( CtbAddrRS, CtbSize, CtbSize, pic_width_in_luma_samples, 1 )</w:t>
            </w:r>
          </w:p>
        </w:tc>
        <w:tc>
          <w:tcPr>
            <w:tcW w:w="1152" w:type="dxa"/>
          </w:tcPr>
          <w:p w:rsidR="0050260C" w:rsidRPr="0056241E" w:rsidRDefault="0050260C" w:rsidP="00492170">
            <w:pPr>
              <w:pStyle w:val="tablecell"/>
              <w:rPr>
                <w:noProof/>
              </w:rPr>
            </w:pPr>
          </w:p>
        </w:tc>
      </w:tr>
      <w:tr w:rsidR="0050260C" w:rsidRPr="0038086E" w:rsidTr="00492170">
        <w:trPr>
          <w:cantSplit/>
          <w:jc w:val="center"/>
        </w:trPr>
        <w:tc>
          <w:tcPr>
            <w:tcW w:w="7920" w:type="dxa"/>
          </w:tcPr>
          <w:p w:rsidR="0050260C" w:rsidRPr="0056241E" w:rsidRDefault="0050260C" w:rsidP="00492170">
            <w:pPr>
              <w:pStyle w:val="tablesyntax"/>
              <w:rPr>
                <w:rFonts w:ascii="Times New Roman" w:hAnsi="Times New Roman"/>
                <w:noProof/>
                <w:lang w:eastAsia="ko-KR"/>
              </w:rPr>
            </w:pPr>
            <w:r w:rsidRPr="0056241E">
              <w:rPr>
                <w:rFonts w:ascii="Times New Roman" w:hAnsi="Times New Roman"/>
                <w:noProof/>
                <w:kern w:val="2"/>
                <w:lang w:eastAsia="ko-KR"/>
              </w:rPr>
              <w:tab/>
              <w:t>Ctb</w:t>
            </w:r>
            <w:r w:rsidRPr="0056241E">
              <w:rPr>
                <w:rFonts w:ascii="Times New Roman" w:eastAsia="PMingLiU" w:hAnsi="Times New Roman"/>
                <w:noProof/>
                <w:kern w:val="2"/>
                <w:lang w:eastAsia="zh-TW"/>
              </w:rPr>
              <w:t xml:space="preserve">AddrInSlice </w:t>
            </w:r>
            <w:r w:rsidRPr="0056241E">
              <w:rPr>
                <w:rFonts w:ascii="Times New Roman" w:hAnsi="Times New Roman"/>
                <w:noProof/>
                <w:kern w:val="2"/>
                <w:lang w:eastAsia="en-US"/>
              </w:rPr>
              <w:t xml:space="preserve">= CtbAddrRS − </w:t>
            </w:r>
            <w:r>
              <w:rPr>
                <w:rFonts w:ascii="Times New Roman" w:hAnsi="Times New Roman"/>
                <w:noProof/>
                <w:kern w:val="2"/>
                <w:lang w:eastAsia="en-US"/>
              </w:rPr>
              <w:t>slice_address</w:t>
            </w:r>
          </w:p>
        </w:tc>
        <w:tc>
          <w:tcPr>
            <w:tcW w:w="1152" w:type="dxa"/>
          </w:tcPr>
          <w:p w:rsidR="0050260C" w:rsidRPr="0056241E" w:rsidRDefault="0050260C" w:rsidP="00492170">
            <w:pPr>
              <w:pStyle w:val="tablecell"/>
              <w:rPr>
                <w:noProof/>
              </w:rPr>
            </w:pPr>
          </w:p>
        </w:tc>
      </w:tr>
      <w:tr w:rsidR="0050260C" w:rsidRPr="0038086E" w:rsidTr="00492170">
        <w:trPr>
          <w:cantSplit/>
          <w:jc w:val="center"/>
        </w:trPr>
        <w:tc>
          <w:tcPr>
            <w:tcW w:w="7920" w:type="dxa"/>
          </w:tcPr>
          <w:p w:rsidR="0050260C" w:rsidRPr="0056241E" w:rsidRDefault="0050260C" w:rsidP="00492170">
            <w:pPr>
              <w:pStyle w:val="tablesyntax"/>
              <w:rPr>
                <w:rFonts w:ascii="Times New Roman" w:hAnsi="Times New Roman"/>
                <w:noProof/>
                <w:lang w:eastAsia="ko-KR"/>
              </w:rPr>
            </w:pPr>
            <w:r w:rsidRPr="0056241E">
              <w:rPr>
                <w:rFonts w:ascii="Times New Roman" w:hAnsi="Times New Roman"/>
                <w:noProof/>
                <w:kern w:val="2"/>
                <w:lang w:eastAsia="ko-KR"/>
              </w:rPr>
              <w:tab/>
            </w:r>
            <w:r w:rsidRPr="0056241E">
              <w:rPr>
                <w:rFonts w:ascii="Times New Roman" w:eastAsia="PMingLiU" w:hAnsi="Times New Roman"/>
                <w:noProof/>
                <w:kern w:val="2"/>
                <w:lang w:eastAsia="zh-TW"/>
              </w:rPr>
              <w:t xml:space="preserve">if( </w:t>
            </w:r>
            <w:r w:rsidRPr="0056241E">
              <w:rPr>
                <w:rFonts w:ascii="Times New Roman" w:eastAsia="PMingLiU" w:hAnsi="Times New Roman"/>
                <w:bCs/>
                <w:noProof/>
                <w:kern w:val="2"/>
                <w:lang w:eastAsia="zh-TW"/>
              </w:rPr>
              <w:t xml:space="preserve">slice_sao_luma_flag  | |  slice_sao_chroma_flag </w:t>
            </w:r>
            <w:r w:rsidRPr="0056241E">
              <w:rPr>
                <w:rFonts w:ascii="Times New Roman" w:eastAsia="PMingLiU" w:hAnsi="Times New Roman"/>
                <w:noProof/>
                <w:kern w:val="2"/>
                <w:lang w:eastAsia="zh-TW"/>
              </w:rPr>
              <w:t>)</w:t>
            </w:r>
          </w:p>
        </w:tc>
        <w:tc>
          <w:tcPr>
            <w:tcW w:w="1152" w:type="dxa"/>
          </w:tcPr>
          <w:p w:rsidR="0050260C" w:rsidRPr="0056241E" w:rsidRDefault="0050260C" w:rsidP="00492170">
            <w:pPr>
              <w:pStyle w:val="tablecell"/>
              <w:rPr>
                <w:noProof/>
              </w:rPr>
            </w:pPr>
          </w:p>
        </w:tc>
      </w:tr>
      <w:tr w:rsidR="0050260C" w:rsidRPr="0038086E" w:rsidTr="00492170">
        <w:trPr>
          <w:cantSplit/>
          <w:jc w:val="center"/>
        </w:trPr>
        <w:tc>
          <w:tcPr>
            <w:tcW w:w="7920" w:type="dxa"/>
          </w:tcPr>
          <w:p w:rsidR="0050260C" w:rsidRPr="0056241E" w:rsidRDefault="0050260C" w:rsidP="00492170">
            <w:pPr>
              <w:pStyle w:val="tablesyntax"/>
              <w:rPr>
                <w:rFonts w:ascii="Times New Roman" w:hAnsi="Times New Roman"/>
                <w:noProof/>
                <w:lang w:eastAsia="ko-KR"/>
              </w:rPr>
            </w:pPr>
            <w:r w:rsidRPr="0056241E">
              <w:rPr>
                <w:rFonts w:ascii="Times New Roman" w:hAnsi="Times New Roman"/>
                <w:noProof/>
                <w:kern w:val="2"/>
                <w:lang w:eastAsia="ko-KR"/>
              </w:rPr>
              <w:tab/>
            </w:r>
            <w:r w:rsidRPr="0056241E">
              <w:rPr>
                <w:rFonts w:ascii="Times New Roman" w:hAnsi="Times New Roman"/>
                <w:noProof/>
                <w:kern w:val="2"/>
                <w:lang w:eastAsia="ko-KR"/>
              </w:rPr>
              <w:tab/>
            </w:r>
            <w:r w:rsidRPr="0056241E">
              <w:rPr>
                <w:rFonts w:ascii="Times New Roman" w:eastAsia="PMingLiU" w:hAnsi="Times New Roman"/>
                <w:noProof/>
                <w:kern w:val="2"/>
                <w:lang w:eastAsia="zh-TW"/>
              </w:rPr>
              <w:t>sao</w:t>
            </w:r>
            <w:r w:rsidRPr="0056241E">
              <w:rPr>
                <w:rFonts w:ascii="Times New Roman" w:hAnsi="Times New Roman"/>
                <w:bCs/>
                <w:noProof/>
                <w:kern w:val="2"/>
                <w:lang w:eastAsia="ko-KR"/>
              </w:rPr>
              <w:t>( xCtb</w:t>
            </w:r>
            <w:r w:rsidRPr="0056241E">
              <w:rPr>
                <w:rFonts w:ascii="Times New Roman" w:hAnsi="Times New Roman"/>
                <w:noProof/>
                <w:kern w:val="2"/>
                <w:lang w:eastAsia="en-US"/>
              </w:rPr>
              <w:t> &gt;&gt; </w:t>
            </w:r>
            <w:r>
              <w:rPr>
                <w:rFonts w:ascii="Times New Roman" w:hAnsi="Times New Roman"/>
                <w:noProof/>
                <w:kern w:val="2"/>
                <w:lang w:eastAsia="en-US"/>
              </w:rPr>
              <w:t>Log2CtbSizeY</w:t>
            </w:r>
            <w:r w:rsidRPr="0056241E">
              <w:rPr>
                <w:rFonts w:ascii="Times New Roman" w:hAnsi="Times New Roman"/>
                <w:bCs/>
                <w:noProof/>
                <w:kern w:val="2"/>
                <w:lang w:eastAsia="ko-KR"/>
              </w:rPr>
              <w:t>, yCtb</w:t>
            </w:r>
            <w:r w:rsidRPr="0056241E">
              <w:rPr>
                <w:rFonts w:ascii="Times New Roman" w:hAnsi="Times New Roman"/>
                <w:noProof/>
                <w:kern w:val="2"/>
                <w:lang w:eastAsia="en-US"/>
              </w:rPr>
              <w:t> &gt;&gt; </w:t>
            </w:r>
            <w:r>
              <w:rPr>
                <w:rFonts w:ascii="Times New Roman" w:hAnsi="Times New Roman"/>
                <w:noProof/>
                <w:kern w:val="2"/>
                <w:lang w:eastAsia="en-US"/>
              </w:rPr>
              <w:t>Log2CtbSizeY</w:t>
            </w:r>
            <w:r w:rsidRPr="0056241E">
              <w:rPr>
                <w:rFonts w:ascii="Times New Roman" w:hAnsi="Times New Roman"/>
                <w:bCs/>
                <w:noProof/>
                <w:kern w:val="2"/>
                <w:lang w:eastAsia="ko-KR"/>
              </w:rPr>
              <w:t xml:space="preserve"> )</w:t>
            </w:r>
          </w:p>
        </w:tc>
        <w:tc>
          <w:tcPr>
            <w:tcW w:w="1152" w:type="dxa"/>
          </w:tcPr>
          <w:p w:rsidR="0050260C" w:rsidRPr="0056241E" w:rsidRDefault="0050260C" w:rsidP="00492170">
            <w:pPr>
              <w:pStyle w:val="tablecell"/>
              <w:rPr>
                <w:noProof/>
              </w:rPr>
            </w:pPr>
          </w:p>
        </w:tc>
      </w:tr>
      <w:tr w:rsidR="0050260C" w:rsidRPr="0038086E" w:rsidTr="00492170">
        <w:trPr>
          <w:cantSplit/>
          <w:jc w:val="center"/>
        </w:trPr>
        <w:tc>
          <w:tcPr>
            <w:tcW w:w="7920" w:type="dxa"/>
          </w:tcPr>
          <w:p w:rsidR="0050260C" w:rsidRPr="0056241E" w:rsidRDefault="0050260C" w:rsidP="00492170">
            <w:pPr>
              <w:pStyle w:val="tablesyntax"/>
              <w:rPr>
                <w:rFonts w:ascii="Times New Roman" w:hAnsi="Times New Roman"/>
                <w:noProof/>
                <w:lang w:eastAsia="en-US"/>
              </w:rPr>
            </w:pPr>
            <w:r w:rsidRPr="0056241E">
              <w:rPr>
                <w:rFonts w:ascii="Times New Roman" w:hAnsi="Times New Roman"/>
                <w:noProof/>
                <w:lang w:eastAsia="en-US"/>
              </w:rPr>
              <w:tab/>
              <w:t xml:space="preserve">coding_quadtree( xCtb, yCtb, </w:t>
            </w:r>
            <w:r>
              <w:rPr>
                <w:rFonts w:ascii="Times New Roman" w:hAnsi="Times New Roman"/>
                <w:noProof/>
                <w:lang w:eastAsia="en-US"/>
              </w:rPr>
              <w:t>Log2CtbSizeY</w:t>
            </w:r>
            <w:r w:rsidRPr="0056241E">
              <w:rPr>
                <w:rFonts w:ascii="Times New Roman" w:hAnsi="Times New Roman"/>
                <w:noProof/>
                <w:lang w:eastAsia="en-US"/>
              </w:rPr>
              <w:t>, 0 )</w:t>
            </w:r>
          </w:p>
        </w:tc>
        <w:tc>
          <w:tcPr>
            <w:tcW w:w="1152" w:type="dxa"/>
          </w:tcPr>
          <w:p w:rsidR="0050260C" w:rsidRPr="0056241E" w:rsidRDefault="0050260C" w:rsidP="00492170">
            <w:pPr>
              <w:pStyle w:val="tablecell"/>
              <w:rPr>
                <w:noProof/>
              </w:rPr>
            </w:pPr>
          </w:p>
        </w:tc>
      </w:tr>
      <w:tr w:rsidR="0050260C" w:rsidRPr="0038086E" w:rsidTr="00492170">
        <w:trPr>
          <w:cantSplit/>
          <w:jc w:val="center"/>
        </w:trPr>
        <w:tc>
          <w:tcPr>
            <w:tcW w:w="7920" w:type="dxa"/>
          </w:tcPr>
          <w:p w:rsidR="0050260C" w:rsidRPr="0056241E" w:rsidRDefault="0050260C" w:rsidP="00492170">
            <w:pPr>
              <w:pStyle w:val="tablesyntax"/>
              <w:keepNext w:val="0"/>
              <w:rPr>
                <w:rFonts w:ascii="Times New Roman" w:hAnsi="Times New Roman"/>
                <w:noProof/>
                <w:lang w:eastAsia="en-US"/>
              </w:rPr>
            </w:pPr>
            <w:r w:rsidRPr="0056241E">
              <w:rPr>
                <w:rFonts w:ascii="Times New Roman" w:hAnsi="Times New Roman"/>
                <w:noProof/>
                <w:lang w:eastAsia="en-US"/>
              </w:rPr>
              <w:t>}</w:t>
            </w:r>
          </w:p>
        </w:tc>
        <w:tc>
          <w:tcPr>
            <w:tcW w:w="1152" w:type="dxa"/>
          </w:tcPr>
          <w:p w:rsidR="0050260C" w:rsidRPr="0056241E" w:rsidRDefault="0050260C" w:rsidP="00492170">
            <w:pPr>
              <w:pStyle w:val="tablecell"/>
              <w:keepNext w:val="0"/>
              <w:rPr>
                <w:noProof/>
              </w:rPr>
            </w:pPr>
          </w:p>
        </w:tc>
      </w:tr>
    </w:tbl>
    <w:p w:rsidR="0050260C" w:rsidRDefault="0050260C" w:rsidP="0050260C">
      <w:pPr>
        <w:jc w:val="both"/>
        <w:rPr>
          <w:noProof/>
          <w:lang w:eastAsia="ko-KR"/>
        </w:rPr>
        <w:pPrChange w:id="24" w:author="Jennifer2" w:date="2012-09-29T22:32:00Z">
          <w:pPr/>
        </w:pPrChange>
      </w:pPr>
      <w:ins w:id="25" w:author="Jennifer2" w:date="2012-09-29T22:42:00Z">
        <w:r>
          <w:rPr>
            <w:noProof/>
            <w:lang w:eastAsia="ko-KR"/>
          </w:rPr>
          <w:t xml:space="preserve">where </w:t>
        </w:r>
      </w:ins>
      <w:del w:id="26" w:author="Jennifer2" w:date="2012-09-29T22:41:00Z">
        <w:r w:rsidDel="001D23CE">
          <w:rPr>
            <w:noProof/>
            <w:lang w:eastAsia="ko-KR"/>
          </w:rPr>
          <w:delText xml:space="preserve">The </w:delText>
        </w:r>
      </w:del>
      <w:r w:rsidRPr="0050260C">
        <w:rPr>
          <w:noProof/>
          <w:lang w:eastAsia="ko-KR"/>
          <w:rPrChange w:id="27" w:author="Jennifer2" w:date="2012-09-29T22:41:00Z">
            <w:rPr>
              <w:i/>
              <w:noProof/>
              <w:lang w:eastAsia="ko-KR"/>
            </w:rPr>
          </w:rPrChange>
        </w:rPr>
        <w:t>InverseRasterScan()</w:t>
      </w:r>
      <w:r>
        <w:rPr>
          <w:noProof/>
          <w:lang w:eastAsia="ko-KR"/>
        </w:rPr>
        <w:t xml:space="preserve"> </w:t>
      </w:r>
      <w:del w:id="28" w:author="Jennifer2" w:date="2012-09-29T22:42:00Z">
        <w:r w:rsidDel="001D23CE">
          <w:rPr>
            <w:noProof/>
            <w:lang w:eastAsia="ko-KR"/>
          </w:rPr>
          <w:delText>function i</w:delText>
        </w:r>
      </w:del>
      <w:ins w:id="29" w:author="Jennifer2" w:date="2012-09-29T22:42:00Z">
        <w:r>
          <w:rPr>
            <w:noProof/>
            <w:lang w:eastAsia="ko-KR"/>
          </w:rPr>
          <w:t>i</w:t>
        </w:r>
      </w:ins>
      <w:r>
        <w:rPr>
          <w:noProof/>
          <w:lang w:eastAsia="ko-KR"/>
        </w:rPr>
        <w:t xml:space="preserve">s </w:t>
      </w:r>
      <w:ins w:id="30" w:author="Jennifer2" w:date="2012-09-29T22:41:00Z">
        <w:r>
          <w:rPr>
            <w:noProof/>
            <w:lang w:eastAsia="ko-KR"/>
          </w:rPr>
          <w:t xml:space="preserve">given </w:t>
        </w:r>
      </w:ins>
      <w:ins w:id="31" w:author="Jennifer2" w:date="2012-09-29T22:42:00Z">
        <w:r>
          <w:rPr>
            <w:noProof/>
            <w:lang w:eastAsia="ko-KR"/>
          </w:rPr>
          <w:t xml:space="preserve">as </w:t>
        </w:r>
      </w:ins>
      <w:del w:id="32" w:author="Jennifer2" w:date="2012-09-29T22:41:00Z">
        <w:r w:rsidDel="001D23CE">
          <w:rPr>
            <w:noProof/>
            <w:lang w:eastAsia="ko-KR"/>
          </w:rPr>
          <w:delText xml:space="preserve">listed </w:delText>
        </w:r>
      </w:del>
      <w:del w:id="33" w:author="Jennifer2" w:date="2012-09-29T22:42:00Z">
        <w:r w:rsidDel="001D23CE">
          <w:rPr>
            <w:noProof/>
            <w:lang w:eastAsia="ko-KR"/>
          </w:rPr>
          <w:delText>in equation (5-7)</w:delText>
        </w:r>
      </w:del>
      <w:del w:id="34" w:author="Jennifer2" w:date="2012-09-29T22:41:00Z">
        <w:r w:rsidDel="001D23CE">
          <w:rPr>
            <w:noProof/>
            <w:lang w:eastAsia="ko-KR"/>
          </w:rPr>
          <w:delText xml:space="preserve"> shown below:</w:delText>
        </w:r>
      </w:del>
    </w:p>
    <w:p w:rsidR="0050260C" w:rsidRDefault="0050260C" w:rsidP="0050260C">
      <w:pPr>
        <w:pStyle w:val="Equation"/>
        <w:keepNext/>
        <w:keepLines/>
        <w:ind w:left="567"/>
        <w:jc w:val="both"/>
        <w:rPr>
          <w:noProof/>
          <w:sz w:val="20"/>
        </w:rPr>
        <w:pPrChange w:id="35" w:author="Jennifer2" w:date="2012-09-29T22:32:00Z">
          <w:pPr>
            <w:pStyle w:val="Equation"/>
            <w:keepNext/>
            <w:keepLines/>
            <w:ind w:left="567"/>
          </w:pPr>
        </w:pPrChange>
      </w:pPr>
      <w:r w:rsidRPr="00943A5F">
        <w:rPr>
          <w:noProof/>
          <w:sz w:val="20"/>
        </w:rPr>
        <w:t xml:space="preserve">InverseRasterScan( a, b, c, d, e ) = </w:t>
      </w:r>
      <w:r w:rsidRPr="00943A5F">
        <w:rPr>
          <w:noProof/>
          <w:position w:val="-30"/>
          <w:sz w:val="20"/>
        </w:rPr>
        <w:object w:dxaOrig="2799" w:dyaOrig="720">
          <v:shape id="_x0000_i1025" type="#_x0000_t75" style="width:126pt;height:33pt" o:ole="">
            <v:imagedata r:id="rId10" o:title=""/>
          </v:shape>
          <o:OLEObject Type="Embed" ProgID="Equation.3" ShapeID="_x0000_i1025" DrawAspect="Content" ObjectID="_1411590354" r:id="rId11"/>
        </w:object>
      </w:r>
      <w:r w:rsidRPr="00943A5F">
        <w:rPr>
          <w:noProof/>
          <w:sz w:val="20"/>
        </w:rPr>
        <w:tab/>
        <w:t>(</w:t>
      </w:r>
      <w:r w:rsidRPr="00943A5F">
        <w:rPr>
          <w:noProof/>
          <w:sz w:val="20"/>
        </w:rPr>
        <w:fldChar w:fldCharType="begin"/>
      </w:r>
      <w:r w:rsidRPr="00943A5F">
        <w:rPr>
          <w:noProof/>
          <w:sz w:val="20"/>
        </w:rPr>
        <w:instrText xml:space="preserve"> STYLEREF 1 \s </w:instrText>
      </w:r>
      <w:r w:rsidRPr="00943A5F">
        <w:rPr>
          <w:noProof/>
          <w:sz w:val="20"/>
        </w:rPr>
        <w:fldChar w:fldCharType="separate"/>
      </w:r>
      <w:r>
        <w:rPr>
          <w:noProof/>
          <w:sz w:val="20"/>
        </w:rPr>
        <w:t>5</w:t>
      </w:r>
      <w:r w:rsidRPr="00943A5F">
        <w:rPr>
          <w:noProof/>
          <w:sz w:val="20"/>
        </w:rPr>
        <w:fldChar w:fldCharType="end"/>
      </w:r>
      <w:r w:rsidRPr="00943A5F">
        <w:rPr>
          <w:noProof/>
          <w:sz w:val="20"/>
        </w:rPr>
        <w:noBreakHyphen/>
      </w:r>
      <w:r w:rsidRPr="00943A5F">
        <w:rPr>
          <w:noProof/>
          <w:sz w:val="20"/>
        </w:rPr>
        <w:fldChar w:fldCharType="begin"/>
      </w:r>
      <w:r w:rsidRPr="00943A5F">
        <w:rPr>
          <w:noProof/>
          <w:sz w:val="20"/>
        </w:rPr>
        <w:instrText xml:space="preserve"> SEQ Equation \* ARABIC \s 1 </w:instrText>
      </w:r>
      <w:r w:rsidRPr="00943A5F">
        <w:rPr>
          <w:noProof/>
          <w:sz w:val="20"/>
        </w:rPr>
        <w:fldChar w:fldCharType="separate"/>
      </w:r>
      <w:r>
        <w:rPr>
          <w:noProof/>
          <w:sz w:val="20"/>
        </w:rPr>
        <w:t>7</w:t>
      </w:r>
      <w:r w:rsidRPr="00943A5F">
        <w:rPr>
          <w:noProof/>
          <w:sz w:val="20"/>
        </w:rPr>
        <w:fldChar w:fldCharType="end"/>
      </w:r>
      <w:r w:rsidRPr="00943A5F">
        <w:rPr>
          <w:noProof/>
          <w:sz w:val="20"/>
        </w:rPr>
        <w:t>)</w:t>
      </w:r>
    </w:p>
    <w:p w:rsidR="0050260C" w:rsidRDefault="0050260C" w:rsidP="0050260C">
      <w:pPr>
        <w:jc w:val="both"/>
        <w:rPr>
          <w:noProof/>
        </w:rPr>
        <w:pPrChange w:id="36" w:author="Jennifer2" w:date="2012-09-29T22:32:00Z">
          <w:pPr/>
        </w:pPrChange>
      </w:pPr>
      <w:r>
        <w:rPr>
          <w:noProof/>
          <w:lang w:val="en-GB" w:eastAsia="ko-KR"/>
        </w:rPr>
        <w:t xml:space="preserve">When </w:t>
      </w:r>
      <w:del w:id="37" w:author="Jennifer2" w:date="2012-09-29T22:42:00Z">
        <w:r w:rsidDel="001D23CE">
          <w:rPr>
            <w:noProof/>
            <w:lang w:val="en-GB" w:eastAsia="ko-KR"/>
          </w:rPr>
          <w:delText xml:space="preserve">the </w:delText>
        </w:r>
      </w:del>
      <w:r w:rsidRPr="004D54A2">
        <w:rPr>
          <w:i/>
          <w:noProof/>
        </w:rPr>
        <w:t>pic_width_in_luma_samples</w:t>
      </w:r>
      <w:r>
        <w:rPr>
          <w:i/>
          <w:noProof/>
        </w:rPr>
        <w:t xml:space="preserve"> </w:t>
      </w:r>
      <w:r>
        <w:rPr>
          <w:noProof/>
        </w:rPr>
        <w:t>is not di</w:t>
      </w:r>
      <w:r w:rsidRPr="004D54A2">
        <w:rPr>
          <w:noProof/>
        </w:rPr>
        <w:t>vid</w:t>
      </w:r>
      <w:del w:id="38" w:author="build" w:date="2012-10-07T16:15:00Z">
        <w:r w:rsidRPr="004D54A2" w:rsidDel="00F51E8D">
          <w:rPr>
            <w:noProof/>
          </w:rPr>
          <w:delText>e</w:delText>
        </w:r>
      </w:del>
      <w:ins w:id="39" w:author="build" w:date="2012-10-07T16:15:00Z">
        <w:r>
          <w:rPr>
            <w:noProof/>
          </w:rPr>
          <w:t>a</w:t>
        </w:r>
      </w:ins>
      <w:r w:rsidRPr="004D54A2">
        <w:rPr>
          <w:noProof/>
        </w:rPr>
        <w:t xml:space="preserve">ble </w:t>
      </w:r>
      <w:del w:id="40" w:author="Jennifer2" w:date="2012-09-29T22:42:00Z">
        <w:r w:rsidDel="001D23CE">
          <w:rPr>
            <w:noProof/>
          </w:rPr>
          <w:delText xml:space="preserve">in integer </w:delText>
        </w:r>
      </w:del>
      <w:r w:rsidRPr="004D54A2">
        <w:rPr>
          <w:noProof/>
        </w:rPr>
        <w:t>by the</w:t>
      </w:r>
      <w:r>
        <w:rPr>
          <w:noProof/>
        </w:rPr>
        <w:t xml:space="preserve"> tree unit size </w:t>
      </w:r>
      <w:r w:rsidRPr="004D54A2">
        <w:rPr>
          <w:i/>
          <w:noProof/>
        </w:rPr>
        <w:t xml:space="preserve">CtbSize </w:t>
      </w:r>
      <w:r>
        <w:rPr>
          <w:noProof/>
        </w:rPr>
        <w:t xml:space="preserve">which is equal to </w:t>
      </w:r>
      <w:r w:rsidRPr="00943A5F">
        <w:rPr>
          <w:noProof/>
        </w:rPr>
        <w:t>1 &lt;&lt; </w:t>
      </w:r>
      <w:r>
        <w:rPr>
          <w:noProof/>
        </w:rPr>
        <w:t xml:space="preserve">Log2CtbSizeY, </w:t>
      </w:r>
      <w:del w:id="41" w:author="Jennifer2" w:date="2012-09-29T22:42:00Z">
        <w:r w:rsidDel="001D23CE">
          <w:rPr>
            <w:noProof/>
          </w:rPr>
          <w:delText xml:space="preserve">the </w:delText>
        </w:r>
      </w:del>
      <w:r>
        <w:rPr>
          <w:noProof/>
        </w:rPr>
        <w:t xml:space="preserve">xCtb and yCtb will not be calculated correctly in some cases. </w:t>
      </w:r>
    </w:p>
    <w:p w:rsidR="0050260C" w:rsidRDefault="0050260C" w:rsidP="0050260C">
      <w:pPr>
        <w:jc w:val="both"/>
        <w:rPr>
          <w:noProof/>
        </w:rPr>
        <w:pPrChange w:id="42" w:author="Jennifer2" w:date="2012-09-29T23:38:00Z">
          <w:pPr/>
        </w:pPrChange>
      </w:pPr>
      <w:r>
        <w:rPr>
          <w:noProof/>
        </w:rPr>
        <w:t xml:space="preserve">For example, given </w:t>
      </w:r>
      <w:del w:id="43" w:author="Jennifer2" w:date="2012-09-29T22:43:00Z">
        <w:r w:rsidDel="001D23CE">
          <w:rPr>
            <w:noProof/>
          </w:rPr>
          <w:delText xml:space="preserve">the </w:delText>
        </w:r>
      </w:del>
      <w:ins w:id="44" w:author="Jennifer2" w:date="2012-09-29T22:43:00Z">
        <w:r>
          <w:rPr>
            <w:noProof/>
          </w:rPr>
          <w:t xml:space="preserve">a </w:t>
        </w:r>
      </w:ins>
      <w:r>
        <w:rPr>
          <w:noProof/>
        </w:rPr>
        <w:t xml:space="preserve">picture size </w:t>
      </w:r>
      <w:ins w:id="45" w:author="Jennifer2" w:date="2012-09-29T22:43:00Z">
        <w:r>
          <w:rPr>
            <w:noProof/>
          </w:rPr>
          <w:t xml:space="preserve">of </w:t>
        </w:r>
      </w:ins>
      <w:r>
        <w:rPr>
          <w:noProof/>
        </w:rPr>
        <w:t xml:space="preserve">416x240 and CtbSize </w:t>
      </w:r>
      <w:ins w:id="46" w:author="Jennifer2" w:date="2012-09-29T22:43:00Z">
        <w:r>
          <w:rPr>
            <w:noProof/>
          </w:rPr>
          <w:t xml:space="preserve">of </w:t>
        </w:r>
      </w:ins>
      <w:r>
        <w:rPr>
          <w:noProof/>
        </w:rPr>
        <w:t xml:space="preserve">64x64, </w:t>
      </w:r>
      <w:del w:id="47" w:author="Jennifer2" w:date="2012-09-29T22:43:00Z">
        <w:r w:rsidDel="001D23CE">
          <w:rPr>
            <w:noProof/>
          </w:rPr>
          <w:delText xml:space="preserve">the </w:delText>
        </w:r>
      </w:del>
      <w:ins w:id="48" w:author="Jennifer2" w:date="2012-09-29T22:44:00Z">
        <w:r>
          <w:rPr>
            <w:noProof/>
          </w:rPr>
          <w:t xml:space="preserve">there </w:t>
        </w:r>
      </w:ins>
      <w:del w:id="49" w:author="Jennifer2" w:date="2012-09-29T22:44:00Z">
        <w:r w:rsidDel="001D23CE">
          <w:rPr>
            <w:noProof/>
          </w:rPr>
          <w:delText>coding tree unit si</w:delText>
        </w:r>
      </w:del>
      <w:del w:id="50" w:author="Jennifer2" w:date="2012-09-29T22:45:00Z">
        <w:r w:rsidDel="001D23CE">
          <w:rPr>
            <w:noProof/>
          </w:rPr>
          <w:delText xml:space="preserve">ze </w:delText>
        </w:r>
      </w:del>
      <w:r>
        <w:rPr>
          <w:noProof/>
        </w:rPr>
        <w:t xml:space="preserve">will be 7x4 </w:t>
      </w:r>
      <w:ins w:id="51" w:author="Jennifer2" w:date="2012-09-29T22:45:00Z">
        <w:r>
          <w:rPr>
            <w:noProof/>
          </w:rPr>
          <w:t xml:space="preserve">CTU in </w:t>
        </w:r>
      </w:ins>
      <w:del w:id="52" w:author="Jennifer2" w:date="2012-09-29T22:46:00Z">
        <w:r w:rsidDel="001D23CE">
          <w:rPr>
            <w:noProof/>
          </w:rPr>
          <w:delText xml:space="preserve">for the </w:delText>
        </w:r>
      </w:del>
      <w:r>
        <w:rPr>
          <w:noProof/>
        </w:rPr>
        <w:t>total</w:t>
      </w:r>
      <w:del w:id="53" w:author="Jennifer2" w:date="2012-09-29T22:46:00Z">
        <w:r w:rsidDel="001D23CE">
          <w:rPr>
            <w:noProof/>
          </w:rPr>
          <w:delText xml:space="preserve"> 28 units</w:delText>
        </w:r>
      </w:del>
      <w:r>
        <w:rPr>
          <w:noProof/>
        </w:rPr>
        <w:t>. Each</w:t>
      </w:r>
      <w:ins w:id="54" w:author="Jennifer2" w:date="2012-09-29T23:36:00Z">
        <w:r>
          <w:rPr>
            <w:noProof/>
          </w:rPr>
          <w:t xml:space="preserve"> CTU</w:t>
        </w:r>
      </w:ins>
      <w:r>
        <w:rPr>
          <w:noProof/>
        </w:rPr>
        <w:t xml:space="preserve"> row has 7 </w:t>
      </w:r>
      <w:ins w:id="55" w:author="Jennifer2" w:date="2012-09-29T23:35:00Z">
        <w:r>
          <w:rPr>
            <w:noProof/>
          </w:rPr>
          <w:t xml:space="preserve">CTUs </w:t>
        </w:r>
      </w:ins>
      <w:del w:id="56" w:author="Jennifer2" w:date="2012-09-29T23:35:00Z">
        <w:r w:rsidDel="003B4818">
          <w:rPr>
            <w:noProof/>
          </w:rPr>
          <w:delText xml:space="preserve">coding units </w:delText>
        </w:r>
      </w:del>
      <w:r>
        <w:rPr>
          <w:noProof/>
        </w:rPr>
        <w:t xml:space="preserve">according to the PicWidthInCtbsY defined in equation (7-20). For </w:t>
      </w:r>
      <w:ins w:id="57" w:author="Jennifer2" w:date="2012-09-29T23:36:00Z">
        <w:r>
          <w:rPr>
            <w:noProof/>
          </w:rPr>
          <w:t xml:space="preserve">CTU </w:t>
        </w:r>
      </w:ins>
      <w:del w:id="58" w:author="Jennifer2" w:date="2012-09-29T23:36:00Z">
        <w:r w:rsidDel="003B4818">
          <w:rPr>
            <w:noProof/>
          </w:rPr>
          <w:delText>a gi</w:delText>
        </w:r>
      </w:del>
      <w:ins w:id="59" w:author="Jennifer2" w:date="2012-09-29T23:36:00Z">
        <w:r>
          <w:rPr>
            <w:noProof/>
          </w:rPr>
          <w:t xml:space="preserve">of </w:t>
        </w:r>
      </w:ins>
      <w:del w:id="60" w:author="Jennifer2" w:date="2012-09-29T23:36:00Z">
        <w:r w:rsidDel="003B4818">
          <w:rPr>
            <w:noProof/>
          </w:rPr>
          <w:delText xml:space="preserve">ven coding tree unit </w:delText>
        </w:r>
      </w:del>
      <w:r>
        <w:rPr>
          <w:noProof/>
        </w:rPr>
        <w:t>CtbAddrRS</w:t>
      </w:r>
      <w:ins w:id="61" w:author="Jennifer2" w:date="2012-09-29T23:36:00Z">
        <w:r>
          <w:rPr>
            <w:noProof/>
          </w:rPr>
          <w:t xml:space="preserve"> = </w:t>
        </w:r>
      </w:ins>
      <w:del w:id="62" w:author="Jennifer2" w:date="2012-09-29T23:36:00Z">
        <w:r w:rsidDel="003B4818">
          <w:rPr>
            <w:noProof/>
          </w:rPr>
          <w:delText xml:space="preserve"> </w:delText>
        </w:r>
      </w:del>
      <w:r>
        <w:rPr>
          <w:noProof/>
        </w:rPr>
        <w:t xml:space="preserve">6, </w:t>
      </w:r>
      <w:ins w:id="63" w:author="Jennifer2" w:date="2012-09-29T23:38:00Z">
        <w:r>
          <w:rPr>
            <w:noProof/>
          </w:rPr>
          <w:t xml:space="preserve">the </w:t>
        </w:r>
      </w:ins>
      <w:ins w:id="64" w:author="Jennifer2" w:date="2012-09-29T23:40:00Z">
        <w:r>
          <w:rPr>
            <w:noProof/>
          </w:rPr>
          <w:t xml:space="preserve">calculated </w:t>
        </w:r>
      </w:ins>
      <w:ins w:id="65" w:author="Jennifer2" w:date="2012-09-29T23:38:00Z">
        <w:r>
          <w:rPr>
            <w:noProof/>
          </w:rPr>
          <w:t xml:space="preserve">location of </w:t>
        </w:r>
      </w:ins>
      <w:r>
        <w:rPr>
          <w:noProof/>
        </w:rPr>
        <w:t xml:space="preserve">the up right most unit, </w:t>
      </w:r>
      <w:del w:id="66" w:author="Jennifer2" w:date="2012-09-29T23:38:00Z">
        <w:r w:rsidDel="003B4818">
          <w:rPr>
            <w:noProof/>
          </w:rPr>
          <w:delText>th</w:delText>
        </w:r>
      </w:del>
      <w:del w:id="67" w:author="Jennifer2" w:date="2012-09-29T23:39:00Z">
        <w:r w:rsidDel="003B4818">
          <w:rPr>
            <w:noProof/>
          </w:rPr>
          <w:delText xml:space="preserve">e </w:delText>
        </w:r>
      </w:del>
      <w:r>
        <w:rPr>
          <w:noProof/>
        </w:rPr>
        <w:t>(xCtb, yCtb)</w:t>
      </w:r>
      <w:ins w:id="68" w:author="Jennifer2" w:date="2012-09-29T23:39:00Z">
        <w:r>
          <w:rPr>
            <w:noProof/>
          </w:rPr>
          <w:t>,</w:t>
        </w:r>
      </w:ins>
      <w:r>
        <w:rPr>
          <w:noProof/>
        </w:rPr>
        <w:t xml:space="preserve"> wi</w:t>
      </w:r>
      <w:ins w:id="69" w:author="Jennifer2" w:date="2012-09-29T23:39:00Z">
        <w:r>
          <w:rPr>
            <w:noProof/>
          </w:rPr>
          <w:t xml:space="preserve">ll be </w:t>
        </w:r>
      </w:ins>
      <w:del w:id="70" w:author="Jennifer2" w:date="2012-09-29T23:39:00Z">
        <w:r w:rsidDel="003B4818">
          <w:rPr>
            <w:noProof/>
          </w:rPr>
          <w:delText xml:space="preserve">ll have the location </w:delText>
        </w:r>
      </w:del>
      <w:r>
        <w:rPr>
          <w:noProof/>
        </w:rPr>
        <w:t xml:space="preserve">(0, 64) while </w:t>
      </w:r>
      <w:ins w:id="71" w:author="Jennifer2" w:date="2012-09-29T23:37:00Z">
        <w:r>
          <w:rPr>
            <w:noProof/>
          </w:rPr>
          <w:t xml:space="preserve">the </w:t>
        </w:r>
      </w:ins>
      <w:r>
        <w:rPr>
          <w:noProof/>
        </w:rPr>
        <w:t xml:space="preserve">actual position should be (384, 0).    </w:t>
      </w:r>
    </w:p>
    <w:p w:rsidR="0050260C" w:rsidRDefault="0050260C" w:rsidP="0050260C">
      <w:pPr>
        <w:jc w:val="both"/>
        <w:rPr>
          <w:noProof/>
        </w:rPr>
        <w:pPrChange w:id="72" w:author="Jennifer2" w:date="2012-09-29T22:32:00Z">
          <w:pPr/>
        </w:pPrChange>
      </w:pPr>
      <w:r>
        <w:rPr>
          <w:noProof/>
        </w:rPr>
        <w:t>PicWidthInCtbsY</w:t>
      </w:r>
      <w:r w:rsidRPr="00943A5F">
        <w:rPr>
          <w:noProof/>
          <w:lang w:eastAsia="ko-KR"/>
        </w:rPr>
        <w:t xml:space="preserve"> = Ceil( pic_width_in_luma_samples ÷ </w:t>
      </w:r>
      <w:r>
        <w:rPr>
          <w:noProof/>
        </w:rPr>
        <w:t>CtbSizeY</w:t>
      </w:r>
      <w:r w:rsidRPr="00943A5F">
        <w:rPr>
          <w:noProof/>
          <w:lang w:eastAsia="ko-KR"/>
        </w:rPr>
        <w:t> )</w:t>
      </w:r>
      <w:r w:rsidRPr="00943A5F">
        <w:rPr>
          <w:noProof/>
          <w:lang w:eastAsia="ko-KR"/>
        </w:rPr>
        <w:tab/>
      </w:r>
      <w:r w:rsidRPr="00943A5F">
        <w:rPr>
          <w:noProof/>
        </w:rPr>
        <w:t>(</w:t>
      </w:r>
      <w:r w:rsidRPr="00943A5F">
        <w:rPr>
          <w:noProof/>
        </w:rPr>
        <w:fldChar w:fldCharType="begin"/>
      </w:r>
      <w:r w:rsidRPr="00943A5F">
        <w:rPr>
          <w:noProof/>
        </w:rPr>
        <w:instrText xml:space="preserve"> STYLEREF 1 \s </w:instrText>
      </w:r>
      <w:r w:rsidRPr="00943A5F">
        <w:rPr>
          <w:noProof/>
        </w:rPr>
        <w:fldChar w:fldCharType="separate"/>
      </w:r>
      <w:r>
        <w:rPr>
          <w:noProof/>
        </w:rPr>
        <w:t>7</w:t>
      </w:r>
      <w:r w:rsidRPr="00943A5F">
        <w:rPr>
          <w:noProof/>
        </w:rPr>
        <w:fldChar w:fldCharType="end"/>
      </w:r>
      <w:r w:rsidRPr="00943A5F">
        <w:rPr>
          <w:noProof/>
        </w:rPr>
        <w:noBreakHyphen/>
      </w:r>
      <w:r w:rsidRPr="00943A5F">
        <w:rPr>
          <w:noProof/>
        </w:rPr>
        <w:fldChar w:fldCharType="begin"/>
      </w:r>
      <w:r w:rsidRPr="00943A5F">
        <w:rPr>
          <w:noProof/>
        </w:rPr>
        <w:instrText xml:space="preserve"> SEQ Equation \* ARABIC \s 1 </w:instrText>
      </w:r>
      <w:r w:rsidRPr="00943A5F">
        <w:rPr>
          <w:noProof/>
        </w:rPr>
        <w:fldChar w:fldCharType="separate"/>
      </w:r>
      <w:r>
        <w:rPr>
          <w:noProof/>
        </w:rPr>
        <w:t>20</w:t>
      </w:r>
      <w:r w:rsidRPr="00943A5F">
        <w:rPr>
          <w:noProof/>
        </w:rPr>
        <w:fldChar w:fldCharType="end"/>
      </w:r>
      <w:r w:rsidRPr="00943A5F">
        <w:rPr>
          <w:noProof/>
        </w:rPr>
        <w:t>)</w:t>
      </w:r>
    </w:p>
    <w:p w:rsidR="0050260C" w:rsidRDefault="0050260C" w:rsidP="0050260C">
      <w:pPr>
        <w:jc w:val="both"/>
        <w:rPr>
          <w:noProof/>
        </w:rPr>
        <w:pPrChange w:id="73" w:author="Jennifer2" w:date="2012-09-29T22:32:00Z">
          <w:pPr/>
        </w:pPrChange>
      </w:pPr>
      <w:r>
        <w:rPr>
          <w:noProof/>
        </w:rPr>
        <w:t>PicHeightInCtbsY</w:t>
      </w:r>
      <w:r w:rsidRPr="00943A5F">
        <w:rPr>
          <w:noProof/>
          <w:lang w:eastAsia="ko-KR"/>
        </w:rPr>
        <w:t xml:space="preserve"> = Ceil( pic_height_in_luma_samples ÷ </w:t>
      </w:r>
      <w:r>
        <w:rPr>
          <w:noProof/>
        </w:rPr>
        <w:t>CtbSizeY</w:t>
      </w:r>
      <w:r w:rsidRPr="00943A5F">
        <w:rPr>
          <w:noProof/>
          <w:lang w:eastAsia="ko-KR"/>
        </w:rPr>
        <w:t> )</w:t>
      </w:r>
      <w:r w:rsidRPr="00943A5F">
        <w:rPr>
          <w:noProof/>
          <w:lang w:eastAsia="ko-KR"/>
        </w:rPr>
        <w:tab/>
      </w:r>
      <w:r w:rsidRPr="00943A5F">
        <w:rPr>
          <w:noProof/>
        </w:rPr>
        <w:t>(</w:t>
      </w:r>
      <w:r w:rsidRPr="00943A5F">
        <w:rPr>
          <w:noProof/>
        </w:rPr>
        <w:fldChar w:fldCharType="begin"/>
      </w:r>
      <w:r w:rsidRPr="00943A5F">
        <w:rPr>
          <w:noProof/>
        </w:rPr>
        <w:instrText xml:space="preserve"> STYLEREF 1 \s </w:instrText>
      </w:r>
      <w:r w:rsidRPr="00943A5F">
        <w:rPr>
          <w:noProof/>
        </w:rPr>
        <w:fldChar w:fldCharType="separate"/>
      </w:r>
      <w:r>
        <w:rPr>
          <w:noProof/>
        </w:rPr>
        <w:t>7</w:t>
      </w:r>
      <w:r w:rsidRPr="00943A5F">
        <w:rPr>
          <w:noProof/>
        </w:rPr>
        <w:fldChar w:fldCharType="end"/>
      </w:r>
      <w:r w:rsidRPr="00943A5F">
        <w:rPr>
          <w:noProof/>
        </w:rPr>
        <w:noBreakHyphen/>
      </w:r>
      <w:r w:rsidRPr="00943A5F">
        <w:rPr>
          <w:noProof/>
        </w:rPr>
        <w:fldChar w:fldCharType="begin"/>
      </w:r>
      <w:r w:rsidRPr="00943A5F">
        <w:rPr>
          <w:noProof/>
        </w:rPr>
        <w:instrText xml:space="preserve"> SEQ Equation \* ARABIC \s 1 </w:instrText>
      </w:r>
      <w:r w:rsidRPr="00943A5F">
        <w:rPr>
          <w:noProof/>
        </w:rPr>
        <w:fldChar w:fldCharType="separate"/>
      </w:r>
      <w:r>
        <w:rPr>
          <w:noProof/>
        </w:rPr>
        <w:t>22</w:t>
      </w:r>
      <w:r w:rsidRPr="00943A5F">
        <w:rPr>
          <w:noProof/>
        </w:rPr>
        <w:fldChar w:fldCharType="end"/>
      </w:r>
      <w:r w:rsidRPr="00943A5F">
        <w:rPr>
          <w:noProof/>
        </w:rPr>
        <w:t>)</w:t>
      </w:r>
      <w:r w:rsidRPr="00943A5F">
        <w:rPr>
          <w:noProof/>
        </w:rPr>
        <w:br/>
      </w:r>
      <w:r w:rsidRPr="00943A5F">
        <w:rPr>
          <w:noProof/>
          <w:lang w:eastAsia="ko-KR"/>
        </w:rPr>
        <w:br/>
      </w:r>
      <w:r>
        <w:rPr>
          <w:noProof/>
        </w:rPr>
        <w:t xml:space="preserve">  </w:t>
      </w:r>
    </w:p>
    <w:p w:rsidR="0050260C" w:rsidRDefault="0050260C" w:rsidP="0080411D">
      <w:pPr>
        <w:pStyle w:val="Heading2"/>
        <w:rPr>
          <w:noProof/>
          <w:lang w:val="en-GB" w:eastAsia="ko-KR"/>
        </w:rPr>
      </w:pPr>
      <w:r>
        <w:rPr>
          <w:noProof/>
          <w:lang w:val="en-GB" w:eastAsia="ko-KR"/>
        </w:rPr>
        <w:t xml:space="preserve">Proposal </w:t>
      </w:r>
      <w:ins w:id="74" w:author="build" w:date="2012-10-07T13:58:00Z">
        <w:r>
          <w:rPr>
            <w:noProof/>
            <w:lang w:val="en-GB" w:eastAsia="ko-KR"/>
          </w:rPr>
          <w:t xml:space="preserve">Editoral </w:t>
        </w:r>
      </w:ins>
      <w:ins w:id="75" w:author="build" w:date="2012-10-07T14:01:00Z">
        <w:r>
          <w:rPr>
            <w:noProof/>
            <w:lang w:val="en-GB" w:eastAsia="ko-KR"/>
          </w:rPr>
          <w:t>C</w:t>
        </w:r>
      </w:ins>
      <w:del w:id="76" w:author="build" w:date="2012-10-07T14:01:00Z">
        <w:r w:rsidDel="00EC7D66">
          <w:rPr>
            <w:noProof/>
            <w:lang w:val="en-GB" w:eastAsia="ko-KR"/>
          </w:rPr>
          <w:delText>c</w:delText>
        </w:r>
      </w:del>
      <w:r>
        <w:rPr>
          <w:noProof/>
          <w:lang w:val="en-GB" w:eastAsia="ko-KR"/>
        </w:rPr>
        <w:t>hanges</w:t>
      </w:r>
    </w:p>
    <w:p w:rsidR="0050260C" w:rsidRDefault="0050260C" w:rsidP="0080411D">
      <w:pPr>
        <w:rPr>
          <w:noProof/>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50260C" w:rsidRPr="0038086E" w:rsidTr="003D317A">
        <w:trPr>
          <w:cantSplit/>
          <w:jc w:val="center"/>
        </w:trPr>
        <w:tc>
          <w:tcPr>
            <w:tcW w:w="7920" w:type="dxa"/>
          </w:tcPr>
          <w:p w:rsidR="0050260C" w:rsidRPr="0056241E" w:rsidRDefault="0050260C" w:rsidP="003D317A">
            <w:pPr>
              <w:pStyle w:val="tablesyntax"/>
              <w:rPr>
                <w:rFonts w:ascii="Times New Roman" w:hAnsi="Times New Roman"/>
                <w:noProof/>
                <w:lang w:eastAsia="en-US"/>
              </w:rPr>
            </w:pPr>
            <w:r w:rsidRPr="0056241E">
              <w:rPr>
                <w:rFonts w:ascii="Times New Roman" w:hAnsi="Times New Roman"/>
                <w:noProof/>
                <w:lang w:eastAsia="ko-KR"/>
              </w:rPr>
              <w:t>coding_tree_unit(</w:t>
            </w:r>
            <w:r w:rsidRPr="0056241E">
              <w:rPr>
                <w:rFonts w:ascii="Times New Roman" w:hAnsi="Times New Roman"/>
                <w:noProof/>
                <w:lang w:eastAsia="en-US"/>
              </w:rPr>
              <w:t xml:space="preserve"> xCtb, yCtb </w:t>
            </w:r>
            <w:r w:rsidRPr="0056241E">
              <w:rPr>
                <w:rFonts w:ascii="Times New Roman" w:hAnsi="Times New Roman"/>
                <w:noProof/>
                <w:lang w:eastAsia="ko-KR"/>
              </w:rPr>
              <w:t>)</w:t>
            </w:r>
            <w:r w:rsidRPr="0056241E">
              <w:rPr>
                <w:rFonts w:ascii="Times New Roman" w:hAnsi="Times New Roman"/>
                <w:noProof/>
                <w:lang w:eastAsia="en-US"/>
              </w:rPr>
              <w:t xml:space="preserve"> {</w:t>
            </w:r>
          </w:p>
        </w:tc>
        <w:tc>
          <w:tcPr>
            <w:tcW w:w="1152" w:type="dxa"/>
          </w:tcPr>
          <w:p w:rsidR="0050260C" w:rsidRPr="0056241E" w:rsidRDefault="0050260C" w:rsidP="003D317A">
            <w:pPr>
              <w:pStyle w:val="tableheading"/>
              <w:rPr>
                <w:noProof/>
              </w:rPr>
            </w:pPr>
            <w:r w:rsidRPr="0056241E">
              <w:rPr>
                <w:noProof/>
              </w:rPr>
              <w:t>Descriptor</w:t>
            </w:r>
          </w:p>
        </w:tc>
      </w:tr>
      <w:tr w:rsidR="0050260C" w:rsidRPr="0038086E" w:rsidTr="003D317A">
        <w:trPr>
          <w:cantSplit/>
          <w:jc w:val="center"/>
        </w:trPr>
        <w:tc>
          <w:tcPr>
            <w:tcW w:w="7920" w:type="dxa"/>
          </w:tcPr>
          <w:p w:rsidR="0050260C" w:rsidRPr="0056241E" w:rsidRDefault="0050260C" w:rsidP="003D317A">
            <w:pPr>
              <w:pStyle w:val="tablesyntax"/>
              <w:rPr>
                <w:rFonts w:ascii="Times New Roman" w:hAnsi="Times New Roman"/>
                <w:noProof/>
                <w:lang w:eastAsia="ko-KR"/>
              </w:rPr>
            </w:pPr>
            <w:r w:rsidRPr="0056241E">
              <w:rPr>
                <w:rFonts w:ascii="Times New Roman" w:hAnsi="Times New Roman"/>
                <w:noProof/>
                <w:lang w:eastAsia="ko-KR"/>
              </w:rPr>
              <w:tab/>
              <w:t>NumPCMBlock = 0</w:t>
            </w:r>
          </w:p>
        </w:tc>
        <w:tc>
          <w:tcPr>
            <w:tcW w:w="1152" w:type="dxa"/>
          </w:tcPr>
          <w:p w:rsidR="0050260C" w:rsidRPr="0056241E" w:rsidRDefault="0050260C" w:rsidP="003D317A">
            <w:pPr>
              <w:pStyle w:val="tablecell"/>
              <w:rPr>
                <w:noProof/>
              </w:rPr>
            </w:pPr>
          </w:p>
        </w:tc>
      </w:tr>
      <w:tr w:rsidR="0050260C" w:rsidRPr="0038086E" w:rsidTr="003D317A">
        <w:trPr>
          <w:cantSplit/>
          <w:jc w:val="center"/>
        </w:trPr>
        <w:tc>
          <w:tcPr>
            <w:tcW w:w="7920" w:type="dxa"/>
          </w:tcPr>
          <w:p w:rsidR="0050260C" w:rsidRPr="0080411D" w:rsidRDefault="0050260C" w:rsidP="003D317A">
            <w:pPr>
              <w:pStyle w:val="tablesyntax"/>
              <w:rPr>
                <w:rFonts w:ascii="Times New Roman" w:hAnsi="Times New Roman"/>
                <w:noProof/>
                <w:color w:val="FF0000"/>
                <w:highlight w:val="yellow"/>
                <w:lang w:eastAsia="en-US"/>
              </w:rPr>
            </w:pPr>
            <w:r w:rsidRPr="0080411D">
              <w:rPr>
                <w:rFonts w:ascii="Times New Roman" w:hAnsi="Times New Roman"/>
                <w:noProof/>
                <w:color w:val="FF0000"/>
                <w:highlight w:val="yellow"/>
                <w:lang w:eastAsia="en-US"/>
              </w:rPr>
              <w:tab/>
            </w:r>
            <w:r w:rsidRPr="0080411D">
              <w:rPr>
                <w:rFonts w:ascii="Times New Roman" w:hAnsi="Times New Roman"/>
                <w:noProof/>
                <w:color w:val="FF0000"/>
                <w:highlight w:val="yellow"/>
                <w:lang w:eastAsia="ko-KR"/>
              </w:rPr>
              <w:t>xCtb</w:t>
            </w:r>
            <w:r w:rsidRPr="0080411D">
              <w:rPr>
                <w:rFonts w:ascii="Times New Roman" w:hAnsi="Times New Roman"/>
                <w:noProof/>
                <w:color w:val="FF0000"/>
                <w:highlight w:val="yellow"/>
                <w:lang w:eastAsia="en-US"/>
              </w:rPr>
              <w:t xml:space="preserve"> = (CtbAddrRS</w:t>
            </w:r>
            <w:r w:rsidRPr="0080411D">
              <w:rPr>
                <w:noProof/>
                <w:color w:val="FF0000"/>
                <w:highlight w:val="yellow"/>
                <w:lang w:eastAsia="en-US"/>
              </w:rPr>
              <w:t xml:space="preserve"> %PicWidthInCtbsY)&lt;&lt;</w:t>
            </w:r>
            <w:r w:rsidRPr="0080411D">
              <w:rPr>
                <w:rFonts w:ascii="Times New Roman" w:hAnsi="Times New Roman"/>
                <w:noProof/>
                <w:color w:val="FF0000"/>
                <w:kern w:val="2"/>
                <w:highlight w:val="yellow"/>
                <w:lang w:eastAsia="en-US"/>
              </w:rPr>
              <w:t xml:space="preserve"> Log2CtbSizeY</w:t>
            </w:r>
          </w:p>
        </w:tc>
        <w:tc>
          <w:tcPr>
            <w:tcW w:w="1152" w:type="dxa"/>
          </w:tcPr>
          <w:p w:rsidR="0050260C" w:rsidRPr="0056241E" w:rsidRDefault="0050260C" w:rsidP="003D317A">
            <w:pPr>
              <w:pStyle w:val="tablecell"/>
              <w:rPr>
                <w:noProof/>
              </w:rPr>
            </w:pPr>
          </w:p>
        </w:tc>
      </w:tr>
      <w:tr w:rsidR="0050260C" w:rsidRPr="0038086E" w:rsidTr="003D317A">
        <w:trPr>
          <w:cantSplit/>
          <w:jc w:val="center"/>
        </w:trPr>
        <w:tc>
          <w:tcPr>
            <w:tcW w:w="7920" w:type="dxa"/>
          </w:tcPr>
          <w:p w:rsidR="0050260C" w:rsidRPr="0080411D" w:rsidRDefault="0050260C" w:rsidP="003D317A">
            <w:pPr>
              <w:pStyle w:val="tablesyntax"/>
              <w:rPr>
                <w:rFonts w:ascii="Times New Roman" w:hAnsi="Times New Roman"/>
                <w:noProof/>
                <w:color w:val="FF0000"/>
                <w:highlight w:val="yellow"/>
                <w:lang w:eastAsia="en-US"/>
              </w:rPr>
            </w:pPr>
            <w:r w:rsidRPr="0080411D">
              <w:rPr>
                <w:rFonts w:ascii="Times New Roman" w:hAnsi="Times New Roman"/>
                <w:noProof/>
                <w:color w:val="FF0000"/>
                <w:highlight w:val="yellow"/>
                <w:lang w:eastAsia="en-US"/>
              </w:rPr>
              <w:tab/>
            </w:r>
            <w:r w:rsidRPr="0080411D">
              <w:rPr>
                <w:rFonts w:ascii="Times New Roman" w:hAnsi="Times New Roman"/>
                <w:noProof/>
                <w:color w:val="FF0000"/>
                <w:highlight w:val="yellow"/>
                <w:lang w:eastAsia="ko-KR"/>
              </w:rPr>
              <w:t>yCtb</w:t>
            </w:r>
            <w:r w:rsidRPr="0080411D">
              <w:rPr>
                <w:rFonts w:ascii="Times New Roman" w:hAnsi="Times New Roman"/>
                <w:noProof/>
                <w:color w:val="FF0000"/>
                <w:highlight w:val="yellow"/>
                <w:lang w:eastAsia="en-US"/>
              </w:rPr>
              <w:t xml:space="preserve"> = (CtbAddrRS</w:t>
            </w:r>
            <w:r>
              <w:rPr>
                <w:rFonts w:ascii="Times New Roman" w:hAnsi="Times New Roman"/>
                <w:noProof/>
                <w:color w:val="FF0000"/>
                <w:highlight w:val="yellow"/>
                <w:lang w:eastAsia="en-US"/>
              </w:rPr>
              <w:t xml:space="preserve"> </w:t>
            </w:r>
            <w:r w:rsidRPr="0080411D">
              <w:rPr>
                <w:rFonts w:ascii="Times New Roman" w:hAnsi="Times New Roman"/>
                <w:noProof/>
                <w:color w:val="FF0000"/>
                <w:highlight w:val="yellow"/>
                <w:lang w:eastAsia="en-US"/>
              </w:rPr>
              <w:t>/</w:t>
            </w:r>
            <w:r w:rsidRPr="0080411D">
              <w:rPr>
                <w:noProof/>
                <w:color w:val="FF0000"/>
                <w:highlight w:val="yellow"/>
                <w:lang w:eastAsia="en-US"/>
              </w:rPr>
              <w:t xml:space="preserve"> PicHeightInCtbsY)</w:t>
            </w:r>
            <w:r>
              <w:rPr>
                <w:noProof/>
                <w:color w:val="FF0000"/>
                <w:highlight w:val="yellow"/>
                <w:lang w:eastAsia="en-US"/>
              </w:rPr>
              <w:t xml:space="preserve"> </w:t>
            </w:r>
            <w:r w:rsidRPr="0080411D">
              <w:rPr>
                <w:noProof/>
                <w:color w:val="FF0000"/>
                <w:highlight w:val="yellow"/>
                <w:lang w:eastAsia="en-US"/>
              </w:rPr>
              <w:t>&lt;&lt;</w:t>
            </w:r>
            <w:r>
              <w:rPr>
                <w:noProof/>
                <w:color w:val="FF0000"/>
                <w:highlight w:val="yellow"/>
                <w:lang w:eastAsia="en-US"/>
              </w:rPr>
              <w:t xml:space="preserve"> </w:t>
            </w:r>
            <w:r w:rsidRPr="0080411D">
              <w:rPr>
                <w:rFonts w:ascii="Times New Roman" w:hAnsi="Times New Roman"/>
                <w:noProof/>
                <w:color w:val="FF0000"/>
                <w:kern w:val="2"/>
                <w:highlight w:val="yellow"/>
                <w:lang w:eastAsia="en-US"/>
              </w:rPr>
              <w:t>Log2CtbSizeY</w:t>
            </w:r>
          </w:p>
        </w:tc>
        <w:tc>
          <w:tcPr>
            <w:tcW w:w="1152" w:type="dxa"/>
          </w:tcPr>
          <w:p w:rsidR="0050260C" w:rsidRPr="0056241E" w:rsidRDefault="0050260C" w:rsidP="003D317A">
            <w:pPr>
              <w:pStyle w:val="tablecell"/>
              <w:rPr>
                <w:noProof/>
              </w:rPr>
            </w:pPr>
          </w:p>
        </w:tc>
      </w:tr>
      <w:tr w:rsidR="0050260C" w:rsidRPr="0038086E" w:rsidTr="003D317A">
        <w:trPr>
          <w:cantSplit/>
          <w:jc w:val="center"/>
        </w:trPr>
        <w:tc>
          <w:tcPr>
            <w:tcW w:w="7920" w:type="dxa"/>
          </w:tcPr>
          <w:p w:rsidR="0050260C" w:rsidRPr="0056241E" w:rsidRDefault="0050260C" w:rsidP="003D317A">
            <w:pPr>
              <w:pStyle w:val="tablesyntax"/>
              <w:rPr>
                <w:rFonts w:ascii="Times New Roman" w:hAnsi="Times New Roman"/>
                <w:noProof/>
                <w:lang w:eastAsia="ko-KR"/>
              </w:rPr>
            </w:pPr>
            <w:r w:rsidRPr="0056241E">
              <w:rPr>
                <w:rFonts w:ascii="Times New Roman" w:hAnsi="Times New Roman"/>
                <w:noProof/>
                <w:kern w:val="2"/>
                <w:lang w:eastAsia="ko-KR"/>
              </w:rPr>
              <w:tab/>
              <w:t>Ctb</w:t>
            </w:r>
            <w:r w:rsidRPr="0056241E">
              <w:rPr>
                <w:rFonts w:ascii="Times New Roman" w:eastAsia="PMingLiU" w:hAnsi="Times New Roman"/>
                <w:noProof/>
                <w:kern w:val="2"/>
                <w:lang w:eastAsia="zh-TW"/>
              </w:rPr>
              <w:t xml:space="preserve">AddrInSlice </w:t>
            </w:r>
            <w:r w:rsidRPr="0056241E">
              <w:rPr>
                <w:rFonts w:ascii="Times New Roman" w:hAnsi="Times New Roman"/>
                <w:noProof/>
                <w:kern w:val="2"/>
                <w:lang w:eastAsia="en-US"/>
              </w:rPr>
              <w:t xml:space="preserve">= CtbAddrRS − </w:t>
            </w:r>
            <w:r>
              <w:rPr>
                <w:rFonts w:ascii="Times New Roman" w:hAnsi="Times New Roman"/>
                <w:noProof/>
                <w:kern w:val="2"/>
                <w:lang w:eastAsia="en-US"/>
              </w:rPr>
              <w:t>slice_address</w:t>
            </w:r>
          </w:p>
        </w:tc>
        <w:tc>
          <w:tcPr>
            <w:tcW w:w="1152" w:type="dxa"/>
          </w:tcPr>
          <w:p w:rsidR="0050260C" w:rsidRPr="0056241E" w:rsidRDefault="0050260C" w:rsidP="003D317A">
            <w:pPr>
              <w:pStyle w:val="tablecell"/>
              <w:rPr>
                <w:noProof/>
              </w:rPr>
            </w:pPr>
          </w:p>
        </w:tc>
      </w:tr>
      <w:tr w:rsidR="0050260C" w:rsidRPr="0038086E" w:rsidTr="003D317A">
        <w:trPr>
          <w:cantSplit/>
          <w:jc w:val="center"/>
        </w:trPr>
        <w:tc>
          <w:tcPr>
            <w:tcW w:w="7920" w:type="dxa"/>
          </w:tcPr>
          <w:p w:rsidR="0050260C" w:rsidRPr="0056241E" w:rsidRDefault="0050260C" w:rsidP="003D317A">
            <w:pPr>
              <w:pStyle w:val="tablesyntax"/>
              <w:rPr>
                <w:rFonts w:ascii="Times New Roman" w:hAnsi="Times New Roman"/>
                <w:noProof/>
                <w:lang w:eastAsia="ko-KR"/>
              </w:rPr>
            </w:pPr>
            <w:r w:rsidRPr="0056241E">
              <w:rPr>
                <w:rFonts w:ascii="Times New Roman" w:hAnsi="Times New Roman"/>
                <w:noProof/>
                <w:kern w:val="2"/>
                <w:lang w:eastAsia="ko-KR"/>
              </w:rPr>
              <w:tab/>
            </w:r>
            <w:r w:rsidRPr="0056241E">
              <w:rPr>
                <w:rFonts w:ascii="Times New Roman" w:eastAsia="PMingLiU" w:hAnsi="Times New Roman"/>
                <w:noProof/>
                <w:kern w:val="2"/>
                <w:lang w:eastAsia="zh-TW"/>
              </w:rPr>
              <w:t xml:space="preserve">if( </w:t>
            </w:r>
            <w:r w:rsidRPr="0056241E">
              <w:rPr>
                <w:rFonts w:ascii="Times New Roman" w:eastAsia="PMingLiU" w:hAnsi="Times New Roman"/>
                <w:bCs/>
                <w:noProof/>
                <w:kern w:val="2"/>
                <w:lang w:eastAsia="zh-TW"/>
              </w:rPr>
              <w:t xml:space="preserve">slice_sao_luma_flag  | |  slice_sao_chroma_flag </w:t>
            </w:r>
            <w:r w:rsidRPr="0056241E">
              <w:rPr>
                <w:rFonts w:ascii="Times New Roman" w:eastAsia="PMingLiU" w:hAnsi="Times New Roman"/>
                <w:noProof/>
                <w:kern w:val="2"/>
                <w:lang w:eastAsia="zh-TW"/>
              </w:rPr>
              <w:t>)</w:t>
            </w:r>
          </w:p>
        </w:tc>
        <w:tc>
          <w:tcPr>
            <w:tcW w:w="1152" w:type="dxa"/>
          </w:tcPr>
          <w:p w:rsidR="0050260C" w:rsidRPr="0056241E" w:rsidRDefault="0050260C" w:rsidP="003D317A">
            <w:pPr>
              <w:pStyle w:val="tablecell"/>
              <w:rPr>
                <w:noProof/>
              </w:rPr>
            </w:pPr>
          </w:p>
        </w:tc>
      </w:tr>
      <w:tr w:rsidR="0050260C" w:rsidRPr="0038086E" w:rsidTr="003D317A">
        <w:trPr>
          <w:cantSplit/>
          <w:jc w:val="center"/>
        </w:trPr>
        <w:tc>
          <w:tcPr>
            <w:tcW w:w="7920" w:type="dxa"/>
          </w:tcPr>
          <w:p w:rsidR="0050260C" w:rsidRPr="0056241E" w:rsidRDefault="0050260C" w:rsidP="003D317A">
            <w:pPr>
              <w:pStyle w:val="tablesyntax"/>
              <w:rPr>
                <w:rFonts w:ascii="Times New Roman" w:hAnsi="Times New Roman"/>
                <w:noProof/>
                <w:lang w:eastAsia="ko-KR"/>
              </w:rPr>
            </w:pPr>
            <w:r w:rsidRPr="0056241E">
              <w:rPr>
                <w:rFonts w:ascii="Times New Roman" w:hAnsi="Times New Roman"/>
                <w:noProof/>
                <w:kern w:val="2"/>
                <w:lang w:eastAsia="ko-KR"/>
              </w:rPr>
              <w:tab/>
            </w:r>
            <w:r w:rsidRPr="0056241E">
              <w:rPr>
                <w:rFonts w:ascii="Times New Roman" w:hAnsi="Times New Roman"/>
                <w:noProof/>
                <w:kern w:val="2"/>
                <w:lang w:eastAsia="ko-KR"/>
              </w:rPr>
              <w:tab/>
            </w:r>
            <w:r w:rsidRPr="0056241E">
              <w:rPr>
                <w:rFonts w:ascii="Times New Roman" w:eastAsia="PMingLiU" w:hAnsi="Times New Roman"/>
                <w:noProof/>
                <w:kern w:val="2"/>
                <w:lang w:eastAsia="zh-TW"/>
              </w:rPr>
              <w:t>sao</w:t>
            </w:r>
            <w:r w:rsidRPr="0056241E">
              <w:rPr>
                <w:rFonts w:ascii="Times New Roman" w:hAnsi="Times New Roman"/>
                <w:bCs/>
                <w:noProof/>
                <w:kern w:val="2"/>
                <w:lang w:eastAsia="ko-KR"/>
              </w:rPr>
              <w:t>( xCtb</w:t>
            </w:r>
            <w:r w:rsidRPr="0056241E">
              <w:rPr>
                <w:rFonts w:ascii="Times New Roman" w:hAnsi="Times New Roman"/>
                <w:noProof/>
                <w:kern w:val="2"/>
                <w:lang w:eastAsia="en-US"/>
              </w:rPr>
              <w:t> &gt;&gt; </w:t>
            </w:r>
            <w:r>
              <w:rPr>
                <w:rFonts w:ascii="Times New Roman" w:hAnsi="Times New Roman"/>
                <w:noProof/>
                <w:kern w:val="2"/>
                <w:lang w:eastAsia="en-US"/>
              </w:rPr>
              <w:t>Log2CtbSizeY</w:t>
            </w:r>
            <w:r w:rsidRPr="0056241E">
              <w:rPr>
                <w:rFonts w:ascii="Times New Roman" w:hAnsi="Times New Roman"/>
                <w:bCs/>
                <w:noProof/>
                <w:kern w:val="2"/>
                <w:lang w:eastAsia="ko-KR"/>
              </w:rPr>
              <w:t>, yCtb</w:t>
            </w:r>
            <w:r w:rsidRPr="0056241E">
              <w:rPr>
                <w:rFonts w:ascii="Times New Roman" w:hAnsi="Times New Roman"/>
                <w:noProof/>
                <w:kern w:val="2"/>
                <w:lang w:eastAsia="en-US"/>
              </w:rPr>
              <w:t> &gt;&gt; </w:t>
            </w:r>
            <w:r>
              <w:rPr>
                <w:rFonts w:ascii="Times New Roman" w:hAnsi="Times New Roman"/>
                <w:noProof/>
                <w:kern w:val="2"/>
                <w:lang w:eastAsia="en-US"/>
              </w:rPr>
              <w:t>Log2CtbSizeY</w:t>
            </w:r>
            <w:r w:rsidRPr="0056241E">
              <w:rPr>
                <w:rFonts w:ascii="Times New Roman" w:hAnsi="Times New Roman"/>
                <w:bCs/>
                <w:noProof/>
                <w:kern w:val="2"/>
                <w:lang w:eastAsia="ko-KR"/>
              </w:rPr>
              <w:t xml:space="preserve"> )</w:t>
            </w:r>
          </w:p>
        </w:tc>
        <w:tc>
          <w:tcPr>
            <w:tcW w:w="1152" w:type="dxa"/>
          </w:tcPr>
          <w:p w:rsidR="0050260C" w:rsidRPr="0056241E" w:rsidRDefault="0050260C" w:rsidP="003D317A">
            <w:pPr>
              <w:pStyle w:val="tablecell"/>
              <w:rPr>
                <w:noProof/>
              </w:rPr>
            </w:pPr>
          </w:p>
        </w:tc>
      </w:tr>
      <w:tr w:rsidR="0050260C" w:rsidRPr="0038086E" w:rsidTr="003D317A">
        <w:trPr>
          <w:cantSplit/>
          <w:jc w:val="center"/>
        </w:trPr>
        <w:tc>
          <w:tcPr>
            <w:tcW w:w="7920" w:type="dxa"/>
          </w:tcPr>
          <w:p w:rsidR="0050260C" w:rsidRPr="0056241E" w:rsidRDefault="0050260C" w:rsidP="003D317A">
            <w:pPr>
              <w:pStyle w:val="tablesyntax"/>
              <w:rPr>
                <w:rFonts w:ascii="Times New Roman" w:hAnsi="Times New Roman"/>
                <w:noProof/>
                <w:lang w:eastAsia="en-US"/>
              </w:rPr>
            </w:pPr>
            <w:r w:rsidRPr="0056241E">
              <w:rPr>
                <w:rFonts w:ascii="Times New Roman" w:hAnsi="Times New Roman"/>
                <w:noProof/>
                <w:lang w:eastAsia="en-US"/>
              </w:rPr>
              <w:tab/>
              <w:t xml:space="preserve">coding_quadtree( xCtb, yCtb, </w:t>
            </w:r>
            <w:r>
              <w:rPr>
                <w:rFonts w:ascii="Times New Roman" w:hAnsi="Times New Roman"/>
                <w:noProof/>
                <w:lang w:eastAsia="en-US"/>
              </w:rPr>
              <w:t>Log2CtbSizeY</w:t>
            </w:r>
            <w:r w:rsidRPr="0056241E">
              <w:rPr>
                <w:rFonts w:ascii="Times New Roman" w:hAnsi="Times New Roman"/>
                <w:noProof/>
                <w:lang w:eastAsia="en-US"/>
              </w:rPr>
              <w:t>, 0 )</w:t>
            </w:r>
          </w:p>
        </w:tc>
        <w:tc>
          <w:tcPr>
            <w:tcW w:w="1152" w:type="dxa"/>
          </w:tcPr>
          <w:p w:rsidR="0050260C" w:rsidRPr="0056241E" w:rsidRDefault="0050260C" w:rsidP="003D317A">
            <w:pPr>
              <w:pStyle w:val="tablecell"/>
              <w:rPr>
                <w:noProof/>
              </w:rPr>
            </w:pPr>
          </w:p>
        </w:tc>
      </w:tr>
      <w:tr w:rsidR="0050260C" w:rsidRPr="0038086E" w:rsidTr="003D317A">
        <w:trPr>
          <w:cantSplit/>
          <w:jc w:val="center"/>
        </w:trPr>
        <w:tc>
          <w:tcPr>
            <w:tcW w:w="7920" w:type="dxa"/>
          </w:tcPr>
          <w:p w:rsidR="0050260C" w:rsidRPr="0056241E" w:rsidRDefault="0050260C" w:rsidP="003D317A">
            <w:pPr>
              <w:pStyle w:val="tablesyntax"/>
              <w:keepNext w:val="0"/>
              <w:rPr>
                <w:rFonts w:ascii="Times New Roman" w:hAnsi="Times New Roman"/>
                <w:noProof/>
                <w:lang w:eastAsia="en-US"/>
              </w:rPr>
            </w:pPr>
            <w:r w:rsidRPr="0056241E">
              <w:rPr>
                <w:rFonts w:ascii="Times New Roman" w:hAnsi="Times New Roman"/>
                <w:noProof/>
                <w:lang w:eastAsia="en-US"/>
              </w:rPr>
              <w:t>}</w:t>
            </w:r>
          </w:p>
        </w:tc>
        <w:tc>
          <w:tcPr>
            <w:tcW w:w="1152" w:type="dxa"/>
          </w:tcPr>
          <w:p w:rsidR="0050260C" w:rsidRPr="0056241E" w:rsidRDefault="0050260C" w:rsidP="003D317A">
            <w:pPr>
              <w:pStyle w:val="tablecell"/>
              <w:keepNext w:val="0"/>
              <w:rPr>
                <w:noProof/>
              </w:rPr>
            </w:pPr>
          </w:p>
        </w:tc>
      </w:tr>
    </w:tbl>
    <w:p w:rsidR="0050260C" w:rsidRDefault="0050260C" w:rsidP="0080411D">
      <w:pPr>
        <w:rPr>
          <w:noProof/>
          <w:lang w:eastAsia="ko-KR"/>
        </w:rPr>
      </w:pPr>
    </w:p>
    <w:p w:rsidR="0050260C" w:rsidRDefault="0050260C" w:rsidP="0050260C">
      <w:pPr>
        <w:jc w:val="both"/>
        <w:rPr>
          <w:noProof/>
          <w:lang w:eastAsia="ko-KR"/>
        </w:rPr>
        <w:pPrChange w:id="77" w:author="Jennifer2" w:date="2012-09-29T22:32:00Z">
          <w:pPr/>
        </w:pPrChange>
      </w:pPr>
      <w:r>
        <w:rPr>
          <w:noProof/>
          <w:lang w:eastAsia="ko-KR"/>
        </w:rPr>
        <w:t xml:space="preserve">Here </w:t>
      </w:r>
      <w:r>
        <w:rPr>
          <w:noProof/>
          <w:lang w:val="en-GB" w:eastAsia="ko-KR"/>
        </w:rPr>
        <w:t>(CtbAddrRS/</w:t>
      </w:r>
      <w:r w:rsidRPr="0080411D">
        <w:rPr>
          <w:noProof/>
        </w:rPr>
        <w:t xml:space="preserve"> </w:t>
      </w:r>
      <w:r>
        <w:rPr>
          <w:noProof/>
        </w:rPr>
        <w:t>PicHeightInCtbsY</w:t>
      </w:r>
      <w:r>
        <w:rPr>
          <w:noProof/>
          <w:lang w:val="en-GB" w:eastAsia="ko-KR"/>
        </w:rPr>
        <w:t>) and (CtbAddrRS/</w:t>
      </w:r>
      <w:r>
        <w:rPr>
          <w:noProof/>
        </w:rPr>
        <w:t>PicWidthInCtbsY</w:t>
      </w:r>
      <w:r>
        <w:rPr>
          <w:noProof/>
          <w:lang w:val="en-GB" w:eastAsia="ko-KR"/>
        </w:rPr>
        <w:t xml:space="preserve">) are corresponding to the row and column coding tree unit address of </w:t>
      </w:r>
      <w:del w:id="78" w:author="build" w:date="2012-10-07T13:56:00Z">
        <w:r w:rsidDel="00EC7D66">
          <w:rPr>
            <w:noProof/>
            <w:lang w:val="en-GB" w:eastAsia="ko-KR"/>
          </w:rPr>
          <w:delText xml:space="preserve">in </w:delText>
        </w:r>
      </w:del>
      <w:r>
        <w:rPr>
          <w:noProof/>
          <w:lang w:val="en-GB" w:eastAsia="ko-KR"/>
        </w:rPr>
        <w:t xml:space="preserve">a picture. </w:t>
      </w:r>
      <w:r>
        <w:rPr>
          <w:noProof/>
        </w:rPr>
        <w:t>PicHeightInCtbsY is defined in equation (7-22)</w:t>
      </w:r>
      <w:del w:id="79" w:author="Jennifer2" w:date="2012-09-29T23:31:00Z">
        <w:r w:rsidDel="003B4818">
          <w:rPr>
            <w:noProof/>
          </w:rPr>
          <w:delText xml:space="preserve"> listed above</w:delText>
        </w:r>
      </w:del>
      <w:r>
        <w:rPr>
          <w:noProof/>
        </w:rPr>
        <w:t>.</w:t>
      </w:r>
      <w:r>
        <w:rPr>
          <w:noProof/>
          <w:lang w:val="en-GB" w:eastAsia="ko-KR"/>
        </w:rPr>
        <w:t xml:space="preserve"> </w:t>
      </w:r>
    </w:p>
    <w:p w:rsidR="0050260C" w:rsidRPr="00943A5F" w:rsidRDefault="0050260C" w:rsidP="008B5BE4">
      <w:pPr>
        <w:pStyle w:val="Heading1"/>
        <w:rPr>
          <w:noProof/>
          <w:lang w:val="en-GB"/>
        </w:rPr>
      </w:pPr>
      <w:r>
        <w:t xml:space="preserve">PCM in </w:t>
      </w:r>
      <w:r w:rsidRPr="00943A5F">
        <w:rPr>
          <w:noProof/>
          <w:lang w:val="en-GB"/>
        </w:rPr>
        <w:t>Sequence parameter set RBSP syntax</w:t>
      </w:r>
    </w:p>
    <w:p w:rsidR="0050260C" w:rsidRPr="00943A5F" w:rsidRDefault="0050260C" w:rsidP="00647B91">
      <w:pPr>
        <w:pStyle w:val="Heading2"/>
        <w:rPr>
          <w:noProof/>
          <w:lang w:val="en-GB"/>
        </w:rPr>
      </w:pPr>
      <w:bookmarkStart w:id="80" w:name="_Toc335234484"/>
      <w:r>
        <w:rPr>
          <w:noProof/>
          <w:lang w:val="en-GB"/>
        </w:rPr>
        <w:t xml:space="preserve">PCM parameter Issues in </w:t>
      </w:r>
      <w:r w:rsidRPr="00943A5F">
        <w:rPr>
          <w:noProof/>
          <w:lang w:val="en-GB"/>
        </w:rPr>
        <w:t>Sequence parameter set RBSP syntax</w:t>
      </w:r>
      <w:bookmarkEnd w:id="80"/>
    </w:p>
    <w:p w:rsidR="0050260C" w:rsidRPr="00943A5F" w:rsidRDefault="0050260C" w:rsidP="00647B91">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10"/>
        <w:gridCol w:w="1218"/>
      </w:tblGrid>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en-US"/>
              </w:rPr>
            </w:pPr>
            <w:r w:rsidRPr="0056241E">
              <w:rPr>
                <w:rFonts w:ascii="Times New Roman" w:hAnsi="Times New Roman"/>
                <w:noProof/>
                <w:lang w:eastAsia="en-US"/>
              </w:rPr>
              <w:t>seq_parameter_set_rbsp( ) {</w:t>
            </w:r>
          </w:p>
        </w:tc>
        <w:tc>
          <w:tcPr>
            <w:tcW w:w="1218" w:type="dxa"/>
          </w:tcPr>
          <w:p w:rsidR="0050260C" w:rsidRPr="0056241E" w:rsidRDefault="0050260C" w:rsidP="003D317A">
            <w:pPr>
              <w:pStyle w:val="tableheading"/>
              <w:rPr>
                <w:noProof/>
              </w:rPr>
            </w:pPr>
            <w:r w:rsidRPr="0056241E">
              <w:rPr>
                <w:noProof/>
              </w:rPr>
              <w:t>Descriptor</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bCs/>
                <w:noProof/>
                <w:lang w:eastAsia="en-US"/>
              </w:rPr>
              <w:t>video_parameter_set_id</w:t>
            </w:r>
          </w:p>
        </w:tc>
        <w:tc>
          <w:tcPr>
            <w:tcW w:w="1218" w:type="dxa"/>
          </w:tcPr>
          <w:p w:rsidR="0050260C" w:rsidRPr="0056241E" w:rsidRDefault="0050260C" w:rsidP="003D317A">
            <w:pPr>
              <w:pStyle w:val="tablecell"/>
              <w:rPr>
                <w:noProof/>
              </w:rPr>
            </w:pPr>
            <w:r w:rsidRPr="0056241E">
              <w:rPr>
                <w:noProof/>
              </w:rPr>
              <w:t>u(4)</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t>sps_max_sub_layers_minus1</w:t>
            </w:r>
          </w:p>
        </w:tc>
        <w:tc>
          <w:tcPr>
            <w:tcW w:w="1218" w:type="dxa"/>
          </w:tcPr>
          <w:p w:rsidR="0050260C" w:rsidRPr="0056241E" w:rsidRDefault="0050260C" w:rsidP="003D317A">
            <w:pPr>
              <w:pStyle w:val="tablecell"/>
              <w:rPr>
                <w:noProof/>
              </w:rPr>
            </w:pPr>
            <w:r w:rsidRPr="0056241E">
              <w:rPr>
                <w:noProof/>
                <w:lang w:eastAsia="ko-KR"/>
              </w:rPr>
              <w:t>u(3)</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t>sps_reserved_zero_bit</w:t>
            </w:r>
          </w:p>
        </w:tc>
        <w:tc>
          <w:tcPr>
            <w:tcW w:w="1218" w:type="dxa"/>
          </w:tcPr>
          <w:p w:rsidR="0050260C" w:rsidRPr="0056241E" w:rsidRDefault="0050260C" w:rsidP="003D317A">
            <w:pPr>
              <w:pStyle w:val="tablecell"/>
              <w:rPr>
                <w:noProof/>
              </w:rPr>
            </w:pPr>
            <w:r w:rsidRPr="0056241E">
              <w:rPr>
                <w:noProof/>
                <w:lang w:eastAsia="ko-KR"/>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noProof/>
                <w:lang w:eastAsia="en-US"/>
              </w:rPr>
              <w:t>profile_</w:t>
            </w:r>
            <w:r>
              <w:rPr>
                <w:rFonts w:ascii="Times New Roman" w:hAnsi="Times New Roman"/>
                <w:noProof/>
                <w:lang w:eastAsia="en-US"/>
              </w:rPr>
              <w:t>tier</w:t>
            </w:r>
            <w:r w:rsidRPr="0056241E">
              <w:rPr>
                <w:rFonts w:ascii="Times New Roman" w:hAnsi="Times New Roman"/>
                <w:noProof/>
                <w:lang w:eastAsia="en-US"/>
              </w:rPr>
              <w:t>_level( 1, sps_max_sub_layers_minus1 )</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bCs/>
                <w:noProof/>
                <w:sz w:val="22"/>
                <w:szCs w:val="22"/>
                <w:lang w:eastAsia="en-US"/>
              </w:rPr>
            </w:pPr>
            <w:r w:rsidRPr="0056241E">
              <w:rPr>
                <w:rFonts w:ascii="Times New Roman" w:hAnsi="Times New Roman"/>
                <w:b/>
                <w:noProof/>
                <w:lang w:eastAsia="en-US"/>
              </w:rPr>
              <w:tab/>
            </w:r>
            <w:r w:rsidRPr="0056241E">
              <w:rPr>
                <w:rFonts w:ascii="Times New Roman" w:hAnsi="Times New Roman"/>
                <w:b/>
                <w:bCs/>
                <w:noProof/>
                <w:lang w:eastAsia="en-US"/>
              </w:rPr>
              <w:t>seq_parameter_set_id</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t>chroma_format_idc</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en-US"/>
              </w:rPr>
            </w:pPr>
            <w:r w:rsidRPr="0056241E">
              <w:rPr>
                <w:rFonts w:ascii="Times New Roman" w:hAnsi="Times New Roman"/>
                <w:noProof/>
                <w:lang w:eastAsia="en-US"/>
              </w:rPr>
              <w:tab/>
              <w:t>if( chroma_format_idc  = =  3 )</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t>separate_colour_plane_flag</w:t>
            </w:r>
          </w:p>
        </w:tc>
        <w:tc>
          <w:tcPr>
            <w:tcW w:w="1218" w:type="dxa"/>
          </w:tcPr>
          <w:p w:rsidR="0050260C" w:rsidRPr="0056241E" w:rsidRDefault="0050260C" w:rsidP="003D317A">
            <w:pPr>
              <w:pStyle w:val="tablecell"/>
              <w:rPr>
                <w:noProof/>
              </w:rPr>
            </w:pPr>
            <w:r w:rsidRPr="0056241E">
              <w:rPr>
                <w:noProof/>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bCs/>
                <w:noProof/>
                <w:lang w:eastAsia="en-US"/>
              </w:rPr>
            </w:pPr>
            <w:r w:rsidRPr="0056241E">
              <w:rPr>
                <w:rFonts w:ascii="Times New Roman" w:hAnsi="Times New Roman"/>
                <w:b/>
                <w:bCs/>
                <w:noProof/>
                <w:lang w:eastAsia="en-US"/>
              </w:rPr>
              <w:tab/>
              <w:t>pic_width_in_luma_samples</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bCs/>
                <w:noProof/>
                <w:lang w:eastAsia="en-US"/>
              </w:rPr>
            </w:pPr>
            <w:r w:rsidRPr="0056241E">
              <w:rPr>
                <w:rFonts w:ascii="Times New Roman" w:hAnsi="Times New Roman"/>
                <w:b/>
                <w:bCs/>
                <w:noProof/>
                <w:lang w:eastAsia="en-US"/>
              </w:rPr>
              <w:tab/>
              <w:t>pic_height_in_luma_samples</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bCs/>
                <w:noProof/>
                <w:lang w:eastAsia="en-US"/>
              </w:rPr>
            </w:pPr>
            <w:r w:rsidRPr="0056241E">
              <w:rPr>
                <w:rFonts w:ascii="Times New Roman" w:hAnsi="Times New Roman"/>
                <w:b/>
                <w:bCs/>
                <w:noProof/>
                <w:lang w:eastAsia="en-US"/>
              </w:rPr>
              <w:tab/>
              <w:t>pic_cropping_flag</w:t>
            </w:r>
          </w:p>
        </w:tc>
        <w:tc>
          <w:tcPr>
            <w:tcW w:w="1218" w:type="dxa"/>
          </w:tcPr>
          <w:p w:rsidR="0050260C" w:rsidRPr="0056241E" w:rsidRDefault="0050260C" w:rsidP="003D317A">
            <w:pPr>
              <w:pStyle w:val="tablecell"/>
              <w:rPr>
                <w:noProof/>
              </w:rPr>
            </w:pPr>
            <w:r w:rsidRPr="0056241E">
              <w:rPr>
                <w:noProof/>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Cs/>
                <w:noProof/>
                <w:lang w:eastAsia="en-US"/>
              </w:rPr>
            </w:pPr>
            <w:r w:rsidRPr="0056241E">
              <w:rPr>
                <w:rFonts w:ascii="Times New Roman" w:hAnsi="Times New Roman"/>
                <w:bCs/>
                <w:noProof/>
                <w:lang w:eastAsia="en-US"/>
              </w:rPr>
              <w:tab/>
              <w:t>if( pic_cropping_flag ) {</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bCs/>
                <w:noProof/>
                <w:lang w:eastAsia="en-US"/>
              </w:rPr>
            </w:pPr>
            <w:r w:rsidRPr="0056241E">
              <w:rPr>
                <w:rFonts w:ascii="Times New Roman" w:hAnsi="Times New Roman"/>
                <w:b/>
                <w:bCs/>
                <w:noProof/>
                <w:lang w:eastAsia="en-US"/>
              </w:rPr>
              <w:tab/>
            </w:r>
            <w:r w:rsidRPr="0056241E">
              <w:rPr>
                <w:rFonts w:ascii="Times New Roman" w:hAnsi="Times New Roman"/>
                <w:b/>
                <w:bCs/>
                <w:noProof/>
                <w:lang w:eastAsia="en-US"/>
              </w:rPr>
              <w:tab/>
              <w:t>pic_crop_left_offset</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bCs/>
                <w:noProof/>
                <w:lang w:eastAsia="en-US"/>
              </w:rPr>
            </w:pPr>
            <w:r w:rsidRPr="0056241E">
              <w:rPr>
                <w:rFonts w:ascii="Times New Roman" w:hAnsi="Times New Roman"/>
                <w:b/>
                <w:bCs/>
                <w:noProof/>
                <w:lang w:eastAsia="en-US"/>
              </w:rPr>
              <w:tab/>
            </w:r>
            <w:r w:rsidRPr="0056241E">
              <w:rPr>
                <w:rFonts w:ascii="Times New Roman" w:hAnsi="Times New Roman"/>
                <w:b/>
                <w:bCs/>
                <w:noProof/>
                <w:lang w:eastAsia="en-US"/>
              </w:rPr>
              <w:tab/>
              <w:t>pic_crop_right_offset</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bCs/>
                <w:noProof/>
                <w:lang w:eastAsia="en-US"/>
              </w:rPr>
            </w:pPr>
            <w:r w:rsidRPr="0056241E">
              <w:rPr>
                <w:rFonts w:ascii="Times New Roman" w:hAnsi="Times New Roman"/>
                <w:b/>
                <w:bCs/>
                <w:noProof/>
                <w:lang w:eastAsia="en-US"/>
              </w:rPr>
              <w:tab/>
            </w:r>
            <w:r w:rsidRPr="0056241E">
              <w:rPr>
                <w:rFonts w:ascii="Times New Roman" w:hAnsi="Times New Roman"/>
                <w:b/>
                <w:bCs/>
                <w:noProof/>
                <w:lang w:eastAsia="en-US"/>
              </w:rPr>
              <w:tab/>
              <w:t>pic_crop_top_offset</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bCs/>
                <w:noProof/>
                <w:lang w:eastAsia="en-US"/>
              </w:rPr>
            </w:pPr>
            <w:r w:rsidRPr="0056241E">
              <w:rPr>
                <w:rFonts w:ascii="Times New Roman" w:hAnsi="Times New Roman"/>
                <w:b/>
                <w:bCs/>
                <w:noProof/>
                <w:lang w:eastAsia="en-US"/>
              </w:rPr>
              <w:tab/>
            </w:r>
            <w:r w:rsidRPr="0056241E">
              <w:rPr>
                <w:rFonts w:ascii="Times New Roman" w:hAnsi="Times New Roman"/>
                <w:b/>
                <w:bCs/>
                <w:noProof/>
                <w:lang w:eastAsia="en-US"/>
              </w:rPr>
              <w:tab/>
              <w:t>pic_crop_bottom_offset</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Cs/>
                <w:noProof/>
                <w:lang w:eastAsia="en-US"/>
              </w:rPr>
            </w:pPr>
            <w:r w:rsidRPr="0056241E">
              <w:rPr>
                <w:rFonts w:ascii="Times New Roman" w:hAnsi="Times New Roman"/>
                <w:bCs/>
                <w:noProof/>
                <w:lang w:eastAsia="en-US"/>
              </w:rPr>
              <w:tab/>
              <w:t>}</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bCs/>
                <w:noProof/>
                <w:lang w:eastAsia="ko-KR"/>
              </w:rPr>
            </w:pPr>
            <w:r w:rsidRPr="0056241E">
              <w:rPr>
                <w:rFonts w:ascii="Times New Roman" w:hAnsi="Times New Roman"/>
                <w:b/>
                <w:bCs/>
                <w:noProof/>
                <w:lang w:eastAsia="en-US"/>
              </w:rPr>
              <w:tab/>
              <w:t>bit_depth_luma_minus8</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bCs/>
                <w:noProof/>
                <w:lang w:eastAsia="en-US"/>
              </w:rPr>
            </w:pPr>
            <w:r w:rsidRPr="0056241E">
              <w:rPr>
                <w:rFonts w:ascii="Times New Roman" w:hAnsi="Times New Roman"/>
                <w:b/>
                <w:bCs/>
                <w:noProof/>
                <w:lang w:eastAsia="en-US"/>
              </w:rPr>
              <w:tab/>
              <w:t>bit_depth_chroma_minus8</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bCs/>
                <w:noProof/>
                <w:lang w:eastAsia="en-US"/>
              </w:rPr>
            </w:pPr>
            <w:r w:rsidRPr="0056241E">
              <w:rPr>
                <w:rFonts w:ascii="Times New Roman" w:hAnsi="Times New Roman"/>
                <w:bCs/>
                <w:noProof/>
                <w:lang w:eastAsia="en-US"/>
              </w:rPr>
              <w:t>[Ed. (BB): chroma bit depth present in HM software but not used further ]</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8B5BE4" w:rsidRDefault="0050260C" w:rsidP="003D317A">
            <w:pPr>
              <w:pStyle w:val="tablesyntax"/>
              <w:rPr>
                <w:rFonts w:ascii="Times New Roman" w:hAnsi="Times New Roman"/>
                <w:b/>
                <w:bCs/>
                <w:noProof/>
                <w:color w:val="FF0000"/>
                <w:lang w:eastAsia="ko-KR"/>
              </w:rPr>
            </w:pPr>
            <w:r w:rsidRPr="0056241E">
              <w:rPr>
                <w:rFonts w:ascii="Times New Roman" w:hAnsi="Times New Roman"/>
                <w:bCs/>
                <w:noProof/>
                <w:lang w:eastAsia="ko-KR"/>
              </w:rPr>
              <w:tab/>
            </w:r>
            <w:r w:rsidRPr="008B5BE4">
              <w:rPr>
                <w:rFonts w:ascii="Times New Roman" w:hAnsi="Times New Roman"/>
                <w:b/>
                <w:bCs/>
                <w:noProof/>
                <w:color w:val="FF0000"/>
                <w:lang w:eastAsia="ko-KR"/>
              </w:rPr>
              <w:t>pcm_enabled_flag</w:t>
            </w:r>
          </w:p>
        </w:tc>
        <w:tc>
          <w:tcPr>
            <w:tcW w:w="1218" w:type="dxa"/>
          </w:tcPr>
          <w:p w:rsidR="0050260C" w:rsidRPr="0056241E" w:rsidRDefault="0050260C" w:rsidP="003D317A">
            <w:pPr>
              <w:pStyle w:val="tablecell"/>
              <w:rPr>
                <w:noProof/>
                <w:lang w:eastAsia="ko-KR"/>
              </w:rPr>
            </w:pPr>
            <w:r w:rsidRPr="0056241E">
              <w:rPr>
                <w:noProof/>
                <w:lang w:eastAsia="ko-KR"/>
              </w:rPr>
              <w:t>u(1)</w:t>
            </w:r>
          </w:p>
        </w:tc>
      </w:tr>
      <w:tr w:rsidR="0050260C" w:rsidRPr="0038086E" w:rsidTr="003D317A">
        <w:trPr>
          <w:cantSplit/>
          <w:jc w:val="center"/>
        </w:trPr>
        <w:tc>
          <w:tcPr>
            <w:tcW w:w="6710" w:type="dxa"/>
          </w:tcPr>
          <w:p w:rsidR="0050260C" w:rsidRPr="008B5BE4" w:rsidRDefault="0050260C" w:rsidP="003D317A">
            <w:pPr>
              <w:pStyle w:val="tablesyntax"/>
              <w:rPr>
                <w:rFonts w:ascii="Times New Roman" w:hAnsi="Times New Roman"/>
                <w:bCs/>
                <w:noProof/>
                <w:color w:val="FF0000"/>
                <w:lang w:eastAsia="ko-KR"/>
              </w:rPr>
            </w:pPr>
            <w:r w:rsidRPr="008B5BE4">
              <w:rPr>
                <w:rFonts w:ascii="Times New Roman" w:hAnsi="Times New Roman"/>
                <w:bCs/>
                <w:noProof/>
                <w:color w:val="FF0000"/>
                <w:lang w:eastAsia="ko-KR"/>
              </w:rPr>
              <w:tab/>
              <w:t>if( pcm_enabled_flag ) {</w:t>
            </w:r>
          </w:p>
        </w:tc>
        <w:tc>
          <w:tcPr>
            <w:tcW w:w="1218" w:type="dxa"/>
          </w:tcPr>
          <w:p w:rsidR="0050260C" w:rsidRPr="0056241E" w:rsidRDefault="0050260C" w:rsidP="003D317A">
            <w:pPr>
              <w:pStyle w:val="tablecell"/>
              <w:rPr>
                <w:noProof/>
                <w:lang w:eastAsia="ko-KR"/>
              </w:rPr>
            </w:pPr>
          </w:p>
        </w:tc>
      </w:tr>
      <w:tr w:rsidR="0050260C" w:rsidRPr="0038086E" w:rsidTr="003D317A">
        <w:trPr>
          <w:cantSplit/>
          <w:jc w:val="center"/>
        </w:trPr>
        <w:tc>
          <w:tcPr>
            <w:tcW w:w="6710" w:type="dxa"/>
          </w:tcPr>
          <w:p w:rsidR="0050260C" w:rsidRPr="008B5BE4" w:rsidRDefault="0050260C" w:rsidP="003D317A">
            <w:pPr>
              <w:pStyle w:val="tablesyntax"/>
              <w:rPr>
                <w:rFonts w:ascii="Times New Roman" w:hAnsi="Times New Roman"/>
                <w:b/>
                <w:bCs/>
                <w:noProof/>
                <w:color w:val="FF0000"/>
                <w:lang w:eastAsia="ko-KR"/>
              </w:rPr>
            </w:pPr>
            <w:r w:rsidRPr="008B5BE4">
              <w:rPr>
                <w:rFonts w:ascii="Times New Roman" w:hAnsi="Times New Roman"/>
                <w:b/>
                <w:bCs/>
                <w:noProof/>
                <w:color w:val="FF0000"/>
                <w:lang w:eastAsia="ko-KR"/>
              </w:rPr>
              <w:tab/>
            </w:r>
            <w:r w:rsidRPr="008B5BE4">
              <w:rPr>
                <w:rFonts w:ascii="Times New Roman" w:hAnsi="Times New Roman"/>
                <w:b/>
                <w:bCs/>
                <w:noProof/>
                <w:color w:val="FF0000"/>
                <w:lang w:eastAsia="ko-KR"/>
              </w:rPr>
              <w:tab/>
              <w:t>pcm_sample_bit_depth_luma_minus1</w:t>
            </w:r>
          </w:p>
        </w:tc>
        <w:tc>
          <w:tcPr>
            <w:tcW w:w="1218" w:type="dxa"/>
          </w:tcPr>
          <w:p w:rsidR="0050260C" w:rsidRPr="0056241E" w:rsidRDefault="0050260C" w:rsidP="003D317A">
            <w:pPr>
              <w:pStyle w:val="tablecell"/>
              <w:rPr>
                <w:noProof/>
                <w:lang w:eastAsia="ko-KR"/>
              </w:rPr>
            </w:pPr>
            <w:r w:rsidRPr="0056241E">
              <w:rPr>
                <w:noProof/>
                <w:lang w:eastAsia="ko-KR"/>
              </w:rPr>
              <w:t>u(4)</w:t>
            </w:r>
          </w:p>
        </w:tc>
      </w:tr>
      <w:tr w:rsidR="0050260C" w:rsidRPr="0038086E" w:rsidTr="003D317A">
        <w:trPr>
          <w:cantSplit/>
          <w:jc w:val="center"/>
        </w:trPr>
        <w:tc>
          <w:tcPr>
            <w:tcW w:w="6710" w:type="dxa"/>
          </w:tcPr>
          <w:p w:rsidR="0050260C" w:rsidRPr="008B5BE4" w:rsidRDefault="0050260C" w:rsidP="003D317A">
            <w:pPr>
              <w:pStyle w:val="tablesyntax"/>
              <w:rPr>
                <w:rFonts w:ascii="Times New Roman" w:hAnsi="Times New Roman"/>
                <w:b/>
                <w:bCs/>
                <w:noProof/>
                <w:color w:val="FF0000"/>
                <w:lang w:eastAsia="ko-KR"/>
              </w:rPr>
            </w:pPr>
            <w:r w:rsidRPr="008B5BE4">
              <w:rPr>
                <w:rFonts w:ascii="Times New Roman" w:hAnsi="Times New Roman"/>
                <w:b/>
                <w:bCs/>
                <w:noProof/>
                <w:color w:val="FF0000"/>
                <w:lang w:eastAsia="ko-KR"/>
              </w:rPr>
              <w:tab/>
            </w:r>
            <w:r w:rsidRPr="008B5BE4">
              <w:rPr>
                <w:rFonts w:ascii="Times New Roman" w:hAnsi="Times New Roman"/>
                <w:b/>
                <w:bCs/>
                <w:noProof/>
                <w:color w:val="FF0000"/>
                <w:lang w:eastAsia="ko-KR"/>
              </w:rPr>
              <w:tab/>
              <w:t>pcm_sample_bit_depth_chroma_minus1</w:t>
            </w:r>
          </w:p>
        </w:tc>
        <w:tc>
          <w:tcPr>
            <w:tcW w:w="1218" w:type="dxa"/>
          </w:tcPr>
          <w:p w:rsidR="0050260C" w:rsidRPr="0056241E" w:rsidRDefault="0050260C" w:rsidP="003D317A">
            <w:pPr>
              <w:pStyle w:val="tablecell"/>
              <w:rPr>
                <w:noProof/>
                <w:lang w:eastAsia="ko-KR"/>
              </w:rPr>
            </w:pPr>
            <w:r w:rsidRPr="0056241E">
              <w:rPr>
                <w:noProof/>
                <w:lang w:eastAsia="ko-KR"/>
              </w:rPr>
              <w:t>u(4)</w:t>
            </w:r>
          </w:p>
        </w:tc>
      </w:tr>
      <w:tr w:rsidR="0050260C" w:rsidRPr="0038086E" w:rsidTr="003D317A">
        <w:trPr>
          <w:cantSplit/>
          <w:jc w:val="center"/>
        </w:trPr>
        <w:tc>
          <w:tcPr>
            <w:tcW w:w="6710" w:type="dxa"/>
          </w:tcPr>
          <w:p w:rsidR="0050260C" w:rsidRPr="008B5BE4" w:rsidRDefault="0050260C" w:rsidP="003D317A">
            <w:pPr>
              <w:pStyle w:val="tablesyntax"/>
              <w:rPr>
                <w:rFonts w:ascii="Times New Roman" w:hAnsi="Times New Roman"/>
                <w:bCs/>
                <w:noProof/>
                <w:color w:val="FF0000"/>
                <w:lang w:eastAsia="ko-KR"/>
              </w:rPr>
            </w:pPr>
            <w:r w:rsidRPr="008B5BE4">
              <w:rPr>
                <w:rFonts w:ascii="Times New Roman" w:hAnsi="Times New Roman"/>
                <w:bCs/>
                <w:noProof/>
                <w:color w:val="FF0000"/>
                <w:lang w:eastAsia="ko-KR"/>
              </w:rPr>
              <w:tab/>
              <w:t>}</w:t>
            </w:r>
          </w:p>
        </w:tc>
        <w:tc>
          <w:tcPr>
            <w:tcW w:w="1218" w:type="dxa"/>
          </w:tcPr>
          <w:p w:rsidR="0050260C" w:rsidRPr="0056241E" w:rsidRDefault="0050260C" w:rsidP="003D317A">
            <w:pPr>
              <w:pStyle w:val="tablecell"/>
              <w:rPr>
                <w:noProof/>
                <w:lang w:eastAsia="ko-KR"/>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Cs/>
                <w:noProof/>
                <w:lang w:eastAsia="en-US"/>
              </w:rPr>
            </w:pPr>
            <w:r w:rsidRPr="0056241E">
              <w:rPr>
                <w:rFonts w:ascii="Times New Roman" w:hAnsi="Times New Roman"/>
                <w:b/>
                <w:noProof/>
                <w:lang w:eastAsia="en-US"/>
              </w:rPr>
              <w:tab/>
              <w:t>log2_max_pic_order_cnt_lsb_minus4</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noProof/>
                <w:lang w:eastAsia="en-US"/>
              </w:rPr>
              <w:tab/>
              <w:t>for( i = 0; i &lt;= sps_max_sub_layers_minus1; i++ ) {</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t>sps_max_dec_pic_buffering</w:t>
            </w:r>
            <w:r w:rsidRPr="0056241E">
              <w:rPr>
                <w:rFonts w:ascii="Times New Roman" w:hAnsi="Times New Roman"/>
                <w:noProof/>
                <w:lang w:eastAsia="en-US"/>
              </w:rPr>
              <w:t>[ i ]</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t>sps_max_num_reorder_pics</w:t>
            </w:r>
            <w:r w:rsidRPr="0056241E">
              <w:rPr>
                <w:rFonts w:ascii="Times New Roman" w:hAnsi="Times New Roman"/>
                <w:noProof/>
                <w:lang w:eastAsia="en-US"/>
              </w:rPr>
              <w:t>[ i ]</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t>sps_max_latency_increase</w:t>
            </w:r>
            <w:r w:rsidRPr="0056241E">
              <w:rPr>
                <w:rFonts w:ascii="Times New Roman" w:hAnsi="Times New Roman"/>
                <w:noProof/>
                <w:lang w:eastAsia="en-US"/>
              </w:rPr>
              <w:t>[ i ]</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en-US"/>
              </w:rPr>
            </w:pPr>
            <w:r w:rsidRPr="0056241E">
              <w:rPr>
                <w:rFonts w:ascii="Times New Roman" w:hAnsi="Times New Roman"/>
                <w:noProof/>
                <w:lang w:eastAsia="en-US"/>
              </w:rPr>
              <w:tab/>
              <w:t>}</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b/>
                <w:noProof/>
                <w:lang w:eastAsia="en-US"/>
              </w:rPr>
              <w:t>restricted_ref_pic_lists_flag</w:t>
            </w:r>
          </w:p>
        </w:tc>
        <w:tc>
          <w:tcPr>
            <w:tcW w:w="1218" w:type="dxa"/>
          </w:tcPr>
          <w:p w:rsidR="0050260C" w:rsidRPr="0056241E" w:rsidRDefault="0050260C" w:rsidP="003D317A">
            <w:pPr>
              <w:pStyle w:val="tablecell"/>
              <w:rPr>
                <w:noProof/>
              </w:rPr>
            </w:pPr>
            <w:r w:rsidRPr="0056241E">
              <w:rPr>
                <w:noProof/>
                <w:u w:val="single"/>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noProof/>
                <w:lang w:eastAsia="en-US"/>
              </w:rPr>
              <w:tab/>
              <w:t xml:space="preserve">if( restricted_ref_pic_lists_flag ) </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noProof/>
                <w:lang w:eastAsia="en-US"/>
              </w:rPr>
              <w:tab/>
            </w:r>
            <w:r w:rsidRPr="0056241E">
              <w:rPr>
                <w:rFonts w:ascii="Times New Roman" w:hAnsi="Times New Roman"/>
                <w:b/>
                <w:noProof/>
                <w:lang w:eastAsia="en-US"/>
              </w:rPr>
              <w:t>lists_modification_present_flag</w:t>
            </w:r>
          </w:p>
        </w:tc>
        <w:tc>
          <w:tcPr>
            <w:tcW w:w="1218" w:type="dxa"/>
          </w:tcPr>
          <w:p w:rsidR="0050260C" w:rsidRPr="0056241E" w:rsidRDefault="0050260C" w:rsidP="003D317A">
            <w:pPr>
              <w:pStyle w:val="tablecell"/>
              <w:rPr>
                <w:noProof/>
              </w:rPr>
            </w:pPr>
            <w:r w:rsidRPr="0056241E">
              <w:rPr>
                <w:noProof/>
                <w:u w:val="single"/>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0260C">
              <w:rPr>
                <w:rFonts w:ascii="Times New Roman" w:hAnsi="Times New Roman"/>
                <w:b/>
                <w:noProof/>
                <w:highlight w:val="cyan"/>
                <w:lang w:eastAsia="en-US"/>
                <w:rPrChange w:id="81" w:author="exf001" w:date="2012-10-08T10:15:00Z">
                  <w:rPr>
                    <w:rFonts w:ascii="Times New Roman" w:hAnsi="Times New Roman"/>
                    <w:b/>
                    <w:noProof/>
                    <w:lang/>
                  </w:rPr>
                </w:rPrChange>
              </w:rPr>
              <w:t>log2_min_luma_coding_block_size_minus3</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r>
            <w:r>
              <w:rPr>
                <w:rFonts w:ascii="Times New Roman" w:hAnsi="Times New Roman"/>
                <w:b/>
                <w:noProof/>
                <w:lang w:eastAsia="en-US"/>
              </w:rPr>
              <w:t>log2_diff_max_min_luma_coding_block_size</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b/>
                <w:noProof/>
                <w:lang w:eastAsia="en-US"/>
              </w:rPr>
              <w:t>log2_min_transform_block_size_minus2</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t>log2_diff_max_min_transform_block_size</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8B5BE4" w:rsidRDefault="0050260C" w:rsidP="003D317A">
            <w:pPr>
              <w:pStyle w:val="tablesyntax"/>
              <w:rPr>
                <w:rFonts w:ascii="Times New Roman" w:hAnsi="Times New Roman"/>
                <w:noProof/>
                <w:color w:val="FF0000"/>
                <w:lang w:eastAsia="ko-KR"/>
              </w:rPr>
            </w:pPr>
            <w:r w:rsidRPr="008B5BE4">
              <w:rPr>
                <w:rFonts w:ascii="Times New Roman" w:hAnsi="Times New Roman"/>
                <w:noProof/>
                <w:color w:val="FF0000"/>
                <w:lang w:eastAsia="ko-KR"/>
              </w:rPr>
              <w:tab/>
              <w:t>if( pcm_enabled_flag ) {</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8B5BE4" w:rsidRDefault="0050260C" w:rsidP="003D317A">
            <w:pPr>
              <w:pStyle w:val="tablesyntax"/>
              <w:rPr>
                <w:rFonts w:ascii="Times New Roman" w:hAnsi="Times New Roman"/>
                <w:b/>
                <w:noProof/>
                <w:color w:val="C00000"/>
                <w:lang w:eastAsia="ko-KR"/>
              </w:rPr>
            </w:pPr>
            <w:r w:rsidRPr="008B5BE4">
              <w:rPr>
                <w:rFonts w:ascii="Times New Roman" w:hAnsi="Times New Roman"/>
                <w:b/>
                <w:noProof/>
                <w:color w:val="FF0000"/>
                <w:lang w:eastAsia="ko-KR"/>
              </w:rPr>
              <w:tab/>
            </w:r>
            <w:r w:rsidRPr="008B5BE4">
              <w:rPr>
                <w:rFonts w:ascii="Times New Roman" w:hAnsi="Times New Roman"/>
                <w:b/>
                <w:noProof/>
                <w:color w:val="FF0000"/>
                <w:lang w:eastAsia="ko-KR"/>
              </w:rPr>
              <w:tab/>
            </w:r>
            <w:r w:rsidRPr="008B5BE4">
              <w:rPr>
                <w:rFonts w:ascii="Times New Roman" w:hAnsi="Times New Roman"/>
                <w:b/>
                <w:noProof/>
                <w:color w:val="C00000"/>
                <w:highlight w:val="cyan"/>
                <w:lang w:eastAsia="ko-KR"/>
              </w:rPr>
              <w:t>log2_min_pcm_luma_coding_block_size_minus3</w:t>
            </w:r>
          </w:p>
        </w:tc>
        <w:tc>
          <w:tcPr>
            <w:tcW w:w="1218" w:type="dxa"/>
          </w:tcPr>
          <w:p w:rsidR="0050260C" w:rsidRPr="0056241E" w:rsidRDefault="0050260C" w:rsidP="003D317A">
            <w:pPr>
              <w:pStyle w:val="tablecell"/>
              <w:rPr>
                <w:noProof/>
                <w:lang w:eastAsia="ko-KR"/>
              </w:rPr>
            </w:pPr>
            <w:r w:rsidRPr="0056241E">
              <w:rPr>
                <w:noProof/>
                <w:lang w:eastAsia="ko-KR"/>
              </w:rPr>
              <w:t>ue(v)</w:t>
            </w:r>
          </w:p>
        </w:tc>
      </w:tr>
      <w:tr w:rsidR="0050260C" w:rsidRPr="0038086E" w:rsidTr="003D317A">
        <w:trPr>
          <w:cantSplit/>
          <w:jc w:val="center"/>
        </w:trPr>
        <w:tc>
          <w:tcPr>
            <w:tcW w:w="6710" w:type="dxa"/>
          </w:tcPr>
          <w:p w:rsidR="0050260C" w:rsidRPr="008B5BE4" w:rsidRDefault="0050260C" w:rsidP="003D317A">
            <w:pPr>
              <w:pStyle w:val="tablesyntax"/>
              <w:rPr>
                <w:rFonts w:ascii="Times New Roman" w:hAnsi="Times New Roman"/>
                <w:b/>
                <w:noProof/>
                <w:color w:val="FF0000"/>
                <w:lang w:eastAsia="ko-KR"/>
              </w:rPr>
            </w:pPr>
            <w:r w:rsidRPr="008B5BE4">
              <w:rPr>
                <w:rFonts w:ascii="Times New Roman" w:hAnsi="Times New Roman"/>
                <w:noProof/>
                <w:color w:val="FF0000"/>
                <w:lang w:eastAsia="ko-KR"/>
              </w:rPr>
              <w:tab/>
            </w:r>
            <w:r w:rsidRPr="008B5BE4">
              <w:rPr>
                <w:rFonts w:ascii="Times New Roman" w:hAnsi="Times New Roman"/>
                <w:noProof/>
                <w:color w:val="FF0000"/>
                <w:lang w:eastAsia="ko-KR"/>
              </w:rPr>
              <w:tab/>
            </w:r>
            <w:r w:rsidRPr="008B5BE4">
              <w:rPr>
                <w:rFonts w:ascii="Times New Roman" w:hAnsi="Times New Roman"/>
                <w:b/>
                <w:noProof/>
                <w:color w:val="FF0000"/>
                <w:lang w:eastAsia="ko-KR"/>
              </w:rPr>
              <w:t>log2_diff_max_min_pcm_luma_coding_block_size</w:t>
            </w:r>
          </w:p>
        </w:tc>
        <w:tc>
          <w:tcPr>
            <w:tcW w:w="1218" w:type="dxa"/>
          </w:tcPr>
          <w:p w:rsidR="0050260C" w:rsidRPr="0056241E" w:rsidRDefault="0050260C" w:rsidP="003D317A">
            <w:pPr>
              <w:pStyle w:val="tablecell"/>
              <w:rPr>
                <w:noProof/>
                <w:lang w:eastAsia="ko-KR"/>
              </w:rPr>
            </w:pPr>
            <w:r w:rsidRPr="0056241E">
              <w:rPr>
                <w:noProof/>
                <w:lang w:eastAsia="ko-KR"/>
              </w:rPr>
              <w:t>ue(v)</w:t>
            </w:r>
          </w:p>
        </w:tc>
      </w:tr>
      <w:tr w:rsidR="0050260C" w:rsidRPr="0038086E" w:rsidTr="003D317A">
        <w:trPr>
          <w:cantSplit/>
          <w:jc w:val="center"/>
        </w:trPr>
        <w:tc>
          <w:tcPr>
            <w:tcW w:w="6710" w:type="dxa"/>
          </w:tcPr>
          <w:p w:rsidR="0050260C" w:rsidRPr="008B5BE4" w:rsidRDefault="0050260C" w:rsidP="003D317A">
            <w:pPr>
              <w:pStyle w:val="tablesyntax"/>
              <w:rPr>
                <w:rFonts w:ascii="Times New Roman" w:hAnsi="Times New Roman"/>
                <w:noProof/>
                <w:color w:val="FF0000"/>
                <w:lang w:eastAsia="ko-KR"/>
              </w:rPr>
            </w:pPr>
            <w:r w:rsidRPr="008B5BE4">
              <w:rPr>
                <w:rFonts w:ascii="Times New Roman" w:hAnsi="Times New Roman"/>
                <w:noProof/>
                <w:color w:val="FF0000"/>
                <w:lang w:eastAsia="ko-KR"/>
              </w:rPr>
              <w:tab/>
              <w:t>}</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t>max_transform_hierarchy_depth_inter</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t>max_transform_hierarchy_depth_intra</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eastAsia="MS Mincho" w:hAnsi="Times New Roman"/>
                <w:b/>
                <w:bCs/>
                <w:noProof/>
                <w:lang w:eastAsia="ja-JP"/>
              </w:rPr>
              <w:t>scaling_list_enable_flag</w:t>
            </w:r>
          </w:p>
        </w:tc>
        <w:tc>
          <w:tcPr>
            <w:tcW w:w="1218" w:type="dxa"/>
          </w:tcPr>
          <w:p w:rsidR="0050260C" w:rsidRPr="0056241E" w:rsidRDefault="0050260C" w:rsidP="003D317A">
            <w:pPr>
              <w:pStyle w:val="tablecell"/>
              <w:rPr>
                <w:noProof/>
              </w:rPr>
            </w:pPr>
            <w:r w:rsidRPr="0056241E">
              <w:rPr>
                <w:noProof/>
                <w:lang w:eastAsia="ko-KR"/>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eastAsia="MS Mincho" w:hAnsi="Times New Roman"/>
                <w:noProof/>
                <w:lang w:eastAsia="ja-JP"/>
              </w:rPr>
            </w:pPr>
            <w:r w:rsidRPr="0056241E">
              <w:rPr>
                <w:rFonts w:ascii="Times New Roman" w:eastAsia="MS Mincho" w:hAnsi="Times New Roman"/>
                <w:noProof/>
                <w:lang w:eastAsia="ja-JP"/>
              </w:rPr>
              <w:tab/>
              <w:t>if( scaling_list_enable_flag ) {</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tabs>
                <w:tab w:val="clear" w:pos="216"/>
                <w:tab w:val="clear" w:pos="432"/>
                <w:tab w:val="left" w:pos="415"/>
              </w:tabs>
              <w:rPr>
                <w:rFonts w:ascii="Times New Roman" w:hAnsi="Times New Roman"/>
                <w:b/>
                <w:noProof/>
                <w:lang w:eastAsia="en-US"/>
              </w:rPr>
            </w:pPr>
            <w:r w:rsidRPr="0056241E">
              <w:rPr>
                <w:rFonts w:ascii="Times New Roman" w:hAnsi="Times New Roman"/>
                <w:b/>
                <w:noProof/>
                <w:lang w:eastAsia="en-US"/>
              </w:rPr>
              <w:tab/>
            </w:r>
            <w:r w:rsidRPr="0056241E">
              <w:rPr>
                <w:rFonts w:ascii="Times New Roman" w:eastAsia="MS Mincho" w:hAnsi="Times New Roman"/>
                <w:b/>
                <w:bCs/>
                <w:noProof/>
                <w:lang w:eastAsia="ja-JP"/>
              </w:rPr>
              <w:t>sps_scaling_list_data_present_flag</w:t>
            </w:r>
          </w:p>
        </w:tc>
        <w:tc>
          <w:tcPr>
            <w:tcW w:w="1218" w:type="dxa"/>
          </w:tcPr>
          <w:p w:rsidR="0050260C" w:rsidRPr="0056241E" w:rsidRDefault="0050260C" w:rsidP="003D317A">
            <w:pPr>
              <w:pStyle w:val="tablecell"/>
              <w:rPr>
                <w:noProof/>
              </w:rPr>
            </w:pPr>
            <w:r w:rsidRPr="0056241E">
              <w:rPr>
                <w:rFonts w:eastAsia="MS Mincho"/>
                <w:noProof/>
                <w:lang w:eastAsia="ja-JP"/>
              </w:rPr>
              <w:t>u(1)</w:t>
            </w:r>
          </w:p>
        </w:tc>
      </w:tr>
      <w:tr w:rsidR="0050260C" w:rsidRPr="0038086E" w:rsidTr="003D317A">
        <w:trPr>
          <w:cantSplit/>
          <w:jc w:val="center"/>
        </w:trPr>
        <w:tc>
          <w:tcPr>
            <w:tcW w:w="6710" w:type="dxa"/>
          </w:tcPr>
          <w:p w:rsidR="0050260C" w:rsidRPr="0056241E" w:rsidRDefault="0050260C" w:rsidP="003D317A">
            <w:pPr>
              <w:pStyle w:val="tablesyntax"/>
              <w:tabs>
                <w:tab w:val="clear" w:pos="216"/>
              </w:tabs>
              <w:rPr>
                <w:rFonts w:ascii="Times New Roman" w:hAnsi="Times New Roman"/>
                <w:b/>
                <w:noProof/>
                <w:lang w:eastAsia="en-US"/>
              </w:rPr>
            </w:pPr>
            <w:r w:rsidRPr="0056241E">
              <w:rPr>
                <w:rFonts w:ascii="Times New Roman" w:hAnsi="Times New Roman"/>
                <w:bCs/>
                <w:noProof/>
                <w:lang w:eastAsia="en-US"/>
              </w:rPr>
              <w:tab/>
            </w:r>
            <w:r w:rsidRPr="0056241E">
              <w:rPr>
                <w:rFonts w:ascii="Times New Roman" w:hAnsi="Times New Roman"/>
                <w:bCs/>
                <w:noProof/>
                <w:lang w:eastAsia="zh-TW"/>
              </w:rPr>
              <w:t>if( sps_</w:t>
            </w:r>
            <w:r w:rsidRPr="0056241E">
              <w:rPr>
                <w:rFonts w:ascii="Times New Roman" w:eastAsia="MS Mincho" w:hAnsi="Times New Roman"/>
                <w:bCs/>
                <w:noProof/>
                <w:lang w:eastAsia="ja-JP"/>
              </w:rPr>
              <w:t>scaling_list_data_present</w:t>
            </w:r>
            <w:r w:rsidRPr="0056241E">
              <w:rPr>
                <w:rFonts w:ascii="Times New Roman" w:hAnsi="Times New Roman"/>
                <w:bCs/>
                <w:noProof/>
                <w:lang w:eastAsia="zh-TW"/>
              </w:rPr>
              <w:t>_flag )</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tabs>
                <w:tab w:val="clear" w:pos="432"/>
                <w:tab w:val="clear" w:pos="648"/>
                <w:tab w:val="left" w:pos="640"/>
              </w:tabs>
              <w:rPr>
                <w:rFonts w:ascii="Times New Roman" w:hAnsi="Times New Roman"/>
                <w:b/>
                <w:noProof/>
                <w:lang w:eastAsia="en-US"/>
              </w:rPr>
            </w:pPr>
            <w:r w:rsidRPr="0056241E">
              <w:rPr>
                <w:rFonts w:ascii="Times New Roman" w:hAnsi="Times New Roman"/>
                <w:bCs/>
                <w:noProof/>
                <w:lang w:eastAsia="en-US"/>
              </w:rPr>
              <w:tab/>
            </w:r>
            <w:r w:rsidRPr="0056241E">
              <w:rPr>
                <w:rFonts w:ascii="Times New Roman" w:hAnsi="Times New Roman"/>
                <w:bCs/>
                <w:noProof/>
                <w:lang w:eastAsia="en-US"/>
              </w:rPr>
              <w:tab/>
            </w:r>
            <w:r w:rsidRPr="0056241E">
              <w:rPr>
                <w:rFonts w:ascii="Times New Roman" w:eastAsia="MS Mincho" w:hAnsi="Times New Roman"/>
                <w:bCs/>
                <w:noProof/>
                <w:lang w:eastAsia="ja-JP"/>
              </w:rPr>
              <w:t>scaling_list</w:t>
            </w:r>
            <w:r w:rsidRPr="0056241E">
              <w:rPr>
                <w:rFonts w:ascii="Times New Roman" w:hAnsi="Times New Roman"/>
                <w:bCs/>
                <w:noProof/>
                <w:lang w:eastAsia="zh-TW"/>
              </w:rPr>
              <w:t>_</w:t>
            </w:r>
            <w:r>
              <w:rPr>
                <w:rFonts w:ascii="Times New Roman" w:hAnsi="Times New Roman"/>
                <w:bCs/>
                <w:noProof/>
                <w:lang w:eastAsia="zh-TW"/>
              </w:rPr>
              <w:t>data</w:t>
            </w:r>
            <w:r w:rsidRPr="0056241E">
              <w:rPr>
                <w:rFonts w:ascii="Times New Roman" w:hAnsi="Times New Roman"/>
                <w:bCs/>
                <w:noProof/>
                <w:lang w:eastAsia="zh-TW"/>
              </w:rPr>
              <w:t>( )</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eastAsia="MS Mincho" w:hAnsi="Times New Roman"/>
                <w:noProof/>
                <w:lang w:eastAsia="ja-JP"/>
              </w:rPr>
            </w:pPr>
            <w:r w:rsidRPr="0056241E">
              <w:rPr>
                <w:rFonts w:ascii="Times New Roman" w:eastAsia="MS Mincho" w:hAnsi="Times New Roman"/>
                <w:noProof/>
                <w:lang w:eastAsia="ja-JP"/>
              </w:rPr>
              <w:tab/>
              <w:t>}</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ko-KR"/>
              </w:rPr>
            </w:pPr>
            <w:r w:rsidRPr="0056241E">
              <w:rPr>
                <w:rFonts w:ascii="Times New Roman" w:hAnsi="Times New Roman"/>
                <w:b/>
                <w:noProof/>
                <w:lang w:eastAsia="ko-KR"/>
              </w:rPr>
              <w:tab/>
            </w:r>
            <w:r>
              <w:rPr>
                <w:rFonts w:ascii="Times New Roman" w:hAnsi="Times New Roman"/>
                <w:b/>
                <w:noProof/>
                <w:lang w:eastAsia="ko-KR"/>
              </w:rPr>
              <w:t>amp_enabled_flag</w:t>
            </w:r>
          </w:p>
        </w:tc>
        <w:tc>
          <w:tcPr>
            <w:tcW w:w="1218" w:type="dxa"/>
          </w:tcPr>
          <w:p w:rsidR="0050260C" w:rsidRPr="0056241E" w:rsidRDefault="0050260C" w:rsidP="003D317A">
            <w:pPr>
              <w:pStyle w:val="tablecell"/>
              <w:rPr>
                <w:noProof/>
                <w:lang w:eastAsia="ko-KR"/>
              </w:rPr>
            </w:pPr>
            <w:r w:rsidRPr="0056241E">
              <w:rPr>
                <w:noProof/>
                <w:lang w:eastAsia="ko-KR"/>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ko-KR"/>
              </w:rPr>
            </w:pPr>
            <w:r w:rsidRPr="0056241E">
              <w:rPr>
                <w:rFonts w:ascii="Times New Roman" w:hAnsi="Times New Roman"/>
                <w:b/>
                <w:noProof/>
                <w:lang w:eastAsia="ko-KR"/>
              </w:rPr>
              <w:tab/>
              <w:t>sample_adaptive_offset_enabled_flag</w:t>
            </w:r>
          </w:p>
        </w:tc>
        <w:tc>
          <w:tcPr>
            <w:tcW w:w="1218" w:type="dxa"/>
          </w:tcPr>
          <w:p w:rsidR="0050260C" w:rsidRPr="0056241E" w:rsidRDefault="0050260C" w:rsidP="003D317A">
            <w:pPr>
              <w:pStyle w:val="tablecell"/>
              <w:rPr>
                <w:noProof/>
                <w:lang w:eastAsia="ko-KR"/>
              </w:rPr>
            </w:pPr>
            <w:r w:rsidRPr="0056241E">
              <w:rPr>
                <w:noProof/>
                <w:lang w:eastAsia="ko-KR"/>
              </w:rPr>
              <w:t>u(1)</w:t>
            </w:r>
          </w:p>
        </w:tc>
      </w:tr>
      <w:tr w:rsidR="0050260C" w:rsidRPr="0038086E" w:rsidTr="003D317A">
        <w:trPr>
          <w:cantSplit/>
          <w:jc w:val="center"/>
        </w:trPr>
        <w:tc>
          <w:tcPr>
            <w:tcW w:w="6710" w:type="dxa"/>
          </w:tcPr>
          <w:p w:rsidR="0050260C" w:rsidRPr="008B5BE4" w:rsidRDefault="0050260C" w:rsidP="003D317A">
            <w:pPr>
              <w:pStyle w:val="tablesyntax"/>
              <w:rPr>
                <w:rFonts w:ascii="Times New Roman" w:hAnsi="Times New Roman"/>
                <w:noProof/>
                <w:color w:val="FF0000"/>
                <w:lang w:eastAsia="ko-KR"/>
              </w:rPr>
            </w:pPr>
            <w:r w:rsidRPr="008B5BE4">
              <w:rPr>
                <w:rFonts w:ascii="Times New Roman" w:hAnsi="Times New Roman"/>
                <w:noProof/>
                <w:color w:val="FF0000"/>
                <w:lang w:eastAsia="ko-KR"/>
              </w:rPr>
              <w:tab/>
              <w:t>if( pcm_enabled_flag )</w:t>
            </w:r>
          </w:p>
        </w:tc>
        <w:tc>
          <w:tcPr>
            <w:tcW w:w="1218" w:type="dxa"/>
          </w:tcPr>
          <w:p w:rsidR="0050260C" w:rsidRPr="0056241E" w:rsidRDefault="0050260C" w:rsidP="003D317A">
            <w:pPr>
              <w:pStyle w:val="tablecell"/>
              <w:rPr>
                <w:noProof/>
                <w:lang w:eastAsia="ko-KR"/>
              </w:rPr>
            </w:pPr>
          </w:p>
        </w:tc>
      </w:tr>
      <w:tr w:rsidR="0050260C" w:rsidRPr="0038086E" w:rsidTr="003D317A">
        <w:trPr>
          <w:cantSplit/>
          <w:jc w:val="center"/>
        </w:trPr>
        <w:tc>
          <w:tcPr>
            <w:tcW w:w="6710" w:type="dxa"/>
          </w:tcPr>
          <w:p w:rsidR="0050260C" w:rsidRPr="008B5BE4" w:rsidRDefault="0050260C" w:rsidP="003D317A">
            <w:pPr>
              <w:pStyle w:val="tablesyntax"/>
              <w:rPr>
                <w:rFonts w:ascii="Times New Roman" w:hAnsi="Times New Roman"/>
                <w:b/>
                <w:noProof/>
                <w:color w:val="FF0000"/>
                <w:lang w:eastAsia="ko-KR"/>
              </w:rPr>
            </w:pPr>
            <w:r w:rsidRPr="008B5BE4">
              <w:rPr>
                <w:rFonts w:ascii="Times New Roman" w:hAnsi="Times New Roman"/>
                <w:b/>
                <w:noProof/>
                <w:color w:val="FF0000"/>
                <w:lang w:eastAsia="ko-KR"/>
              </w:rPr>
              <w:tab/>
            </w:r>
            <w:r w:rsidRPr="008B5BE4">
              <w:rPr>
                <w:rFonts w:ascii="Times New Roman" w:hAnsi="Times New Roman"/>
                <w:b/>
                <w:noProof/>
                <w:color w:val="FF0000"/>
                <w:lang w:eastAsia="ko-KR"/>
              </w:rPr>
              <w:tab/>
              <w:t>pcm_loop_filter_disable_flag</w:t>
            </w:r>
          </w:p>
        </w:tc>
        <w:tc>
          <w:tcPr>
            <w:tcW w:w="1218" w:type="dxa"/>
          </w:tcPr>
          <w:p w:rsidR="0050260C" w:rsidRPr="0056241E" w:rsidRDefault="0050260C" w:rsidP="003D317A">
            <w:pPr>
              <w:pStyle w:val="tablecell"/>
              <w:rPr>
                <w:noProof/>
                <w:lang w:eastAsia="ko-KR"/>
              </w:rPr>
            </w:pPr>
            <w:r w:rsidRPr="0056241E">
              <w:rPr>
                <w:noProof/>
                <w:lang w:eastAsia="ko-KR"/>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ko-KR"/>
              </w:rPr>
            </w:pPr>
            <w:r w:rsidRPr="0056241E">
              <w:rPr>
                <w:rFonts w:ascii="Times New Roman" w:hAnsi="Times New Roman"/>
                <w:b/>
                <w:noProof/>
                <w:lang w:eastAsia="ko-KR"/>
              </w:rPr>
              <w:tab/>
              <w:t>sps_temporal_id_nesting_flag</w:t>
            </w:r>
          </w:p>
        </w:tc>
        <w:tc>
          <w:tcPr>
            <w:tcW w:w="1218" w:type="dxa"/>
          </w:tcPr>
          <w:p w:rsidR="0050260C" w:rsidRPr="0056241E" w:rsidRDefault="0050260C" w:rsidP="003D317A">
            <w:pPr>
              <w:pStyle w:val="tablecell"/>
              <w:rPr>
                <w:noProof/>
                <w:lang w:eastAsia="ko-KR"/>
              </w:rPr>
            </w:pPr>
            <w:r w:rsidRPr="0056241E">
              <w:rPr>
                <w:noProof/>
                <w:lang w:eastAsia="ko-KR"/>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ko-KR"/>
              </w:rPr>
            </w:pPr>
            <w:r w:rsidRPr="0056241E">
              <w:rPr>
                <w:rFonts w:ascii="Times New Roman" w:hAnsi="Times New Roman"/>
                <w:b/>
                <w:bCs/>
                <w:noProof/>
                <w:lang w:eastAsia="en-US"/>
              </w:rPr>
              <w:tab/>
              <w:t>num_short_term_ref_pic_sets</w:t>
            </w:r>
          </w:p>
        </w:tc>
        <w:tc>
          <w:tcPr>
            <w:tcW w:w="1218" w:type="dxa"/>
          </w:tcPr>
          <w:p w:rsidR="0050260C" w:rsidRPr="0056241E" w:rsidRDefault="0050260C" w:rsidP="003D317A">
            <w:pPr>
              <w:pStyle w:val="tablecell"/>
              <w:rPr>
                <w:noProof/>
                <w:lang w:eastAsia="ko-KR"/>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ko-KR"/>
              </w:rPr>
            </w:pPr>
            <w:r w:rsidRPr="0056241E">
              <w:rPr>
                <w:rFonts w:ascii="Times New Roman" w:hAnsi="Times New Roman"/>
                <w:bCs/>
                <w:noProof/>
                <w:lang w:eastAsia="en-US"/>
              </w:rPr>
              <w:tab/>
              <w:t>for( i = 0; i &lt; num_short_term_ref_pic_sets; i++)</w:t>
            </w:r>
          </w:p>
        </w:tc>
        <w:tc>
          <w:tcPr>
            <w:tcW w:w="1218" w:type="dxa"/>
          </w:tcPr>
          <w:p w:rsidR="0050260C" w:rsidRPr="0056241E" w:rsidRDefault="0050260C" w:rsidP="003D317A">
            <w:pPr>
              <w:pStyle w:val="tablecell"/>
              <w:rPr>
                <w:noProof/>
                <w:lang w:eastAsia="ko-KR"/>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ko-KR"/>
              </w:rPr>
            </w:pPr>
            <w:r w:rsidRPr="0056241E">
              <w:rPr>
                <w:rFonts w:ascii="Times New Roman" w:hAnsi="Times New Roman"/>
                <w:b/>
                <w:noProof/>
                <w:lang w:eastAsia="en-US"/>
              </w:rPr>
              <w:tab/>
            </w:r>
            <w:r w:rsidRPr="0056241E">
              <w:rPr>
                <w:rFonts w:ascii="Times New Roman" w:hAnsi="Times New Roman"/>
                <w:b/>
                <w:noProof/>
                <w:lang w:eastAsia="en-US"/>
              </w:rPr>
              <w:tab/>
            </w:r>
            <w:r w:rsidRPr="0056241E">
              <w:rPr>
                <w:rFonts w:ascii="Times New Roman" w:hAnsi="Times New Roman"/>
                <w:noProof/>
                <w:lang w:eastAsia="en-US"/>
              </w:rPr>
              <w:t>short_term_ref_pic_set( i )</w:t>
            </w:r>
          </w:p>
        </w:tc>
        <w:tc>
          <w:tcPr>
            <w:tcW w:w="1218" w:type="dxa"/>
          </w:tcPr>
          <w:p w:rsidR="0050260C" w:rsidRPr="0056241E" w:rsidRDefault="0050260C" w:rsidP="003D317A">
            <w:pPr>
              <w:pStyle w:val="tablecell"/>
              <w:rPr>
                <w:noProof/>
                <w:lang w:eastAsia="ko-KR"/>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ko-KR"/>
              </w:rPr>
            </w:pPr>
            <w:r w:rsidRPr="0056241E">
              <w:rPr>
                <w:rFonts w:ascii="Times New Roman" w:hAnsi="Times New Roman"/>
                <w:noProof/>
                <w:lang w:eastAsia="ko-KR"/>
              </w:rPr>
              <w:tab/>
            </w:r>
            <w:r w:rsidRPr="0056241E">
              <w:rPr>
                <w:rFonts w:ascii="Times New Roman" w:hAnsi="Times New Roman"/>
                <w:b/>
                <w:noProof/>
                <w:lang w:eastAsia="en-US"/>
              </w:rPr>
              <w:t>long_term_ref_pics_present_flag</w:t>
            </w:r>
          </w:p>
        </w:tc>
        <w:tc>
          <w:tcPr>
            <w:tcW w:w="1218" w:type="dxa"/>
          </w:tcPr>
          <w:p w:rsidR="0050260C" w:rsidRPr="0056241E" w:rsidRDefault="0050260C" w:rsidP="003D317A">
            <w:pPr>
              <w:pStyle w:val="tablecell"/>
              <w:rPr>
                <w:noProof/>
                <w:lang w:eastAsia="ko-KR"/>
              </w:rPr>
            </w:pPr>
            <w:r w:rsidRPr="0056241E">
              <w:rPr>
                <w:noProof/>
                <w:lang w:eastAsia="ko-KR"/>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ko-KR"/>
              </w:rPr>
            </w:pPr>
            <w:r w:rsidRPr="0056241E">
              <w:rPr>
                <w:rFonts w:ascii="Times New Roman" w:hAnsi="Times New Roman"/>
                <w:noProof/>
                <w:lang w:eastAsia="ko-KR"/>
              </w:rPr>
              <w:tab/>
              <w:t>if( long_term_ref_pics_present_flag ) {</w:t>
            </w:r>
          </w:p>
        </w:tc>
        <w:tc>
          <w:tcPr>
            <w:tcW w:w="1218" w:type="dxa"/>
          </w:tcPr>
          <w:p w:rsidR="0050260C" w:rsidRPr="0056241E" w:rsidRDefault="0050260C" w:rsidP="003D317A">
            <w:pPr>
              <w:pStyle w:val="tablecell"/>
              <w:rPr>
                <w:noProof/>
                <w:lang w:eastAsia="ko-KR"/>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num_long_term_ref_pics_sps</w:t>
            </w:r>
          </w:p>
        </w:tc>
        <w:tc>
          <w:tcPr>
            <w:tcW w:w="1218" w:type="dxa"/>
          </w:tcPr>
          <w:p w:rsidR="0050260C" w:rsidRPr="0056241E" w:rsidRDefault="0050260C" w:rsidP="003D317A">
            <w:pPr>
              <w:pStyle w:val="tablecell"/>
              <w:rPr>
                <w:noProof/>
                <w:lang w:eastAsia="ko-KR"/>
              </w:rPr>
            </w:pPr>
            <w:r w:rsidRPr="0056241E">
              <w:rPr>
                <w:noProof/>
                <w:lang w:eastAsia="ko-KR"/>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for( i = 0; i &lt; num_long_term_ref_pics_sps; i++ ) {</w:t>
            </w:r>
          </w:p>
        </w:tc>
        <w:tc>
          <w:tcPr>
            <w:tcW w:w="1218" w:type="dxa"/>
          </w:tcPr>
          <w:p w:rsidR="0050260C" w:rsidRPr="0056241E" w:rsidRDefault="0050260C" w:rsidP="003D317A">
            <w:pPr>
              <w:pStyle w:val="tablecell"/>
              <w:rPr>
                <w:noProof/>
                <w:lang w:eastAsia="ko-KR"/>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lt_ref_pic_poc_lsb_sps</w:t>
            </w:r>
            <w:r w:rsidRPr="0056241E">
              <w:rPr>
                <w:rFonts w:ascii="Times New Roman" w:hAnsi="Times New Roman"/>
                <w:noProof/>
                <w:lang w:eastAsia="ko-KR"/>
              </w:rPr>
              <w:t>[ i ]</w:t>
            </w:r>
          </w:p>
        </w:tc>
        <w:tc>
          <w:tcPr>
            <w:tcW w:w="1218" w:type="dxa"/>
          </w:tcPr>
          <w:p w:rsidR="0050260C" w:rsidRPr="0056241E" w:rsidRDefault="0050260C" w:rsidP="003D317A">
            <w:pPr>
              <w:pStyle w:val="tablecell"/>
              <w:rPr>
                <w:noProof/>
                <w:lang w:eastAsia="ko-KR"/>
              </w:rPr>
            </w:pPr>
            <w:r w:rsidRPr="0056241E">
              <w:rPr>
                <w:noProof/>
                <w:lang w:eastAsia="ko-KR"/>
              </w:rPr>
              <w:t>u(v)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used_by_curr_pic_lt_sps_flag</w:t>
            </w:r>
            <w:r w:rsidRPr="0056241E">
              <w:rPr>
                <w:rFonts w:ascii="Times New Roman" w:hAnsi="Times New Roman"/>
                <w:noProof/>
                <w:lang w:eastAsia="ko-KR"/>
              </w:rPr>
              <w:t>[ i ]</w:t>
            </w:r>
          </w:p>
        </w:tc>
        <w:tc>
          <w:tcPr>
            <w:tcW w:w="1218" w:type="dxa"/>
          </w:tcPr>
          <w:p w:rsidR="0050260C" w:rsidRPr="0056241E" w:rsidRDefault="0050260C" w:rsidP="003D317A">
            <w:pPr>
              <w:pStyle w:val="tablecell"/>
              <w:rPr>
                <w:noProof/>
                <w:lang w:eastAsia="ko-KR"/>
              </w:rPr>
            </w:pPr>
            <w:r w:rsidRPr="0056241E">
              <w:rPr>
                <w:noProof/>
                <w:lang w:eastAsia="ko-KR"/>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w:t>
            </w:r>
          </w:p>
        </w:tc>
        <w:tc>
          <w:tcPr>
            <w:tcW w:w="1218" w:type="dxa"/>
          </w:tcPr>
          <w:p w:rsidR="0050260C" w:rsidRPr="0056241E" w:rsidRDefault="0050260C" w:rsidP="003D317A">
            <w:pPr>
              <w:pStyle w:val="tablecell"/>
              <w:rPr>
                <w:noProof/>
                <w:lang w:eastAsia="ko-KR"/>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ko-KR"/>
              </w:rPr>
            </w:pPr>
            <w:r w:rsidRPr="0056241E">
              <w:rPr>
                <w:rFonts w:ascii="Times New Roman" w:hAnsi="Times New Roman"/>
                <w:noProof/>
                <w:lang w:eastAsia="ko-KR"/>
              </w:rPr>
              <w:tab/>
              <w:t>}</w:t>
            </w:r>
          </w:p>
        </w:tc>
        <w:tc>
          <w:tcPr>
            <w:tcW w:w="1218" w:type="dxa"/>
          </w:tcPr>
          <w:p w:rsidR="0050260C" w:rsidRPr="0056241E" w:rsidRDefault="0050260C" w:rsidP="003D317A">
            <w:pPr>
              <w:pStyle w:val="tablecell"/>
              <w:rPr>
                <w:noProof/>
                <w:lang w:eastAsia="ko-KR"/>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ko-KR"/>
              </w:rPr>
            </w:pPr>
            <w:r w:rsidRPr="0056241E">
              <w:rPr>
                <w:rFonts w:ascii="Times New Roman" w:hAnsi="Times New Roman"/>
                <w:b/>
                <w:noProof/>
                <w:lang w:eastAsia="ko-KR"/>
              </w:rPr>
              <w:tab/>
              <w:t>sps_temporal_mvp_enable_flag</w:t>
            </w:r>
          </w:p>
        </w:tc>
        <w:tc>
          <w:tcPr>
            <w:tcW w:w="1218" w:type="dxa"/>
          </w:tcPr>
          <w:p w:rsidR="0050260C" w:rsidRPr="0056241E" w:rsidRDefault="0050260C" w:rsidP="003D317A">
            <w:pPr>
              <w:pStyle w:val="tablecell"/>
              <w:rPr>
                <w:noProof/>
                <w:lang w:eastAsia="ko-KR"/>
              </w:rPr>
            </w:pPr>
            <w:r w:rsidRPr="0056241E">
              <w:rPr>
                <w:noProof/>
                <w:lang w:eastAsia="ko-KR"/>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b/>
                <w:noProof/>
                <w:lang w:eastAsia="en-US"/>
              </w:rPr>
              <w:t>vui_parameters_present_flag</w:t>
            </w:r>
          </w:p>
        </w:tc>
        <w:tc>
          <w:tcPr>
            <w:tcW w:w="1218" w:type="dxa"/>
          </w:tcPr>
          <w:p w:rsidR="0050260C" w:rsidRPr="0056241E" w:rsidRDefault="0050260C" w:rsidP="003D317A">
            <w:pPr>
              <w:pStyle w:val="tablecell"/>
              <w:rPr>
                <w:noProof/>
                <w:lang w:eastAsia="ko-KR"/>
              </w:rPr>
            </w:pPr>
            <w:r w:rsidRPr="0056241E">
              <w:rPr>
                <w:noProof/>
                <w:lang w:eastAsia="ko-KR"/>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en-US"/>
              </w:rPr>
            </w:pPr>
            <w:r w:rsidRPr="0056241E">
              <w:rPr>
                <w:rFonts w:ascii="Times New Roman" w:hAnsi="Times New Roman"/>
                <w:noProof/>
                <w:lang w:eastAsia="en-US"/>
              </w:rPr>
              <w:tab/>
              <w:t>if( vui_parameters_present_flag )</w:t>
            </w:r>
          </w:p>
        </w:tc>
        <w:tc>
          <w:tcPr>
            <w:tcW w:w="1218" w:type="dxa"/>
          </w:tcPr>
          <w:p w:rsidR="0050260C" w:rsidRPr="0056241E" w:rsidRDefault="0050260C" w:rsidP="003D317A">
            <w:pPr>
              <w:pStyle w:val="tablecell"/>
              <w:rPr>
                <w:noProof/>
                <w:lang w:eastAsia="ko-KR"/>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en-US"/>
              </w:rPr>
            </w:pPr>
            <w:r w:rsidRPr="0056241E">
              <w:rPr>
                <w:rFonts w:ascii="Times New Roman" w:hAnsi="Times New Roman"/>
                <w:noProof/>
                <w:lang w:eastAsia="en-US"/>
              </w:rPr>
              <w:tab/>
            </w:r>
            <w:r w:rsidRPr="0056241E">
              <w:rPr>
                <w:rFonts w:ascii="Times New Roman" w:hAnsi="Times New Roman"/>
                <w:noProof/>
                <w:lang w:eastAsia="en-US"/>
              </w:rPr>
              <w:tab/>
              <w:t>vui_parameters( )</w:t>
            </w:r>
          </w:p>
        </w:tc>
        <w:tc>
          <w:tcPr>
            <w:tcW w:w="1218" w:type="dxa"/>
          </w:tcPr>
          <w:p w:rsidR="0050260C" w:rsidRPr="0056241E" w:rsidRDefault="0050260C" w:rsidP="003D317A">
            <w:pPr>
              <w:pStyle w:val="tablecell"/>
              <w:rPr>
                <w:noProof/>
                <w:lang w:eastAsia="ko-KR"/>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en-US"/>
              </w:rPr>
            </w:pPr>
            <w:r w:rsidRPr="0056241E">
              <w:rPr>
                <w:rFonts w:ascii="Times New Roman" w:hAnsi="Times New Roman"/>
                <w:b/>
                <w:bCs/>
                <w:noProof/>
                <w:lang w:eastAsia="en-US"/>
              </w:rPr>
              <w:tab/>
              <w:t>sps_extension_flag</w:t>
            </w:r>
          </w:p>
        </w:tc>
        <w:tc>
          <w:tcPr>
            <w:tcW w:w="1218" w:type="dxa"/>
          </w:tcPr>
          <w:p w:rsidR="0050260C" w:rsidRPr="0056241E" w:rsidRDefault="0050260C" w:rsidP="003D317A">
            <w:pPr>
              <w:pStyle w:val="tablecell"/>
              <w:rPr>
                <w:noProof/>
                <w:lang w:eastAsia="ko-KR"/>
              </w:rPr>
            </w:pPr>
            <w:r w:rsidRPr="0056241E">
              <w:rPr>
                <w:noProof/>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en-US"/>
              </w:rPr>
            </w:pPr>
            <w:r w:rsidRPr="0056241E">
              <w:rPr>
                <w:rFonts w:ascii="Times New Roman" w:hAnsi="Times New Roman"/>
                <w:bCs/>
                <w:noProof/>
                <w:lang w:eastAsia="en-US"/>
              </w:rPr>
              <w:tab/>
              <w:t>if( sps_extension_flag )</w:t>
            </w:r>
          </w:p>
        </w:tc>
        <w:tc>
          <w:tcPr>
            <w:tcW w:w="1218" w:type="dxa"/>
          </w:tcPr>
          <w:p w:rsidR="0050260C" w:rsidRPr="0056241E" w:rsidRDefault="0050260C" w:rsidP="003D317A">
            <w:pPr>
              <w:pStyle w:val="tablecell"/>
              <w:rPr>
                <w:noProof/>
                <w:lang w:eastAsia="ko-KR"/>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r>
            <w:r w:rsidRPr="0056241E">
              <w:rPr>
                <w:rFonts w:ascii="Times New Roman" w:hAnsi="Times New Roman"/>
                <w:noProof/>
                <w:lang w:eastAsia="en-US"/>
              </w:rPr>
              <w:t>while( more_rbsp_data( ) )</w:t>
            </w:r>
          </w:p>
        </w:tc>
        <w:tc>
          <w:tcPr>
            <w:tcW w:w="1218" w:type="dxa"/>
          </w:tcPr>
          <w:p w:rsidR="0050260C" w:rsidRPr="0056241E" w:rsidRDefault="0050260C" w:rsidP="003D317A">
            <w:pPr>
              <w:pStyle w:val="tablecell"/>
              <w:rPr>
                <w:noProof/>
                <w:lang w:eastAsia="ko-KR"/>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r>
            <w:r w:rsidRPr="0056241E">
              <w:rPr>
                <w:rFonts w:ascii="Times New Roman" w:hAnsi="Times New Roman"/>
                <w:b/>
                <w:noProof/>
                <w:lang w:eastAsia="en-US"/>
              </w:rPr>
              <w:tab/>
              <w:t>sps_extension_data_flag</w:t>
            </w:r>
          </w:p>
        </w:tc>
        <w:tc>
          <w:tcPr>
            <w:tcW w:w="1218" w:type="dxa"/>
          </w:tcPr>
          <w:p w:rsidR="0050260C" w:rsidRPr="0056241E" w:rsidRDefault="0050260C" w:rsidP="003D317A">
            <w:pPr>
              <w:pStyle w:val="tablecell"/>
              <w:rPr>
                <w:noProof/>
                <w:lang w:eastAsia="ko-KR"/>
              </w:rPr>
            </w:pPr>
            <w:r w:rsidRPr="0056241E">
              <w:rPr>
                <w:noProof/>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Cs/>
                <w:noProof/>
                <w:lang w:eastAsia="en-US"/>
              </w:rPr>
            </w:pPr>
            <w:r w:rsidRPr="0056241E">
              <w:rPr>
                <w:rFonts w:ascii="Times New Roman" w:hAnsi="Times New Roman"/>
                <w:bCs/>
                <w:noProof/>
                <w:lang w:eastAsia="en-US"/>
              </w:rPr>
              <w:tab/>
              <w:t>rbsp_trailing_bits( )</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keepNext w:val="0"/>
              <w:rPr>
                <w:rFonts w:ascii="Times New Roman" w:hAnsi="Times New Roman"/>
                <w:noProof/>
                <w:lang w:eastAsia="en-US"/>
              </w:rPr>
            </w:pPr>
            <w:r w:rsidRPr="0056241E">
              <w:rPr>
                <w:rFonts w:ascii="Times New Roman" w:hAnsi="Times New Roman"/>
                <w:noProof/>
                <w:lang w:eastAsia="en-US"/>
              </w:rPr>
              <w:t>}</w:t>
            </w:r>
          </w:p>
        </w:tc>
        <w:tc>
          <w:tcPr>
            <w:tcW w:w="1218" w:type="dxa"/>
          </w:tcPr>
          <w:p w:rsidR="0050260C" w:rsidRPr="0056241E" w:rsidRDefault="0050260C" w:rsidP="003D317A">
            <w:pPr>
              <w:pStyle w:val="tablecell"/>
              <w:keepNext w:val="0"/>
              <w:rPr>
                <w:noProof/>
              </w:rPr>
            </w:pPr>
          </w:p>
        </w:tc>
      </w:tr>
    </w:tbl>
    <w:p w:rsidR="0050260C" w:rsidRDefault="0050260C" w:rsidP="00647B91">
      <w:pPr>
        <w:rPr>
          <w:noProof/>
        </w:rPr>
      </w:pPr>
    </w:p>
    <w:p w:rsidR="0050260C" w:rsidRDefault="0050260C" w:rsidP="0050260C">
      <w:pPr>
        <w:jc w:val="both"/>
        <w:rPr>
          <w:noProof/>
        </w:rPr>
        <w:pPrChange w:id="82" w:author="Jennifer2" w:date="2012-09-29T22:32:00Z">
          <w:pPr/>
        </w:pPrChange>
      </w:pPr>
      <w:r>
        <w:rPr>
          <w:noProof/>
        </w:rPr>
        <w:t>Issue 1: PCM parameters are spread in three locations of the syntax</w:t>
      </w:r>
      <w:ins w:id="83" w:author="Jennifer2" w:date="2012-09-29T23:32:00Z">
        <w:r>
          <w:rPr>
            <w:noProof/>
          </w:rPr>
          <w:t xml:space="preserve">, </w:t>
        </w:r>
      </w:ins>
      <w:del w:id="84" w:author="Jennifer2" w:date="2012-09-29T23:32:00Z">
        <w:r w:rsidDel="003B4818">
          <w:rPr>
            <w:noProof/>
          </w:rPr>
          <w:delText xml:space="preserve"> and </w:delText>
        </w:r>
      </w:del>
      <w:r>
        <w:rPr>
          <w:noProof/>
        </w:rPr>
        <w:t xml:space="preserve">each with </w:t>
      </w:r>
      <w:ins w:id="85" w:author="Jennifer2" w:date="2012-09-29T23:32:00Z">
        <w:r>
          <w:rPr>
            <w:noProof/>
          </w:rPr>
          <w:t xml:space="preserve">a </w:t>
        </w:r>
      </w:ins>
      <w:r>
        <w:rPr>
          <w:noProof/>
        </w:rPr>
        <w:t xml:space="preserve">condition check if </w:t>
      </w:r>
      <w:r w:rsidRPr="00C46318">
        <w:rPr>
          <w:noProof/>
          <w:lang w:eastAsia="ko-KR"/>
        </w:rPr>
        <w:t>pcm_enabled_flag is on.</w:t>
      </w:r>
    </w:p>
    <w:p w:rsidR="0050260C" w:rsidRDefault="0050260C" w:rsidP="0050260C">
      <w:pPr>
        <w:jc w:val="both"/>
        <w:rPr>
          <w:noProof/>
          <w:lang w:eastAsia="ko-KR"/>
        </w:rPr>
        <w:pPrChange w:id="86" w:author="Jennifer2" w:date="2012-09-29T22:32:00Z">
          <w:pPr/>
        </w:pPrChange>
      </w:pPr>
      <w:r>
        <w:rPr>
          <w:noProof/>
        </w:rPr>
        <w:t xml:space="preserve">Issue 2: </w:t>
      </w:r>
      <w:r w:rsidRPr="00C46318">
        <w:rPr>
          <w:b/>
          <w:noProof/>
          <w:lang w:eastAsia="ko-KR"/>
        </w:rPr>
        <w:t>log2_min_pcm_luma_coding_block_size_minus3</w:t>
      </w:r>
      <w:r>
        <w:rPr>
          <w:noProof/>
        </w:rPr>
        <w:t xml:space="preserve"> is already limited within the range set by </w:t>
      </w:r>
      <w:r w:rsidRPr="00C46318">
        <w:rPr>
          <w:b/>
          <w:noProof/>
        </w:rPr>
        <w:t>log2_min_luma_coding_block_size_minus3</w:t>
      </w:r>
      <w:r>
        <w:rPr>
          <w:noProof/>
        </w:rPr>
        <w:t xml:space="preserve"> and </w:t>
      </w:r>
      <w:r w:rsidRPr="00C46318">
        <w:rPr>
          <w:b/>
          <w:noProof/>
        </w:rPr>
        <w:t>log2_diff_max_min_luma_coding_block_size</w:t>
      </w:r>
      <w:r>
        <w:rPr>
          <w:noProof/>
        </w:rPr>
        <w:t xml:space="preserve">. Coding the delta from </w:t>
      </w:r>
      <w:r w:rsidRPr="00C46318">
        <w:rPr>
          <w:b/>
          <w:noProof/>
        </w:rPr>
        <w:t>log2_min_luma_coding_block_size_minus3</w:t>
      </w:r>
      <w:r>
        <w:rPr>
          <w:b/>
          <w:noProof/>
        </w:rPr>
        <w:t xml:space="preserve"> </w:t>
      </w:r>
      <w:ins w:id="87" w:author="exf001" w:date="2012-10-08T10:19:00Z">
        <w:r w:rsidRPr="0050260C">
          <w:rPr>
            <w:noProof/>
            <w:rPrChange w:id="88" w:author="exf001" w:date="2012-10-08T10:21:00Z">
              <w:rPr>
                <w:b/>
                <w:noProof/>
              </w:rPr>
            </w:rPrChange>
          </w:rPr>
          <w:t xml:space="preserve">highlited in </w:t>
        </w:r>
      </w:ins>
      <w:ins w:id="89" w:author="exf001" w:date="2012-10-08T10:21:00Z">
        <w:r w:rsidRPr="0050260C">
          <w:rPr>
            <w:noProof/>
            <w:highlight w:val="cyan"/>
            <w:rPrChange w:id="90" w:author="exf001" w:date="2012-10-08T10:21:00Z">
              <w:rPr>
                <w:b/>
                <w:noProof/>
              </w:rPr>
            </w:rPrChange>
          </w:rPr>
          <w:t>cyan</w:t>
        </w:r>
        <w:r>
          <w:rPr>
            <w:b/>
            <w:noProof/>
          </w:rPr>
          <w:t xml:space="preserve"> </w:t>
        </w:r>
      </w:ins>
      <w:r w:rsidRPr="00C46318">
        <w:rPr>
          <w:noProof/>
        </w:rPr>
        <w:t>can</w:t>
      </w:r>
      <w:r>
        <w:rPr>
          <w:noProof/>
        </w:rPr>
        <w:t xml:space="preserve"> save bits and define more cl</w:t>
      </w:r>
      <w:ins w:id="91" w:author="exf001" w:date="2012-10-08T10:15:00Z">
        <w:r>
          <w:rPr>
            <w:noProof/>
          </w:rPr>
          <w:t>ear</w:t>
        </w:r>
      </w:ins>
      <w:del w:id="92" w:author="exf001" w:date="2012-10-08T10:15:00Z">
        <w:r w:rsidDel="001F2C77">
          <w:rPr>
            <w:noProof/>
          </w:rPr>
          <w:delText>ar</w:delText>
        </w:r>
      </w:del>
      <w:r>
        <w:rPr>
          <w:noProof/>
        </w:rPr>
        <w:t xml:space="preserve">ly </w:t>
      </w:r>
      <w:del w:id="93" w:author="exf001" w:date="2012-10-08T10:22:00Z">
        <w:r w:rsidDel="001F2C77">
          <w:rPr>
            <w:noProof/>
          </w:rPr>
          <w:delText xml:space="preserve"> </w:delText>
        </w:r>
      </w:del>
      <w:r>
        <w:rPr>
          <w:noProof/>
        </w:rPr>
        <w:t xml:space="preserve">without the sematic </w:t>
      </w:r>
      <w:r w:rsidRPr="0050260C">
        <w:rPr>
          <w:noProof/>
          <w:highlight w:val="yellow"/>
          <w:rPrChange w:id="94" w:author="Jennifer2" w:date="2012-09-29T23:33:00Z">
            <w:rPr>
              <w:noProof/>
            </w:rPr>
          </w:rPrChange>
        </w:rPr>
        <w:t>“</w:t>
      </w:r>
      <w:r w:rsidRPr="0050260C">
        <w:rPr>
          <w:noProof/>
          <w:highlight w:val="yellow"/>
          <w:lang w:eastAsia="ko-KR"/>
          <w:rPrChange w:id="95" w:author="Jennifer2" w:date="2012-09-29T23:33:00Z">
            <w:rPr>
              <w:noProof/>
              <w:lang w:eastAsia="ko-KR"/>
            </w:rPr>
          </w:rPrChange>
        </w:rPr>
        <w:t>The variable Log2MinIpcmCbSizeY shall be</w:t>
      </w:r>
      <w:r w:rsidRPr="0050260C">
        <w:rPr>
          <w:highlight w:val="yellow"/>
          <w:lang w:eastAsia="ko-KR"/>
          <w:rPrChange w:id="96" w:author="Jennifer2" w:date="2012-09-29T23:33:00Z">
            <w:rPr>
              <w:lang w:eastAsia="ko-KR"/>
            </w:rPr>
          </w:rPrChange>
        </w:rPr>
        <w:t xml:space="preserve"> in the range of Log2MinCbSizeY to</w:t>
      </w:r>
      <w:r w:rsidRPr="0050260C">
        <w:rPr>
          <w:noProof/>
          <w:highlight w:val="yellow"/>
          <w:lang w:eastAsia="ko-KR"/>
          <w:rPrChange w:id="97" w:author="Jennifer2" w:date="2012-09-29T23:33:00Z">
            <w:rPr>
              <w:noProof/>
              <w:lang w:eastAsia="ko-KR"/>
            </w:rPr>
          </w:rPrChange>
        </w:rPr>
        <w:t xml:space="preserve"> Min(</w:t>
      </w:r>
      <w:r>
        <w:rPr>
          <w:noProof/>
          <w:highlight w:val="yellow"/>
          <w:lang w:eastAsia="ko-KR"/>
        </w:rPr>
        <w:t> </w:t>
      </w:r>
      <w:r w:rsidRPr="0050260C">
        <w:rPr>
          <w:noProof/>
          <w:highlight w:val="yellow"/>
          <w:lang w:eastAsia="ko-KR"/>
          <w:rPrChange w:id="98" w:author="Jennifer2" w:date="2012-09-29T23:33:00Z">
            <w:rPr>
              <w:noProof/>
              <w:lang w:eastAsia="ko-KR"/>
            </w:rPr>
          </w:rPrChange>
        </w:rPr>
        <w:t>Log2CtbSizeY,</w:t>
      </w:r>
      <w:r>
        <w:rPr>
          <w:noProof/>
          <w:highlight w:val="yellow"/>
          <w:lang w:eastAsia="ko-KR"/>
        </w:rPr>
        <w:t> </w:t>
      </w:r>
      <w:r w:rsidRPr="0050260C">
        <w:rPr>
          <w:noProof/>
          <w:highlight w:val="yellow"/>
          <w:lang w:eastAsia="ko-KR"/>
          <w:rPrChange w:id="99" w:author="Jennifer2" w:date="2012-09-29T23:33:00Z">
            <w:rPr>
              <w:noProof/>
              <w:lang w:eastAsia="ko-KR"/>
            </w:rPr>
          </w:rPrChange>
        </w:rPr>
        <w:t>5</w:t>
      </w:r>
      <w:r>
        <w:rPr>
          <w:noProof/>
          <w:highlight w:val="yellow"/>
          <w:lang w:eastAsia="ko-KR"/>
        </w:rPr>
        <w:t> </w:t>
      </w:r>
      <w:r w:rsidRPr="0050260C">
        <w:rPr>
          <w:noProof/>
          <w:highlight w:val="yellow"/>
          <w:lang w:eastAsia="ko-KR"/>
          <w:rPrChange w:id="100" w:author="Jennifer2" w:date="2012-09-29T23:33:00Z">
            <w:rPr>
              <w:noProof/>
              <w:lang w:eastAsia="ko-KR"/>
            </w:rPr>
          </w:rPrChange>
        </w:rPr>
        <w:t>), inclusive”.</w:t>
      </w:r>
    </w:p>
    <w:p w:rsidR="0050260C" w:rsidRDefault="0050260C" w:rsidP="00C46318">
      <w:pPr>
        <w:rPr>
          <w:noProof/>
        </w:rPr>
      </w:pPr>
      <w:r w:rsidRPr="00C46318">
        <w:rPr>
          <w:noProof/>
        </w:rPr>
        <w:t xml:space="preserve"> </w:t>
      </w:r>
    </w:p>
    <w:p w:rsidR="0050260C" w:rsidRDefault="0050260C" w:rsidP="00C46318">
      <w:pPr>
        <w:rPr>
          <w:noProof/>
        </w:rPr>
      </w:pPr>
    </w:p>
    <w:p w:rsidR="0050260C" w:rsidRDefault="0050260C" w:rsidP="00C46318">
      <w:pPr>
        <w:rPr>
          <w:noProof/>
        </w:rPr>
      </w:pPr>
    </w:p>
    <w:p w:rsidR="0050260C" w:rsidRDefault="0050260C" w:rsidP="00C46318">
      <w:pPr>
        <w:rPr>
          <w:noProof/>
        </w:rPr>
      </w:pPr>
    </w:p>
    <w:p w:rsidR="0050260C" w:rsidRDefault="0050260C" w:rsidP="00C46318">
      <w:pPr>
        <w:pStyle w:val="Heading2"/>
        <w:rPr>
          <w:noProof/>
        </w:rPr>
      </w:pPr>
      <w:r>
        <w:rPr>
          <w:noProof/>
        </w:rPr>
        <w:t>Proposal PCM parater cleanup</w:t>
      </w:r>
    </w:p>
    <w:p w:rsidR="0050260C" w:rsidRDefault="0050260C" w:rsidP="00647B91">
      <w:pPr>
        <w:rPr>
          <w:noProof/>
        </w:rPr>
      </w:pPr>
    </w:p>
    <w:p w:rsidR="0050260C" w:rsidRDefault="0050260C" w:rsidP="00C46318">
      <w:pPr>
        <w:pStyle w:val="Heading3"/>
        <w:rPr>
          <w:ins w:id="101" w:author="Jian" w:date="2012-10-12T23:39:00Z"/>
          <w:noProof/>
          <w:lang w:eastAsia="zh-CN"/>
        </w:rPr>
      </w:pPr>
      <w:r>
        <w:rPr>
          <w:noProof/>
        </w:rPr>
        <w:t>Group all the PCM related parameters together</w:t>
      </w:r>
      <w:del w:id="102" w:author="Jian" w:date="2012-10-12T21:00:00Z">
        <w:r w:rsidDel="00B56CC4">
          <w:rPr>
            <w:noProof/>
          </w:rPr>
          <w:delText xml:space="preserve"> and even have a pcm_parameters().</w:delText>
        </w:r>
      </w:del>
    </w:p>
    <w:p w:rsidR="0050260C" w:rsidRDefault="0050260C" w:rsidP="0050260C">
      <w:pPr>
        <w:numPr>
          <w:ins w:id="103" w:author="Jian" w:date="2012-10-12T23:39:00Z"/>
        </w:numPr>
        <w:rPr>
          <w:ins w:id="104" w:author="Jian" w:date="2012-10-12T23:39:00Z"/>
          <w:b/>
          <w:bCs/>
          <w:lang w:eastAsia="zh-CN"/>
        </w:rPr>
        <w:pPrChange w:id="105" w:author="Jian" w:date="2012-10-12T23:39:00Z">
          <w:pPr>
            <w:pStyle w:val="Heading3"/>
          </w:pPr>
        </w:pPrChange>
      </w:pPr>
      <w:ins w:id="106" w:author="Jian" w:date="2012-10-12T23:39:00Z">
        <w:r>
          <w:rPr>
            <w:lang w:eastAsia="zh-CN"/>
          </w:rPr>
          <w:t>This part also includes the suggested changes adopted in [2].</w:t>
        </w:r>
      </w:ins>
    </w:p>
    <w:p w:rsidR="0050260C" w:rsidRPr="0050260C" w:rsidRDefault="0050260C" w:rsidP="0050260C">
      <w:pPr>
        <w:numPr>
          <w:ins w:id="107" w:author="Jian" w:date="2012-10-12T23:39:00Z"/>
        </w:numPr>
        <w:rPr>
          <w:bCs/>
          <w:lang w:eastAsia="zh-CN"/>
          <w:rPrChange w:id="108" w:author="Jian" w:date="2012-10-12T23:39:00Z">
            <w:rPr>
              <w:rFonts w:eastAsia="Times New Roman"/>
              <w:bCs w:val="0"/>
              <w:noProof/>
              <w:szCs w:val="20"/>
            </w:rPr>
          </w:rPrChange>
        </w:rPr>
        <w:pPrChange w:id="109" w:author="Jian" w:date="2012-10-12T23:39:00Z">
          <w:pPr>
            <w:pStyle w:val="Heading3"/>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50260C" w:rsidTr="00561EFA">
        <w:trPr>
          <w:cantSplit/>
          <w:jc w:val="center"/>
          <w:ins w:id="110" w:author="Jian" w:date="2012-10-12T20:50:00Z"/>
        </w:trPr>
        <w:tc>
          <w:tcPr>
            <w:tcW w:w="7920" w:type="dxa"/>
          </w:tcPr>
          <w:p w:rsidR="0050260C" w:rsidRPr="00561EFA" w:rsidRDefault="0050260C" w:rsidP="00561EFA">
            <w:pPr>
              <w:rPr>
                <w:ins w:id="111" w:author="Jian" w:date="2012-10-12T20:50:00Z"/>
                <w:noProof/>
              </w:rPr>
            </w:pPr>
            <w:ins w:id="112" w:author="Jian" w:date="2012-10-12T20:50:00Z">
              <w:r>
                <w:rPr>
                  <w:noProof/>
                </w:rPr>
                <w:t>seq_parameter_set_rbsp( ) {</w:t>
              </w:r>
            </w:ins>
          </w:p>
        </w:tc>
        <w:tc>
          <w:tcPr>
            <w:tcW w:w="1152" w:type="dxa"/>
          </w:tcPr>
          <w:p w:rsidR="0050260C" w:rsidRPr="00561EFA" w:rsidRDefault="0050260C" w:rsidP="00561EFA">
            <w:pPr>
              <w:rPr>
                <w:ins w:id="113" w:author="Jian" w:date="2012-10-12T20:50:00Z"/>
                <w:b/>
                <w:noProof/>
              </w:rPr>
            </w:pPr>
            <w:ins w:id="114" w:author="Jian" w:date="2012-10-12T20:50:00Z">
              <w:r w:rsidRPr="00561EFA">
                <w:rPr>
                  <w:b/>
                  <w:noProof/>
                </w:rPr>
                <w:t>Descriptor</w:t>
              </w:r>
            </w:ins>
          </w:p>
        </w:tc>
      </w:tr>
      <w:tr w:rsidR="0050260C" w:rsidTr="00561EFA">
        <w:trPr>
          <w:cantSplit/>
          <w:jc w:val="center"/>
          <w:ins w:id="115" w:author="Jian" w:date="2012-10-12T20:50:00Z"/>
        </w:trPr>
        <w:tc>
          <w:tcPr>
            <w:tcW w:w="7920" w:type="dxa"/>
          </w:tcPr>
          <w:p w:rsidR="0050260C" w:rsidRPr="00561EFA" w:rsidRDefault="0050260C" w:rsidP="00561EFA">
            <w:pPr>
              <w:rPr>
                <w:ins w:id="116" w:author="Jian" w:date="2012-10-12T20:50:00Z"/>
                <w:noProof/>
              </w:rPr>
            </w:pPr>
            <w:ins w:id="117" w:author="Jian" w:date="2012-10-12T20:50:00Z">
              <w:r w:rsidRPr="00561EFA">
                <w:rPr>
                  <w:noProof/>
                </w:rPr>
                <w:tab/>
                <w:t>video_parameter_set_id</w:t>
              </w:r>
            </w:ins>
          </w:p>
        </w:tc>
        <w:tc>
          <w:tcPr>
            <w:tcW w:w="1152" w:type="dxa"/>
          </w:tcPr>
          <w:p w:rsidR="0050260C" w:rsidRPr="00561EFA" w:rsidRDefault="0050260C" w:rsidP="00561EFA">
            <w:pPr>
              <w:rPr>
                <w:ins w:id="118" w:author="Jian" w:date="2012-10-12T20:50:00Z"/>
                <w:b/>
                <w:noProof/>
              </w:rPr>
            </w:pPr>
            <w:ins w:id="119" w:author="Jian" w:date="2012-10-12T20:50:00Z">
              <w:r w:rsidRPr="00561EFA">
                <w:rPr>
                  <w:b/>
                  <w:noProof/>
                </w:rPr>
                <w:t>u(4)</w:t>
              </w:r>
            </w:ins>
          </w:p>
        </w:tc>
      </w:tr>
      <w:tr w:rsidR="0050260C" w:rsidTr="00561EFA">
        <w:trPr>
          <w:cantSplit/>
          <w:jc w:val="center"/>
          <w:ins w:id="120" w:author="Jian" w:date="2012-10-12T20:50:00Z"/>
        </w:trPr>
        <w:tc>
          <w:tcPr>
            <w:tcW w:w="7920" w:type="dxa"/>
          </w:tcPr>
          <w:p w:rsidR="0050260C" w:rsidRPr="00561EFA" w:rsidRDefault="0050260C" w:rsidP="00561EFA">
            <w:pPr>
              <w:rPr>
                <w:ins w:id="121" w:author="Jian" w:date="2012-10-12T20:50:00Z"/>
                <w:noProof/>
              </w:rPr>
            </w:pPr>
            <w:ins w:id="122" w:author="Jian" w:date="2012-10-12T20:50:00Z">
              <w:r w:rsidRPr="00561EFA">
                <w:rPr>
                  <w:noProof/>
                </w:rPr>
                <w:tab/>
                <w:t>sps_max_sub_layers_minus1</w:t>
              </w:r>
            </w:ins>
          </w:p>
        </w:tc>
        <w:tc>
          <w:tcPr>
            <w:tcW w:w="1152" w:type="dxa"/>
          </w:tcPr>
          <w:p w:rsidR="0050260C" w:rsidRPr="00561EFA" w:rsidRDefault="0050260C" w:rsidP="00561EFA">
            <w:pPr>
              <w:rPr>
                <w:ins w:id="123" w:author="Jian" w:date="2012-10-12T20:50:00Z"/>
                <w:b/>
                <w:noProof/>
              </w:rPr>
            </w:pPr>
            <w:ins w:id="124" w:author="Jian" w:date="2012-10-12T20:50:00Z">
              <w:r w:rsidRPr="00561EFA">
                <w:rPr>
                  <w:b/>
                  <w:noProof/>
                </w:rPr>
                <w:t>u(3)</w:t>
              </w:r>
            </w:ins>
          </w:p>
        </w:tc>
      </w:tr>
      <w:tr w:rsidR="0050260C" w:rsidTr="00561EFA">
        <w:trPr>
          <w:cantSplit/>
          <w:jc w:val="center"/>
          <w:ins w:id="125" w:author="Jian" w:date="2012-10-12T20:50:00Z"/>
        </w:trPr>
        <w:tc>
          <w:tcPr>
            <w:tcW w:w="7920" w:type="dxa"/>
          </w:tcPr>
          <w:p w:rsidR="0050260C" w:rsidRPr="00561EFA" w:rsidRDefault="0050260C" w:rsidP="00561EFA">
            <w:pPr>
              <w:rPr>
                <w:ins w:id="126" w:author="Jian" w:date="2012-10-12T20:50:00Z"/>
                <w:noProof/>
              </w:rPr>
            </w:pPr>
            <w:ins w:id="127" w:author="Jian" w:date="2012-10-12T20:50:00Z">
              <w:r w:rsidRPr="00561EFA">
                <w:rPr>
                  <w:noProof/>
                </w:rPr>
                <w:tab/>
                <w:t>sps_reserved_zero_bit</w:t>
              </w:r>
            </w:ins>
          </w:p>
        </w:tc>
        <w:tc>
          <w:tcPr>
            <w:tcW w:w="1152" w:type="dxa"/>
          </w:tcPr>
          <w:p w:rsidR="0050260C" w:rsidRPr="00561EFA" w:rsidRDefault="0050260C" w:rsidP="00561EFA">
            <w:pPr>
              <w:rPr>
                <w:ins w:id="128" w:author="Jian" w:date="2012-10-12T20:50:00Z"/>
                <w:b/>
                <w:noProof/>
              </w:rPr>
            </w:pPr>
            <w:ins w:id="129" w:author="Jian" w:date="2012-10-12T20:50:00Z">
              <w:r w:rsidRPr="00561EFA">
                <w:rPr>
                  <w:b/>
                  <w:noProof/>
                </w:rPr>
                <w:t>u(1)</w:t>
              </w:r>
            </w:ins>
          </w:p>
        </w:tc>
      </w:tr>
      <w:tr w:rsidR="0050260C" w:rsidTr="00561EFA">
        <w:trPr>
          <w:cantSplit/>
          <w:jc w:val="center"/>
          <w:ins w:id="130" w:author="Jian" w:date="2012-10-12T20:50:00Z"/>
        </w:trPr>
        <w:tc>
          <w:tcPr>
            <w:tcW w:w="7920" w:type="dxa"/>
          </w:tcPr>
          <w:p w:rsidR="0050260C" w:rsidRPr="00561EFA" w:rsidRDefault="0050260C" w:rsidP="00561EFA">
            <w:pPr>
              <w:rPr>
                <w:ins w:id="131" w:author="Jian" w:date="2012-10-12T20:50:00Z"/>
                <w:noProof/>
              </w:rPr>
            </w:pPr>
            <w:ins w:id="132" w:author="Jian" w:date="2012-10-12T20:50:00Z">
              <w:r w:rsidRPr="00561EFA">
                <w:rPr>
                  <w:noProof/>
                </w:rPr>
                <w:tab/>
              </w:r>
              <w:r>
                <w:rPr>
                  <w:noProof/>
                </w:rPr>
                <w:t>profile_tier_level( 1, sps_max_sub_layers_minus1 )</w:t>
              </w:r>
            </w:ins>
          </w:p>
        </w:tc>
        <w:tc>
          <w:tcPr>
            <w:tcW w:w="1152" w:type="dxa"/>
          </w:tcPr>
          <w:p w:rsidR="0050260C" w:rsidRPr="00561EFA" w:rsidRDefault="0050260C" w:rsidP="00561EFA">
            <w:pPr>
              <w:rPr>
                <w:ins w:id="133" w:author="Jian" w:date="2012-10-12T20:50:00Z"/>
                <w:b/>
                <w:noProof/>
              </w:rPr>
            </w:pPr>
          </w:p>
        </w:tc>
      </w:tr>
      <w:tr w:rsidR="0050260C" w:rsidTr="00561EFA">
        <w:trPr>
          <w:cantSplit/>
          <w:jc w:val="center"/>
          <w:ins w:id="134" w:author="Jian" w:date="2012-10-12T20:50:00Z"/>
        </w:trPr>
        <w:tc>
          <w:tcPr>
            <w:tcW w:w="7920" w:type="dxa"/>
          </w:tcPr>
          <w:p w:rsidR="0050260C" w:rsidRPr="00561EFA" w:rsidRDefault="0050260C" w:rsidP="00561EFA">
            <w:pPr>
              <w:rPr>
                <w:ins w:id="135" w:author="Jian" w:date="2012-10-12T20:50:00Z"/>
                <w:noProof/>
              </w:rPr>
            </w:pPr>
            <w:ins w:id="136" w:author="Jian" w:date="2012-10-12T20:50:00Z">
              <w:r w:rsidRPr="00561EFA">
                <w:rPr>
                  <w:noProof/>
                </w:rPr>
                <w:tab/>
                <w:t>seq_parameter_set_id</w:t>
              </w:r>
            </w:ins>
          </w:p>
        </w:tc>
        <w:tc>
          <w:tcPr>
            <w:tcW w:w="1152" w:type="dxa"/>
          </w:tcPr>
          <w:p w:rsidR="0050260C" w:rsidRPr="00561EFA" w:rsidRDefault="0050260C" w:rsidP="00561EFA">
            <w:pPr>
              <w:rPr>
                <w:ins w:id="137" w:author="Jian" w:date="2012-10-12T20:50:00Z"/>
                <w:b/>
                <w:noProof/>
              </w:rPr>
            </w:pPr>
            <w:ins w:id="138" w:author="Jian" w:date="2012-10-12T20:50:00Z">
              <w:r w:rsidRPr="00561EFA">
                <w:rPr>
                  <w:b/>
                  <w:noProof/>
                </w:rPr>
                <w:t>ue(v)</w:t>
              </w:r>
            </w:ins>
          </w:p>
        </w:tc>
      </w:tr>
      <w:tr w:rsidR="0050260C" w:rsidTr="00561EFA">
        <w:trPr>
          <w:cantSplit/>
          <w:jc w:val="center"/>
          <w:ins w:id="139" w:author="Jian" w:date="2012-10-12T20:50:00Z"/>
        </w:trPr>
        <w:tc>
          <w:tcPr>
            <w:tcW w:w="7920" w:type="dxa"/>
          </w:tcPr>
          <w:p w:rsidR="0050260C" w:rsidRPr="00561EFA" w:rsidRDefault="0050260C" w:rsidP="00561EFA">
            <w:pPr>
              <w:rPr>
                <w:ins w:id="140" w:author="Jian" w:date="2012-10-12T20:50:00Z"/>
                <w:noProof/>
              </w:rPr>
            </w:pPr>
            <w:ins w:id="141" w:author="Jian" w:date="2012-10-12T20:50:00Z">
              <w:r w:rsidRPr="00561EFA">
                <w:rPr>
                  <w:noProof/>
                </w:rPr>
                <w:tab/>
                <w:t>chroma_format_idc</w:t>
              </w:r>
            </w:ins>
          </w:p>
        </w:tc>
        <w:tc>
          <w:tcPr>
            <w:tcW w:w="1152" w:type="dxa"/>
          </w:tcPr>
          <w:p w:rsidR="0050260C" w:rsidRPr="00561EFA" w:rsidRDefault="0050260C" w:rsidP="00561EFA">
            <w:pPr>
              <w:rPr>
                <w:ins w:id="142" w:author="Jian" w:date="2012-10-12T20:50:00Z"/>
                <w:b/>
                <w:noProof/>
              </w:rPr>
            </w:pPr>
            <w:ins w:id="143" w:author="Jian" w:date="2012-10-12T20:50:00Z">
              <w:r w:rsidRPr="00561EFA">
                <w:rPr>
                  <w:b/>
                  <w:noProof/>
                </w:rPr>
                <w:t>ue(v)</w:t>
              </w:r>
            </w:ins>
          </w:p>
        </w:tc>
      </w:tr>
      <w:tr w:rsidR="0050260C" w:rsidTr="00561EFA">
        <w:trPr>
          <w:cantSplit/>
          <w:jc w:val="center"/>
          <w:ins w:id="144" w:author="Jian" w:date="2012-10-12T20:50:00Z"/>
        </w:trPr>
        <w:tc>
          <w:tcPr>
            <w:tcW w:w="7920" w:type="dxa"/>
          </w:tcPr>
          <w:p w:rsidR="0050260C" w:rsidRPr="00561EFA" w:rsidRDefault="0050260C" w:rsidP="00561EFA">
            <w:pPr>
              <w:rPr>
                <w:ins w:id="145" w:author="Jian" w:date="2012-10-12T20:50:00Z"/>
                <w:noProof/>
              </w:rPr>
            </w:pPr>
            <w:ins w:id="146" w:author="Jian" w:date="2012-10-12T20:50:00Z">
              <w:r>
                <w:rPr>
                  <w:noProof/>
                </w:rPr>
                <w:tab/>
                <w:t>if( chroma_format_idc  = =  3 )</w:t>
              </w:r>
            </w:ins>
          </w:p>
        </w:tc>
        <w:tc>
          <w:tcPr>
            <w:tcW w:w="1152" w:type="dxa"/>
          </w:tcPr>
          <w:p w:rsidR="0050260C" w:rsidRPr="00561EFA" w:rsidRDefault="0050260C" w:rsidP="00561EFA">
            <w:pPr>
              <w:rPr>
                <w:ins w:id="147" w:author="Jian" w:date="2012-10-12T20:50:00Z"/>
                <w:b/>
                <w:noProof/>
              </w:rPr>
            </w:pPr>
          </w:p>
        </w:tc>
      </w:tr>
      <w:tr w:rsidR="0050260C" w:rsidTr="00561EFA">
        <w:trPr>
          <w:cantSplit/>
          <w:jc w:val="center"/>
          <w:ins w:id="148" w:author="Jian" w:date="2012-10-12T20:50:00Z"/>
        </w:trPr>
        <w:tc>
          <w:tcPr>
            <w:tcW w:w="7920" w:type="dxa"/>
          </w:tcPr>
          <w:p w:rsidR="0050260C" w:rsidRPr="00561EFA" w:rsidRDefault="0050260C" w:rsidP="00561EFA">
            <w:pPr>
              <w:rPr>
                <w:ins w:id="149" w:author="Jian" w:date="2012-10-12T20:50:00Z"/>
                <w:noProof/>
              </w:rPr>
            </w:pPr>
            <w:ins w:id="150" w:author="Jian" w:date="2012-10-12T20:50:00Z">
              <w:r w:rsidRPr="00561EFA">
                <w:rPr>
                  <w:noProof/>
                </w:rPr>
                <w:tab/>
              </w:r>
              <w:r w:rsidRPr="00561EFA">
                <w:rPr>
                  <w:noProof/>
                </w:rPr>
                <w:tab/>
                <w:t>separate_colour_plane_flag</w:t>
              </w:r>
            </w:ins>
          </w:p>
        </w:tc>
        <w:tc>
          <w:tcPr>
            <w:tcW w:w="1152" w:type="dxa"/>
          </w:tcPr>
          <w:p w:rsidR="0050260C" w:rsidRPr="00561EFA" w:rsidRDefault="0050260C" w:rsidP="00561EFA">
            <w:pPr>
              <w:rPr>
                <w:ins w:id="151" w:author="Jian" w:date="2012-10-12T20:50:00Z"/>
                <w:b/>
                <w:noProof/>
              </w:rPr>
            </w:pPr>
            <w:ins w:id="152" w:author="Jian" w:date="2012-10-12T20:50:00Z">
              <w:r w:rsidRPr="00561EFA">
                <w:rPr>
                  <w:b/>
                  <w:noProof/>
                </w:rPr>
                <w:t>u(1)</w:t>
              </w:r>
            </w:ins>
          </w:p>
        </w:tc>
      </w:tr>
      <w:tr w:rsidR="0050260C" w:rsidTr="00561EFA">
        <w:trPr>
          <w:cantSplit/>
          <w:jc w:val="center"/>
          <w:ins w:id="153" w:author="Jian" w:date="2012-10-12T20:50:00Z"/>
        </w:trPr>
        <w:tc>
          <w:tcPr>
            <w:tcW w:w="7920" w:type="dxa"/>
          </w:tcPr>
          <w:p w:rsidR="0050260C" w:rsidRPr="00561EFA" w:rsidRDefault="0050260C" w:rsidP="00561EFA">
            <w:pPr>
              <w:rPr>
                <w:ins w:id="154" w:author="Jian" w:date="2012-10-12T20:50:00Z"/>
                <w:noProof/>
              </w:rPr>
            </w:pPr>
            <w:ins w:id="155" w:author="Jian" w:date="2012-10-12T20:50:00Z">
              <w:r w:rsidRPr="00561EFA">
                <w:rPr>
                  <w:noProof/>
                </w:rPr>
                <w:tab/>
                <w:t>pic_width_in_luma_samples</w:t>
              </w:r>
            </w:ins>
          </w:p>
        </w:tc>
        <w:tc>
          <w:tcPr>
            <w:tcW w:w="1152" w:type="dxa"/>
          </w:tcPr>
          <w:p w:rsidR="0050260C" w:rsidRPr="00561EFA" w:rsidRDefault="0050260C" w:rsidP="00561EFA">
            <w:pPr>
              <w:rPr>
                <w:ins w:id="156" w:author="Jian" w:date="2012-10-12T20:50:00Z"/>
                <w:b/>
                <w:noProof/>
              </w:rPr>
            </w:pPr>
            <w:ins w:id="157" w:author="Jian" w:date="2012-10-12T20:50:00Z">
              <w:r w:rsidRPr="00561EFA">
                <w:rPr>
                  <w:b/>
                  <w:noProof/>
                </w:rPr>
                <w:t>ue(v)</w:t>
              </w:r>
            </w:ins>
          </w:p>
        </w:tc>
      </w:tr>
      <w:tr w:rsidR="0050260C" w:rsidTr="00561EFA">
        <w:trPr>
          <w:cantSplit/>
          <w:jc w:val="center"/>
          <w:ins w:id="158" w:author="Jian" w:date="2012-10-12T20:50:00Z"/>
        </w:trPr>
        <w:tc>
          <w:tcPr>
            <w:tcW w:w="7920" w:type="dxa"/>
          </w:tcPr>
          <w:p w:rsidR="0050260C" w:rsidRPr="00561EFA" w:rsidRDefault="0050260C" w:rsidP="00561EFA">
            <w:pPr>
              <w:rPr>
                <w:ins w:id="159" w:author="Jian" w:date="2012-10-12T20:50:00Z"/>
                <w:noProof/>
              </w:rPr>
            </w:pPr>
            <w:ins w:id="160" w:author="Jian" w:date="2012-10-12T20:50:00Z">
              <w:r w:rsidRPr="00561EFA">
                <w:rPr>
                  <w:noProof/>
                </w:rPr>
                <w:tab/>
                <w:t>pic_height_in_luma_samples</w:t>
              </w:r>
            </w:ins>
          </w:p>
        </w:tc>
        <w:tc>
          <w:tcPr>
            <w:tcW w:w="1152" w:type="dxa"/>
          </w:tcPr>
          <w:p w:rsidR="0050260C" w:rsidRPr="00561EFA" w:rsidRDefault="0050260C" w:rsidP="00561EFA">
            <w:pPr>
              <w:rPr>
                <w:ins w:id="161" w:author="Jian" w:date="2012-10-12T20:50:00Z"/>
                <w:b/>
                <w:noProof/>
              </w:rPr>
            </w:pPr>
            <w:ins w:id="162" w:author="Jian" w:date="2012-10-12T20:50:00Z">
              <w:r w:rsidRPr="00561EFA">
                <w:rPr>
                  <w:b/>
                  <w:noProof/>
                </w:rPr>
                <w:t>ue(v)</w:t>
              </w:r>
            </w:ins>
          </w:p>
        </w:tc>
      </w:tr>
      <w:tr w:rsidR="0050260C" w:rsidTr="00561EFA">
        <w:trPr>
          <w:cantSplit/>
          <w:jc w:val="center"/>
          <w:ins w:id="163" w:author="Jian" w:date="2012-10-12T20:50:00Z"/>
        </w:trPr>
        <w:tc>
          <w:tcPr>
            <w:tcW w:w="7920" w:type="dxa"/>
          </w:tcPr>
          <w:p w:rsidR="0050260C" w:rsidRPr="00561EFA" w:rsidRDefault="0050260C" w:rsidP="00561EFA">
            <w:pPr>
              <w:rPr>
                <w:ins w:id="164" w:author="Jian" w:date="2012-10-12T20:50:00Z"/>
                <w:noProof/>
              </w:rPr>
            </w:pPr>
            <w:ins w:id="165" w:author="Jian" w:date="2012-10-12T20:50:00Z">
              <w:r w:rsidRPr="00561EFA">
                <w:rPr>
                  <w:noProof/>
                </w:rPr>
                <w:tab/>
                <w:t>pic_cropping_flag</w:t>
              </w:r>
            </w:ins>
          </w:p>
        </w:tc>
        <w:tc>
          <w:tcPr>
            <w:tcW w:w="1152" w:type="dxa"/>
          </w:tcPr>
          <w:p w:rsidR="0050260C" w:rsidRPr="00561EFA" w:rsidRDefault="0050260C" w:rsidP="00561EFA">
            <w:pPr>
              <w:rPr>
                <w:ins w:id="166" w:author="Jian" w:date="2012-10-12T20:50:00Z"/>
                <w:b/>
                <w:noProof/>
              </w:rPr>
            </w:pPr>
            <w:ins w:id="167" w:author="Jian" w:date="2012-10-12T20:50:00Z">
              <w:r w:rsidRPr="00561EFA">
                <w:rPr>
                  <w:b/>
                  <w:noProof/>
                </w:rPr>
                <w:t>u(1)</w:t>
              </w:r>
            </w:ins>
          </w:p>
        </w:tc>
      </w:tr>
      <w:tr w:rsidR="0050260C" w:rsidTr="00561EFA">
        <w:trPr>
          <w:cantSplit/>
          <w:jc w:val="center"/>
          <w:ins w:id="168" w:author="Jian" w:date="2012-10-12T20:50:00Z"/>
        </w:trPr>
        <w:tc>
          <w:tcPr>
            <w:tcW w:w="7920" w:type="dxa"/>
          </w:tcPr>
          <w:p w:rsidR="0050260C" w:rsidRPr="00561EFA" w:rsidRDefault="0050260C" w:rsidP="00561EFA">
            <w:pPr>
              <w:rPr>
                <w:ins w:id="169" w:author="Jian" w:date="2012-10-12T20:50:00Z"/>
                <w:noProof/>
              </w:rPr>
            </w:pPr>
            <w:ins w:id="170" w:author="Jian" w:date="2012-10-12T20:50:00Z">
              <w:r w:rsidRPr="00561EFA">
                <w:rPr>
                  <w:noProof/>
                </w:rPr>
                <w:tab/>
                <w:t>if( pic_cropping_flag ) {</w:t>
              </w:r>
            </w:ins>
          </w:p>
        </w:tc>
        <w:tc>
          <w:tcPr>
            <w:tcW w:w="1152" w:type="dxa"/>
          </w:tcPr>
          <w:p w:rsidR="0050260C" w:rsidRPr="00561EFA" w:rsidRDefault="0050260C" w:rsidP="00561EFA">
            <w:pPr>
              <w:rPr>
                <w:ins w:id="171" w:author="Jian" w:date="2012-10-12T20:50:00Z"/>
                <w:b/>
                <w:noProof/>
              </w:rPr>
            </w:pPr>
          </w:p>
        </w:tc>
      </w:tr>
      <w:tr w:rsidR="0050260C" w:rsidTr="00561EFA">
        <w:trPr>
          <w:cantSplit/>
          <w:jc w:val="center"/>
          <w:ins w:id="172" w:author="Jian" w:date="2012-10-12T20:50:00Z"/>
        </w:trPr>
        <w:tc>
          <w:tcPr>
            <w:tcW w:w="7920" w:type="dxa"/>
          </w:tcPr>
          <w:p w:rsidR="0050260C" w:rsidRPr="00561EFA" w:rsidRDefault="0050260C" w:rsidP="00561EFA">
            <w:pPr>
              <w:rPr>
                <w:ins w:id="173" w:author="Jian" w:date="2012-10-12T20:50:00Z"/>
                <w:noProof/>
              </w:rPr>
            </w:pPr>
            <w:ins w:id="174" w:author="Jian" w:date="2012-10-12T20:50:00Z">
              <w:r w:rsidRPr="00561EFA">
                <w:rPr>
                  <w:noProof/>
                </w:rPr>
                <w:tab/>
              </w:r>
              <w:r w:rsidRPr="00561EFA">
                <w:rPr>
                  <w:noProof/>
                </w:rPr>
                <w:tab/>
                <w:t>pic_crop_left_offset</w:t>
              </w:r>
            </w:ins>
          </w:p>
        </w:tc>
        <w:tc>
          <w:tcPr>
            <w:tcW w:w="1152" w:type="dxa"/>
          </w:tcPr>
          <w:p w:rsidR="0050260C" w:rsidRPr="00561EFA" w:rsidRDefault="0050260C" w:rsidP="00561EFA">
            <w:pPr>
              <w:rPr>
                <w:ins w:id="175" w:author="Jian" w:date="2012-10-12T20:50:00Z"/>
                <w:b/>
                <w:noProof/>
              </w:rPr>
            </w:pPr>
            <w:ins w:id="176" w:author="Jian" w:date="2012-10-12T20:50:00Z">
              <w:r w:rsidRPr="00561EFA">
                <w:rPr>
                  <w:b/>
                  <w:noProof/>
                </w:rPr>
                <w:t>ue(v)</w:t>
              </w:r>
            </w:ins>
          </w:p>
        </w:tc>
      </w:tr>
      <w:tr w:rsidR="0050260C" w:rsidTr="00561EFA">
        <w:trPr>
          <w:cantSplit/>
          <w:jc w:val="center"/>
          <w:ins w:id="177" w:author="Jian" w:date="2012-10-12T20:50:00Z"/>
        </w:trPr>
        <w:tc>
          <w:tcPr>
            <w:tcW w:w="7920" w:type="dxa"/>
          </w:tcPr>
          <w:p w:rsidR="0050260C" w:rsidRPr="00561EFA" w:rsidRDefault="0050260C" w:rsidP="00561EFA">
            <w:pPr>
              <w:rPr>
                <w:ins w:id="178" w:author="Jian" w:date="2012-10-12T20:50:00Z"/>
                <w:noProof/>
              </w:rPr>
            </w:pPr>
            <w:ins w:id="179" w:author="Jian" w:date="2012-10-12T20:50:00Z">
              <w:r w:rsidRPr="00561EFA">
                <w:rPr>
                  <w:noProof/>
                </w:rPr>
                <w:tab/>
              </w:r>
              <w:r w:rsidRPr="00561EFA">
                <w:rPr>
                  <w:noProof/>
                </w:rPr>
                <w:tab/>
                <w:t>pic_crop_right_offset</w:t>
              </w:r>
            </w:ins>
          </w:p>
        </w:tc>
        <w:tc>
          <w:tcPr>
            <w:tcW w:w="1152" w:type="dxa"/>
          </w:tcPr>
          <w:p w:rsidR="0050260C" w:rsidRPr="00561EFA" w:rsidRDefault="0050260C" w:rsidP="00561EFA">
            <w:pPr>
              <w:rPr>
                <w:ins w:id="180" w:author="Jian" w:date="2012-10-12T20:50:00Z"/>
                <w:b/>
                <w:noProof/>
              </w:rPr>
            </w:pPr>
            <w:ins w:id="181" w:author="Jian" w:date="2012-10-12T20:50:00Z">
              <w:r w:rsidRPr="00561EFA">
                <w:rPr>
                  <w:b/>
                  <w:noProof/>
                </w:rPr>
                <w:t>ue(v)</w:t>
              </w:r>
            </w:ins>
          </w:p>
        </w:tc>
      </w:tr>
      <w:tr w:rsidR="0050260C" w:rsidTr="00561EFA">
        <w:trPr>
          <w:cantSplit/>
          <w:jc w:val="center"/>
          <w:ins w:id="182" w:author="Jian" w:date="2012-10-12T20:50:00Z"/>
        </w:trPr>
        <w:tc>
          <w:tcPr>
            <w:tcW w:w="7920" w:type="dxa"/>
          </w:tcPr>
          <w:p w:rsidR="0050260C" w:rsidRPr="00561EFA" w:rsidRDefault="0050260C" w:rsidP="00561EFA">
            <w:pPr>
              <w:rPr>
                <w:ins w:id="183" w:author="Jian" w:date="2012-10-12T20:50:00Z"/>
                <w:noProof/>
              </w:rPr>
            </w:pPr>
            <w:ins w:id="184" w:author="Jian" w:date="2012-10-12T20:50:00Z">
              <w:r w:rsidRPr="00561EFA">
                <w:rPr>
                  <w:noProof/>
                </w:rPr>
                <w:tab/>
              </w:r>
              <w:r w:rsidRPr="00561EFA">
                <w:rPr>
                  <w:noProof/>
                </w:rPr>
                <w:tab/>
                <w:t>pic_crop_top_offset</w:t>
              </w:r>
            </w:ins>
          </w:p>
        </w:tc>
        <w:tc>
          <w:tcPr>
            <w:tcW w:w="1152" w:type="dxa"/>
          </w:tcPr>
          <w:p w:rsidR="0050260C" w:rsidRPr="00561EFA" w:rsidRDefault="0050260C" w:rsidP="00561EFA">
            <w:pPr>
              <w:rPr>
                <w:ins w:id="185" w:author="Jian" w:date="2012-10-12T20:50:00Z"/>
                <w:b/>
                <w:noProof/>
              </w:rPr>
            </w:pPr>
            <w:ins w:id="186" w:author="Jian" w:date="2012-10-12T20:50:00Z">
              <w:r w:rsidRPr="00561EFA">
                <w:rPr>
                  <w:b/>
                  <w:noProof/>
                </w:rPr>
                <w:t>ue(v)</w:t>
              </w:r>
            </w:ins>
          </w:p>
        </w:tc>
      </w:tr>
      <w:tr w:rsidR="0050260C" w:rsidTr="00561EFA">
        <w:trPr>
          <w:cantSplit/>
          <w:jc w:val="center"/>
          <w:ins w:id="187" w:author="Jian" w:date="2012-10-12T20:50:00Z"/>
        </w:trPr>
        <w:tc>
          <w:tcPr>
            <w:tcW w:w="7920" w:type="dxa"/>
          </w:tcPr>
          <w:p w:rsidR="0050260C" w:rsidRPr="00561EFA" w:rsidRDefault="0050260C" w:rsidP="00561EFA">
            <w:pPr>
              <w:rPr>
                <w:ins w:id="188" w:author="Jian" w:date="2012-10-12T20:50:00Z"/>
                <w:noProof/>
              </w:rPr>
            </w:pPr>
            <w:ins w:id="189" w:author="Jian" w:date="2012-10-12T20:50:00Z">
              <w:r w:rsidRPr="00561EFA">
                <w:rPr>
                  <w:noProof/>
                </w:rPr>
                <w:tab/>
              </w:r>
              <w:r w:rsidRPr="00561EFA">
                <w:rPr>
                  <w:noProof/>
                </w:rPr>
                <w:tab/>
                <w:t>pic_crop_bottom_offset</w:t>
              </w:r>
            </w:ins>
          </w:p>
        </w:tc>
        <w:tc>
          <w:tcPr>
            <w:tcW w:w="1152" w:type="dxa"/>
          </w:tcPr>
          <w:p w:rsidR="0050260C" w:rsidRPr="00561EFA" w:rsidRDefault="0050260C" w:rsidP="00561EFA">
            <w:pPr>
              <w:rPr>
                <w:ins w:id="190" w:author="Jian" w:date="2012-10-12T20:50:00Z"/>
                <w:b/>
                <w:noProof/>
              </w:rPr>
            </w:pPr>
            <w:ins w:id="191" w:author="Jian" w:date="2012-10-12T20:50:00Z">
              <w:r w:rsidRPr="00561EFA">
                <w:rPr>
                  <w:b/>
                  <w:noProof/>
                </w:rPr>
                <w:t>ue(v)</w:t>
              </w:r>
            </w:ins>
          </w:p>
        </w:tc>
      </w:tr>
      <w:tr w:rsidR="0050260C" w:rsidTr="00561EFA">
        <w:trPr>
          <w:cantSplit/>
          <w:jc w:val="center"/>
          <w:ins w:id="192" w:author="Jian" w:date="2012-10-12T20:50:00Z"/>
        </w:trPr>
        <w:tc>
          <w:tcPr>
            <w:tcW w:w="7920" w:type="dxa"/>
          </w:tcPr>
          <w:p w:rsidR="0050260C" w:rsidRPr="00561EFA" w:rsidRDefault="0050260C" w:rsidP="00561EFA">
            <w:pPr>
              <w:rPr>
                <w:ins w:id="193" w:author="Jian" w:date="2012-10-12T20:50:00Z"/>
                <w:noProof/>
              </w:rPr>
            </w:pPr>
            <w:ins w:id="194" w:author="Jian" w:date="2012-10-12T20:50:00Z">
              <w:r w:rsidRPr="00561EFA">
                <w:rPr>
                  <w:noProof/>
                </w:rPr>
                <w:tab/>
                <w:t>}</w:t>
              </w:r>
            </w:ins>
          </w:p>
        </w:tc>
        <w:tc>
          <w:tcPr>
            <w:tcW w:w="1152" w:type="dxa"/>
          </w:tcPr>
          <w:p w:rsidR="0050260C" w:rsidRPr="00561EFA" w:rsidRDefault="0050260C" w:rsidP="00561EFA">
            <w:pPr>
              <w:rPr>
                <w:ins w:id="195" w:author="Jian" w:date="2012-10-12T20:50:00Z"/>
                <w:b/>
                <w:noProof/>
              </w:rPr>
            </w:pPr>
          </w:p>
        </w:tc>
      </w:tr>
      <w:tr w:rsidR="0050260C" w:rsidTr="00561EFA">
        <w:trPr>
          <w:cantSplit/>
          <w:jc w:val="center"/>
          <w:ins w:id="196" w:author="Jian" w:date="2012-10-12T20:50:00Z"/>
        </w:trPr>
        <w:tc>
          <w:tcPr>
            <w:tcW w:w="7920" w:type="dxa"/>
          </w:tcPr>
          <w:p w:rsidR="0050260C" w:rsidRPr="00561EFA" w:rsidRDefault="0050260C" w:rsidP="00561EFA">
            <w:pPr>
              <w:rPr>
                <w:ins w:id="197" w:author="Jian" w:date="2012-10-12T20:50:00Z"/>
                <w:noProof/>
              </w:rPr>
            </w:pPr>
            <w:ins w:id="198" w:author="Jian" w:date="2012-10-12T20:50:00Z">
              <w:r w:rsidRPr="00561EFA">
                <w:rPr>
                  <w:noProof/>
                </w:rPr>
                <w:tab/>
                <w:t>bit_depth_luma_minus8</w:t>
              </w:r>
            </w:ins>
          </w:p>
        </w:tc>
        <w:tc>
          <w:tcPr>
            <w:tcW w:w="1152" w:type="dxa"/>
          </w:tcPr>
          <w:p w:rsidR="0050260C" w:rsidRPr="00561EFA" w:rsidRDefault="0050260C" w:rsidP="00561EFA">
            <w:pPr>
              <w:rPr>
                <w:ins w:id="199" w:author="Jian" w:date="2012-10-12T20:50:00Z"/>
                <w:b/>
                <w:noProof/>
              </w:rPr>
            </w:pPr>
            <w:ins w:id="200" w:author="Jian" w:date="2012-10-12T20:50:00Z">
              <w:r w:rsidRPr="00561EFA">
                <w:rPr>
                  <w:b/>
                  <w:noProof/>
                </w:rPr>
                <w:t>ue(v)</w:t>
              </w:r>
            </w:ins>
          </w:p>
        </w:tc>
      </w:tr>
      <w:tr w:rsidR="0050260C" w:rsidTr="00561EFA">
        <w:trPr>
          <w:cantSplit/>
          <w:jc w:val="center"/>
          <w:ins w:id="201" w:author="Jian" w:date="2012-10-12T20:50:00Z"/>
        </w:trPr>
        <w:tc>
          <w:tcPr>
            <w:tcW w:w="7920" w:type="dxa"/>
          </w:tcPr>
          <w:p w:rsidR="0050260C" w:rsidRPr="00561EFA" w:rsidRDefault="0050260C" w:rsidP="00561EFA">
            <w:pPr>
              <w:rPr>
                <w:ins w:id="202" w:author="Jian" w:date="2012-10-12T20:50:00Z"/>
                <w:noProof/>
              </w:rPr>
            </w:pPr>
            <w:ins w:id="203" w:author="Jian" w:date="2012-10-12T20:50:00Z">
              <w:r w:rsidRPr="00561EFA">
                <w:rPr>
                  <w:noProof/>
                </w:rPr>
                <w:tab/>
                <w:t>bit_depth_chroma_minus8</w:t>
              </w:r>
            </w:ins>
          </w:p>
        </w:tc>
        <w:tc>
          <w:tcPr>
            <w:tcW w:w="1152" w:type="dxa"/>
          </w:tcPr>
          <w:p w:rsidR="0050260C" w:rsidRPr="00561EFA" w:rsidRDefault="0050260C" w:rsidP="00561EFA">
            <w:pPr>
              <w:rPr>
                <w:ins w:id="204" w:author="Jian" w:date="2012-10-12T20:50:00Z"/>
                <w:b/>
                <w:noProof/>
              </w:rPr>
            </w:pPr>
            <w:ins w:id="205" w:author="Jian" w:date="2012-10-12T20:50:00Z">
              <w:r w:rsidRPr="00561EFA">
                <w:rPr>
                  <w:b/>
                  <w:noProof/>
                </w:rPr>
                <w:t>ue(v)</w:t>
              </w:r>
            </w:ins>
          </w:p>
        </w:tc>
      </w:tr>
      <w:tr w:rsidR="0050260C" w:rsidTr="00561EFA">
        <w:trPr>
          <w:cantSplit/>
          <w:jc w:val="center"/>
          <w:ins w:id="206" w:author="Jian" w:date="2012-10-12T20:50:00Z"/>
        </w:trPr>
        <w:tc>
          <w:tcPr>
            <w:tcW w:w="7920" w:type="dxa"/>
          </w:tcPr>
          <w:p w:rsidR="0050260C" w:rsidRPr="00561EFA" w:rsidRDefault="0050260C" w:rsidP="00561EFA">
            <w:pPr>
              <w:rPr>
                <w:ins w:id="207" w:author="Jian" w:date="2012-10-12T20:50:00Z"/>
                <w:noProof/>
              </w:rPr>
            </w:pPr>
            <w:ins w:id="208" w:author="Jian" w:date="2012-10-12T20:50:00Z">
              <w:r w:rsidRPr="00561EFA">
                <w:rPr>
                  <w:noProof/>
                </w:rPr>
                <w:t>[Ed. (BB): chroma bit depth present in HM software but not used further ]</w:t>
              </w:r>
            </w:ins>
          </w:p>
        </w:tc>
        <w:tc>
          <w:tcPr>
            <w:tcW w:w="1152" w:type="dxa"/>
          </w:tcPr>
          <w:p w:rsidR="0050260C" w:rsidRPr="00561EFA" w:rsidRDefault="0050260C" w:rsidP="00561EFA">
            <w:pPr>
              <w:rPr>
                <w:ins w:id="209" w:author="Jian" w:date="2012-10-12T20:50:00Z"/>
                <w:b/>
                <w:noProof/>
              </w:rPr>
            </w:pPr>
          </w:p>
        </w:tc>
      </w:tr>
      <w:tr w:rsidR="0050260C" w:rsidRPr="00683F95" w:rsidTr="00561EFA">
        <w:trPr>
          <w:cantSplit/>
          <w:jc w:val="center"/>
          <w:ins w:id="210" w:author="Jian" w:date="2012-10-12T20:50:00Z"/>
        </w:trPr>
        <w:tc>
          <w:tcPr>
            <w:tcW w:w="7920" w:type="dxa"/>
          </w:tcPr>
          <w:p w:rsidR="0050260C" w:rsidRPr="0050260C" w:rsidRDefault="0050260C" w:rsidP="00561EFA">
            <w:pPr>
              <w:rPr>
                <w:ins w:id="211" w:author="Jian" w:date="2012-10-12T20:50:00Z"/>
                <w:strike/>
                <w:noProof/>
                <w:highlight w:val="yellow"/>
                <w:rPrChange w:id="212" w:author="Unknown">
                  <w:rPr>
                    <w:ins w:id="213" w:author="Jian" w:date="2012-10-12T20:50:00Z"/>
                    <w:noProof/>
                  </w:rPr>
                </w:rPrChange>
              </w:rPr>
            </w:pPr>
            <w:ins w:id="214" w:author="Jian" w:date="2012-10-12T20:50:00Z">
              <w:r w:rsidRPr="00D97832">
                <w:rPr>
                  <w:strike/>
                  <w:noProof/>
                </w:rPr>
                <w:tab/>
              </w:r>
              <w:r w:rsidRPr="0050260C">
                <w:rPr>
                  <w:strike/>
                  <w:noProof/>
                  <w:highlight w:val="yellow"/>
                  <w:rPrChange w:id="215" w:author="Jian" w:date="2012-10-12T20:53:00Z">
                    <w:rPr>
                      <w:noProof/>
                    </w:rPr>
                  </w:rPrChange>
                </w:rPr>
                <w:t>pcm_enabled_flag</w:t>
              </w:r>
            </w:ins>
          </w:p>
        </w:tc>
        <w:tc>
          <w:tcPr>
            <w:tcW w:w="1152" w:type="dxa"/>
          </w:tcPr>
          <w:p w:rsidR="0050260C" w:rsidRPr="0050260C" w:rsidRDefault="0050260C" w:rsidP="00561EFA">
            <w:pPr>
              <w:rPr>
                <w:ins w:id="216" w:author="Jian" w:date="2012-10-12T20:50:00Z"/>
                <w:b/>
                <w:strike/>
                <w:noProof/>
                <w:highlight w:val="yellow"/>
                <w:rPrChange w:id="217" w:author="Unknown">
                  <w:rPr>
                    <w:ins w:id="218" w:author="Jian" w:date="2012-10-12T20:50:00Z"/>
                    <w:b/>
                    <w:noProof/>
                  </w:rPr>
                </w:rPrChange>
              </w:rPr>
            </w:pPr>
            <w:ins w:id="219" w:author="Jian" w:date="2012-10-12T20:50:00Z">
              <w:r w:rsidRPr="0050260C">
                <w:rPr>
                  <w:b/>
                  <w:strike/>
                  <w:noProof/>
                  <w:highlight w:val="yellow"/>
                  <w:rPrChange w:id="220" w:author="Jian" w:date="2012-10-12T20:53:00Z">
                    <w:rPr>
                      <w:b/>
                      <w:noProof/>
                    </w:rPr>
                  </w:rPrChange>
                </w:rPr>
                <w:t>u(1)</w:t>
              </w:r>
            </w:ins>
          </w:p>
        </w:tc>
      </w:tr>
      <w:tr w:rsidR="0050260C" w:rsidRPr="00683F95" w:rsidTr="00561EFA">
        <w:trPr>
          <w:cantSplit/>
          <w:jc w:val="center"/>
          <w:ins w:id="221" w:author="Jian" w:date="2012-10-12T20:50:00Z"/>
        </w:trPr>
        <w:tc>
          <w:tcPr>
            <w:tcW w:w="7920" w:type="dxa"/>
          </w:tcPr>
          <w:p w:rsidR="0050260C" w:rsidRPr="0050260C" w:rsidRDefault="0050260C" w:rsidP="00561EFA">
            <w:pPr>
              <w:rPr>
                <w:ins w:id="222" w:author="Jian" w:date="2012-10-12T20:50:00Z"/>
                <w:strike/>
                <w:noProof/>
                <w:highlight w:val="yellow"/>
                <w:rPrChange w:id="223" w:author="Unknown">
                  <w:rPr>
                    <w:ins w:id="224" w:author="Jian" w:date="2012-10-12T20:50:00Z"/>
                    <w:noProof/>
                  </w:rPr>
                </w:rPrChange>
              </w:rPr>
            </w:pPr>
            <w:ins w:id="225" w:author="Jian" w:date="2012-10-12T20:50:00Z">
              <w:r w:rsidRPr="00D97832">
                <w:rPr>
                  <w:strike/>
                  <w:noProof/>
                  <w:highlight w:val="yellow"/>
                </w:rPr>
                <w:tab/>
              </w:r>
              <w:r w:rsidRPr="0050260C">
                <w:rPr>
                  <w:strike/>
                  <w:noProof/>
                  <w:highlight w:val="yellow"/>
                  <w:rPrChange w:id="226" w:author="Jian" w:date="2012-10-12T20:53:00Z">
                    <w:rPr>
                      <w:noProof/>
                    </w:rPr>
                  </w:rPrChange>
                </w:rPr>
                <w:t xml:space="preserve">if( pcm_enabled_flag ) </w:t>
              </w:r>
              <w:r w:rsidRPr="00D97832">
                <w:rPr>
                  <w:strike/>
                  <w:noProof/>
                  <w:highlight w:val="yellow"/>
                </w:rPr>
                <w:t>{</w:t>
              </w:r>
            </w:ins>
          </w:p>
        </w:tc>
        <w:tc>
          <w:tcPr>
            <w:tcW w:w="1152" w:type="dxa"/>
          </w:tcPr>
          <w:p w:rsidR="0050260C" w:rsidRPr="0050260C" w:rsidRDefault="0050260C" w:rsidP="00561EFA">
            <w:pPr>
              <w:rPr>
                <w:ins w:id="227" w:author="Jian" w:date="2012-10-12T20:50:00Z"/>
                <w:b/>
                <w:strike/>
                <w:noProof/>
                <w:highlight w:val="yellow"/>
                <w:rPrChange w:id="228" w:author="Unknown">
                  <w:rPr>
                    <w:ins w:id="229" w:author="Jian" w:date="2012-10-12T20:50:00Z"/>
                    <w:b/>
                    <w:noProof/>
                  </w:rPr>
                </w:rPrChange>
              </w:rPr>
            </w:pPr>
          </w:p>
        </w:tc>
      </w:tr>
      <w:tr w:rsidR="0050260C" w:rsidRPr="00683F95" w:rsidTr="00561EFA">
        <w:trPr>
          <w:cantSplit/>
          <w:jc w:val="center"/>
          <w:ins w:id="230" w:author="Jian" w:date="2012-10-12T20:50:00Z"/>
        </w:trPr>
        <w:tc>
          <w:tcPr>
            <w:tcW w:w="7920" w:type="dxa"/>
          </w:tcPr>
          <w:p w:rsidR="0050260C" w:rsidRPr="0050260C" w:rsidRDefault="0050260C" w:rsidP="00561EFA">
            <w:pPr>
              <w:rPr>
                <w:ins w:id="231" w:author="Jian" w:date="2012-10-12T20:50:00Z"/>
                <w:strike/>
                <w:noProof/>
                <w:highlight w:val="yellow"/>
                <w:rPrChange w:id="232" w:author="Unknown">
                  <w:rPr>
                    <w:ins w:id="233" w:author="Jian" w:date="2012-10-12T20:50:00Z"/>
                    <w:noProof/>
                  </w:rPr>
                </w:rPrChange>
              </w:rPr>
            </w:pPr>
            <w:ins w:id="234" w:author="Jian" w:date="2012-10-12T20:50:00Z">
              <w:r w:rsidRPr="00D97832">
                <w:rPr>
                  <w:strike/>
                  <w:noProof/>
                  <w:highlight w:val="yellow"/>
                </w:rPr>
                <w:tab/>
              </w:r>
              <w:r w:rsidRPr="00D97832">
                <w:rPr>
                  <w:strike/>
                  <w:noProof/>
                  <w:highlight w:val="yellow"/>
                </w:rPr>
                <w:tab/>
              </w:r>
              <w:r w:rsidRPr="0050260C">
                <w:rPr>
                  <w:strike/>
                  <w:noProof/>
                  <w:highlight w:val="yellow"/>
                  <w:rPrChange w:id="235" w:author="Jian" w:date="2012-10-12T20:53:00Z">
                    <w:rPr>
                      <w:noProof/>
                    </w:rPr>
                  </w:rPrChange>
                </w:rPr>
                <w:t>pcm_sample_bit_depth_luma_minus1</w:t>
              </w:r>
            </w:ins>
          </w:p>
        </w:tc>
        <w:tc>
          <w:tcPr>
            <w:tcW w:w="1152" w:type="dxa"/>
          </w:tcPr>
          <w:p w:rsidR="0050260C" w:rsidRPr="0050260C" w:rsidRDefault="0050260C" w:rsidP="00561EFA">
            <w:pPr>
              <w:rPr>
                <w:ins w:id="236" w:author="Jian" w:date="2012-10-12T20:50:00Z"/>
                <w:b/>
                <w:strike/>
                <w:noProof/>
                <w:highlight w:val="yellow"/>
                <w:rPrChange w:id="237" w:author="Unknown">
                  <w:rPr>
                    <w:ins w:id="238" w:author="Jian" w:date="2012-10-12T20:50:00Z"/>
                    <w:b/>
                    <w:noProof/>
                  </w:rPr>
                </w:rPrChange>
              </w:rPr>
            </w:pPr>
            <w:ins w:id="239" w:author="Jian" w:date="2012-10-12T20:50:00Z">
              <w:r w:rsidRPr="0050260C">
                <w:rPr>
                  <w:b/>
                  <w:strike/>
                  <w:noProof/>
                  <w:highlight w:val="yellow"/>
                  <w:rPrChange w:id="240" w:author="Jian" w:date="2012-10-12T20:53:00Z">
                    <w:rPr>
                      <w:b/>
                      <w:noProof/>
                    </w:rPr>
                  </w:rPrChange>
                </w:rPr>
                <w:t>u(4)</w:t>
              </w:r>
            </w:ins>
          </w:p>
        </w:tc>
      </w:tr>
      <w:tr w:rsidR="0050260C" w:rsidRPr="00683F95" w:rsidTr="00561EFA">
        <w:trPr>
          <w:cantSplit/>
          <w:jc w:val="center"/>
          <w:ins w:id="241" w:author="Jian" w:date="2012-10-12T20:50:00Z"/>
        </w:trPr>
        <w:tc>
          <w:tcPr>
            <w:tcW w:w="7920" w:type="dxa"/>
          </w:tcPr>
          <w:p w:rsidR="0050260C" w:rsidRPr="0050260C" w:rsidRDefault="0050260C" w:rsidP="00561EFA">
            <w:pPr>
              <w:rPr>
                <w:ins w:id="242" w:author="Jian" w:date="2012-10-12T20:50:00Z"/>
                <w:strike/>
                <w:noProof/>
                <w:highlight w:val="yellow"/>
                <w:rPrChange w:id="243" w:author="Unknown">
                  <w:rPr>
                    <w:ins w:id="244" w:author="Jian" w:date="2012-10-12T20:50:00Z"/>
                    <w:noProof/>
                  </w:rPr>
                </w:rPrChange>
              </w:rPr>
            </w:pPr>
            <w:ins w:id="245" w:author="Jian" w:date="2012-10-12T20:50:00Z">
              <w:r w:rsidRPr="00D97832">
                <w:rPr>
                  <w:strike/>
                  <w:noProof/>
                  <w:highlight w:val="yellow"/>
                </w:rPr>
                <w:tab/>
              </w:r>
              <w:r w:rsidRPr="00D97832">
                <w:rPr>
                  <w:strike/>
                  <w:noProof/>
                  <w:highlight w:val="yellow"/>
                </w:rPr>
                <w:tab/>
              </w:r>
              <w:r w:rsidRPr="0050260C">
                <w:rPr>
                  <w:strike/>
                  <w:noProof/>
                  <w:highlight w:val="yellow"/>
                  <w:rPrChange w:id="246" w:author="Jian" w:date="2012-10-12T20:53:00Z">
                    <w:rPr>
                      <w:noProof/>
                    </w:rPr>
                  </w:rPrChange>
                </w:rPr>
                <w:t>pcm_sample_bit_depth_chroma_minus1</w:t>
              </w:r>
            </w:ins>
          </w:p>
        </w:tc>
        <w:tc>
          <w:tcPr>
            <w:tcW w:w="1152" w:type="dxa"/>
          </w:tcPr>
          <w:p w:rsidR="0050260C" w:rsidRPr="0050260C" w:rsidRDefault="0050260C" w:rsidP="00561EFA">
            <w:pPr>
              <w:rPr>
                <w:ins w:id="247" w:author="Jian" w:date="2012-10-12T20:50:00Z"/>
                <w:b/>
                <w:strike/>
                <w:noProof/>
                <w:highlight w:val="yellow"/>
                <w:rPrChange w:id="248" w:author="Unknown">
                  <w:rPr>
                    <w:ins w:id="249" w:author="Jian" w:date="2012-10-12T20:50:00Z"/>
                    <w:b/>
                    <w:noProof/>
                  </w:rPr>
                </w:rPrChange>
              </w:rPr>
            </w:pPr>
            <w:ins w:id="250" w:author="Jian" w:date="2012-10-12T20:50:00Z">
              <w:r w:rsidRPr="0050260C">
                <w:rPr>
                  <w:b/>
                  <w:strike/>
                  <w:noProof/>
                  <w:highlight w:val="yellow"/>
                  <w:rPrChange w:id="251" w:author="Jian" w:date="2012-10-12T20:53:00Z">
                    <w:rPr>
                      <w:b/>
                      <w:noProof/>
                    </w:rPr>
                  </w:rPrChange>
                </w:rPr>
                <w:t>u(4)</w:t>
              </w:r>
            </w:ins>
          </w:p>
        </w:tc>
      </w:tr>
      <w:tr w:rsidR="0050260C" w:rsidRPr="00683F95" w:rsidTr="00561EFA">
        <w:trPr>
          <w:cantSplit/>
          <w:jc w:val="center"/>
          <w:ins w:id="252" w:author="Jian" w:date="2012-10-12T20:50:00Z"/>
        </w:trPr>
        <w:tc>
          <w:tcPr>
            <w:tcW w:w="7920" w:type="dxa"/>
          </w:tcPr>
          <w:p w:rsidR="0050260C" w:rsidRPr="0050260C" w:rsidRDefault="0050260C" w:rsidP="00561EFA">
            <w:pPr>
              <w:rPr>
                <w:ins w:id="253" w:author="Jian" w:date="2012-10-12T20:50:00Z"/>
                <w:strike/>
                <w:noProof/>
                <w:rPrChange w:id="254" w:author="Unknown">
                  <w:rPr>
                    <w:ins w:id="255" w:author="Jian" w:date="2012-10-12T20:50:00Z"/>
                    <w:noProof/>
                  </w:rPr>
                </w:rPrChange>
              </w:rPr>
            </w:pPr>
            <w:ins w:id="256" w:author="Jian" w:date="2012-10-12T20:50:00Z">
              <w:r w:rsidRPr="00D97832">
                <w:rPr>
                  <w:strike/>
                  <w:noProof/>
                  <w:highlight w:val="yellow"/>
                </w:rPr>
                <w:tab/>
                <w:t>}</w:t>
              </w:r>
            </w:ins>
          </w:p>
        </w:tc>
        <w:tc>
          <w:tcPr>
            <w:tcW w:w="1152" w:type="dxa"/>
          </w:tcPr>
          <w:p w:rsidR="0050260C" w:rsidRPr="0050260C" w:rsidRDefault="0050260C" w:rsidP="00561EFA">
            <w:pPr>
              <w:rPr>
                <w:ins w:id="257" w:author="Jian" w:date="2012-10-12T20:50:00Z"/>
                <w:b/>
                <w:strike/>
                <w:noProof/>
                <w:rPrChange w:id="258" w:author="Unknown">
                  <w:rPr>
                    <w:ins w:id="259" w:author="Jian" w:date="2012-10-12T20:50:00Z"/>
                    <w:b/>
                    <w:noProof/>
                  </w:rPr>
                </w:rPrChange>
              </w:rPr>
            </w:pPr>
          </w:p>
        </w:tc>
      </w:tr>
      <w:tr w:rsidR="0050260C" w:rsidTr="00561EFA">
        <w:trPr>
          <w:cantSplit/>
          <w:jc w:val="center"/>
          <w:ins w:id="260" w:author="Jian" w:date="2012-10-12T20:50:00Z"/>
        </w:trPr>
        <w:tc>
          <w:tcPr>
            <w:tcW w:w="7920" w:type="dxa"/>
          </w:tcPr>
          <w:p w:rsidR="0050260C" w:rsidRPr="00561EFA" w:rsidRDefault="0050260C" w:rsidP="00561EFA">
            <w:pPr>
              <w:rPr>
                <w:ins w:id="261" w:author="Jian" w:date="2012-10-12T20:50:00Z"/>
                <w:noProof/>
              </w:rPr>
            </w:pPr>
            <w:ins w:id="262" w:author="Jian" w:date="2012-10-12T20:50:00Z">
              <w:r w:rsidRPr="00561EFA">
                <w:rPr>
                  <w:noProof/>
                </w:rPr>
                <w:tab/>
                <w:t>log2_max_pic_order_cnt_lsb_minus4</w:t>
              </w:r>
            </w:ins>
          </w:p>
        </w:tc>
        <w:tc>
          <w:tcPr>
            <w:tcW w:w="1152" w:type="dxa"/>
          </w:tcPr>
          <w:p w:rsidR="0050260C" w:rsidRPr="00561EFA" w:rsidRDefault="0050260C" w:rsidP="00561EFA">
            <w:pPr>
              <w:rPr>
                <w:ins w:id="263" w:author="Jian" w:date="2012-10-12T20:50:00Z"/>
                <w:b/>
                <w:noProof/>
              </w:rPr>
            </w:pPr>
            <w:ins w:id="264" w:author="Jian" w:date="2012-10-12T20:50:00Z">
              <w:r w:rsidRPr="00561EFA">
                <w:rPr>
                  <w:b/>
                  <w:noProof/>
                </w:rPr>
                <w:t>ue(v)</w:t>
              </w:r>
            </w:ins>
          </w:p>
        </w:tc>
      </w:tr>
      <w:tr w:rsidR="0050260C" w:rsidTr="00561EFA">
        <w:trPr>
          <w:cantSplit/>
          <w:jc w:val="center"/>
          <w:ins w:id="265" w:author="Jian" w:date="2012-10-12T20:50:00Z"/>
        </w:trPr>
        <w:tc>
          <w:tcPr>
            <w:tcW w:w="7920" w:type="dxa"/>
          </w:tcPr>
          <w:p w:rsidR="0050260C" w:rsidRPr="00561EFA" w:rsidRDefault="0050260C" w:rsidP="00561EFA">
            <w:pPr>
              <w:rPr>
                <w:ins w:id="266" w:author="Jian" w:date="2012-10-12T20:50:00Z"/>
                <w:noProof/>
              </w:rPr>
            </w:pPr>
            <w:ins w:id="267" w:author="Jian" w:date="2012-10-12T20:50:00Z">
              <w:r>
                <w:rPr>
                  <w:noProof/>
                </w:rPr>
                <w:tab/>
                <w:t>for( i = 0; i &lt;= sps_max_sub_layers_minus1; i++ ) {</w:t>
              </w:r>
            </w:ins>
          </w:p>
        </w:tc>
        <w:tc>
          <w:tcPr>
            <w:tcW w:w="1152" w:type="dxa"/>
          </w:tcPr>
          <w:p w:rsidR="0050260C" w:rsidRPr="00561EFA" w:rsidRDefault="0050260C" w:rsidP="00561EFA">
            <w:pPr>
              <w:rPr>
                <w:ins w:id="268" w:author="Jian" w:date="2012-10-12T20:50:00Z"/>
                <w:b/>
                <w:noProof/>
              </w:rPr>
            </w:pPr>
          </w:p>
        </w:tc>
      </w:tr>
      <w:tr w:rsidR="0050260C" w:rsidTr="00561EFA">
        <w:trPr>
          <w:cantSplit/>
          <w:jc w:val="center"/>
          <w:ins w:id="269" w:author="Jian" w:date="2012-10-12T20:50:00Z"/>
        </w:trPr>
        <w:tc>
          <w:tcPr>
            <w:tcW w:w="7920" w:type="dxa"/>
          </w:tcPr>
          <w:p w:rsidR="0050260C" w:rsidRPr="00561EFA" w:rsidRDefault="0050260C" w:rsidP="00561EFA">
            <w:pPr>
              <w:rPr>
                <w:ins w:id="270" w:author="Jian" w:date="2012-10-12T20:50:00Z"/>
                <w:noProof/>
              </w:rPr>
            </w:pPr>
            <w:ins w:id="271" w:author="Jian" w:date="2012-10-12T20:50:00Z">
              <w:r w:rsidRPr="00561EFA">
                <w:rPr>
                  <w:noProof/>
                </w:rPr>
                <w:tab/>
              </w:r>
              <w:r w:rsidRPr="00561EFA">
                <w:rPr>
                  <w:noProof/>
                </w:rPr>
                <w:tab/>
                <w:t>sps_max_dec_pic_buffering</w:t>
              </w:r>
              <w:r>
                <w:rPr>
                  <w:noProof/>
                </w:rPr>
                <w:t>[ i ]</w:t>
              </w:r>
            </w:ins>
          </w:p>
        </w:tc>
        <w:tc>
          <w:tcPr>
            <w:tcW w:w="1152" w:type="dxa"/>
          </w:tcPr>
          <w:p w:rsidR="0050260C" w:rsidRPr="00561EFA" w:rsidRDefault="0050260C" w:rsidP="00561EFA">
            <w:pPr>
              <w:rPr>
                <w:ins w:id="272" w:author="Jian" w:date="2012-10-12T20:50:00Z"/>
                <w:b/>
                <w:noProof/>
              </w:rPr>
            </w:pPr>
            <w:ins w:id="273" w:author="Jian" w:date="2012-10-12T20:50:00Z">
              <w:r w:rsidRPr="00561EFA">
                <w:rPr>
                  <w:b/>
                  <w:noProof/>
                </w:rPr>
                <w:t>ue(v)</w:t>
              </w:r>
            </w:ins>
          </w:p>
        </w:tc>
      </w:tr>
      <w:tr w:rsidR="0050260C" w:rsidTr="00561EFA">
        <w:trPr>
          <w:cantSplit/>
          <w:jc w:val="center"/>
          <w:ins w:id="274" w:author="Jian" w:date="2012-10-12T20:50:00Z"/>
        </w:trPr>
        <w:tc>
          <w:tcPr>
            <w:tcW w:w="7920" w:type="dxa"/>
          </w:tcPr>
          <w:p w:rsidR="0050260C" w:rsidRPr="00561EFA" w:rsidRDefault="0050260C" w:rsidP="00561EFA">
            <w:pPr>
              <w:rPr>
                <w:ins w:id="275" w:author="Jian" w:date="2012-10-12T20:50:00Z"/>
                <w:noProof/>
              </w:rPr>
            </w:pPr>
            <w:ins w:id="276" w:author="Jian" w:date="2012-10-12T20:50:00Z">
              <w:r w:rsidRPr="00561EFA">
                <w:rPr>
                  <w:noProof/>
                </w:rPr>
                <w:tab/>
              </w:r>
              <w:r w:rsidRPr="00561EFA">
                <w:rPr>
                  <w:noProof/>
                </w:rPr>
                <w:tab/>
                <w:t>sps_max_num_reorder_pics</w:t>
              </w:r>
              <w:r>
                <w:rPr>
                  <w:noProof/>
                </w:rPr>
                <w:t>[ i ]</w:t>
              </w:r>
            </w:ins>
          </w:p>
        </w:tc>
        <w:tc>
          <w:tcPr>
            <w:tcW w:w="1152" w:type="dxa"/>
          </w:tcPr>
          <w:p w:rsidR="0050260C" w:rsidRPr="00561EFA" w:rsidRDefault="0050260C" w:rsidP="00561EFA">
            <w:pPr>
              <w:rPr>
                <w:ins w:id="277" w:author="Jian" w:date="2012-10-12T20:50:00Z"/>
                <w:b/>
                <w:noProof/>
              </w:rPr>
            </w:pPr>
            <w:ins w:id="278" w:author="Jian" w:date="2012-10-12T20:50:00Z">
              <w:r w:rsidRPr="00561EFA">
                <w:rPr>
                  <w:b/>
                  <w:noProof/>
                </w:rPr>
                <w:t>ue(v)</w:t>
              </w:r>
            </w:ins>
          </w:p>
        </w:tc>
      </w:tr>
      <w:tr w:rsidR="0050260C" w:rsidTr="00561EFA">
        <w:trPr>
          <w:cantSplit/>
          <w:jc w:val="center"/>
          <w:ins w:id="279" w:author="Jian" w:date="2012-10-12T20:50:00Z"/>
        </w:trPr>
        <w:tc>
          <w:tcPr>
            <w:tcW w:w="7920" w:type="dxa"/>
          </w:tcPr>
          <w:p w:rsidR="0050260C" w:rsidRPr="00561EFA" w:rsidRDefault="0050260C" w:rsidP="00561EFA">
            <w:pPr>
              <w:rPr>
                <w:ins w:id="280" w:author="Jian" w:date="2012-10-12T20:50:00Z"/>
                <w:noProof/>
              </w:rPr>
            </w:pPr>
            <w:ins w:id="281" w:author="Jian" w:date="2012-10-12T20:50:00Z">
              <w:r w:rsidRPr="00561EFA">
                <w:rPr>
                  <w:noProof/>
                </w:rPr>
                <w:tab/>
              </w:r>
              <w:r w:rsidRPr="00561EFA">
                <w:rPr>
                  <w:noProof/>
                </w:rPr>
                <w:tab/>
                <w:t>sps_max_latency_increase</w:t>
              </w:r>
              <w:r>
                <w:rPr>
                  <w:noProof/>
                </w:rPr>
                <w:t>[ i ]</w:t>
              </w:r>
            </w:ins>
          </w:p>
        </w:tc>
        <w:tc>
          <w:tcPr>
            <w:tcW w:w="1152" w:type="dxa"/>
          </w:tcPr>
          <w:p w:rsidR="0050260C" w:rsidRPr="00561EFA" w:rsidRDefault="0050260C" w:rsidP="00561EFA">
            <w:pPr>
              <w:rPr>
                <w:ins w:id="282" w:author="Jian" w:date="2012-10-12T20:50:00Z"/>
                <w:b/>
                <w:noProof/>
              </w:rPr>
            </w:pPr>
            <w:ins w:id="283" w:author="Jian" w:date="2012-10-12T20:50:00Z">
              <w:r w:rsidRPr="00561EFA">
                <w:rPr>
                  <w:b/>
                  <w:noProof/>
                </w:rPr>
                <w:t>ue(v)</w:t>
              </w:r>
            </w:ins>
          </w:p>
        </w:tc>
      </w:tr>
      <w:tr w:rsidR="0050260C" w:rsidTr="00561EFA">
        <w:trPr>
          <w:cantSplit/>
          <w:jc w:val="center"/>
          <w:ins w:id="284" w:author="Jian" w:date="2012-10-12T20:50:00Z"/>
        </w:trPr>
        <w:tc>
          <w:tcPr>
            <w:tcW w:w="7920" w:type="dxa"/>
          </w:tcPr>
          <w:p w:rsidR="0050260C" w:rsidRPr="00561EFA" w:rsidRDefault="0050260C" w:rsidP="00561EFA">
            <w:pPr>
              <w:rPr>
                <w:ins w:id="285" w:author="Jian" w:date="2012-10-12T20:50:00Z"/>
                <w:noProof/>
              </w:rPr>
            </w:pPr>
            <w:ins w:id="286" w:author="Jian" w:date="2012-10-12T20:50:00Z">
              <w:r>
                <w:rPr>
                  <w:noProof/>
                </w:rPr>
                <w:tab/>
                <w:t>}</w:t>
              </w:r>
            </w:ins>
          </w:p>
        </w:tc>
        <w:tc>
          <w:tcPr>
            <w:tcW w:w="1152" w:type="dxa"/>
          </w:tcPr>
          <w:p w:rsidR="0050260C" w:rsidRPr="00561EFA" w:rsidRDefault="0050260C" w:rsidP="00561EFA">
            <w:pPr>
              <w:rPr>
                <w:ins w:id="287" w:author="Jian" w:date="2012-10-12T20:50:00Z"/>
                <w:b/>
                <w:noProof/>
              </w:rPr>
            </w:pPr>
          </w:p>
        </w:tc>
      </w:tr>
      <w:tr w:rsidR="0050260C" w:rsidTr="00561EFA">
        <w:trPr>
          <w:cantSplit/>
          <w:jc w:val="center"/>
          <w:ins w:id="288" w:author="Jian" w:date="2012-10-12T20:50:00Z"/>
        </w:trPr>
        <w:tc>
          <w:tcPr>
            <w:tcW w:w="7920" w:type="dxa"/>
          </w:tcPr>
          <w:p w:rsidR="0050260C" w:rsidRPr="00561EFA" w:rsidRDefault="0050260C" w:rsidP="00561EFA">
            <w:pPr>
              <w:rPr>
                <w:ins w:id="289" w:author="Jian" w:date="2012-10-12T20:50:00Z"/>
                <w:noProof/>
              </w:rPr>
            </w:pPr>
            <w:ins w:id="290" w:author="Jian" w:date="2012-10-12T20:50:00Z">
              <w:r>
                <w:rPr>
                  <w:noProof/>
                </w:rPr>
                <w:tab/>
              </w:r>
              <w:r w:rsidRPr="00561EFA">
                <w:rPr>
                  <w:noProof/>
                </w:rPr>
                <w:t>restricted_ref_pic_lists_flag</w:t>
              </w:r>
            </w:ins>
          </w:p>
        </w:tc>
        <w:tc>
          <w:tcPr>
            <w:tcW w:w="1152" w:type="dxa"/>
          </w:tcPr>
          <w:p w:rsidR="0050260C" w:rsidRPr="00561EFA" w:rsidRDefault="0050260C" w:rsidP="00561EFA">
            <w:pPr>
              <w:rPr>
                <w:ins w:id="291" w:author="Jian" w:date="2012-10-12T20:50:00Z"/>
                <w:b/>
                <w:noProof/>
              </w:rPr>
            </w:pPr>
            <w:ins w:id="292" w:author="Jian" w:date="2012-10-12T20:50:00Z">
              <w:r w:rsidRPr="00561EFA">
                <w:rPr>
                  <w:b/>
                  <w:noProof/>
                </w:rPr>
                <w:t>u(1)</w:t>
              </w:r>
            </w:ins>
          </w:p>
        </w:tc>
      </w:tr>
      <w:tr w:rsidR="0050260C" w:rsidTr="00561EFA">
        <w:trPr>
          <w:cantSplit/>
          <w:jc w:val="center"/>
          <w:ins w:id="293" w:author="Jian" w:date="2012-10-12T20:50:00Z"/>
        </w:trPr>
        <w:tc>
          <w:tcPr>
            <w:tcW w:w="7920" w:type="dxa"/>
          </w:tcPr>
          <w:p w:rsidR="0050260C" w:rsidRPr="00561EFA" w:rsidRDefault="0050260C" w:rsidP="00561EFA">
            <w:pPr>
              <w:rPr>
                <w:ins w:id="294" w:author="Jian" w:date="2012-10-12T20:50:00Z"/>
                <w:noProof/>
              </w:rPr>
            </w:pPr>
            <w:ins w:id="295" w:author="Jian" w:date="2012-10-12T20:50:00Z">
              <w:r>
                <w:rPr>
                  <w:noProof/>
                </w:rPr>
                <w:tab/>
                <w:t xml:space="preserve">if( restricted_ref_pic_lists_flag ) </w:t>
              </w:r>
            </w:ins>
          </w:p>
        </w:tc>
        <w:tc>
          <w:tcPr>
            <w:tcW w:w="1152" w:type="dxa"/>
          </w:tcPr>
          <w:p w:rsidR="0050260C" w:rsidRPr="00561EFA" w:rsidRDefault="0050260C" w:rsidP="00561EFA">
            <w:pPr>
              <w:rPr>
                <w:ins w:id="296" w:author="Jian" w:date="2012-10-12T20:50:00Z"/>
                <w:b/>
                <w:noProof/>
              </w:rPr>
            </w:pPr>
          </w:p>
        </w:tc>
      </w:tr>
      <w:tr w:rsidR="0050260C" w:rsidTr="00561EFA">
        <w:trPr>
          <w:cantSplit/>
          <w:jc w:val="center"/>
          <w:ins w:id="297" w:author="Jian" w:date="2012-10-12T20:50:00Z"/>
        </w:trPr>
        <w:tc>
          <w:tcPr>
            <w:tcW w:w="7920" w:type="dxa"/>
          </w:tcPr>
          <w:p w:rsidR="0050260C" w:rsidRPr="00561EFA" w:rsidRDefault="0050260C" w:rsidP="00561EFA">
            <w:pPr>
              <w:rPr>
                <w:ins w:id="298" w:author="Jian" w:date="2012-10-12T20:50:00Z"/>
                <w:noProof/>
              </w:rPr>
            </w:pPr>
            <w:ins w:id="299" w:author="Jian" w:date="2012-10-12T20:50:00Z">
              <w:r>
                <w:rPr>
                  <w:noProof/>
                </w:rPr>
                <w:tab/>
              </w:r>
              <w:r>
                <w:rPr>
                  <w:noProof/>
                </w:rPr>
                <w:tab/>
              </w:r>
              <w:r w:rsidRPr="00561EFA">
                <w:rPr>
                  <w:noProof/>
                </w:rPr>
                <w:t>lists_modification_present_flag</w:t>
              </w:r>
            </w:ins>
          </w:p>
        </w:tc>
        <w:tc>
          <w:tcPr>
            <w:tcW w:w="1152" w:type="dxa"/>
          </w:tcPr>
          <w:p w:rsidR="0050260C" w:rsidRPr="00561EFA" w:rsidRDefault="0050260C" w:rsidP="00561EFA">
            <w:pPr>
              <w:rPr>
                <w:ins w:id="300" w:author="Jian" w:date="2012-10-12T20:50:00Z"/>
                <w:b/>
                <w:noProof/>
              </w:rPr>
            </w:pPr>
            <w:ins w:id="301" w:author="Jian" w:date="2012-10-12T20:50:00Z">
              <w:r w:rsidRPr="00561EFA">
                <w:rPr>
                  <w:b/>
                  <w:noProof/>
                </w:rPr>
                <w:t>u(1)</w:t>
              </w:r>
            </w:ins>
          </w:p>
        </w:tc>
      </w:tr>
      <w:tr w:rsidR="0050260C" w:rsidTr="00561EFA">
        <w:trPr>
          <w:cantSplit/>
          <w:jc w:val="center"/>
          <w:ins w:id="302" w:author="Jian" w:date="2012-10-12T20:50:00Z"/>
        </w:trPr>
        <w:tc>
          <w:tcPr>
            <w:tcW w:w="7920" w:type="dxa"/>
          </w:tcPr>
          <w:p w:rsidR="0050260C" w:rsidRPr="00561EFA" w:rsidRDefault="0050260C" w:rsidP="00561EFA">
            <w:pPr>
              <w:rPr>
                <w:ins w:id="303" w:author="Jian" w:date="2012-10-12T20:50:00Z"/>
                <w:noProof/>
              </w:rPr>
            </w:pPr>
            <w:ins w:id="304" w:author="Jian" w:date="2012-10-12T20:50:00Z">
              <w:r w:rsidRPr="00561EFA">
                <w:rPr>
                  <w:noProof/>
                </w:rPr>
                <w:tab/>
                <w:t>log2_min_luma_coding_block_size_minus3</w:t>
              </w:r>
            </w:ins>
          </w:p>
        </w:tc>
        <w:tc>
          <w:tcPr>
            <w:tcW w:w="1152" w:type="dxa"/>
          </w:tcPr>
          <w:p w:rsidR="0050260C" w:rsidRPr="00561EFA" w:rsidRDefault="0050260C" w:rsidP="00561EFA">
            <w:pPr>
              <w:rPr>
                <w:ins w:id="305" w:author="Jian" w:date="2012-10-12T20:50:00Z"/>
                <w:b/>
                <w:noProof/>
              </w:rPr>
            </w:pPr>
            <w:ins w:id="306" w:author="Jian" w:date="2012-10-12T20:50:00Z">
              <w:r w:rsidRPr="00561EFA">
                <w:rPr>
                  <w:b/>
                  <w:noProof/>
                </w:rPr>
                <w:t>ue(v)</w:t>
              </w:r>
            </w:ins>
          </w:p>
        </w:tc>
      </w:tr>
      <w:tr w:rsidR="0050260C" w:rsidTr="00561EFA">
        <w:trPr>
          <w:cantSplit/>
          <w:jc w:val="center"/>
          <w:ins w:id="307" w:author="Jian" w:date="2012-10-12T20:50:00Z"/>
        </w:trPr>
        <w:tc>
          <w:tcPr>
            <w:tcW w:w="7920" w:type="dxa"/>
          </w:tcPr>
          <w:p w:rsidR="0050260C" w:rsidRPr="00561EFA" w:rsidRDefault="0050260C" w:rsidP="00561EFA">
            <w:pPr>
              <w:rPr>
                <w:ins w:id="308" w:author="Jian" w:date="2012-10-12T20:50:00Z"/>
                <w:noProof/>
              </w:rPr>
            </w:pPr>
            <w:ins w:id="309" w:author="Jian" w:date="2012-10-12T20:50:00Z">
              <w:r w:rsidRPr="00561EFA">
                <w:rPr>
                  <w:noProof/>
                </w:rPr>
                <w:tab/>
                <w:t>log2_diff_max_min_luma_coding_block_size</w:t>
              </w:r>
            </w:ins>
          </w:p>
        </w:tc>
        <w:tc>
          <w:tcPr>
            <w:tcW w:w="1152" w:type="dxa"/>
          </w:tcPr>
          <w:p w:rsidR="0050260C" w:rsidRPr="00561EFA" w:rsidRDefault="0050260C" w:rsidP="00561EFA">
            <w:pPr>
              <w:rPr>
                <w:ins w:id="310" w:author="Jian" w:date="2012-10-12T20:50:00Z"/>
                <w:b/>
                <w:noProof/>
              </w:rPr>
            </w:pPr>
            <w:ins w:id="311" w:author="Jian" w:date="2012-10-12T20:50:00Z">
              <w:r w:rsidRPr="00561EFA">
                <w:rPr>
                  <w:b/>
                  <w:noProof/>
                </w:rPr>
                <w:t>ue(v)</w:t>
              </w:r>
            </w:ins>
          </w:p>
        </w:tc>
      </w:tr>
      <w:tr w:rsidR="0050260C" w:rsidTr="00561EFA">
        <w:trPr>
          <w:cantSplit/>
          <w:jc w:val="center"/>
          <w:ins w:id="312" w:author="Jian" w:date="2012-10-12T20:50:00Z"/>
        </w:trPr>
        <w:tc>
          <w:tcPr>
            <w:tcW w:w="7920" w:type="dxa"/>
          </w:tcPr>
          <w:p w:rsidR="0050260C" w:rsidRPr="00561EFA" w:rsidRDefault="0050260C" w:rsidP="00561EFA">
            <w:pPr>
              <w:rPr>
                <w:ins w:id="313" w:author="Jian" w:date="2012-10-12T20:50:00Z"/>
                <w:noProof/>
              </w:rPr>
            </w:pPr>
            <w:ins w:id="314" w:author="Jian" w:date="2012-10-12T20:50:00Z">
              <w:r>
                <w:rPr>
                  <w:noProof/>
                </w:rPr>
                <w:tab/>
              </w:r>
              <w:r w:rsidRPr="00561EFA">
                <w:rPr>
                  <w:noProof/>
                </w:rPr>
                <w:t>log2_min_transform_block_size_minus2</w:t>
              </w:r>
            </w:ins>
          </w:p>
        </w:tc>
        <w:tc>
          <w:tcPr>
            <w:tcW w:w="1152" w:type="dxa"/>
          </w:tcPr>
          <w:p w:rsidR="0050260C" w:rsidRPr="00561EFA" w:rsidRDefault="0050260C" w:rsidP="00561EFA">
            <w:pPr>
              <w:rPr>
                <w:ins w:id="315" w:author="Jian" w:date="2012-10-12T20:50:00Z"/>
                <w:b/>
                <w:noProof/>
              </w:rPr>
            </w:pPr>
            <w:ins w:id="316" w:author="Jian" w:date="2012-10-12T20:50:00Z">
              <w:r w:rsidRPr="00561EFA">
                <w:rPr>
                  <w:b/>
                  <w:noProof/>
                </w:rPr>
                <w:t>ue(v)</w:t>
              </w:r>
            </w:ins>
          </w:p>
        </w:tc>
      </w:tr>
      <w:tr w:rsidR="0050260C" w:rsidTr="00561EFA">
        <w:trPr>
          <w:cantSplit/>
          <w:jc w:val="center"/>
          <w:ins w:id="317" w:author="Jian" w:date="2012-10-12T20:50:00Z"/>
        </w:trPr>
        <w:tc>
          <w:tcPr>
            <w:tcW w:w="7920" w:type="dxa"/>
          </w:tcPr>
          <w:p w:rsidR="0050260C" w:rsidRPr="00561EFA" w:rsidRDefault="0050260C" w:rsidP="00561EFA">
            <w:pPr>
              <w:rPr>
                <w:ins w:id="318" w:author="Jian" w:date="2012-10-12T20:50:00Z"/>
                <w:noProof/>
              </w:rPr>
            </w:pPr>
            <w:ins w:id="319" w:author="Jian" w:date="2012-10-12T20:50:00Z">
              <w:r w:rsidRPr="00561EFA">
                <w:rPr>
                  <w:noProof/>
                </w:rPr>
                <w:tab/>
                <w:t>log2_diff_max_min_transform_block_size</w:t>
              </w:r>
            </w:ins>
          </w:p>
        </w:tc>
        <w:tc>
          <w:tcPr>
            <w:tcW w:w="1152" w:type="dxa"/>
          </w:tcPr>
          <w:p w:rsidR="0050260C" w:rsidRPr="00561EFA" w:rsidRDefault="0050260C" w:rsidP="00561EFA">
            <w:pPr>
              <w:rPr>
                <w:ins w:id="320" w:author="Jian" w:date="2012-10-12T20:50:00Z"/>
                <w:b/>
                <w:noProof/>
              </w:rPr>
            </w:pPr>
            <w:ins w:id="321" w:author="Jian" w:date="2012-10-12T20:50:00Z">
              <w:r w:rsidRPr="00561EFA">
                <w:rPr>
                  <w:b/>
                  <w:noProof/>
                </w:rPr>
                <w:t>ue(v)</w:t>
              </w:r>
            </w:ins>
          </w:p>
        </w:tc>
      </w:tr>
      <w:tr w:rsidR="0050260C" w:rsidRPr="00683F95" w:rsidTr="00561EFA">
        <w:trPr>
          <w:cantSplit/>
          <w:jc w:val="center"/>
          <w:ins w:id="322" w:author="Jian" w:date="2012-10-12T20:50:00Z"/>
        </w:trPr>
        <w:tc>
          <w:tcPr>
            <w:tcW w:w="7920" w:type="dxa"/>
          </w:tcPr>
          <w:p w:rsidR="0050260C" w:rsidRPr="0050260C" w:rsidRDefault="0050260C" w:rsidP="00561EFA">
            <w:pPr>
              <w:rPr>
                <w:ins w:id="323" w:author="Jian" w:date="2012-10-12T20:50:00Z"/>
                <w:strike/>
                <w:noProof/>
                <w:highlight w:val="yellow"/>
                <w:rPrChange w:id="324" w:author="Unknown">
                  <w:rPr>
                    <w:ins w:id="325" w:author="Jian" w:date="2012-10-12T20:50:00Z"/>
                    <w:noProof/>
                  </w:rPr>
                </w:rPrChange>
              </w:rPr>
            </w:pPr>
            <w:ins w:id="326" w:author="Jian" w:date="2012-10-12T20:50:00Z">
              <w:r w:rsidRPr="00953838">
                <w:rPr>
                  <w:strike/>
                  <w:noProof/>
                </w:rPr>
                <w:tab/>
              </w:r>
              <w:r w:rsidRPr="0050260C">
                <w:rPr>
                  <w:strike/>
                  <w:noProof/>
                  <w:highlight w:val="yellow"/>
                  <w:rPrChange w:id="327" w:author="Jian" w:date="2012-10-12T20:54:00Z">
                    <w:rPr>
                      <w:noProof/>
                    </w:rPr>
                  </w:rPrChange>
                </w:rPr>
                <w:t xml:space="preserve">if( pcm_enabled_flag ) </w:t>
              </w:r>
              <w:r w:rsidRPr="00953838">
                <w:rPr>
                  <w:strike/>
                  <w:noProof/>
                  <w:highlight w:val="yellow"/>
                </w:rPr>
                <w:t>{</w:t>
              </w:r>
            </w:ins>
          </w:p>
        </w:tc>
        <w:tc>
          <w:tcPr>
            <w:tcW w:w="1152" w:type="dxa"/>
          </w:tcPr>
          <w:p w:rsidR="0050260C" w:rsidRPr="0050260C" w:rsidRDefault="0050260C" w:rsidP="00561EFA">
            <w:pPr>
              <w:rPr>
                <w:ins w:id="328" w:author="Jian" w:date="2012-10-12T20:50:00Z"/>
                <w:b/>
                <w:strike/>
                <w:noProof/>
                <w:highlight w:val="yellow"/>
                <w:rPrChange w:id="329" w:author="Unknown">
                  <w:rPr>
                    <w:ins w:id="330" w:author="Jian" w:date="2012-10-12T20:50:00Z"/>
                    <w:b/>
                    <w:noProof/>
                  </w:rPr>
                </w:rPrChange>
              </w:rPr>
            </w:pPr>
          </w:p>
        </w:tc>
      </w:tr>
      <w:tr w:rsidR="0050260C" w:rsidRPr="00683F95" w:rsidTr="00561EFA">
        <w:trPr>
          <w:cantSplit/>
          <w:jc w:val="center"/>
          <w:ins w:id="331" w:author="Jian" w:date="2012-10-12T20:50:00Z"/>
        </w:trPr>
        <w:tc>
          <w:tcPr>
            <w:tcW w:w="7920" w:type="dxa"/>
          </w:tcPr>
          <w:p w:rsidR="0050260C" w:rsidRPr="0050260C" w:rsidRDefault="0050260C" w:rsidP="00561EFA">
            <w:pPr>
              <w:rPr>
                <w:ins w:id="332" w:author="Jian" w:date="2012-10-12T20:50:00Z"/>
                <w:strike/>
                <w:noProof/>
                <w:highlight w:val="yellow"/>
                <w:rPrChange w:id="333" w:author="Unknown">
                  <w:rPr>
                    <w:ins w:id="334" w:author="Jian" w:date="2012-10-12T20:50:00Z"/>
                    <w:noProof/>
                  </w:rPr>
                </w:rPrChange>
              </w:rPr>
            </w:pPr>
            <w:ins w:id="335" w:author="Jian" w:date="2012-10-12T20:50:00Z">
              <w:r w:rsidRPr="00953838">
                <w:rPr>
                  <w:strike/>
                  <w:noProof/>
                  <w:highlight w:val="yellow"/>
                </w:rPr>
                <w:tab/>
              </w:r>
              <w:r w:rsidRPr="00953838">
                <w:rPr>
                  <w:strike/>
                  <w:noProof/>
                  <w:highlight w:val="yellow"/>
                </w:rPr>
                <w:tab/>
              </w:r>
              <w:r w:rsidRPr="0050260C">
                <w:rPr>
                  <w:strike/>
                  <w:noProof/>
                  <w:highlight w:val="yellow"/>
                  <w:rPrChange w:id="336" w:author="Jian" w:date="2012-10-12T20:54:00Z">
                    <w:rPr>
                      <w:noProof/>
                    </w:rPr>
                  </w:rPrChange>
                </w:rPr>
                <w:t>log2_min_pcm_luma_coding_block_size_minus3</w:t>
              </w:r>
            </w:ins>
          </w:p>
        </w:tc>
        <w:tc>
          <w:tcPr>
            <w:tcW w:w="1152" w:type="dxa"/>
          </w:tcPr>
          <w:p w:rsidR="0050260C" w:rsidRPr="0050260C" w:rsidRDefault="0050260C" w:rsidP="00561EFA">
            <w:pPr>
              <w:rPr>
                <w:ins w:id="337" w:author="Jian" w:date="2012-10-12T20:50:00Z"/>
                <w:b/>
                <w:strike/>
                <w:noProof/>
                <w:highlight w:val="yellow"/>
                <w:rPrChange w:id="338" w:author="Unknown">
                  <w:rPr>
                    <w:ins w:id="339" w:author="Jian" w:date="2012-10-12T20:50:00Z"/>
                    <w:b/>
                    <w:noProof/>
                  </w:rPr>
                </w:rPrChange>
              </w:rPr>
            </w:pPr>
            <w:ins w:id="340" w:author="Jian" w:date="2012-10-12T20:50:00Z">
              <w:r w:rsidRPr="0050260C">
                <w:rPr>
                  <w:b/>
                  <w:strike/>
                  <w:noProof/>
                  <w:highlight w:val="yellow"/>
                  <w:rPrChange w:id="341" w:author="Jian" w:date="2012-10-12T20:54:00Z">
                    <w:rPr>
                      <w:b/>
                      <w:noProof/>
                    </w:rPr>
                  </w:rPrChange>
                </w:rPr>
                <w:t>ue(v)</w:t>
              </w:r>
            </w:ins>
          </w:p>
        </w:tc>
      </w:tr>
      <w:tr w:rsidR="0050260C" w:rsidRPr="00683F95" w:rsidTr="00561EFA">
        <w:trPr>
          <w:cantSplit/>
          <w:jc w:val="center"/>
          <w:ins w:id="342" w:author="Jian" w:date="2012-10-12T20:50:00Z"/>
        </w:trPr>
        <w:tc>
          <w:tcPr>
            <w:tcW w:w="7920" w:type="dxa"/>
          </w:tcPr>
          <w:p w:rsidR="0050260C" w:rsidRPr="0050260C" w:rsidRDefault="0050260C" w:rsidP="00561EFA">
            <w:pPr>
              <w:rPr>
                <w:ins w:id="343" w:author="Jian" w:date="2012-10-12T20:50:00Z"/>
                <w:strike/>
                <w:noProof/>
                <w:highlight w:val="yellow"/>
                <w:rPrChange w:id="344" w:author="Unknown">
                  <w:rPr>
                    <w:ins w:id="345" w:author="Jian" w:date="2012-10-12T20:50:00Z"/>
                    <w:noProof/>
                  </w:rPr>
                </w:rPrChange>
              </w:rPr>
            </w:pPr>
            <w:ins w:id="346" w:author="Jian" w:date="2012-10-12T20:50:00Z">
              <w:r w:rsidRPr="00953838">
                <w:rPr>
                  <w:strike/>
                  <w:noProof/>
                  <w:highlight w:val="yellow"/>
                </w:rPr>
                <w:tab/>
              </w:r>
              <w:r w:rsidRPr="00953838">
                <w:rPr>
                  <w:strike/>
                  <w:noProof/>
                  <w:highlight w:val="yellow"/>
                </w:rPr>
                <w:tab/>
              </w:r>
              <w:r w:rsidRPr="0050260C">
                <w:rPr>
                  <w:strike/>
                  <w:noProof/>
                  <w:highlight w:val="yellow"/>
                  <w:rPrChange w:id="347" w:author="Jian" w:date="2012-10-12T20:54:00Z">
                    <w:rPr>
                      <w:noProof/>
                    </w:rPr>
                  </w:rPrChange>
                </w:rPr>
                <w:t>log2_diff_max_min_pcm_luma_coding_block_size</w:t>
              </w:r>
            </w:ins>
          </w:p>
        </w:tc>
        <w:tc>
          <w:tcPr>
            <w:tcW w:w="1152" w:type="dxa"/>
          </w:tcPr>
          <w:p w:rsidR="0050260C" w:rsidRPr="0050260C" w:rsidRDefault="0050260C" w:rsidP="00561EFA">
            <w:pPr>
              <w:rPr>
                <w:ins w:id="348" w:author="Jian" w:date="2012-10-12T20:50:00Z"/>
                <w:b/>
                <w:strike/>
                <w:noProof/>
                <w:highlight w:val="yellow"/>
                <w:rPrChange w:id="349" w:author="Unknown">
                  <w:rPr>
                    <w:ins w:id="350" w:author="Jian" w:date="2012-10-12T20:50:00Z"/>
                    <w:b/>
                    <w:noProof/>
                  </w:rPr>
                </w:rPrChange>
              </w:rPr>
            </w:pPr>
            <w:ins w:id="351" w:author="Jian" w:date="2012-10-12T20:50:00Z">
              <w:r w:rsidRPr="0050260C">
                <w:rPr>
                  <w:b/>
                  <w:strike/>
                  <w:noProof/>
                  <w:highlight w:val="yellow"/>
                  <w:rPrChange w:id="352" w:author="Jian" w:date="2012-10-12T20:54:00Z">
                    <w:rPr>
                      <w:b/>
                      <w:noProof/>
                    </w:rPr>
                  </w:rPrChange>
                </w:rPr>
                <w:t>ue(v)</w:t>
              </w:r>
            </w:ins>
          </w:p>
        </w:tc>
      </w:tr>
      <w:tr w:rsidR="0050260C" w:rsidRPr="00683F95" w:rsidTr="00561EFA">
        <w:trPr>
          <w:cantSplit/>
          <w:jc w:val="center"/>
          <w:ins w:id="353" w:author="Jian" w:date="2012-10-12T20:50:00Z"/>
        </w:trPr>
        <w:tc>
          <w:tcPr>
            <w:tcW w:w="7920" w:type="dxa"/>
          </w:tcPr>
          <w:p w:rsidR="0050260C" w:rsidRPr="0050260C" w:rsidRDefault="0050260C" w:rsidP="00561EFA">
            <w:pPr>
              <w:rPr>
                <w:ins w:id="354" w:author="Jian" w:date="2012-10-12T20:50:00Z"/>
                <w:strike/>
                <w:noProof/>
                <w:rPrChange w:id="355" w:author="Unknown">
                  <w:rPr>
                    <w:ins w:id="356" w:author="Jian" w:date="2012-10-12T20:50:00Z"/>
                    <w:noProof/>
                  </w:rPr>
                </w:rPrChange>
              </w:rPr>
            </w:pPr>
            <w:ins w:id="357" w:author="Jian" w:date="2012-10-12T20:50:00Z">
              <w:r w:rsidRPr="00953838">
                <w:rPr>
                  <w:strike/>
                  <w:noProof/>
                  <w:highlight w:val="yellow"/>
                </w:rPr>
                <w:tab/>
                <w:t>}</w:t>
              </w:r>
            </w:ins>
          </w:p>
        </w:tc>
        <w:tc>
          <w:tcPr>
            <w:tcW w:w="1152" w:type="dxa"/>
          </w:tcPr>
          <w:p w:rsidR="0050260C" w:rsidRPr="0050260C" w:rsidRDefault="0050260C" w:rsidP="00561EFA">
            <w:pPr>
              <w:rPr>
                <w:ins w:id="358" w:author="Jian" w:date="2012-10-12T20:50:00Z"/>
                <w:b/>
                <w:strike/>
                <w:noProof/>
                <w:rPrChange w:id="359" w:author="Unknown">
                  <w:rPr>
                    <w:ins w:id="360" w:author="Jian" w:date="2012-10-12T20:50:00Z"/>
                    <w:b/>
                    <w:noProof/>
                  </w:rPr>
                </w:rPrChange>
              </w:rPr>
            </w:pPr>
          </w:p>
        </w:tc>
      </w:tr>
      <w:tr w:rsidR="0050260C" w:rsidTr="00561EFA">
        <w:trPr>
          <w:cantSplit/>
          <w:jc w:val="center"/>
          <w:ins w:id="361" w:author="Jian" w:date="2012-10-12T20:50:00Z"/>
        </w:trPr>
        <w:tc>
          <w:tcPr>
            <w:tcW w:w="7920" w:type="dxa"/>
          </w:tcPr>
          <w:p w:rsidR="0050260C" w:rsidRPr="00561EFA" w:rsidRDefault="0050260C" w:rsidP="00561EFA">
            <w:pPr>
              <w:rPr>
                <w:ins w:id="362" w:author="Jian" w:date="2012-10-12T20:50:00Z"/>
                <w:noProof/>
              </w:rPr>
            </w:pPr>
            <w:ins w:id="363" w:author="Jian" w:date="2012-10-12T20:50:00Z">
              <w:r w:rsidRPr="00561EFA">
                <w:rPr>
                  <w:noProof/>
                </w:rPr>
                <w:tab/>
                <w:t>max_transform_hierarchy_depth_inter</w:t>
              </w:r>
            </w:ins>
          </w:p>
        </w:tc>
        <w:tc>
          <w:tcPr>
            <w:tcW w:w="1152" w:type="dxa"/>
          </w:tcPr>
          <w:p w:rsidR="0050260C" w:rsidRPr="00561EFA" w:rsidRDefault="0050260C" w:rsidP="00561EFA">
            <w:pPr>
              <w:rPr>
                <w:ins w:id="364" w:author="Jian" w:date="2012-10-12T20:50:00Z"/>
                <w:b/>
                <w:noProof/>
              </w:rPr>
            </w:pPr>
            <w:ins w:id="365" w:author="Jian" w:date="2012-10-12T20:50:00Z">
              <w:r w:rsidRPr="00561EFA">
                <w:rPr>
                  <w:b/>
                  <w:noProof/>
                </w:rPr>
                <w:t>ue(v)</w:t>
              </w:r>
            </w:ins>
          </w:p>
        </w:tc>
      </w:tr>
      <w:tr w:rsidR="0050260C" w:rsidTr="00561EFA">
        <w:trPr>
          <w:cantSplit/>
          <w:jc w:val="center"/>
          <w:ins w:id="366" w:author="Jian" w:date="2012-10-12T20:50:00Z"/>
        </w:trPr>
        <w:tc>
          <w:tcPr>
            <w:tcW w:w="7920" w:type="dxa"/>
          </w:tcPr>
          <w:p w:rsidR="0050260C" w:rsidRPr="00561EFA" w:rsidRDefault="0050260C" w:rsidP="00561EFA">
            <w:pPr>
              <w:rPr>
                <w:ins w:id="367" w:author="Jian" w:date="2012-10-12T20:50:00Z"/>
                <w:noProof/>
              </w:rPr>
            </w:pPr>
            <w:ins w:id="368" w:author="Jian" w:date="2012-10-12T20:50:00Z">
              <w:r w:rsidRPr="00561EFA">
                <w:rPr>
                  <w:noProof/>
                </w:rPr>
                <w:tab/>
                <w:t>max_transform_hierarchy_depth_intra</w:t>
              </w:r>
            </w:ins>
          </w:p>
        </w:tc>
        <w:tc>
          <w:tcPr>
            <w:tcW w:w="1152" w:type="dxa"/>
          </w:tcPr>
          <w:p w:rsidR="0050260C" w:rsidRPr="00561EFA" w:rsidRDefault="0050260C" w:rsidP="00561EFA">
            <w:pPr>
              <w:rPr>
                <w:ins w:id="369" w:author="Jian" w:date="2012-10-12T20:50:00Z"/>
                <w:b/>
                <w:noProof/>
              </w:rPr>
            </w:pPr>
            <w:ins w:id="370" w:author="Jian" w:date="2012-10-12T20:50:00Z">
              <w:r w:rsidRPr="00561EFA">
                <w:rPr>
                  <w:b/>
                  <w:noProof/>
                </w:rPr>
                <w:t>ue(v)</w:t>
              </w:r>
            </w:ins>
          </w:p>
        </w:tc>
      </w:tr>
      <w:tr w:rsidR="0050260C" w:rsidTr="00561EFA">
        <w:trPr>
          <w:cantSplit/>
          <w:jc w:val="center"/>
          <w:ins w:id="371" w:author="Jian" w:date="2012-10-12T20:50:00Z"/>
        </w:trPr>
        <w:tc>
          <w:tcPr>
            <w:tcW w:w="7920" w:type="dxa"/>
          </w:tcPr>
          <w:p w:rsidR="0050260C" w:rsidRPr="00561EFA" w:rsidRDefault="0050260C" w:rsidP="00561EFA">
            <w:pPr>
              <w:rPr>
                <w:ins w:id="372" w:author="Jian" w:date="2012-10-12T20:50:00Z"/>
                <w:noProof/>
              </w:rPr>
            </w:pPr>
            <w:ins w:id="373" w:author="Jian" w:date="2012-10-12T20:50:00Z">
              <w:r w:rsidRPr="00561EFA">
                <w:rPr>
                  <w:noProof/>
                </w:rPr>
                <w:tab/>
                <w:t>scaling_list_enable_flag</w:t>
              </w:r>
            </w:ins>
          </w:p>
        </w:tc>
        <w:tc>
          <w:tcPr>
            <w:tcW w:w="1152" w:type="dxa"/>
          </w:tcPr>
          <w:p w:rsidR="0050260C" w:rsidRPr="00561EFA" w:rsidRDefault="0050260C" w:rsidP="00561EFA">
            <w:pPr>
              <w:rPr>
                <w:ins w:id="374" w:author="Jian" w:date="2012-10-12T20:50:00Z"/>
                <w:b/>
                <w:noProof/>
              </w:rPr>
            </w:pPr>
            <w:ins w:id="375" w:author="Jian" w:date="2012-10-12T20:50:00Z">
              <w:r w:rsidRPr="00561EFA">
                <w:rPr>
                  <w:b/>
                  <w:noProof/>
                </w:rPr>
                <w:t>u(1)</w:t>
              </w:r>
            </w:ins>
          </w:p>
        </w:tc>
      </w:tr>
      <w:tr w:rsidR="0050260C" w:rsidTr="00561EFA">
        <w:trPr>
          <w:cantSplit/>
          <w:jc w:val="center"/>
          <w:ins w:id="376" w:author="Jian" w:date="2012-10-12T20:50:00Z"/>
        </w:trPr>
        <w:tc>
          <w:tcPr>
            <w:tcW w:w="7920" w:type="dxa"/>
          </w:tcPr>
          <w:p w:rsidR="0050260C" w:rsidRPr="00561EFA" w:rsidRDefault="0050260C" w:rsidP="00561EFA">
            <w:pPr>
              <w:rPr>
                <w:ins w:id="377" w:author="Jian" w:date="2012-10-12T20:50:00Z"/>
                <w:noProof/>
              </w:rPr>
            </w:pPr>
            <w:ins w:id="378" w:author="Jian" w:date="2012-10-12T20:50:00Z">
              <w:r w:rsidRPr="00561EFA">
                <w:rPr>
                  <w:noProof/>
                </w:rPr>
                <w:tab/>
                <w:t>if( scaling_list_enable_flag ) {</w:t>
              </w:r>
            </w:ins>
          </w:p>
        </w:tc>
        <w:tc>
          <w:tcPr>
            <w:tcW w:w="1152" w:type="dxa"/>
          </w:tcPr>
          <w:p w:rsidR="0050260C" w:rsidRPr="00561EFA" w:rsidRDefault="0050260C" w:rsidP="00561EFA">
            <w:pPr>
              <w:rPr>
                <w:ins w:id="379" w:author="Jian" w:date="2012-10-12T20:50:00Z"/>
                <w:b/>
                <w:noProof/>
              </w:rPr>
            </w:pPr>
          </w:p>
        </w:tc>
      </w:tr>
      <w:tr w:rsidR="0050260C" w:rsidTr="00561EFA">
        <w:trPr>
          <w:cantSplit/>
          <w:jc w:val="center"/>
          <w:ins w:id="380" w:author="Jian" w:date="2012-10-12T20:50:00Z"/>
        </w:trPr>
        <w:tc>
          <w:tcPr>
            <w:tcW w:w="7920" w:type="dxa"/>
          </w:tcPr>
          <w:p w:rsidR="0050260C" w:rsidRPr="00561EFA" w:rsidRDefault="0050260C" w:rsidP="00561EFA">
            <w:pPr>
              <w:rPr>
                <w:ins w:id="381" w:author="Jian" w:date="2012-10-12T20:50:00Z"/>
                <w:noProof/>
              </w:rPr>
            </w:pPr>
            <w:ins w:id="382" w:author="Jian" w:date="2012-10-12T20:50:00Z">
              <w:r w:rsidRPr="00561EFA">
                <w:rPr>
                  <w:noProof/>
                </w:rPr>
                <w:tab/>
                <w:t>sps_scaling_list_data_present_flag</w:t>
              </w:r>
            </w:ins>
          </w:p>
        </w:tc>
        <w:tc>
          <w:tcPr>
            <w:tcW w:w="1152" w:type="dxa"/>
          </w:tcPr>
          <w:p w:rsidR="0050260C" w:rsidRPr="00561EFA" w:rsidRDefault="0050260C" w:rsidP="00561EFA">
            <w:pPr>
              <w:rPr>
                <w:ins w:id="383" w:author="Jian" w:date="2012-10-12T20:50:00Z"/>
                <w:b/>
                <w:noProof/>
              </w:rPr>
            </w:pPr>
            <w:ins w:id="384" w:author="Jian" w:date="2012-10-12T20:50:00Z">
              <w:r w:rsidRPr="00561EFA">
                <w:rPr>
                  <w:b/>
                  <w:noProof/>
                </w:rPr>
                <w:t>u(1)</w:t>
              </w:r>
            </w:ins>
          </w:p>
        </w:tc>
      </w:tr>
      <w:tr w:rsidR="0050260C" w:rsidTr="00561EFA">
        <w:trPr>
          <w:cantSplit/>
          <w:jc w:val="center"/>
          <w:ins w:id="385" w:author="Jian" w:date="2012-10-12T20:50:00Z"/>
        </w:trPr>
        <w:tc>
          <w:tcPr>
            <w:tcW w:w="7920" w:type="dxa"/>
          </w:tcPr>
          <w:p w:rsidR="0050260C" w:rsidRPr="00561EFA" w:rsidRDefault="0050260C" w:rsidP="00561EFA">
            <w:pPr>
              <w:rPr>
                <w:ins w:id="386" w:author="Jian" w:date="2012-10-12T20:50:00Z"/>
                <w:noProof/>
              </w:rPr>
            </w:pPr>
            <w:ins w:id="387" w:author="Jian" w:date="2012-10-12T20:50:00Z">
              <w:r w:rsidRPr="00561EFA">
                <w:rPr>
                  <w:noProof/>
                </w:rPr>
                <w:tab/>
                <w:t>if( sps_scaling_list_data_present_flag )</w:t>
              </w:r>
            </w:ins>
          </w:p>
        </w:tc>
        <w:tc>
          <w:tcPr>
            <w:tcW w:w="1152" w:type="dxa"/>
          </w:tcPr>
          <w:p w:rsidR="0050260C" w:rsidRPr="00561EFA" w:rsidRDefault="0050260C" w:rsidP="00561EFA">
            <w:pPr>
              <w:rPr>
                <w:ins w:id="388" w:author="Jian" w:date="2012-10-12T20:50:00Z"/>
                <w:b/>
                <w:noProof/>
              </w:rPr>
            </w:pPr>
          </w:p>
        </w:tc>
      </w:tr>
      <w:tr w:rsidR="0050260C" w:rsidTr="00561EFA">
        <w:trPr>
          <w:cantSplit/>
          <w:jc w:val="center"/>
          <w:ins w:id="389" w:author="Jian" w:date="2012-10-12T20:50:00Z"/>
        </w:trPr>
        <w:tc>
          <w:tcPr>
            <w:tcW w:w="7920" w:type="dxa"/>
          </w:tcPr>
          <w:p w:rsidR="0050260C" w:rsidRPr="00561EFA" w:rsidRDefault="0050260C" w:rsidP="00561EFA">
            <w:pPr>
              <w:rPr>
                <w:ins w:id="390" w:author="Jian" w:date="2012-10-12T20:50:00Z"/>
                <w:noProof/>
              </w:rPr>
            </w:pPr>
            <w:ins w:id="391" w:author="Jian" w:date="2012-10-12T20:50:00Z">
              <w:r w:rsidRPr="00561EFA">
                <w:rPr>
                  <w:noProof/>
                </w:rPr>
                <w:tab/>
              </w:r>
              <w:r w:rsidRPr="00561EFA">
                <w:rPr>
                  <w:noProof/>
                </w:rPr>
                <w:tab/>
                <w:t>scaling_list_data( )</w:t>
              </w:r>
            </w:ins>
          </w:p>
        </w:tc>
        <w:tc>
          <w:tcPr>
            <w:tcW w:w="1152" w:type="dxa"/>
          </w:tcPr>
          <w:p w:rsidR="0050260C" w:rsidRPr="00561EFA" w:rsidRDefault="0050260C" w:rsidP="00561EFA">
            <w:pPr>
              <w:rPr>
                <w:ins w:id="392" w:author="Jian" w:date="2012-10-12T20:50:00Z"/>
                <w:b/>
                <w:noProof/>
              </w:rPr>
            </w:pPr>
          </w:p>
        </w:tc>
      </w:tr>
      <w:tr w:rsidR="0050260C" w:rsidTr="00561EFA">
        <w:trPr>
          <w:cantSplit/>
          <w:jc w:val="center"/>
          <w:ins w:id="393" w:author="Jian" w:date="2012-10-12T20:50:00Z"/>
        </w:trPr>
        <w:tc>
          <w:tcPr>
            <w:tcW w:w="7920" w:type="dxa"/>
          </w:tcPr>
          <w:p w:rsidR="0050260C" w:rsidRPr="00561EFA" w:rsidRDefault="0050260C" w:rsidP="00561EFA">
            <w:pPr>
              <w:rPr>
                <w:ins w:id="394" w:author="Jian" w:date="2012-10-12T20:50:00Z"/>
                <w:noProof/>
              </w:rPr>
            </w:pPr>
            <w:ins w:id="395" w:author="Jian" w:date="2012-10-12T20:50:00Z">
              <w:r w:rsidRPr="00561EFA">
                <w:rPr>
                  <w:noProof/>
                </w:rPr>
                <w:tab/>
                <w:t>}</w:t>
              </w:r>
            </w:ins>
          </w:p>
        </w:tc>
        <w:tc>
          <w:tcPr>
            <w:tcW w:w="1152" w:type="dxa"/>
          </w:tcPr>
          <w:p w:rsidR="0050260C" w:rsidRPr="00561EFA" w:rsidRDefault="0050260C" w:rsidP="00561EFA">
            <w:pPr>
              <w:rPr>
                <w:ins w:id="396" w:author="Jian" w:date="2012-10-12T20:50:00Z"/>
                <w:b/>
                <w:noProof/>
              </w:rPr>
            </w:pPr>
          </w:p>
        </w:tc>
      </w:tr>
      <w:tr w:rsidR="0050260C" w:rsidTr="00561EFA">
        <w:trPr>
          <w:cantSplit/>
          <w:jc w:val="center"/>
          <w:ins w:id="397" w:author="Jian" w:date="2012-10-12T20:50:00Z"/>
        </w:trPr>
        <w:tc>
          <w:tcPr>
            <w:tcW w:w="7920" w:type="dxa"/>
          </w:tcPr>
          <w:p w:rsidR="0050260C" w:rsidRPr="00561EFA" w:rsidRDefault="0050260C" w:rsidP="00561EFA">
            <w:pPr>
              <w:rPr>
                <w:ins w:id="398" w:author="Jian" w:date="2012-10-12T20:50:00Z"/>
                <w:noProof/>
              </w:rPr>
            </w:pPr>
            <w:ins w:id="399" w:author="Jian" w:date="2012-10-12T20:50:00Z">
              <w:r w:rsidRPr="00561EFA">
                <w:rPr>
                  <w:noProof/>
                </w:rPr>
                <w:tab/>
                <w:t>amp_enabled_flag</w:t>
              </w:r>
            </w:ins>
          </w:p>
        </w:tc>
        <w:tc>
          <w:tcPr>
            <w:tcW w:w="1152" w:type="dxa"/>
          </w:tcPr>
          <w:p w:rsidR="0050260C" w:rsidRPr="00561EFA" w:rsidRDefault="0050260C" w:rsidP="00561EFA">
            <w:pPr>
              <w:rPr>
                <w:ins w:id="400" w:author="Jian" w:date="2012-10-12T20:50:00Z"/>
                <w:b/>
                <w:noProof/>
              </w:rPr>
            </w:pPr>
            <w:ins w:id="401" w:author="Jian" w:date="2012-10-12T20:50:00Z">
              <w:r w:rsidRPr="00561EFA">
                <w:rPr>
                  <w:b/>
                  <w:noProof/>
                </w:rPr>
                <w:t>u(1)</w:t>
              </w:r>
            </w:ins>
          </w:p>
        </w:tc>
      </w:tr>
      <w:tr w:rsidR="0050260C" w:rsidTr="00561EFA">
        <w:trPr>
          <w:cantSplit/>
          <w:jc w:val="center"/>
          <w:ins w:id="402" w:author="Jian" w:date="2012-10-12T20:50:00Z"/>
        </w:trPr>
        <w:tc>
          <w:tcPr>
            <w:tcW w:w="7920" w:type="dxa"/>
          </w:tcPr>
          <w:p w:rsidR="0050260C" w:rsidRPr="00561EFA" w:rsidRDefault="0050260C" w:rsidP="00561EFA">
            <w:pPr>
              <w:rPr>
                <w:ins w:id="403" w:author="Jian" w:date="2012-10-12T20:50:00Z"/>
                <w:noProof/>
              </w:rPr>
            </w:pPr>
            <w:ins w:id="404" w:author="Jian" w:date="2012-10-12T20:50:00Z">
              <w:r w:rsidRPr="00561EFA">
                <w:rPr>
                  <w:noProof/>
                </w:rPr>
                <w:tab/>
                <w:t>sample_adaptive_offset_enabled_flag</w:t>
              </w:r>
            </w:ins>
          </w:p>
        </w:tc>
        <w:tc>
          <w:tcPr>
            <w:tcW w:w="1152" w:type="dxa"/>
          </w:tcPr>
          <w:p w:rsidR="0050260C" w:rsidRPr="00561EFA" w:rsidRDefault="0050260C" w:rsidP="00561EFA">
            <w:pPr>
              <w:rPr>
                <w:ins w:id="405" w:author="Jian" w:date="2012-10-12T20:50:00Z"/>
                <w:b/>
                <w:noProof/>
              </w:rPr>
            </w:pPr>
            <w:ins w:id="406" w:author="Jian" w:date="2012-10-12T20:50:00Z">
              <w:r w:rsidRPr="00561EFA">
                <w:rPr>
                  <w:b/>
                  <w:noProof/>
                </w:rPr>
                <w:t>u(1)</w:t>
              </w:r>
            </w:ins>
          </w:p>
        </w:tc>
      </w:tr>
      <w:tr w:rsidR="0050260C" w:rsidTr="00A854A3">
        <w:trPr>
          <w:cantSplit/>
          <w:jc w:val="center"/>
          <w:ins w:id="407" w:author="Jian" w:date="2012-10-12T20:53:00Z"/>
        </w:trPr>
        <w:tc>
          <w:tcPr>
            <w:tcW w:w="7920" w:type="dxa"/>
          </w:tcPr>
          <w:p w:rsidR="0050260C" w:rsidRPr="0050260C" w:rsidRDefault="0050260C" w:rsidP="00A854A3">
            <w:pPr>
              <w:numPr>
                <w:ins w:id="408" w:author="Jian" w:date="2012-10-12T20:53:00Z"/>
              </w:numPr>
              <w:rPr>
                <w:ins w:id="409" w:author="Jian" w:date="2012-10-12T20:53:00Z"/>
                <w:noProof/>
                <w:highlight w:val="yellow"/>
                <w:rPrChange w:id="410" w:author="Unknown">
                  <w:rPr>
                    <w:ins w:id="411" w:author="Jian" w:date="2012-10-12T20:53:00Z"/>
                    <w:noProof/>
                  </w:rPr>
                </w:rPrChange>
              </w:rPr>
            </w:pPr>
            <w:ins w:id="412" w:author="Jian" w:date="2012-10-12T20:53:00Z">
              <w:r w:rsidRPr="00561EFA">
                <w:rPr>
                  <w:noProof/>
                </w:rPr>
                <w:tab/>
              </w:r>
              <w:r w:rsidRPr="0050260C">
                <w:rPr>
                  <w:noProof/>
                  <w:highlight w:val="yellow"/>
                  <w:rPrChange w:id="413" w:author="Jian" w:date="2012-10-12T20:54:00Z">
                    <w:rPr>
                      <w:noProof/>
                    </w:rPr>
                  </w:rPrChange>
                </w:rPr>
                <w:t>pcm_enabled_flag</w:t>
              </w:r>
            </w:ins>
          </w:p>
        </w:tc>
        <w:tc>
          <w:tcPr>
            <w:tcW w:w="1152" w:type="dxa"/>
          </w:tcPr>
          <w:p w:rsidR="0050260C" w:rsidRPr="00561EFA" w:rsidRDefault="0050260C" w:rsidP="00A854A3">
            <w:pPr>
              <w:numPr>
                <w:ins w:id="414" w:author="Jian" w:date="2012-10-12T20:53:00Z"/>
              </w:numPr>
              <w:rPr>
                <w:ins w:id="415" w:author="Jian" w:date="2012-10-12T20:53:00Z"/>
                <w:b/>
                <w:noProof/>
              </w:rPr>
            </w:pPr>
            <w:ins w:id="416" w:author="Jian" w:date="2012-10-12T20:53:00Z">
              <w:r w:rsidRPr="0050260C">
                <w:rPr>
                  <w:b/>
                  <w:noProof/>
                  <w:highlight w:val="yellow"/>
                  <w:rPrChange w:id="417" w:author="Jian" w:date="2012-10-12T20:54:00Z">
                    <w:rPr>
                      <w:b/>
                      <w:noProof/>
                    </w:rPr>
                  </w:rPrChange>
                </w:rPr>
                <w:t>u(1)</w:t>
              </w:r>
            </w:ins>
          </w:p>
        </w:tc>
      </w:tr>
      <w:tr w:rsidR="0050260C" w:rsidRPr="00683F95" w:rsidTr="00561EFA">
        <w:trPr>
          <w:cantSplit/>
          <w:jc w:val="center"/>
          <w:ins w:id="418" w:author="Jian" w:date="2012-10-12T20:50:00Z"/>
        </w:trPr>
        <w:tc>
          <w:tcPr>
            <w:tcW w:w="7920" w:type="dxa"/>
          </w:tcPr>
          <w:p w:rsidR="0050260C" w:rsidRPr="0050260C" w:rsidRDefault="0050260C" w:rsidP="00561EFA">
            <w:pPr>
              <w:rPr>
                <w:ins w:id="419" w:author="Jian" w:date="2012-10-12T20:50:00Z"/>
                <w:noProof/>
                <w:highlight w:val="yellow"/>
                <w:lang w:eastAsia="zh-CN"/>
                <w:rPrChange w:id="420" w:author="Unknown">
                  <w:rPr>
                    <w:ins w:id="421" w:author="Jian" w:date="2012-10-12T20:50:00Z"/>
                    <w:noProof/>
                  </w:rPr>
                </w:rPrChange>
              </w:rPr>
            </w:pPr>
            <w:ins w:id="422" w:author="Jian" w:date="2012-10-12T20:50:00Z">
              <w:r>
                <w:rPr>
                  <w:noProof/>
                </w:rPr>
                <w:tab/>
              </w:r>
              <w:r w:rsidRPr="0050260C">
                <w:rPr>
                  <w:noProof/>
                  <w:highlight w:val="yellow"/>
                  <w:rPrChange w:id="423" w:author="Jian" w:date="2012-10-12T20:51:00Z">
                    <w:rPr>
                      <w:noProof/>
                    </w:rPr>
                  </w:rPrChange>
                </w:rPr>
                <w:t>if( pcm_enabled_flag )</w:t>
              </w:r>
            </w:ins>
            <w:ins w:id="424" w:author="Jian" w:date="2012-10-12T20:51:00Z">
              <w:r w:rsidRPr="0050260C">
                <w:rPr>
                  <w:noProof/>
                  <w:highlight w:val="yellow"/>
                  <w:lang w:eastAsia="zh-CN"/>
                  <w:rPrChange w:id="425" w:author="Jian" w:date="2012-10-12T20:51:00Z">
                    <w:rPr>
                      <w:noProof/>
                      <w:lang w:eastAsia="zh-CN"/>
                    </w:rPr>
                  </w:rPrChange>
                </w:rPr>
                <w:t xml:space="preserve"> </w:t>
              </w:r>
              <w:r w:rsidRPr="00561EFA">
                <w:rPr>
                  <w:noProof/>
                  <w:highlight w:val="yellow"/>
                  <w:lang w:eastAsia="zh-CN"/>
                </w:rPr>
                <w:t>{</w:t>
              </w:r>
            </w:ins>
          </w:p>
        </w:tc>
        <w:tc>
          <w:tcPr>
            <w:tcW w:w="1152" w:type="dxa"/>
          </w:tcPr>
          <w:p w:rsidR="0050260C" w:rsidRPr="0050260C" w:rsidRDefault="0050260C" w:rsidP="00561EFA">
            <w:pPr>
              <w:rPr>
                <w:ins w:id="426" w:author="Jian" w:date="2012-10-12T20:50:00Z"/>
                <w:b/>
                <w:noProof/>
                <w:highlight w:val="yellow"/>
                <w:rPrChange w:id="427" w:author="Unknown">
                  <w:rPr>
                    <w:ins w:id="428" w:author="Jian" w:date="2012-10-12T20:50:00Z"/>
                    <w:b/>
                    <w:noProof/>
                  </w:rPr>
                </w:rPrChange>
              </w:rPr>
            </w:pPr>
          </w:p>
        </w:tc>
      </w:tr>
      <w:tr w:rsidR="0050260C" w:rsidRPr="00683F95" w:rsidTr="00A854A3">
        <w:trPr>
          <w:cantSplit/>
          <w:jc w:val="center"/>
          <w:ins w:id="429" w:author="Jian" w:date="2012-10-12T20:53:00Z"/>
        </w:trPr>
        <w:tc>
          <w:tcPr>
            <w:tcW w:w="7920" w:type="dxa"/>
          </w:tcPr>
          <w:p w:rsidR="0050260C" w:rsidRPr="0050260C" w:rsidRDefault="0050260C" w:rsidP="00A854A3">
            <w:pPr>
              <w:numPr>
                <w:ins w:id="430" w:author="Jian" w:date="2012-10-12T20:53:00Z"/>
              </w:numPr>
              <w:rPr>
                <w:ins w:id="431" w:author="Jian" w:date="2012-10-12T20:53:00Z"/>
                <w:noProof/>
                <w:highlight w:val="yellow"/>
                <w:rPrChange w:id="432" w:author="Unknown">
                  <w:rPr>
                    <w:ins w:id="433" w:author="Jian" w:date="2012-10-12T20:53:00Z"/>
                    <w:noProof/>
                  </w:rPr>
                </w:rPrChange>
              </w:rPr>
            </w:pPr>
            <w:ins w:id="434" w:author="Jian" w:date="2012-10-12T20:53:00Z">
              <w:r w:rsidRPr="00561EFA">
                <w:rPr>
                  <w:noProof/>
                </w:rPr>
                <w:tab/>
              </w:r>
              <w:r w:rsidRPr="00561EFA">
                <w:rPr>
                  <w:noProof/>
                </w:rPr>
                <w:tab/>
              </w:r>
              <w:r w:rsidRPr="0050260C">
                <w:rPr>
                  <w:noProof/>
                  <w:highlight w:val="yellow"/>
                  <w:rPrChange w:id="435" w:author="Jian" w:date="2012-10-12T20:53:00Z">
                    <w:rPr>
                      <w:noProof/>
                    </w:rPr>
                  </w:rPrChange>
                </w:rPr>
                <w:t>pcm_sample_bit_depth_luma_minus1</w:t>
              </w:r>
            </w:ins>
          </w:p>
        </w:tc>
        <w:tc>
          <w:tcPr>
            <w:tcW w:w="1152" w:type="dxa"/>
          </w:tcPr>
          <w:p w:rsidR="0050260C" w:rsidRPr="0050260C" w:rsidRDefault="0050260C" w:rsidP="00A854A3">
            <w:pPr>
              <w:numPr>
                <w:ins w:id="436" w:author="Jian" w:date="2012-10-12T20:53:00Z"/>
              </w:numPr>
              <w:rPr>
                <w:ins w:id="437" w:author="Jian" w:date="2012-10-12T20:53:00Z"/>
                <w:b/>
                <w:noProof/>
                <w:highlight w:val="yellow"/>
                <w:rPrChange w:id="438" w:author="Unknown">
                  <w:rPr>
                    <w:ins w:id="439" w:author="Jian" w:date="2012-10-12T20:53:00Z"/>
                    <w:b/>
                    <w:noProof/>
                  </w:rPr>
                </w:rPrChange>
              </w:rPr>
            </w:pPr>
            <w:ins w:id="440" w:author="Jian" w:date="2012-10-12T20:53:00Z">
              <w:r w:rsidRPr="0050260C">
                <w:rPr>
                  <w:b/>
                  <w:noProof/>
                  <w:highlight w:val="yellow"/>
                  <w:rPrChange w:id="441" w:author="Jian" w:date="2012-10-12T20:53:00Z">
                    <w:rPr>
                      <w:b/>
                      <w:noProof/>
                    </w:rPr>
                  </w:rPrChange>
                </w:rPr>
                <w:t>u(4)</w:t>
              </w:r>
            </w:ins>
          </w:p>
        </w:tc>
      </w:tr>
      <w:tr w:rsidR="0050260C" w:rsidTr="00A854A3">
        <w:trPr>
          <w:cantSplit/>
          <w:jc w:val="center"/>
          <w:ins w:id="442" w:author="Jian" w:date="2012-10-12T20:53:00Z"/>
        </w:trPr>
        <w:tc>
          <w:tcPr>
            <w:tcW w:w="7920" w:type="dxa"/>
          </w:tcPr>
          <w:p w:rsidR="0050260C" w:rsidRPr="0050260C" w:rsidRDefault="0050260C" w:rsidP="00A854A3">
            <w:pPr>
              <w:numPr>
                <w:ins w:id="443" w:author="Jian" w:date="2012-10-12T20:53:00Z"/>
              </w:numPr>
              <w:rPr>
                <w:ins w:id="444" w:author="Jian" w:date="2012-10-12T20:53:00Z"/>
                <w:noProof/>
                <w:highlight w:val="yellow"/>
                <w:rPrChange w:id="445" w:author="Unknown">
                  <w:rPr>
                    <w:ins w:id="446" w:author="Jian" w:date="2012-10-12T20:53:00Z"/>
                    <w:noProof/>
                  </w:rPr>
                </w:rPrChange>
              </w:rPr>
            </w:pPr>
            <w:ins w:id="447" w:author="Jian" w:date="2012-10-12T20:53:00Z">
              <w:r w:rsidRPr="00D97832">
                <w:rPr>
                  <w:noProof/>
                  <w:highlight w:val="yellow"/>
                </w:rPr>
                <w:tab/>
              </w:r>
              <w:r w:rsidRPr="00D97832">
                <w:rPr>
                  <w:noProof/>
                  <w:highlight w:val="yellow"/>
                </w:rPr>
                <w:tab/>
              </w:r>
              <w:r w:rsidRPr="0050260C">
                <w:rPr>
                  <w:noProof/>
                  <w:highlight w:val="yellow"/>
                  <w:rPrChange w:id="448" w:author="Jian" w:date="2012-10-12T20:53:00Z">
                    <w:rPr>
                      <w:noProof/>
                    </w:rPr>
                  </w:rPrChange>
                </w:rPr>
                <w:t>pcm_sample_bit_depth_chroma_minus1</w:t>
              </w:r>
            </w:ins>
          </w:p>
        </w:tc>
        <w:tc>
          <w:tcPr>
            <w:tcW w:w="1152" w:type="dxa"/>
          </w:tcPr>
          <w:p w:rsidR="0050260C" w:rsidRPr="00561EFA" w:rsidRDefault="0050260C" w:rsidP="00A854A3">
            <w:pPr>
              <w:numPr>
                <w:ins w:id="449" w:author="Jian" w:date="2012-10-12T20:53:00Z"/>
              </w:numPr>
              <w:rPr>
                <w:ins w:id="450" w:author="Jian" w:date="2012-10-12T20:53:00Z"/>
                <w:b/>
                <w:noProof/>
              </w:rPr>
            </w:pPr>
            <w:ins w:id="451" w:author="Jian" w:date="2012-10-12T20:53:00Z">
              <w:r w:rsidRPr="0050260C">
                <w:rPr>
                  <w:b/>
                  <w:noProof/>
                  <w:highlight w:val="yellow"/>
                  <w:rPrChange w:id="452" w:author="Jian" w:date="2012-10-12T20:53:00Z">
                    <w:rPr>
                      <w:b/>
                      <w:noProof/>
                    </w:rPr>
                  </w:rPrChange>
                </w:rPr>
                <w:t>u(4)</w:t>
              </w:r>
            </w:ins>
          </w:p>
        </w:tc>
      </w:tr>
      <w:tr w:rsidR="0050260C" w:rsidRPr="00953838" w:rsidTr="00A854A3">
        <w:trPr>
          <w:cantSplit/>
          <w:jc w:val="center"/>
          <w:ins w:id="453" w:author="Jian" w:date="2012-10-12T20:54:00Z"/>
        </w:trPr>
        <w:tc>
          <w:tcPr>
            <w:tcW w:w="7920" w:type="dxa"/>
          </w:tcPr>
          <w:p w:rsidR="0050260C" w:rsidRPr="0050260C" w:rsidRDefault="0050260C" w:rsidP="00A854A3">
            <w:pPr>
              <w:numPr>
                <w:ins w:id="454" w:author="Jian" w:date="2012-10-12T20:54:00Z"/>
              </w:numPr>
              <w:rPr>
                <w:ins w:id="455" w:author="Jian" w:date="2012-10-12T20:54:00Z"/>
                <w:noProof/>
                <w:highlight w:val="yellow"/>
                <w:rPrChange w:id="456" w:author="Unknown">
                  <w:rPr>
                    <w:ins w:id="457" w:author="Jian" w:date="2012-10-12T20:54:00Z"/>
                    <w:noProof/>
                  </w:rPr>
                </w:rPrChange>
              </w:rPr>
            </w:pPr>
            <w:ins w:id="458" w:author="Jian" w:date="2012-10-12T20:54:00Z">
              <w:r w:rsidRPr="00561EFA">
                <w:rPr>
                  <w:noProof/>
                </w:rPr>
                <w:tab/>
              </w:r>
              <w:r w:rsidRPr="00561EFA">
                <w:rPr>
                  <w:noProof/>
                </w:rPr>
                <w:tab/>
              </w:r>
              <w:r w:rsidRPr="0050260C">
                <w:rPr>
                  <w:noProof/>
                  <w:highlight w:val="yellow"/>
                  <w:rPrChange w:id="459" w:author="Jian" w:date="2012-10-12T20:54:00Z">
                    <w:rPr>
                      <w:noProof/>
                    </w:rPr>
                  </w:rPrChange>
                </w:rPr>
                <w:t>log2_min_pcm_luma_coding_block_size_minus3</w:t>
              </w:r>
            </w:ins>
          </w:p>
        </w:tc>
        <w:tc>
          <w:tcPr>
            <w:tcW w:w="1152" w:type="dxa"/>
          </w:tcPr>
          <w:p w:rsidR="0050260C" w:rsidRPr="0050260C" w:rsidRDefault="0050260C" w:rsidP="00A854A3">
            <w:pPr>
              <w:numPr>
                <w:ins w:id="460" w:author="Jian" w:date="2012-10-12T20:54:00Z"/>
              </w:numPr>
              <w:rPr>
                <w:ins w:id="461" w:author="Jian" w:date="2012-10-12T20:54:00Z"/>
                <w:b/>
                <w:noProof/>
                <w:highlight w:val="yellow"/>
                <w:rPrChange w:id="462" w:author="Unknown">
                  <w:rPr>
                    <w:ins w:id="463" w:author="Jian" w:date="2012-10-12T20:54:00Z"/>
                    <w:b/>
                    <w:noProof/>
                  </w:rPr>
                </w:rPrChange>
              </w:rPr>
            </w:pPr>
            <w:ins w:id="464" w:author="Jian" w:date="2012-10-12T20:54:00Z">
              <w:r w:rsidRPr="0050260C">
                <w:rPr>
                  <w:b/>
                  <w:noProof/>
                  <w:highlight w:val="yellow"/>
                  <w:rPrChange w:id="465" w:author="Jian" w:date="2012-10-12T20:54:00Z">
                    <w:rPr>
                      <w:b/>
                      <w:noProof/>
                    </w:rPr>
                  </w:rPrChange>
                </w:rPr>
                <w:t>ue(v)</w:t>
              </w:r>
            </w:ins>
          </w:p>
        </w:tc>
      </w:tr>
      <w:tr w:rsidR="0050260C" w:rsidTr="00A854A3">
        <w:trPr>
          <w:cantSplit/>
          <w:jc w:val="center"/>
          <w:ins w:id="466" w:author="Jian" w:date="2012-10-12T20:54:00Z"/>
        </w:trPr>
        <w:tc>
          <w:tcPr>
            <w:tcW w:w="7920" w:type="dxa"/>
          </w:tcPr>
          <w:p w:rsidR="0050260C" w:rsidRPr="0050260C" w:rsidRDefault="0050260C" w:rsidP="00A854A3">
            <w:pPr>
              <w:numPr>
                <w:ins w:id="467" w:author="Jian" w:date="2012-10-12T20:54:00Z"/>
              </w:numPr>
              <w:rPr>
                <w:ins w:id="468" w:author="Jian" w:date="2012-10-12T20:54:00Z"/>
                <w:noProof/>
                <w:highlight w:val="yellow"/>
                <w:rPrChange w:id="469" w:author="Unknown">
                  <w:rPr>
                    <w:ins w:id="470" w:author="Jian" w:date="2012-10-12T20:54:00Z"/>
                    <w:noProof/>
                  </w:rPr>
                </w:rPrChange>
              </w:rPr>
            </w:pPr>
            <w:ins w:id="471" w:author="Jian" w:date="2012-10-12T20:54:00Z">
              <w:r w:rsidRPr="00953838">
                <w:rPr>
                  <w:noProof/>
                  <w:highlight w:val="yellow"/>
                </w:rPr>
                <w:tab/>
              </w:r>
              <w:r w:rsidRPr="00953838">
                <w:rPr>
                  <w:noProof/>
                  <w:highlight w:val="yellow"/>
                </w:rPr>
                <w:tab/>
              </w:r>
              <w:r w:rsidRPr="0050260C">
                <w:rPr>
                  <w:noProof/>
                  <w:highlight w:val="yellow"/>
                  <w:rPrChange w:id="472" w:author="Jian" w:date="2012-10-12T20:54:00Z">
                    <w:rPr>
                      <w:noProof/>
                    </w:rPr>
                  </w:rPrChange>
                </w:rPr>
                <w:t>log2_diff_max_min_pcm_luma_coding_block_size</w:t>
              </w:r>
            </w:ins>
          </w:p>
        </w:tc>
        <w:tc>
          <w:tcPr>
            <w:tcW w:w="1152" w:type="dxa"/>
          </w:tcPr>
          <w:p w:rsidR="0050260C" w:rsidRPr="00561EFA" w:rsidRDefault="0050260C" w:rsidP="00A854A3">
            <w:pPr>
              <w:numPr>
                <w:ins w:id="473" w:author="Jian" w:date="2012-10-12T20:54:00Z"/>
              </w:numPr>
              <w:rPr>
                <w:ins w:id="474" w:author="Jian" w:date="2012-10-12T20:54:00Z"/>
                <w:b/>
                <w:noProof/>
              </w:rPr>
            </w:pPr>
            <w:ins w:id="475" w:author="Jian" w:date="2012-10-12T20:54:00Z">
              <w:r w:rsidRPr="0050260C">
                <w:rPr>
                  <w:b/>
                  <w:noProof/>
                  <w:highlight w:val="yellow"/>
                  <w:rPrChange w:id="476" w:author="Jian" w:date="2012-10-12T20:54:00Z">
                    <w:rPr>
                      <w:b/>
                      <w:noProof/>
                    </w:rPr>
                  </w:rPrChange>
                </w:rPr>
                <w:t>ue(v)</w:t>
              </w:r>
            </w:ins>
          </w:p>
        </w:tc>
      </w:tr>
      <w:tr w:rsidR="0050260C" w:rsidRPr="00683F95" w:rsidTr="00A854A3">
        <w:trPr>
          <w:cantSplit/>
          <w:jc w:val="center"/>
          <w:ins w:id="477" w:author="Jian" w:date="2012-10-12T20:51:00Z"/>
        </w:trPr>
        <w:tc>
          <w:tcPr>
            <w:tcW w:w="7920" w:type="dxa"/>
          </w:tcPr>
          <w:p w:rsidR="0050260C" w:rsidRPr="0050260C" w:rsidRDefault="0050260C" w:rsidP="00A854A3">
            <w:pPr>
              <w:numPr>
                <w:ins w:id="478" w:author="Jian" w:date="2012-10-12T20:51:00Z"/>
              </w:numPr>
              <w:rPr>
                <w:ins w:id="479" w:author="Jian" w:date="2012-10-12T20:51:00Z"/>
                <w:noProof/>
                <w:highlight w:val="yellow"/>
                <w:rPrChange w:id="480" w:author="Unknown">
                  <w:rPr>
                    <w:ins w:id="481" w:author="Jian" w:date="2012-10-12T20:51:00Z"/>
                    <w:noProof/>
                  </w:rPr>
                </w:rPrChange>
              </w:rPr>
            </w:pPr>
            <w:ins w:id="482" w:author="Jian" w:date="2012-10-12T20:51:00Z">
              <w:r w:rsidRPr="00561EFA">
                <w:rPr>
                  <w:noProof/>
                  <w:highlight w:val="yellow"/>
                </w:rPr>
                <w:tab/>
              </w:r>
              <w:r w:rsidRPr="00561EFA">
                <w:rPr>
                  <w:noProof/>
                  <w:highlight w:val="yellow"/>
                </w:rPr>
                <w:tab/>
              </w:r>
              <w:r w:rsidRPr="0050260C">
                <w:rPr>
                  <w:noProof/>
                  <w:highlight w:val="yellow"/>
                  <w:rPrChange w:id="483" w:author="Jian" w:date="2012-10-12T20:51:00Z">
                    <w:rPr>
                      <w:noProof/>
                    </w:rPr>
                  </w:rPrChange>
                </w:rPr>
                <w:t>pcm_loop_filter_disable_flag</w:t>
              </w:r>
            </w:ins>
          </w:p>
        </w:tc>
        <w:tc>
          <w:tcPr>
            <w:tcW w:w="1152" w:type="dxa"/>
          </w:tcPr>
          <w:p w:rsidR="0050260C" w:rsidRPr="0050260C" w:rsidRDefault="0050260C" w:rsidP="00A854A3">
            <w:pPr>
              <w:numPr>
                <w:ins w:id="484" w:author="Jian" w:date="2012-10-12T20:51:00Z"/>
              </w:numPr>
              <w:rPr>
                <w:ins w:id="485" w:author="Jian" w:date="2012-10-12T20:51:00Z"/>
                <w:b/>
                <w:noProof/>
                <w:highlight w:val="yellow"/>
                <w:rPrChange w:id="486" w:author="Unknown">
                  <w:rPr>
                    <w:ins w:id="487" w:author="Jian" w:date="2012-10-12T20:51:00Z"/>
                    <w:b/>
                    <w:noProof/>
                  </w:rPr>
                </w:rPrChange>
              </w:rPr>
            </w:pPr>
            <w:ins w:id="488" w:author="Jian" w:date="2012-10-12T20:51:00Z">
              <w:r w:rsidRPr="0050260C">
                <w:rPr>
                  <w:b/>
                  <w:noProof/>
                  <w:highlight w:val="yellow"/>
                  <w:rPrChange w:id="489" w:author="Jian" w:date="2012-10-12T20:51:00Z">
                    <w:rPr>
                      <w:b/>
                      <w:noProof/>
                    </w:rPr>
                  </w:rPrChange>
                </w:rPr>
                <w:t>u(1)</w:t>
              </w:r>
            </w:ins>
          </w:p>
        </w:tc>
      </w:tr>
      <w:tr w:rsidR="0050260C" w:rsidTr="00561EFA">
        <w:trPr>
          <w:cantSplit/>
          <w:jc w:val="center"/>
          <w:ins w:id="490" w:author="Jian" w:date="2012-10-12T20:50:00Z"/>
        </w:trPr>
        <w:tc>
          <w:tcPr>
            <w:tcW w:w="7920" w:type="dxa"/>
          </w:tcPr>
          <w:p w:rsidR="0050260C" w:rsidRPr="00561EFA" w:rsidRDefault="0050260C" w:rsidP="00561EFA">
            <w:pPr>
              <w:rPr>
                <w:ins w:id="491" w:author="Jian" w:date="2012-10-12T20:50:00Z"/>
                <w:noProof/>
              </w:rPr>
            </w:pPr>
            <w:ins w:id="492" w:author="Jian" w:date="2012-10-12T20:51:00Z">
              <w:r w:rsidRPr="00561EFA">
                <w:rPr>
                  <w:noProof/>
                  <w:highlight w:val="yellow"/>
                </w:rPr>
                <w:tab/>
                <w:t>}</w:t>
              </w:r>
            </w:ins>
          </w:p>
        </w:tc>
        <w:tc>
          <w:tcPr>
            <w:tcW w:w="1152" w:type="dxa"/>
          </w:tcPr>
          <w:p w:rsidR="0050260C" w:rsidRPr="00561EFA" w:rsidRDefault="0050260C" w:rsidP="00561EFA">
            <w:pPr>
              <w:rPr>
                <w:ins w:id="493" w:author="Jian" w:date="2012-10-12T20:50:00Z"/>
                <w:b/>
                <w:noProof/>
              </w:rPr>
            </w:pPr>
          </w:p>
        </w:tc>
      </w:tr>
      <w:tr w:rsidR="0050260C" w:rsidTr="00561EFA">
        <w:trPr>
          <w:cantSplit/>
          <w:jc w:val="center"/>
          <w:ins w:id="494" w:author="Jian" w:date="2012-10-12T20:50:00Z"/>
        </w:trPr>
        <w:tc>
          <w:tcPr>
            <w:tcW w:w="7920" w:type="dxa"/>
          </w:tcPr>
          <w:p w:rsidR="0050260C" w:rsidRPr="00561EFA" w:rsidRDefault="0050260C" w:rsidP="00561EFA">
            <w:pPr>
              <w:rPr>
                <w:ins w:id="495" w:author="Jian" w:date="2012-10-12T20:50:00Z"/>
                <w:noProof/>
              </w:rPr>
            </w:pPr>
            <w:ins w:id="496" w:author="Jian" w:date="2012-10-12T20:50:00Z">
              <w:r w:rsidRPr="00561EFA">
                <w:rPr>
                  <w:noProof/>
                </w:rPr>
                <w:tab/>
                <w:t>sps_temporal_id_nesting_flag</w:t>
              </w:r>
            </w:ins>
          </w:p>
        </w:tc>
        <w:tc>
          <w:tcPr>
            <w:tcW w:w="1152" w:type="dxa"/>
          </w:tcPr>
          <w:p w:rsidR="0050260C" w:rsidRPr="00561EFA" w:rsidRDefault="0050260C" w:rsidP="00561EFA">
            <w:pPr>
              <w:rPr>
                <w:ins w:id="497" w:author="Jian" w:date="2012-10-12T20:50:00Z"/>
                <w:b/>
                <w:noProof/>
              </w:rPr>
            </w:pPr>
            <w:ins w:id="498" w:author="Jian" w:date="2012-10-12T20:50:00Z">
              <w:r w:rsidRPr="00561EFA">
                <w:rPr>
                  <w:b/>
                  <w:noProof/>
                </w:rPr>
                <w:t>u(1)</w:t>
              </w:r>
            </w:ins>
          </w:p>
        </w:tc>
      </w:tr>
      <w:tr w:rsidR="0050260C" w:rsidTr="00561EFA">
        <w:trPr>
          <w:cantSplit/>
          <w:jc w:val="center"/>
          <w:ins w:id="499" w:author="Jian" w:date="2012-10-12T20:50:00Z"/>
        </w:trPr>
        <w:tc>
          <w:tcPr>
            <w:tcW w:w="7920" w:type="dxa"/>
          </w:tcPr>
          <w:p w:rsidR="0050260C" w:rsidRPr="00561EFA" w:rsidRDefault="0050260C" w:rsidP="00561EFA">
            <w:pPr>
              <w:rPr>
                <w:ins w:id="500" w:author="Jian" w:date="2012-10-12T20:50:00Z"/>
                <w:noProof/>
              </w:rPr>
            </w:pPr>
            <w:ins w:id="501" w:author="Jian" w:date="2012-10-12T20:50:00Z">
              <w:r w:rsidRPr="00561EFA">
                <w:rPr>
                  <w:noProof/>
                </w:rPr>
                <w:tab/>
                <w:t>num_short_term_ref_pic_sets</w:t>
              </w:r>
            </w:ins>
          </w:p>
        </w:tc>
        <w:tc>
          <w:tcPr>
            <w:tcW w:w="1152" w:type="dxa"/>
          </w:tcPr>
          <w:p w:rsidR="0050260C" w:rsidRPr="00561EFA" w:rsidRDefault="0050260C" w:rsidP="00561EFA">
            <w:pPr>
              <w:rPr>
                <w:ins w:id="502" w:author="Jian" w:date="2012-10-12T20:50:00Z"/>
                <w:b/>
                <w:noProof/>
              </w:rPr>
            </w:pPr>
            <w:ins w:id="503" w:author="Jian" w:date="2012-10-12T20:50:00Z">
              <w:r w:rsidRPr="00561EFA">
                <w:rPr>
                  <w:b/>
                  <w:noProof/>
                </w:rPr>
                <w:t>ue(v)</w:t>
              </w:r>
            </w:ins>
          </w:p>
        </w:tc>
      </w:tr>
      <w:tr w:rsidR="0050260C" w:rsidTr="00561EFA">
        <w:trPr>
          <w:cantSplit/>
          <w:jc w:val="center"/>
          <w:ins w:id="504" w:author="Jian" w:date="2012-10-12T20:50:00Z"/>
        </w:trPr>
        <w:tc>
          <w:tcPr>
            <w:tcW w:w="7920" w:type="dxa"/>
          </w:tcPr>
          <w:p w:rsidR="0050260C" w:rsidRPr="00561EFA" w:rsidRDefault="0050260C" w:rsidP="00561EFA">
            <w:pPr>
              <w:rPr>
                <w:ins w:id="505" w:author="Jian" w:date="2012-10-12T20:50:00Z"/>
                <w:noProof/>
              </w:rPr>
            </w:pPr>
            <w:ins w:id="506" w:author="Jian" w:date="2012-10-12T20:50:00Z">
              <w:r w:rsidRPr="00561EFA">
                <w:rPr>
                  <w:noProof/>
                </w:rPr>
                <w:tab/>
                <w:t>for( i = 0; i &lt; num_short_term_ref_pic_sets; i++)</w:t>
              </w:r>
            </w:ins>
          </w:p>
        </w:tc>
        <w:tc>
          <w:tcPr>
            <w:tcW w:w="1152" w:type="dxa"/>
          </w:tcPr>
          <w:p w:rsidR="0050260C" w:rsidRPr="00561EFA" w:rsidRDefault="0050260C" w:rsidP="00561EFA">
            <w:pPr>
              <w:rPr>
                <w:ins w:id="507" w:author="Jian" w:date="2012-10-12T20:50:00Z"/>
                <w:b/>
                <w:noProof/>
              </w:rPr>
            </w:pPr>
          </w:p>
        </w:tc>
      </w:tr>
      <w:tr w:rsidR="0050260C" w:rsidTr="00561EFA">
        <w:trPr>
          <w:cantSplit/>
          <w:jc w:val="center"/>
          <w:ins w:id="508" w:author="Jian" w:date="2012-10-12T20:50:00Z"/>
        </w:trPr>
        <w:tc>
          <w:tcPr>
            <w:tcW w:w="7920" w:type="dxa"/>
          </w:tcPr>
          <w:p w:rsidR="0050260C" w:rsidRPr="00561EFA" w:rsidRDefault="0050260C" w:rsidP="00561EFA">
            <w:pPr>
              <w:rPr>
                <w:ins w:id="509" w:author="Jian" w:date="2012-10-12T20:50:00Z"/>
                <w:noProof/>
              </w:rPr>
            </w:pPr>
            <w:ins w:id="510" w:author="Jian" w:date="2012-10-12T20:50:00Z">
              <w:r w:rsidRPr="00561EFA">
                <w:rPr>
                  <w:noProof/>
                </w:rPr>
                <w:tab/>
              </w:r>
              <w:r w:rsidRPr="00561EFA">
                <w:rPr>
                  <w:noProof/>
                </w:rPr>
                <w:tab/>
              </w:r>
              <w:r>
                <w:rPr>
                  <w:noProof/>
                </w:rPr>
                <w:t>short_term_ref_pic_set( i )</w:t>
              </w:r>
            </w:ins>
          </w:p>
        </w:tc>
        <w:tc>
          <w:tcPr>
            <w:tcW w:w="1152" w:type="dxa"/>
          </w:tcPr>
          <w:p w:rsidR="0050260C" w:rsidRPr="00561EFA" w:rsidRDefault="0050260C" w:rsidP="00561EFA">
            <w:pPr>
              <w:rPr>
                <w:ins w:id="511" w:author="Jian" w:date="2012-10-12T20:50:00Z"/>
                <w:b/>
                <w:noProof/>
              </w:rPr>
            </w:pPr>
          </w:p>
        </w:tc>
      </w:tr>
      <w:tr w:rsidR="0050260C" w:rsidTr="00561EFA">
        <w:trPr>
          <w:cantSplit/>
          <w:jc w:val="center"/>
          <w:ins w:id="512" w:author="Jian" w:date="2012-10-12T20:50:00Z"/>
        </w:trPr>
        <w:tc>
          <w:tcPr>
            <w:tcW w:w="7920" w:type="dxa"/>
          </w:tcPr>
          <w:p w:rsidR="0050260C" w:rsidRPr="00561EFA" w:rsidRDefault="0050260C" w:rsidP="00561EFA">
            <w:pPr>
              <w:rPr>
                <w:ins w:id="513" w:author="Jian" w:date="2012-10-12T20:50:00Z"/>
                <w:noProof/>
              </w:rPr>
            </w:pPr>
            <w:ins w:id="514" w:author="Jian" w:date="2012-10-12T20:50:00Z">
              <w:r>
                <w:rPr>
                  <w:noProof/>
                </w:rPr>
                <w:tab/>
              </w:r>
              <w:r w:rsidRPr="00561EFA">
                <w:rPr>
                  <w:noProof/>
                </w:rPr>
                <w:t>long_term_ref_pics_present_flag</w:t>
              </w:r>
            </w:ins>
          </w:p>
        </w:tc>
        <w:tc>
          <w:tcPr>
            <w:tcW w:w="1152" w:type="dxa"/>
          </w:tcPr>
          <w:p w:rsidR="0050260C" w:rsidRPr="00561EFA" w:rsidRDefault="0050260C" w:rsidP="00561EFA">
            <w:pPr>
              <w:rPr>
                <w:ins w:id="515" w:author="Jian" w:date="2012-10-12T20:50:00Z"/>
                <w:b/>
                <w:noProof/>
              </w:rPr>
            </w:pPr>
            <w:ins w:id="516" w:author="Jian" w:date="2012-10-12T20:50:00Z">
              <w:r w:rsidRPr="00561EFA">
                <w:rPr>
                  <w:b/>
                  <w:noProof/>
                </w:rPr>
                <w:t>u(1)</w:t>
              </w:r>
            </w:ins>
          </w:p>
        </w:tc>
      </w:tr>
      <w:tr w:rsidR="0050260C" w:rsidTr="00561EFA">
        <w:trPr>
          <w:cantSplit/>
          <w:jc w:val="center"/>
          <w:ins w:id="517" w:author="Jian" w:date="2012-10-12T20:50:00Z"/>
        </w:trPr>
        <w:tc>
          <w:tcPr>
            <w:tcW w:w="7920" w:type="dxa"/>
          </w:tcPr>
          <w:p w:rsidR="0050260C" w:rsidRPr="00561EFA" w:rsidRDefault="0050260C" w:rsidP="00561EFA">
            <w:pPr>
              <w:rPr>
                <w:ins w:id="518" w:author="Jian" w:date="2012-10-12T20:50:00Z"/>
                <w:noProof/>
              </w:rPr>
            </w:pPr>
            <w:ins w:id="519" w:author="Jian" w:date="2012-10-12T20:50:00Z">
              <w:r>
                <w:rPr>
                  <w:noProof/>
                </w:rPr>
                <w:tab/>
                <w:t>if( long_term_ref_pics_present_flag ) {</w:t>
              </w:r>
            </w:ins>
          </w:p>
        </w:tc>
        <w:tc>
          <w:tcPr>
            <w:tcW w:w="1152" w:type="dxa"/>
          </w:tcPr>
          <w:p w:rsidR="0050260C" w:rsidRPr="00561EFA" w:rsidRDefault="0050260C" w:rsidP="00561EFA">
            <w:pPr>
              <w:rPr>
                <w:ins w:id="520" w:author="Jian" w:date="2012-10-12T20:50:00Z"/>
                <w:b/>
                <w:noProof/>
              </w:rPr>
            </w:pPr>
          </w:p>
        </w:tc>
      </w:tr>
      <w:tr w:rsidR="0050260C" w:rsidTr="00561EFA">
        <w:trPr>
          <w:cantSplit/>
          <w:jc w:val="center"/>
          <w:ins w:id="521" w:author="Jian" w:date="2012-10-12T20:50:00Z"/>
        </w:trPr>
        <w:tc>
          <w:tcPr>
            <w:tcW w:w="7920" w:type="dxa"/>
          </w:tcPr>
          <w:p w:rsidR="0050260C" w:rsidRPr="00561EFA" w:rsidRDefault="0050260C" w:rsidP="00561EFA">
            <w:pPr>
              <w:rPr>
                <w:ins w:id="522" w:author="Jian" w:date="2012-10-12T20:50:00Z"/>
                <w:noProof/>
              </w:rPr>
            </w:pPr>
            <w:ins w:id="523" w:author="Jian" w:date="2012-10-12T20:50:00Z">
              <w:r>
                <w:rPr>
                  <w:noProof/>
                </w:rPr>
                <w:tab/>
              </w:r>
              <w:r>
                <w:rPr>
                  <w:noProof/>
                </w:rPr>
                <w:tab/>
              </w:r>
              <w:r w:rsidRPr="00561EFA">
                <w:rPr>
                  <w:noProof/>
                </w:rPr>
                <w:t>num_long_term_ref_pics_sps</w:t>
              </w:r>
            </w:ins>
          </w:p>
        </w:tc>
        <w:tc>
          <w:tcPr>
            <w:tcW w:w="1152" w:type="dxa"/>
          </w:tcPr>
          <w:p w:rsidR="0050260C" w:rsidRPr="00561EFA" w:rsidRDefault="0050260C" w:rsidP="00561EFA">
            <w:pPr>
              <w:rPr>
                <w:ins w:id="524" w:author="Jian" w:date="2012-10-12T20:50:00Z"/>
                <w:b/>
                <w:noProof/>
              </w:rPr>
            </w:pPr>
            <w:ins w:id="525" w:author="Jian" w:date="2012-10-12T20:50:00Z">
              <w:r w:rsidRPr="00561EFA">
                <w:rPr>
                  <w:b/>
                  <w:noProof/>
                </w:rPr>
                <w:t>ue(v)</w:t>
              </w:r>
            </w:ins>
          </w:p>
        </w:tc>
      </w:tr>
      <w:tr w:rsidR="0050260C" w:rsidTr="00561EFA">
        <w:trPr>
          <w:cantSplit/>
          <w:jc w:val="center"/>
          <w:ins w:id="526" w:author="Jian" w:date="2012-10-12T20:50:00Z"/>
        </w:trPr>
        <w:tc>
          <w:tcPr>
            <w:tcW w:w="7920" w:type="dxa"/>
          </w:tcPr>
          <w:p w:rsidR="0050260C" w:rsidRPr="00561EFA" w:rsidRDefault="0050260C" w:rsidP="00561EFA">
            <w:pPr>
              <w:rPr>
                <w:ins w:id="527" w:author="Jian" w:date="2012-10-12T20:50:00Z"/>
                <w:noProof/>
              </w:rPr>
            </w:pPr>
            <w:ins w:id="528" w:author="Jian" w:date="2012-10-12T20:50:00Z">
              <w:r>
                <w:rPr>
                  <w:noProof/>
                </w:rPr>
                <w:tab/>
              </w:r>
              <w:r>
                <w:rPr>
                  <w:noProof/>
                </w:rPr>
                <w:tab/>
                <w:t>for( i = 0; i &lt; num_long_term_ref_pics_sps; i++ ) {</w:t>
              </w:r>
            </w:ins>
          </w:p>
        </w:tc>
        <w:tc>
          <w:tcPr>
            <w:tcW w:w="1152" w:type="dxa"/>
          </w:tcPr>
          <w:p w:rsidR="0050260C" w:rsidRPr="00561EFA" w:rsidRDefault="0050260C" w:rsidP="00561EFA">
            <w:pPr>
              <w:rPr>
                <w:ins w:id="529" w:author="Jian" w:date="2012-10-12T20:50:00Z"/>
                <w:b/>
                <w:noProof/>
              </w:rPr>
            </w:pPr>
          </w:p>
        </w:tc>
      </w:tr>
      <w:tr w:rsidR="0050260C" w:rsidTr="00561EFA">
        <w:trPr>
          <w:cantSplit/>
          <w:jc w:val="center"/>
          <w:ins w:id="530" w:author="Jian" w:date="2012-10-12T20:50:00Z"/>
        </w:trPr>
        <w:tc>
          <w:tcPr>
            <w:tcW w:w="7920" w:type="dxa"/>
          </w:tcPr>
          <w:p w:rsidR="0050260C" w:rsidRPr="00561EFA" w:rsidRDefault="0050260C" w:rsidP="00561EFA">
            <w:pPr>
              <w:rPr>
                <w:ins w:id="531" w:author="Jian" w:date="2012-10-12T20:50:00Z"/>
                <w:noProof/>
              </w:rPr>
            </w:pPr>
            <w:ins w:id="532" w:author="Jian" w:date="2012-10-12T20:50:00Z">
              <w:r>
                <w:rPr>
                  <w:noProof/>
                </w:rPr>
                <w:tab/>
              </w:r>
              <w:r>
                <w:rPr>
                  <w:noProof/>
                </w:rPr>
                <w:tab/>
              </w:r>
              <w:r>
                <w:rPr>
                  <w:noProof/>
                </w:rPr>
                <w:tab/>
              </w:r>
              <w:r w:rsidRPr="00561EFA">
                <w:rPr>
                  <w:noProof/>
                </w:rPr>
                <w:t>lt_ref_pic_poc_lsb_sps</w:t>
              </w:r>
              <w:r>
                <w:rPr>
                  <w:noProof/>
                </w:rPr>
                <w:t>[ i ]</w:t>
              </w:r>
            </w:ins>
          </w:p>
        </w:tc>
        <w:tc>
          <w:tcPr>
            <w:tcW w:w="1152" w:type="dxa"/>
          </w:tcPr>
          <w:p w:rsidR="0050260C" w:rsidRPr="00561EFA" w:rsidRDefault="0050260C" w:rsidP="00561EFA">
            <w:pPr>
              <w:rPr>
                <w:ins w:id="533" w:author="Jian" w:date="2012-10-12T20:50:00Z"/>
                <w:b/>
                <w:noProof/>
              </w:rPr>
            </w:pPr>
            <w:ins w:id="534" w:author="Jian" w:date="2012-10-12T20:50:00Z">
              <w:r w:rsidRPr="00561EFA">
                <w:rPr>
                  <w:b/>
                  <w:noProof/>
                </w:rPr>
                <w:t>u(v)</w:t>
              </w:r>
            </w:ins>
          </w:p>
        </w:tc>
      </w:tr>
      <w:tr w:rsidR="0050260C" w:rsidTr="00561EFA">
        <w:trPr>
          <w:cantSplit/>
          <w:jc w:val="center"/>
          <w:ins w:id="535" w:author="Jian" w:date="2012-10-12T20:50:00Z"/>
        </w:trPr>
        <w:tc>
          <w:tcPr>
            <w:tcW w:w="7920" w:type="dxa"/>
          </w:tcPr>
          <w:p w:rsidR="0050260C" w:rsidRPr="00561EFA" w:rsidRDefault="0050260C" w:rsidP="00561EFA">
            <w:pPr>
              <w:rPr>
                <w:ins w:id="536" w:author="Jian" w:date="2012-10-12T20:50:00Z"/>
                <w:noProof/>
              </w:rPr>
            </w:pPr>
            <w:ins w:id="537" w:author="Jian" w:date="2012-10-12T20:50:00Z">
              <w:r>
                <w:rPr>
                  <w:noProof/>
                </w:rPr>
                <w:tab/>
              </w:r>
              <w:r>
                <w:rPr>
                  <w:noProof/>
                </w:rPr>
                <w:tab/>
              </w:r>
              <w:r>
                <w:rPr>
                  <w:noProof/>
                </w:rPr>
                <w:tab/>
              </w:r>
              <w:r w:rsidRPr="00561EFA">
                <w:rPr>
                  <w:noProof/>
                </w:rPr>
                <w:t>used_by_curr_pic_lt_sps_flag</w:t>
              </w:r>
              <w:r>
                <w:rPr>
                  <w:noProof/>
                </w:rPr>
                <w:t>[ i ]</w:t>
              </w:r>
            </w:ins>
          </w:p>
        </w:tc>
        <w:tc>
          <w:tcPr>
            <w:tcW w:w="1152" w:type="dxa"/>
          </w:tcPr>
          <w:p w:rsidR="0050260C" w:rsidRPr="00561EFA" w:rsidRDefault="0050260C" w:rsidP="00561EFA">
            <w:pPr>
              <w:rPr>
                <w:ins w:id="538" w:author="Jian" w:date="2012-10-12T20:50:00Z"/>
                <w:b/>
                <w:noProof/>
              </w:rPr>
            </w:pPr>
            <w:ins w:id="539" w:author="Jian" w:date="2012-10-12T20:50:00Z">
              <w:r w:rsidRPr="00561EFA">
                <w:rPr>
                  <w:b/>
                  <w:noProof/>
                </w:rPr>
                <w:t>u(1)</w:t>
              </w:r>
            </w:ins>
          </w:p>
        </w:tc>
      </w:tr>
      <w:tr w:rsidR="0050260C" w:rsidTr="00561EFA">
        <w:trPr>
          <w:cantSplit/>
          <w:jc w:val="center"/>
          <w:ins w:id="540" w:author="Jian" w:date="2012-10-12T20:50:00Z"/>
        </w:trPr>
        <w:tc>
          <w:tcPr>
            <w:tcW w:w="7920" w:type="dxa"/>
          </w:tcPr>
          <w:p w:rsidR="0050260C" w:rsidRPr="00561EFA" w:rsidRDefault="0050260C" w:rsidP="00561EFA">
            <w:pPr>
              <w:rPr>
                <w:ins w:id="541" w:author="Jian" w:date="2012-10-12T20:50:00Z"/>
                <w:noProof/>
              </w:rPr>
            </w:pPr>
            <w:ins w:id="542" w:author="Jian" w:date="2012-10-12T20:50:00Z">
              <w:r>
                <w:rPr>
                  <w:noProof/>
                </w:rPr>
                <w:tab/>
              </w:r>
              <w:r>
                <w:rPr>
                  <w:noProof/>
                </w:rPr>
                <w:tab/>
                <w:t>}</w:t>
              </w:r>
            </w:ins>
          </w:p>
        </w:tc>
        <w:tc>
          <w:tcPr>
            <w:tcW w:w="1152" w:type="dxa"/>
          </w:tcPr>
          <w:p w:rsidR="0050260C" w:rsidRPr="00561EFA" w:rsidRDefault="0050260C" w:rsidP="00561EFA">
            <w:pPr>
              <w:rPr>
                <w:ins w:id="543" w:author="Jian" w:date="2012-10-12T20:50:00Z"/>
                <w:b/>
                <w:noProof/>
              </w:rPr>
            </w:pPr>
          </w:p>
        </w:tc>
      </w:tr>
      <w:tr w:rsidR="0050260C" w:rsidTr="00561EFA">
        <w:trPr>
          <w:cantSplit/>
          <w:jc w:val="center"/>
          <w:ins w:id="544" w:author="Jian" w:date="2012-10-12T20:50:00Z"/>
        </w:trPr>
        <w:tc>
          <w:tcPr>
            <w:tcW w:w="7920" w:type="dxa"/>
          </w:tcPr>
          <w:p w:rsidR="0050260C" w:rsidRPr="00561EFA" w:rsidRDefault="0050260C" w:rsidP="00561EFA">
            <w:pPr>
              <w:rPr>
                <w:ins w:id="545" w:author="Jian" w:date="2012-10-12T20:50:00Z"/>
                <w:noProof/>
              </w:rPr>
            </w:pPr>
            <w:ins w:id="546" w:author="Jian" w:date="2012-10-12T20:50:00Z">
              <w:r>
                <w:rPr>
                  <w:noProof/>
                </w:rPr>
                <w:tab/>
                <w:t>}</w:t>
              </w:r>
            </w:ins>
          </w:p>
        </w:tc>
        <w:tc>
          <w:tcPr>
            <w:tcW w:w="1152" w:type="dxa"/>
          </w:tcPr>
          <w:p w:rsidR="0050260C" w:rsidRPr="00561EFA" w:rsidRDefault="0050260C" w:rsidP="00561EFA">
            <w:pPr>
              <w:rPr>
                <w:ins w:id="547" w:author="Jian" w:date="2012-10-12T20:50:00Z"/>
                <w:b/>
                <w:noProof/>
              </w:rPr>
            </w:pPr>
          </w:p>
        </w:tc>
      </w:tr>
      <w:tr w:rsidR="0050260C" w:rsidTr="00561EFA">
        <w:trPr>
          <w:cantSplit/>
          <w:jc w:val="center"/>
          <w:ins w:id="548" w:author="Jian" w:date="2012-10-12T20:50:00Z"/>
        </w:trPr>
        <w:tc>
          <w:tcPr>
            <w:tcW w:w="7920" w:type="dxa"/>
          </w:tcPr>
          <w:p w:rsidR="0050260C" w:rsidRPr="00561EFA" w:rsidRDefault="0050260C" w:rsidP="00561EFA">
            <w:pPr>
              <w:rPr>
                <w:ins w:id="549" w:author="Jian" w:date="2012-10-12T20:50:00Z"/>
                <w:noProof/>
              </w:rPr>
            </w:pPr>
            <w:ins w:id="550" w:author="Jian" w:date="2012-10-12T20:50:00Z">
              <w:r w:rsidRPr="00561EFA">
                <w:rPr>
                  <w:noProof/>
                </w:rPr>
                <w:tab/>
                <w:t>sps_temporal_mvp_enable_flag</w:t>
              </w:r>
            </w:ins>
          </w:p>
        </w:tc>
        <w:tc>
          <w:tcPr>
            <w:tcW w:w="1152" w:type="dxa"/>
          </w:tcPr>
          <w:p w:rsidR="0050260C" w:rsidRPr="00561EFA" w:rsidRDefault="0050260C" w:rsidP="00561EFA">
            <w:pPr>
              <w:rPr>
                <w:ins w:id="551" w:author="Jian" w:date="2012-10-12T20:50:00Z"/>
                <w:b/>
                <w:noProof/>
              </w:rPr>
            </w:pPr>
            <w:ins w:id="552" w:author="Jian" w:date="2012-10-12T20:50:00Z">
              <w:r w:rsidRPr="00561EFA">
                <w:rPr>
                  <w:b/>
                  <w:noProof/>
                </w:rPr>
                <w:t>u(1)</w:t>
              </w:r>
            </w:ins>
          </w:p>
        </w:tc>
      </w:tr>
      <w:tr w:rsidR="0050260C" w:rsidTr="00561EFA">
        <w:trPr>
          <w:cantSplit/>
          <w:jc w:val="center"/>
          <w:ins w:id="553" w:author="Jian" w:date="2012-10-12T20:50:00Z"/>
        </w:trPr>
        <w:tc>
          <w:tcPr>
            <w:tcW w:w="7920" w:type="dxa"/>
          </w:tcPr>
          <w:p w:rsidR="0050260C" w:rsidRPr="00561EFA" w:rsidRDefault="0050260C" w:rsidP="00561EFA">
            <w:pPr>
              <w:rPr>
                <w:ins w:id="554" w:author="Jian" w:date="2012-10-12T20:50:00Z"/>
                <w:noProof/>
              </w:rPr>
            </w:pPr>
            <w:ins w:id="555" w:author="Jian" w:date="2012-10-12T20:50:00Z">
              <w:r>
                <w:rPr>
                  <w:noProof/>
                </w:rPr>
                <w:tab/>
              </w:r>
              <w:r w:rsidRPr="00561EFA">
                <w:rPr>
                  <w:noProof/>
                </w:rPr>
                <w:t>vui_parameters_present_flag</w:t>
              </w:r>
            </w:ins>
          </w:p>
        </w:tc>
        <w:tc>
          <w:tcPr>
            <w:tcW w:w="1152" w:type="dxa"/>
          </w:tcPr>
          <w:p w:rsidR="0050260C" w:rsidRPr="00561EFA" w:rsidRDefault="0050260C" w:rsidP="00561EFA">
            <w:pPr>
              <w:rPr>
                <w:ins w:id="556" w:author="Jian" w:date="2012-10-12T20:50:00Z"/>
                <w:b/>
                <w:noProof/>
              </w:rPr>
            </w:pPr>
            <w:ins w:id="557" w:author="Jian" w:date="2012-10-12T20:50:00Z">
              <w:r w:rsidRPr="00561EFA">
                <w:rPr>
                  <w:b/>
                  <w:noProof/>
                </w:rPr>
                <w:t>u(1)</w:t>
              </w:r>
            </w:ins>
          </w:p>
        </w:tc>
      </w:tr>
      <w:tr w:rsidR="0050260C" w:rsidTr="00561EFA">
        <w:trPr>
          <w:cantSplit/>
          <w:jc w:val="center"/>
          <w:ins w:id="558" w:author="Jian" w:date="2012-10-12T20:50:00Z"/>
        </w:trPr>
        <w:tc>
          <w:tcPr>
            <w:tcW w:w="7920" w:type="dxa"/>
          </w:tcPr>
          <w:p w:rsidR="0050260C" w:rsidRPr="00561EFA" w:rsidRDefault="0050260C" w:rsidP="00561EFA">
            <w:pPr>
              <w:rPr>
                <w:ins w:id="559" w:author="Jian" w:date="2012-10-12T20:50:00Z"/>
                <w:noProof/>
              </w:rPr>
            </w:pPr>
            <w:ins w:id="560" w:author="Jian" w:date="2012-10-12T20:50:00Z">
              <w:r>
                <w:rPr>
                  <w:noProof/>
                </w:rPr>
                <w:tab/>
                <w:t>if( vui_parameters_present_flag )</w:t>
              </w:r>
            </w:ins>
          </w:p>
        </w:tc>
        <w:tc>
          <w:tcPr>
            <w:tcW w:w="1152" w:type="dxa"/>
          </w:tcPr>
          <w:p w:rsidR="0050260C" w:rsidRPr="00561EFA" w:rsidRDefault="0050260C" w:rsidP="00561EFA">
            <w:pPr>
              <w:rPr>
                <w:ins w:id="561" w:author="Jian" w:date="2012-10-12T20:50:00Z"/>
                <w:b/>
                <w:noProof/>
              </w:rPr>
            </w:pPr>
          </w:p>
        </w:tc>
      </w:tr>
      <w:tr w:rsidR="0050260C" w:rsidTr="00561EFA">
        <w:trPr>
          <w:cantSplit/>
          <w:jc w:val="center"/>
          <w:ins w:id="562" w:author="Jian" w:date="2012-10-12T20:50:00Z"/>
        </w:trPr>
        <w:tc>
          <w:tcPr>
            <w:tcW w:w="7920" w:type="dxa"/>
          </w:tcPr>
          <w:p w:rsidR="0050260C" w:rsidRPr="00561EFA" w:rsidRDefault="0050260C" w:rsidP="00561EFA">
            <w:pPr>
              <w:rPr>
                <w:ins w:id="563" w:author="Jian" w:date="2012-10-12T20:50:00Z"/>
                <w:noProof/>
              </w:rPr>
            </w:pPr>
            <w:ins w:id="564" w:author="Jian" w:date="2012-10-12T20:50:00Z">
              <w:r>
                <w:rPr>
                  <w:noProof/>
                </w:rPr>
                <w:tab/>
              </w:r>
              <w:r>
                <w:rPr>
                  <w:noProof/>
                </w:rPr>
                <w:tab/>
                <w:t>vui_parameters( )</w:t>
              </w:r>
            </w:ins>
          </w:p>
        </w:tc>
        <w:tc>
          <w:tcPr>
            <w:tcW w:w="1152" w:type="dxa"/>
          </w:tcPr>
          <w:p w:rsidR="0050260C" w:rsidRPr="00561EFA" w:rsidRDefault="0050260C" w:rsidP="00561EFA">
            <w:pPr>
              <w:rPr>
                <w:ins w:id="565" w:author="Jian" w:date="2012-10-12T20:50:00Z"/>
                <w:b/>
                <w:noProof/>
              </w:rPr>
            </w:pPr>
          </w:p>
        </w:tc>
      </w:tr>
      <w:tr w:rsidR="0050260C" w:rsidTr="00561EFA">
        <w:trPr>
          <w:cantSplit/>
          <w:jc w:val="center"/>
          <w:ins w:id="566" w:author="Jian" w:date="2012-10-12T20:50:00Z"/>
        </w:trPr>
        <w:tc>
          <w:tcPr>
            <w:tcW w:w="7920" w:type="dxa"/>
          </w:tcPr>
          <w:p w:rsidR="0050260C" w:rsidRPr="00561EFA" w:rsidRDefault="0050260C" w:rsidP="00561EFA">
            <w:pPr>
              <w:rPr>
                <w:ins w:id="567" w:author="Jian" w:date="2012-10-12T20:50:00Z"/>
                <w:noProof/>
              </w:rPr>
            </w:pPr>
            <w:ins w:id="568" w:author="Jian" w:date="2012-10-12T20:50:00Z">
              <w:r w:rsidRPr="00561EFA">
                <w:rPr>
                  <w:noProof/>
                </w:rPr>
                <w:tab/>
                <w:t>sps_extension_flag</w:t>
              </w:r>
            </w:ins>
          </w:p>
        </w:tc>
        <w:tc>
          <w:tcPr>
            <w:tcW w:w="1152" w:type="dxa"/>
          </w:tcPr>
          <w:p w:rsidR="0050260C" w:rsidRPr="00561EFA" w:rsidRDefault="0050260C" w:rsidP="00561EFA">
            <w:pPr>
              <w:rPr>
                <w:ins w:id="569" w:author="Jian" w:date="2012-10-12T20:50:00Z"/>
                <w:b/>
                <w:noProof/>
              </w:rPr>
            </w:pPr>
            <w:ins w:id="570" w:author="Jian" w:date="2012-10-12T20:50:00Z">
              <w:r w:rsidRPr="00561EFA">
                <w:rPr>
                  <w:b/>
                  <w:noProof/>
                </w:rPr>
                <w:t>u(1)</w:t>
              </w:r>
            </w:ins>
          </w:p>
        </w:tc>
      </w:tr>
      <w:tr w:rsidR="0050260C" w:rsidTr="00561EFA">
        <w:trPr>
          <w:cantSplit/>
          <w:jc w:val="center"/>
          <w:ins w:id="571" w:author="Jian" w:date="2012-10-12T20:50:00Z"/>
        </w:trPr>
        <w:tc>
          <w:tcPr>
            <w:tcW w:w="7920" w:type="dxa"/>
          </w:tcPr>
          <w:p w:rsidR="0050260C" w:rsidRPr="00561EFA" w:rsidRDefault="0050260C" w:rsidP="00561EFA">
            <w:pPr>
              <w:rPr>
                <w:ins w:id="572" w:author="Jian" w:date="2012-10-12T20:50:00Z"/>
                <w:noProof/>
              </w:rPr>
            </w:pPr>
            <w:ins w:id="573" w:author="Jian" w:date="2012-10-12T20:50:00Z">
              <w:r w:rsidRPr="00561EFA">
                <w:rPr>
                  <w:noProof/>
                </w:rPr>
                <w:tab/>
                <w:t>if( sps_extension_flag )</w:t>
              </w:r>
            </w:ins>
          </w:p>
        </w:tc>
        <w:tc>
          <w:tcPr>
            <w:tcW w:w="1152" w:type="dxa"/>
          </w:tcPr>
          <w:p w:rsidR="0050260C" w:rsidRPr="00561EFA" w:rsidRDefault="0050260C" w:rsidP="00561EFA">
            <w:pPr>
              <w:rPr>
                <w:ins w:id="574" w:author="Jian" w:date="2012-10-12T20:50:00Z"/>
                <w:b/>
                <w:noProof/>
              </w:rPr>
            </w:pPr>
          </w:p>
        </w:tc>
      </w:tr>
      <w:tr w:rsidR="0050260C" w:rsidTr="00561EFA">
        <w:trPr>
          <w:cantSplit/>
          <w:jc w:val="center"/>
          <w:ins w:id="575" w:author="Jian" w:date="2012-10-12T20:50:00Z"/>
        </w:trPr>
        <w:tc>
          <w:tcPr>
            <w:tcW w:w="7920" w:type="dxa"/>
          </w:tcPr>
          <w:p w:rsidR="0050260C" w:rsidRPr="00561EFA" w:rsidRDefault="0050260C" w:rsidP="00561EFA">
            <w:pPr>
              <w:rPr>
                <w:ins w:id="576" w:author="Jian" w:date="2012-10-12T20:50:00Z"/>
                <w:noProof/>
              </w:rPr>
            </w:pPr>
            <w:ins w:id="577" w:author="Jian" w:date="2012-10-12T20:50:00Z">
              <w:r w:rsidRPr="00561EFA">
                <w:rPr>
                  <w:noProof/>
                </w:rPr>
                <w:tab/>
              </w:r>
              <w:r w:rsidRPr="00561EFA">
                <w:rPr>
                  <w:noProof/>
                </w:rPr>
                <w:tab/>
              </w:r>
              <w:r>
                <w:rPr>
                  <w:noProof/>
                </w:rPr>
                <w:t>while( more_rbsp_data( ) )</w:t>
              </w:r>
            </w:ins>
          </w:p>
        </w:tc>
        <w:tc>
          <w:tcPr>
            <w:tcW w:w="1152" w:type="dxa"/>
          </w:tcPr>
          <w:p w:rsidR="0050260C" w:rsidRPr="00561EFA" w:rsidRDefault="0050260C" w:rsidP="00561EFA">
            <w:pPr>
              <w:rPr>
                <w:ins w:id="578" w:author="Jian" w:date="2012-10-12T20:50:00Z"/>
                <w:b/>
                <w:noProof/>
              </w:rPr>
            </w:pPr>
          </w:p>
        </w:tc>
      </w:tr>
      <w:tr w:rsidR="0050260C" w:rsidTr="00561EFA">
        <w:trPr>
          <w:cantSplit/>
          <w:jc w:val="center"/>
          <w:ins w:id="579" w:author="Jian" w:date="2012-10-12T20:50:00Z"/>
        </w:trPr>
        <w:tc>
          <w:tcPr>
            <w:tcW w:w="7920" w:type="dxa"/>
          </w:tcPr>
          <w:p w:rsidR="0050260C" w:rsidRPr="00561EFA" w:rsidRDefault="0050260C" w:rsidP="00561EFA">
            <w:pPr>
              <w:rPr>
                <w:ins w:id="580" w:author="Jian" w:date="2012-10-12T20:50:00Z"/>
                <w:noProof/>
              </w:rPr>
            </w:pPr>
            <w:ins w:id="581" w:author="Jian" w:date="2012-10-12T20:50:00Z">
              <w:r w:rsidRPr="00561EFA">
                <w:rPr>
                  <w:noProof/>
                </w:rPr>
                <w:tab/>
              </w:r>
              <w:r w:rsidRPr="00561EFA">
                <w:rPr>
                  <w:noProof/>
                </w:rPr>
                <w:tab/>
              </w:r>
              <w:r w:rsidRPr="00561EFA">
                <w:rPr>
                  <w:noProof/>
                </w:rPr>
                <w:tab/>
                <w:t>sps_extension_data_flag</w:t>
              </w:r>
            </w:ins>
          </w:p>
        </w:tc>
        <w:tc>
          <w:tcPr>
            <w:tcW w:w="1152" w:type="dxa"/>
          </w:tcPr>
          <w:p w:rsidR="0050260C" w:rsidRPr="00561EFA" w:rsidRDefault="0050260C" w:rsidP="00561EFA">
            <w:pPr>
              <w:rPr>
                <w:ins w:id="582" w:author="Jian" w:date="2012-10-12T20:50:00Z"/>
                <w:b/>
                <w:noProof/>
              </w:rPr>
            </w:pPr>
            <w:ins w:id="583" w:author="Jian" w:date="2012-10-12T20:50:00Z">
              <w:r w:rsidRPr="00561EFA">
                <w:rPr>
                  <w:b/>
                  <w:noProof/>
                </w:rPr>
                <w:t>u(1)</w:t>
              </w:r>
            </w:ins>
          </w:p>
        </w:tc>
      </w:tr>
      <w:tr w:rsidR="0050260C" w:rsidTr="00561EFA">
        <w:trPr>
          <w:cantSplit/>
          <w:jc w:val="center"/>
          <w:ins w:id="584" w:author="Jian" w:date="2012-10-12T20:50:00Z"/>
        </w:trPr>
        <w:tc>
          <w:tcPr>
            <w:tcW w:w="7920" w:type="dxa"/>
          </w:tcPr>
          <w:p w:rsidR="0050260C" w:rsidRPr="00561EFA" w:rsidRDefault="0050260C" w:rsidP="00561EFA">
            <w:pPr>
              <w:rPr>
                <w:ins w:id="585" w:author="Jian" w:date="2012-10-12T20:50:00Z"/>
                <w:noProof/>
              </w:rPr>
            </w:pPr>
            <w:ins w:id="586" w:author="Jian" w:date="2012-10-12T20:50:00Z">
              <w:r w:rsidRPr="00561EFA">
                <w:rPr>
                  <w:noProof/>
                </w:rPr>
                <w:tab/>
                <w:t>rbsp_trailing_bits( )</w:t>
              </w:r>
            </w:ins>
          </w:p>
        </w:tc>
        <w:tc>
          <w:tcPr>
            <w:tcW w:w="1152" w:type="dxa"/>
          </w:tcPr>
          <w:p w:rsidR="0050260C" w:rsidRPr="00561EFA" w:rsidRDefault="0050260C" w:rsidP="00561EFA">
            <w:pPr>
              <w:rPr>
                <w:ins w:id="587" w:author="Jian" w:date="2012-10-12T20:50:00Z"/>
                <w:b/>
                <w:noProof/>
              </w:rPr>
            </w:pPr>
          </w:p>
        </w:tc>
      </w:tr>
      <w:tr w:rsidR="0050260C" w:rsidTr="00561EFA">
        <w:trPr>
          <w:cantSplit/>
          <w:jc w:val="center"/>
          <w:ins w:id="588" w:author="Jian" w:date="2012-10-12T20:50:00Z"/>
        </w:trPr>
        <w:tc>
          <w:tcPr>
            <w:tcW w:w="7920" w:type="dxa"/>
          </w:tcPr>
          <w:p w:rsidR="0050260C" w:rsidRPr="00561EFA" w:rsidRDefault="0050260C" w:rsidP="00561EFA">
            <w:pPr>
              <w:rPr>
                <w:ins w:id="589" w:author="Jian" w:date="2012-10-12T20:50:00Z"/>
                <w:noProof/>
              </w:rPr>
            </w:pPr>
            <w:ins w:id="590" w:author="Jian" w:date="2012-10-12T20:50:00Z">
              <w:r>
                <w:rPr>
                  <w:noProof/>
                </w:rPr>
                <w:t>}</w:t>
              </w:r>
            </w:ins>
          </w:p>
        </w:tc>
        <w:tc>
          <w:tcPr>
            <w:tcW w:w="1152" w:type="dxa"/>
          </w:tcPr>
          <w:p w:rsidR="0050260C" w:rsidRPr="00561EFA" w:rsidRDefault="0050260C" w:rsidP="00561EFA">
            <w:pPr>
              <w:rPr>
                <w:ins w:id="591" w:author="Jian" w:date="2012-10-12T20:50:00Z"/>
                <w:b/>
                <w:noProof/>
              </w:rPr>
            </w:pPr>
          </w:p>
        </w:tc>
      </w:tr>
      <w:tr w:rsidR="0050260C" w:rsidRPr="0038086E" w:rsidDel="00561EFA" w:rsidTr="003D317A">
        <w:trPr>
          <w:cantSplit/>
          <w:jc w:val="center"/>
          <w:del w:id="592" w:author="Jian" w:date="2012-10-12T20:50:00Z"/>
        </w:trPr>
        <w:tc>
          <w:tcPr>
            <w:tcW w:w="7920" w:type="dxa"/>
          </w:tcPr>
          <w:p w:rsidR="0050260C" w:rsidRPr="0056241E" w:rsidDel="00561EFA" w:rsidRDefault="0050260C" w:rsidP="00C46318">
            <w:pPr>
              <w:rPr>
                <w:del w:id="593" w:author="Jian" w:date="2012-10-12T20:50:00Z"/>
                <w:noProof/>
              </w:rPr>
            </w:pPr>
            <w:del w:id="594" w:author="Jian" w:date="2012-10-12T20:50:00Z">
              <w:r w:rsidRPr="0056241E" w:rsidDel="00561EFA">
                <w:rPr>
                  <w:noProof/>
                </w:rPr>
                <w:delText>seq_parameter_set_rbsp( ) {</w:delText>
              </w:r>
            </w:del>
          </w:p>
        </w:tc>
        <w:tc>
          <w:tcPr>
            <w:tcW w:w="1152" w:type="dxa"/>
          </w:tcPr>
          <w:p w:rsidR="0050260C" w:rsidRPr="0056241E" w:rsidDel="00561EFA" w:rsidRDefault="0050260C" w:rsidP="00C46318">
            <w:pPr>
              <w:rPr>
                <w:del w:id="595" w:author="Jian" w:date="2012-10-12T20:50:00Z"/>
                <w:b/>
                <w:noProof/>
                <w:lang w:eastAsia="ko-KR"/>
              </w:rPr>
            </w:pPr>
            <w:del w:id="596" w:author="Jian" w:date="2012-10-12T20:50:00Z">
              <w:r w:rsidRPr="0056241E" w:rsidDel="00561EFA">
                <w:rPr>
                  <w:b/>
                  <w:noProof/>
                </w:rPr>
                <w:delText>Descriptor</w:delText>
              </w:r>
            </w:del>
          </w:p>
        </w:tc>
      </w:tr>
      <w:tr w:rsidR="0050260C" w:rsidRPr="0038086E" w:rsidDel="00561EFA" w:rsidTr="003D317A">
        <w:trPr>
          <w:cantSplit/>
          <w:jc w:val="center"/>
          <w:del w:id="597" w:author="Jian" w:date="2012-10-12T20:50:00Z"/>
        </w:trPr>
        <w:tc>
          <w:tcPr>
            <w:tcW w:w="7920" w:type="dxa"/>
          </w:tcPr>
          <w:p w:rsidR="0050260C" w:rsidRPr="008B5BE4" w:rsidDel="00561EFA" w:rsidRDefault="0050260C" w:rsidP="00C46318">
            <w:pPr>
              <w:rPr>
                <w:del w:id="598" w:author="Jian" w:date="2012-10-12T20:50:00Z"/>
                <w:b/>
                <w:bCs/>
                <w:noProof/>
                <w:color w:val="FF0000"/>
                <w:lang w:eastAsia="ko-KR"/>
              </w:rPr>
            </w:pPr>
            <w:del w:id="599" w:author="Jian" w:date="2012-10-12T20:50:00Z">
              <w:r w:rsidDel="00561EFA">
                <w:rPr>
                  <w:b/>
                  <w:bCs/>
                  <w:noProof/>
                  <w:color w:val="FF0000"/>
                  <w:lang w:eastAsia="ko-KR"/>
                </w:rPr>
                <w:delText>…..</w:delText>
              </w:r>
            </w:del>
          </w:p>
        </w:tc>
        <w:tc>
          <w:tcPr>
            <w:tcW w:w="1152" w:type="dxa"/>
          </w:tcPr>
          <w:p w:rsidR="0050260C" w:rsidRPr="0056241E" w:rsidDel="00561EFA" w:rsidRDefault="0050260C" w:rsidP="00C46318">
            <w:pPr>
              <w:rPr>
                <w:del w:id="600" w:author="Jian" w:date="2012-10-12T20:50:00Z"/>
                <w:noProof/>
                <w:lang w:eastAsia="ko-KR"/>
              </w:rPr>
            </w:pPr>
          </w:p>
        </w:tc>
      </w:tr>
      <w:tr w:rsidR="0050260C" w:rsidRPr="0038086E" w:rsidDel="00561EFA" w:rsidTr="003D317A">
        <w:trPr>
          <w:cantSplit/>
          <w:jc w:val="center"/>
          <w:del w:id="601" w:author="Jian" w:date="2012-10-12T20:50:00Z"/>
        </w:trPr>
        <w:tc>
          <w:tcPr>
            <w:tcW w:w="7920" w:type="dxa"/>
          </w:tcPr>
          <w:p w:rsidR="0050260C" w:rsidRPr="00C46318" w:rsidDel="00561EFA" w:rsidRDefault="0050260C" w:rsidP="00C46318">
            <w:pPr>
              <w:rPr>
                <w:del w:id="602" w:author="Jian" w:date="2012-10-12T20:50:00Z"/>
                <w:b/>
                <w:bCs/>
                <w:noProof/>
                <w:color w:val="FF0000"/>
                <w:highlight w:val="yellow"/>
                <w:lang w:eastAsia="ko-KR"/>
              </w:rPr>
            </w:pPr>
            <w:del w:id="603" w:author="Jian" w:date="2012-10-12T20:50:00Z">
              <w:r w:rsidRPr="00C46318" w:rsidDel="00561EFA">
                <w:rPr>
                  <w:bCs/>
                  <w:noProof/>
                  <w:highlight w:val="yellow"/>
                  <w:lang w:eastAsia="ko-KR"/>
                </w:rPr>
                <w:tab/>
              </w:r>
              <w:r w:rsidRPr="00C46318" w:rsidDel="00561EFA">
                <w:rPr>
                  <w:b/>
                  <w:bCs/>
                  <w:noProof/>
                  <w:color w:val="FF0000"/>
                  <w:highlight w:val="yellow"/>
                  <w:lang w:eastAsia="ko-KR"/>
                </w:rPr>
                <w:delText>pcm_enabled_flag</w:delText>
              </w:r>
            </w:del>
          </w:p>
        </w:tc>
        <w:tc>
          <w:tcPr>
            <w:tcW w:w="1152" w:type="dxa"/>
          </w:tcPr>
          <w:p w:rsidR="0050260C" w:rsidRPr="0056241E" w:rsidDel="00561EFA" w:rsidRDefault="0050260C" w:rsidP="00C46318">
            <w:pPr>
              <w:rPr>
                <w:del w:id="604" w:author="Jian" w:date="2012-10-12T20:50:00Z"/>
                <w:noProof/>
                <w:lang w:eastAsia="ko-KR"/>
              </w:rPr>
            </w:pPr>
            <w:del w:id="605" w:author="Jian" w:date="2012-10-12T20:50:00Z">
              <w:r w:rsidRPr="0056241E" w:rsidDel="00561EFA">
                <w:rPr>
                  <w:noProof/>
                  <w:lang w:eastAsia="ko-KR"/>
                </w:rPr>
                <w:delText>u(1)</w:delText>
              </w:r>
            </w:del>
          </w:p>
        </w:tc>
      </w:tr>
      <w:tr w:rsidR="0050260C" w:rsidRPr="0038086E" w:rsidDel="00561EFA" w:rsidTr="003D317A">
        <w:trPr>
          <w:cantSplit/>
          <w:jc w:val="center"/>
          <w:del w:id="606" w:author="Jian" w:date="2012-10-12T20:50:00Z"/>
        </w:trPr>
        <w:tc>
          <w:tcPr>
            <w:tcW w:w="7920" w:type="dxa"/>
          </w:tcPr>
          <w:p w:rsidR="0050260C" w:rsidRPr="00C46318" w:rsidDel="00561EFA" w:rsidRDefault="0050260C" w:rsidP="00C46318">
            <w:pPr>
              <w:rPr>
                <w:del w:id="607" w:author="Jian" w:date="2012-10-12T20:50:00Z"/>
                <w:bCs/>
                <w:noProof/>
                <w:color w:val="FF0000"/>
                <w:highlight w:val="yellow"/>
                <w:lang w:eastAsia="ko-KR"/>
              </w:rPr>
            </w:pPr>
            <w:del w:id="608" w:author="Jian" w:date="2012-10-12T20:50:00Z">
              <w:r w:rsidRPr="00C46318" w:rsidDel="00561EFA">
                <w:rPr>
                  <w:bCs/>
                  <w:noProof/>
                  <w:color w:val="FF0000"/>
                  <w:highlight w:val="yellow"/>
                  <w:lang w:eastAsia="ko-KR"/>
                </w:rPr>
                <w:tab/>
                <w:delText>if( pcm_enabled_flag ) {</w:delText>
              </w:r>
            </w:del>
          </w:p>
        </w:tc>
        <w:tc>
          <w:tcPr>
            <w:tcW w:w="1152" w:type="dxa"/>
          </w:tcPr>
          <w:p w:rsidR="0050260C" w:rsidRPr="0056241E" w:rsidDel="00561EFA" w:rsidRDefault="0050260C" w:rsidP="00C46318">
            <w:pPr>
              <w:rPr>
                <w:del w:id="609" w:author="Jian" w:date="2012-10-12T20:50:00Z"/>
                <w:noProof/>
                <w:lang w:eastAsia="ko-KR"/>
              </w:rPr>
            </w:pPr>
          </w:p>
        </w:tc>
      </w:tr>
      <w:tr w:rsidR="0050260C" w:rsidRPr="0038086E" w:rsidDel="00561EFA" w:rsidTr="003D317A">
        <w:trPr>
          <w:cantSplit/>
          <w:jc w:val="center"/>
          <w:del w:id="610" w:author="Jian" w:date="2012-10-12T20:50:00Z"/>
        </w:trPr>
        <w:tc>
          <w:tcPr>
            <w:tcW w:w="7920" w:type="dxa"/>
          </w:tcPr>
          <w:p w:rsidR="0050260C" w:rsidRPr="00C46318" w:rsidDel="00561EFA" w:rsidRDefault="0050260C" w:rsidP="00C46318">
            <w:pPr>
              <w:rPr>
                <w:del w:id="611" w:author="Jian" w:date="2012-10-12T20:50:00Z"/>
                <w:b/>
                <w:bCs/>
                <w:noProof/>
                <w:color w:val="FF0000"/>
                <w:highlight w:val="yellow"/>
                <w:lang w:eastAsia="ko-KR"/>
              </w:rPr>
            </w:pPr>
            <w:del w:id="612" w:author="Jian" w:date="2012-10-12T20:50:00Z">
              <w:r w:rsidRPr="00C46318" w:rsidDel="00561EFA">
                <w:rPr>
                  <w:b/>
                  <w:bCs/>
                  <w:noProof/>
                  <w:color w:val="FF0000"/>
                  <w:highlight w:val="yellow"/>
                  <w:lang w:eastAsia="ko-KR"/>
                </w:rPr>
                <w:tab/>
              </w:r>
              <w:r w:rsidRPr="00C46318" w:rsidDel="00561EFA">
                <w:rPr>
                  <w:b/>
                  <w:bCs/>
                  <w:noProof/>
                  <w:color w:val="FF0000"/>
                  <w:highlight w:val="yellow"/>
                  <w:lang w:eastAsia="ko-KR"/>
                </w:rPr>
                <w:tab/>
                <w:delText>pcm_sample_bit_depth_luma_minus1</w:delText>
              </w:r>
            </w:del>
          </w:p>
        </w:tc>
        <w:tc>
          <w:tcPr>
            <w:tcW w:w="1152" w:type="dxa"/>
          </w:tcPr>
          <w:p w:rsidR="0050260C" w:rsidRPr="0056241E" w:rsidDel="00561EFA" w:rsidRDefault="0050260C" w:rsidP="00C46318">
            <w:pPr>
              <w:rPr>
                <w:del w:id="613" w:author="Jian" w:date="2012-10-12T20:50:00Z"/>
                <w:noProof/>
                <w:lang w:eastAsia="ko-KR"/>
              </w:rPr>
            </w:pPr>
            <w:del w:id="614" w:author="Jian" w:date="2012-10-12T20:50:00Z">
              <w:r w:rsidRPr="0056241E" w:rsidDel="00561EFA">
                <w:rPr>
                  <w:noProof/>
                  <w:lang w:eastAsia="ko-KR"/>
                </w:rPr>
                <w:delText>u(4)</w:delText>
              </w:r>
            </w:del>
          </w:p>
        </w:tc>
      </w:tr>
      <w:tr w:rsidR="0050260C" w:rsidRPr="0038086E" w:rsidDel="00561EFA" w:rsidTr="003D317A">
        <w:trPr>
          <w:cantSplit/>
          <w:jc w:val="center"/>
          <w:del w:id="615" w:author="Jian" w:date="2012-10-12T20:50:00Z"/>
        </w:trPr>
        <w:tc>
          <w:tcPr>
            <w:tcW w:w="7920" w:type="dxa"/>
          </w:tcPr>
          <w:p w:rsidR="0050260C" w:rsidRPr="00C46318" w:rsidDel="00561EFA" w:rsidRDefault="0050260C" w:rsidP="00C46318">
            <w:pPr>
              <w:rPr>
                <w:del w:id="616" w:author="Jian" w:date="2012-10-12T20:50:00Z"/>
                <w:b/>
                <w:bCs/>
                <w:noProof/>
                <w:color w:val="FF0000"/>
                <w:highlight w:val="yellow"/>
                <w:lang w:eastAsia="ko-KR"/>
              </w:rPr>
            </w:pPr>
            <w:del w:id="617" w:author="Jian" w:date="2012-10-12T20:50:00Z">
              <w:r w:rsidRPr="00C46318" w:rsidDel="00561EFA">
                <w:rPr>
                  <w:b/>
                  <w:bCs/>
                  <w:noProof/>
                  <w:color w:val="FF0000"/>
                  <w:highlight w:val="yellow"/>
                  <w:lang w:eastAsia="ko-KR"/>
                </w:rPr>
                <w:tab/>
              </w:r>
              <w:r w:rsidRPr="00C46318" w:rsidDel="00561EFA">
                <w:rPr>
                  <w:b/>
                  <w:bCs/>
                  <w:noProof/>
                  <w:color w:val="FF0000"/>
                  <w:highlight w:val="yellow"/>
                  <w:lang w:eastAsia="ko-KR"/>
                </w:rPr>
                <w:tab/>
                <w:delText>pcm_sample_bit_depth_chroma_minus1</w:delText>
              </w:r>
            </w:del>
          </w:p>
        </w:tc>
        <w:tc>
          <w:tcPr>
            <w:tcW w:w="1152" w:type="dxa"/>
          </w:tcPr>
          <w:p w:rsidR="0050260C" w:rsidRPr="0056241E" w:rsidDel="00561EFA" w:rsidRDefault="0050260C" w:rsidP="00C46318">
            <w:pPr>
              <w:rPr>
                <w:del w:id="618" w:author="Jian" w:date="2012-10-12T20:50:00Z"/>
                <w:noProof/>
                <w:lang w:eastAsia="ko-KR"/>
              </w:rPr>
            </w:pPr>
            <w:del w:id="619" w:author="Jian" w:date="2012-10-12T20:50:00Z">
              <w:r w:rsidRPr="0056241E" w:rsidDel="00561EFA">
                <w:rPr>
                  <w:noProof/>
                  <w:lang w:eastAsia="ko-KR"/>
                </w:rPr>
                <w:delText>u(4)</w:delText>
              </w:r>
            </w:del>
          </w:p>
        </w:tc>
      </w:tr>
      <w:tr w:rsidR="0050260C" w:rsidRPr="0038086E" w:rsidDel="00561EFA" w:rsidTr="003D317A">
        <w:trPr>
          <w:cantSplit/>
          <w:jc w:val="center"/>
          <w:del w:id="620" w:author="Jian" w:date="2012-10-12T20:50:00Z"/>
        </w:trPr>
        <w:tc>
          <w:tcPr>
            <w:tcW w:w="7920" w:type="dxa"/>
          </w:tcPr>
          <w:p w:rsidR="0050260C" w:rsidRPr="00C46318" w:rsidDel="00561EFA" w:rsidRDefault="0050260C" w:rsidP="00C46318">
            <w:pPr>
              <w:rPr>
                <w:del w:id="621" w:author="Jian" w:date="2012-10-12T20:50:00Z"/>
                <w:b/>
                <w:noProof/>
                <w:color w:val="C00000"/>
                <w:highlight w:val="yellow"/>
                <w:lang w:eastAsia="ko-KR"/>
              </w:rPr>
            </w:pPr>
            <w:del w:id="622" w:author="Jian" w:date="2012-10-12T20:50:00Z">
              <w:r w:rsidRPr="00C46318" w:rsidDel="00561EFA">
                <w:rPr>
                  <w:b/>
                  <w:noProof/>
                  <w:color w:val="FF0000"/>
                  <w:highlight w:val="yellow"/>
                  <w:lang w:eastAsia="ko-KR"/>
                </w:rPr>
                <w:tab/>
              </w:r>
              <w:r w:rsidRPr="00C46318" w:rsidDel="00561EFA">
                <w:rPr>
                  <w:b/>
                  <w:noProof/>
                  <w:color w:val="FF0000"/>
                  <w:highlight w:val="yellow"/>
                  <w:lang w:eastAsia="ko-KR"/>
                </w:rPr>
                <w:tab/>
              </w:r>
              <w:r w:rsidRPr="00C46318" w:rsidDel="00561EFA">
                <w:rPr>
                  <w:b/>
                  <w:noProof/>
                  <w:color w:val="C00000"/>
                  <w:highlight w:val="yellow"/>
                  <w:lang w:eastAsia="ko-KR"/>
                </w:rPr>
                <w:delText>log2_min_pcm_luma_coding_block_size_minus3</w:delText>
              </w:r>
            </w:del>
          </w:p>
        </w:tc>
        <w:tc>
          <w:tcPr>
            <w:tcW w:w="1152" w:type="dxa"/>
          </w:tcPr>
          <w:p w:rsidR="0050260C" w:rsidRPr="0056241E" w:rsidDel="00561EFA" w:rsidRDefault="0050260C" w:rsidP="00C46318">
            <w:pPr>
              <w:rPr>
                <w:del w:id="623" w:author="Jian" w:date="2012-10-12T20:50:00Z"/>
                <w:noProof/>
                <w:lang w:eastAsia="ko-KR"/>
              </w:rPr>
            </w:pPr>
            <w:del w:id="624" w:author="Jian" w:date="2012-10-12T20:50:00Z">
              <w:r w:rsidRPr="0056241E" w:rsidDel="00561EFA">
                <w:rPr>
                  <w:noProof/>
                  <w:lang w:eastAsia="ko-KR"/>
                </w:rPr>
                <w:delText>ue(v)</w:delText>
              </w:r>
            </w:del>
          </w:p>
        </w:tc>
      </w:tr>
      <w:tr w:rsidR="0050260C" w:rsidRPr="0038086E" w:rsidDel="00561EFA" w:rsidTr="003D317A">
        <w:trPr>
          <w:cantSplit/>
          <w:jc w:val="center"/>
          <w:del w:id="625" w:author="Jian" w:date="2012-10-12T20:50:00Z"/>
        </w:trPr>
        <w:tc>
          <w:tcPr>
            <w:tcW w:w="7920" w:type="dxa"/>
          </w:tcPr>
          <w:p w:rsidR="0050260C" w:rsidRPr="00C46318" w:rsidDel="00561EFA" w:rsidRDefault="0050260C" w:rsidP="00C46318">
            <w:pPr>
              <w:rPr>
                <w:del w:id="626" w:author="Jian" w:date="2012-10-12T20:50:00Z"/>
                <w:b/>
                <w:noProof/>
                <w:color w:val="FF0000"/>
                <w:highlight w:val="yellow"/>
                <w:lang w:eastAsia="ko-KR"/>
              </w:rPr>
            </w:pPr>
            <w:del w:id="627" w:author="Jian" w:date="2012-10-12T20:50:00Z">
              <w:r w:rsidRPr="00C46318" w:rsidDel="00561EFA">
                <w:rPr>
                  <w:noProof/>
                  <w:color w:val="FF0000"/>
                  <w:highlight w:val="yellow"/>
                  <w:lang w:eastAsia="ko-KR"/>
                </w:rPr>
                <w:tab/>
              </w:r>
              <w:r w:rsidRPr="00C46318" w:rsidDel="00561EFA">
                <w:rPr>
                  <w:noProof/>
                  <w:color w:val="FF0000"/>
                  <w:highlight w:val="yellow"/>
                  <w:lang w:eastAsia="ko-KR"/>
                </w:rPr>
                <w:tab/>
              </w:r>
              <w:r w:rsidRPr="00C46318" w:rsidDel="00561EFA">
                <w:rPr>
                  <w:b/>
                  <w:noProof/>
                  <w:color w:val="FF0000"/>
                  <w:highlight w:val="yellow"/>
                  <w:lang w:eastAsia="ko-KR"/>
                </w:rPr>
                <w:delText>log2_diff_max_min_pcm_luma_coding_block_size</w:delText>
              </w:r>
            </w:del>
          </w:p>
        </w:tc>
        <w:tc>
          <w:tcPr>
            <w:tcW w:w="1152" w:type="dxa"/>
          </w:tcPr>
          <w:p w:rsidR="0050260C" w:rsidRPr="0056241E" w:rsidDel="00561EFA" w:rsidRDefault="0050260C" w:rsidP="00C46318">
            <w:pPr>
              <w:rPr>
                <w:del w:id="628" w:author="Jian" w:date="2012-10-12T20:50:00Z"/>
                <w:noProof/>
                <w:lang w:eastAsia="ko-KR"/>
              </w:rPr>
            </w:pPr>
            <w:del w:id="629" w:author="Jian" w:date="2012-10-12T20:50:00Z">
              <w:r w:rsidRPr="0056241E" w:rsidDel="00561EFA">
                <w:rPr>
                  <w:noProof/>
                  <w:lang w:eastAsia="ko-KR"/>
                </w:rPr>
                <w:delText>ue(v)</w:delText>
              </w:r>
            </w:del>
          </w:p>
        </w:tc>
      </w:tr>
      <w:tr w:rsidR="0050260C" w:rsidRPr="0038086E" w:rsidDel="00561EFA" w:rsidTr="003D317A">
        <w:trPr>
          <w:cantSplit/>
          <w:jc w:val="center"/>
          <w:del w:id="630" w:author="Jian" w:date="2012-10-12T20:50:00Z"/>
        </w:trPr>
        <w:tc>
          <w:tcPr>
            <w:tcW w:w="7920" w:type="dxa"/>
          </w:tcPr>
          <w:p w:rsidR="0050260C" w:rsidRPr="00C46318" w:rsidDel="00561EFA" w:rsidRDefault="0050260C" w:rsidP="00C46318">
            <w:pPr>
              <w:rPr>
                <w:del w:id="631" w:author="Jian" w:date="2012-10-12T20:50:00Z"/>
                <w:b/>
                <w:noProof/>
                <w:color w:val="FF0000"/>
                <w:highlight w:val="yellow"/>
                <w:lang w:eastAsia="ko-KR"/>
              </w:rPr>
            </w:pPr>
            <w:del w:id="632" w:author="Jian" w:date="2012-10-12T20:50:00Z">
              <w:r w:rsidRPr="00C46318" w:rsidDel="00561EFA">
                <w:rPr>
                  <w:b/>
                  <w:noProof/>
                  <w:color w:val="FF0000"/>
                  <w:highlight w:val="yellow"/>
                  <w:lang w:eastAsia="ko-KR"/>
                </w:rPr>
                <w:tab/>
              </w:r>
              <w:r w:rsidRPr="00C46318" w:rsidDel="00561EFA">
                <w:rPr>
                  <w:b/>
                  <w:noProof/>
                  <w:color w:val="FF0000"/>
                  <w:highlight w:val="yellow"/>
                  <w:lang w:eastAsia="ko-KR"/>
                </w:rPr>
                <w:tab/>
                <w:delText>pcm_loop_filter_disable_flag</w:delText>
              </w:r>
            </w:del>
          </w:p>
        </w:tc>
        <w:tc>
          <w:tcPr>
            <w:tcW w:w="1152" w:type="dxa"/>
          </w:tcPr>
          <w:p w:rsidR="0050260C" w:rsidRPr="0056241E" w:rsidDel="00561EFA" w:rsidRDefault="0050260C" w:rsidP="00C46318">
            <w:pPr>
              <w:rPr>
                <w:del w:id="633" w:author="Jian" w:date="2012-10-12T20:50:00Z"/>
                <w:noProof/>
                <w:lang w:eastAsia="ko-KR"/>
              </w:rPr>
            </w:pPr>
            <w:del w:id="634" w:author="Jian" w:date="2012-10-12T20:50:00Z">
              <w:r w:rsidRPr="0056241E" w:rsidDel="00561EFA">
                <w:rPr>
                  <w:noProof/>
                  <w:lang w:eastAsia="ko-KR"/>
                </w:rPr>
                <w:delText>u(1)</w:delText>
              </w:r>
            </w:del>
          </w:p>
        </w:tc>
      </w:tr>
      <w:tr w:rsidR="0050260C" w:rsidRPr="0038086E" w:rsidDel="00561EFA" w:rsidTr="003D317A">
        <w:trPr>
          <w:cantSplit/>
          <w:jc w:val="center"/>
          <w:del w:id="635" w:author="Jian" w:date="2012-10-12T20:50:00Z"/>
        </w:trPr>
        <w:tc>
          <w:tcPr>
            <w:tcW w:w="7920" w:type="dxa"/>
          </w:tcPr>
          <w:p w:rsidR="0050260C" w:rsidRPr="00C46318" w:rsidDel="00561EFA" w:rsidRDefault="0050260C" w:rsidP="00C46318">
            <w:pPr>
              <w:rPr>
                <w:del w:id="636" w:author="Jian" w:date="2012-10-12T20:50:00Z"/>
                <w:noProof/>
                <w:color w:val="FF0000"/>
                <w:highlight w:val="yellow"/>
                <w:lang w:eastAsia="ko-KR"/>
              </w:rPr>
            </w:pPr>
            <w:del w:id="637" w:author="Jian" w:date="2012-10-12T20:50:00Z">
              <w:r w:rsidRPr="00C46318" w:rsidDel="00561EFA">
                <w:rPr>
                  <w:noProof/>
                  <w:highlight w:val="yellow"/>
                  <w:lang w:eastAsia="ko-KR"/>
                </w:rPr>
                <w:delText xml:space="preserve"> </w:delText>
              </w:r>
              <w:r w:rsidRPr="00C46318" w:rsidDel="00561EFA">
                <w:rPr>
                  <w:noProof/>
                  <w:color w:val="FF0000"/>
                  <w:highlight w:val="yellow"/>
                  <w:lang w:eastAsia="ko-KR"/>
                </w:rPr>
                <w:delText xml:space="preserve"> }</w:delText>
              </w:r>
            </w:del>
          </w:p>
        </w:tc>
        <w:tc>
          <w:tcPr>
            <w:tcW w:w="1152" w:type="dxa"/>
          </w:tcPr>
          <w:p w:rsidR="0050260C" w:rsidRPr="0056241E" w:rsidDel="00561EFA" w:rsidRDefault="0050260C" w:rsidP="00C46318">
            <w:pPr>
              <w:rPr>
                <w:del w:id="638" w:author="Jian" w:date="2012-10-12T20:50:00Z"/>
                <w:noProof/>
                <w:lang w:eastAsia="ko-KR"/>
              </w:rPr>
            </w:pPr>
          </w:p>
        </w:tc>
      </w:tr>
      <w:tr w:rsidR="0050260C" w:rsidRPr="0038086E" w:rsidDel="00561EFA" w:rsidTr="003D317A">
        <w:trPr>
          <w:cantSplit/>
          <w:jc w:val="center"/>
          <w:del w:id="639" w:author="Jian" w:date="2012-10-12T20:50:00Z"/>
        </w:trPr>
        <w:tc>
          <w:tcPr>
            <w:tcW w:w="7920" w:type="dxa"/>
          </w:tcPr>
          <w:p w:rsidR="0050260C" w:rsidRPr="00C46318" w:rsidDel="00561EFA" w:rsidRDefault="0050260C" w:rsidP="00C46318">
            <w:pPr>
              <w:rPr>
                <w:del w:id="640" w:author="Jian" w:date="2012-10-12T20:50:00Z"/>
                <w:noProof/>
                <w:color w:val="FF0000"/>
                <w:lang w:eastAsia="ko-KR"/>
              </w:rPr>
            </w:pPr>
            <w:del w:id="641" w:author="Jian" w:date="2012-10-12T20:50:00Z">
              <w:r w:rsidRPr="00C46318" w:rsidDel="00561EFA">
                <w:rPr>
                  <w:noProof/>
                  <w:color w:val="FF0000"/>
                  <w:lang w:eastAsia="ko-KR"/>
                </w:rPr>
                <w:delText>……..</w:delText>
              </w:r>
            </w:del>
          </w:p>
        </w:tc>
        <w:tc>
          <w:tcPr>
            <w:tcW w:w="1152" w:type="dxa"/>
          </w:tcPr>
          <w:p w:rsidR="0050260C" w:rsidRPr="0056241E" w:rsidDel="00561EFA" w:rsidRDefault="0050260C" w:rsidP="00C46318">
            <w:pPr>
              <w:rPr>
                <w:del w:id="642" w:author="Jian" w:date="2012-10-12T20:50:00Z"/>
                <w:noProof/>
                <w:lang w:eastAsia="ko-KR"/>
              </w:rPr>
            </w:pPr>
          </w:p>
        </w:tc>
      </w:tr>
    </w:tbl>
    <w:p w:rsidR="0050260C" w:rsidRDefault="0050260C" w:rsidP="00C46318">
      <w:pPr>
        <w:rPr>
          <w:ins w:id="643" w:author="Jian" w:date="2012-10-12T20:55:00Z"/>
          <w:noProof/>
          <w:lang w:eastAsia="zh-CN"/>
        </w:rPr>
      </w:pPr>
      <w:r>
        <w:rPr>
          <w:noProof/>
        </w:rPr>
        <w:t xml:space="preserve"> </w:t>
      </w:r>
    </w:p>
    <w:p w:rsidR="0050260C" w:rsidRDefault="0050260C" w:rsidP="00B56CC4">
      <w:pPr>
        <w:numPr>
          <w:ins w:id="644" w:author="Jian" w:date="2012-10-12T20:56:00Z"/>
        </w:numPr>
        <w:rPr>
          <w:ins w:id="645" w:author="Jian" w:date="2012-10-12T20:56:00Z"/>
          <w:noProof/>
        </w:rPr>
      </w:pPr>
      <w:ins w:id="646" w:author="Jian" w:date="2012-10-12T20:56:00Z">
        <w:r>
          <w:rPr>
            <w:b/>
            <w:noProof/>
          </w:rPr>
          <w:t>bit_depth_chroma_minus8</w:t>
        </w:r>
        <w:r>
          <w:rPr>
            <w:noProof/>
          </w:rPr>
          <w:t> </w:t>
        </w:r>
        <w:r>
          <w:rPr>
            <w:noProof/>
            <w:lang w:eastAsia="ko-KR"/>
          </w:rPr>
          <w:t>+ 8</w:t>
        </w:r>
        <w:r>
          <w:rPr>
            <w:b/>
            <w:noProof/>
          </w:rPr>
          <w:t xml:space="preserve"> </w:t>
        </w:r>
        <w:r>
          <w:rPr>
            <w:noProof/>
          </w:rPr>
          <w:t>specifies the bit depth of the samples of the chroma arrays and the value of the chroma quantization parameter range offset QpBdOffset</w:t>
        </w:r>
        <w:r>
          <w:rPr>
            <w:noProof/>
            <w:vertAlign w:val="subscript"/>
          </w:rPr>
          <w:t>C</w:t>
        </w:r>
        <w:r>
          <w:rPr>
            <w:noProof/>
          </w:rPr>
          <w:t>, as specified by</w:t>
        </w:r>
      </w:ins>
    </w:p>
    <w:p w:rsidR="0050260C" w:rsidRDefault="0050260C" w:rsidP="00B56CC4">
      <w:pPr>
        <w:numPr>
          <w:ins w:id="647" w:author="Jian" w:date="2012-10-12T20:56:00Z"/>
        </w:numPr>
        <w:tabs>
          <w:tab w:val="center" w:pos="4849"/>
          <w:tab w:val="right" w:pos="9700"/>
        </w:tabs>
        <w:spacing w:before="193" w:after="240"/>
        <w:ind w:left="720"/>
        <w:rPr>
          <w:ins w:id="648" w:author="Jian" w:date="2012-10-12T20:56:00Z"/>
          <w:noProof/>
        </w:rPr>
      </w:pPr>
      <w:bookmarkStart w:id="649" w:name="_Ref287008908"/>
      <w:ins w:id="650" w:author="Jian" w:date="2012-10-12T20:56:00Z">
        <w:r>
          <w:rPr>
            <w:noProof/>
          </w:rPr>
          <w:t>BitDepth</w:t>
        </w:r>
        <w:r>
          <w:rPr>
            <w:noProof/>
            <w:vertAlign w:val="subscript"/>
          </w:rPr>
          <w:t>C</w:t>
        </w:r>
        <w:r>
          <w:rPr>
            <w:noProof/>
          </w:rPr>
          <w:t xml:space="preserve">      = 8 + bit_depth_chroma_minus8</w:t>
        </w:r>
        <w:r>
          <w:rPr>
            <w:noProof/>
          </w:rPr>
          <w:tab/>
        </w:r>
        <w:r>
          <w:rPr>
            <w:noProof/>
          </w:rPr>
          <w:tab/>
          <w:t>(</w:t>
        </w:r>
        <w:r>
          <w:rPr>
            <w:noProof/>
          </w:rPr>
          <w:fldChar w:fldCharType="begin" w:fldLock="1"/>
        </w:r>
        <w:r>
          <w:rPr>
            <w:noProof/>
          </w:rPr>
          <w:instrText xml:space="preserve"> STYLEREF 1 \s </w:instrText>
        </w:r>
        <w:r>
          <w:rPr>
            <w:noProof/>
          </w:rPr>
          <w:fldChar w:fldCharType="separate"/>
        </w:r>
        <w:r>
          <w:rPr>
            <w:noProof/>
          </w:rPr>
          <w:t>7</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10</w:t>
        </w:r>
        <w:r>
          <w:rPr>
            <w:noProof/>
          </w:rPr>
          <w:fldChar w:fldCharType="end"/>
        </w:r>
        <w:bookmarkEnd w:id="649"/>
        <w:r>
          <w:rPr>
            <w:noProof/>
          </w:rPr>
          <w:t>)</w:t>
        </w:r>
        <w:r>
          <w:rPr>
            <w:noProof/>
          </w:rPr>
          <w:br/>
          <w:t>QpBdOffset</w:t>
        </w:r>
        <w:r>
          <w:rPr>
            <w:noProof/>
            <w:vertAlign w:val="subscript"/>
          </w:rPr>
          <w:t>C</w:t>
        </w:r>
        <w:r>
          <w:rPr>
            <w:noProof/>
          </w:rPr>
          <w:t xml:space="preserve"> = 6 * bit_depth_chroma_minus8</w:t>
        </w:r>
        <w:r>
          <w:rPr>
            <w:noProof/>
          </w:rPr>
          <w:tab/>
        </w:r>
        <w:r>
          <w:rPr>
            <w:noProof/>
          </w:rPr>
          <w:tab/>
          <w:t>(</w:t>
        </w:r>
        <w:r>
          <w:rPr>
            <w:noProof/>
          </w:rPr>
          <w:fldChar w:fldCharType="begin" w:fldLock="1"/>
        </w:r>
        <w:r>
          <w:rPr>
            <w:noProof/>
          </w:rPr>
          <w:instrText xml:space="preserve"> STYLEREF 1 \s </w:instrText>
        </w:r>
        <w:r>
          <w:rPr>
            <w:noProof/>
          </w:rPr>
          <w:fldChar w:fldCharType="separate"/>
        </w:r>
        <w:r>
          <w:rPr>
            <w:noProof/>
          </w:rPr>
          <w:t>7</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11</w:t>
        </w:r>
        <w:r>
          <w:rPr>
            <w:noProof/>
          </w:rPr>
          <w:fldChar w:fldCharType="end"/>
        </w:r>
        <w:r>
          <w:rPr>
            <w:noProof/>
          </w:rPr>
          <w:t>)</w:t>
        </w:r>
      </w:ins>
    </w:p>
    <w:p w:rsidR="0050260C" w:rsidRDefault="0050260C" w:rsidP="00B56CC4">
      <w:pPr>
        <w:numPr>
          <w:ins w:id="651" w:author="Jian" w:date="2012-10-12T20:56:00Z"/>
        </w:numPr>
        <w:rPr>
          <w:ins w:id="652" w:author="Jian" w:date="2012-10-12T20:56:00Z"/>
          <w:noProof/>
          <w:lang w:eastAsia="ko-KR"/>
        </w:rPr>
      </w:pPr>
      <w:ins w:id="653" w:author="Jian" w:date="2012-10-12T20:56:00Z">
        <w:r>
          <w:rPr>
            <w:noProof/>
          </w:rPr>
          <w:t>bit_depth_chroma_minus8 shall be in the range of 0 to 6, inclusive.</w:t>
        </w:r>
      </w:ins>
    </w:p>
    <w:p w:rsidR="0050260C" w:rsidRPr="0050260C" w:rsidRDefault="0050260C" w:rsidP="00B56CC4">
      <w:pPr>
        <w:numPr>
          <w:ins w:id="654" w:author="Jian" w:date="2012-10-12T20:56:00Z"/>
        </w:numPr>
        <w:rPr>
          <w:ins w:id="655" w:author="Jian" w:date="2012-10-12T20:56:00Z"/>
          <w:strike/>
          <w:noProof/>
          <w:highlight w:val="yellow"/>
          <w:lang w:eastAsia="ko-KR"/>
          <w:rPrChange w:id="656" w:author="Unknown">
            <w:rPr>
              <w:ins w:id="657" w:author="Jian" w:date="2012-10-12T20:56:00Z"/>
              <w:noProof/>
              <w:lang w:eastAsia="ko-KR"/>
            </w:rPr>
          </w:rPrChange>
        </w:rPr>
      </w:pPr>
      <w:ins w:id="658" w:author="Jian" w:date="2012-10-12T20:56:00Z">
        <w:r w:rsidRPr="0050260C">
          <w:rPr>
            <w:b/>
            <w:strike/>
            <w:noProof/>
            <w:highlight w:val="yellow"/>
            <w:lang w:eastAsia="ko-KR"/>
            <w:rPrChange w:id="659" w:author="Jian" w:date="2012-10-12T20:57:00Z">
              <w:rPr>
                <w:b/>
                <w:noProof/>
                <w:lang w:eastAsia="ko-KR"/>
              </w:rPr>
            </w:rPrChange>
          </w:rPr>
          <w:t>pcm_enabled_flag</w:t>
        </w:r>
        <w:r w:rsidRPr="0050260C">
          <w:rPr>
            <w:strike/>
            <w:noProof/>
            <w:highlight w:val="yellow"/>
            <w:lang w:eastAsia="ko-KR"/>
            <w:rPrChange w:id="660" w:author="Jian" w:date="2012-10-12T20:57:00Z">
              <w:rPr>
                <w:noProof/>
                <w:lang w:eastAsia="ko-KR"/>
              </w:rPr>
            </w:rPrChange>
          </w:rPr>
          <w:t xml:space="preserve"> equal to 0 specifies that PCM data shall not be present in the video sequence.</w:t>
        </w:r>
      </w:ins>
    </w:p>
    <w:p w:rsidR="0050260C" w:rsidRPr="0050260C" w:rsidRDefault="0050260C" w:rsidP="00B56CC4">
      <w:pPr>
        <w:numPr>
          <w:ins w:id="661" w:author="Jian" w:date="2012-10-12T20:56:00Z"/>
        </w:numPr>
        <w:rPr>
          <w:ins w:id="662" w:author="Jian" w:date="2012-10-12T20:56:00Z"/>
          <w:strike/>
          <w:noProof/>
          <w:highlight w:val="yellow"/>
          <w:lang w:eastAsia="ko-KR"/>
          <w:rPrChange w:id="663" w:author="Unknown">
            <w:rPr>
              <w:ins w:id="664" w:author="Jian" w:date="2012-10-12T20:56:00Z"/>
              <w:noProof/>
              <w:lang w:eastAsia="ko-KR"/>
            </w:rPr>
          </w:rPrChange>
        </w:rPr>
      </w:pPr>
      <w:ins w:id="665" w:author="Jian" w:date="2012-10-12T20:56:00Z">
        <w:r w:rsidRPr="0050260C">
          <w:rPr>
            <w:b/>
            <w:strike/>
            <w:noProof/>
            <w:highlight w:val="yellow"/>
            <w:lang w:eastAsia="ko-KR"/>
            <w:rPrChange w:id="666" w:author="Jian" w:date="2012-10-12T20:57:00Z">
              <w:rPr>
                <w:b/>
                <w:noProof/>
                <w:lang w:eastAsia="ko-KR"/>
              </w:rPr>
            </w:rPrChange>
          </w:rPr>
          <w:t>pcm_sample_bit_depth_luma_minus1</w:t>
        </w:r>
        <w:r w:rsidRPr="00B56CC4">
          <w:rPr>
            <w:strike/>
            <w:noProof/>
            <w:highlight w:val="yellow"/>
            <w:lang w:eastAsia="ko-KR"/>
          </w:rPr>
          <w:t> </w:t>
        </w:r>
        <w:r w:rsidRPr="0050260C">
          <w:rPr>
            <w:strike/>
            <w:noProof/>
            <w:highlight w:val="yellow"/>
            <w:lang w:eastAsia="ko-KR"/>
            <w:rPrChange w:id="667" w:author="Jian" w:date="2012-10-12T20:57:00Z">
              <w:rPr>
                <w:noProof/>
                <w:lang w:eastAsia="ko-KR"/>
              </w:rPr>
            </w:rPrChange>
          </w:rPr>
          <w:t>+</w:t>
        </w:r>
        <w:r w:rsidRPr="00B56CC4">
          <w:rPr>
            <w:strike/>
            <w:noProof/>
            <w:highlight w:val="yellow"/>
            <w:lang w:eastAsia="ko-KR"/>
          </w:rPr>
          <w:t> </w:t>
        </w:r>
        <w:r w:rsidRPr="0050260C">
          <w:rPr>
            <w:strike/>
            <w:noProof/>
            <w:highlight w:val="yellow"/>
            <w:lang w:eastAsia="ko-KR"/>
            <w:rPrChange w:id="668" w:author="Jian" w:date="2012-10-12T20:57:00Z">
              <w:rPr>
                <w:noProof/>
                <w:lang w:eastAsia="ko-KR"/>
              </w:rPr>
            </w:rPrChange>
          </w:rPr>
          <w:t>1 specifies the number of bits used to represent each of PCM sample values of luma component. The value of pcm_sample_bit_depth_luma_minus1</w:t>
        </w:r>
        <w:r w:rsidRPr="00B56CC4">
          <w:rPr>
            <w:strike/>
            <w:noProof/>
            <w:highlight w:val="yellow"/>
            <w:lang w:eastAsia="ko-KR"/>
          </w:rPr>
          <w:t> </w:t>
        </w:r>
        <w:r w:rsidRPr="0050260C">
          <w:rPr>
            <w:strike/>
            <w:noProof/>
            <w:highlight w:val="yellow"/>
            <w:lang w:eastAsia="ko-KR"/>
            <w:rPrChange w:id="669" w:author="Jian" w:date="2012-10-12T20:57:00Z">
              <w:rPr>
                <w:noProof/>
                <w:lang w:eastAsia="ko-KR"/>
              </w:rPr>
            </w:rPrChange>
          </w:rPr>
          <w:t>+</w:t>
        </w:r>
        <w:r w:rsidRPr="00B56CC4">
          <w:rPr>
            <w:strike/>
            <w:noProof/>
            <w:highlight w:val="yellow"/>
            <w:lang w:eastAsia="ko-KR"/>
          </w:rPr>
          <w:t> </w:t>
        </w:r>
        <w:r w:rsidRPr="0050260C">
          <w:rPr>
            <w:strike/>
            <w:noProof/>
            <w:highlight w:val="yellow"/>
            <w:lang w:eastAsia="ko-KR"/>
            <w:rPrChange w:id="670" w:author="Jian" w:date="2012-10-12T20:57:00Z">
              <w:rPr>
                <w:noProof/>
                <w:lang w:eastAsia="ko-KR"/>
              </w:rPr>
            </w:rPrChange>
          </w:rPr>
          <w:t>1 shall be less than or equal to the value of BitDepth</w:t>
        </w:r>
        <w:r w:rsidRPr="0050260C">
          <w:rPr>
            <w:strike/>
            <w:noProof/>
            <w:highlight w:val="yellow"/>
            <w:vertAlign w:val="subscript"/>
            <w:lang w:eastAsia="ko-KR"/>
            <w:rPrChange w:id="671" w:author="Jian" w:date="2012-10-12T20:57:00Z">
              <w:rPr>
                <w:noProof/>
                <w:vertAlign w:val="subscript"/>
                <w:lang w:eastAsia="ko-KR"/>
              </w:rPr>
            </w:rPrChange>
          </w:rPr>
          <w:t>Y</w:t>
        </w:r>
        <w:r w:rsidRPr="0050260C">
          <w:rPr>
            <w:strike/>
            <w:noProof/>
            <w:highlight w:val="yellow"/>
            <w:lang w:eastAsia="ko-KR"/>
            <w:rPrChange w:id="672" w:author="Jian" w:date="2012-10-12T20:57:00Z">
              <w:rPr>
                <w:noProof/>
                <w:lang w:eastAsia="ko-KR"/>
              </w:rPr>
            </w:rPrChange>
          </w:rPr>
          <w:t>.</w:t>
        </w:r>
      </w:ins>
    </w:p>
    <w:p w:rsidR="0050260C" w:rsidRPr="0050260C" w:rsidRDefault="0050260C" w:rsidP="00B56CC4">
      <w:pPr>
        <w:numPr>
          <w:ins w:id="673" w:author="Jian" w:date="2012-10-12T20:56:00Z"/>
        </w:numPr>
        <w:tabs>
          <w:tab w:val="center" w:pos="4849"/>
          <w:tab w:val="right" w:pos="9700"/>
        </w:tabs>
        <w:spacing w:before="193" w:after="240"/>
        <w:ind w:left="720"/>
        <w:rPr>
          <w:ins w:id="674" w:author="Jian" w:date="2012-10-12T20:56:00Z"/>
          <w:strike/>
          <w:noProof/>
          <w:highlight w:val="yellow"/>
          <w:lang w:eastAsia="ko-KR"/>
          <w:rPrChange w:id="675" w:author="Unknown">
            <w:rPr>
              <w:ins w:id="676" w:author="Jian" w:date="2012-10-12T20:56:00Z"/>
              <w:noProof/>
              <w:lang w:eastAsia="ko-KR"/>
            </w:rPr>
          </w:rPrChange>
        </w:rPr>
      </w:pPr>
      <w:ins w:id="677" w:author="Jian" w:date="2012-10-12T20:56:00Z">
        <w:r w:rsidRPr="0050260C">
          <w:rPr>
            <w:strike/>
            <w:noProof/>
            <w:highlight w:val="yellow"/>
            <w:lang w:eastAsia="ko-KR"/>
            <w:rPrChange w:id="678" w:author="Jian" w:date="2012-10-12T20:57:00Z">
              <w:rPr>
                <w:noProof/>
                <w:lang w:eastAsia="ko-KR"/>
              </w:rPr>
            </w:rPrChange>
          </w:rPr>
          <w:t>PCM</w:t>
        </w:r>
        <w:r w:rsidRPr="0050260C">
          <w:rPr>
            <w:strike/>
            <w:noProof/>
            <w:highlight w:val="yellow"/>
            <w:rPrChange w:id="679" w:author="Jian" w:date="2012-10-12T20:57:00Z">
              <w:rPr>
                <w:noProof/>
              </w:rPr>
            </w:rPrChange>
          </w:rPr>
          <w:t>BitDepth</w:t>
        </w:r>
        <w:r w:rsidRPr="0050260C">
          <w:rPr>
            <w:strike/>
            <w:noProof/>
            <w:highlight w:val="yellow"/>
            <w:vertAlign w:val="subscript"/>
            <w:lang w:eastAsia="ko-KR"/>
            <w:rPrChange w:id="680" w:author="Jian" w:date="2012-10-12T20:57:00Z">
              <w:rPr>
                <w:noProof/>
                <w:vertAlign w:val="subscript"/>
                <w:lang w:eastAsia="ko-KR"/>
              </w:rPr>
            </w:rPrChange>
          </w:rPr>
          <w:t>Y</w:t>
        </w:r>
        <w:r w:rsidRPr="0050260C">
          <w:rPr>
            <w:strike/>
            <w:noProof/>
            <w:highlight w:val="yellow"/>
            <w:rPrChange w:id="681" w:author="Jian" w:date="2012-10-12T20:57:00Z">
              <w:rPr>
                <w:noProof/>
              </w:rPr>
            </w:rPrChange>
          </w:rPr>
          <w:t xml:space="preserve"> = </w:t>
        </w:r>
        <w:r w:rsidRPr="0050260C">
          <w:rPr>
            <w:strike/>
            <w:noProof/>
            <w:highlight w:val="yellow"/>
            <w:lang w:eastAsia="ko-KR"/>
            <w:rPrChange w:id="682" w:author="Jian" w:date="2012-10-12T20:57:00Z">
              <w:rPr>
                <w:noProof/>
                <w:lang w:eastAsia="ko-KR"/>
              </w:rPr>
            </w:rPrChange>
          </w:rPr>
          <w:t>1</w:t>
        </w:r>
        <w:r w:rsidRPr="0050260C">
          <w:rPr>
            <w:strike/>
            <w:noProof/>
            <w:highlight w:val="yellow"/>
            <w:rPrChange w:id="683" w:author="Jian" w:date="2012-10-12T20:57:00Z">
              <w:rPr>
                <w:noProof/>
              </w:rPr>
            </w:rPrChange>
          </w:rPr>
          <w:t xml:space="preserve"> + </w:t>
        </w:r>
        <w:r w:rsidRPr="0050260C">
          <w:rPr>
            <w:strike/>
            <w:noProof/>
            <w:highlight w:val="yellow"/>
            <w:lang w:eastAsia="ko-KR"/>
            <w:rPrChange w:id="684" w:author="Jian" w:date="2012-10-12T20:57:00Z">
              <w:rPr>
                <w:noProof/>
                <w:lang w:eastAsia="ko-KR"/>
              </w:rPr>
            </w:rPrChange>
          </w:rPr>
          <w:t>pcm_sample_</w:t>
        </w:r>
        <w:r w:rsidRPr="0050260C">
          <w:rPr>
            <w:strike/>
            <w:noProof/>
            <w:highlight w:val="yellow"/>
            <w:rPrChange w:id="685" w:author="Jian" w:date="2012-10-12T20:57:00Z">
              <w:rPr>
                <w:noProof/>
              </w:rPr>
            </w:rPrChange>
          </w:rPr>
          <w:t>bit_depth_</w:t>
        </w:r>
        <w:r w:rsidRPr="0050260C">
          <w:rPr>
            <w:strike/>
            <w:noProof/>
            <w:highlight w:val="yellow"/>
            <w:lang w:eastAsia="ko-KR"/>
            <w:rPrChange w:id="686" w:author="Jian" w:date="2012-10-12T20:57:00Z">
              <w:rPr>
                <w:noProof/>
                <w:lang w:eastAsia="ko-KR"/>
              </w:rPr>
            </w:rPrChange>
          </w:rPr>
          <w:t>luma_minus1</w:t>
        </w:r>
        <w:r w:rsidRPr="00B56CC4">
          <w:rPr>
            <w:strike/>
            <w:noProof/>
            <w:highlight w:val="yellow"/>
          </w:rPr>
          <w:tab/>
        </w:r>
        <w:r w:rsidRPr="0050260C">
          <w:rPr>
            <w:strike/>
            <w:noProof/>
            <w:highlight w:val="yellow"/>
            <w:rPrChange w:id="687" w:author="Jian" w:date="2012-10-12T20:57:00Z">
              <w:rPr>
                <w:noProof/>
              </w:rPr>
            </w:rPrChange>
          </w:rPr>
          <w:t>(</w:t>
        </w:r>
        <w:r w:rsidRPr="0050260C">
          <w:rPr>
            <w:strike/>
            <w:noProof/>
            <w:highlight w:val="yellow"/>
            <w:rPrChange w:id="688" w:author="Jian" w:date="2012-10-12T20:57:00Z">
              <w:rPr>
                <w:strike/>
                <w:noProof/>
                <w:highlight w:val="yellow"/>
              </w:rPr>
            </w:rPrChange>
          </w:rPr>
          <w:fldChar w:fldCharType="begin" w:fldLock="1"/>
        </w:r>
        <w:r w:rsidRPr="0050260C">
          <w:rPr>
            <w:strike/>
            <w:noProof/>
            <w:highlight w:val="yellow"/>
            <w:rPrChange w:id="689" w:author="Jian" w:date="2012-10-12T20:57:00Z">
              <w:rPr>
                <w:noProof/>
              </w:rPr>
            </w:rPrChange>
          </w:rPr>
          <w:instrText xml:space="preserve"> STYLEREF 1 </w:instrText>
        </w:r>
        <w:r w:rsidRPr="00B56CC4">
          <w:rPr>
            <w:strike/>
            <w:noProof/>
            <w:highlight w:val="yellow"/>
          </w:rPr>
          <w:instrText>\</w:instrText>
        </w:r>
        <w:r w:rsidRPr="0050260C">
          <w:rPr>
            <w:strike/>
            <w:noProof/>
            <w:highlight w:val="yellow"/>
            <w:rPrChange w:id="690" w:author="Jian" w:date="2012-10-12T20:57:00Z">
              <w:rPr>
                <w:noProof/>
              </w:rPr>
            </w:rPrChange>
          </w:rPr>
          <w:instrText xml:space="preserve">s </w:instrText>
        </w:r>
        <w:r w:rsidRPr="0050260C">
          <w:rPr>
            <w:strike/>
            <w:noProof/>
            <w:highlight w:val="yellow"/>
            <w:rPrChange w:id="691" w:author="Jian" w:date="2012-10-12T20:57:00Z">
              <w:rPr>
                <w:strike/>
                <w:noProof/>
                <w:highlight w:val="yellow"/>
              </w:rPr>
            </w:rPrChange>
          </w:rPr>
          <w:fldChar w:fldCharType="separate"/>
        </w:r>
        <w:r w:rsidRPr="0050260C">
          <w:rPr>
            <w:strike/>
            <w:noProof/>
            <w:highlight w:val="yellow"/>
            <w:rPrChange w:id="692" w:author="Jian" w:date="2012-10-12T20:57:00Z">
              <w:rPr>
                <w:noProof/>
              </w:rPr>
            </w:rPrChange>
          </w:rPr>
          <w:t>7</w:t>
        </w:r>
        <w:r w:rsidRPr="0050260C">
          <w:rPr>
            <w:strike/>
            <w:noProof/>
            <w:highlight w:val="yellow"/>
            <w:rPrChange w:id="693" w:author="Jian" w:date="2012-10-12T20:57:00Z">
              <w:rPr>
                <w:strike/>
                <w:noProof/>
                <w:highlight w:val="yellow"/>
              </w:rPr>
            </w:rPrChange>
          </w:rPr>
          <w:fldChar w:fldCharType="end"/>
        </w:r>
        <w:r w:rsidRPr="00B56CC4">
          <w:rPr>
            <w:strike/>
            <w:noProof/>
            <w:highlight w:val="yellow"/>
          </w:rPr>
          <w:noBreakHyphen/>
        </w:r>
        <w:r w:rsidRPr="0050260C">
          <w:rPr>
            <w:strike/>
            <w:noProof/>
            <w:highlight w:val="yellow"/>
            <w:rPrChange w:id="694" w:author="Jian" w:date="2012-10-12T20:57:00Z">
              <w:rPr>
                <w:strike/>
                <w:noProof/>
                <w:highlight w:val="yellow"/>
              </w:rPr>
            </w:rPrChange>
          </w:rPr>
          <w:fldChar w:fldCharType="begin" w:fldLock="1"/>
        </w:r>
        <w:r w:rsidRPr="0050260C">
          <w:rPr>
            <w:strike/>
            <w:noProof/>
            <w:highlight w:val="yellow"/>
            <w:rPrChange w:id="695" w:author="Jian" w:date="2012-10-12T20:57:00Z">
              <w:rPr>
                <w:noProof/>
              </w:rPr>
            </w:rPrChange>
          </w:rPr>
          <w:instrText xml:space="preserve"> SEQ Equation </w:instrText>
        </w:r>
        <w:r w:rsidRPr="00B56CC4">
          <w:rPr>
            <w:strike/>
            <w:noProof/>
            <w:highlight w:val="yellow"/>
          </w:rPr>
          <w:instrText>\</w:instrText>
        </w:r>
        <w:r w:rsidRPr="0050260C">
          <w:rPr>
            <w:strike/>
            <w:noProof/>
            <w:highlight w:val="yellow"/>
            <w:rPrChange w:id="696" w:author="Jian" w:date="2012-10-12T20:57:00Z">
              <w:rPr>
                <w:noProof/>
              </w:rPr>
            </w:rPrChange>
          </w:rPr>
          <w:instrText xml:space="preserve">* ARABIC </w:instrText>
        </w:r>
        <w:r w:rsidRPr="00B56CC4">
          <w:rPr>
            <w:strike/>
            <w:noProof/>
            <w:highlight w:val="yellow"/>
          </w:rPr>
          <w:instrText>\</w:instrText>
        </w:r>
        <w:r w:rsidRPr="0050260C">
          <w:rPr>
            <w:strike/>
            <w:noProof/>
            <w:highlight w:val="yellow"/>
            <w:rPrChange w:id="697" w:author="Jian" w:date="2012-10-12T20:57:00Z">
              <w:rPr>
                <w:noProof/>
              </w:rPr>
            </w:rPrChange>
          </w:rPr>
          <w:instrText xml:space="preserve">s 1 </w:instrText>
        </w:r>
        <w:r w:rsidRPr="0050260C">
          <w:rPr>
            <w:strike/>
            <w:noProof/>
            <w:highlight w:val="yellow"/>
            <w:rPrChange w:id="698" w:author="Jian" w:date="2012-10-12T20:57:00Z">
              <w:rPr>
                <w:strike/>
                <w:noProof/>
                <w:highlight w:val="yellow"/>
              </w:rPr>
            </w:rPrChange>
          </w:rPr>
          <w:fldChar w:fldCharType="separate"/>
        </w:r>
        <w:r w:rsidRPr="0050260C">
          <w:rPr>
            <w:strike/>
            <w:noProof/>
            <w:highlight w:val="yellow"/>
            <w:rPrChange w:id="699" w:author="Jian" w:date="2012-10-12T20:57:00Z">
              <w:rPr>
                <w:noProof/>
              </w:rPr>
            </w:rPrChange>
          </w:rPr>
          <w:t>12</w:t>
        </w:r>
        <w:r w:rsidRPr="0050260C">
          <w:rPr>
            <w:strike/>
            <w:noProof/>
            <w:highlight w:val="yellow"/>
            <w:rPrChange w:id="700" w:author="Jian" w:date="2012-10-12T20:57:00Z">
              <w:rPr>
                <w:strike/>
                <w:noProof/>
                <w:highlight w:val="yellow"/>
              </w:rPr>
            </w:rPrChange>
          </w:rPr>
          <w:fldChar w:fldCharType="end"/>
        </w:r>
        <w:r w:rsidRPr="0050260C">
          <w:rPr>
            <w:strike/>
            <w:noProof/>
            <w:highlight w:val="yellow"/>
            <w:rPrChange w:id="701" w:author="Jian" w:date="2012-10-12T20:57:00Z">
              <w:rPr>
                <w:noProof/>
              </w:rPr>
            </w:rPrChange>
          </w:rPr>
          <w:t>)</w:t>
        </w:r>
      </w:ins>
    </w:p>
    <w:p w:rsidR="0050260C" w:rsidRPr="0050260C" w:rsidRDefault="0050260C" w:rsidP="00B56CC4">
      <w:pPr>
        <w:numPr>
          <w:ins w:id="702" w:author="Jian" w:date="2012-10-12T20:56:00Z"/>
        </w:numPr>
        <w:rPr>
          <w:ins w:id="703" w:author="Jian" w:date="2012-10-12T20:56:00Z"/>
          <w:strike/>
          <w:noProof/>
          <w:highlight w:val="yellow"/>
          <w:lang w:eastAsia="ko-KR"/>
          <w:rPrChange w:id="704" w:author="Unknown">
            <w:rPr>
              <w:ins w:id="705" w:author="Jian" w:date="2012-10-12T20:56:00Z"/>
              <w:noProof/>
              <w:lang w:eastAsia="ko-KR"/>
            </w:rPr>
          </w:rPrChange>
        </w:rPr>
      </w:pPr>
      <w:ins w:id="706" w:author="Jian" w:date="2012-10-12T20:56:00Z">
        <w:r w:rsidRPr="0050260C">
          <w:rPr>
            <w:b/>
            <w:strike/>
            <w:noProof/>
            <w:highlight w:val="yellow"/>
            <w:lang w:eastAsia="ko-KR"/>
            <w:rPrChange w:id="707" w:author="Jian" w:date="2012-10-12T20:57:00Z">
              <w:rPr>
                <w:b/>
                <w:noProof/>
                <w:lang w:eastAsia="ko-KR"/>
              </w:rPr>
            </w:rPrChange>
          </w:rPr>
          <w:t>pcm_sample_bit_depth_chroma_minus1</w:t>
        </w:r>
        <w:r w:rsidRPr="00B56CC4">
          <w:rPr>
            <w:strike/>
            <w:noProof/>
            <w:highlight w:val="yellow"/>
            <w:lang w:eastAsia="ko-KR"/>
          </w:rPr>
          <w:t> </w:t>
        </w:r>
        <w:r w:rsidRPr="0050260C">
          <w:rPr>
            <w:strike/>
            <w:noProof/>
            <w:highlight w:val="yellow"/>
            <w:lang w:eastAsia="ko-KR"/>
            <w:rPrChange w:id="708" w:author="Jian" w:date="2012-10-12T20:57:00Z">
              <w:rPr>
                <w:noProof/>
                <w:lang w:eastAsia="ko-KR"/>
              </w:rPr>
            </w:rPrChange>
          </w:rPr>
          <w:t>+</w:t>
        </w:r>
        <w:r w:rsidRPr="00B56CC4">
          <w:rPr>
            <w:strike/>
            <w:noProof/>
            <w:highlight w:val="yellow"/>
            <w:lang w:eastAsia="ko-KR"/>
          </w:rPr>
          <w:t> </w:t>
        </w:r>
        <w:r w:rsidRPr="0050260C">
          <w:rPr>
            <w:strike/>
            <w:noProof/>
            <w:highlight w:val="yellow"/>
            <w:lang w:eastAsia="ko-KR"/>
            <w:rPrChange w:id="709" w:author="Jian" w:date="2012-10-12T20:57:00Z">
              <w:rPr>
                <w:noProof/>
                <w:lang w:eastAsia="ko-KR"/>
              </w:rPr>
            </w:rPrChange>
          </w:rPr>
          <w:t>1 specifies the number of bits used to represent each of PCM sample values of chroma components. The value of pcm_sample_bit_depth_chroma_minus1</w:t>
        </w:r>
        <w:r w:rsidRPr="00B56CC4">
          <w:rPr>
            <w:strike/>
            <w:noProof/>
            <w:highlight w:val="yellow"/>
            <w:lang w:eastAsia="ko-KR"/>
          </w:rPr>
          <w:t> </w:t>
        </w:r>
        <w:r w:rsidRPr="0050260C">
          <w:rPr>
            <w:strike/>
            <w:noProof/>
            <w:highlight w:val="yellow"/>
            <w:lang w:eastAsia="ko-KR"/>
            <w:rPrChange w:id="710" w:author="Jian" w:date="2012-10-12T20:57:00Z">
              <w:rPr>
                <w:noProof/>
                <w:lang w:eastAsia="ko-KR"/>
              </w:rPr>
            </w:rPrChange>
          </w:rPr>
          <w:t>+</w:t>
        </w:r>
        <w:r w:rsidRPr="00B56CC4">
          <w:rPr>
            <w:strike/>
            <w:noProof/>
            <w:highlight w:val="yellow"/>
            <w:lang w:eastAsia="ko-KR"/>
          </w:rPr>
          <w:t> </w:t>
        </w:r>
        <w:r w:rsidRPr="0050260C">
          <w:rPr>
            <w:strike/>
            <w:noProof/>
            <w:highlight w:val="yellow"/>
            <w:lang w:eastAsia="ko-KR"/>
            <w:rPrChange w:id="711" w:author="Jian" w:date="2012-10-12T20:57:00Z">
              <w:rPr>
                <w:noProof/>
                <w:lang w:eastAsia="ko-KR"/>
              </w:rPr>
            </w:rPrChange>
          </w:rPr>
          <w:t>1 shall be less than or equal to the value of BitDepth</w:t>
        </w:r>
        <w:r w:rsidRPr="0050260C">
          <w:rPr>
            <w:strike/>
            <w:noProof/>
            <w:highlight w:val="yellow"/>
            <w:vertAlign w:val="subscript"/>
            <w:lang w:eastAsia="ko-KR"/>
            <w:rPrChange w:id="712" w:author="Jian" w:date="2012-10-12T20:57:00Z">
              <w:rPr>
                <w:noProof/>
                <w:vertAlign w:val="subscript"/>
                <w:lang w:eastAsia="ko-KR"/>
              </w:rPr>
            </w:rPrChange>
          </w:rPr>
          <w:t>C</w:t>
        </w:r>
        <w:r w:rsidRPr="0050260C">
          <w:rPr>
            <w:strike/>
            <w:noProof/>
            <w:highlight w:val="yellow"/>
            <w:lang w:eastAsia="ko-KR"/>
            <w:rPrChange w:id="713" w:author="Jian" w:date="2012-10-12T20:57:00Z">
              <w:rPr>
                <w:noProof/>
                <w:lang w:eastAsia="ko-KR"/>
              </w:rPr>
            </w:rPrChange>
          </w:rPr>
          <w:t>.</w:t>
        </w:r>
      </w:ins>
    </w:p>
    <w:p w:rsidR="0050260C" w:rsidRPr="0050260C" w:rsidRDefault="0050260C" w:rsidP="00B56CC4">
      <w:pPr>
        <w:numPr>
          <w:ins w:id="714" w:author="Jian" w:date="2012-10-12T20:56:00Z"/>
        </w:numPr>
        <w:rPr>
          <w:ins w:id="715" w:author="Jian" w:date="2012-10-12T20:55:00Z"/>
          <w:strike/>
          <w:noProof/>
          <w:lang w:eastAsia="zh-CN"/>
          <w:rPrChange w:id="716" w:author="Unknown">
            <w:rPr>
              <w:ins w:id="717" w:author="Jian" w:date="2012-10-12T20:55:00Z"/>
              <w:noProof/>
              <w:lang w:eastAsia="zh-CN"/>
            </w:rPr>
          </w:rPrChange>
        </w:rPr>
      </w:pPr>
      <w:ins w:id="718" w:author="Jian" w:date="2012-10-12T20:56:00Z">
        <w:r w:rsidRPr="0050260C">
          <w:rPr>
            <w:strike/>
            <w:noProof/>
            <w:highlight w:val="yellow"/>
            <w:lang w:eastAsia="ko-KR"/>
            <w:rPrChange w:id="719" w:author="Jian" w:date="2012-10-12T20:57:00Z">
              <w:rPr>
                <w:noProof/>
                <w:lang w:eastAsia="ko-KR"/>
              </w:rPr>
            </w:rPrChange>
          </w:rPr>
          <w:t>PCM</w:t>
        </w:r>
        <w:r w:rsidRPr="0050260C">
          <w:rPr>
            <w:strike/>
            <w:noProof/>
            <w:highlight w:val="yellow"/>
            <w:rPrChange w:id="720" w:author="Jian" w:date="2012-10-12T20:57:00Z">
              <w:rPr>
                <w:noProof/>
              </w:rPr>
            </w:rPrChange>
          </w:rPr>
          <w:t>BitDepth</w:t>
        </w:r>
        <w:r w:rsidRPr="0050260C">
          <w:rPr>
            <w:strike/>
            <w:noProof/>
            <w:highlight w:val="yellow"/>
            <w:vertAlign w:val="subscript"/>
            <w:lang w:eastAsia="ko-KR"/>
            <w:rPrChange w:id="721" w:author="Jian" w:date="2012-10-12T20:57:00Z">
              <w:rPr>
                <w:noProof/>
                <w:vertAlign w:val="subscript"/>
                <w:lang w:eastAsia="ko-KR"/>
              </w:rPr>
            </w:rPrChange>
          </w:rPr>
          <w:t>C</w:t>
        </w:r>
        <w:r w:rsidRPr="0050260C">
          <w:rPr>
            <w:strike/>
            <w:noProof/>
            <w:highlight w:val="yellow"/>
            <w:rPrChange w:id="722" w:author="Jian" w:date="2012-10-12T20:57:00Z">
              <w:rPr>
                <w:noProof/>
              </w:rPr>
            </w:rPrChange>
          </w:rPr>
          <w:t xml:space="preserve"> = </w:t>
        </w:r>
        <w:r w:rsidRPr="0050260C">
          <w:rPr>
            <w:strike/>
            <w:noProof/>
            <w:highlight w:val="yellow"/>
            <w:lang w:eastAsia="ko-KR"/>
            <w:rPrChange w:id="723" w:author="Jian" w:date="2012-10-12T20:57:00Z">
              <w:rPr>
                <w:noProof/>
                <w:lang w:eastAsia="ko-KR"/>
              </w:rPr>
            </w:rPrChange>
          </w:rPr>
          <w:t>1</w:t>
        </w:r>
        <w:r w:rsidRPr="0050260C">
          <w:rPr>
            <w:strike/>
            <w:noProof/>
            <w:highlight w:val="yellow"/>
            <w:rPrChange w:id="724" w:author="Jian" w:date="2012-10-12T20:57:00Z">
              <w:rPr>
                <w:noProof/>
              </w:rPr>
            </w:rPrChange>
          </w:rPr>
          <w:t xml:space="preserve"> + </w:t>
        </w:r>
        <w:r w:rsidRPr="0050260C">
          <w:rPr>
            <w:strike/>
            <w:noProof/>
            <w:highlight w:val="yellow"/>
            <w:lang w:eastAsia="ko-KR"/>
            <w:rPrChange w:id="725" w:author="Jian" w:date="2012-10-12T20:57:00Z">
              <w:rPr>
                <w:noProof/>
                <w:lang w:eastAsia="ko-KR"/>
              </w:rPr>
            </w:rPrChange>
          </w:rPr>
          <w:t>pcm_sample_</w:t>
        </w:r>
        <w:r w:rsidRPr="0050260C">
          <w:rPr>
            <w:strike/>
            <w:noProof/>
            <w:highlight w:val="yellow"/>
            <w:rPrChange w:id="726" w:author="Jian" w:date="2012-10-12T20:57:00Z">
              <w:rPr>
                <w:noProof/>
              </w:rPr>
            </w:rPrChange>
          </w:rPr>
          <w:t>bit_depth_</w:t>
        </w:r>
        <w:r w:rsidRPr="0050260C">
          <w:rPr>
            <w:strike/>
            <w:noProof/>
            <w:highlight w:val="yellow"/>
            <w:lang w:eastAsia="ko-KR"/>
            <w:rPrChange w:id="727" w:author="Jian" w:date="2012-10-12T20:57:00Z">
              <w:rPr>
                <w:noProof/>
                <w:lang w:eastAsia="ko-KR"/>
              </w:rPr>
            </w:rPrChange>
          </w:rPr>
          <w:t>chroma_minus1</w:t>
        </w:r>
        <w:r w:rsidRPr="00B56CC4">
          <w:rPr>
            <w:strike/>
            <w:noProof/>
            <w:highlight w:val="yellow"/>
          </w:rPr>
          <w:tab/>
        </w:r>
        <w:r w:rsidRPr="0050260C">
          <w:rPr>
            <w:strike/>
            <w:noProof/>
            <w:highlight w:val="yellow"/>
            <w:rPrChange w:id="728" w:author="Jian" w:date="2012-10-12T20:57:00Z">
              <w:rPr>
                <w:noProof/>
              </w:rPr>
            </w:rPrChange>
          </w:rPr>
          <w:t>(</w:t>
        </w:r>
        <w:r w:rsidRPr="0050260C">
          <w:rPr>
            <w:strike/>
            <w:noProof/>
            <w:highlight w:val="yellow"/>
            <w:rPrChange w:id="729" w:author="Jian" w:date="2012-10-12T20:57:00Z">
              <w:rPr>
                <w:strike/>
                <w:noProof/>
                <w:highlight w:val="yellow"/>
              </w:rPr>
            </w:rPrChange>
          </w:rPr>
          <w:fldChar w:fldCharType="begin" w:fldLock="1"/>
        </w:r>
        <w:r w:rsidRPr="0050260C">
          <w:rPr>
            <w:strike/>
            <w:noProof/>
            <w:highlight w:val="yellow"/>
            <w:rPrChange w:id="730" w:author="Jian" w:date="2012-10-12T20:57:00Z">
              <w:rPr>
                <w:noProof/>
              </w:rPr>
            </w:rPrChange>
          </w:rPr>
          <w:instrText xml:space="preserve"> STYLEREF 1 </w:instrText>
        </w:r>
        <w:r w:rsidRPr="00B56CC4">
          <w:rPr>
            <w:strike/>
            <w:noProof/>
            <w:highlight w:val="yellow"/>
          </w:rPr>
          <w:instrText>\</w:instrText>
        </w:r>
        <w:r w:rsidRPr="0050260C">
          <w:rPr>
            <w:strike/>
            <w:noProof/>
            <w:highlight w:val="yellow"/>
            <w:rPrChange w:id="731" w:author="Jian" w:date="2012-10-12T20:57:00Z">
              <w:rPr>
                <w:noProof/>
              </w:rPr>
            </w:rPrChange>
          </w:rPr>
          <w:instrText xml:space="preserve">s </w:instrText>
        </w:r>
        <w:r w:rsidRPr="0050260C">
          <w:rPr>
            <w:strike/>
            <w:noProof/>
            <w:highlight w:val="yellow"/>
            <w:rPrChange w:id="732" w:author="Jian" w:date="2012-10-12T20:57:00Z">
              <w:rPr>
                <w:strike/>
                <w:noProof/>
                <w:highlight w:val="yellow"/>
              </w:rPr>
            </w:rPrChange>
          </w:rPr>
          <w:fldChar w:fldCharType="separate"/>
        </w:r>
        <w:r w:rsidRPr="0050260C">
          <w:rPr>
            <w:strike/>
            <w:noProof/>
            <w:highlight w:val="yellow"/>
            <w:rPrChange w:id="733" w:author="Jian" w:date="2012-10-12T20:57:00Z">
              <w:rPr>
                <w:noProof/>
              </w:rPr>
            </w:rPrChange>
          </w:rPr>
          <w:t>7</w:t>
        </w:r>
        <w:r w:rsidRPr="0050260C">
          <w:rPr>
            <w:strike/>
            <w:noProof/>
            <w:highlight w:val="yellow"/>
            <w:rPrChange w:id="734" w:author="Jian" w:date="2012-10-12T20:57:00Z">
              <w:rPr>
                <w:strike/>
                <w:noProof/>
                <w:highlight w:val="yellow"/>
              </w:rPr>
            </w:rPrChange>
          </w:rPr>
          <w:fldChar w:fldCharType="end"/>
        </w:r>
        <w:r w:rsidRPr="00B56CC4">
          <w:rPr>
            <w:strike/>
            <w:noProof/>
            <w:highlight w:val="yellow"/>
          </w:rPr>
          <w:noBreakHyphen/>
        </w:r>
        <w:r w:rsidRPr="0050260C">
          <w:rPr>
            <w:strike/>
            <w:noProof/>
            <w:highlight w:val="yellow"/>
            <w:rPrChange w:id="735" w:author="Jian" w:date="2012-10-12T20:57:00Z">
              <w:rPr>
                <w:strike/>
                <w:noProof/>
                <w:highlight w:val="yellow"/>
              </w:rPr>
            </w:rPrChange>
          </w:rPr>
          <w:fldChar w:fldCharType="begin" w:fldLock="1"/>
        </w:r>
        <w:r w:rsidRPr="0050260C">
          <w:rPr>
            <w:strike/>
            <w:noProof/>
            <w:highlight w:val="yellow"/>
            <w:rPrChange w:id="736" w:author="Jian" w:date="2012-10-12T20:57:00Z">
              <w:rPr>
                <w:noProof/>
              </w:rPr>
            </w:rPrChange>
          </w:rPr>
          <w:instrText xml:space="preserve"> SEQ Equation </w:instrText>
        </w:r>
        <w:r w:rsidRPr="00B56CC4">
          <w:rPr>
            <w:strike/>
            <w:noProof/>
            <w:highlight w:val="yellow"/>
          </w:rPr>
          <w:instrText>\</w:instrText>
        </w:r>
        <w:r w:rsidRPr="0050260C">
          <w:rPr>
            <w:strike/>
            <w:noProof/>
            <w:highlight w:val="yellow"/>
            <w:rPrChange w:id="737" w:author="Jian" w:date="2012-10-12T20:57:00Z">
              <w:rPr>
                <w:noProof/>
              </w:rPr>
            </w:rPrChange>
          </w:rPr>
          <w:instrText xml:space="preserve">* ARABIC </w:instrText>
        </w:r>
        <w:r w:rsidRPr="00B56CC4">
          <w:rPr>
            <w:strike/>
            <w:noProof/>
            <w:highlight w:val="yellow"/>
          </w:rPr>
          <w:instrText>\</w:instrText>
        </w:r>
        <w:r w:rsidRPr="0050260C">
          <w:rPr>
            <w:strike/>
            <w:noProof/>
            <w:highlight w:val="yellow"/>
            <w:rPrChange w:id="738" w:author="Jian" w:date="2012-10-12T20:57:00Z">
              <w:rPr>
                <w:noProof/>
              </w:rPr>
            </w:rPrChange>
          </w:rPr>
          <w:instrText xml:space="preserve">s 1 </w:instrText>
        </w:r>
        <w:r w:rsidRPr="0050260C">
          <w:rPr>
            <w:strike/>
            <w:noProof/>
            <w:highlight w:val="yellow"/>
            <w:rPrChange w:id="739" w:author="Jian" w:date="2012-10-12T20:57:00Z">
              <w:rPr>
                <w:strike/>
                <w:noProof/>
                <w:highlight w:val="yellow"/>
              </w:rPr>
            </w:rPrChange>
          </w:rPr>
          <w:fldChar w:fldCharType="separate"/>
        </w:r>
        <w:r w:rsidRPr="0050260C">
          <w:rPr>
            <w:strike/>
            <w:noProof/>
            <w:highlight w:val="yellow"/>
            <w:rPrChange w:id="740" w:author="Jian" w:date="2012-10-12T20:57:00Z">
              <w:rPr>
                <w:noProof/>
              </w:rPr>
            </w:rPrChange>
          </w:rPr>
          <w:t>13</w:t>
        </w:r>
        <w:r w:rsidRPr="0050260C">
          <w:rPr>
            <w:strike/>
            <w:noProof/>
            <w:highlight w:val="yellow"/>
            <w:rPrChange w:id="741" w:author="Jian" w:date="2012-10-12T20:57:00Z">
              <w:rPr>
                <w:strike/>
                <w:noProof/>
                <w:highlight w:val="yellow"/>
              </w:rPr>
            </w:rPrChange>
          </w:rPr>
          <w:fldChar w:fldCharType="end"/>
        </w:r>
        <w:r w:rsidRPr="0050260C">
          <w:rPr>
            <w:strike/>
            <w:noProof/>
            <w:highlight w:val="yellow"/>
            <w:rPrChange w:id="742" w:author="Jian" w:date="2012-10-12T20:57:00Z">
              <w:rPr>
                <w:noProof/>
              </w:rPr>
            </w:rPrChange>
          </w:rPr>
          <w:t>)</w:t>
        </w:r>
      </w:ins>
    </w:p>
    <w:p w:rsidR="0050260C" w:rsidRDefault="0050260C" w:rsidP="00C46318">
      <w:pPr>
        <w:numPr>
          <w:ins w:id="743" w:author="Jian" w:date="2012-10-12T20:56:00Z"/>
        </w:numPr>
        <w:rPr>
          <w:ins w:id="744" w:author="Jian" w:date="2012-10-12T20:56:00Z"/>
          <w:noProof/>
          <w:lang w:eastAsia="zh-CN"/>
        </w:rPr>
      </w:pPr>
    </w:p>
    <w:p w:rsidR="0050260C" w:rsidRPr="0050260C" w:rsidRDefault="0050260C" w:rsidP="00B56CC4">
      <w:pPr>
        <w:numPr>
          <w:ins w:id="745" w:author="Jian" w:date="2012-10-12T20:56:00Z"/>
        </w:numPr>
        <w:rPr>
          <w:ins w:id="746" w:author="Jian" w:date="2012-10-12T20:56:00Z"/>
          <w:strike/>
          <w:noProof/>
          <w:highlight w:val="yellow"/>
          <w:lang w:eastAsia="ko-KR"/>
          <w:rPrChange w:id="747" w:author="Unknown">
            <w:rPr>
              <w:ins w:id="748" w:author="Jian" w:date="2012-10-12T20:56:00Z"/>
              <w:noProof/>
              <w:lang w:eastAsia="ko-KR"/>
            </w:rPr>
          </w:rPrChange>
        </w:rPr>
      </w:pPr>
      <w:ins w:id="749" w:author="Jian" w:date="2012-10-12T20:56:00Z">
        <w:r w:rsidRPr="0050260C">
          <w:rPr>
            <w:b/>
            <w:strike/>
            <w:noProof/>
            <w:highlight w:val="yellow"/>
            <w:lang w:eastAsia="ko-KR"/>
            <w:rPrChange w:id="750" w:author="Jian" w:date="2012-10-12T20:58:00Z">
              <w:rPr>
                <w:b/>
                <w:noProof/>
                <w:lang w:eastAsia="ko-KR"/>
              </w:rPr>
            </w:rPrChange>
          </w:rPr>
          <w:t>log2_min_pcm_luma_coding_block_size_minus3</w:t>
        </w:r>
        <w:r w:rsidRPr="00B56CC4">
          <w:rPr>
            <w:strike/>
            <w:noProof/>
            <w:highlight w:val="yellow"/>
            <w:lang w:eastAsia="ko-KR"/>
          </w:rPr>
          <w:t> </w:t>
        </w:r>
        <w:r w:rsidRPr="0050260C">
          <w:rPr>
            <w:strike/>
            <w:noProof/>
            <w:highlight w:val="yellow"/>
            <w:lang w:eastAsia="ko-KR"/>
            <w:rPrChange w:id="751" w:author="Jian" w:date="2012-10-12T20:58:00Z">
              <w:rPr>
                <w:noProof/>
                <w:lang w:eastAsia="ko-KR"/>
              </w:rPr>
            </w:rPrChange>
          </w:rPr>
          <w:t>+</w:t>
        </w:r>
        <w:r w:rsidRPr="00B56CC4">
          <w:rPr>
            <w:strike/>
            <w:noProof/>
            <w:highlight w:val="yellow"/>
            <w:lang w:eastAsia="ko-KR"/>
          </w:rPr>
          <w:t> </w:t>
        </w:r>
        <w:r w:rsidRPr="0050260C">
          <w:rPr>
            <w:strike/>
            <w:noProof/>
            <w:highlight w:val="yellow"/>
            <w:lang w:eastAsia="ko-KR"/>
            <w:rPrChange w:id="752" w:author="Jian" w:date="2012-10-12T20:58:00Z">
              <w:rPr>
                <w:noProof/>
                <w:lang w:eastAsia="ko-KR"/>
              </w:rPr>
            </w:rPrChange>
          </w:rPr>
          <w:t>3 specifies the minimum size of coding blocks with pcm_flag equal to 1.</w:t>
        </w:r>
      </w:ins>
    </w:p>
    <w:p w:rsidR="0050260C" w:rsidRPr="0050260C" w:rsidRDefault="0050260C" w:rsidP="00B56CC4">
      <w:pPr>
        <w:numPr>
          <w:ins w:id="753" w:author="Jian" w:date="2012-10-12T20:56:00Z"/>
        </w:numPr>
        <w:rPr>
          <w:ins w:id="754" w:author="Jian" w:date="2012-10-12T20:56:00Z"/>
          <w:strike/>
          <w:noProof/>
          <w:highlight w:val="yellow"/>
          <w:lang w:eastAsia="ko-KR"/>
          <w:rPrChange w:id="755" w:author="Unknown">
            <w:rPr>
              <w:ins w:id="756" w:author="Jian" w:date="2012-10-12T20:56:00Z"/>
              <w:noProof/>
              <w:lang w:eastAsia="ko-KR"/>
            </w:rPr>
          </w:rPrChange>
        </w:rPr>
      </w:pPr>
      <w:ins w:id="757" w:author="Jian" w:date="2012-10-12T20:56:00Z">
        <w:r w:rsidRPr="0050260C">
          <w:rPr>
            <w:strike/>
            <w:noProof/>
            <w:highlight w:val="yellow"/>
            <w:lang w:eastAsia="ko-KR"/>
            <w:rPrChange w:id="758" w:author="Jian" w:date="2012-10-12T20:58:00Z">
              <w:rPr>
                <w:noProof/>
                <w:lang w:eastAsia="ko-KR"/>
              </w:rPr>
            </w:rPrChange>
          </w:rPr>
          <w:t>The variable Log2MinIpcmCbSizeY is set equal to log2_min_pcm_luma_coding_block_size_minus3</w:t>
        </w:r>
        <w:r w:rsidRPr="00B56CC4">
          <w:rPr>
            <w:strike/>
            <w:noProof/>
            <w:highlight w:val="yellow"/>
            <w:lang w:eastAsia="ko-KR"/>
          </w:rPr>
          <w:t> </w:t>
        </w:r>
        <w:r w:rsidRPr="0050260C">
          <w:rPr>
            <w:strike/>
            <w:noProof/>
            <w:highlight w:val="yellow"/>
            <w:lang w:eastAsia="ko-KR"/>
            <w:rPrChange w:id="759" w:author="Jian" w:date="2012-10-12T20:58:00Z">
              <w:rPr>
                <w:noProof/>
                <w:lang w:eastAsia="ko-KR"/>
              </w:rPr>
            </w:rPrChange>
          </w:rPr>
          <w:t>+</w:t>
        </w:r>
        <w:r w:rsidRPr="00B56CC4">
          <w:rPr>
            <w:strike/>
            <w:noProof/>
            <w:highlight w:val="yellow"/>
            <w:lang w:eastAsia="ko-KR"/>
          </w:rPr>
          <w:t> </w:t>
        </w:r>
        <w:r w:rsidRPr="0050260C">
          <w:rPr>
            <w:strike/>
            <w:noProof/>
            <w:highlight w:val="yellow"/>
            <w:lang w:eastAsia="ko-KR"/>
            <w:rPrChange w:id="760" w:author="Jian" w:date="2012-10-12T20:58:00Z">
              <w:rPr>
                <w:noProof/>
                <w:lang w:eastAsia="ko-KR"/>
              </w:rPr>
            </w:rPrChange>
          </w:rPr>
          <w:t>3. The variable Log2MinIpcmCbSizeY shall be</w:t>
        </w:r>
        <w:r w:rsidRPr="0050260C">
          <w:rPr>
            <w:strike/>
            <w:highlight w:val="yellow"/>
            <w:lang w:eastAsia="ko-KR"/>
            <w:rPrChange w:id="761" w:author="Jian" w:date="2012-10-12T20:58:00Z">
              <w:rPr>
                <w:lang w:eastAsia="ko-KR"/>
              </w:rPr>
            </w:rPrChange>
          </w:rPr>
          <w:t xml:space="preserve"> in the range of Log2MinCbSizeY to</w:t>
        </w:r>
        <w:r w:rsidRPr="0050260C">
          <w:rPr>
            <w:strike/>
            <w:noProof/>
            <w:highlight w:val="yellow"/>
            <w:lang w:eastAsia="ko-KR"/>
            <w:rPrChange w:id="762" w:author="Jian" w:date="2012-10-12T20:58:00Z">
              <w:rPr>
                <w:noProof/>
                <w:lang w:eastAsia="ko-KR"/>
              </w:rPr>
            </w:rPrChange>
          </w:rPr>
          <w:t xml:space="preserve"> Min(</w:t>
        </w:r>
        <w:r w:rsidRPr="00B56CC4">
          <w:rPr>
            <w:strike/>
            <w:noProof/>
            <w:highlight w:val="yellow"/>
            <w:lang w:eastAsia="ko-KR"/>
          </w:rPr>
          <w:t> </w:t>
        </w:r>
        <w:r w:rsidRPr="0050260C">
          <w:rPr>
            <w:strike/>
            <w:noProof/>
            <w:highlight w:val="yellow"/>
            <w:lang w:eastAsia="ko-KR"/>
            <w:rPrChange w:id="763" w:author="Jian" w:date="2012-10-12T20:58:00Z">
              <w:rPr>
                <w:noProof/>
                <w:lang w:eastAsia="ko-KR"/>
              </w:rPr>
            </w:rPrChange>
          </w:rPr>
          <w:t>Log2CtbSizeY,</w:t>
        </w:r>
        <w:r w:rsidRPr="00B56CC4">
          <w:rPr>
            <w:strike/>
            <w:noProof/>
            <w:highlight w:val="yellow"/>
            <w:lang w:eastAsia="ko-KR"/>
          </w:rPr>
          <w:t> </w:t>
        </w:r>
        <w:r w:rsidRPr="0050260C">
          <w:rPr>
            <w:strike/>
            <w:noProof/>
            <w:highlight w:val="yellow"/>
            <w:lang w:eastAsia="ko-KR"/>
            <w:rPrChange w:id="764" w:author="Jian" w:date="2012-10-12T20:58:00Z">
              <w:rPr>
                <w:noProof/>
                <w:lang w:eastAsia="ko-KR"/>
              </w:rPr>
            </w:rPrChange>
          </w:rPr>
          <w:t>5</w:t>
        </w:r>
        <w:r w:rsidRPr="00B56CC4">
          <w:rPr>
            <w:strike/>
            <w:noProof/>
            <w:highlight w:val="yellow"/>
            <w:lang w:eastAsia="ko-KR"/>
          </w:rPr>
          <w:t> </w:t>
        </w:r>
        <w:r w:rsidRPr="0050260C">
          <w:rPr>
            <w:strike/>
            <w:noProof/>
            <w:highlight w:val="yellow"/>
            <w:lang w:eastAsia="ko-KR"/>
            <w:rPrChange w:id="765" w:author="Jian" w:date="2012-10-12T20:58:00Z">
              <w:rPr>
                <w:noProof/>
                <w:lang w:eastAsia="ko-KR"/>
              </w:rPr>
            </w:rPrChange>
          </w:rPr>
          <w:t>), inclusive.</w:t>
        </w:r>
      </w:ins>
    </w:p>
    <w:p w:rsidR="0050260C" w:rsidRPr="0050260C" w:rsidRDefault="0050260C" w:rsidP="00B56CC4">
      <w:pPr>
        <w:numPr>
          <w:ins w:id="766" w:author="Jian" w:date="2012-10-12T20:56:00Z"/>
        </w:numPr>
        <w:rPr>
          <w:ins w:id="767" w:author="Jian" w:date="2012-10-12T20:56:00Z"/>
          <w:strike/>
          <w:noProof/>
          <w:highlight w:val="yellow"/>
          <w:lang w:eastAsia="ko-KR"/>
          <w:rPrChange w:id="768" w:author="Unknown">
            <w:rPr>
              <w:ins w:id="769" w:author="Jian" w:date="2012-10-12T20:56:00Z"/>
              <w:noProof/>
              <w:lang w:eastAsia="ko-KR"/>
            </w:rPr>
          </w:rPrChange>
        </w:rPr>
      </w:pPr>
      <w:ins w:id="770" w:author="Jian" w:date="2012-10-12T20:56:00Z">
        <w:r w:rsidRPr="0050260C">
          <w:rPr>
            <w:b/>
            <w:strike/>
            <w:noProof/>
            <w:highlight w:val="yellow"/>
            <w:lang w:eastAsia="ko-KR"/>
            <w:rPrChange w:id="771" w:author="Jian" w:date="2012-10-12T20:58:00Z">
              <w:rPr>
                <w:b/>
                <w:noProof/>
                <w:lang w:eastAsia="ko-KR"/>
              </w:rPr>
            </w:rPrChange>
          </w:rPr>
          <w:t>log2_diff_max_min_pcm_luma_coding_block_size</w:t>
        </w:r>
        <w:r w:rsidRPr="0050260C">
          <w:rPr>
            <w:strike/>
            <w:noProof/>
            <w:highlight w:val="yellow"/>
            <w:lang w:eastAsia="ko-KR"/>
            <w:rPrChange w:id="772" w:author="Jian" w:date="2012-10-12T20:58:00Z">
              <w:rPr>
                <w:noProof/>
                <w:lang w:eastAsia="ko-KR"/>
              </w:rPr>
            </w:rPrChange>
          </w:rPr>
          <w:t xml:space="preserve"> specifies the difference between the maximum and minimum size of coding blocks with pcm_flag equal to 1.</w:t>
        </w:r>
      </w:ins>
    </w:p>
    <w:p w:rsidR="0050260C" w:rsidRPr="0050260C" w:rsidRDefault="0050260C" w:rsidP="00B56CC4">
      <w:pPr>
        <w:numPr>
          <w:ins w:id="773" w:author="Jian" w:date="2012-10-12T20:56:00Z"/>
        </w:numPr>
        <w:rPr>
          <w:ins w:id="774" w:author="Jian" w:date="2012-10-12T20:56:00Z"/>
          <w:strike/>
          <w:noProof/>
          <w:lang w:eastAsia="ko-KR"/>
          <w:rPrChange w:id="775" w:author="Unknown">
            <w:rPr>
              <w:ins w:id="776" w:author="Jian" w:date="2012-10-12T20:56:00Z"/>
              <w:noProof/>
              <w:lang w:eastAsia="ko-KR"/>
            </w:rPr>
          </w:rPrChange>
        </w:rPr>
      </w:pPr>
      <w:ins w:id="777" w:author="Jian" w:date="2012-10-12T20:56:00Z">
        <w:r w:rsidRPr="0050260C">
          <w:rPr>
            <w:strike/>
            <w:noProof/>
            <w:highlight w:val="yellow"/>
            <w:lang w:eastAsia="ko-KR"/>
            <w:rPrChange w:id="778" w:author="Jian" w:date="2012-10-12T20:58:00Z">
              <w:rPr>
                <w:noProof/>
                <w:lang w:eastAsia="ko-KR"/>
              </w:rPr>
            </w:rPrChange>
          </w:rPr>
          <w:t>The variable Log2MaxIpcmCbSizeY is set equal to log2_min_pcm_luma_coding_block_size_minus3</w:t>
        </w:r>
        <w:r w:rsidRPr="00B56CC4">
          <w:rPr>
            <w:strike/>
            <w:noProof/>
            <w:highlight w:val="yellow"/>
            <w:lang w:eastAsia="ko-KR"/>
          </w:rPr>
          <w:t> </w:t>
        </w:r>
        <w:r w:rsidRPr="0050260C">
          <w:rPr>
            <w:strike/>
            <w:noProof/>
            <w:highlight w:val="yellow"/>
            <w:lang w:eastAsia="ko-KR"/>
            <w:rPrChange w:id="779" w:author="Jian" w:date="2012-10-12T20:58:00Z">
              <w:rPr>
                <w:noProof/>
                <w:lang w:eastAsia="ko-KR"/>
              </w:rPr>
            </w:rPrChange>
          </w:rPr>
          <w:t>+</w:t>
        </w:r>
        <w:r w:rsidRPr="00B56CC4">
          <w:rPr>
            <w:strike/>
            <w:noProof/>
            <w:highlight w:val="yellow"/>
            <w:lang w:eastAsia="ko-KR"/>
          </w:rPr>
          <w:t> </w:t>
        </w:r>
        <w:r w:rsidRPr="0050260C">
          <w:rPr>
            <w:strike/>
            <w:noProof/>
            <w:highlight w:val="yellow"/>
            <w:lang w:eastAsia="ko-KR"/>
            <w:rPrChange w:id="780" w:author="Jian" w:date="2012-10-12T20:58:00Z">
              <w:rPr>
                <w:noProof/>
                <w:lang w:eastAsia="ko-KR"/>
              </w:rPr>
            </w:rPrChange>
          </w:rPr>
          <w:t>3</w:t>
        </w:r>
        <w:r w:rsidRPr="00B56CC4">
          <w:rPr>
            <w:strike/>
            <w:noProof/>
            <w:highlight w:val="yellow"/>
            <w:lang w:eastAsia="ko-KR"/>
          </w:rPr>
          <w:t> </w:t>
        </w:r>
        <w:r w:rsidRPr="0050260C">
          <w:rPr>
            <w:strike/>
            <w:noProof/>
            <w:highlight w:val="yellow"/>
            <w:lang w:eastAsia="ko-KR"/>
            <w:rPrChange w:id="781" w:author="Jian" w:date="2012-10-12T20:58:00Z">
              <w:rPr>
                <w:noProof/>
                <w:lang w:eastAsia="ko-KR"/>
              </w:rPr>
            </w:rPrChange>
          </w:rPr>
          <w:t>+ log2_diff_max_min_pcm_luma_coding_block_size. The variable Log2MaxIpcmCbSizeY shall be equal or less than Min(</w:t>
        </w:r>
        <w:r w:rsidRPr="00B56CC4">
          <w:rPr>
            <w:strike/>
            <w:noProof/>
            <w:highlight w:val="yellow"/>
            <w:lang w:eastAsia="ko-KR"/>
          </w:rPr>
          <w:t> </w:t>
        </w:r>
        <w:r w:rsidRPr="0050260C">
          <w:rPr>
            <w:strike/>
            <w:noProof/>
            <w:highlight w:val="yellow"/>
            <w:lang w:eastAsia="ko-KR"/>
            <w:rPrChange w:id="782" w:author="Jian" w:date="2012-10-12T20:58:00Z">
              <w:rPr>
                <w:noProof/>
                <w:lang w:eastAsia="ko-KR"/>
              </w:rPr>
            </w:rPrChange>
          </w:rPr>
          <w:t>Log2CtbSizeY,</w:t>
        </w:r>
        <w:r w:rsidRPr="00B56CC4">
          <w:rPr>
            <w:strike/>
            <w:noProof/>
            <w:highlight w:val="yellow"/>
            <w:lang w:eastAsia="ko-KR"/>
          </w:rPr>
          <w:t> </w:t>
        </w:r>
        <w:r w:rsidRPr="0050260C">
          <w:rPr>
            <w:strike/>
            <w:noProof/>
            <w:highlight w:val="yellow"/>
            <w:lang w:eastAsia="ko-KR"/>
            <w:rPrChange w:id="783" w:author="Jian" w:date="2012-10-12T20:58:00Z">
              <w:rPr>
                <w:noProof/>
                <w:lang w:eastAsia="ko-KR"/>
              </w:rPr>
            </w:rPrChange>
          </w:rPr>
          <w:t>5</w:t>
        </w:r>
        <w:r w:rsidRPr="00B56CC4">
          <w:rPr>
            <w:strike/>
            <w:noProof/>
            <w:highlight w:val="yellow"/>
            <w:lang w:eastAsia="ko-KR"/>
          </w:rPr>
          <w:t> </w:t>
        </w:r>
        <w:r w:rsidRPr="0050260C">
          <w:rPr>
            <w:strike/>
            <w:noProof/>
            <w:highlight w:val="yellow"/>
            <w:lang w:eastAsia="ko-KR"/>
            <w:rPrChange w:id="784" w:author="Jian" w:date="2012-10-12T20:58:00Z">
              <w:rPr>
                <w:noProof/>
                <w:lang w:eastAsia="ko-KR"/>
              </w:rPr>
            </w:rPrChange>
          </w:rPr>
          <w:t>).</w:t>
        </w:r>
      </w:ins>
    </w:p>
    <w:p w:rsidR="0050260C" w:rsidRDefault="0050260C" w:rsidP="00B56CC4">
      <w:pPr>
        <w:numPr>
          <w:ins w:id="785" w:author="Jian" w:date="2012-10-12T20:56:00Z"/>
        </w:numPr>
        <w:rPr>
          <w:ins w:id="786" w:author="Jian" w:date="2012-10-12T20:56:00Z"/>
          <w:noProof/>
          <w:lang w:eastAsia="zh-CN"/>
        </w:rPr>
      </w:pPr>
      <w:ins w:id="787" w:author="Jian" w:date="2012-10-12T20:56:00Z">
        <w:r>
          <w:rPr>
            <w:b/>
            <w:noProof/>
          </w:rPr>
          <w:t>max_transform_hierarchy_depth_inter</w:t>
        </w:r>
        <w:r>
          <w:rPr>
            <w:noProof/>
          </w:rPr>
          <w:t xml:space="preserve"> specifies the maximum hierarchy depth for transform units of coding units coded in inter prediction mode. The value of max_transform_hierarchy_depth_inter shall be in the range of 0 to Log2CtbSizeY − Log2MinTrafoSize, inclusive.</w:t>
        </w:r>
      </w:ins>
    </w:p>
    <w:p w:rsidR="0050260C" w:rsidRDefault="0050260C" w:rsidP="00B56CC4">
      <w:pPr>
        <w:numPr>
          <w:ins w:id="788" w:author="Jian" w:date="2012-10-12T20:56:00Z"/>
        </w:numPr>
        <w:rPr>
          <w:ins w:id="789" w:author="Jian" w:date="2012-10-12T20:56:00Z"/>
          <w:noProof/>
          <w:lang w:eastAsia="zh-CN"/>
        </w:rPr>
      </w:pPr>
    </w:p>
    <w:p w:rsidR="0050260C" w:rsidRDefault="0050260C" w:rsidP="00B56CC4">
      <w:pPr>
        <w:numPr>
          <w:ins w:id="790" w:author="Jian" w:date="2012-10-12T20:56:00Z"/>
        </w:numPr>
        <w:rPr>
          <w:ins w:id="791" w:author="Jian" w:date="2012-10-12T20:57:00Z"/>
          <w:noProof/>
          <w:lang w:eastAsia="zh-CN"/>
        </w:rPr>
      </w:pPr>
    </w:p>
    <w:p w:rsidR="0050260C" w:rsidRPr="0050260C" w:rsidRDefault="0050260C" w:rsidP="00B56CC4">
      <w:pPr>
        <w:numPr>
          <w:ins w:id="792" w:author="Jian" w:date="2012-10-12T20:56:00Z"/>
        </w:numPr>
        <w:rPr>
          <w:ins w:id="793" w:author="Jian" w:date="2012-10-12T20:57:00Z"/>
          <w:noProof/>
          <w:highlight w:val="yellow"/>
          <w:lang w:eastAsia="ko-KR"/>
          <w:rPrChange w:id="794" w:author="Unknown">
            <w:rPr>
              <w:ins w:id="795" w:author="Jian" w:date="2012-10-12T20:57:00Z"/>
              <w:noProof/>
              <w:lang w:eastAsia="ko-KR"/>
            </w:rPr>
          </w:rPrChange>
        </w:rPr>
      </w:pPr>
      <w:ins w:id="796" w:author="Jian" w:date="2012-10-12T20:57:00Z">
        <w:r w:rsidRPr="0050260C">
          <w:rPr>
            <w:b/>
            <w:noProof/>
            <w:highlight w:val="yellow"/>
            <w:lang w:eastAsia="ko-KR"/>
            <w:rPrChange w:id="797" w:author="Jian" w:date="2012-10-12T20:59:00Z">
              <w:rPr>
                <w:b/>
                <w:noProof/>
                <w:lang w:eastAsia="ko-KR"/>
              </w:rPr>
            </w:rPrChange>
          </w:rPr>
          <w:t>sample_adaptive_offset_enabled_flag</w:t>
        </w:r>
        <w:r w:rsidRPr="0050260C">
          <w:rPr>
            <w:noProof/>
            <w:highlight w:val="yellow"/>
            <w:lang w:eastAsia="ko-KR"/>
            <w:rPrChange w:id="798" w:author="Jian" w:date="2012-10-12T20:59:00Z">
              <w:rPr>
                <w:noProof/>
                <w:lang w:eastAsia="ko-KR"/>
              </w:rPr>
            </w:rPrChange>
          </w:rPr>
          <w:t xml:space="preserve"> equal to 1 specifies that the sample adaptive offset process is applied to the reconstruced picture after the deblocking filter process. sample_adaptive_offset_enabled_flag equal to 0 specifies that the sample adaptive offset process is not applied to the reconstruced picture after the deblocking filter process.</w:t>
        </w:r>
      </w:ins>
    </w:p>
    <w:p w:rsidR="0050260C" w:rsidRDefault="0050260C" w:rsidP="00B56CC4">
      <w:pPr>
        <w:numPr>
          <w:ins w:id="799" w:author="Jian" w:date="2012-10-12T20:56:00Z"/>
        </w:numPr>
        <w:rPr>
          <w:ins w:id="800" w:author="NEC-USER" w:date="2012-10-13T13:13:00Z"/>
          <w:rFonts w:eastAsia="MS Mincho"/>
          <w:noProof/>
          <w:highlight w:val="yellow"/>
          <w:lang w:eastAsia="ja-JP"/>
        </w:rPr>
      </w:pPr>
      <w:ins w:id="801" w:author="Jian" w:date="2012-10-12T20:58:00Z">
        <w:r w:rsidRPr="0050260C">
          <w:rPr>
            <w:b/>
            <w:noProof/>
            <w:highlight w:val="yellow"/>
            <w:lang w:eastAsia="ko-KR"/>
            <w:rPrChange w:id="802" w:author="Jian" w:date="2012-10-12T20:59:00Z">
              <w:rPr>
                <w:b/>
                <w:noProof/>
                <w:lang w:eastAsia="ko-KR"/>
              </w:rPr>
            </w:rPrChange>
          </w:rPr>
          <w:t>pcm_enabled_flag</w:t>
        </w:r>
        <w:r w:rsidRPr="0050260C">
          <w:rPr>
            <w:noProof/>
            <w:highlight w:val="yellow"/>
            <w:lang w:eastAsia="ko-KR"/>
            <w:rPrChange w:id="803" w:author="Jian" w:date="2012-10-12T20:59:00Z">
              <w:rPr>
                <w:noProof/>
                <w:lang w:eastAsia="ko-KR"/>
              </w:rPr>
            </w:rPrChange>
          </w:rPr>
          <w:t xml:space="preserve"> equal to 0 specifies that PCM data shall not be present in the video sequence.</w:t>
        </w:r>
      </w:ins>
    </w:p>
    <w:p w:rsidR="0050260C" w:rsidRDefault="0050260C" w:rsidP="00B56CC4">
      <w:pPr>
        <w:numPr>
          <w:ins w:id="804" w:author="Jian" w:date="2012-10-12T20:56:00Z"/>
        </w:numPr>
        <w:rPr>
          <w:ins w:id="805" w:author="NEC-USER" w:date="2012-10-13T13:13:00Z"/>
          <w:rFonts w:eastAsia="MS Mincho"/>
          <w:noProof/>
          <w:highlight w:val="yellow"/>
          <w:lang w:eastAsia="ja-JP"/>
        </w:rPr>
      </w:pPr>
    </w:p>
    <w:p w:rsidR="0050260C" w:rsidRPr="0050260C" w:rsidRDefault="0050260C">
      <w:pPr>
        <w:pStyle w:val="Note1"/>
        <w:rPr>
          <w:ins w:id="806" w:author="NEC-USER" w:date="2012-10-13T13:16:00Z"/>
          <w:rFonts w:eastAsia="MS Mincho"/>
          <w:noProof/>
          <w:lang w:eastAsia="ja-JP"/>
          <w:rPrChange w:id="807" w:author="Unknown">
            <w:rPr>
              <w:ins w:id="808" w:author="NEC-USER" w:date="2012-10-13T13:16:00Z"/>
              <w:noProof/>
            </w:rPr>
          </w:rPrChange>
        </w:rPr>
      </w:pPr>
      <w:ins w:id="809" w:author="NEC-USER" w:date="2012-10-13T13:16:00Z">
        <w:r w:rsidRPr="0050260C">
          <w:rPr>
            <w:noProof/>
            <w:highlight w:val="green"/>
            <w:rPrChange w:id="810" w:author="NEC-USER" w:date="2012-10-13T13:38:00Z">
              <w:rPr>
                <w:noProof/>
              </w:rPr>
            </w:rPrChange>
          </w:rPr>
          <w:t>NOTE</w:t>
        </w:r>
        <w:r w:rsidRPr="00AF1BA4">
          <w:rPr>
            <w:noProof/>
            <w:highlight w:val="green"/>
          </w:rPr>
          <w:t> </w:t>
        </w:r>
      </w:ins>
      <w:ins w:id="811" w:author="NEC-USER" w:date="2012-10-13T13:21:00Z">
        <w:r w:rsidRPr="0050260C">
          <w:rPr>
            <w:rFonts w:eastAsia="MS Mincho"/>
            <w:noProof/>
            <w:color w:val="0000FF"/>
            <w:highlight w:val="yellow"/>
            <w:lang w:eastAsia="ja-JP"/>
            <w:rPrChange w:id="812" w:author="NEC-USER" w:date="2012-10-13T13:38:00Z">
              <w:rPr>
                <w:rFonts w:eastAsia="MS Mincho"/>
                <w:noProof/>
                <w:lang w:eastAsia="ja-JP"/>
              </w:rPr>
            </w:rPrChange>
          </w:rPr>
          <w:t>X</w:t>
        </w:r>
      </w:ins>
      <w:ins w:id="813" w:author="NEC-USER" w:date="2012-10-13T13:16:00Z">
        <w:r w:rsidRPr="00AF1BA4">
          <w:rPr>
            <w:noProof/>
            <w:highlight w:val="green"/>
          </w:rPr>
          <w:t> – </w:t>
        </w:r>
        <w:r w:rsidRPr="0050260C">
          <w:rPr>
            <w:noProof/>
            <w:highlight w:val="green"/>
            <w:rPrChange w:id="814" w:author="NEC-USER" w:date="2012-10-13T13:38:00Z">
              <w:rPr>
                <w:noProof/>
              </w:rPr>
            </w:rPrChange>
          </w:rPr>
          <w:t xml:space="preserve">When </w:t>
        </w:r>
      </w:ins>
      <w:ins w:id="815" w:author="NEC-USER" w:date="2012-10-13T13:24:00Z">
        <w:r w:rsidRPr="0050260C">
          <w:rPr>
            <w:noProof/>
            <w:highlight w:val="green"/>
            <w:rPrChange w:id="816" w:author="NEC-USER" w:date="2012-10-13T13:38:00Z">
              <w:rPr>
                <w:noProof/>
              </w:rPr>
            </w:rPrChange>
          </w:rPr>
          <w:t>Log2MinCbSizeY</w:t>
        </w:r>
      </w:ins>
      <w:ins w:id="817" w:author="NEC-USER" w:date="2012-10-13T13:16:00Z">
        <w:r w:rsidRPr="0050260C">
          <w:rPr>
            <w:noProof/>
            <w:highlight w:val="green"/>
            <w:rPrChange w:id="818" w:author="NEC-USER" w:date="2012-10-13T13:38:00Z">
              <w:rPr>
                <w:noProof/>
              </w:rPr>
            </w:rPrChange>
          </w:rPr>
          <w:t xml:space="preserve"> is equal to </w:t>
        </w:r>
      </w:ins>
      <w:ins w:id="819" w:author="NEC-USER" w:date="2012-10-13T13:24:00Z">
        <w:r w:rsidRPr="0050260C">
          <w:rPr>
            <w:rFonts w:eastAsia="MS Mincho"/>
            <w:noProof/>
            <w:highlight w:val="green"/>
            <w:lang w:eastAsia="ja-JP"/>
            <w:rPrChange w:id="820" w:author="NEC-USER" w:date="2012-10-13T13:38:00Z">
              <w:rPr>
                <w:rFonts w:eastAsia="MS Mincho"/>
                <w:noProof/>
                <w:lang w:eastAsia="ja-JP"/>
              </w:rPr>
            </w:rPrChange>
          </w:rPr>
          <w:t>6</w:t>
        </w:r>
      </w:ins>
      <w:ins w:id="821" w:author="NEC-USER" w:date="2012-10-13T13:16:00Z">
        <w:r w:rsidRPr="0050260C">
          <w:rPr>
            <w:noProof/>
            <w:highlight w:val="green"/>
            <w:rPrChange w:id="822" w:author="NEC-USER" w:date="2012-10-13T13:38:00Z">
              <w:rPr>
                <w:noProof/>
              </w:rPr>
            </w:rPrChange>
          </w:rPr>
          <w:t xml:space="preserve">, </w:t>
        </w:r>
      </w:ins>
      <w:ins w:id="823" w:author="NEC-USER" w:date="2012-10-13T13:18:00Z">
        <w:r w:rsidRPr="0050260C">
          <w:rPr>
            <w:noProof/>
            <w:highlight w:val="green"/>
            <w:rPrChange w:id="824" w:author="NEC-USER" w:date="2012-10-13T13:38:00Z">
              <w:rPr>
                <w:noProof/>
              </w:rPr>
            </w:rPrChange>
          </w:rPr>
          <w:t xml:space="preserve">PCM data </w:t>
        </w:r>
      </w:ins>
      <w:ins w:id="825" w:author="NEC-USER" w:date="2012-10-13T13:40:00Z">
        <w:r>
          <w:rPr>
            <w:rFonts w:eastAsia="MS Mincho"/>
            <w:noProof/>
            <w:highlight w:val="green"/>
            <w:lang w:eastAsia="ja-JP"/>
          </w:rPr>
          <w:t>is not</w:t>
        </w:r>
      </w:ins>
      <w:ins w:id="826" w:author="NEC-USER" w:date="2012-10-13T13:19:00Z">
        <w:r w:rsidRPr="0050260C">
          <w:rPr>
            <w:rFonts w:eastAsia="MS Mincho"/>
            <w:noProof/>
            <w:highlight w:val="green"/>
            <w:lang w:eastAsia="ja-JP"/>
            <w:rPrChange w:id="827" w:author="NEC-USER" w:date="2012-10-13T13:38:00Z">
              <w:rPr>
                <w:rFonts w:eastAsia="MS Mincho"/>
                <w:noProof/>
                <w:lang w:eastAsia="ja-JP"/>
              </w:rPr>
            </w:rPrChange>
          </w:rPr>
          <w:t xml:space="preserve"> </w:t>
        </w:r>
      </w:ins>
      <w:ins w:id="828" w:author="NEC-USER" w:date="2012-10-13T13:18:00Z">
        <w:r w:rsidRPr="0050260C">
          <w:rPr>
            <w:noProof/>
            <w:highlight w:val="green"/>
            <w:rPrChange w:id="829" w:author="NEC-USER" w:date="2012-10-13T13:38:00Z">
              <w:rPr>
                <w:noProof/>
              </w:rPr>
            </w:rPrChange>
          </w:rPr>
          <w:t>present in the video sequence</w:t>
        </w:r>
      </w:ins>
      <w:ins w:id="830" w:author="NEC-USER" w:date="2012-10-13T13:19:00Z">
        <w:r w:rsidRPr="0050260C">
          <w:rPr>
            <w:rFonts w:eastAsia="MS Mincho"/>
            <w:noProof/>
            <w:highlight w:val="green"/>
            <w:lang w:eastAsia="ja-JP"/>
            <w:rPrChange w:id="831" w:author="NEC-USER" w:date="2012-10-13T13:38:00Z">
              <w:rPr>
                <w:rFonts w:eastAsia="MS Mincho"/>
                <w:noProof/>
                <w:lang w:eastAsia="ja-JP"/>
              </w:rPr>
            </w:rPrChange>
          </w:rPr>
          <w:t xml:space="preserve"> even if pcm_enabed_flag is </w:t>
        </w:r>
      </w:ins>
      <w:ins w:id="832" w:author="NEC-USER" w:date="2012-10-13T13:31:00Z">
        <w:r w:rsidRPr="0050260C">
          <w:rPr>
            <w:rFonts w:eastAsia="MS Mincho"/>
            <w:noProof/>
            <w:highlight w:val="green"/>
            <w:lang w:eastAsia="ja-JP"/>
            <w:rPrChange w:id="833" w:author="NEC-USER" w:date="2012-10-13T13:38:00Z">
              <w:rPr>
                <w:rFonts w:eastAsia="MS Mincho"/>
                <w:noProof/>
                <w:lang w:eastAsia="ja-JP"/>
              </w:rPr>
            </w:rPrChange>
          </w:rPr>
          <w:t>e</w:t>
        </w:r>
      </w:ins>
      <w:ins w:id="834" w:author="NEC-USER" w:date="2012-10-13T13:19:00Z">
        <w:r w:rsidRPr="0050260C">
          <w:rPr>
            <w:rFonts w:eastAsia="MS Mincho"/>
            <w:noProof/>
            <w:highlight w:val="green"/>
            <w:lang w:eastAsia="ja-JP"/>
            <w:rPrChange w:id="835" w:author="NEC-USER" w:date="2012-10-13T13:38:00Z">
              <w:rPr>
                <w:rFonts w:eastAsia="MS Mincho"/>
                <w:noProof/>
                <w:lang w:eastAsia="ja-JP"/>
              </w:rPr>
            </w:rPrChange>
          </w:rPr>
          <w:t>qual to 1</w:t>
        </w:r>
      </w:ins>
      <w:ins w:id="836" w:author="NEC-USER" w:date="2012-10-13T13:18:00Z">
        <w:r w:rsidRPr="0050260C">
          <w:rPr>
            <w:noProof/>
            <w:highlight w:val="green"/>
            <w:rPrChange w:id="837" w:author="NEC-USER" w:date="2012-10-13T13:38:00Z">
              <w:rPr>
                <w:noProof/>
              </w:rPr>
            </w:rPrChange>
          </w:rPr>
          <w:t>.</w:t>
        </w:r>
      </w:ins>
      <w:ins w:id="838" w:author="NEC-USER" w:date="2012-10-13T13:26:00Z">
        <w:r w:rsidRPr="0050260C">
          <w:rPr>
            <w:rFonts w:eastAsia="MS Mincho"/>
            <w:noProof/>
            <w:highlight w:val="green"/>
            <w:lang w:eastAsia="ja-JP"/>
            <w:rPrChange w:id="839" w:author="NEC-USER" w:date="2012-10-13T13:38:00Z">
              <w:rPr>
                <w:rFonts w:eastAsia="MS Mincho"/>
                <w:noProof/>
                <w:lang w:eastAsia="ja-JP"/>
              </w:rPr>
            </w:rPrChange>
          </w:rPr>
          <w:t xml:space="preserve"> </w:t>
        </w:r>
      </w:ins>
      <w:ins w:id="840" w:author="NEC-USER" w:date="2012-10-13T13:29:00Z">
        <w:r w:rsidRPr="0050260C">
          <w:rPr>
            <w:rFonts w:eastAsia="MS Mincho"/>
            <w:noProof/>
            <w:highlight w:val="green"/>
            <w:lang w:eastAsia="ja-JP"/>
            <w:rPrChange w:id="841" w:author="NEC-USER" w:date="2012-10-13T13:38:00Z">
              <w:rPr>
                <w:rFonts w:eastAsia="MS Mincho"/>
                <w:noProof/>
                <w:lang w:eastAsia="ja-JP"/>
              </w:rPr>
            </w:rPrChange>
          </w:rPr>
          <w:t>The maximum size of coding block with pcm_flag equal to 1 is restricted to be equal to or less than Min(</w:t>
        </w:r>
        <w:r w:rsidRPr="00AF1BA4">
          <w:rPr>
            <w:noProof/>
            <w:highlight w:val="green"/>
          </w:rPr>
          <w:t> </w:t>
        </w:r>
        <w:r w:rsidRPr="0050260C">
          <w:rPr>
            <w:rFonts w:eastAsia="MS Mincho"/>
            <w:noProof/>
            <w:highlight w:val="green"/>
            <w:lang w:eastAsia="ja-JP"/>
            <w:rPrChange w:id="842" w:author="NEC-USER" w:date="2012-10-13T13:38:00Z">
              <w:rPr>
                <w:rFonts w:eastAsia="MS Mincho"/>
                <w:noProof/>
                <w:lang w:eastAsia="ja-JP"/>
              </w:rPr>
            </w:rPrChange>
          </w:rPr>
          <w:t xml:space="preserve">Log2CtbSizeY, </w:t>
        </w:r>
      </w:ins>
      <w:ins w:id="843" w:author="NEC-USER" w:date="2012-10-13T13:30:00Z">
        <w:r w:rsidRPr="00AF1BA4">
          <w:rPr>
            <w:noProof/>
            <w:highlight w:val="green"/>
          </w:rPr>
          <w:t> </w:t>
        </w:r>
      </w:ins>
      <w:ins w:id="844" w:author="NEC-USER" w:date="2012-10-13T13:29:00Z">
        <w:r w:rsidRPr="0050260C">
          <w:rPr>
            <w:rFonts w:eastAsia="MS Mincho"/>
            <w:noProof/>
            <w:highlight w:val="green"/>
            <w:lang w:eastAsia="ja-JP"/>
            <w:rPrChange w:id="845" w:author="NEC-USER" w:date="2012-10-13T13:38:00Z">
              <w:rPr>
                <w:rFonts w:eastAsia="MS Mincho"/>
                <w:noProof/>
                <w:lang w:eastAsia="ja-JP"/>
              </w:rPr>
            </w:rPrChange>
          </w:rPr>
          <w:t>5</w:t>
        </w:r>
      </w:ins>
      <w:ins w:id="846" w:author="NEC-USER" w:date="2012-10-13T13:30:00Z">
        <w:r w:rsidRPr="00AF1BA4">
          <w:rPr>
            <w:noProof/>
            <w:highlight w:val="green"/>
          </w:rPr>
          <w:t> </w:t>
        </w:r>
      </w:ins>
      <w:ins w:id="847" w:author="NEC-USER" w:date="2012-10-13T13:29:00Z">
        <w:r w:rsidRPr="0050260C">
          <w:rPr>
            <w:rFonts w:eastAsia="MS Mincho"/>
            <w:noProof/>
            <w:highlight w:val="green"/>
            <w:lang w:eastAsia="ja-JP"/>
            <w:rPrChange w:id="848" w:author="NEC-USER" w:date="2012-10-13T13:38:00Z">
              <w:rPr>
                <w:rFonts w:eastAsia="MS Mincho"/>
                <w:noProof/>
                <w:lang w:eastAsia="ja-JP"/>
              </w:rPr>
            </w:rPrChange>
          </w:rPr>
          <w:t>).</w:t>
        </w:r>
      </w:ins>
      <w:ins w:id="849" w:author="NEC-USER" w:date="2012-10-13T13:36:00Z">
        <w:r w:rsidRPr="0050260C">
          <w:rPr>
            <w:rFonts w:eastAsia="MS Mincho"/>
            <w:noProof/>
            <w:highlight w:val="green"/>
            <w:lang w:eastAsia="ja-JP"/>
            <w:rPrChange w:id="850" w:author="NEC-USER" w:date="2012-10-13T13:38:00Z">
              <w:rPr>
                <w:rFonts w:eastAsia="MS Mincho"/>
                <w:noProof/>
                <w:lang w:eastAsia="ja-JP"/>
              </w:rPr>
            </w:rPrChange>
          </w:rPr>
          <w:t xml:space="preserve"> </w:t>
        </w:r>
      </w:ins>
      <w:ins w:id="851" w:author="NEC-USER" w:date="2012-10-13T13:32:00Z">
        <w:r w:rsidRPr="0050260C">
          <w:rPr>
            <w:rFonts w:eastAsia="MS Mincho"/>
            <w:noProof/>
            <w:highlight w:val="green"/>
            <w:lang w:eastAsia="ja-JP"/>
            <w:rPrChange w:id="852" w:author="NEC-USER" w:date="2012-10-13T13:38:00Z">
              <w:rPr>
                <w:rFonts w:eastAsia="MS Mincho"/>
                <w:noProof/>
                <w:lang w:eastAsia="ja-JP"/>
              </w:rPr>
            </w:rPrChange>
          </w:rPr>
          <w:t>Encoders are</w:t>
        </w:r>
      </w:ins>
      <w:ins w:id="853" w:author="NEC-USER" w:date="2012-10-13T13:33:00Z">
        <w:r w:rsidRPr="0050260C">
          <w:rPr>
            <w:rFonts w:eastAsia="MS Mincho"/>
            <w:noProof/>
            <w:highlight w:val="green"/>
            <w:lang w:eastAsia="ja-JP"/>
            <w:rPrChange w:id="854" w:author="NEC-USER" w:date="2012-10-13T13:38:00Z">
              <w:rPr>
                <w:rFonts w:eastAsia="MS Mincho"/>
                <w:noProof/>
                <w:lang w:eastAsia="ja-JP"/>
              </w:rPr>
            </w:rPrChange>
          </w:rPr>
          <w:t xml:space="preserve"> encouraged </w:t>
        </w:r>
      </w:ins>
      <w:ins w:id="855" w:author="NEC-USER" w:date="2012-10-13T13:32:00Z">
        <w:r w:rsidRPr="0050260C">
          <w:rPr>
            <w:rFonts w:eastAsia="MS Mincho"/>
            <w:noProof/>
            <w:highlight w:val="green"/>
            <w:lang w:eastAsia="ja-JP"/>
            <w:rPrChange w:id="856" w:author="NEC-USER" w:date="2012-10-13T13:38:00Z">
              <w:rPr>
                <w:rFonts w:eastAsia="MS Mincho"/>
                <w:noProof/>
                <w:lang w:eastAsia="ja-JP"/>
              </w:rPr>
            </w:rPrChange>
          </w:rPr>
          <w:t xml:space="preserve">to </w:t>
        </w:r>
      </w:ins>
      <w:ins w:id="857" w:author="NEC-USER" w:date="2012-10-13T13:34:00Z">
        <w:r w:rsidRPr="0050260C">
          <w:rPr>
            <w:rFonts w:eastAsia="MS Mincho"/>
            <w:noProof/>
            <w:highlight w:val="green"/>
            <w:lang w:eastAsia="ja-JP"/>
            <w:rPrChange w:id="858" w:author="NEC-USER" w:date="2012-10-13T13:38:00Z">
              <w:rPr>
                <w:rFonts w:eastAsia="MS Mincho"/>
                <w:noProof/>
                <w:lang w:eastAsia="ja-JP"/>
              </w:rPr>
            </w:rPrChange>
          </w:rPr>
          <w:t xml:space="preserve">use </w:t>
        </w:r>
      </w:ins>
      <w:ins w:id="859" w:author="NEC-USER" w:date="2012-10-13T13:35:00Z">
        <w:r w:rsidRPr="0050260C">
          <w:rPr>
            <w:rFonts w:eastAsia="MS Mincho"/>
            <w:noProof/>
            <w:highlight w:val="green"/>
            <w:lang w:eastAsia="ja-JP"/>
            <w:rPrChange w:id="860" w:author="NEC-USER" w:date="2012-10-13T13:38:00Z">
              <w:rPr>
                <w:rFonts w:eastAsia="MS Mincho"/>
                <w:noProof/>
                <w:lang w:eastAsia="ja-JP"/>
              </w:rPr>
            </w:rPrChange>
          </w:rPr>
          <w:t xml:space="preserve">an </w:t>
        </w:r>
      </w:ins>
      <w:ins w:id="861" w:author="NEC-USER" w:date="2012-10-13T13:33:00Z">
        <w:r w:rsidRPr="0050260C">
          <w:rPr>
            <w:rFonts w:eastAsia="MS Mincho"/>
            <w:noProof/>
            <w:highlight w:val="green"/>
            <w:lang w:eastAsia="ja-JP"/>
            <w:rPrChange w:id="862" w:author="NEC-USER" w:date="2012-10-13T13:38:00Z">
              <w:rPr>
                <w:rFonts w:eastAsia="MS Mincho"/>
                <w:noProof/>
                <w:lang w:eastAsia="ja-JP"/>
              </w:rPr>
            </w:rPrChange>
          </w:rPr>
          <w:t xml:space="preserve">appropriate </w:t>
        </w:r>
      </w:ins>
      <w:ins w:id="863" w:author="NEC-USER" w:date="2012-10-13T13:35:00Z">
        <w:r w:rsidRPr="0050260C">
          <w:rPr>
            <w:rFonts w:eastAsia="MS Mincho"/>
            <w:noProof/>
            <w:highlight w:val="green"/>
            <w:lang w:eastAsia="ja-JP"/>
            <w:rPrChange w:id="864" w:author="NEC-USER" w:date="2012-10-13T13:38:00Z">
              <w:rPr>
                <w:rFonts w:eastAsia="MS Mincho"/>
                <w:noProof/>
                <w:lang w:eastAsia="ja-JP"/>
              </w:rPr>
            </w:rPrChange>
          </w:rPr>
          <w:t>combination of log2_min_luma_coding_block_size_minus3, log2_min_pcm_luma_coding_block_size_minus3, and log2_diff_max_min_pcm_luma_coding_block_size values</w:t>
        </w:r>
      </w:ins>
      <w:ins w:id="865" w:author="NEC-USER" w:date="2012-10-13T13:37:00Z">
        <w:r w:rsidRPr="0050260C">
          <w:rPr>
            <w:rFonts w:eastAsia="MS Mincho"/>
            <w:noProof/>
            <w:highlight w:val="green"/>
            <w:lang w:eastAsia="ja-JP"/>
            <w:rPrChange w:id="866" w:author="NEC-USER" w:date="2012-10-13T13:38:00Z">
              <w:rPr>
                <w:rFonts w:eastAsia="MS Mincho"/>
                <w:noProof/>
                <w:lang w:eastAsia="ja-JP"/>
              </w:rPr>
            </w:rPrChange>
          </w:rPr>
          <w:t xml:space="preserve"> when they </w:t>
        </w:r>
      </w:ins>
      <w:ins w:id="867" w:author="NEC-USER" w:date="2012-10-13T13:40:00Z">
        <w:r>
          <w:rPr>
            <w:rFonts w:eastAsia="MS Mincho"/>
            <w:noProof/>
            <w:highlight w:val="green"/>
            <w:lang w:eastAsia="ja-JP"/>
          </w:rPr>
          <w:t>s</w:t>
        </w:r>
      </w:ins>
      <w:ins w:id="868" w:author="NEC-USER" w:date="2012-10-13T13:37:00Z">
        <w:r w:rsidRPr="0050260C">
          <w:rPr>
            <w:rFonts w:eastAsia="MS Mincho"/>
            <w:noProof/>
            <w:highlight w:val="green"/>
            <w:lang w:eastAsia="ja-JP"/>
            <w:rPrChange w:id="869" w:author="NEC-USER" w:date="2012-10-13T13:38:00Z">
              <w:rPr>
                <w:rFonts w:eastAsia="MS Mincho"/>
                <w:noProof/>
                <w:lang w:eastAsia="ja-JP"/>
              </w:rPr>
            </w:rPrChange>
          </w:rPr>
          <w:t xml:space="preserve">end </w:t>
        </w:r>
        <w:r w:rsidRPr="0050260C">
          <w:rPr>
            <w:noProof/>
            <w:highlight w:val="green"/>
            <w:rPrChange w:id="870" w:author="NEC-USER" w:date="2012-10-13T13:38:00Z">
              <w:rPr>
                <w:noProof/>
              </w:rPr>
            </w:rPrChange>
          </w:rPr>
          <w:t>PCM data</w:t>
        </w:r>
        <w:r w:rsidRPr="0050260C">
          <w:rPr>
            <w:rFonts w:eastAsia="MS Mincho"/>
            <w:noProof/>
            <w:highlight w:val="green"/>
            <w:lang w:eastAsia="ja-JP"/>
            <w:rPrChange w:id="871" w:author="NEC-USER" w:date="2012-10-13T13:38:00Z">
              <w:rPr>
                <w:rFonts w:eastAsia="MS Mincho"/>
                <w:noProof/>
                <w:lang w:eastAsia="ja-JP"/>
              </w:rPr>
            </w:rPrChange>
          </w:rPr>
          <w:t xml:space="preserve"> </w:t>
        </w:r>
        <w:r w:rsidRPr="0050260C">
          <w:rPr>
            <w:noProof/>
            <w:highlight w:val="green"/>
            <w:rPrChange w:id="872" w:author="NEC-USER" w:date="2012-10-13T13:38:00Z">
              <w:rPr>
                <w:noProof/>
              </w:rPr>
            </w:rPrChange>
          </w:rPr>
          <w:t>in the video sequence</w:t>
        </w:r>
      </w:ins>
      <w:ins w:id="873" w:author="NEC-USER" w:date="2012-10-13T13:32:00Z">
        <w:r w:rsidRPr="0050260C">
          <w:rPr>
            <w:rFonts w:eastAsia="MS Mincho"/>
            <w:noProof/>
            <w:highlight w:val="green"/>
            <w:lang w:eastAsia="ja-JP"/>
            <w:rPrChange w:id="874" w:author="NEC-USER" w:date="2012-10-13T13:38:00Z">
              <w:rPr>
                <w:rFonts w:eastAsia="MS Mincho"/>
                <w:noProof/>
                <w:lang w:eastAsia="ja-JP"/>
              </w:rPr>
            </w:rPrChange>
          </w:rPr>
          <w:t>.</w:t>
        </w:r>
      </w:ins>
    </w:p>
    <w:p w:rsidR="0050260C" w:rsidRPr="0050260C" w:rsidRDefault="0050260C" w:rsidP="00B56CC4">
      <w:pPr>
        <w:numPr>
          <w:ins w:id="875" w:author="Jian" w:date="2012-10-12T20:56:00Z"/>
        </w:numPr>
        <w:rPr>
          <w:ins w:id="876" w:author="Jian" w:date="2012-10-12T20:58:00Z"/>
          <w:rFonts w:eastAsia="MS Mincho"/>
          <w:noProof/>
          <w:highlight w:val="yellow"/>
          <w:lang w:val="en-GB" w:eastAsia="ja-JP"/>
          <w:rPrChange w:id="877" w:author="Unknown">
            <w:rPr>
              <w:ins w:id="878" w:author="Jian" w:date="2012-10-12T20:58:00Z"/>
              <w:rFonts w:eastAsia="Times New Roman"/>
              <w:noProof/>
              <w:lang w:eastAsia="ko-KR"/>
            </w:rPr>
          </w:rPrChange>
        </w:rPr>
      </w:pPr>
    </w:p>
    <w:p w:rsidR="0050260C" w:rsidRPr="0050260C" w:rsidRDefault="0050260C" w:rsidP="00B56CC4">
      <w:pPr>
        <w:numPr>
          <w:ins w:id="879" w:author="Jian" w:date="2012-10-12T20:56:00Z"/>
        </w:numPr>
        <w:rPr>
          <w:ins w:id="880" w:author="Jian" w:date="2012-10-12T20:58:00Z"/>
          <w:noProof/>
          <w:highlight w:val="yellow"/>
          <w:lang w:eastAsia="ko-KR"/>
          <w:rPrChange w:id="881" w:author="Unknown">
            <w:rPr>
              <w:ins w:id="882" w:author="Jian" w:date="2012-10-12T20:58:00Z"/>
              <w:noProof/>
              <w:lang w:eastAsia="ko-KR"/>
            </w:rPr>
          </w:rPrChange>
        </w:rPr>
      </w:pPr>
      <w:ins w:id="883" w:author="Jian" w:date="2012-10-12T20:58:00Z">
        <w:r w:rsidRPr="0050260C">
          <w:rPr>
            <w:b/>
            <w:noProof/>
            <w:highlight w:val="yellow"/>
            <w:lang w:eastAsia="ko-KR"/>
            <w:rPrChange w:id="884" w:author="Jian" w:date="2012-10-12T20:59:00Z">
              <w:rPr>
                <w:b/>
                <w:noProof/>
                <w:lang w:eastAsia="ko-KR"/>
              </w:rPr>
            </w:rPrChange>
          </w:rPr>
          <w:t>pcm_sample_bit_depth_luma_minus1</w:t>
        </w:r>
        <w:r w:rsidRPr="00B56CC4">
          <w:rPr>
            <w:noProof/>
            <w:highlight w:val="yellow"/>
            <w:lang w:eastAsia="ko-KR"/>
          </w:rPr>
          <w:t> </w:t>
        </w:r>
        <w:r w:rsidRPr="0050260C">
          <w:rPr>
            <w:noProof/>
            <w:highlight w:val="yellow"/>
            <w:lang w:eastAsia="ko-KR"/>
            <w:rPrChange w:id="885" w:author="Jian" w:date="2012-10-12T20:59:00Z">
              <w:rPr>
                <w:noProof/>
                <w:lang w:eastAsia="ko-KR"/>
              </w:rPr>
            </w:rPrChange>
          </w:rPr>
          <w:t>+</w:t>
        </w:r>
        <w:r w:rsidRPr="00B56CC4">
          <w:rPr>
            <w:noProof/>
            <w:highlight w:val="yellow"/>
            <w:lang w:eastAsia="ko-KR"/>
          </w:rPr>
          <w:t> </w:t>
        </w:r>
        <w:r w:rsidRPr="0050260C">
          <w:rPr>
            <w:noProof/>
            <w:highlight w:val="yellow"/>
            <w:lang w:eastAsia="ko-KR"/>
            <w:rPrChange w:id="886" w:author="Jian" w:date="2012-10-12T20:59:00Z">
              <w:rPr>
                <w:noProof/>
                <w:lang w:eastAsia="ko-KR"/>
              </w:rPr>
            </w:rPrChange>
          </w:rPr>
          <w:t>1 specifies the number of bits used to represent each of PCM sample values of luma component. The value of pcm_sample_bit_depth_luma_minus1</w:t>
        </w:r>
        <w:r w:rsidRPr="00B56CC4">
          <w:rPr>
            <w:noProof/>
            <w:highlight w:val="yellow"/>
            <w:lang w:eastAsia="ko-KR"/>
          </w:rPr>
          <w:t> </w:t>
        </w:r>
        <w:r w:rsidRPr="0050260C">
          <w:rPr>
            <w:noProof/>
            <w:highlight w:val="yellow"/>
            <w:lang w:eastAsia="ko-KR"/>
            <w:rPrChange w:id="887" w:author="Jian" w:date="2012-10-12T20:59:00Z">
              <w:rPr>
                <w:noProof/>
                <w:lang w:eastAsia="ko-KR"/>
              </w:rPr>
            </w:rPrChange>
          </w:rPr>
          <w:t>+</w:t>
        </w:r>
        <w:r w:rsidRPr="00B56CC4">
          <w:rPr>
            <w:noProof/>
            <w:highlight w:val="yellow"/>
            <w:lang w:eastAsia="ko-KR"/>
          </w:rPr>
          <w:t> </w:t>
        </w:r>
        <w:r w:rsidRPr="0050260C">
          <w:rPr>
            <w:noProof/>
            <w:highlight w:val="yellow"/>
            <w:lang w:eastAsia="ko-KR"/>
            <w:rPrChange w:id="888" w:author="Jian" w:date="2012-10-12T20:59:00Z">
              <w:rPr>
                <w:noProof/>
                <w:lang w:eastAsia="ko-KR"/>
              </w:rPr>
            </w:rPrChange>
          </w:rPr>
          <w:t>1 shall be less than or equal to the value of BitDepth</w:t>
        </w:r>
        <w:r w:rsidRPr="0050260C">
          <w:rPr>
            <w:noProof/>
            <w:highlight w:val="yellow"/>
            <w:vertAlign w:val="subscript"/>
            <w:lang w:eastAsia="ko-KR"/>
            <w:rPrChange w:id="889" w:author="Jian" w:date="2012-10-12T20:59:00Z">
              <w:rPr>
                <w:noProof/>
                <w:vertAlign w:val="subscript"/>
                <w:lang w:eastAsia="ko-KR"/>
              </w:rPr>
            </w:rPrChange>
          </w:rPr>
          <w:t>Y</w:t>
        </w:r>
        <w:r w:rsidRPr="0050260C">
          <w:rPr>
            <w:noProof/>
            <w:highlight w:val="yellow"/>
            <w:lang w:eastAsia="ko-KR"/>
            <w:rPrChange w:id="890" w:author="Jian" w:date="2012-10-12T20:59:00Z">
              <w:rPr>
                <w:noProof/>
                <w:lang w:eastAsia="ko-KR"/>
              </w:rPr>
            </w:rPrChange>
          </w:rPr>
          <w:t>.</w:t>
        </w:r>
      </w:ins>
    </w:p>
    <w:p w:rsidR="0050260C" w:rsidRPr="0050260C" w:rsidRDefault="0050260C" w:rsidP="00B56CC4">
      <w:pPr>
        <w:numPr>
          <w:ins w:id="891" w:author="Jian" w:date="2012-10-12T20:58:00Z"/>
        </w:numPr>
        <w:tabs>
          <w:tab w:val="center" w:pos="4849"/>
          <w:tab w:val="right" w:pos="9700"/>
        </w:tabs>
        <w:spacing w:before="193" w:after="240"/>
        <w:ind w:left="720"/>
        <w:rPr>
          <w:ins w:id="892" w:author="Jian" w:date="2012-10-12T20:58:00Z"/>
          <w:noProof/>
          <w:highlight w:val="yellow"/>
          <w:lang w:eastAsia="ko-KR"/>
          <w:rPrChange w:id="893" w:author="Unknown">
            <w:rPr>
              <w:ins w:id="894" w:author="Jian" w:date="2012-10-12T20:58:00Z"/>
              <w:noProof/>
              <w:lang w:eastAsia="ko-KR"/>
            </w:rPr>
          </w:rPrChange>
        </w:rPr>
      </w:pPr>
      <w:ins w:id="895" w:author="Jian" w:date="2012-10-12T20:58:00Z">
        <w:r w:rsidRPr="0050260C">
          <w:rPr>
            <w:noProof/>
            <w:highlight w:val="yellow"/>
            <w:lang w:eastAsia="ko-KR"/>
            <w:rPrChange w:id="896" w:author="Jian" w:date="2012-10-12T20:59:00Z">
              <w:rPr>
                <w:noProof/>
                <w:lang w:eastAsia="ko-KR"/>
              </w:rPr>
            </w:rPrChange>
          </w:rPr>
          <w:t>PCM</w:t>
        </w:r>
        <w:r w:rsidRPr="0050260C">
          <w:rPr>
            <w:noProof/>
            <w:highlight w:val="yellow"/>
            <w:rPrChange w:id="897" w:author="Jian" w:date="2012-10-12T20:59:00Z">
              <w:rPr>
                <w:noProof/>
              </w:rPr>
            </w:rPrChange>
          </w:rPr>
          <w:t>BitDepth</w:t>
        </w:r>
        <w:r w:rsidRPr="0050260C">
          <w:rPr>
            <w:noProof/>
            <w:highlight w:val="yellow"/>
            <w:vertAlign w:val="subscript"/>
            <w:lang w:eastAsia="ko-KR"/>
            <w:rPrChange w:id="898" w:author="Jian" w:date="2012-10-12T20:59:00Z">
              <w:rPr>
                <w:noProof/>
                <w:vertAlign w:val="subscript"/>
                <w:lang w:eastAsia="ko-KR"/>
              </w:rPr>
            </w:rPrChange>
          </w:rPr>
          <w:t>Y</w:t>
        </w:r>
        <w:r w:rsidRPr="0050260C">
          <w:rPr>
            <w:noProof/>
            <w:highlight w:val="yellow"/>
            <w:rPrChange w:id="899" w:author="Jian" w:date="2012-10-12T20:59:00Z">
              <w:rPr>
                <w:noProof/>
              </w:rPr>
            </w:rPrChange>
          </w:rPr>
          <w:t xml:space="preserve"> = </w:t>
        </w:r>
        <w:r w:rsidRPr="0050260C">
          <w:rPr>
            <w:noProof/>
            <w:highlight w:val="yellow"/>
            <w:lang w:eastAsia="ko-KR"/>
            <w:rPrChange w:id="900" w:author="Jian" w:date="2012-10-12T20:59:00Z">
              <w:rPr>
                <w:noProof/>
                <w:lang w:eastAsia="ko-KR"/>
              </w:rPr>
            </w:rPrChange>
          </w:rPr>
          <w:t>1</w:t>
        </w:r>
        <w:r w:rsidRPr="0050260C">
          <w:rPr>
            <w:noProof/>
            <w:highlight w:val="yellow"/>
            <w:rPrChange w:id="901" w:author="Jian" w:date="2012-10-12T20:59:00Z">
              <w:rPr>
                <w:noProof/>
              </w:rPr>
            </w:rPrChange>
          </w:rPr>
          <w:t xml:space="preserve"> + </w:t>
        </w:r>
        <w:r w:rsidRPr="0050260C">
          <w:rPr>
            <w:noProof/>
            <w:highlight w:val="yellow"/>
            <w:lang w:eastAsia="ko-KR"/>
            <w:rPrChange w:id="902" w:author="Jian" w:date="2012-10-12T20:59:00Z">
              <w:rPr>
                <w:noProof/>
                <w:lang w:eastAsia="ko-KR"/>
              </w:rPr>
            </w:rPrChange>
          </w:rPr>
          <w:t>pcm_sample_</w:t>
        </w:r>
        <w:r w:rsidRPr="0050260C">
          <w:rPr>
            <w:noProof/>
            <w:highlight w:val="yellow"/>
            <w:rPrChange w:id="903" w:author="Jian" w:date="2012-10-12T20:59:00Z">
              <w:rPr>
                <w:noProof/>
              </w:rPr>
            </w:rPrChange>
          </w:rPr>
          <w:t>bit_depth_</w:t>
        </w:r>
        <w:r w:rsidRPr="0050260C">
          <w:rPr>
            <w:noProof/>
            <w:highlight w:val="yellow"/>
            <w:lang w:eastAsia="ko-KR"/>
            <w:rPrChange w:id="904" w:author="Jian" w:date="2012-10-12T20:59:00Z">
              <w:rPr>
                <w:noProof/>
                <w:lang w:eastAsia="ko-KR"/>
              </w:rPr>
            </w:rPrChange>
          </w:rPr>
          <w:t>luma_minus1</w:t>
        </w:r>
        <w:r w:rsidRPr="00B56CC4">
          <w:rPr>
            <w:noProof/>
            <w:highlight w:val="yellow"/>
          </w:rPr>
          <w:tab/>
        </w:r>
        <w:r w:rsidRPr="0050260C">
          <w:rPr>
            <w:noProof/>
            <w:highlight w:val="yellow"/>
            <w:rPrChange w:id="905" w:author="Jian" w:date="2012-10-12T20:59:00Z">
              <w:rPr>
                <w:noProof/>
              </w:rPr>
            </w:rPrChange>
          </w:rPr>
          <w:t>(</w:t>
        </w:r>
        <w:r w:rsidRPr="0050260C">
          <w:rPr>
            <w:noProof/>
            <w:highlight w:val="yellow"/>
            <w:rPrChange w:id="906" w:author="Jian" w:date="2012-10-12T20:59:00Z">
              <w:rPr>
                <w:noProof/>
                <w:highlight w:val="yellow"/>
              </w:rPr>
            </w:rPrChange>
          </w:rPr>
          <w:fldChar w:fldCharType="begin" w:fldLock="1"/>
        </w:r>
        <w:r w:rsidRPr="0050260C">
          <w:rPr>
            <w:noProof/>
            <w:highlight w:val="yellow"/>
            <w:rPrChange w:id="907" w:author="Jian" w:date="2012-10-12T20:59:00Z">
              <w:rPr>
                <w:noProof/>
              </w:rPr>
            </w:rPrChange>
          </w:rPr>
          <w:instrText xml:space="preserve"> STYLEREF 1 </w:instrText>
        </w:r>
        <w:r w:rsidRPr="00B56CC4">
          <w:rPr>
            <w:noProof/>
            <w:highlight w:val="yellow"/>
          </w:rPr>
          <w:instrText>\</w:instrText>
        </w:r>
        <w:r w:rsidRPr="0050260C">
          <w:rPr>
            <w:noProof/>
            <w:highlight w:val="yellow"/>
            <w:rPrChange w:id="908" w:author="Jian" w:date="2012-10-12T20:59:00Z">
              <w:rPr>
                <w:noProof/>
              </w:rPr>
            </w:rPrChange>
          </w:rPr>
          <w:instrText xml:space="preserve">s </w:instrText>
        </w:r>
        <w:r w:rsidRPr="0050260C">
          <w:rPr>
            <w:noProof/>
            <w:highlight w:val="yellow"/>
            <w:rPrChange w:id="909" w:author="Jian" w:date="2012-10-12T20:59:00Z">
              <w:rPr>
                <w:noProof/>
                <w:highlight w:val="yellow"/>
              </w:rPr>
            </w:rPrChange>
          </w:rPr>
          <w:fldChar w:fldCharType="separate"/>
        </w:r>
        <w:r w:rsidRPr="0050260C">
          <w:rPr>
            <w:noProof/>
            <w:highlight w:val="yellow"/>
            <w:rPrChange w:id="910" w:author="Jian" w:date="2012-10-12T20:59:00Z">
              <w:rPr>
                <w:noProof/>
              </w:rPr>
            </w:rPrChange>
          </w:rPr>
          <w:t>7</w:t>
        </w:r>
        <w:r w:rsidRPr="0050260C">
          <w:rPr>
            <w:noProof/>
            <w:highlight w:val="yellow"/>
            <w:rPrChange w:id="911" w:author="Jian" w:date="2012-10-12T20:59:00Z">
              <w:rPr>
                <w:noProof/>
                <w:highlight w:val="yellow"/>
              </w:rPr>
            </w:rPrChange>
          </w:rPr>
          <w:fldChar w:fldCharType="end"/>
        </w:r>
        <w:r w:rsidRPr="00B56CC4">
          <w:rPr>
            <w:noProof/>
            <w:highlight w:val="yellow"/>
          </w:rPr>
          <w:noBreakHyphen/>
        </w:r>
        <w:r w:rsidRPr="0050260C">
          <w:rPr>
            <w:noProof/>
            <w:highlight w:val="yellow"/>
            <w:rPrChange w:id="912" w:author="Jian" w:date="2012-10-12T20:59:00Z">
              <w:rPr>
                <w:noProof/>
                <w:highlight w:val="yellow"/>
              </w:rPr>
            </w:rPrChange>
          </w:rPr>
          <w:fldChar w:fldCharType="begin" w:fldLock="1"/>
        </w:r>
        <w:r w:rsidRPr="0050260C">
          <w:rPr>
            <w:noProof/>
            <w:highlight w:val="yellow"/>
            <w:rPrChange w:id="913" w:author="Jian" w:date="2012-10-12T20:59:00Z">
              <w:rPr>
                <w:noProof/>
              </w:rPr>
            </w:rPrChange>
          </w:rPr>
          <w:instrText xml:space="preserve"> SEQ Equation </w:instrText>
        </w:r>
        <w:r w:rsidRPr="00B56CC4">
          <w:rPr>
            <w:noProof/>
            <w:highlight w:val="yellow"/>
          </w:rPr>
          <w:instrText>\</w:instrText>
        </w:r>
        <w:r w:rsidRPr="0050260C">
          <w:rPr>
            <w:noProof/>
            <w:highlight w:val="yellow"/>
            <w:rPrChange w:id="914" w:author="Jian" w:date="2012-10-12T20:59:00Z">
              <w:rPr>
                <w:noProof/>
              </w:rPr>
            </w:rPrChange>
          </w:rPr>
          <w:instrText xml:space="preserve">* ARABIC </w:instrText>
        </w:r>
        <w:r w:rsidRPr="00B56CC4">
          <w:rPr>
            <w:noProof/>
            <w:highlight w:val="yellow"/>
          </w:rPr>
          <w:instrText>\</w:instrText>
        </w:r>
        <w:r w:rsidRPr="0050260C">
          <w:rPr>
            <w:noProof/>
            <w:highlight w:val="yellow"/>
            <w:rPrChange w:id="915" w:author="Jian" w:date="2012-10-12T20:59:00Z">
              <w:rPr>
                <w:noProof/>
              </w:rPr>
            </w:rPrChange>
          </w:rPr>
          <w:instrText xml:space="preserve">s 1 </w:instrText>
        </w:r>
        <w:r w:rsidRPr="0050260C">
          <w:rPr>
            <w:noProof/>
            <w:highlight w:val="yellow"/>
            <w:rPrChange w:id="916" w:author="Jian" w:date="2012-10-12T20:59:00Z">
              <w:rPr>
                <w:noProof/>
                <w:highlight w:val="yellow"/>
              </w:rPr>
            </w:rPrChange>
          </w:rPr>
          <w:fldChar w:fldCharType="separate"/>
        </w:r>
        <w:r w:rsidRPr="0050260C">
          <w:rPr>
            <w:noProof/>
            <w:highlight w:val="yellow"/>
            <w:rPrChange w:id="917" w:author="Jian" w:date="2012-10-12T20:59:00Z">
              <w:rPr>
                <w:noProof/>
              </w:rPr>
            </w:rPrChange>
          </w:rPr>
          <w:t>12</w:t>
        </w:r>
        <w:r w:rsidRPr="0050260C">
          <w:rPr>
            <w:noProof/>
            <w:highlight w:val="yellow"/>
            <w:rPrChange w:id="918" w:author="Jian" w:date="2012-10-12T20:59:00Z">
              <w:rPr>
                <w:noProof/>
                <w:highlight w:val="yellow"/>
              </w:rPr>
            </w:rPrChange>
          </w:rPr>
          <w:fldChar w:fldCharType="end"/>
        </w:r>
        <w:r w:rsidRPr="0050260C">
          <w:rPr>
            <w:noProof/>
            <w:highlight w:val="yellow"/>
            <w:rPrChange w:id="919" w:author="Jian" w:date="2012-10-12T20:59:00Z">
              <w:rPr>
                <w:noProof/>
              </w:rPr>
            </w:rPrChange>
          </w:rPr>
          <w:t>)</w:t>
        </w:r>
      </w:ins>
    </w:p>
    <w:p w:rsidR="0050260C" w:rsidRPr="0050260C" w:rsidRDefault="0050260C" w:rsidP="00B56CC4">
      <w:pPr>
        <w:numPr>
          <w:ins w:id="920" w:author="Jian" w:date="2012-10-12T20:58:00Z"/>
        </w:numPr>
        <w:rPr>
          <w:ins w:id="921" w:author="Jian" w:date="2012-10-12T20:58:00Z"/>
          <w:noProof/>
          <w:highlight w:val="yellow"/>
          <w:lang w:eastAsia="ko-KR"/>
          <w:rPrChange w:id="922" w:author="Unknown">
            <w:rPr>
              <w:ins w:id="923" w:author="Jian" w:date="2012-10-12T20:58:00Z"/>
              <w:noProof/>
              <w:lang w:eastAsia="ko-KR"/>
            </w:rPr>
          </w:rPrChange>
        </w:rPr>
      </w:pPr>
      <w:ins w:id="924" w:author="Jian" w:date="2012-10-12T20:58:00Z">
        <w:r w:rsidRPr="0050260C">
          <w:rPr>
            <w:b/>
            <w:noProof/>
            <w:highlight w:val="yellow"/>
            <w:lang w:eastAsia="ko-KR"/>
            <w:rPrChange w:id="925" w:author="Jian" w:date="2012-10-12T20:59:00Z">
              <w:rPr>
                <w:b/>
                <w:noProof/>
                <w:lang w:eastAsia="ko-KR"/>
              </w:rPr>
            </w:rPrChange>
          </w:rPr>
          <w:t>pcm_sample_bit_depth_chroma_minus1</w:t>
        </w:r>
        <w:r w:rsidRPr="00B56CC4">
          <w:rPr>
            <w:noProof/>
            <w:highlight w:val="yellow"/>
            <w:lang w:eastAsia="ko-KR"/>
          </w:rPr>
          <w:t> </w:t>
        </w:r>
        <w:r w:rsidRPr="0050260C">
          <w:rPr>
            <w:noProof/>
            <w:highlight w:val="yellow"/>
            <w:lang w:eastAsia="ko-KR"/>
            <w:rPrChange w:id="926" w:author="Jian" w:date="2012-10-12T20:59:00Z">
              <w:rPr>
                <w:noProof/>
                <w:lang w:eastAsia="ko-KR"/>
              </w:rPr>
            </w:rPrChange>
          </w:rPr>
          <w:t>+</w:t>
        </w:r>
        <w:r w:rsidRPr="00B56CC4">
          <w:rPr>
            <w:noProof/>
            <w:highlight w:val="yellow"/>
            <w:lang w:eastAsia="ko-KR"/>
          </w:rPr>
          <w:t> </w:t>
        </w:r>
        <w:r w:rsidRPr="0050260C">
          <w:rPr>
            <w:noProof/>
            <w:highlight w:val="yellow"/>
            <w:lang w:eastAsia="ko-KR"/>
            <w:rPrChange w:id="927" w:author="Jian" w:date="2012-10-12T20:59:00Z">
              <w:rPr>
                <w:noProof/>
                <w:lang w:eastAsia="ko-KR"/>
              </w:rPr>
            </w:rPrChange>
          </w:rPr>
          <w:t>1 specifies the number of bits used to represent each of PCM sample values of chroma components. The value of pcm_sample_bit_depth_chroma_minus1</w:t>
        </w:r>
        <w:r w:rsidRPr="00B56CC4">
          <w:rPr>
            <w:noProof/>
            <w:highlight w:val="yellow"/>
            <w:lang w:eastAsia="ko-KR"/>
          </w:rPr>
          <w:t> </w:t>
        </w:r>
        <w:r w:rsidRPr="0050260C">
          <w:rPr>
            <w:noProof/>
            <w:highlight w:val="yellow"/>
            <w:lang w:eastAsia="ko-KR"/>
            <w:rPrChange w:id="928" w:author="Jian" w:date="2012-10-12T20:59:00Z">
              <w:rPr>
                <w:noProof/>
                <w:lang w:eastAsia="ko-KR"/>
              </w:rPr>
            </w:rPrChange>
          </w:rPr>
          <w:t>+</w:t>
        </w:r>
        <w:r w:rsidRPr="00B56CC4">
          <w:rPr>
            <w:noProof/>
            <w:highlight w:val="yellow"/>
            <w:lang w:eastAsia="ko-KR"/>
          </w:rPr>
          <w:t> </w:t>
        </w:r>
        <w:r w:rsidRPr="0050260C">
          <w:rPr>
            <w:noProof/>
            <w:highlight w:val="yellow"/>
            <w:lang w:eastAsia="ko-KR"/>
            <w:rPrChange w:id="929" w:author="Jian" w:date="2012-10-12T20:59:00Z">
              <w:rPr>
                <w:noProof/>
                <w:lang w:eastAsia="ko-KR"/>
              </w:rPr>
            </w:rPrChange>
          </w:rPr>
          <w:t>1 shall be less than or equal to the value of BitDepth</w:t>
        </w:r>
        <w:r w:rsidRPr="0050260C">
          <w:rPr>
            <w:noProof/>
            <w:highlight w:val="yellow"/>
            <w:vertAlign w:val="subscript"/>
            <w:lang w:eastAsia="ko-KR"/>
            <w:rPrChange w:id="930" w:author="Jian" w:date="2012-10-12T20:59:00Z">
              <w:rPr>
                <w:noProof/>
                <w:vertAlign w:val="subscript"/>
                <w:lang w:eastAsia="ko-KR"/>
              </w:rPr>
            </w:rPrChange>
          </w:rPr>
          <w:t>C</w:t>
        </w:r>
        <w:r w:rsidRPr="0050260C">
          <w:rPr>
            <w:noProof/>
            <w:highlight w:val="yellow"/>
            <w:lang w:eastAsia="ko-KR"/>
            <w:rPrChange w:id="931" w:author="Jian" w:date="2012-10-12T20:59:00Z">
              <w:rPr>
                <w:noProof/>
                <w:lang w:eastAsia="ko-KR"/>
              </w:rPr>
            </w:rPrChange>
          </w:rPr>
          <w:t>.</w:t>
        </w:r>
      </w:ins>
    </w:p>
    <w:p w:rsidR="0050260C" w:rsidRPr="0050260C" w:rsidRDefault="0050260C" w:rsidP="00B56CC4">
      <w:pPr>
        <w:numPr>
          <w:ins w:id="932" w:author="Jian" w:date="2012-10-12T20:58:00Z"/>
        </w:numPr>
        <w:tabs>
          <w:tab w:val="center" w:pos="4849"/>
          <w:tab w:val="right" w:pos="9700"/>
        </w:tabs>
        <w:spacing w:before="193" w:after="240"/>
        <w:ind w:left="720"/>
        <w:rPr>
          <w:ins w:id="933" w:author="Jian" w:date="2012-10-12T20:58:00Z"/>
          <w:noProof/>
          <w:highlight w:val="yellow"/>
          <w:lang w:eastAsia="ko-KR"/>
          <w:rPrChange w:id="934" w:author="Unknown">
            <w:rPr>
              <w:ins w:id="935" w:author="Jian" w:date="2012-10-12T20:58:00Z"/>
              <w:noProof/>
              <w:lang w:eastAsia="ko-KR"/>
            </w:rPr>
          </w:rPrChange>
        </w:rPr>
      </w:pPr>
      <w:ins w:id="936" w:author="Jian" w:date="2012-10-12T20:58:00Z">
        <w:r w:rsidRPr="0050260C">
          <w:rPr>
            <w:noProof/>
            <w:highlight w:val="yellow"/>
            <w:lang w:eastAsia="ko-KR"/>
            <w:rPrChange w:id="937" w:author="Jian" w:date="2012-10-12T20:59:00Z">
              <w:rPr>
                <w:noProof/>
                <w:lang w:eastAsia="ko-KR"/>
              </w:rPr>
            </w:rPrChange>
          </w:rPr>
          <w:t>PCM</w:t>
        </w:r>
        <w:r w:rsidRPr="0050260C">
          <w:rPr>
            <w:noProof/>
            <w:highlight w:val="yellow"/>
            <w:rPrChange w:id="938" w:author="Jian" w:date="2012-10-12T20:59:00Z">
              <w:rPr>
                <w:noProof/>
              </w:rPr>
            </w:rPrChange>
          </w:rPr>
          <w:t>BitDepth</w:t>
        </w:r>
        <w:r w:rsidRPr="0050260C">
          <w:rPr>
            <w:noProof/>
            <w:highlight w:val="yellow"/>
            <w:vertAlign w:val="subscript"/>
            <w:lang w:eastAsia="ko-KR"/>
            <w:rPrChange w:id="939" w:author="Jian" w:date="2012-10-12T20:59:00Z">
              <w:rPr>
                <w:noProof/>
                <w:vertAlign w:val="subscript"/>
                <w:lang w:eastAsia="ko-KR"/>
              </w:rPr>
            </w:rPrChange>
          </w:rPr>
          <w:t>C</w:t>
        </w:r>
        <w:r w:rsidRPr="0050260C">
          <w:rPr>
            <w:noProof/>
            <w:highlight w:val="yellow"/>
            <w:rPrChange w:id="940" w:author="Jian" w:date="2012-10-12T20:59:00Z">
              <w:rPr>
                <w:noProof/>
              </w:rPr>
            </w:rPrChange>
          </w:rPr>
          <w:t xml:space="preserve"> = </w:t>
        </w:r>
        <w:r w:rsidRPr="0050260C">
          <w:rPr>
            <w:noProof/>
            <w:highlight w:val="yellow"/>
            <w:lang w:eastAsia="ko-KR"/>
            <w:rPrChange w:id="941" w:author="Jian" w:date="2012-10-12T20:59:00Z">
              <w:rPr>
                <w:noProof/>
                <w:lang w:eastAsia="ko-KR"/>
              </w:rPr>
            </w:rPrChange>
          </w:rPr>
          <w:t>1</w:t>
        </w:r>
        <w:r w:rsidRPr="0050260C">
          <w:rPr>
            <w:noProof/>
            <w:highlight w:val="yellow"/>
            <w:rPrChange w:id="942" w:author="Jian" w:date="2012-10-12T20:59:00Z">
              <w:rPr>
                <w:noProof/>
              </w:rPr>
            </w:rPrChange>
          </w:rPr>
          <w:t xml:space="preserve"> + </w:t>
        </w:r>
        <w:r w:rsidRPr="0050260C">
          <w:rPr>
            <w:noProof/>
            <w:highlight w:val="yellow"/>
            <w:lang w:eastAsia="ko-KR"/>
            <w:rPrChange w:id="943" w:author="Jian" w:date="2012-10-12T20:59:00Z">
              <w:rPr>
                <w:noProof/>
                <w:lang w:eastAsia="ko-KR"/>
              </w:rPr>
            </w:rPrChange>
          </w:rPr>
          <w:t>pcm_sample_</w:t>
        </w:r>
        <w:r w:rsidRPr="0050260C">
          <w:rPr>
            <w:noProof/>
            <w:highlight w:val="yellow"/>
            <w:rPrChange w:id="944" w:author="Jian" w:date="2012-10-12T20:59:00Z">
              <w:rPr>
                <w:noProof/>
              </w:rPr>
            </w:rPrChange>
          </w:rPr>
          <w:t>bit_depth_</w:t>
        </w:r>
        <w:r w:rsidRPr="0050260C">
          <w:rPr>
            <w:noProof/>
            <w:highlight w:val="yellow"/>
            <w:lang w:eastAsia="ko-KR"/>
            <w:rPrChange w:id="945" w:author="Jian" w:date="2012-10-12T20:59:00Z">
              <w:rPr>
                <w:noProof/>
                <w:lang w:eastAsia="ko-KR"/>
              </w:rPr>
            </w:rPrChange>
          </w:rPr>
          <w:t>chroma_minus1</w:t>
        </w:r>
        <w:r w:rsidRPr="00B56CC4">
          <w:rPr>
            <w:noProof/>
            <w:highlight w:val="yellow"/>
          </w:rPr>
          <w:tab/>
        </w:r>
        <w:r w:rsidRPr="0050260C">
          <w:rPr>
            <w:noProof/>
            <w:highlight w:val="yellow"/>
            <w:rPrChange w:id="946" w:author="Jian" w:date="2012-10-12T20:59:00Z">
              <w:rPr>
                <w:noProof/>
              </w:rPr>
            </w:rPrChange>
          </w:rPr>
          <w:t>(</w:t>
        </w:r>
        <w:r w:rsidRPr="0050260C">
          <w:rPr>
            <w:noProof/>
            <w:highlight w:val="yellow"/>
            <w:rPrChange w:id="947" w:author="Jian" w:date="2012-10-12T20:59:00Z">
              <w:rPr>
                <w:noProof/>
                <w:highlight w:val="yellow"/>
              </w:rPr>
            </w:rPrChange>
          </w:rPr>
          <w:fldChar w:fldCharType="begin" w:fldLock="1"/>
        </w:r>
        <w:r w:rsidRPr="0050260C">
          <w:rPr>
            <w:noProof/>
            <w:highlight w:val="yellow"/>
            <w:rPrChange w:id="948" w:author="Jian" w:date="2012-10-12T20:59:00Z">
              <w:rPr>
                <w:noProof/>
              </w:rPr>
            </w:rPrChange>
          </w:rPr>
          <w:instrText xml:space="preserve"> STYLEREF 1 </w:instrText>
        </w:r>
        <w:r w:rsidRPr="00B56CC4">
          <w:rPr>
            <w:noProof/>
            <w:highlight w:val="yellow"/>
          </w:rPr>
          <w:instrText>\</w:instrText>
        </w:r>
        <w:r w:rsidRPr="0050260C">
          <w:rPr>
            <w:noProof/>
            <w:highlight w:val="yellow"/>
            <w:rPrChange w:id="949" w:author="Jian" w:date="2012-10-12T20:59:00Z">
              <w:rPr>
                <w:noProof/>
              </w:rPr>
            </w:rPrChange>
          </w:rPr>
          <w:instrText xml:space="preserve">s </w:instrText>
        </w:r>
        <w:r w:rsidRPr="0050260C">
          <w:rPr>
            <w:noProof/>
            <w:highlight w:val="yellow"/>
            <w:rPrChange w:id="950" w:author="Jian" w:date="2012-10-12T20:59:00Z">
              <w:rPr>
                <w:noProof/>
                <w:highlight w:val="yellow"/>
              </w:rPr>
            </w:rPrChange>
          </w:rPr>
          <w:fldChar w:fldCharType="separate"/>
        </w:r>
        <w:r w:rsidRPr="0050260C">
          <w:rPr>
            <w:noProof/>
            <w:highlight w:val="yellow"/>
            <w:rPrChange w:id="951" w:author="Jian" w:date="2012-10-12T20:59:00Z">
              <w:rPr>
                <w:noProof/>
              </w:rPr>
            </w:rPrChange>
          </w:rPr>
          <w:t>7</w:t>
        </w:r>
        <w:r w:rsidRPr="0050260C">
          <w:rPr>
            <w:noProof/>
            <w:highlight w:val="yellow"/>
            <w:rPrChange w:id="952" w:author="Jian" w:date="2012-10-12T20:59:00Z">
              <w:rPr>
                <w:noProof/>
                <w:highlight w:val="yellow"/>
              </w:rPr>
            </w:rPrChange>
          </w:rPr>
          <w:fldChar w:fldCharType="end"/>
        </w:r>
        <w:r w:rsidRPr="00B56CC4">
          <w:rPr>
            <w:noProof/>
            <w:highlight w:val="yellow"/>
          </w:rPr>
          <w:noBreakHyphen/>
        </w:r>
        <w:r w:rsidRPr="0050260C">
          <w:rPr>
            <w:noProof/>
            <w:highlight w:val="yellow"/>
            <w:rPrChange w:id="953" w:author="Jian" w:date="2012-10-12T20:59:00Z">
              <w:rPr>
                <w:noProof/>
                <w:highlight w:val="yellow"/>
              </w:rPr>
            </w:rPrChange>
          </w:rPr>
          <w:fldChar w:fldCharType="begin" w:fldLock="1"/>
        </w:r>
        <w:r w:rsidRPr="0050260C">
          <w:rPr>
            <w:noProof/>
            <w:highlight w:val="yellow"/>
            <w:rPrChange w:id="954" w:author="Jian" w:date="2012-10-12T20:59:00Z">
              <w:rPr>
                <w:noProof/>
              </w:rPr>
            </w:rPrChange>
          </w:rPr>
          <w:instrText xml:space="preserve"> SEQ Equation </w:instrText>
        </w:r>
        <w:r w:rsidRPr="00B56CC4">
          <w:rPr>
            <w:noProof/>
            <w:highlight w:val="yellow"/>
          </w:rPr>
          <w:instrText>\</w:instrText>
        </w:r>
        <w:r w:rsidRPr="0050260C">
          <w:rPr>
            <w:noProof/>
            <w:highlight w:val="yellow"/>
            <w:rPrChange w:id="955" w:author="Jian" w:date="2012-10-12T20:59:00Z">
              <w:rPr>
                <w:noProof/>
              </w:rPr>
            </w:rPrChange>
          </w:rPr>
          <w:instrText xml:space="preserve">* ARABIC </w:instrText>
        </w:r>
        <w:r w:rsidRPr="00B56CC4">
          <w:rPr>
            <w:noProof/>
            <w:highlight w:val="yellow"/>
          </w:rPr>
          <w:instrText>\</w:instrText>
        </w:r>
        <w:r w:rsidRPr="0050260C">
          <w:rPr>
            <w:noProof/>
            <w:highlight w:val="yellow"/>
            <w:rPrChange w:id="956" w:author="Jian" w:date="2012-10-12T20:59:00Z">
              <w:rPr>
                <w:noProof/>
              </w:rPr>
            </w:rPrChange>
          </w:rPr>
          <w:instrText xml:space="preserve">s 1 </w:instrText>
        </w:r>
        <w:r w:rsidRPr="0050260C">
          <w:rPr>
            <w:noProof/>
            <w:highlight w:val="yellow"/>
            <w:rPrChange w:id="957" w:author="Jian" w:date="2012-10-12T20:59:00Z">
              <w:rPr>
                <w:noProof/>
                <w:highlight w:val="yellow"/>
              </w:rPr>
            </w:rPrChange>
          </w:rPr>
          <w:fldChar w:fldCharType="separate"/>
        </w:r>
        <w:r w:rsidRPr="0050260C">
          <w:rPr>
            <w:noProof/>
            <w:highlight w:val="yellow"/>
            <w:rPrChange w:id="958" w:author="Jian" w:date="2012-10-12T20:59:00Z">
              <w:rPr>
                <w:noProof/>
              </w:rPr>
            </w:rPrChange>
          </w:rPr>
          <w:t>13</w:t>
        </w:r>
        <w:r w:rsidRPr="0050260C">
          <w:rPr>
            <w:noProof/>
            <w:highlight w:val="yellow"/>
            <w:rPrChange w:id="959" w:author="Jian" w:date="2012-10-12T20:59:00Z">
              <w:rPr>
                <w:noProof/>
                <w:highlight w:val="yellow"/>
              </w:rPr>
            </w:rPrChange>
          </w:rPr>
          <w:fldChar w:fldCharType="end"/>
        </w:r>
        <w:r w:rsidRPr="0050260C">
          <w:rPr>
            <w:noProof/>
            <w:highlight w:val="yellow"/>
            <w:rPrChange w:id="960" w:author="Jian" w:date="2012-10-12T20:59:00Z">
              <w:rPr>
                <w:noProof/>
              </w:rPr>
            </w:rPrChange>
          </w:rPr>
          <w:t>)</w:t>
        </w:r>
      </w:ins>
    </w:p>
    <w:p w:rsidR="0050260C" w:rsidRPr="0050260C" w:rsidRDefault="0050260C" w:rsidP="00B56CC4">
      <w:pPr>
        <w:numPr>
          <w:ins w:id="961" w:author="Jian" w:date="2012-10-12T20:59:00Z"/>
        </w:numPr>
        <w:rPr>
          <w:ins w:id="962" w:author="Jian" w:date="2012-10-12T20:59:00Z"/>
          <w:noProof/>
          <w:highlight w:val="yellow"/>
          <w:lang w:eastAsia="ko-KR"/>
          <w:rPrChange w:id="963" w:author="Unknown">
            <w:rPr>
              <w:ins w:id="964" w:author="Jian" w:date="2012-10-12T20:59:00Z"/>
              <w:noProof/>
              <w:lang w:eastAsia="ko-KR"/>
            </w:rPr>
          </w:rPrChange>
        </w:rPr>
      </w:pPr>
      <w:ins w:id="965" w:author="Jian" w:date="2012-10-12T20:59:00Z">
        <w:r w:rsidRPr="0050260C">
          <w:rPr>
            <w:b/>
            <w:noProof/>
            <w:highlight w:val="yellow"/>
            <w:lang w:eastAsia="ko-KR"/>
            <w:rPrChange w:id="966" w:author="Jian" w:date="2012-10-12T20:59:00Z">
              <w:rPr>
                <w:b/>
                <w:noProof/>
                <w:lang w:eastAsia="ko-KR"/>
              </w:rPr>
            </w:rPrChange>
          </w:rPr>
          <w:t>log2_min_pcm_luma_coding_block_size_minus3</w:t>
        </w:r>
        <w:r w:rsidRPr="00B56CC4">
          <w:rPr>
            <w:noProof/>
            <w:highlight w:val="yellow"/>
            <w:lang w:eastAsia="ko-KR"/>
          </w:rPr>
          <w:t> </w:t>
        </w:r>
        <w:r w:rsidRPr="0050260C">
          <w:rPr>
            <w:noProof/>
            <w:highlight w:val="yellow"/>
            <w:lang w:eastAsia="ko-KR"/>
            <w:rPrChange w:id="967" w:author="Jian" w:date="2012-10-12T20:59:00Z">
              <w:rPr>
                <w:noProof/>
                <w:lang w:eastAsia="ko-KR"/>
              </w:rPr>
            </w:rPrChange>
          </w:rPr>
          <w:t>+</w:t>
        </w:r>
        <w:r w:rsidRPr="00B56CC4">
          <w:rPr>
            <w:noProof/>
            <w:highlight w:val="yellow"/>
            <w:lang w:eastAsia="ko-KR"/>
          </w:rPr>
          <w:t> </w:t>
        </w:r>
        <w:r w:rsidRPr="0050260C">
          <w:rPr>
            <w:noProof/>
            <w:highlight w:val="yellow"/>
            <w:lang w:eastAsia="ko-KR"/>
            <w:rPrChange w:id="968" w:author="Jian" w:date="2012-10-12T20:59:00Z">
              <w:rPr>
                <w:noProof/>
                <w:lang w:eastAsia="ko-KR"/>
              </w:rPr>
            </w:rPrChange>
          </w:rPr>
          <w:t>3 specifies the minimum size of coding blocks with pcm_flag equal to 1.</w:t>
        </w:r>
      </w:ins>
    </w:p>
    <w:p w:rsidR="0050260C" w:rsidRPr="0050260C" w:rsidRDefault="0050260C" w:rsidP="00B56CC4">
      <w:pPr>
        <w:numPr>
          <w:ins w:id="969" w:author="Jian" w:date="2012-10-12T20:59:00Z"/>
        </w:numPr>
        <w:rPr>
          <w:ins w:id="970" w:author="Jian" w:date="2012-10-12T20:59:00Z"/>
          <w:noProof/>
          <w:highlight w:val="yellow"/>
          <w:lang w:eastAsia="ko-KR"/>
          <w:rPrChange w:id="971" w:author="Unknown">
            <w:rPr>
              <w:ins w:id="972" w:author="Jian" w:date="2012-10-12T20:59:00Z"/>
              <w:noProof/>
              <w:lang w:eastAsia="ko-KR"/>
            </w:rPr>
          </w:rPrChange>
        </w:rPr>
      </w:pPr>
      <w:ins w:id="973" w:author="Jian" w:date="2012-10-12T20:59:00Z">
        <w:r w:rsidRPr="0050260C">
          <w:rPr>
            <w:noProof/>
            <w:highlight w:val="yellow"/>
            <w:lang w:eastAsia="ko-KR"/>
            <w:rPrChange w:id="974" w:author="Jian" w:date="2012-10-12T20:59:00Z">
              <w:rPr>
                <w:noProof/>
                <w:lang w:eastAsia="ko-KR"/>
              </w:rPr>
            </w:rPrChange>
          </w:rPr>
          <w:t>The variable Log2MinIpcmCbSizeY is set equal to log2_min_pcm_luma_coding_block_size_minus3</w:t>
        </w:r>
        <w:r w:rsidRPr="00B56CC4">
          <w:rPr>
            <w:noProof/>
            <w:highlight w:val="yellow"/>
            <w:lang w:eastAsia="ko-KR"/>
          </w:rPr>
          <w:t> </w:t>
        </w:r>
        <w:r w:rsidRPr="0050260C">
          <w:rPr>
            <w:noProof/>
            <w:highlight w:val="yellow"/>
            <w:lang w:eastAsia="ko-KR"/>
            <w:rPrChange w:id="975" w:author="Jian" w:date="2012-10-12T20:59:00Z">
              <w:rPr>
                <w:noProof/>
                <w:lang w:eastAsia="ko-KR"/>
              </w:rPr>
            </w:rPrChange>
          </w:rPr>
          <w:t>+</w:t>
        </w:r>
        <w:r w:rsidRPr="00B56CC4">
          <w:rPr>
            <w:noProof/>
            <w:highlight w:val="yellow"/>
            <w:lang w:eastAsia="ko-KR"/>
          </w:rPr>
          <w:t> </w:t>
        </w:r>
        <w:r w:rsidRPr="0050260C">
          <w:rPr>
            <w:noProof/>
            <w:highlight w:val="yellow"/>
            <w:lang w:eastAsia="ko-KR"/>
            <w:rPrChange w:id="976" w:author="Jian" w:date="2012-10-12T20:59:00Z">
              <w:rPr>
                <w:noProof/>
                <w:lang w:eastAsia="ko-KR"/>
              </w:rPr>
            </w:rPrChange>
          </w:rPr>
          <w:t>3. The variable Log2MinIpcmCbSizeY shall be</w:t>
        </w:r>
        <w:r w:rsidRPr="0050260C">
          <w:rPr>
            <w:highlight w:val="yellow"/>
            <w:lang w:eastAsia="ko-KR"/>
            <w:rPrChange w:id="977" w:author="Jian" w:date="2012-10-12T20:59:00Z">
              <w:rPr>
                <w:lang w:eastAsia="ko-KR"/>
              </w:rPr>
            </w:rPrChange>
          </w:rPr>
          <w:t xml:space="preserve"> in the range of Log2MinCbSizeY to</w:t>
        </w:r>
        <w:r w:rsidRPr="0050260C">
          <w:rPr>
            <w:noProof/>
            <w:highlight w:val="yellow"/>
            <w:lang w:eastAsia="ko-KR"/>
            <w:rPrChange w:id="978" w:author="Jian" w:date="2012-10-12T20:59:00Z">
              <w:rPr>
                <w:noProof/>
                <w:lang w:eastAsia="ko-KR"/>
              </w:rPr>
            </w:rPrChange>
          </w:rPr>
          <w:t xml:space="preserve"> Min(</w:t>
        </w:r>
        <w:r w:rsidRPr="00B56CC4">
          <w:rPr>
            <w:noProof/>
            <w:highlight w:val="yellow"/>
            <w:lang w:eastAsia="ko-KR"/>
          </w:rPr>
          <w:t> </w:t>
        </w:r>
        <w:r w:rsidRPr="0050260C">
          <w:rPr>
            <w:noProof/>
            <w:highlight w:val="yellow"/>
            <w:lang w:eastAsia="ko-KR"/>
            <w:rPrChange w:id="979" w:author="Jian" w:date="2012-10-12T20:59:00Z">
              <w:rPr>
                <w:noProof/>
                <w:lang w:eastAsia="ko-KR"/>
              </w:rPr>
            </w:rPrChange>
          </w:rPr>
          <w:t>Log2CtbSizeY,</w:t>
        </w:r>
        <w:r w:rsidRPr="00B56CC4">
          <w:rPr>
            <w:noProof/>
            <w:highlight w:val="yellow"/>
            <w:lang w:eastAsia="ko-KR"/>
          </w:rPr>
          <w:t> </w:t>
        </w:r>
        <w:r w:rsidRPr="0050260C">
          <w:rPr>
            <w:noProof/>
            <w:highlight w:val="yellow"/>
            <w:lang w:eastAsia="ko-KR"/>
            <w:rPrChange w:id="980" w:author="Jian" w:date="2012-10-12T20:59:00Z">
              <w:rPr>
                <w:noProof/>
                <w:lang w:eastAsia="ko-KR"/>
              </w:rPr>
            </w:rPrChange>
          </w:rPr>
          <w:t>5</w:t>
        </w:r>
        <w:r w:rsidRPr="00B56CC4">
          <w:rPr>
            <w:noProof/>
            <w:highlight w:val="yellow"/>
            <w:lang w:eastAsia="ko-KR"/>
          </w:rPr>
          <w:t> </w:t>
        </w:r>
        <w:r w:rsidRPr="0050260C">
          <w:rPr>
            <w:noProof/>
            <w:highlight w:val="yellow"/>
            <w:lang w:eastAsia="ko-KR"/>
            <w:rPrChange w:id="981" w:author="Jian" w:date="2012-10-12T20:59:00Z">
              <w:rPr>
                <w:noProof/>
                <w:lang w:eastAsia="ko-KR"/>
              </w:rPr>
            </w:rPrChange>
          </w:rPr>
          <w:t>), inclusive.</w:t>
        </w:r>
      </w:ins>
    </w:p>
    <w:p w:rsidR="0050260C" w:rsidRPr="0050260C" w:rsidRDefault="0050260C" w:rsidP="00B56CC4">
      <w:pPr>
        <w:numPr>
          <w:ins w:id="982" w:author="Jian" w:date="2012-10-12T20:59:00Z"/>
        </w:numPr>
        <w:rPr>
          <w:ins w:id="983" w:author="Jian" w:date="2012-10-12T20:59:00Z"/>
          <w:noProof/>
          <w:highlight w:val="yellow"/>
          <w:lang w:eastAsia="ko-KR"/>
          <w:rPrChange w:id="984" w:author="Unknown">
            <w:rPr>
              <w:ins w:id="985" w:author="Jian" w:date="2012-10-12T20:59:00Z"/>
              <w:noProof/>
              <w:lang w:eastAsia="ko-KR"/>
            </w:rPr>
          </w:rPrChange>
        </w:rPr>
      </w:pPr>
      <w:ins w:id="986" w:author="Jian" w:date="2012-10-12T20:59:00Z">
        <w:r w:rsidRPr="0050260C">
          <w:rPr>
            <w:b/>
            <w:noProof/>
            <w:highlight w:val="yellow"/>
            <w:lang w:eastAsia="ko-KR"/>
            <w:rPrChange w:id="987" w:author="Jian" w:date="2012-10-12T20:59:00Z">
              <w:rPr>
                <w:b/>
                <w:noProof/>
                <w:lang w:eastAsia="ko-KR"/>
              </w:rPr>
            </w:rPrChange>
          </w:rPr>
          <w:t>log2_diff_max_min_pcm_luma_coding_block_size</w:t>
        </w:r>
        <w:r w:rsidRPr="0050260C">
          <w:rPr>
            <w:noProof/>
            <w:highlight w:val="yellow"/>
            <w:lang w:eastAsia="ko-KR"/>
            <w:rPrChange w:id="988" w:author="Jian" w:date="2012-10-12T20:59:00Z">
              <w:rPr>
                <w:noProof/>
                <w:lang w:eastAsia="ko-KR"/>
              </w:rPr>
            </w:rPrChange>
          </w:rPr>
          <w:t xml:space="preserve"> specifies the difference between the maximum and minimum size of coding blocks with pcm_flag equal to 1.</w:t>
        </w:r>
      </w:ins>
    </w:p>
    <w:p w:rsidR="0050260C" w:rsidRDefault="0050260C" w:rsidP="00B56CC4">
      <w:pPr>
        <w:numPr>
          <w:ins w:id="989" w:author="Jian" w:date="2012-10-12T20:59:00Z"/>
        </w:numPr>
        <w:rPr>
          <w:ins w:id="990" w:author="Jian" w:date="2012-10-12T20:59:00Z"/>
          <w:noProof/>
          <w:lang w:eastAsia="ko-KR"/>
        </w:rPr>
      </w:pPr>
      <w:ins w:id="991" w:author="Jian" w:date="2012-10-12T20:59:00Z">
        <w:r w:rsidRPr="0050260C">
          <w:rPr>
            <w:noProof/>
            <w:highlight w:val="yellow"/>
            <w:lang w:eastAsia="ko-KR"/>
            <w:rPrChange w:id="992" w:author="Jian" w:date="2012-10-12T20:59:00Z">
              <w:rPr>
                <w:noProof/>
                <w:lang w:eastAsia="ko-KR"/>
              </w:rPr>
            </w:rPrChange>
          </w:rPr>
          <w:t>The variable Log2MaxIpcmCbSizeY is set equal to log2_min_pcm_luma_coding_block_size_minus3</w:t>
        </w:r>
        <w:r w:rsidRPr="00B56CC4">
          <w:rPr>
            <w:noProof/>
            <w:highlight w:val="yellow"/>
            <w:lang w:eastAsia="ko-KR"/>
          </w:rPr>
          <w:t> </w:t>
        </w:r>
        <w:r w:rsidRPr="0050260C">
          <w:rPr>
            <w:noProof/>
            <w:highlight w:val="yellow"/>
            <w:lang w:eastAsia="ko-KR"/>
            <w:rPrChange w:id="993" w:author="Jian" w:date="2012-10-12T20:59:00Z">
              <w:rPr>
                <w:noProof/>
                <w:lang w:eastAsia="ko-KR"/>
              </w:rPr>
            </w:rPrChange>
          </w:rPr>
          <w:t>+</w:t>
        </w:r>
        <w:r w:rsidRPr="00B56CC4">
          <w:rPr>
            <w:noProof/>
            <w:highlight w:val="yellow"/>
            <w:lang w:eastAsia="ko-KR"/>
          </w:rPr>
          <w:t> </w:t>
        </w:r>
        <w:r w:rsidRPr="0050260C">
          <w:rPr>
            <w:noProof/>
            <w:highlight w:val="yellow"/>
            <w:lang w:eastAsia="ko-KR"/>
            <w:rPrChange w:id="994" w:author="Jian" w:date="2012-10-12T20:59:00Z">
              <w:rPr>
                <w:noProof/>
                <w:lang w:eastAsia="ko-KR"/>
              </w:rPr>
            </w:rPrChange>
          </w:rPr>
          <w:t>3</w:t>
        </w:r>
        <w:r w:rsidRPr="00B56CC4">
          <w:rPr>
            <w:noProof/>
            <w:highlight w:val="yellow"/>
            <w:lang w:eastAsia="ko-KR"/>
          </w:rPr>
          <w:t> </w:t>
        </w:r>
        <w:r w:rsidRPr="0050260C">
          <w:rPr>
            <w:noProof/>
            <w:highlight w:val="yellow"/>
            <w:lang w:eastAsia="ko-KR"/>
            <w:rPrChange w:id="995" w:author="Jian" w:date="2012-10-12T20:59:00Z">
              <w:rPr>
                <w:noProof/>
                <w:lang w:eastAsia="ko-KR"/>
              </w:rPr>
            </w:rPrChange>
          </w:rPr>
          <w:t>+ log2_diff_max_min_pcm_luma_coding_block_size. The variable Log2MaxIpcmCbSizeY shall be equal or less than Min(</w:t>
        </w:r>
        <w:r w:rsidRPr="00B56CC4">
          <w:rPr>
            <w:noProof/>
            <w:highlight w:val="yellow"/>
            <w:lang w:eastAsia="ko-KR"/>
          </w:rPr>
          <w:t> </w:t>
        </w:r>
        <w:r w:rsidRPr="0050260C">
          <w:rPr>
            <w:noProof/>
            <w:highlight w:val="yellow"/>
            <w:lang w:eastAsia="ko-KR"/>
            <w:rPrChange w:id="996" w:author="Jian" w:date="2012-10-12T20:59:00Z">
              <w:rPr>
                <w:noProof/>
                <w:lang w:eastAsia="ko-KR"/>
              </w:rPr>
            </w:rPrChange>
          </w:rPr>
          <w:t>Log2CtbSizeY,</w:t>
        </w:r>
        <w:r w:rsidRPr="00B56CC4">
          <w:rPr>
            <w:noProof/>
            <w:highlight w:val="yellow"/>
            <w:lang w:eastAsia="ko-KR"/>
          </w:rPr>
          <w:t> </w:t>
        </w:r>
        <w:r w:rsidRPr="0050260C">
          <w:rPr>
            <w:noProof/>
            <w:highlight w:val="yellow"/>
            <w:lang w:eastAsia="ko-KR"/>
            <w:rPrChange w:id="997" w:author="Jian" w:date="2012-10-12T20:59:00Z">
              <w:rPr>
                <w:noProof/>
                <w:lang w:eastAsia="ko-KR"/>
              </w:rPr>
            </w:rPrChange>
          </w:rPr>
          <w:t>5</w:t>
        </w:r>
        <w:r w:rsidRPr="00B56CC4">
          <w:rPr>
            <w:noProof/>
            <w:highlight w:val="yellow"/>
            <w:lang w:eastAsia="ko-KR"/>
          </w:rPr>
          <w:t> </w:t>
        </w:r>
        <w:r w:rsidRPr="0050260C">
          <w:rPr>
            <w:noProof/>
            <w:highlight w:val="yellow"/>
            <w:lang w:eastAsia="ko-KR"/>
            <w:rPrChange w:id="998" w:author="Jian" w:date="2012-10-12T20:59:00Z">
              <w:rPr>
                <w:noProof/>
                <w:lang w:eastAsia="ko-KR"/>
              </w:rPr>
            </w:rPrChange>
          </w:rPr>
          <w:t>).</w:t>
        </w:r>
      </w:ins>
    </w:p>
    <w:p w:rsidR="0050260C" w:rsidRDefault="0050260C" w:rsidP="00B56CC4">
      <w:pPr>
        <w:numPr>
          <w:ins w:id="999" w:author="Jian" w:date="2012-10-12T20:59:00Z"/>
        </w:numPr>
        <w:rPr>
          <w:ins w:id="1000" w:author="Jian" w:date="2012-10-12T20:57:00Z"/>
          <w:noProof/>
          <w:lang w:eastAsia="ko-KR"/>
        </w:rPr>
      </w:pPr>
      <w:ins w:id="1001" w:author="Jian" w:date="2012-10-12T20:57:00Z">
        <w:r>
          <w:rPr>
            <w:b/>
            <w:noProof/>
            <w:lang w:eastAsia="ko-KR"/>
          </w:rPr>
          <w:t>pcm_loop_filter_disable_flag</w:t>
        </w:r>
        <w:r>
          <w:rPr>
            <w:noProof/>
            <w:lang w:eastAsia="ko-KR"/>
          </w:rPr>
          <w:t xml:space="preserve"> specifies whether the loop filter process is disabled on reconstructed samples in a coding unit with pcm_flag equal to 1. If the pcm_loop_filter_disable_flag value is equal to 1, deblocking filter and sample adaptive offset filter processes on the reconstructed samples in a coding unit with pcm_flag equal to 1 are disabled; otherwise if the pcm_loop_filter_disable_flag value is equal to 0, deblocking filter and sample adaptive offset filter processes on the reconstructed samples in a coding unit with pcm_flag equal to 1 are not disabled. When pcm_loop_filter_disable_flag is not present, it is inferred to be equal to 0.</w:t>
        </w:r>
      </w:ins>
    </w:p>
    <w:p w:rsidR="0050260C" w:rsidRDefault="0050260C" w:rsidP="00B56CC4">
      <w:pPr>
        <w:numPr>
          <w:ins w:id="1002" w:author="Jian" w:date="2012-10-12T20:59:00Z"/>
        </w:numPr>
        <w:rPr>
          <w:ins w:id="1003" w:author="Jian" w:date="2012-10-12T20:57:00Z"/>
          <w:noProof/>
          <w:lang w:eastAsia="ko-KR"/>
        </w:rPr>
      </w:pPr>
      <w:ins w:id="1004" w:author="Jian" w:date="2012-10-12T20:57:00Z">
        <w:r>
          <w:rPr>
            <w:noProof/>
            <w:lang w:eastAsia="ko-KR"/>
          </w:rPr>
          <w:t>[Ed. (WJ): select one expression – enabled_flag or disable_flag]</w:t>
        </w:r>
      </w:ins>
    </w:p>
    <w:p w:rsidR="0050260C" w:rsidRPr="00B56CC4" w:rsidRDefault="0050260C" w:rsidP="00B56CC4">
      <w:pPr>
        <w:numPr>
          <w:ins w:id="1005" w:author="Jian" w:date="2012-10-12T20:59:00Z"/>
        </w:numPr>
        <w:rPr>
          <w:ins w:id="1006" w:author="Jian" w:date="2012-10-12T20:55:00Z"/>
          <w:noProof/>
          <w:lang w:eastAsia="zh-CN"/>
        </w:rPr>
      </w:pPr>
    </w:p>
    <w:p w:rsidR="0050260C" w:rsidRPr="00683F95" w:rsidRDefault="0050260C" w:rsidP="00C46318">
      <w:pPr>
        <w:numPr>
          <w:ins w:id="1007" w:author="Jian" w:date="2012-10-12T20:55:00Z"/>
        </w:numPr>
        <w:rPr>
          <w:noProof/>
          <w:lang w:eastAsia="zh-CN"/>
          <w:rPrChange w:id="1008" w:author="Unknown">
            <w:rPr>
              <w:noProof/>
            </w:rPr>
          </w:rPrChange>
        </w:rPr>
      </w:pPr>
    </w:p>
    <w:p w:rsidR="0050260C" w:rsidRPr="00C46318" w:rsidRDefault="0050260C" w:rsidP="00C46318">
      <w:pPr>
        <w:pStyle w:val="Heading3"/>
        <w:rPr>
          <w:noProof/>
        </w:rPr>
      </w:pPr>
      <w:r w:rsidRPr="00C46318">
        <w:rPr>
          <w:noProof/>
          <w:lang w:eastAsia="ko-KR"/>
        </w:rPr>
        <w:t>Change log2_min_pcm_luma_coding_block_size_minus3</w:t>
      </w:r>
      <w:r>
        <w:rPr>
          <w:noProof/>
          <w:lang w:eastAsia="ko-KR"/>
        </w:rPr>
        <w:t xml:space="preserve"> </w:t>
      </w:r>
      <w:r w:rsidRPr="00C46318">
        <w:rPr>
          <w:noProof/>
          <w:lang w:eastAsia="ko-KR"/>
        </w:rPr>
        <w:t xml:space="preserve">to </w:t>
      </w:r>
      <w:r w:rsidRPr="0056241E">
        <w:rPr>
          <w:noProof/>
        </w:rPr>
        <w:t>log2_</w:t>
      </w:r>
      <w:r>
        <w:rPr>
          <w:noProof/>
        </w:rPr>
        <w:t>diff_</w:t>
      </w:r>
      <w:r w:rsidRPr="0056241E">
        <w:rPr>
          <w:noProof/>
        </w:rPr>
        <w:t>min</w:t>
      </w:r>
      <w:r>
        <w:rPr>
          <w:noProof/>
        </w:rPr>
        <w:t>_pcm</w:t>
      </w:r>
      <w:r w:rsidRPr="0056241E">
        <w:rPr>
          <w:noProof/>
        </w:rPr>
        <w:t>_</w:t>
      </w:r>
      <w:r>
        <w:rPr>
          <w:noProof/>
        </w:rPr>
        <w:t>luma_</w:t>
      </w:r>
      <w:r w:rsidRPr="0056241E">
        <w:rPr>
          <w:noProof/>
        </w:rPr>
        <w:t>coding_block_size</w:t>
      </w:r>
      <w:r>
        <w:rPr>
          <w:noProof/>
        </w:rPr>
        <w:t xml:space="preserve">. </w:t>
      </w:r>
    </w:p>
    <w:p w:rsidR="0050260C" w:rsidRDefault="0050260C" w:rsidP="00C46318">
      <w:pPr>
        <w:pStyle w:val="ListParagraph"/>
        <w:rPr>
          <w:b/>
          <w:noProof/>
          <w:lang w:eastAsia="ko-KR"/>
        </w:rPr>
      </w:pPr>
    </w:p>
    <w:p w:rsidR="0050260C" w:rsidRDefault="0050260C" w:rsidP="0050260C">
      <w:pPr>
        <w:jc w:val="both"/>
        <w:rPr>
          <w:noProof/>
          <w:lang w:eastAsia="ko-KR"/>
        </w:rPr>
        <w:pPrChange w:id="1009" w:author="Jennifer2" w:date="2012-09-29T22:32:00Z">
          <w:pPr/>
        </w:pPrChange>
      </w:pPr>
      <w:r w:rsidRPr="00C46318">
        <w:rPr>
          <w:b/>
          <w:noProof/>
        </w:rPr>
        <w:t>log2_diff_min_pcm_luma_coding_block_size</w:t>
      </w:r>
      <w:ins w:id="1010" w:author="Jennifer2" w:date="2012-09-29T23:33:00Z">
        <w:r>
          <w:rPr>
            <w:b/>
            <w:noProof/>
          </w:rPr>
          <w:t xml:space="preserve"> </w:t>
        </w:r>
      </w:ins>
      <w:del w:id="1011" w:author="Jennifer2" w:date="2012-09-29T22:32:00Z">
        <w:r w:rsidRPr="00943A5F" w:rsidDel="009A04F3">
          <w:rPr>
            <w:noProof/>
            <w:lang w:eastAsia="ko-KR"/>
          </w:rPr>
          <w:delText xml:space="preserve"> </w:delText>
        </w:r>
      </w:del>
      <w:r w:rsidRPr="00943A5F">
        <w:rPr>
          <w:noProof/>
          <w:lang w:eastAsia="ko-KR"/>
        </w:rPr>
        <w:t>+</w:t>
      </w:r>
      <w:ins w:id="1012" w:author="Jennifer2" w:date="2012-09-29T23:33:00Z">
        <w:r>
          <w:rPr>
            <w:noProof/>
            <w:lang w:eastAsia="ko-KR"/>
          </w:rPr>
          <w:t xml:space="preserve"> </w:t>
        </w:r>
      </w:ins>
      <w:r w:rsidRPr="00943A5F">
        <w:rPr>
          <w:noProof/>
          <w:lang w:eastAsia="ko-KR"/>
        </w:rPr>
        <w:t> </w:t>
      </w:r>
      <w:r w:rsidRPr="00C46318">
        <w:rPr>
          <w:noProof/>
        </w:rPr>
        <w:t xml:space="preserve">log2_min_luma_coding_block_size_minus3 </w:t>
      </w:r>
      <w:r>
        <w:rPr>
          <w:noProof/>
          <w:lang w:eastAsia="ko-KR"/>
        </w:rPr>
        <w:t xml:space="preserve">+ </w:t>
      </w:r>
      <w:r w:rsidRPr="00943A5F">
        <w:rPr>
          <w:noProof/>
          <w:lang w:eastAsia="ko-KR"/>
        </w:rPr>
        <w:t>3 specifies the minimum size of coding blocks</w:t>
      </w:r>
      <w:r>
        <w:rPr>
          <w:noProof/>
          <w:lang w:eastAsia="ko-KR"/>
        </w:rPr>
        <w:t xml:space="preserve"> with pcm_</w:t>
      </w:r>
      <w:ins w:id="1013" w:author="exf001" w:date="2012-10-08T10:39:00Z">
        <w:r>
          <w:rPr>
            <w:noProof/>
            <w:lang w:eastAsia="ko-KR"/>
          </w:rPr>
          <w:t>enabled_</w:t>
        </w:r>
      </w:ins>
      <w:r>
        <w:rPr>
          <w:noProof/>
          <w:lang w:eastAsia="ko-KR"/>
        </w:rPr>
        <w:t>flag equal to 1</w:t>
      </w:r>
      <w:r w:rsidRPr="00943A5F">
        <w:rPr>
          <w:noProof/>
          <w:lang w:eastAsia="ko-KR"/>
        </w:rPr>
        <w:t>.</w:t>
      </w:r>
    </w:p>
    <w:p w:rsidR="0050260C" w:rsidRPr="00943A5F" w:rsidRDefault="0050260C" w:rsidP="00C46318">
      <w:pPr>
        <w:pStyle w:val="ListParagraph"/>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50260C" w:rsidRPr="0038086E" w:rsidTr="003D317A">
        <w:trPr>
          <w:cantSplit/>
          <w:jc w:val="center"/>
        </w:trPr>
        <w:tc>
          <w:tcPr>
            <w:tcW w:w="7920" w:type="dxa"/>
          </w:tcPr>
          <w:p w:rsidR="0050260C" w:rsidRPr="0056241E" w:rsidRDefault="0050260C" w:rsidP="003D317A">
            <w:pPr>
              <w:pStyle w:val="tablesyntax"/>
              <w:rPr>
                <w:rFonts w:ascii="Times New Roman" w:hAnsi="Times New Roman"/>
                <w:noProof/>
                <w:lang w:eastAsia="en-US"/>
              </w:rPr>
            </w:pPr>
            <w:r w:rsidRPr="0056241E">
              <w:rPr>
                <w:rFonts w:ascii="Times New Roman" w:hAnsi="Times New Roman"/>
                <w:noProof/>
                <w:lang w:eastAsia="en-US"/>
              </w:rPr>
              <w:t>seq_parameter_set_rbsp( ) {</w:t>
            </w:r>
          </w:p>
        </w:tc>
        <w:tc>
          <w:tcPr>
            <w:tcW w:w="1152" w:type="dxa"/>
          </w:tcPr>
          <w:p w:rsidR="0050260C" w:rsidRPr="0056241E" w:rsidRDefault="0050260C" w:rsidP="003D317A">
            <w:pPr>
              <w:pStyle w:val="tablesyntax"/>
              <w:rPr>
                <w:rFonts w:ascii="Times New Roman" w:hAnsi="Times New Roman"/>
                <w:b/>
                <w:noProof/>
                <w:lang w:eastAsia="ko-KR"/>
              </w:rPr>
            </w:pPr>
            <w:r w:rsidRPr="0056241E">
              <w:rPr>
                <w:rFonts w:ascii="Times New Roman" w:hAnsi="Times New Roman"/>
                <w:b/>
                <w:noProof/>
                <w:lang w:eastAsia="en-US"/>
              </w:rPr>
              <w:t>Descriptor</w:t>
            </w:r>
          </w:p>
        </w:tc>
      </w:tr>
      <w:tr w:rsidR="0050260C" w:rsidRPr="0038086E" w:rsidTr="003D317A">
        <w:trPr>
          <w:cantSplit/>
          <w:jc w:val="center"/>
        </w:trPr>
        <w:tc>
          <w:tcPr>
            <w:tcW w:w="7920" w:type="dxa"/>
          </w:tcPr>
          <w:p w:rsidR="0050260C" w:rsidRPr="008B5BE4" w:rsidRDefault="0050260C" w:rsidP="003D317A">
            <w:pPr>
              <w:pStyle w:val="tablesyntax"/>
              <w:rPr>
                <w:rFonts w:ascii="Times New Roman" w:hAnsi="Times New Roman"/>
                <w:b/>
                <w:bCs/>
                <w:noProof/>
                <w:color w:val="FF0000"/>
                <w:lang w:eastAsia="ko-KR"/>
              </w:rPr>
            </w:pPr>
            <w:r>
              <w:rPr>
                <w:rFonts w:ascii="Times New Roman" w:hAnsi="Times New Roman"/>
                <w:b/>
                <w:bCs/>
                <w:noProof/>
                <w:color w:val="FF0000"/>
                <w:lang w:eastAsia="ko-KR"/>
              </w:rPr>
              <w:t>…..</w:t>
            </w:r>
          </w:p>
        </w:tc>
        <w:tc>
          <w:tcPr>
            <w:tcW w:w="1152" w:type="dxa"/>
          </w:tcPr>
          <w:p w:rsidR="0050260C" w:rsidRPr="0056241E" w:rsidRDefault="0050260C" w:rsidP="003D317A">
            <w:pPr>
              <w:pStyle w:val="tablecell"/>
              <w:rPr>
                <w:noProof/>
                <w:lang w:eastAsia="ko-KR"/>
              </w:rPr>
            </w:pPr>
          </w:p>
        </w:tc>
      </w:tr>
      <w:tr w:rsidR="0050260C" w:rsidRPr="0038086E" w:rsidTr="003D317A">
        <w:trPr>
          <w:cantSplit/>
          <w:jc w:val="center"/>
          <w:ins w:id="1014" w:author="exf001" w:date="2012-10-08T10:18:00Z"/>
        </w:trPr>
        <w:tc>
          <w:tcPr>
            <w:tcW w:w="7920" w:type="dxa"/>
          </w:tcPr>
          <w:p w:rsidR="0050260C" w:rsidRDefault="0050260C" w:rsidP="003D317A">
            <w:pPr>
              <w:pStyle w:val="tablesyntax"/>
              <w:rPr>
                <w:ins w:id="1015" w:author="exf001" w:date="2012-10-08T10:18:00Z"/>
                <w:rFonts w:ascii="Times New Roman" w:hAnsi="Times New Roman"/>
                <w:b/>
                <w:bCs/>
                <w:noProof/>
                <w:color w:val="FF0000"/>
                <w:lang w:eastAsia="ko-KR"/>
              </w:rPr>
            </w:pPr>
            <w:ins w:id="1016" w:author="exf001" w:date="2012-10-08T10:18:00Z">
              <w:r w:rsidRPr="0056241E">
                <w:rPr>
                  <w:rFonts w:ascii="Times New Roman" w:hAnsi="Times New Roman"/>
                  <w:b/>
                  <w:noProof/>
                  <w:lang w:eastAsia="en-US"/>
                </w:rPr>
                <w:tab/>
              </w:r>
              <w:r w:rsidRPr="001F2C77">
                <w:rPr>
                  <w:rFonts w:ascii="Times New Roman" w:hAnsi="Times New Roman"/>
                  <w:b/>
                  <w:noProof/>
                  <w:highlight w:val="cyan"/>
                  <w:lang w:eastAsia="en-US"/>
                </w:rPr>
                <w:t>log2_min_luma_coding_block_size_minus3</w:t>
              </w:r>
            </w:ins>
          </w:p>
        </w:tc>
        <w:tc>
          <w:tcPr>
            <w:tcW w:w="1152" w:type="dxa"/>
          </w:tcPr>
          <w:p w:rsidR="0050260C" w:rsidRPr="0056241E" w:rsidRDefault="0050260C" w:rsidP="003D317A">
            <w:pPr>
              <w:pStyle w:val="tablecell"/>
              <w:rPr>
                <w:ins w:id="1017" w:author="exf001" w:date="2012-10-08T10:18:00Z"/>
                <w:noProof/>
                <w:lang w:eastAsia="ko-KR"/>
              </w:rPr>
            </w:pPr>
            <w:ins w:id="1018" w:author="exf001" w:date="2012-10-08T10:18:00Z">
              <w:r w:rsidRPr="0056241E">
                <w:rPr>
                  <w:noProof/>
                </w:rPr>
                <w:t>ue(v)</w:t>
              </w:r>
            </w:ins>
          </w:p>
        </w:tc>
      </w:tr>
      <w:tr w:rsidR="0050260C" w:rsidRPr="0038086E" w:rsidTr="003D317A">
        <w:trPr>
          <w:cantSplit/>
          <w:jc w:val="center"/>
        </w:trPr>
        <w:tc>
          <w:tcPr>
            <w:tcW w:w="7920" w:type="dxa"/>
          </w:tcPr>
          <w:p w:rsidR="0050260C" w:rsidRPr="0056241E" w:rsidRDefault="0050260C" w:rsidP="003D317A">
            <w:pPr>
              <w:pStyle w:val="tablesyntax"/>
              <w:rPr>
                <w:rFonts w:ascii="Times New Roman" w:hAnsi="Times New Roman"/>
                <w:b/>
                <w:noProof/>
                <w:lang w:eastAsia="en-US"/>
              </w:rPr>
            </w:pPr>
            <w:ins w:id="1019" w:author="exf001" w:date="2012-10-08T10:18:00Z">
              <w:r w:rsidRPr="0056241E">
                <w:rPr>
                  <w:rFonts w:ascii="Times New Roman" w:hAnsi="Times New Roman"/>
                  <w:b/>
                  <w:noProof/>
                  <w:lang w:eastAsia="en-US"/>
                </w:rPr>
                <w:tab/>
              </w:r>
              <w:r>
                <w:rPr>
                  <w:rFonts w:ascii="Times New Roman" w:hAnsi="Times New Roman"/>
                  <w:b/>
                  <w:noProof/>
                  <w:lang w:eastAsia="en-US"/>
                </w:rPr>
                <w:t>log2_diff_max_min_luma_coding_block_size</w:t>
              </w:r>
            </w:ins>
            <w:del w:id="1020" w:author="exf001" w:date="2012-10-08T10:18:00Z">
              <w:r w:rsidRPr="0056241E" w:rsidDel="00480482">
                <w:rPr>
                  <w:rFonts w:ascii="Times New Roman" w:hAnsi="Times New Roman"/>
                  <w:noProof/>
                  <w:lang w:eastAsia="en-US"/>
                </w:rPr>
                <w:tab/>
              </w:r>
              <w:r w:rsidRPr="0056241E" w:rsidDel="00480482">
                <w:rPr>
                  <w:rFonts w:ascii="Times New Roman" w:hAnsi="Times New Roman"/>
                  <w:b/>
                  <w:noProof/>
                  <w:lang w:eastAsia="en-US"/>
                </w:rPr>
                <w:delText>log2_min_transform_block_size_minus2</w:delText>
              </w:r>
            </w:del>
          </w:p>
        </w:tc>
        <w:tc>
          <w:tcPr>
            <w:tcW w:w="1152" w:type="dxa"/>
          </w:tcPr>
          <w:p w:rsidR="0050260C" w:rsidRPr="0056241E" w:rsidRDefault="0050260C" w:rsidP="003D317A">
            <w:pPr>
              <w:pStyle w:val="tablecell"/>
              <w:rPr>
                <w:noProof/>
              </w:rPr>
            </w:pPr>
            <w:ins w:id="1021" w:author="exf001" w:date="2012-10-08T10:18:00Z">
              <w:r w:rsidRPr="0056241E">
                <w:rPr>
                  <w:noProof/>
                </w:rPr>
                <w:t>ue(v)</w:t>
              </w:r>
            </w:ins>
            <w:del w:id="1022" w:author="exf001" w:date="2012-10-08T10:18:00Z">
              <w:r w:rsidRPr="0056241E" w:rsidDel="00480482">
                <w:rPr>
                  <w:noProof/>
                </w:rPr>
                <w:delText>ue(v)</w:delText>
              </w:r>
            </w:del>
          </w:p>
        </w:tc>
      </w:tr>
      <w:tr w:rsidR="0050260C" w:rsidRPr="0038086E" w:rsidTr="003D317A">
        <w:trPr>
          <w:cantSplit/>
          <w:jc w:val="center"/>
          <w:ins w:id="1023" w:author="exf001" w:date="2012-10-08T10:18:00Z"/>
        </w:trPr>
        <w:tc>
          <w:tcPr>
            <w:tcW w:w="7920" w:type="dxa"/>
          </w:tcPr>
          <w:p w:rsidR="0050260C" w:rsidRPr="0056241E" w:rsidRDefault="0050260C" w:rsidP="003D317A">
            <w:pPr>
              <w:pStyle w:val="tablesyntax"/>
              <w:rPr>
                <w:ins w:id="1024" w:author="exf001" w:date="2012-10-08T10:18:00Z"/>
                <w:rFonts w:ascii="Times New Roman" w:hAnsi="Times New Roman"/>
                <w:b/>
                <w:noProof/>
                <w:lang w:eastAsia="en-US"/>
              </w:rPr>
            </w:pPr>
            <w:ins w:id="1025" w:author="exf001" w:date="2012-10-08T10:19:00Z">
              <w:r w:rsidRPr="0056241E">
                <w:rPr>
                  <w:rFonts w:ascii="Times New Roman" w:hAnsi="Times New Roman"/>
                  <w:noProof/>
                  <w:lang w:eastAsia="en-US"/>
                </w:rPr>
                <w:tab/>
              </w:r>
              <w:r w:rsidRPr="0056241E">
                <w:rPr>
                  <w:rFonts w:ascii="Times New Roman" w:hAnsi="Times New Roman"/>
                  <w:b/>
                  <w:noProof/>
                  <w:lang w:eastAsia="en-US"/>
                </w:rPr>
                <w:t>log2_min_transform_block_size_minus2</w:t>
              </w:r>
            </w:ins>
          </w:p>
        </w:tc>
        <w:tc>
          <w:tcPr>
            <w:tcW w:w="1152" w:type="dxa"/>
          </w:tcPr>
          <w:p w:rsidR="0050260C" w:rsidRPr="0056241E" w:rsidRDefault="0050260C" w:rsidP="003D317A">
            <w:pPr>
              <w:pStyle w:val="tablecell"/>
              <w:rPr>
                <w:ins w:id="1026" w:author="exf001" w:date="2012-10-08T10:18:00Z"/>
                <w:noProof/>
              </w:rPr>
            </w:pPr>
            <w:ins w:id="1027" w:author="exf001" w:date="2012-10-08T10:19:00Z">
              <w:r w:rsidRPr="0056241E">
                <w:rPr>
                  <w:noProof/>
                </w:rPr>
                <w:t>ue(v)</w:t>
              </w:r>
            </w:ins>
          </w:p>
        </w:tc>
      </w:tr>
      <w:tr w:rsidR="0050260C" w:rsidRPr="0038086E" w:rsidTr="003D317A">
        <w:trPr>
          <w:cantSplit/>
          <w:jc w:val="center"/>
        </w:trPr>
        <w:tc>
          <w:tcPr>
            <w:tcW w:w="792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t>log2_diff_max_min_transform_block_size</w:t>
            </w:r>
          </w:p>
        </w:tc>
        <w:tc>
          <w:tcPr>
            <w:tcW w:w="1152"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7920" w:type="dxa"/>
          </w:tcPr>
          <w:p w:rsidR="0050260C" w:rsidRPr="00C46318" w:rsidRDefault="0050260C" w:rsidP="003D317A">
            <w:pPr>
              <w:pStyle w:val="tablesyntax"/>
              <w:rPr>
                <w:rFonts w:ascii="Times New Roman" w:hAnsi="Times New Roman"/>
                <w:noProof/>
                <w:lang w:eastAsia="ko-KR"/>
              </w:rPr>
            </w:pPr>
            <w:r w:rsidRPr="008B5BE4">
              <w:rPr>
                <w:rFonts w:ascii="Times New Roman" w:hAnsi="Times New Roman"/>
                <w:noProof/>
                <w:color w:val="FF0000"/>
                <w:lang w:eastAsia="ko-KR"/>
              </w:rPr>
              <w:tab/>
            </w:r>
            <w:r w:rsidRPr="00C46318">
              <w:rPr>
                <w:rFonts w:ascii="Times New Roman" w:hAnsi="Times New Roman"/>
                <w:noProof/>
                <w:lang w:eastAsia="ko-KR"/>
              </w:rPr>
              <w:t>if( pcm_enabled_flag ) {</w:t>
            </w:r>
          </w:p>
        </w:tc>
        <w:tc>
          <w:tcPr>
            <w:tcW w:w="1152" w:type="dxa"/>
          </w:tcPr>
          <w:p w:rsidR="0050260C" w:rsidRPr="0056241E" w:rsidRDefault="0050260C" w:rsidP="003D317A">
            <w:pPr>
              <w:pStyle w:val="tablecell"/>
              <w:rPr>
                <w:noProof/>
              </w:rPr>
            </w:pPr>
          </w:p>
        </w:tc>
      </w:tr>
      <w:tr w:rsidR="0050260C" w:rsidRPr="0038086E" w:rsidTr="003D317A">
        <w:trPr>
          <w:cantSplit/>
          <w:jc w:val="center"/>
        </w:trPr>
        <w:tc>
          <w:tcPr>
            <w:tcW w:w="7920" w:type="dxa"/>
          </w:tcPr>
          <w:p w:rsidR="0050260C" w:rsidRPr="00C46318" w:rsidRDefault="0050260C" w:rsidP="003D317A">
            <w:pPr>
              <w:pStyle w:val="tablesyntax"/>
              <w:rPr>
                <w:rFonts w:ascii="Times New Roman" w:hAnsi="Times New Roman"/>
                <w:b/>
                <w:noProof/>
                <w:color w:val="FF0000"/>
                <w:lang w:eastAsia="ko-KR"/>
              </w:rPr>
            </w:pPr>
            <w:r w:rsidRPr="00C46318">
              <w:rPr>
                <w:rFonts w:ascii="Times New Roman" w:hAnsi="Times New Roman"/>
                <w:b/>
                <w:noProof/>
                <w:color w:val="FF0000"/>
                <w:lang w:eastAsia="ko-KR"/>
              </w:rPr>
              <w:tab/>
            </w:r>
            <w:r w:rsidRPr="00C46318">
              <w:rPr>
                <w:rFonts w:ascii="Times New Roman" w:hAnsi="Times New Roman"/>
                <w:b/>
                <w:noProof/>
                <w:color w:val="FF0000"/>
                <w:lang w:eastAsia="ko-KR"/>
              </w:rPr>
              <w:tab/>
            </w:r>
            <w:r w:rsidRPr="00C46318">
              <w:rPr>
                <w:rFonts w:ascii="Times New Roman" w:hAnsi="Times New Roman"/>
                <w:b/>
                <w:noProof/>
                <w:color w:val="FF0000"/>
                <w:highlight w:val="yellow"/>
                <w:lang w:eastAsia="en-US"/>
              </w:rPr>
              <w:t>log2_</w:t>
            </w:r>
            <w:r w:rsidRPr="00C46318">
              <w:rPr>
                <w:b/>
                <w:noProof/>
                <w:color w:val="FF0000"/>
                <w:highlight w:val="yellow"/>
                <w:lang w:eastAsia="en-US"/>
              </w:rPr>
              <w:t>diff_</w:t>
            </w:r>
            <w:r w:rsidRPr="00C46318">
              <w:rPr>
                <w:rFonts w:ascii="Times New Roman" w:hAnsi="Times New Roman"/>
                <w:b/>
                <w:noProof/>
                <w:color w:val="FF0000"/>
                <w:highlight w:val="yellow"/>
                <w:lang w:eastAsia="en-US"/>
              </w:rPr>
              <w:t>min</w:t>
            </w:r>
            <w:r w:rsidRPr="00C46318">
              <w:rPr>
                <w:b/>
                <w:noProof/>
                <w:color w:val="FF0000"/>
                <w:highlight w:val="yellow"/>
                <w:lang w:eastAsia="en-US"/>
              </w:rPr>
              <w:t>_pcm</w:t>
            </w:r>
            <w:r w:rsidRPr="00C46318">
              <w:rPr>
                <w:rFonts w:ascii="Times New Roman" w:hAnsi="Times New Roman"/>
                <w:b/>
                <w:noProof/>
                <w:color w:val="FF0000"/>
                <w:highlight w:val="yellow"/>
                <w:lang w:eastAsia="en-US"/>
              </w:rPr>
              <w:t>_luma_coding_block_size</w:t>
            </w:r>
          </w:p>
        </w:tc>
        <w:tc>
          <w:tcPr>
            <w:tcW w:w="1152" w:type="dxa"/>
          </w:tcPr>
          <w:p w:rsidR="0050260C" w:rsidRPr="0056241E" w:rsidRDefault="0050260C" w:rsidP="003D317A">
            <w:pPr>
              <w:pStyle w:val="tablecell"/>
              <w:rPr>
                <w:noProof/>
                <w:lang w:eastAsia="ko-KR"/>
              </w:rPr>
            </w:pPr>
            <w:r w:rsidRPr="0056241E">
              <w:rPr>
                <w:noProof/>
                <w:lang w:eastAsia="ko-KR"/>
              </w:rPr>
              <w:t>ue(v)</w:t>
            </w:r>
          </w:p>
        </w:tc>
      </w:tr>
      <w:tr w:rsidR="0050260C" w:rsidRPr="0038086E" w:rsidTr="003D317A">
        <w:trPr>
          <w:cantSplit/>
          <w:jc w:val="center"/>
        </w:trPr>
        <w:tc>
          <w:tcPr>
            <w:tcW w:w="7920" w:type="dxa"/>
          </w:tcPr>
          <w:p w:rsidR="0050260C" w:rsidRPr="00C46318" w:rsidRDefault="0050260C" w:rsidP="003D317A">
            <w:pPr>
              <w:pStyle w:val="tablesyntax"/>
              <w:rPr>
                <w:rFonts w:ascii="Times New Roman" w:hAnsi="Times New Roman"/>
                <w:b/>
                <w:noProof/>
                <w:lang w:eastAsia="ko-KR"/>
              </w:rPr>
            </w:pPr>
            <w:r w:rsidRPr="00C46318">
              <w:rPr>
                <w:rFonts w:ascii="Times New Roman" w:hAnsi="Times New Roman"/>
                <w:noProof/>
                <w:lang w:eastAsia="ko-KR"/>
              </w:rPr>
              <w:tab/>
            </w:r>
            <w:r w:rsidRPr="00C46318">
              <w:rPr>
                <w:rFonts w:ascii="Times New Roman" w:hAnsi="Times New Roman"/>
                <w:noProof/>
                <w:lang w:eastAsia="ko-KR"/>
              </w:rPr>
              <w:tab/>
            </w:r>
            <w:r w:rsidRPr="00C46318">
              <w:rPr>
                <w:rFonts w:ascii="Times New Roman" w:hAnsi="Times New Roman"/>
                <w:b/>
                <w:noProof/>
                <w:lang w:eastAsia="ko-KR"/>
              </w:rPr>
              <w:t>log2_diff_max_min_pcm_luma_coding_block_size</w:t>
            </w:r>
          </w:p>
        </w:tc>
        <w:tc>
          <w:tcPr>
            <w:tcW w:w="1152" w:type="dxa"/>
          </w:tcPr>
          <w:p w:rsidR="0050260C" w:rsidRPr="0056241E" w:rsidRDefault="0050260C" w:rsidP="003D317A">
            <w:pPr>
              <w:pStyle w:val="tablecell"/>
              <w:rPr>
                <w:noProof/>
                <w:lang w:eastAsia="ko-KR"/>
              </w:rPr>
            </w:pPr>
            <w:r w:rsidRPr="0056241E">
              <w:rPr>
                <w:noProof/>
                <w:lang w:eastAsia="ko-KR"/>
              </w:rPr>
              <w:t>ue(v)</w:t>
            </w:r>
          </w:p>
        </w:tc>
      </w:tr>
      <w:tr w:rsidR="0050260C" w:rsidRPr="0038086E" w:rsidTr="003D317A">
        <w:trPr>
          <w:cantSplit/>
          <w:jc w:val="center"/>
        </w:trPr>
        <w:tc>
          <w:tcPr>
            <w:tcW w:w="7920" w:type="dxa"/>
          </w:tcPr>
          <w:p w:rsidR="0050260C" w:rsidRPr="00C46318" w:rsidRDefault="0050260C" w:rsidP="003D317A">
            <w:pPr>
              <w:pStyle w:val="tablesyntax"/>
              <w:rPr>
                <w:rFonts w:ascii="Times New Roman" w:hAnsi="Times New Roman"/>
                <w:noProof/>
                <w:lang w:eastAsia="ko-KR"/>
              </w:rPr>
            </w:pPr>
            <w:r w:rsidRPr="00C46318">
              <w:rPr>
                <w:rFonts w:ascii="Times New Roman" w:hAnsi="Times New Roman"/>
                <w:noProof/>
                <w:lang w:eastAsia="ko-KR"/>
              </w:rPr>
              <w:tab/>
              <w:t>}</w:t>
            </w:r>
          </w:p>
        </w:tc>
        <w:tc>
          <w:tcPr>
            <w:tcW w:w="1152" w:type="dxa"/>
          </w:tcPr>
          <w:p w:rsidR="0050260C" w:rsidRPr="0056241E" w:rsidRDefault="0050260C" w:rsidP="003D317A">
            <w:pPr>
              <w:pStyle w:val="tablecell"/>
              <w:rPr>
                <w:noProof/>
              </w:rPr>
            </w:pPr>
          </w:p>
        </w:tc>
      </w:tr>
      <w:tr w:rsidR="0050260C" w:rsidRPr="0038086E" w:rsidTr="003D317A">
        <w:trPr>
          <w:cantSplit/>
          <w:jc w:val="center"/>
        </w:trPr>
        <w:tc>
          <w:tcPr>
            <w:tcW w:w="792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t>max_transform_hierarchy_depth_inter</w:t>
            </w:r>
          </w:p>
        </w:tc>
        <w:tc>
          <w:tcPr>
            <w:tcW w:w="1152"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792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t>max_transform_hierarchy_depth_intra</w:t>
            </w:r>
          </w:p>
        </w:tc>
        <w:tc>
          <w:tcPr>
            <w:tcW w:w="1152"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7920" w:type="dxa"/>
          </w:tcPr>
          <w:p w:rsidR="0050260C" w:rsidRPr="00C46318" w:rsidRDefault="0050260C" w:rsidP="003D317A">
            <w:pPr>
              <w:pStyle w:val="tablesyntax"/>
              <w:rPr>
                <w:rFonts w:ascii="Times New Roman" w:hAnsi="Times New Roman"/>
                <w:noProof/>
                <w:color w:val="FF0000"/>
                <w:lang w:eastAsia="ko-KR"/>
              </w:rPr>
            </w:pPr>
            <w:r w:rsidRPr="00C46318">
              <w:rPr>
                <w:rFonts w:ascii="Times New Roman" w:hAnsi="Times New Roman"/>
                <w:noProof/>
                <w:color w:val="FF0000"/>
                <w:lang w:eastAsia="ko-KR"/>
              </w:rPr>
              <w:t>……..</w:t>
            </w:r>
          </w:p>
        </w:tc>
        <w:tc>
          <w:tcPr>
            <w:tcW w:w="1152" w:type="dxa"/>
          </w:tcPr>
          <w:p w:rsidR="0050260C" w:rsidRPr="0056241E" w:rsidRDefault="0050260C" w:rsidP="003D317A">
            <w:pPr>
              <w:pStyle w:val="tablesyntax"/>
              <w:rPr>
                <w:rFonts w:ascii="Times New Roman" w:hAnsi="Times New Roman"/>
                <w:noProof/>
                <w:lang w:eastAsia="ko-KR"/>
              </w:rPr>
            </w:pPr>
          </w:p>
        </w:tc>
      </w:tr>
    </w:tbl>
    <w:p w:rsidR="0050260C" w:rsidRDefault="0050260C" w:rsidP="00C46318">
      <w:pPr>
        <w:rPr>
          <w:noProof/>
        </w:rPr>
      </w:pPr>
      <w:r>
        <w:rPr>
          <w:noProof/>
        </w:rPr>
        <w:t xml:space="preserve"> </w:t>
      </w:r>
    </w:p>
    <w:p w:rsidR="0050260C" w:rsidRDefault="0050260C" w:rsidP="0011414A">
      <w:pPr>
        <w:rPr>
          <w:lang w:val="en-CA"/>
        </w:rPr>
      </w:pPr>
      <w:r>
        <w:rPr>
          <w:lang w:val="en-CA"/>
        </w:rPr>
        <w:t>Or if proposal 2.2.1 is adopted,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50260C" w:rsidRPr="0038086E" w:rsidTr="003D317A">
        <w:trPr>
          <w:cantSplit/>
          <w:jc w:val="center"/>
        </w:trPr>
        <w:tc>
          <w:tcPr>
            <w:tcW w:w="7920" w:type="dxa"/>
          </w:tcPr>
          <w:p w:rsidR="0050260C" w:rsidRPr="0056241E" w:rsidRDefault="0050260C" w:rsidP="003D317A">
            <w:pPr>
              <w:pStyle w:val="tablesyntax"/>
              <w:rPr>
                <w:rFonts w:ascii="Times New Roman" w:hAnsi="Times New Roman"/>
                <w:noProof/>
                <w:lang w:eastAsia="en-US"/>
              </w:rPr>
            </w:pPr>
            <w:r w:rsidRPr="0056241E">
              <w:rPr>
                <w:rFonts w:ascii="Times New Roman" w:hAnsi="Times New Roman"/>
                <w:noProof/>
                <w:lang w:eastAsia="en-US"/>
              </w:rPr>
              <w:t>seq_parameter_set_rbsp( ) {</w:t>
            </w:r>
          </w:p>
        </w:tc>
        <w:tc>
          <w:tcPr>
            <w:tcW w:w="1152" w:type="dxa"/>
          </w:tcPr>
          <w:p w:rsidR="0050260C" w:rsidRPr="0056241E" w:rsidRDefault="0050260C" w:rsidP="003D317A">
            <w:pPr>
              <w:pStyle w:val="tablesyntax"/>
              <w:rPr>
                <w:rFonts w:ascii="Times New Roman" w:hAnsi="Times New Roman"/>
                <w:b/>
                <w:noProof/>
                <w:lang w:eastAsia="ko-KR"/>
              </w:rPr>
            </w:pPr>
            <w:r w:rsidRPr="0056241E">
              <w:rPr>
                <w:rFonts w:ascii="Times New Roman" w:hAnsi="Times New Roman"/>
                <w:b/>
                <w:noProof/>
                <w:lang w:eastAsia="en-US"/>
              </w:rPr>
              <w:t>Descriptor</w:t>
            </w:r>
          </w:p>
        </w:tc>
      </w:tr>
      <w:tr w:rsidR="0050260C" w:rsidRPr="0038086E" w:rsidTr="003D317A">
        <w:trPr>
          <w:cantSplit/>
          <w:jc w:val="center"/>
        </w:trPr>
        <w:tc>
          <w:tcPr>
            <w:tcW w:w="7920" w:type="dxa"/>
          </w:tcPr>
          <w:p w:rsidR="0050260C" w:rsidRPr="008B5BE4" w:rsidRDefault="0050260C" w:rsidP="003D317A">
            <w:pPr>
              <w:pStyle w:val="tablesyntax"/>
              <w:rPr>
                <w:rFonts w:ascii="Times New Roman" w:hAnsi="Times New Roman"/>
                <w:b/>
                <w:bCs/>
                <w:noProof/>
                <w:color w:val="FF0000"/>
                <w:lang w:eastAsia="ko-KR"/>
              </w:rPr>
            </w:pPr>
            <w:r>
              <w:rPr>
                <w:rFonts w:ascii="Times New Roman" w:hAnsi="Times New Roman"/>
                <w:b/>
                <w:bCs/>
                <w:noProof/>
                <w:color w:val="FF0000"/>
                <w:lang w:eastAsia="ko-KR"/>
              </w:rPr>
              <w:t>…..</w:t>
            </w:r>
          </w:p>
        </w:tc>
        <w:tc>
          <w:tcPr>
            <w:tcW w:w="1152" w:type="dxa"/>
          </w:tcPr>
          <w:p w:rsidR="0050260C" w:rsidRPr="0056241E" w:rsidRDefault="0050260C" w:rsidP="003D317A">
            <w:pPr>
              <w:pStyle w:val="tablecell"/>
              <w:rPr>
                <w:noProof/>
                <w:lang w:eastAsia="ko-KR"/>
              </w:rPr>
            </w:pPr>
          </w:p>
        </w:tc>
      </w:tr>
      <w:tr w:rsidR="0050260C" w:rsidRPr="0038086E" w:rsidTr="003D317A">
        <w:trPr>
          <w:cantSplit/>
          <w:jc w:val="center"/>
        </w:trPr>
        <w:tc>
          <w:tcPr>
            <w:tcW w:w="7920" w:type="dxa"/>
          </w:tcPr>
          <w:p w:rsidR="0050260C" w:rsidRPr="00C46318" w:rsidRDefault="0050260C" w:rsidP="003D317A">
            <w:pPr>
              <w:pStyle w:val="tablesyntax"/>
              <w:rPr>
                <w:rFonts w:ascii="Times New Roman" w:hAnsi="Times New Roman"/>
                <w:b/>
                <w:bCs/>
                <w:noProof/>
                <w:color w:val="FF0000"/>
                <w:highlight w:val="yellow"/>
                <w:lang w:eastAsia="ko-KR"/>
              </w:rPr>
            </w:pPr>
            <w:r w:rsidRPr="00C46318">
              <w:rPr>
                <w:rFonts w:ascii="Times New Roman" w:hAnsi="Times New Roman"/>
                <w:bCs/>
                <w:noProof/>
                <w:highlight w:val="yellow"/>
                <w:lang w:eastAsia="ko-KR"/>
              </w:rPr>
              <w:tab/>
            </w:r>
            <w:r w:rsidRPr="00C46318">
              <w:rPr>
                <w:rFonts w:ascii="Times New Roman" w:hAnsi="Times New Roman"/>
                <w:b/>
                <w:bCs/>
                <w:noProof/>
                <w:color w:val="FF0000"/>
                <w:highlight w:val="yellow"/>
                <w:lang w:eastAsia="ko-KR"/>
              </w:rPr>
              <w:t>pcm_enabled_flag</w:t>
            </w:r>
          </w:p>
        </w:tc>
        <w:tc>
          <w:tcPr>
            <w:tcW w:w="1152" w:type="dxa"/>
          </w:tcPr>
          <w:p w:rsidR="0050260C" w:rsidRPr="0056241E" w:rsidRDefault="0050260C" w:rsidP="003D317A">
            <w:pPr>
              <w:pStyle w:val="tablecell"/>
              <w:rPr>
                <w:noProof/>
                <w:lang w:eastAsia="ko-KR"/>
              </w:rPr>
            </w:pPr>
            <w:r w:rsidRPr="0056241E">
              <w:rPr>
                <w:noProof/>
                <w:lang w:eastAsia="ko-KR"/>
              </w:rPr>
              <w:t>u(1)</w:t>
            </w:r>
          </w:p>
        </w:tc>
      </w:tr>
      <w:tr w:rsidR="0050260C" w:rsidRPr="0038086E" w:rsidTr="003D317A">
        <w:trPr>
          <w:cantSplit/>
          <w:jc w:val="center"/>
        </w:trPr>
        <w:tc>
          <w:tcPr>
            <w:tcW w:w="7920" w:type="dxa"/>
          </w:tcPr>
          <w:p w:rsidR="0050260C" w:rsidRPr="00C46318" w:rsidRDefault="0050260C" w:rsidP="003D317A">
            <w:pPr>
              <w:pStyle w:val="tablesyntax"/>
              <w:rPr>
                <w:rFonts w:ascii="Times New Roman" w:hAnsi="Times New Roman"/>
                <w:bCs/>
                <w:noProof/>
                <w:color w:val="FF0000"/>
                <w:highlight w:val="yellow"/>
                <w:lang w:eastAsia="ko-KR"/>
              </w:rPr>
            </w:pPr>
            <w:r w:rsidRPr="00C46318">
              <w:rPr>
                <w:rFonts w:ascii="Times New Roman" w:hAnsi="Times New Roman"/>
                <w:bCs/>
                <w:noProof/>
                <w:color w:val="FF0000"/>
                <w:highlight w:val="yellow"/>
                <w:lang w:eastAsia="ko-KR"/>
              </w:rPr>
              <w:tab/>
              <w:t>if( pcm_enabled_flag ) {</w:t>
            </w:r>
          </w:p>
        </w:tc>
        <w:tc>
          <w:tcPr>
            <w:tcW w:w="1152" w:type="dxa"/>
          </w:tcPr>
          <w:p w:rsidR="0050260C" w:rsidRPr="0056241E" w:rsidRDefault="0050260C" w:rsidP="003D317A">
            <w:pPr>
              <w:pStyle w:val="tablecell"/>
              <w:rPr>
                <w:noProof/>
                <w:lang w:eastAsia="ko-KR"/>
              </w:rPr>
            </w:pPr>
          </w:p>
        </w:tc>
      </w:tr>
      <w:tr w:rsidR="0050260C" w:rsidRPr="0038086E" w:rsidTr="003D317A">
        <w:trPr>
          <w:cantSplit/>
          <w:jc w:val="center"/>
        </w:trPr>
        <w:tc>
          <w:tcPr>
            <w:tcW w:w="7920" w:type="dxa"/>
          </w:tcPr>
          <w:p w:rsidR="0050260C" w:rsidRPr="00C46318" w:rsidRDefault="0050260C" w:rsidP="003D317A">
            <w:pPr>
              <w:pStyle w:val="tablesyntax"/>
              <w:rPr>
                <w:rFonts w:ascii="Times New Roman" w:hAnsi="Times New Roman"/>
                <w:b/>
                <w:bCs/>
                <w:noProof/>
                <w:color w:val="FF0000"/>
                <w:highlight w:val="yellow"/>
                <w:lang w:eastAsia="ko-KR"/>
              </w:rPr>
            </w:pPr>
            <w:r w:rsidRPr="00C46318">
              <w:rPr>
                <w:rFonts w:ascii="Times New Roman" w:hAnsi="Times New Roman"/>
                <w:b/>
                <w:bCs/>
                <w:noProof/>
                <w:color w:val="FF0000"/>
                <w:highlight w:val="yellow"/>
                <w:lang w:eastAsia="ko-KR"/>
              </w:rPr>
              <w:tab/>
            </w:r>
            <w:r w:rsidRPr="00C46318">
              <w:rPr>
                <w:rFonts w:ascii="Times New Roman" w:hAnsi="Times New Roman"/>
                <w:b/>
                <w:bCs/>
                <w:noProof/>
                <w:color w:val="FF0000"/>
                <w:highlight w:val="yellow"/>
                <w:lang w:eastAsia="ko-KR"/>
              </w:rPr>
              <w:tab/>
              <w:t>pcm_sample_bit_depth_luma_minus1</w:t>
            </w:r>
          </w:p>
        </w:tc>
        <w:tc>
          <w:tcPr>
            <w:tcW w:w="1152" w:type="dxa"/>
          </w:tcPr>
          <w:p w:rsidR="0050260C" w:rsidRPr="0056241E" w:rsidRDefault="0050260C" w:rsidP="003D317A">
            <w:pPr>
              <w:pStyle w:val="tablecell"/>
              <w:rPr>
                <w:noProof/>
                <w:lang w:eastAsia="ko-KR"/>
              </w:rPr>
            </w:pPr>
            <w:r w:rsidRPr="0056241E">
              <w:rPr>
                <w:noProof/>
                <w:lang w:eastAsia="ko-KR"/>
              </w:rPr>
              <w:t>u(4)</w:t>
            </w:r>
          </w:p>
        </w:tc>
      </w:tr>
      <w:tr w:rsidR="0050260C" w:rsidRPr="0038086E" w:rsidTr="003D317A">
        <w:trPr>
          <w:cantSplit/>
          <w:jc w:val="center"/>
        </w:trPr>
        <w:tc>
          <w:tcPr>
            <w:tcW w:w="7920" w:type="dxa"/>
          </w:tcPr>
          <w:p w:rsidR="0050260C" w:rsidRPr="00C46318" w:rsidRDefault="0050260C" w:rsidP="003D317A">
            <w:pPr>
              <w:pStyle w:val="tablesyntax"/>
              <w:rPr>
                <w:rFonts w:ascii="Times New Roman" w:hAnsi="Times New Roman"/>
                <w:b/>
                <w:bCs/>
                <w:noProof/>
                <w:color w:val="FF0000"/>
                <w:highlight w:val="yellow"/>
                <w:lang w:eastAsia="ko-KR"/>
              </w:rPr>
            </w:pPr>
            <w:r w:rsidRPr="00C46318">
              <w:rPr>
                <w:rFonts w:ascii="Times New Roman" w:hAnsi="Times New Roman"/>
                <w:b/>
                <w:bCs/>
                <w:noProof/>
                <w:color w:val="FF0000"/>
                <w:highlight w:val="yellow"/>
                <w:lang w:eastAsia="ko-KR"/>
              </w:rPr>
              <w:tab/>
            </w:r>
            <w:r w:rsidRPr="00C46318">
              <w:rPr>
                <w:rFonts w:ascii="Times New Roman" w:hAnsi="Times New Roman"/>
                <w:b/>
                <w:bCs/>
                <w:noProof/>
                <w:color w:val="FF0000"/>
                <w:highlight w:val="yellow"/>
                <w:lang w:eastAsia="ko-KR"/>
              </w:rPr>
              <w:tab/>
              <w:t>pcm_sample_bit_depth_chroma_minus1</w:t>
            </w:r>
          </w:p>
        </w:tc>
        <w:tc>
          <w:tcPr>
            <w:tcW w:w="1152" w:type="dxa"/>
          </w:tcPr>
          <w:p w:rsidR="0050260C" w:rsidRPr="0056241E" w:rsidRDefault="0050260C" w:rsidP="003D317A">
            <w:pPr>
              <w:pStyle w:val="tablecell"/>
              <w:rPr>
                <w:noProof/>
                <w:lang w:eastAsia="ko-KR"/>
              </w:rPr>
            </w:pPr>
            <w:r w:rsidRPr="0056241E">
              <w:rPr>
                <w:noProof/>
                <w:lang w:eastAsia="ko-KR"/>
              </w:rPr>
              <w:t>u(4)</w:t>
            </w:r>
          </w:p>
        </w:tc>
      </w:tr>
      <w:tr w:rsidR="0050260C" w:rsidRPr="0038086E" w:rsidTr="003D317A">
        <w:trPr>
          <w:cantSplit/>
          <w:jc w:val="center"/>
        </w:trPr>
        <w:tc>
          <w:tcPr>
            <w:tcW w:w="7920" w:type="dxa"/>
          </w:tcPr>
          <w:p w:rsidR="0050260C" w:rsidRPr="00C46318" w:rsidRDefault="0050260C" w:rsidP="003D317A">
            <w:pPr>
              <w:pStyle w:val="tablesyntax"/>
              <w:rPr>
                <w:rFonts w:ascii="Times New Roman" w:hAnsi="Times New Roman"/>
                <w:b/>
                <w:noProof/>
                <w:color w:val="C00000"/>
                <w:highlight w:val="yellow"/>
                <w:lang w:eastAsia="ko-KR"/>
              </w:rPr>
            </w:pPr>
            <w:r w:rsidRPr="00C46318">
              <w:rPr>
                <w:rFonts w:ascii="Times New Roman" w:hAnsi="Times New Roman"/>
                <w:b/>
                <w:noProof/>
                <w:color w:val="FF0000"/>
                <w:highlight w:val="yellow"/>
                <w:lang w:eastAsia="ko-KR"/>
              </w:rPr>
              <w:tab/>
            </w:r>
            <w:r w:rsidRPr="00C46318">
              <w:rPr>
                <w:rFonts w:ascii="Times New Roman" w:hAnsi="Times New Roman"/>
                <w:b/>
                <w:noProof/>
                <w:color w:val="FF0000"/>
                <w:highlight w:val="yellow"/>
                <w:lang w:eastAsia="ko-KR"/>
              </w:rPr>
              <w:tab/>
            </w:r>
            <w:r w:rsidRPr="00C46318">
              <w:rPr>
                <w:rFonts w:ascii="Times New Roman" w:hAnsi="Times New Roman"/>
                <w:b/>
                <w:noProof/>
                <w:color w:val="FF0000"/>
                <w:highlight w:val="yellow"/>
                <w:lang w:eastAsia="en-US"/>
              </w:rPr>
              <w:t>log2_</w:t>
            </w:r>
            <w:r w:rsidRPr="00C46318">
              <w:rPr>
                <w:b/>
                <w:noProof/>
                <w:color w:val="FF0000"/>
                <w:highlight w:val="yellow"/>
                <w:lang w:eastAsia="en-US"/>
              </w:rPr>
              <w:t>diff_</w:t>
            </w:r>
            <w:r w:rsidRPr="00C46318">
              <w:rPr>
                <w:rFonts w:ascii="Times New Roman" w:hAnsi="Times New Roman"/>
                <w:b/>
                <w:noProof/>
                <w:color w:val="FF0000"/>
                <w:highlight w:val="yellow"/>
                <w:lang w:eastAsia="en-US"/>
              </w:rPr>
              <w:t>min</w:t>
            </w:r>
            <w:r w:rsidRPr="00C46318">
              <w:rPr>
                <w:b/>
                <w:noProof/>
                <w:color w:val="FF0000"/>
                <w:highlight w:val="yellow"/>
                <w:lang w:eastAsia="en-US"/>
              </w:rPr>
              <w:t>_pcm</w:t>
            </w:r>
            <w:r w:rsidRPr="00C46318">
              <w:rPr>
                <w:rFonts w:ascii="Times New Roman" w:hAnsi="Times New Roman"/>
                <w:b/>
                <w:noProof/>
                <w:color w:val="FF0000"/>
                <w:highlight w:val="yellow"/>
                <w:lang w:eastAsia="en-US"/>
              </w:rPr>
              <w:t>_luma_coding_block_size</w:t>
            </w:r>
          </w:p>
        </w:tc>
        <w:tc>
          <w:tcPr>
            <w:tcW w:w="1152" w:type="dxa"/>
          </w:tcPr>
          <w:p w:rsidR="0050260C" w:rsidRPr="0056241E" w:rsidRDefault="0050260C" w:rsidP="003D317A">
            <w:pPr>
              <w:pStyle w:val="tablecell"/>
              <w:rPr>
                <w:noProof/>
                <w:lang w:eastAsia="ko-KR"/>
              </w:rPr>
            </w:pPr>
            <w:r w:rsidRPr="0056241E">
              <w:rPr>
                <w:noProof/>
                <w:lang w:eastAsia="ko-KR"/>
              </w:rPr>
              <w:t>ue(v)</w:t>
            </w:r>
          </w:p>
        </w:tc>
      </w:tr>
      <w:tr w:rsidR="0050260C" w:rsidRPr="0038086E" w:rsidTr="003D317A">
        <w:trPr>
          <w:cantSplit/>
          <w:jc w:val="center"/>
        </w:trPr>
        <w:tc>
          <w:tcPr>
            <w:tcW w:w="7920" w:type="dxa"/>
          </w:tcPr>
          <w:p w:rsidR="0050260C" w:rsidRPr="00C46318" w:rsidRDefault="0050260C" w:rsidP="003D317A">
            <w:pPr>
              <w:pStyle w:val="tablesyntax"/>
              <w:rPr>
                <w:rFonts w:ascii="Times New Roman" w:hAnsi="Times New Roman"/>
                <w:b/>
                <w:noProof/>
                <w:color w:val="FF0000"/>
                <w:highlight w:val="yellow"/>
                <w:lang w:eastAsia="ko-KR"/>
              </w:rPr>
            </w:pPr>
            <w:r w:rsidRPr="00C46318">
              <w:rPr>
                <w:rFonts w:ascii="Times New Roman" w:hAnsi="Times New Roman"/>
                <w:noProof/>
                <w:color w:val="FF0000"/>
                <w:highlight w:val="yellow"/>
                <w:lang w:eastAsia="ko-KR"/>
              </w:rPr>
              <w:tab/>
            </w:r>
            <w:r w:rsidRPr="00C46318">
              <w:rPr>
                <w:rFonts w:ascii="Times New Roman" w:hAnsi="Times New Roman"/>
                <w:noProof/>
                <w:color w:val="FF0000"/>
                <w:highlight w:val="yellow"/>
                <w:lang w:eastAsia="ko-KR"/>
              </w:rPr>
              <w:tab/>
            </w:r>
            <w:r w:rsidRPr="00C46318">
              <w:rPr>
                <w:rFonts w:ascii="Times New Roman" w:hAnsi="Times New Roman"/>
                <w:b/>
                <w:noProof/>
                <w:color w:val="FF0000"/>
                <w:highlight w:val="yellow"/>
                <w:lang w:eastAsia="ko-KR"/>
              </w:rPr>
              <w:t>log2_diff_max_min_pcm_luma_coding_block_size</w:t>
            </w:r>
          </w:p>
        </w:tc>
        <w:tc>
          <w:tcPr>
            <w:tcW w:w="1152" w:type="dxa"/>
          </w:tcPr>
          <w:p w:rsidR="0050260C" w:rsidRPr="0056241E" w:rsidRDefault="0050260C" w:rsidP="003D317A">
            <w:pPr>
              <w:pStyle w:val="tablecell"/>
              <w:rPr>
                <w:noProof/>
                <w:lang w:eastAsia="ko-KR"/>
              </w:rPr>
            </w:pPr>
            <w:r w:rsidRPr="0056241E">
              <w:rPr>
                <w:noProof/>
                <w:lang w:eastAsia="ko-KR"/>
              </w:rPr>
              <w:t>ue(v)</w:t>
            </w:r>
          </w:p>
        </w:tc>
      </w:tr>
      <w:tr w:rsidR="0050260C" w:rsidRPr="0038086E" w:rsidTr="003D317A">
        <w:trPr>
          <w:cantSplit/>
          <w:jc w:val="center"/>
        </w:trPr>
        <w:tc>
          <w:tcPr>
            <w:tcW w:w="7920" w:type="dxa"/>
          </w:tcPr>
          <w:p w:rsidR="0050260C" w:rsidRPr="00C46318" w:rsidRDefault="0050260C" w:rsidP="003D317A">
            <w:pPr>
              <w:pStyle w:val="tablesyntax"/>
              <w:rPr>
                <w:rFonts w:ascii="Times New Roman" w:hAnsi="Times New Roman"/>
                <w:b/>
                <w:noProof/>
                <w:color w:val="FF0000"/>
                <w:highlight w:val="yellow"/>
                <w:lang w:eastAsia="ko-KR"/>
              </w:rPr>
            </w:pPr>
            <w:r w:rsidRPr="00C46318">
              <w:rPr>
                <w:rFonts w:ascii="Times New Roman" w:hAnsi="Times New Roman"/>
                <w:b/>
                <w:noProof/>
                <w:color w:val="FF0000"/>
                <w:highlight w:val="yellow"/>
                <w:lang w:eastAsia="ko-KR"/>
              </w:rPr>
              <w:tab/>
            </w:r>
            <w:r w:rsidRPr="00C46318">
              <w:rPr>
                <w:rFonts w:ascii="Times New Roman" w:hAnsi="Times New Roman"/>
                <w:b/>
                <w:noProof/>
                <w:color w:val="FF0000"/>
                <w:highlight w:val="yellow"/>
                <w:lang w:eastAsia="ko-KR"/>
              </w:rPr>
              <w:tab/>
              <w:t>pcm_loop_filter_disable_flag</w:t>
            </w:r>
          </w:p>
        </w:tc>
        <w:tc>
          <w:tcPr>
            <w:tcW w:w="1152" w:type="dxa"/>
          </w:tcPr>
          <w:p w:rsidR="0050260C" w:rsidRPr="0056241E" w:rsidRDefault="0050260C" w:rsidP="003D317A">
            <w:pPr>
              <w:pStyle w:val="tablecell"/>
              <w:rPr>
                <w:noProof/>
                <w:lang w:eastAsia="ko-KR"/>
              </w:rPr>
            </w:pPr>
            <w:r w:rsidRPr="0056241E">
              <w:rPr>
                <w:noProof/>
                <w:lang w:eastAsia="ko-KR"/>
              </w:rPr>
              <w:t>u(1)</w:t>
            </w:r>
          </w:p>
        </w:tc>
      </w:tr>
      <w:tr w:rsidR="0050260C" w:rsidRPr="0038086E" w:rsidTr="003D317A">
        <w:trPr>
          <w:cantSplit/>
          <w:jc w:val="center"/>
        </w:trPr>
        <w:tc>
          <w:tcPr>
            <w:tcW w:w="7920" w:type="dxa"/>
          </w:tcPr>
          <w:p w:rsidR="0050260C" w:rsidRPr="00C46318" w:rsidRDefault="0050260C" w:rsidP="003D317A">
            <w:pPr>
              <w:pStyle w:val="tablesyntax"/>
              <w:rPr>
                <w:rFonts w:ascii="Times New Roman" w:hAnsi="Times New Roman"/>
                <w:noProof/>
                <w:color w:val="FF0000"/>
                <w:highlight w:val="yellow"/>
                <w:lang w:eastAsia="ko-KR"/>
              </w:rPr>
            </w:pPr>
            <w:r w:rsidRPr="00C46318">
              <w:rPr>
                <w:rFonts w:ascii="Times New Roman" w:hAnsi="Times New Roman"/>
                <w:noProof/>
                <w:highlight w:val="yellow"/>
                <w:lang w:eastAsia="ko-KR"/>
              </w:rPr>
              <w:t xml:space="preserve"> </w:t>
            </w:r>
            <w:r w:rsidRPr="00C46318">
              <w:rPr>
                <w:rFonts w:ascii="Times New Roman" w:hAnsi="Times New Roman"/>
                <w:noProof/>
                <w:color w:val="FF0000"/>
                <w:highlight w:val="yellow"/>
                <w:lang w:eastAsia="ko-KR"/>
              </w:rPr>
              <w:t xml:space="preserve"> }</w:t>
            </w:r>
          </w:p>
        </w:tc>
        <w:tc>
          <w:tcPr>
            <w:tcW w:w="1152" w:type="dxa"/>
          </w:tcPr>
          <w:p w:rsidR="0050260C" w:rsidRPr="0056241E" w:rsidRDefault="0050260C" w:rsidP="003D317A">
            <w:pPr>
              <w:pStyle w:val="tablesyntax"/>
              <w:rPr>
                <w:rFonts w:ascii="Times New Roman" w:hAnsi="Times New Roman"/>
                <w:noProof/>
                <w:lang w:eastAsia="ko-KR"/>
              </w:rPr>
            </w:pPr>
          </w:p>
        </w:tc>
      </w:tr>
      <w:tr w:rsidR="0050260C" w:rsidRPr="0038086E" w:rsidTr="003D317A">
        <w:trPr>
          <w:cantSplit/>
          <w:jc w:val="center"/>
        </w:trPr>
        <w:tc>
          <w:tcPr>
            <w:tcW w:w="7920" w:type="dxa"/>
          </w:tcPr>
          <w:p w:rsidR="0050260C" w:rsidRPr="00C46318" w:rsidRDefault="0050260C" w:rsidP="003D317A">
            <w:pPr>
              <w:pStyle w:val="tablesyntax"/>
              <w:rPr>
                <w:rFonts w:ascii="Times New Roman" w:hAnsi="Times New Roman"/>
                <w:noProof/>
                <w:color w:val="FF0000"/>
                <w:lang w:eastAsia="ko-KR"/>
              </w:rPr>
            </w:pPr>
            <w:r w:rsidRPr="00C46318">
              <w:rPr>
                <w:rFonts w:ascii="Times New Roman" w:hAnsi="Times New Roman"/>
                <w:noProof/>
                <w:color w:val="FF0000"/>
                <w:lang w:eastAsia="ko-KR"/>
              </w:rPr>
              <w:t>……..</w:t>
            </w:r>
          </w:p>
        </w:tc>
        <w:tc>
          <w:tcPr>
            <w:tcW w:w="1152" w:type="dxa"/>
          </w:tcPr>
          <w:p w:rsidR="0050260C" w:rsidRPr="0056241E" w:rsidRDefault="0050260C" w:rsidP="003D317A">
            <w:pPr>
              <w:pStyle w:val="tablesyntax"/>
              <w:rPr>
                <w:rFonts w:ascii="Times New Roman" w:hAnsi="Times New Roman"/>
                <w:noProof/>
                <w:lang w:eastAsia="ko-KR"/>
              </w:rPr>
            </w:pPr>
          </w:p>
        </w:tc>
      </w:tr>
    </w:tbl>
    <w:p w:rsidR="0050260C" w:rsidRDefault="0050260C" w:rsidP="00C46318">
      <w:pPr>
        <w:rPr>
          <w:noProof/>
        </w:rPr>
      </w:pPr>
      <w:r>
        <w:rPr>
          <w:noProof/>
        </w:rPr>
        <w:t xml:space="preserve"> </w:t>
      </w:r>
    </w:p>
    <w:p w:rsidR="0050260C" w:rsidRDefault="0050260C" w:rsidP="0011414A">
      <w:pPr>
        <w:rPr>
          <w:lang w:val="en-CA"/>
        </w:rPr>
      </w:pPr>
      <w:ins w:id="1028" w:author="Jennifer2" w:date="2012-09-29T23:33:00Z">
        <w:r>
          <w:rPr>
            <w:lang w:val="en-CA"/>
          </w:rPr>
          <w:t>The f</w:t>
        </w:r>
      </w:ins>
      <w:del w:id="1029" w:author="Jennifer2" w:date="2012-09-29T23:33:00Z">
        <w:r w:rsidDel="003B4818">
          <w:rPr>
            <w:lang w:val="en-CA"/>
          </w:rPr>
          <w:delText>F</w:delText>
        </w:r>
      </w:del>
      <w:r>
        <w:rPr>
          <w:lang w:val="en-CA"/>
        </w:rPr>
        <w:t>ollowing is one of the possible syntax examples of proposals above.</w:t>
      </w:r>
    </w:p>
    <w:p w:rsidR="0050260C" w:rsidRDefault="0050260C" w:rsidP="0011414A">
      <w:pPr>
        <w:rPr>
          <w:lang w:val="en-CA"/>
        </w:rPr>
      </w:pPr>
    </w:p>
    <w:p w:rsidR="0050260C" w:rsidRPr="00943A5F" w:rsidRDefault="0050260C" w:rsidP="00BD351F">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10"/>
        <w:gridCol w:w="1218"/>
      </w:tblGrid>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en-US"/>
              </w:rPr>
            </w:pPr>
            <w:r w:rsidRPr="0056241E">
              <w:rPr>
                <w:rFonts w:ascii="Times New Roman" w:hAnsi="Times New Roman"/>
                <w:noProof/>
                <w:lang w:eastAsia="en-US"/>
              </w:rPr>
              <w:t>seq_parameter_set_rbsp( ) {</w:t>
            </w:r>
          </w:p>
        </w:tc>
        <w:tc>
          <w:tcPr>
            <w:tcW w:w="1218" w:type="dxa"/>
          </w:tcPr>
          <w:p w:rsidR="0050260C" w:rsidRPr="0056241E" w:rsidRDefault="0050260C" w:rsidP="003D317A">
            <w:pPr>
              <w:pStyle w:val="tableheading"/>
              <w:rPr>
                <w:noProof/>
              </w:rPr>
            </w:pPr>
            <w:r w:rsidRPr="0056241E">
              <w:rPr>
                <w:noProof/>
              </w:rPr>
              <w:t>Descriptor</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bCs/>
                <w:noProof/>
                <w:lang w:eastAsia="en-US"/>
              </w:rPr>
              <w:t>video_parameter_set_id</w:t>
            </w:r>
          </w:p>
        </w:tc>
        <w:tc>
          <w:tcPr>
            <w:tcW w:w="1218" w:type="dxa"/>
          </w:tcPr>
          <w:p w:rsidR="0050260C" w:rsidRPr="0056241E" w:rsidRDefault="0050260C" w:rsidP="003D317A">
            <w:pPr>
              <w:pStyle w:val="tablecell"/>
              <w:rPr>
                <w:noProof/>
              </w:rPr>
            </w:pPr>
            <w:r w:rsidRPr="0056241E">
              <w:rPr>
                <w:noProof/>
              </w:rPr>
              <w:t>u(4)</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t>sps_max_sub_layers_minus1</w:t>
            </w:r>
          </w:p>
        </w:tc>
        <w:tc>
          <w:tcPr>
            <w:tcW w:w="1218" w:type="dxa"/>
          </w:tcPr>
          <w:p w:rsidR="0050260C" w:rsidRPr="0056241E" w:rsidRDefault="0050260C" w:rsidP="003D317A">
            <w:pPr>
              <w:pStyle w:val="tablecell"/>
              <w:rPr>
                <w:noProof/>
              </w:rPr>
            </w:pPr>
            <w:r w:rsidRPr="0056241E">
              <w:rPr>
                <w:noProof/>
                <w:lang w:eastAsia="ko-KR"/>
              </w:rPr>
              <w:t>u(3)</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t>sps_reserved_zero_bit</w:t>
            </w:r>
          </w:p>
        </w:tc>
        <w:tc>
          <w:tcPr>
            <w:tcW w:w="1218" w:type="dxa"/>
          </w:tcPr>
          <w:p w:rsidR="0050260C" w:rsidRPr="0056241E" w:rsidRDefault="0050260C" w:rsidP="003D317A">
            <w:pPr>
              <w:pStyle w:val="tablecell"/>
              <w:rPr>
                <w:noProof/>
              </w:rPr>
            </w:pPr>
            <w:r w:rsidRPr="0056241E">
              <w:rPr>
                <w:noProof/>
                <w:lang w:eastAsia="ko-KR"/>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noProof/>
                <w:lang w:eastAsia="en-US"/>
              </w:rPr>
              <w:t>profile_</w:t>
            </w:r>
            <w:r>
              <w:rPr>
                <w:rFonts w:ascii="Times New Roman" w:hAnsi="Times New Roman"/>
                <w:noProof/>
                <w:lang w:eastAsia="en-US"/>
              </w:rPr>
              <w:t>tier</w:t>
            </w:r>
            <w:r w:rsidRPr="0056241E">
              <w:rPr>
                <w:rFonts w:ascii="Times New Roman" w:hAnsi="Times New Roman"/>
                <w:noProof/>
                <w:lang w:eastAsia="en-US"/>
              </w:rPr>
              <w:t>_level( 1, sps_max_sub_layers_minus1 )</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bCs/>
                <w:noProof/>
                <w:sz w:val="22"/>
                <w:szCs w:val="22"/>
                <w:lang w:eastAsia="en-US"/>
              </w:rPr>
            </w:pPr>
            <w:r w:rsidRPr="0056241E">
              <w:rPr>
                <w:rFonts w:ascii="Times New Roman" w:hAnsi="Times New Roman"/>
                <w:b/>
                <w:noProof/>
                <w:lang w:eastAsia="en-US"/>
              </w:rPr>
              <w:tab/>
            </w:r>
            <w:r w:rsidRPr="0056241E">
              <w:rPr>
                <w:rFonts w:ascii="Times New Roman" w:hAnsi="Times New Roman"/>
                <w:b/>
                <w:bCs/>
                <w:noProof/>
                <w:lang w:eastAsia="en-US"/>
              </w:rPr>
              <w:t>seq_parameter_set_id</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t>chroma_format_idc</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en-US"/>
              </w:rPr>
            </w:pPr>
            <w:r w:rsidRPr="0056241E">
              <w:rPr>
                <w:rFonts w:ascii="Times New Roman" w:hAnsi="Times New Roman"/>
                <w:noProof/>
                <w:lang w:eastAsia="en-US"/>
              </w:rPr>
              <w:tab/>
              <w:t>if( chroma_format_idc  = =  3 )</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t>separate_colour_plane_flag</w:t>
            </w:r>
          </w:p>
        </w:tc>
        <w:tc>
          <w:tcPr>
            <w:tcW w:w="1218" w:type="dxa"/>
          </w:tcPr>
          <w:p w:rsidR="0050260C" w:rsidRPr="0056241E" w:rsidRDefault="0050260C" w:rsidP="003D317A">
            <w:pPr>
              <w:pStyle w:val="tablecell"/>
              <w:rPr>
                <w:noProof/>
              </w:rPr>
            </w:pPr>
            <w:r w:rsidRPr="0056241E">
              <w:rPr>
                <w:noProof/>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bCs/>
                <w:noProof/>
                <w:lang w:eastAsia="en-US"/>
              </w:rPr>
            </w:pPr>
            <w:r w:rsidRPr="0056241E">
              <w:rPr>
                <w:rFonts w:ascii="Times New Roman" w:hAnsi="Times New Roman"/>
                <w:b/>
                <w:bCs/>
                <w:noProof/>
                <w:lang w:eastAsia="en-US"/>
              </w:rPr>
              <w:tab/>
              <w:t>pic_width_in_luma_samples</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bCs/>
                <w:noProof/>
                <w:lang w:eastAsia="en-US"/>
              </w:rPr>
            </w:pPr>
            <w:r w:rsidRPr="0056241E">
              <w:rPr>
                <w:rFonts w:ascii="Times New Roman" w:hAnsi="Times New Roman"/>
                <w:b/>
                <w:bCs/>
                <w:noProof/>
                <w:lang w:eastAsia="en-US"/>
              </w:rPr>
              <w:tab/>
              <w:t>pic_height_in_luma_samples</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bCs/>
                <w:noProof/>
                <w:lang w:eastAsia="en-US"/>
              </w:rPr>
            </w:pPr>
            <w:r w:rsidRPr="0056241E">
              <w:rPr>
                <w:rFonts w:ascii="Times New Roman" w:hAnsi="Times New Roman"/>
                <w:b/>
                <w:bCs/>
                <w:noProof/>
                <w:lang w:eastAsia="en-US"/>
              </w:rPr>
              <w:tab/>
              <w:t>pic_cropping_flag</w:t>
            </w:r>
          </w:p>
        </w:tc>
        <w:tc>
          <w:tcPr>
            <w:tcW w:w="1218" w:type="dxa"/>
          </w:tcPr>
          <w:p w:rsidR="0050260C" w:rsidRPr="0056241E" w:rsidRDefault="0050260C" w:rsidP="003D317A">
            <w:pPr>
              <w:pStyle w:val="tablecell"/>
              <w:rPr>
                <w:noProof/>
              </w:rPr>
            </w:pPr>
            <w:r w:rsidRPr="0056241E">
              <w:rPr>
                <w:noProof/>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Cs/>
                <w:noProof/>
                <w:lang w:eastAsia="en-US"/>
              </w:rPr>
            </w:pPr>
            <w:r w:rsidRPr="0056241E">
              <w:rPr>
                <w:rFonts w:ascii="Times New Roman" w:hAnsi="Times New Roman"/>
                <w:bCs/>
                <w:noProof/>
                <w:lang w:eastAsia="en-US"/>
              </w:rPr>
              <w:tab/>
              <w:t>if( pic_cropping_flag ) {</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bCs/>
                <w:noProof/>
                <w:lang w:eastAsia="en-US"/>
              </w:rPr>
            </w:pPr>
            <w:r w:rsidRPr="0056241E">
              <w:rPr>
                <w:rFonts w:ascii="Times New Roman" w:hAnsi="Times New Roman"/>
                <w:b/>
                <w:bCs/>
                <w:noProof/>
                <w:lang w:eastAsia="en-US"/>
              </w:rPr>
              <w:tab/>
            </w:r>
            <w:r w:rsidRPr="0056241E">
              <w:rPr>
                <w:rFonts w:ascii="Times New Roman" w:hAnsi="Times New Roman"/>
                <w:b/>
                <w:bCs/>
                <w:noProof/>
                <w:lang w:eastAsia="en-US"/>
              </w:rPr>
              <w:tab/>
              <w:t>pic_crop_left_offset</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bCs/>
                <w:noProof/>
                <w:lang w:eastAsia="en-US"/>
              </w:rPr>
            </w:pPr>
            <w:r w:rsidRPr="0056241E">
              <w:rPr>
                <w:rFonts w:ascii="Times New Roman" w:hAnsi="Times New Roman"/>
                <w:b/>
                <w:bCs/>
                <w:noProof/>
                <w:lang w:eastAsia="en-US"/>
              </w:rPr>
              <w:tab/>
            </w:r>
            <w:r w:rsidRPr="0056241E">
              <w:rPr>
                <w:rFonts w:ascii="Times New Roman" w:hAnsi="Times New Roman"/>
                <w:b/>
                <w:bCs/>
                <w:noProof/>
                <w:lang w:eastAsia="en-US"/>
              </w:rPr>
              <w:tab/>
              <w:t>pic_crop_right_offset</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bCs/>
                <w:noProof/>
                <w:lang w:eastAsia="en-US"/>
              </w:rPr>
            </w:pPr>
            <w:r w:rsidRPr="0056241E">
              <w:rPr>
                <w:rFonts w:ascii="Times New Roman" w:hAnsi="Times New Roman"/>
                <w:b/>
                <w:bCs/>
                <w:noProof/>
                <w:lang w:eastAsia="en-US"/>
              </w:rPr>
              <w:tab/>
            </w:r>
            <w:r w:rsidRPr="0056241E">
              <w:rPr>
                <w:rFonts w:ascii="Times New Roman" w:hAnsi="Times New Roman"/>
                <w:b/>
                <w:bCs/>
                <w:noProof/>
                <w:lang w:eastAsia="en-US"/>
              </w:rPr>
              <w:tab/>
              <w:t>pic_crop_top_offset</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bCs/>
                <w:noProof/>
                <w:lang w:eastAsia="en-US"/>
              </w:rPr>
            </w:pPr>
            <w:r w:rsidRPr="0056241E">
              <w:rPr>
                <w:rFonts w:ascii="Times New Roman" w:hAnsi="Times New Roman"/>
                <w:b/>
                <w:bCs/>
                <w:noProof/>
                <w:lang w:eastAsia="en-US"/>
              </w:rPr>
              <w:tab/>
            </w:r>
            <w:r w:rsidRPr="0056241E">
              <w:rPr>
                <w:rFonts w:ascii="Times New Roman" w:hAnsi="Times New Roman"/>
                <w:b/>
                <w:bCs/>
                <w:noProof/>
                <w:lang w:eastAsia="en-US"/>
              </w:rPr>
              <w:tab/>
              <w:t>pic_crop_bottom_offset</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Cs/>
                <w:noProof/>
                <w:lang w:eastAsia="en-US"/>
              </w:rPr>
            </w:pPr>
            <w:r w:rsidRPr="0056241E">
              <w:rPr>
                <w:rFonts w:ascii="Times New Roman" w:hAnsi="Times New Roman"/>
                <w:bCs/>
                <w:noProof/>
                <w:lang w:eastAsia="en-US"/>
              </w:rPr>
              <w:tab/>
              <w:t>}</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bCs/>
                <w:noProof/>
                <w:lang w:eastAsia="ko-KR"/>
              </w:rPr>
            </w:pPr>
            <w:r w:rsidRPr="0056241E">
              <w:rPr>
                <w:rFonts w:ascii="Times New Roman" w:hAnsi="Times New Roman"/>
                <w:b/>
                <w:bCs/>
                <w:noProof/>
                <w:lang w:eastAsia="en-US"/>
              </w:rPr>
              <w:tab/>
              <w:t>bit_depth_luma_minus8</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bCs/>
                <w:noProof/>
                <w:lang w:eastAsia="en-US"/>
              </w:rPr>
            </w:pPr>
            <w:r w:rsidRPr="0056241E">
              <w:rPr>
                <w:rFonts w:ascii="Times New Roman" w:hAnsi="Times New Roman"/>
                <w:b/>
                <w:bCs/>
                <w:noProof/>
                <w:lang w:eastAsia="en-US"/>
              </w:rPr>
              <w:tab/>
              <w:t>bit_depth_chroma_minus8</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bCs/>
                <w:noProof/>
                <w:lang w:eastAsia="en-US"/>
              </w:rPr>
            </w:pPr>
            <w:r w:rsidRPr="0056241E">
              <w:rPr>
                <w:rFonts w:ascii="Times New Roman" w:hAnsi="Times New Roman"/>
                <w:bCs/>
                <w:noProof/>
                <w:lang w:eastAsia="en-US"/>
              </w:rPr>
              <w:t>[Ed. (BB): chroma bit depth present in HM software but not used further ]</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BD351F" w:rsidRDefault="0050260C" w:rsidP="003D317A">
            <w:pPr>
              <w:pStyle w:val="tablesyntax"/>
              <w:rPr>
                <w:rFonts w:ascii="Times New Roman" w:hAnsi="Times New Roman"/>
                <w:b/>
                <w:bCs/>
                <w:strike/>
                <w:noProof/>
                <w:color w:val="FF0000"/>
                <w:lang w:eastAsia="ko-KR"/>
              </w:rPr>
            </w:pPr>
            <w:r w:rsidRPr="00BD351F">
              <w:rPr>
                <w:rFonts w:ascii="Times New Roman" w:hAnsi="Times New Roman"/>
                <w:bCs/>
                <w:strike/>
                <w:noProof/>
                <w:lang w:eastAsia="ko-KR"/>
              </w:rPr>
              <w:tab/>
            </w:r>
            <w:r w:rsidRPr="00BD351F">
              <w:rPr>
                <w:rFonts w:ascii="Times New Roman" w:hAnsi="Times New Roman"/>
                <w:b/>
                <w:bCs/>
                <w:strike/>
                <w:noProof/>
                <w:color w:val="FF0000"/>
                <w:lang w:eastAsia="ko-KR"/>
              </w:rPr>
              <w:t>pcm_enabled_flag</w:t>
            </w:r>
          </w:p>
        </w:tc>
        <w:tc>
          <w:tcPr>
            <w:tcW w:w="1218" w:type="dxa"/>
          </w:tcPr>
          <w:p w:rsidR="0050260C" w:rsidRPr="00BD351F" w:rsidRDefault="0050260C" w:rsidP="003D317A">
            <w:pPr>
              <w:pStyle w:val="tablecell"/>
              <w:rPr>
                <w:strike/>
                <w:noProof/>
                <w:lang w:eastAsia="ko-KR"/>
              </w:rPr>
            </w:pPr>
            <w:r w:rsidRPr="00BD351F">
              <w:rPr>
                <w:strike/>
                <w:noProof/>
                <w:lang w:eastAsia="ko-KR"/>
              </w:rPr>
              <w:t>u(1)</w:t>
            </w:r>
          </w:p>
        </w:tc>
      </w:tr>
      <w:tr w:rsidR="0050260C" w:rsidRPr="0038086E" w:rsidTr="003D317A">
        <w:trPr>
          <w:cantSplit/>
          <w:jc w:val="center"/>
        </w:trPr>
        <w:tc>
          <w:tcPr>
            <w:tcW w:w="6710" w:type="dxa"/>
          </w:tcPr>
          <w:p w:rsidR="0050260C" w:rsidRPr="00BD351F" w:rsidRDefault="0050260C" w:rsidP="003D317A">
            <w:pPr>
              <w:pStyle w:val="tablesyntax"/>
              <w:rPr>
                <w:rFonts w:ascii="Times New Roman" w:hAnsi="Times New Roman"/>
                <w:bCs/>
                <w:strike/>
                <w:noProof/>
                <w:color w:val="FF0000"/>
                <w:lang w:eastAsia="ko-KR"/>
              </w:rPr>
            </w:pPr>
            <w:r w:rsidRPr="00BD351F">
              <w:rPr>
                <w:rFonts w:ascii="Times New Roman" w:hAnsi="Times New Roman"/>
                <w:bCs/>
                <w:strike/>
                <w:noProof/>
                <w:color w:val="FF0000"/>
                <w:lang w:eastAsia="ko-KR"/>
              </w:rPr>
              <w:tab/>
              <w:t>if( pcm_enabled_flag ) {</w:t>
            </w:r>
          </w:p>
        </w:tc>
        <w:tc>
          <w:tcPr>
            <w:tcW w:w="1218" w:type="dxa"/>
          </w:tcPr>
          <w:p w:rsidR="0050260C" w:rsidRPr="00BD351F" w:rsidRDefault="0050260C" w:rsidP="003D317A">
            <w:pPr>
              <w:pStyle w:val="tablecell"/>
              <w:rPr>
                <w:strike/>
                <w:noProof/>
                <w:lang w:eastAsia="ko-KR"/>
              </w:rPr>
            </w:pPr>
          </w:p>
        </w:tc>
      </w:tr>
      <w:tr w:rsidR="0050260C" w:rsidRPr="0038086E" w:rsidTr="003D317A">
        <w:trPr>
          <w:cantSplit/>
          <w:jc w:val="center"/>
        </w:trPr>
        <w:tc>
          <w:tcPr>
            <w:tcW w:w="6710" w:type="dxa"/>
          </w:tcPr>
          <w:p w:rsidR="0050260C" w:rsidRPr="00BD351F" w:rsidRDefault="0050260C" w:rsidP="003D317A">
            <w:pPr>
              <w:pStyle w:val="tablesyntax"/>
              <w:rPr>
                <w:rFonts w:ascii="Times New Roman" w:hAnsi="Times New Roman"/>
                <w:b/>
                <w:bCs/>
                <w:strike/>
                <w:noProof/>
                <w:color w:val="FF0000"/>
                <w:lang w:eastAsia="ko-KR"/>
              </w:rPr>
            </w:pPr>
            <w:r w:rsidRPr="00BD351F">
              <w:rPr>
                <w:rFonts w:ascii="Times New Roman" w:hAnsi="Times New Roman"/>
                <w:b/>
                <w:bCs/>
                <w:strike/>
                <w:noProof/>
                <w:color w:val="FF0000"/>
                <w:lang w:eastAsia="ko-KR"/>
              </w:rPr>
              <w:tab/>
            </w:r>
            <w:r w:rsidRPr="00BD351F">
              <w:rPr>
                <w:rFonts w:ascii="Times New Roman" w:hAnsi="Times New Roman"/>
                <w:b/>
                <w:bCs/>
                <w:strike/>
                <w:noProof/>
                <w:color w:val="FF0000"/>
                <w:lang w:eastAsia="ko-KR"/>
              </w:rPr>
              <w:tab/>
              <w:t>pcm_sample_bit_depth_luma_minus1</w:t>
            </w:r>
          </w:p>
        </w:tc>
        <w:tc>
          <w:tcPr>
            <w:tcW w:w="1218" w:type="dxa"/>
          </w:tcPr>
          <w:p w:rsidR="0050260C" w:rsidRPr="00BD351F" w:rsidRDefault="0050260C" w:rsidP="003D317A">
            <w:pPr>
              <w:pStyle w:val="tablecell"/>
              <w:rPr>
                <w:strike/>
                <w:noProof/>
                <w:lang w:eastAsia="ko-KR"/>
              </w:rPr>
            </w:pPr>
            <w:r w:rsidRPr="00BD351F">
              <w:rPr>
                <w:strike/>
                <w:noProof/>
                <w:lang w:eastAsia="ko-KR"/>
              </w:rPr>
              <w:t>u(4)</w:t>
            </w:r>
          </w:p>
        </w:tc>
      </w:tr>
      <w:tr w:rsidR="0050260C" w:rsidRPr="0038086E" w:rsidTr="003D317A">
        <w:trPr>
          <w:cantSplit/>
          <w:jc w:val="center"/>
        </w:trPr>
        <w:tc>
          <w:tcPr>
            <w:tcW w:w="6710" w:type="dxa"/>
          </w:tcPr>
          <w:p w:rsidR="0050260C" w:rsidRPr="00BD351F" w:rsidRDefault="0050260C" w:rsidP="003D317A">
            <w:pPr>
              <w:pStyle w:val="tablesyntax"/>
              <w:rPr>
                <w:rFonts w:ascii="Times New Roman" w:hAnsi="Times New Roman"/>
                <w:b/>
                <w:bCs/>
                <w:strike/>
                <w:noProof/>
                <w:color w:val="FF0000"/>
                <w:lang w:eastAsia="ko-KR"/>
              </w:rPr>
            </w:pPr>
            <w:r w:rsidRPr="00BD351F">
              <w:rPr>
                <w:rFonts w:ascii="Times New Roman" w:hAnsi="Times New Roman"/>
                <w:b/>
                <w:bCs/>
                <w:strike/>
                <w:noProof/>
                <w:color w:val="FF0000"/>
                <w:lang w:eastAsia="ko-KR"/>
              </w:rPr>
              <w:tab/>
            </w:r>
            <w:r w:rsidRPr="00BD351F">
              <w:rPr>
                <w:rFonts w:ascii="Times New Roman" w:hAnsi="Times New Roman"/>
                <w:b/>
                <w:bCs/>
                <w:strike/>
                <w:noProof/>
                <w:color w:val="FF0000"/>
                <w:lang w:eastAsia="ko-KR"/>
              </w:rPr>
              <w:tab/>
              <w:t>pcm_sample_bit_depth_chroma_minus1</w:t>
            </w:r>
          </w:p>
        </w:tc>
        <w:tc>
          <w:tcPr>
            <w:tcW w:w="1218" w:type="dxa"/>
          </w:tcPr>
          <w:p w:rsidR="0050260C" w:rsidRPr="00BD351F" w:rsidRDefault="0050260C" w:rsidP="003D317A">
            <w:pPr>
              <w:pStyle w:val="tablecell"/>
              <w:rPr>
                <w:strike/>
                <w:noProof/>
                <w:lang w:eastAsia="ko-KR"/>
              </w:rPr>
            </w:pPr>
            <w:r w:rsidRPr="00BD351F">
              <w:rPr>
                <w:strike/>
                <w:noProof/>
                <w:lang w:eastAsia="ko-KR"/>
              </w:rPr>
              <w:t>u(4)</w:t>
            </w:r>
          </w:p>
        </w:tc>
      </w:tr>
      <w:tr w:rsidR="0050260C" w:rsidRPr="0038086E" w:rsidTr="003D317A">
        <w:trPr>
          <w:cantSplit/>
          <w:jc w:val="center"/>
        </w:trPr>
        <w:tc>
          <w:tcPr>
            <w:tcW w:w="6710" w:type="dxa"/>
          </w:tcPr>
          <w:p w:rsidR="0050260C" w:rsidRPr="00BD351F" w:rsidRDefault="0050260C" w:rsidP="003D317A">
            <w:pPr>
              <w:pStyle w:val="tablesyntax"/>
              <w:rPr>
                <w:rFonts w:ascii="Times New Roman" w:hAnsi="Times New Roman"/>
                <w:bCs/>
                <w:strike/>
                <w:noProof/>
                <w:color w:val="FF0000"/>
                <w:lang w:eastAsia="ko-KR"/>
              </w:rPr>
            </w:pPr>
            <w:r w:rsidRPr="00BD351F">
              <w:rPr>
                <w:rFonts w:ascii="Times New Roman" w:hAnsi="Times New Roman"/>
                <w:bCs/>
                <w:strike/>
                <w:noProof/>
                <w:color w:val="FF0000"/>
                <w:lang w:eastAsia="ko-KR"/>
              </w:rPr>
              <w:tab/>
              <w:t>}</w:t>
            </w:r>
          </w:p>
        </w:tc>
        <w:tc>
          <w:tcPr>
            <w:tcW w:w="1218" w:type="dxa"/>
          </w:tcPr>
          <w:p w:rsidR="0050260C" w:rsidRPr="00BD351F" w:rsidRDefault="0050260C" w:rsidP="003D317A">
            <w:pPr>
              <w:pStyle w:val="tablecell"/>
              <w:rPr>
                <w:strike/>
                <w:noProof/>
                <w:lang w:eastAsia="ko-KR"/>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Cs/>
                <w:noProof/>
                <w:lang w:eastAsia="en-US"/>
              </w:rPr>
            </w:pPr>
            <w:r w:rsidRPr="0056241E">
              <w:rPr>
                <w:rFonts w:ascii="Times New Roman" w:hAnsi="Times New Roman"/>
                <w:b/>
                <w:noProof/>
                <w:lang w:eastAsia="en-US"/>
              </w:rPr>
              <w:tab/>
              <w:t>log2_max_pic_order_cnt_lsb_minus4</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noProof/>
                <w:lang w:eastAsia="en-US"/>
              </w:rPr>
              <w:tab/>
              <w:t>for( i = 0; i &lt;= sps_max_sub_layers_minus1; i++ ) {</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t>sps_max_dec_pic_buffering</w:t>
            </w:r>
            <w:r w:rsidRPr="0056241E">
              <w:rPr>
                <w:rFonts w:ascii="Times New Roman" w:hAnsi="Times New Roman"/>
                <w:noProof/>
                <w:lang w:eastAsia="en-US"/>
              </w:rPr>
              <w:t>[ i ]</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t>sps_max_num_reorder_pics</w:t>
            </w:r>
            <w:r w:rsidRPr="0056241E">
              <w:rPr>
                <w:rFonts w:ascii="Times New Roman" w:hAnsi="Times New Roman"/>
                <w:noProof/>
                <w:lang w:eastAsia="en-US"/>
              </w:rPr>
              <w:t>[ i ]</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t>sps_max_latency_increase</w:t>
            </w:r>
            <w:r w:rsidRPr="0056241E">
              <w:rPr>
                <w:rFonts w:ascii="Times New Roman" w:hAnsi="Times New Roman"/>
                <w:noProof/>
                <w:lang w:eastAsia="en-US"/>
              </w:rPr>
              <w:t>[ i ]</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en-US"/>
              </w:rPr>
            </w:pPr>
            <w:r w:rsidRPr="0056241E">
              <w:rPr>
                <w:rFonts w:ascii="Times New Roman" w:hAnsi="Times New Roman"/>
                <w:noProof/>
                <w:lang w:eastAsia="en-US"/>
              </w:rPr>
              <w:tab/>
              <w:t>}</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b/>
                <w:noProof/>
                <w:lang w:eastAsia="en-US"/>
              </w:rPr>
              <w:t>restricted_ref_pic_lists_flag</w:t>
            </w:r>
          </w:p>
        </w:tc>
        <w:tc>
          <w:tcPr>
            <w:tcW w:w="1218" w:type="dxa"/>
          </w:tcPr>
          <w:p w:rsidR="0050260C" w:rsidRPr="0056241E" w:rsidRDefault="0050260C" w:rsidP="003D317A">
            <w:pPr>
              <w:pStyle w:val="tablecell"/>
              <w:rPr>
                <w:noProof/>
              </w:rPr>
            </w:pPr>
            <w:r w:rsidRPr="0056241E">
              <w:rPr>
                <w:noProof/>
                <w:u w:val="single"/>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noProof/>
                <w:lang w:eastAsia="en-US"/>
              </w:rPr>
              <w:tab/>
              <w:t xml:space="preserve">if( restricted_ref_pic_lists_flag ) </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noProof/>
                <w:lang w:eastAsia="en-US"/>
              </w:rPr>
              <w:tab/>
            </w:r>
            <w:r w:rsidRPr="0056241E">
              <w:rPr>
                <w:rFonts w:ascii="Times New Roman" w:hAnsi="Times New Roman"/>
                <w:b/>
                <w:noProof/>
                <w:lang w:eastAsia="en-US"/>
              </w:rPr>
              <w:t>lists_modification_present_flag</w:t>
            </w:r>
          </w:p>
        </w:tc>
        <w:tc>
          <w:tcPr>
            <w:tcW w:w="1218" w:type="dxa"/>
          </w:tcPr>
          <w:p w:rsidR="0050260C" w:rsidRPr="0056241E" w:rsidRDefault="0050260C" w:rsidP="003D317A">
            <w:pPr>
              <w:pStyle w:val="tablecell"/>
              <w:rPr>
                <w:noProof/>
              </w:rPr>
            </w:pPr>
            <w:r w:rsidRPr="0056241E">
              <w:rPr>
                <w:noProof/>
                <w:u w:val="single"/>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t>log2_min_</w:t>
            </w:r>
            <w:r>
              <w:rPr>
                <w:rFonts w:ascii="Times New Roman" w:hAnsi="Times New Roman"/>
                <w:b/>
                <w:noProof/>
                <w:lang w:eastAsia="en-US"/>
              </w:rPr>
              <w:t>luma_</w:t>
            </w:r>
            <w:r w:rsidRPr="0056241E">
              <w:rPr>
                <w:rFonts w:ascii="Times New Roman" w:hAnsi="Times New Roman"/>
                <w:b/>
                <w:noProof/>
                <w:lang w:eastAsia="en-US"/>
              </w:rPr>
              <w:t>coding_block_size_minus3</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r>
            <w:r>
              <w:rPr>
                <w:rFonts w:ascii="Times New Roman" w:hAnsi="Times New Roman"/>
                <w:b/>
                <w:noProof/>
                <w:lang w:eastAsia="en-US"/>
              </w:rPr>
              <w:t>log2_diff_max_min_luma_coding_block_size</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b/>
                <w:noProof/>
                <w:lang w:eastAsia="en-US"/>
              </w:rPr>
              <w:t>log2_min_transform_block_size_minus2</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t>log2_diff_max_min_transform_block_size</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BD351F" w:rsidRDefault="0050260C" w:rsidP="003D317A">
            <w:pPr>
              <w:pStyle w:val="tablesyntax"/>
              <w:rPr>
                <w:rFonts w:ascii="Times New Roman" w:hAnsi="Times New Roman"/>
                <w:strike/>
                <w:noProof/>
                <w:color w:val="FF0000"/>
                <w:lang w:eastAsia="ko-KR"/>
              </w:rPr>
            </w:pPr>
            <w:r w:rsidRPr="00BD351F">
              <w:rPr>
                <w:rFonts w:ascii="Times New Roman" w:hAnsi="Times New Roman"/>
                <w:strike/>
                <w:noProof/>
                <w:color w:val="FF0000"/>
                <w:lang w:eastAsia="ko-KR"/>
              </w:rPr>
              <w:tab/>
              <w:t>if( pcm_enabled_flag ) {</w:t>
            </w:r>
          </w:p>
        </w:tc>
        <w:tc>
          <w:tcPr>
            <w:tcW w:w="1218" w:type="dxa"/>
          </w:tcPr>
          <w:p w:rsidR="0050260C" w:rsidRPr="00BD351F" w:rsidRDefault="0050260C" w:rsidP="003D317A">
            <w:pPr>
              <w:pStyle w:val="tablecell"/>
              <w:rPr>
                <w:strike/>
                <w:noProof/>
              </w:rPr>
            </w:pPr>
          </w:p>
        </w:tc>
      </w:tr>
      <w:tr w:rsidR="0050260C" w:rsidRPr="0038086E" w:rsidTr="003D317A">
        <w:trPr>
          <w:cantSplit/>
          <w:jc w:val="center"/>
        </w:trPr>
        <w:tc>
          <w:tcPr>
            <w:tcW w:w="6710" w:type="dxa"/>
          </w:tcPr>
          <w:p w:rsidR="0050260C" w:rsidRPr="00BD351F" w:rsidRDefault="0050260C" w:rsidP="003D317A">
            <w:pPr>
              <w:pStyle w:val="tablesyntax"/>
              <w:rPr>
                <w:rFonts w:ascii="Times New Roman" w:hAnsi="Times New Roman"/>
                <w:b/>
                <w:strike/>
                <w:noProof/>
                <w:color w:val="C00000"/>
                <w:lang w:eastAsia="ko-KR"/>
              </w:rPr>
            </w:pPr>
            <w:r w:rsidRPr="00BD351F">
              <w:rPr>
                <w:rFonts w:ascii="Times New Roman" w:hAnsi="Times New Roman"/>
                <w:b/>
                <w:strike/>
                <w:noProof/>
                <w:color w:val="FF0000"/>
                <w:lang w:eastAsia="ko-KR"/>
              </w:rPr>
              <w:tab/>
            </w:r>
            <w:r w:rsidRPr="00BD351F">
              <w:rPr>
                <w:rFonts w:ascii="Times New Roman" w:hAnsi="Times New Roman"/>
                <w:b/>
                <w:strike/>
                <w:noProof/>
                <w:color w:val="FF0000"/>
                <w:lang w:eastAsia="ko-KR"/>
              </w:rPr>
              <w:tab/>
            </w:r>
            <w:r w:rsidRPr="00BD351F">
              <w:rPr>
                <w:rFonts w:ascii="Times New Roman" w:hAnsi="Times New Roman"/>
                <w:b/>
                <w:strike/>
                <w:noProof/>
                <w:color w:val="C00000"/>
                <w:highlight w:val="cyan"/>
                <w:lang w:eastAsia="ko-KR"/>
              </w:rPr>
              <w:t>log2_min_pcm_luma_coding_block_size_minus3</w:t>
            </w:r>
          </w:p>
        </w:tc>
        <w:tc>
          <w:tcPr>
            <w:tcW w:w="1218" w:type="dxa"/>
          </w:tcPr>
          <w:p w:rsidR="0050260C" w:rsidRPr="00BD351F" w:rsidRDefault="0050260C" w:rsidP="003D317A">
            <w:pPr>
              <w:pStyle w:val="tablecell"/>
              <w:rPr>
                <w:strike/>
                <w:noProof/>
                <w:lang w:eastAsia="ko-KR"/>
              </w:rPr>
            </w:pPr>
            <w:r w:rsidRPr="00BD351F">
              <w:rPr>
                <w:strike/>
                <w:noProof/>
                <w:lang w:eastAsia="ko-KR"/>
              </w:rPr>
              <w:t>ue(v)</w:t>
            </w:r>
          </w:p>
        </w:tc>
      </w:tr>
      <w:tr w:rsidR="0050260C" w:rsidRPr="0038086E" w:rsidTr="003D317A">
        <w:trPr>
          <w:cantSplit/>
          <w:jc w:val="center"/>
        </w:trPr>
        <w:tc>
          <w:tcPr>
            <w:tcW w:w="6710" w:type="dxa"/>
          </w:tcPr>
          <w:p w:rsidR="0050260C" w:rsidRPr="00BD351F" w:rsidRDefault="0050260C" w:rsidP="003D317A">
            <w:pPr>
              <w:pStyle w:val="tablesyntax"/>
              <w:rPr>
                <w:rFonts w:ascii="Times New Roman" w:hAnsi="Times New Roman"/>
                <w:b/>
                <w:strike/>
                <w:noProof/>
                <w:color w:val="FF0000"/>
                <w:lang w:eastAsia="ko-KR"/>
              </w:rPr>
            </w:pPr>
            <w:r w:rsidRPr="00BD351F">
              <w:rPr>
                <w:rFonts w:ascii="Times New Roman" w:hAnsi="Times New Roman"/>
                <w:strike/>
                <w:noProof/>
                <w:color w:val="FF0000"/>
                <w:lang w:eastAsia="ko-KR"/>
              </w:rPr>
              <w:tab/>
            </w:r>
            <w:r w:rsidRPr="00BD351F">
              <w:rPr>
                <w:rFonts w:ascii="Times New Roman" w:hAnsi="Times New Roman"/>
                <w:strike/>
                <w:noProof/>
                <w:color w:val="FF0000"/>
                <w:lang w:eastAsia="ko-KR"/>
              </w:rPr>
              <w:tab/>
            </w:r>
            <w:r w:rsidRPr="00BD351F">
              <w:rPr>
                <w:rFonts w:ascii="Times New Roman" w:hAnsi="Times New Roman"/>
                <w:b/>
                <w:strike/>
                <w:noProof/>
                <w:color w:val="FF0000"/>
                <w:lang w:eastAsia="ko-KR"/>
              </w:rPr>
              <w:t>log2_diff_max_min_pcm_luma_coding_block_size</w:t>
            </w:r>
          </w:p>
        </w:tc>
        <w:tc>
          <w:tcPr>
            <w:tcW w:w="1218" w:type="dxa"/>
          </w:tcPr>
          <w:p w:rsidR="0050260C" w:rsidRPr="00BD351F" w:rsidRDefault="0050260C" w:rsidP="003D317A">
            <w:pPr>
              <w:pStyle w:val="tablecell"/>
              <w:rPr>
                <w:strike/>
                <w:noProof/>
                <w:lang w:eastAsia="ko-KR"/>
              </w:rPr>
            </w:pPr>
            <w:r w:rsidRPr="00BD351F">
              <w:rPr>
                <w:strike/>
                <w:noProof/>
                <w:lang w:eastAsia="ko-KR"/>
              </w:rPr>
              <w:t>ue(v)</w:t>
            </w:r>
          </w:p>
        </w:tc>
      </w:tr>
      <w:tr w:rsidR="0050260C" w:rsidRPr="0038086E" w:rsidTr="003D317A">
        <w:trPr>
          <w:cantSplit/>
          <w:jc w:val="center"/>
        </w:trPr>
        <w:tc>
          <w:tcPr>
            <w:tcW w:w="6710" w:type="dxa"/>
          </w:tcPr>
          <w:p w:rsidR="0050260C" w:rsidRPr="00BD351F" w:rsidRDefault="0050260C" w:rsidP="003D317A">
            <w:pPr>
              <w:pStyle w:val="tablesyntax"/>
              <w:rPr>
                <w:rFonts w:ascii="Times New Roman" w:hAnsi="Times New Roman"/>
                <w:strike/>
                <w:noProof/>
                <w:color w:val="FF0000"/>
                <w:lang w:eastAsia="ko-KR"/>
              </w:rPr>
            </w:pPr>
            <w:r w:rsidRPr="00BD351F">
              <w:rPr>
                <w:rFonts w:ascii="Times New Roman" w:hAnsi="Times New Roman"/>
                <w:strike/>
                <w:noProof/>
                <w:color w:val="FF0000"/>
                <w:lang w:eastAsia="ko-KR"/>
              </w:rPr>
              <w:tab/>
              <w:t>}</w:t>
            </w:r>
          </w:p>
        </w:tc>
        <w:tc>
          <w:tcPr>
            <w:tcW w:w="1218" w:type="dxa"/>
          </w:tcPr>
          <w:p w:rsidR="0050260C" w:rsidRPr="00BD351F" w:rsidRDefault="0050260C" w:rsidP="003D317A">
            <w:pPr>
              <w:pStyle w:val="tablecell"/>
              <w:rPr>
                <w:strike/>
                <w:noProof/>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t>max_transform_hierarchy_depth_inter</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t>max_transform_hierarchy_depth_intra</w:t>
            </w:r>
          </w:p>
        </w:tc>
        <w:tc>
          <w:tcPr>
            <w:tcW w:w="1218" w:type="dxa"/>
          </w:tcPr>
          <w:p w:rsidR="0050260C" w:rsidRPr="0056241E" w:rsidRDefault="0050260C" w:rsidP="003D317A">
            <w:pPr>
              <w:pStyle w:val="tablecell"/>
              <w:rPr>
                <w:noProof/>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eastAsia="MS Mincho" w:hAnsi="Times New Roman"/>
                <w:b/>
                <w:bCs/>
                <w:noProof/>
                <w:lang w:eastAsia="ja-JP"/>
              </w:rPr>
              <w:t>scaling_list_enable_flag</w:t>
            </w:r>
          </w:p>
        </w:tc>
        <w:tc>
          <w:tcPr>
            <w:tcW w:w="1218" w:type="dxa"/>
          </w:tcPr>
          <w:p w:rsidR="0050260C" w:rsidRPr="0056241E" w:rsidRDefault="0050260C" w:rsidP="003D317A">
            <w:pPr>
              <w:pStyle w:val="tablecell"/>
              <w:rPr>
                <w:noProof/>
              </w:rPr>
            </w:pPr>
            <w:r w:rsidRPr="0056241E">
              <w:rPr>
                <w:noProof/>
                <w:lang w:eastAsia="ko-KR"/>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eastAsia="MS Mincho" w:hAnsi="Times New Roman"/>
                <w:noProof/>
                <w:lang w:eastAsia="ja-JP"/>
              </w:rPr>
            </w:pPr>
            <w:r w:rsidRPr="0056241E">
              <w:rPr>
                <w:rFonts w:ascii="Times New Roman" w:eastAsia="MS Mincho" w:hAnsi="Times New Roman"/>
                <w:noProof/>
                <w:lang w:eastAsia="ja-JP"/>
              </w:rPr>
              <w:tab/>
              <w:t>if( scaling_list_enable_flag ) {</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tabs>
                <w:tab w:val="clear" w:pos="216"/>
                <w:tab w:val="clear" w:pos="432"/>
                <w:tab w:val="left" w:pos="415"/>
              </w:tabs>
              <w:rPr>
                <w:rFonts w:ascii="Times New Roman" w:hAnsi="Times New Roman"/>
                <w:b/>
                <w:noProof/>
                <w:lang w:eastAsia="en-US"/>
              </w:rPr>
            </w:pPr>
            <w:r w:rsidRPr="0056241E">
              <w:rPr>
                <w:rFonts w:ascii="Times New Roman" w:hAnsi="Times New Roman"/>
                <w:b/>
                <w:noProof/>
                <w:lang w:eastAsia="en-US"/>
              </w:rPr>
              <w:tab/>
            </w:r>
            <w:r w:rsidRPr="0056241E">
              <w:rPr>
                <w:rFonts w:ascii="Times New Roman" w:eastAsia="MS Mincho" w:hAnsi="Times New Roman"/>
                <w:b/>
                <w:bCs/>
                <w:noProof/>
                <w:lang w:eastAsia="ja-JP"/>
              </w:rPr>
              <w:t>sps_scaling_list_data_present_flag</w:t>
            </w:r>
          </w:p>
        </w:tc>
        <w:tc>
          <w:tcPr>
            <w:tcW w:w="1218" w:type="dxa"/>
          </w:tcPr>
          <w:p w:rsidR="0050260C" w:rsidRPr="0056241E" w:rsidRDefault="0050260C" w:rsidP="003D317A">
            <w:pPr>
              <w:pStyle w:val="tablecell"/>
              <w:rPr>
                <w:noProof/>
              </w:rPr>
            </w:pPr>
            <w:r w:rsidRPr="0056241E">
              <w:rPr>
                <w:rFonts w:eastAsia="MS Mincho"/>
                <w:noProof/>
                <w:lang w:eastAsia="ja-JP"/>
              </w:rPr>
              <w:t>u(1)</w:t>
            </w:r>
          </w:p>
        </w:tc>
      </w:tr>
      <w:tr w:rsidR="0050260C" w:rsidRPr="0038086E" w:rsidTr="003D317A">
        <w:trPr>
          <w:cantSplit/>
          <w:jc w:val="center"/>
        </w:trPr>
        <w:tc>
          <w:tcPr>
            <w:tcW w:w="6710" w:type="dxa"/>
          </w:tcPr>
          <w:p w:rsidR="0050260C" w:rsidRPr="0056241E" w:rsidRDefault="0050260C" w:rsidP="003D317A">
            <w:pPr>
              <w:pStyle w:val="tablesyntax"/>
              <w:tabs>
                <w:tab w:val="clear" w:pos="216"/>
              </w:tabs>
              <w:rPr>
                <w:rFonts w:ascii="Times New Roman" w:hAnsi="Times New Roman"/>
                <w:b/>
                <w:noProof/>
                <w:lang w:eastAsia="en-US"/>
              </w:rPr>
            </w:pPr>
            <w:r w:rsidRPr="0056241E">
              <w:rPr>
                <w:rFonts w:ascii="Times New Roman" w:hAnsi="Times New Roman"/>
                <w:bCs/>
                <w:noProof/>
                <w:lang w:eastAsia="en-US"/>
              </w:rPr>
              <w:tab/>
            </w:r>
            <w:r w:rsidRPr="0056241E">
              <w:rPr>
                <w:rFonts w:ascii="Times New Roman" w:hAnsi="Times New Roman"/>
                <w:bCs/>
                <w:noProof/>
                <w:lang w:eastAsia="zh-TW"/>
              </w:rPr>
              <w:t>if( sps_</w:t>
            </w:r>
            <w:r w:rsidRPr="0056241E">
              <w:rPr>
                <w:rFonts w:ascii="Times New Roman" w:eastAsia="MS Mincho" w:hAnsi="Times New Roman"/>
                <w:bCs/>
                <w:noProof/>
                <w:lang w:eastAsia="ja-JP"/>
              </w:rPr>
              <w:t>scaling_list_data_present</w:t>
            </w:r>
            <w:r w:rsidRPr="0056241E">
              <w:rPr>
                <w:rFonts w:ascii="Times New Roman" w:hAnsi="Times New Roman"/>
                <w:bCs/>
                <w:noProof/>
                <w:lang w:eastAsia="zh-TW"/>
              </w:rPr>
              <w:t>_flag )</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tabs>
                <w:tab w:val="clear" w:pos="432"/>
                <w:tab w:val="clear" w:pos="648"/>
                <w:tab w:val="left" w:pos="640"/>
              </w:tabs>
              <w:rPr>
                <w:rFonts w:ascii="Times New Roman" w:hAnsi="Times New Roman"/>
                <w:b/>
                <w:noProof/>
                <w:lang w:eastAsia="en-US"/>
              </w:rPr>
            </w:pPr>
            <w:r w:rsidRPr="0056241E">
              <w:rPr>
                <w:rFonts w:ascii="Times New Roman" w:hAnsi="Times New Roman"/>
                <w:bCs/>
                <w:noProof/>
                <w:lang w:eastAsia="en-US"/>
              </w:rPr>
              <w:tab/>
            </w:r>
            <w:r w:rsidRPr="0056241E">
              <w:rPr>
                <w:rFonts w:ascii="Times New Roman" w:hAnsi="Times New Roman"/>
                <w:bCs/>
                <w:noProof/>
                <w:lang w:eastAsia="en-US"/>
              </w:rPr>
              <w:tab/>
            </w:r>
            <w:r w:rsidRPr="0056241E">
              <w:rPr>
                <w:rFonts w:ascii="Times New Roman" w:eastAsia="MS Mincho" w:hAnsi="Times New Roman"/>
                <w:bCs/>
                <w:noProof/>
                <w:lang w:eastAsia="ja-JP"/>
              </w:rPr>
              <w:t>scaling_list</w:t>
            </w:r>
            <w:r w:rsidRPr="0056241E">
              <w:rPr>
                <w:rFonts w:ascii="Times New Roman" w:hAnsi="Times New Roman"/>
                <w:bCs/>
                <w:noProof/>
                <w:lang w:eastAsia="zh-TW"/>
              </w:rPr>
              <w:t>_</w:t>
            </w:r>
            <w:r>
              <w:rPr>
                <w:rFonts w:ascii="Times New Roman" w:hAnsi="Times New Roman"/>
                <w:bCs/>
                <w:noProof/>
                <w:lang w:eastAsia="zh-TW"/>
              </w:rPr>
              <w:t>data</w:t>
            </w:r>
            <w:r w:rsidRPr="0056241E">
              <w:rPr>
                <w:rFonts w:ascii="Times New Roman" w:hAnsi="Times New Roman"/>
                <w:bCs/>
                <w:noProof/>
                <w:lang w:eastAsia="zh-TW"/>
              </w:rPr>
              <w:t>( )</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eastAsia="MS Mincho" w:hAnsi="Times New Roman"/>
                <w:noProof/>
                <w:lang w:eastAsia="ja-JP"/>
              </w:rPr>
            </w:pPr>
            <w:r w:rsidRPr="0056241E">
              <w:rPr>
                <w:rFonts w:ascii="Times New Roman" w:eastAsia="MS Mincho" w:hAnsi="Times New Roman"/>
                <w:noProof/>
                <w:lang w:eastAsia="ja-JP"/>
              </w:rPr>
              <w:tab/>
              <w:t>}</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ko-KR"/>
              </w:rPr>
            </w:pPr>
            <w:r w:rsidRPr="0056241E">
              <w:rPr>
                <w:rFonts w:ascii="Times New Roman" w:hAnsi="Times New Roman"/>
                <w:b/>
                <w:noProof/>
                <w:lang w:eastAsia="ko-KR"/>
              </w:rPr>
              <w:tab/>
            </w:r>
            <w:r>
              <w:rPr>
                <w:rFonts w:ascii="Times New Roman" w:hAnsi="Times New Roman"/>
                <w:b/>
                <w:noProof/>
                <w:lang w:eastAsia="ko-KR"/>
              </w:rPr>
              <w:t>amp_enabled_flag</w:t>
            </w:r>
          </w:p>
        </w:tc>
        <w:tc>
          <w:tcPr>
            <w:tcW w:w="1218" w:type="dxa"/>
          </w:tcPr>
          <w:p w:rsidR="0050260C" w:rsidRPr="0056241E" w:rsidRDefault="0050260C" w:rsidP="003D317A">
            <w:pPr>
              <w:pStyle w:val="tablecell"/>
              <w:rPr>
                <w:noProof/>
                <w:lang w:eastAsia="ko-KR"/>
              </w:rPr>
            </w:pPr>
            <w:r w:rsidRPr="0056241E">
              <w:rPr>
                <w:noProof/>
                <w:lang w:eastAsia="ko-KR"/>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ko-KR"/>
              </w:rPr>
            </w:pPr>
            <w:r w:rsidRPr="0056241E">
              <w:rPr>
                <w:rFonts w:ascii="Times New Roman" w:hAnsi="Times New Roman"/>
                <w:b/>
                <w:noProof/>
                <w:lang w:eastAsia="ko-KR"/>
              </w:rPr>
              <w:tab/>
              <w:t>sample_adaptive_offset_enabled_flag</w:t>
            </w:r>
          </w:p>
        </w:tc>
        <w:tc>
          <w:tcPr>
            <w:tcW w:w="1218" w:type="dxa"/>
          </w:tcPr>
          <w:p w:rsidR="0050260C" w:rsidRPr="0056241E" w:rsidRDefault="0050260C" w:rsidP="003D317A">
            <w:pPr>
              <w:pStyle w:val="tablecell"/>
              <w:rPr>
                <w:noProof/>
                <w:lang w:eastAsia="ko-KR"/>
              </w:rPr>
            </w:pPr>
            <w:r w:rsidRPr="0056241E">
              <w:rPr>
                <w:noProof/>
                <w:lang w:eastAsia="ko-KR"/>
              </w:rPr>
              <w:t>u(1)</w:t>
            </w:r>
          </w:p>
        </w:tc>
      </w:tr>
      <w:tr w:rsidR="0050260C" w:rsidRPr="0038086E" w:rsidTr="003D317A">
        <w:trPr>
          <w:cantSplit/>
          <w:jc w:val="center"/>
        </w:trPr>
        <w:tc>
          <w:tcPr>
            <w:tcW w:w="6710" w:type="dxa"/>
          </w:tcPr>
          <w:p w:rsidR="0050260C" w:rsidRPr="00BD351F" w:rsidRDefault="0050260C" w:rsidP="003D317A">
            <w:pPr>
              <w:pStyle w:val="tablesyntax"/>
              <w:rPr>
                <w:rFonts w:ascii="Times New Roman" w:hAnsi="Times New Roman"/>
                <w:strike/>
                <w:noProof/>
                <w:color w:val="FF0000"/>
                <w:lang w:eastAsia="ko-KR"/>
              </w:rPr>
            </w:pPr>
            <w:r w:rsidRPr="00BD351F">
              <w:rPr>
                <w:rFonts w:ascii="Times New Roman" w:hAnsi="Times New Roman"/>
                <w:strike/>
                <w:noProof/>
                <w:color w:val="FF0000"/>
                <w:lang w:eastAsia="ko-KR"/>
              </w:rPr>
              <w:tab/>
              <w:t>if( pcm_enabled_flag )</w:t>
            </w:r>
          </w:p>
        </w:tc>
        <w:tc>
          <w:tcPr>
            <w:tcW w:w="1218" w:type="dxa"/>
          </w:tcPr>
          <w:p w:rsidR="0050260C" w:rsidRPr="00BD351F" w:rsidRDefault="0050260C" w:rsidP="003D317A">
            <w:pPr>
              <w:pStyle w:val="tablecell"/>
              <w:rPr>
                <w:strike/>
                <w:noProof/>
                <w:lang w:eastAsia="ko-KR"/>
              </w:rPr>
            </w:pPr>
          </w:p>
        </w:tc>
      </w:tr>
      <w:tr w:rsidR="0050260C" w:rsidRPr="0038086E" w:rsidTr="003D317A">
        <w:trPr>
          <w:cantSplit/>
          <w:jc w:val="center"/>
        </w:trPr>
        <w:tc>
          <w:tcPr>
            <w:tcW w:w="6710" w:type="dxa"/>
          </w:tcPr>
          <w:p w:rsidR="0050260C" w:rsidRPr="00BD351F" w:rsidRDefault="0050260C" w:rsidP="003D317A">
            <w:pPr>
              <w:pStyle w:val="tablesyntax"/>
              <w:rPr>
                <w:rFonts w:ascii="Times New Roman" w:hAnsi="Times New Roman"/>
                <w:b/>
                <w:strike/>
                <w:noProof/>
                <w:color w:val="FF0000"/>
                <w:lang w:eastAsia="ko-KR"/>
              </w:rPr>
            </w:pPr>
            <w:r w:rsidRPr="00BD351F">
              <w:rPr>
                <w:rFonts w:ascii="Times New Roman" w:hAnsi="Times New Roman"/>
                <w:b/>
                <w:strike/>
                <w:noProof/>
                <w:color w:val="FF0000"/>
                <w:lang w:eastAsia="ko-KR"/>
              </w:rPr>
              <w:tab/>
            </w:r>
            <w:r w:rsidRPr="00BD351F">
              <w:rPr>
                <w:rFonts w:ascii="Times New Roman" w:hAnsi="Times New Roman"/>
                <w:b/>
                <w:strike/>
                <w:noProof/>
                <w:color w:val="FF0000"/>
                <w:lang w:eastAsia="ko-KR"/>
              </w:rPr>
              <w:tab/>
              <w:t>pcm_loop_filter_disable_flag</w:t>
            </w:r>
          </w:p>
        </w:tc>
        <w:tc>
          <w:tcPr>
            <w:tcW w:w="1218" w:type="dxa"/>
          </w:tcPr>
          <w:p w:rsidR="0050260C" w:rsidRPr="00BD351F" w:rsidRDefault="0050260C" w:rsidP="003D317A">
            <w:pPr>
              <w:pStyle w:val="tablecell"/>
              <w:rPr>
                <w:strike/>
                <w:noProof/>
                <w:lang w:eastAsia="ko-KR"/>
              </w:rPr>
            </w:pPr>
            <w:r w:rsidRPr="00BD351F">
              <w:rPr>
                <w:strike/>
                <w:noProof/>
                <w:lang w:eastAsia="ko-KR"/>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ko-KR"/>
              </w:rPr>
            </w:pPr>
            <w:r w:rsidRPr="0056241E">
              <w:rPr>
                <w:rFonts w:ascii="Times New Roman" w:hAnsi="Times New Roman"/>
                <w:b/>
                <w:noProof/>
                <w:lang w:eastAsia="ko-KR"/>
              </w:rPr>
              <w:tab/>
              <w:t>sps_temporal_id_nesting_flag</w:t>
            </w:r>
          </w:p>
        </w:tc>
        <w:tc>
          <w:tcPr>
            <w:tcW w:w="1218" w:type="dxa"/>
          </w:tcPr>
          <w:p w:rsidR="0050260C" w:rsidRPr="0056241E" w:rsidRDefault="0050260C" w:rsidP="003D317A">
            <w:pPr>
              <w:pStyle w:val="tablecell"/>
              <w:rPr>
                <w:noProof/>
                <w:lang w:eastAsia="ko-KR"/>
              </w:rPr>
            </w:pPr>
            <w:r w:rsidRPr="0056241E">
              <w:rPr>
                <w:noProof/>
                <w:lang w:eastAsia="ko-KR"/>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ko-KR"/>
              </w:rPr>
            </w:pPr>
            <w:r w:rsidRPr="0056241E">
              <w:rPr>
                <w:rFonts w:ascii="Times New Roman" w:hAnsi="Times New Roman"/>
                <w:b/>
                <w:bCs/>
                <w:noProof/>
                <w:lang w:eastAsia="en-US"/>
              </w:rPr>
              <w:tab/>
              <w:t>num_short_term_ref_pic_sets</w:t>
            </w:r>
          </w:p>
        </w:tc>
        <w:tc>
          <w:tcPr>
            <w:tcW w:w="1218" w:type="dxa"/>
          </w:tcPr>
          <w:p w:rsidR="0050260C" w:rsidRPr="0056241E" w:rsidRDefault="0050260C" w:rsidP="003D317A">
            <w:pPr>
              <w:pStyle w:val="tablecell"/>
              <w:rPr>
                <w:noProof/>
                <w:lang w:eastAsia="ko-KR"/>
              </w:rPr>
            </w:pPr>
            <w:r w:rsidRPr="0056241E">
              <w:rPr>
                <w:noProof/>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ko-KR"/>
              </w:rPr>
            </w:pPr>
            <w:r w:rsidRPr="0056241E">
              <w:rPr>
                <w:rFonts w:ascii="Times New Roman" w:hAnsi="Times New Roman"/>
                <w:bCs/>
                <w:noProof/>
                <w:lang w:eastAsia="en-US"/>
              </w:rPr>
              <w:tab/>
              <w:t>for( i = 0; i &lt; num_short_term_ref_pic_sets; i++)</w:t>
            </w:r>
          </w:p>
        </w:tc>
        <w:tc>
          <w:tcPr>
            <w:tcW w:w="1218" w:type="dxa"/>
          </w:tcPr>
          <w:p w:rsidR="0050260C" w:rsidRPr="0056241E" w:rsidRDefault="0050260C" w:rsidP="003D317A">
            <w:pPr>
              <w:pStyle w:val="tablecell"/>
              <w:rPr>
                <w:noProof/>
                <w:lang w:eastAsia="ko-KR"/>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ko-KR"/>
              </w:rPr>
            </w:pPr>
            <w:r w:rsidRPr="0056241E">
              <w:rPr>
                <w:rFonts w:ascii="Times New Roman" w:hAnsi="Times New Roman"/>
                <w:b/>
                <w:noProof/>
                <w:lang w:eastAsia="en-US"/>
              </w:rPr>
              <w:tab/>
            </w:r>
            <w:r w:rsidRPr="0056241E">
              <w:rPr>
                <w:rFonts w:ascii="Times New Roman" w:hAnsi="Times New Roman"/>
                <w:b/>
                <w:noProof/>
                <w:lang w:eastAsia="en-US"/>
              </w:rPr>
              <w:tab/>
            </w:r>
            <w:r w:rsidRPr="0056241E">
              <w:rPr>
                <w:rFonts w:ascii="Times New Roman" w:hAnsi="Times New Roman"/>
                <w:noProof/>
                <w:lang w:eastAsia="en-US"/>
              </w:rPr>
              <w:t>short_term_ref_pic_set( i )</w:t>
            </w:r>
          </w:p>
        </w:tc>
        <w:tc>
          <w:tcPr>
            <w:tcW w:w="1218" w:type="dxa"/>
          </w:tcPr>
          <w:p w:rsidR="0050260C" w:rsidRPr="0056241E" w:rsidRDefault="0050260C" w:rsidP="003D317A">
            <w:pPr>
              <w:pStyle w:val="tablecell"/>
              <w:rPr>
                <w:noProof/>
                <w:lang w:eastAsia="ko-KR"/>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ko-KR"/>
              </w:rPr>
            </w:pPr>
            <w:r w:rsidRPr="0056241E">
              <w:rPr>
                <w:rFonts w:ascii="Times New Roman" w:hAnsi="Times New Roman"/>
                <w:noProof/>
                <w:lang w:eastAsia="ko-KR"/>
              </w:rPr>
              <w:tab/>
            </w:r>
            <w:r w:rsidRPr="0056241E">
              <w:rPr>
                <w:rFonts w:ascii="Times New Roman" w:hAnsi="Times New Roman"/>
                <w:b/>
                <w:noProof/>
                <w:lang w:eastAsia="en-US"/>
              </w:rPr>
              <w:t>long_term_ref_pics_present_flag</w:t>
            </w:r>
          </w:p>
        </w:tc>
        <w:tc>
          <w:tcPr>
            <w:tcW w:w="1218" w:type="dxa"/>
          </w:tcPr>
          <w:p w:rsidR="0050260C" w:rsidRPr="0056241E" w:rsidRDefault="0050260C" w:rsidP="003D317A">
            <w:pPr>
              <w:pStyle w:val="tablecell"/>
              <w:rPr>
                <w:noProof/>
                <w:lang w:eastAsia="ko-KR"/>
              </w:rPr>
            </w:pPr>
            <w:r w:rsidRPr="0056241E">
              <w:rPr>
                <w:noProof/>
                <w:lang w:eastAsia="ko-KR"/>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ko-KR"/>
              </w:rPr>
            </w:pPr>
            <w:r w:rsidRPr="0056241E">
              <w:rPr>
                <w:rFonts w:ascii="Times New Roman" w:hAnsi="Times New Roman"/>
                <w:noProof/>
                <w:lang w:eastAsia="ko-KR"/>
              </w:rPr>
              <w:tab/>
              <w:t>if( long_term_ref_pics_present_flag ) {</w:t>
            </w:r>
          </w:p>
        </w:tc>
        <w:tc>
          <w:tcPr>
            <w:tcW w:w="1218" w:type="dxa"/>
          </w:tcPr>
          <w:p w:rsidR="0050260C" w:rsidRPr="0056241E" w:rsidRDefault="0050260C" w:rsidP="003D317A">
            <w:pPr>
              <w:pStyle w:val="tablecell"/>
              <w:rPr>
                <w:noProof/>
                <w:lang w:eastAsia="ko-KR"/>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num_long_term_ref_pics_sps</w:t>
            </w:r>
          </w:p>
        </w:tc>
        <w:tc>
          <w:tcPr>
            <w:tcW w:w="1218" w:type="dxa"/>
          </w:tcPr>
          <w:p w:rsidR="0050260C" w:rsidRPr="0056241E" w:rsidRDefault="0050260C" w:rsidP="003D317A">
            <w:pPr>
              <w:pStyle w:val="tablecell"/>
              <w:rPr>
                <w:noProof/>
                <w:lang w:eastAsia="ko-KR"/>
              </w:rPr>
            </w:pPr>
            <w:r w:rsidRPr="0056241E">
              <w:rPr>
                <w:noProof/>
                <w:lang w:eastAsia="ko-KR"/>
              </w:rPr>
              <w:t>ue(v)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for( i = 0; i &lt; num_long_term_ref_pics_sps; i++ ) {</w:t>
            </w:r>
          </w:p>
        </w:tc>
        <w:tc>
          <w:tcPr>
            <w:tcW w:w="1218" w:type="dxa"/>
          </w:tcPr>
          <w:p w:rsidR="0050260C" w:rsidRPr="0056241E" w:rsidRDefault="0050260C" w:rsidP="003D317A">
            <w:pPr>
              <w:pStyle w:val="tablecell"/>
              <w:rPr>
                <w:noProof/>
                <w:lang w:eastAsia="ko-KR"/>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lt_ref_pic_poc_lsb_sps</w:t>
            </w:r>
            <w:r w:rsidRPr="0056241E">
              <w:rPr>
                <w:rFonts w:ascii="Times New Roman" w:hAnsi="Times New Roman"/>
                <w:noProof/>
                <w:lang w:eastAsia="ko-KR"/>
              </w:rPr>
              <w:t>[ i ]</w:t>
            </w:r>
          </w:p>
        </w:tc>
        <w:tc>
          <w:tcPr>
            <w:tcW w:w="1218" w:type="dxa"/>
          </w:tcPr>
          <w:p w:rsidR="0050260C" w:rsidRPr="0056241E" w:rsidRDefault="0050260C" w:rsidP="003D317A">
            <w:pPr>
              <w:pStyle w:val="tablecell"/>
              <w:rPr>
                <w:noProof/>
                <w:lang w:eastAsia="ko-KR"/>
              </w:rPr>
            </w:pPr>
            <w:r w:rsidRPr="0056241E">
              <w:rPr>
                <w:noProof/>
                <w:lang w:eastAsia="ko-KR"/>
              </w:rPr>
              <w:t>u(v)</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used_by_curr_pic_lt_sps_flag</w:t>
            </w:r>
            <w:r w:rsidRPr="0056241E">
              <w:rPr>
                <w:rFonts w:ascii="Times New Roman" w:hAnsi="Times New Roman"/>
                <w:noProof/>
                <w:lang w:eastAsia="ko-KR"/>
              </w:rPr>
              <w:t>[ i ]</w:t>
            </w:r>
          </w:p>
        </w:tc>
        <w:tc>
          <w:tcPr>
            <w:tcW w:w="1218" w:type="dxa"/>
          </w:tcPr>
          <w:p w:rsidR="0050260C" w:rsidRPr="0056241E" w:rsidRDefault="0050260C" w:rsidP="003D317A">
            <w:pPr>
              <w:pStyle w:val="tablecell"/>
              <w:rPr>
                <w:noProof/>
                <w:lang w:eastAsia="ko-KR"/>
              </w:rPr>
            </w:pPr>
            <w:r w:rsidRPr="0056241E">
              <w:rPr>
                <w:noProof/>
                <w:lang w:eastAsia="ko-KR"/>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w:t>
            </w:r>
          </w:p>
        </w:tc>
        <w:tc>
          <w:tcPr>
            <w:tcW w:w="1218" w:type="dxa"/>
          </w:tcPr>
          <w:p w:rsidR="0050260C" w:rsidRPr="0056241E" w:rsidRDefault="0050260C" w:rsidP="003D317A">
            <w:pPr>
              <w:pStyle w:val="tablecell"/>
              <w:rPr>
                <w:noProof/>
                <w:lang w:eastAsia="ko-KR"/>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ko-KR"/>
              </w:rPr>
            </w:pPr>
            <w:r w:rsidRPr="0056241E">
              <w:rPr>
                <w:rFonts w:ascii="Times New Roman" w:hAnsi="Times New Roman"/>
                <w:noProof/>
                <w:lang w:eastAsia="ko-KR"/>
              </w:rPr>
              <w:tab/>
              <w:t>}</w:t>
            </w:r>
          </w:p>
        </w:tc>
        <w:tc>
          <w:tcPr>
            <w:tcW w:w="1218" w:type="dxa"/>
          </w:tcPr>
          <w:p w:rsidR="0050260C" w:rsidRPr="0056241E" w:rsidRDefault="0050260C" w:rsidP="003D317A">
            <w:pPr>
              <w:pStyle w:val="tablecell"/>
              <w:rPr>
                <w:noProof/>
                <w:lang w:eastAsia="ko-KR"/>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ko-KR"/>
              </w:rPr>
            </w:pPr>
            <w:r w:rsidRPr="0056241E">
              <w:rPr>
                <w:rFonts w:ascii="Times New Roman" w:hAnsi="Times New Roman"/>
                <w:b/>
                <w:noProof/>
                <w:lang w:eastAsia="ko-KR"/>
              </w:rPr>
              <w:tab/>
              <w:t>sps_temporal_mvp_enable_flag</w:t>
            </w:r>
          </w:p>
        </w:tc>
        <w:tc>
          <w:tcPr>
            <w:tcW w:w="1218" w:type="dxa"/>
          </w:tcPr>
          <w:p w:rsidR="0050260C" w:rsidRPr="0056241E" w:rsidRDefault="0050260C" w:rsidP="003D317A">
            <w:pPr>
              <w:pStyle w:val="tablecell"/>
              <w:rPr>
                <w:noProof/>
                <w:lang w:eastAsia="ko-KR"/>
              </w:rPr>
            </w:pPr>
            <w:r w:rsidRPr="0056241E">
              <w:rPr>
                <w:noProof/>
                <w:lang w:eastAsia="ko-KR"/>
              </w:rPr>
              <w:t>u(1)</w:t>
            </w:r>
          </w:p>
        </w:tc>
      </w:tr>
      <w:tr w:rsidR="0050260C" w:rsidRPr="0038086E" w:rsidTr="003D317A">
        <w:trPr>
          <w:cantSplit/>
          <w:jc w:val="center"/>
        </w:trPr>
        <w:tc>
          <w:tcPr>
            <w:tcW w:w="6710" w:type="dxa"/>
          </w:tcPr>
          <w:p w:rsidR="0050260C" w:rsidRPr="00C46318" w:rsidRDefault="0050260C" w:rsidP="003D317A">
            <w:pPr>
              <w:pStyle w:val="tablesyntax"/>
              <w:rPr>
                <w:rFonts w:ascii="Times New Roman" w:hAnsi="Times New Roman"/>
                <w:b/>
                <w:bCs/>
                <w:noProof/>
                <w:color w:val="FF0000"/>
                <w:highlight w:val="yellow"/>
                <w:lang w:eastAsia="ko-KR"/>
              </w:rPr>
            </w:pPr>
            <w:r w:rsidRPr="00C46318">
              <w:rPr>
                <w:rFonts w:ascii="Times New Roman" w:hAnsi="Times New Roman"/>
                <w:bCs/>
                <w:noProof/>
                <w:highlight w:val="yellow"/>
                <w:lang w:eastAsia="ko-KR"/>
              </w:rPr>
              <w:tab/>
            </w:r>
            <w:r w:rsidRPr="00C46318">
              <w:rPr>
                <w:rFonts w:ascii="Times New Roman" w:hAnsi="Times New Roman"/>
                <w:b/>
                <w:bCs/>
                <w:noProof/>
                <w:color w:val="FF0000"/>
                <w:highlight w:val="yellow"/>
                <w:lang w:eastAsia="ko-KR"/>
              </w:rPr>
              <w:t>pcm_enabled_flag</w:t>
            </w:r>
          </w:p>
        </w:tc>
        <w:tc>
          <w:tcPr>
            <w:tcW w:w="1218" w:type="dxa"/>
          </w:tcPr>
          <w:p w:rsidR="0050260C" w:rsidRPr="0056241E" w:rsidRDefault="0050260C" w:rsidP="003D317A">
            <w:pPr>
              <w:pStyle w:val="tablecell"/>
              <w:rPr>
                <w:noProof/>
                <w:lang w:eastAsia="ko-KR"/>
              </w:rPr>
            </w:pPr>
            <w:r w:rsidRPr="0056241E">
              <w:rPr>
                <w:noProof/>
                <w:lang w:eastAsia="ko-KR"/>
              </w:rPr>
              <w:t>u(1)</w:t>
            </w:r>
          </w:p>
        </w:tc>
      </w:tr>
      <w:tr w:rsidR="0050260C" w:rsidRPr="0038086E" w:rsidTr="003D317A">
        <w:trPr>
          <w:cantSplit/>
          <w:jc w:val="center"/>
        </w:trPr>
        <w:tc>
          <w:tcPr>
            <w:tcW w:w="6710" w:type="dxa"/>
          </w:tcPr>
          <w:p w:rsidR="0050260C" w:rsidRPr="00C46318" w:rsidRDefault="0050260C" w:rsidP="003D317A">
            <w:pPr>
              <w:pStyle w:val="tablesyntax"/>
              <w:rPr>
                <w:rFonts w:ascii="Times New Roman" w:hAnsi="Times New Roman"/>
                <w:bCs/>
                <w:noProof/>
                <w:color w:val="FF0000"/>
                <w:highlight w:val="yellow"/>
                <w:lang w:eastAsia="ko-KR"/>
              </w:rPr>
            </w:pPr>
            <w:r w:rsidRPr="00C46318">
              <w:rPr>
                <w:rFonts w:ascii="Times New Roman" w:hAnsi="Times New Roman"/>
                <w:bCs/>
                <w:noProof/>
                <w:color w:val="FF0000"/>
                <w:highlight w:val="yellow"/>
                <w:lang w:eastAsia="ko-KR"/>
              </w:rPr>
              <w:tab/>
              <w:t>if( pcm_enabled_flag ) {</w:t>
            </w:r>
          </w:p>
        </w:tc>
        <w:tc>
          <w:tcPr>
            <w:tcW w:w="1218" w:type="dxa"/>
          </w:tcPr>
          <w:p w:rsidR="0050260C" w:rsidRPr="0056241E" w:rsidRDefault="0050260C" w:rsidP="003D317A">
            <w:pPr>
              <w:pStyle w:val="tablecell"/>
              <w:rPr>
                <w:noProof/>
                <w:lang w:eastAsia="ko-KR"/>
              </w:rPr>
            </w:pPr>
          </w:p>
        </w:tc>
      </w:tr>
      <w:tr w:rsidR="0050260C" w:rsidRPr="0038086E" w:rsidTr="003D317A">
        <w:trPr>
          <w:cantSplit/>
          <w:jc w:val="center"/>
        </w:trPr>
        <w:tc>
          <w:tcPr>
            <w:tcW w:w="6710" w:type="dxa"/>
          </w:tcPr>
          <w:p w:rsidR="0050260C" w:rsidRPr="00C46318" w:rsidRDefault="0050260C" w:rsidP="003D317A">
            <w:pPr>
              <w:pStyle w:val="tablesyntax"/>
              <w:rPr>
                <w:rFonts w:ascii="Times New Roman" w:hAnsi="Times New Roman"/>
                <w:b/>
                <w:bCs/>
                <w:noProof/>
                <w:color w:val="FF0000"/>
                <w:highlight w:val="yellow"/>
                <w:lang w:eastAsia="ko-KR"/>
              </w:rPr>
            </w:pPr>
            <w:r w:rsidRPr="00C46318">
              <w:rPr>
                <w:rFonts w:ascii="Times New Roman" w:hAnsi="Times New Roman"/>
                <w:b/>
                <w:bCs/>
                <w:noProof/>
                <w:color w:val="FF0000"/>
                <w:highlight w:val="yellow"/>
                <w:lang w:eastAsia="ko-KR"/>
              </w:rPr>
              <w:tab/>
            </w:r>
            <w:r w:rsidRPr="00C46318">
              <w:rPr>
                <w:rFonts w:ascii="Times New Roman" w:hAnsi="Times New Roman"/>
                <w:b/>
                <w:bCs/>
                <w:noProof/>
                <w:color w:val="FF0000"/>
                <w:highlight w:val="yellow"/>
                <w:lang w:eastAsia="ko-KR"/>
              </w:rPr>
              <w:tab/>
              <w:t>pcm_sample_bit_depth_luma_minus1</w:t>
            </w:r>
          </w:p>
        </w:tc>
        <w:tc>
          <w:tcPr>
            <w:tcW w:w="1218" w:type="dxa"/>
          </w:tcPr>
          <w:p w:rsidR="0050260C" w:rsidRPr="0056241E" w:rsidRDefault="0050260C" w:rsidP="003D317A">
            <w:pPr>
              <w:pStyle w:val="tablecell"/>
              <w:rPr>
                <w:noProof/>
                <w:lang w:eastAsia="ko-KR"/>
              </w:rPr>
            </w:pPr>
            <w:r w:rsidRPr="0056241E">
              <w:rPr>
                <w:noProof/>
                <w:lang w:eastAsia="ko-KR"/>
              </w:rPr>
              <w:t>u(4)</w:t>
            </w:r>
          </w:p>
        </w:tc>
      </w:tr>
      <w:tr w:rsidR="0050260C" w:rsidRPr="0038086E" w:rsidTr="003D317A">
        <w:trPr>
          <w:cantSplit/>
          <w:jc w:val="center"/>
        </w:trPr>
        <w:tc>
          <w:tcPr>
            <w:tcW w:w="6710" w:type="dxa"/>
          </w:tcPr>
          <w:p w:rsidR="0050260C" w:rsidRPr="00C46318" w:rsidRDefault="0050260C" w:rsidP="003D317A">
            <w:pPr>
              <w:pStyle w:val="tablesyntax"/>
              <w:rPr>
                <w:rFonts w:ascii="Times New Roman" w:hAnsi="Times New Roman"/>
                <w:b/>
                <w:bCs/>
                <w:noProof/>
                <w:color w:val="FF0000"/>
                <w:highlight w:val="yellow"/>
                <w:lang w:eastAsia="ko-KR"/>
              </w:rPr>
            </w:pPr>
            <w:r w:rsidRPr="00C46318">
              <w:rPr>
                <w:rFonts w:ascii="Times New Roman" w:hAnsi="Times New Roman"/>
                <w:b/>
                <w:bCs/>
                <w:noProof/>
                <w:color w:val="FF0000"/>
                <w:highlight w:val="yellow"/>
                <w:lang w:eastAsia="ko-KR"/>
              </w:rPr>
              <w:tab/>
            </w:r>
            <w:r w:rsidRPr="00C46318">
              <w:rPr>
                <w:rFonts w:ascii="Times New Roman" w:hAnsi="Times New Roman"/>
                <w:b/>
                <w:bCs/>
                <w:noProof/>
                <w:color w:val="FF0000"/>
                <w:highlight w:val="yellow"/>
                <w:lang w:eastAsia="ko-KR"/>
              </w:rPr>
              <w:tab/>
              <w:t>pcm_sample_bit_depth_chroma_minus1</w:t>
            </w:r>
          </w:p>
        </w:tc>
        <w:tc>
          <w:tcPr>
            <w:tcW w:w="1218" w:type="dxa"/>
          </w:tcPr>
          <w:p w:rsidR="0050260C" w:rsidRPr="0056241E" w:rsidRDefault="0050260C" w:rsidP="003D317A">
            <w:pPr>
              <w:pStyle w:val="tablecell"/>
              <w:rPr>
                <w:noProof/>
                <w:lang w:eastAsia="ko-KR"/>
              </w:rPr>
            </w:pPr>
            <w:r w:rsidRPr="0056241E">
              <w:rPr>
                <w:noProof/>
                <w:lang w:eastAsia="ko-KR"/>
              </w:rPr>
              <w:t>u(4)</w:t>
            </w:r>
          </w:p>
        </w:tc>
      </w:tr>
      <w:tr w:rsidR="0050260C" w:rsidRPr="0038086E" w:rsidTr="003D317A">
        <w:trPr>
          <w:cantSplit/>
          <w:jc w:val="center"/>
        </w:trPr>
        <w:tc>
          <w:tcPr>
            <w:tcW w:w="6710" w:type="dxa"/>
          </w:tcPr>
          <w:p w:rsidR="0050260C" w:rsidRPr="00C46318" w:rsidRDefault="0050260C" w:rsidP="003D317A">
            <w:pPr>
              <w:pStyle w:val="tablesyntax"/>
              <w:rPr>
                <w:rFonts w:ascii="Times New Roman" w:hAnsi="Times New Roman"/>
                <w:b/>
                <w:noProof/>
                <w:color w:val="C00000"/>
                <w:highlight w:val="yellow"/>
                <w:lang w:eastAsia="ko-KR"/>
              </w:rPr>
            </w:pPr>
            <w:r w:rsidRPr="00C46318">
              <w:rPr>
                <w:rFonts w:ascii="Times New Roman" w:hAnsi="Times New Roman"/>
                <w:b/>
                <w:noProof/>
                <w:color w:val="FF0000"/>
                <w:highlight w:val="yellow"/>
                <w:lang w:eastAsia="ko-KR"/>
              </w:rPr>
              <w:tab/>
            </w:r>
            <w:r w:rsidRPr="00C46318">
              <w:rPr>
                <w:rFonts w:ascii="Times New Roman" w:hAnsi="Times New Roman"/>
                <w:b/>
                <w:noProof/>
                <w:color w:val="FF0000"/>
                <w:highlight w:val="yellow"/>
                <w:lang w:eastAsia="ko-KR"/>
              </w:rPr>
              <w:tab/>
            </w:r>
            <w:r w:rsidRPr="00C46318">
              <w:rPr>
                <w:rFonts w:ascii="Times New Roman" w:hAnsi="Times New Roman"/>
                <w:b/>
                <w:noProof/>
                <w:color w:val="FF0000"/>
                <w:highlight w:val="yellow"/>
                <w:lang w:eastAsia="en-US"/>
              </w:rPr>
              <w:t>log2_</w:t>
            </w:r>
            <w:r w:rsidRPr="00C46318">
              <w:rPr>
                <w:b/>
                <w:noProof/>
                <w:color w:val="FF0000"/>
                <w:highlight w:val="yellow"/>
                <w:lang w:eastAsia="en-US"/>
              </w:rPr>
              <w:t>diff_</w:t>
            </w:r>
            <w:r w:rsidRPr="00C46318">
              <w:rPr>
                <w:rFonts w:ascii="Times New Roman" w:hAnsi="Times New Roman"/>
                <w:b/>
                <w:noProof/>
                <w:color w:val="FF0000"/>
                <w:highlight w:val="yellow"/>
                <w:lang w:eastAsia="en-US"/>
              </w:rPr>
              <w:t>min</w:t>
            </w:r>
            <w:r w:rsidRPr="00C46318">
              <w:rPr>
                <w:b/>
                <w:noProof/>
                <w:color w:val="FF0000"/>
                <w:highlight w:val="yellow"/>
                <w:lang w:eastAsia="en-US"/>
              </w:rPr>
              <w:t>_pcm</w:t>
            </w:r>
            <w:r w:rsidRPr="00C46318">
              <w:rPr>
                <w:rFonts w:ascii="Times New Roman" w:hAnsi="Times New Roman"/>
                <w:b/>
                <w:noProof/>
                <w:color w:val="FF0000"/>
                <w:highlight w:val="yellow"/>
                <w:lang w:eastAsia="en-US"/>
              </w:rPr>
              <w:t>_luma_coding_block_size</w:t>
            </w:r>
          </w:p>
        </w:tc>
        <w:tc>
          <w:tcPr>
            <w:tcW w:w="1218" w:type="dxa"/>
          </w:tcPr>
          <w:p w:rsidR="0050260C" w:rsidRPr="0056241E" w:rsidRDefault="0050260C" w:rsidP="003D317A">
            <w:pPr>
              <w:pStyle w:val="tablecell"/>
              <w:rPr>
                <w:noProof/>
                <w:lang w:eastAsia="ko-KR"/>
              </w:rPr>
            </w:pPr>
            <w:r w:rsidRPr="0056241E">
              <w:rPr>
                <w:noProof/>
                <w:lang w:eastAsia="ko-KR"/>
              </w:rPr>
              <w:t>ue(v)</w:t>
            </w:r>
          </w:p>
        </w:tc>
      </w:tr>
      <w:tr w:rsidR="0050260C" w:rsidRPr="0038086E" w:rsidTr="003D317A">
        <w:trPr>
          <w:cantSplit/>
          <w:jc w:val="center"/>
        </w:trPr>
        <w:tc>
          <w:tcPr>
            <w:tcW w:w="6710" w:type="dxa"/>
          </w:tcPr>
          <w:p w:rsidR="0050260C" w:rsidRPr="00C46318" w:rsidRDefault="0050260C" w:rsidP="003D317A">
            <w:pPr>
              <w:pStyle w:val="tablesyntax"/>
              <w:rPr>
                <w:rFonts w:ascii="Times New Roman" w:hAnsi="Times New Roman"/>
                <w:b/>
                <w:noProof/>
                <w:color w:val="FF0000"/>
                <w:highlight w:val="yellow"/>
                <w:lang w:eastAsia="ko-KR"/>
              </w:rPr>
            </w:pPr>
            <w:r w:rsidRPr="00C46318">
              <w:rPr>
                <w:rFonts w:ascii="Times New Roman" w:hAnsi="Times New Roman"/>
                <w:noProof/>
                <w:color w:val="FF0000"/>
                <w:highlight w:val="yellow"/>
                <w:lang w:eastAsia="ko-KR"/>
              </w:rPr>
              <w:tab/>
            </w:r>
            <w:r w:rsidRPr="00C46318">
              <w:rPr>
                <w:rFonts w:ascii="Times New Roman" w:hAnsi="Times New Roman"/>
                <w:noProof/>
                <w:color w:val="FF0000"/>
                <w:highlight w:val="yellow"/>
                <w:lang w:eastAsia="ko-KR"/>
              </w:rPr>
              <w:tab/>
            </w:r>
            <w:r w:rsidRPr="00C46318">
              <w:rPr>
                <w:rFonts w:ascii="Times New Roman" w:hAnsi="Times New Roman"/>
                <w:b/>
                <w:noProof/>
                <w:color w:val="FF0000"/>
                <w:highlight w:val="yellow"/>
                <w:lang w:eastAsia="ko-KR"/>
              </w:rPr>
              <w:t>log2_diff_max_min_pcm_luma_coding_block_size</w:t>
            </w:r>
          </w:p>
        </w:tc>
        <w:tc>
          <w:tcPr>
            <w:tcW w:w="1218" w:type="dxa"/>
          </w:tcPr>
          <w:p w:rsidR="0050260C" w:rsidRPr="0056241E" w:rsidRDefault="0050260C" w:rsidP="003D317A">
            <w:pPr>
              <w:pStyle w:val="tablecell"/>
              <w:rPr>
                <w:noProof/>
                <w:lang w:eastAsia="ko-KR"/>
              </w:rPr>
            </w:pPr>
            <w:r w:rsidRPr="0056241E">
              <w:rPr>
                <w:noProof/>
                <w:lang w:eastAsia="ko-KR"/>
              </w:rPr>
              <w:t>ue(v)</w:t>
            </w:r>
          </w:p>
        </w:tc>
      </w:tr>
      <w:tr w:rsidR="0050260C" w:rsidRPr="0038086E" w:rsidTr="003D317A">
        <w:trPr>
          <w:cantSplit/>
          <w:jc w:val="center"/>
        </w:trPr>
        <w:tc>
          <w:tcPr>
            <w:tcW w:w="6710" w:type="dxa"/>
          </w:tcPr>
          <w:p w:rsidR="0050260C" w:rsidRPr="00C46318" w:rsidRDefault="0050260C" w:rsidP="003D317A">
            <w:pPr>
              <w:pStyle w:val="tablesyntax"/>
              <w:rPr>
                <w:rFonts w:ascii="Times New Roman" w:hAnsi="Times New Roman"/>
                <w:b/>
                <w:noProof/>
                <w:color w:val="FF0000"/>
                <w:highlight w:val="yellow"/>
                <w:lang w:eastAsia="ko-KR"/>
              </w:rPr>
            </w:pPr>
            <w:r w:rsidRPr="00C46318">
              <w:rPr>
                <w:rFonts w:ascii="Times New Roman" w:hAnsi="Times New Roman"/>
                <w:b/>
                <w:noProof/>
                <w:color w:val="FF0000"/>
                <w:highlight w:val="yellow"/>
                <w:lang w:eastAsia="ko-KR"/>
              </w:rPr>
              <w:tab/>
            </w:r>
            <w:r w:rsidRPr="00C46318">
              <w:rPr>
                <w:rFonts w:ascii="Times New Roman" w:hAnsi="Times New Roman"/>
                <w:b/>
                <w:noProof/>
                <w:color w:val="FF0000"/>
                <w:highlight w:val="yellow"/>
                <w:lang w:eastAsia="ko-KR"/>
              </w:rPr>
              <w:tab/>
              <w:t>pcm_loop_filter_disable_flag</w:t>
            </w:r>
          </w:p>
        </w:tc>
        <w:tc>
          <w:tcPr>
            <w:tcW w:w="1218" w:type="dxa"/>
          </w:tcPr>
          <w:p w:rsidR="0050260C" w:rsidRPr="0056241E" w:rsidRDefault="0050260C" w:rsidP="003D317A">
            <w:pPr>
              <w:pStyle w:val="tablecell"/>
              <w:rPr>
                <w:noProof/>
                <w:lang w:eastAsia="ko-KR"/>
              </w:rPr>
            </w:pPr>
            <w:r w:rsidRPr="0056241E">
              <w:rPr>
                <w:noProof/>
                <w:lang w:eastAsia="ko-KR"/>
              </w:rPr>
              <w:t>u(1)</w:t>
            </w:r>
          </w:p>
        </w:tc>
      </w:tr>
      <w:tr w:rsidR="0050260C" w:rsidRPr="0038086E" w:rsidTr="003D317A">
        <w:trPr>
          <w:cantSplit/>
          <w:jc w:val="center"/>
        </w:trPr>
        <w:tc>
          <w:tcPr>
            <w:tcW w:w="6710" w:type="dxa"/>
          </w:tcPr>
          <w:p w:rsidR="0050260C" w:rsidRPr="00C46318" w:rsidRDefault="0050260C" w:rsidP="003D317A">
            <w:pPr>
              <w:pStyle w:val="tablesyntax"/>
              <w:rPr>
                <w:rFonts w:ascii="Times New Roman" w:hAnsi="Times New Roman"/>
                <w:noProof/>
                <w:color w:val="FF0000"/>
                <w:highlight w:val="yellow"/>
                <w:lang w:eastAsia="ko-KR"/>
              </w:rPr>
            </w:pPr>
            <w:r w:rsidRPr="00C46318">
              <w:rPr>
                <w:rFonts w:ascii="Times New Roman" w:hAnsi="Times New Roman"/>
                <w:noProof/>
                <w:highlight w:val="yellow"/>
                <w:lang w:eastAsia="ko-KR"/>
              </w:rPr>
              <w:t xml:space="preserve"> </w:t>
            </w:r>
            <w:r w:rsidRPr="00C46318">
              <w:rPr>
                <w:rFonts w:ascii="Times New Roman" w:hAnsi="Times New Roman"/>
                <w:noProof/>
                <w:color w:val="FF0000"/>
                <w:highlight w:val="yellow"/>
                <w:lang w:eastAsia="ko-KR"/>
              </w:rPr>
              <w:t xml:space="preserve"> }</w:t>
            </w:r>
          </w:p>
        </w:tc>
        <w:tc>
          <w:tcPr>
            <w:tcW w:w="1218" w:type="dxa"/>
          </w:tcPr>
          <w:p w:rsidR="0050260C" w:rsidRPr="0056241E" w:rsidRDefault="0050260C" w:rsidP="003D317A">
            <w:pPr>
              <w:pStyle w:val="tablesyntax"/>
              <w:rPr>
                <w:rFonts w:ascii="Times New Roman" w:hAnsi="Times New Roman"/>
                <w:noProof/>
                <w:lang w:eastAsia="ko-KR"/>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b/>
                <w:noProof/>
                <w:lang w:eastAsia="en-US"/>
              </w:rPr>
              <w:t>vui_parameters_present_flag</w:t>
            </w:r>
          </w:p>
        </w:tc>
        <w:tc>
          <w:tcPr>
            <w:tcW w:w="1218" w:type="dxa"/>
          </w:tcPr>
          <w:p w:rsidR="0050260C" w:rsidRPr="0056241E" w:rsidRDefault="0050260C" w:rsidP="003D317A">
            <w:pPr>
              <w:pStyle w:val="tablecell"/>
              <w:rPr>
                <w:noProof/>
                <w:lang w:eastAsia="ko-KR"/>
              </w:rPr>
            </w:pPr>
            <w:r w:rsidRPr="0056241E">
              <w:rPr>
                <w:noProof/>
                <w:lang w:eastAsia="ko-KR"/>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en-US"/>
              </w:rPr>
            </w:pPr>
            <w:r w:rsidRPr="0056241E">
              <w:rPr>
                <w:rFonts w:ascii="Times New Roman" w:hAnsi="Times New Roman"/>
                <w:noProof/>
                <w:lang w:eastAsia="en-US"/>
              </w:rPr>
              <w:tab/>
              <w:t>if( vui_parameters_present_flag )</w:t>
            </w:r>
          </w:p>
        </w:tc>
        <w:tc>
          <w:tcPr>
            <w:tcW w:w="1218" w:type="dxa"/>
          </w:tcPr>
          <w:p w:rsidR="0050260C" w:rsidRPr="0056241E" w:rsidRDefault="0050260C" w:rsidP="003D317A">
            <w:pPr>
              <w:pStyle w:val="tablecell"/>
              <w:rPr>
                <w:noProof/>
                <w:lang w:eastAsia="ko-KR"/>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en-US"/>
              </w:rPr>
            </w:pPr>
            <w:r w:rsidRPr="0056241E">
              <w:rPr>
                <w:rFonts w:ascii="Times New Roman" w:hAnsi="Times New Roman"/>
                <w:noProof/>
                <w:lang w:eastAsia="en-US"/>
              </w:rPr>
              <w:tab/>
            </w:r>
            <w:r w:rsidRPr="0056241E">
              <w:rPr>
                <w:rFonts w:ascii="Times New Roman" w:hAnsi="Times New Roman"/>
                <w:noProof/>
                <w:lang w:eastAsia="en-US"/>
              </w:rPr>
              <w:tab/>
              <w:t>vui_parameters( )</w:t>
            </w:r>
          </w:p>
        </w:tc>
        <w:tc>
          <w:tcPr>
            <w:tcW w:w="1218" w:type="dxa"/>
          </w:tcPr>
          <w:p w:rsidR="0050260C" w:rsidRPr="0056241E" w:rsidRDefault="0050260C" w:rsidP="003D317A">
            <w:pPr>
              <w:pStyle w:val="tablecell"/>
              <w:rPr>
                <w:noProof/>
                <w:lang w:eastAsia="ko-KR"/>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en-US"/>
              </w:rPr>
            </w:pPr>
            <w:r w:rsidRPr="0056241E">
              <w:rPr>
                <w:rFonts w:ascii="Times New Roman" w:hAnsi="Times New Roman"/>
                <w:b/>
                <w:bCs/>
                <w:noProof/>
                <w:lang w:eastAsia="en-US"/>
              </w:rPr>
              <w:tab/>
              <w:t>sps_extension_flag</w:t>
            </w:r>
          </w:p>
        </w:tc>
        <w:tc>
          <w:tcPr>
            <w:tcW w:w="1218" w:type="dxa"/>
          </w:tcPr>
          <w:p w:rsidR="0050260C" w:rsidRPr="0056241E" w:rsidRDefault="0050260C" w:rsidP="003D317A">
            <w:pPr>
              <w:pStyle w:val="tablecell"/>
              <w:rPr>
                <w:noProof/>
                <w:lang w:eastAsia="ko-KR"/>
              </w:rPr>
            </w:pPr>
            <w:r w:rsidRPr="0056241E">
              <w:rPr>
                <w:noProof/>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en-US"/>
              </w:rPr>
            </w:pPr>
            <w:r w:rsidRPr="0056241E">
              <w:rPr>
                <w:rFonts w:ascii="Times New Roman" w:hAnsi="Times New Roman"/>
                <w:bCs/>
                <w:noProof/>
                <w:lang w:eastAsia="en-US"/>
              </w:rPr>
              <w:tab/>
              <w:t>if( sps_extension_flag )</w:t>
            </w:r>
          </w:p>
        </w:tc>
        <w:tc>
          <w:tcPr>
            <w:tcW w:w="1218" w:type="dxa"/>
          </w:tcPr>
          <w:p w:rsidR="0050260C" w:rsidRPr="0056241E" w:rsidRDefault="0050260C" w:rsidP="003D317A">
            <w:pPr>
              <w:pStyle w:val="tablecell"/>
              <w:rPr>
                <w:noProof/>
                <w:lang w:eastAsia="ko-KR"/>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r>
            <w:r w:rsidRPr="0056241E">
              <w:rPr>
                <w:rFonts w:ascii="Times New Roman" w:hAnsi="Times New Roman"/>
                <w:noProof/>
                <w:lang w:eastAsia="en-US"/>
              </w:rPr>
              <w:t>while( more_rbsp_data( ) )</w:t>
            </w:r>
          </w:p>
        </w:tc>
        <w:tc>
          <w:tcPr>
            <w:tcW w:w="1218" w:type="dxa"/>
          </w:tcPr>
          <w:p w:rsidR="0050260C" w:rsidRPr="0056241E" w:rsidRDefault="0050260C" w:rsidP="003D317A">
            <w:pPr>
              <w:pStyle w:val="tablecell"/>
              <w:rPr>
                <w:noProof/>
                <w:lang w:eastAsia="ko-KR"/>
              </w:rPr>
            </w:pP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r>
            <w:r w:rsidRPr="0056241E">
              <w:rPr>
                <w:rFonts w:ascii="Times New Roman" w:hAnsi="Times New Roman"/>
                <w:b/>
                <w:noProof/>
                <w:lang w:eastAsia="en-US"/>
              </w:rPr>
              <w:tab/>
              <w:t>sps_extension_data_flag</w:t>
            </w:r>
          </w:p>
        </w:tc>
        <w:tc>
          <w:tcPr>
            <w:tcW w:w="1218" w:type="dxa"/>
          </w:tcPr>
          <w:p w:rsidR="0050260C" w:rsidRPr="0056241E" w:rsidRDefault="0050260C" w:rsidP="003D317A">
            <w:pPr>
              <w:pStyle w:val="tablecell"/>
              <w:rPr>
                <w:noProof/>
                <w:lang w:eastAsia="ko-KR"/>
              </w:rPr>
            </w:pPr>
            <w:r w:rsidRPr="0056241E">
              <w:rPr>
                <w:noProof/>
              </w:rPr>
              <w:t>u(1)</w:t>
            </w:r>
          </w:p>
        </w:tc>
      </w:tr>
      <w:tr w:rsidR="0050260C" w:rsidRPr="0038086E" w:rsidTr="003D317A">
        <w:trPr>
          <w:cantSplit/>
          <w:jc w:val="center"/>
        </w:trPr>
        <w:tc>
          <w:tcPr>
            <w:tcW w:w="6710" w:type="dxa"/>
          </w:tcPr>
          <w:p w:rsidR="0050260C" w:rsidRPr="0056241E" w:rsidRDefault="0050260C" w:rsidP="003D317A">
            <w:pPr>
              <w:pStyle w:val="tablesyntax"/>
              <w:rPr>
                <w:rFonts w:ascii="Times New Roman" w:hAnsi="Times New Roman"/>
                <w:bCs/>
                <w:noProof/>
                <w:lang w:eastAsia="en-US"/>
              </w:rPr>
            </w:pPr>
            <w:r w:rsidRPr="0056241E">
              <w:rPr>
                <w:rFonts w:ascii="Times New Roman" w:hAnsi="Times New Roman"/>
                <w:bCs/>
                <w:noProof/>
                <w:lang w:eastAsia="en-US"/>
              </w:rPr>
              <w:tab/>
              <w:t>rbsp_trailing_bits( )</w:t>
            </w:r>
          </w:p>
        </w:tc>
        <w:tc>
          <w:tcPr>
            <w:tcW w:w="1218" w:type="dxa"/>
          </w:tcPr>
          <w:p w:rsidR="0050260C" w:rsidRPr="0056241E" w:rsidRDefault="0050260C" w:rsidP="003D317A">
            <w:pPr>
              <w:pStyle w:val="tablecell"/>
              <w:rPr>
                <w:noProof/>
              </w:rPr>
            </w:pPr>
          </w:p>
        </w:tc>
      </w:tr>
      <w:tr w:rsidR="0050260C" w:rsidRPr="0038086E" w:rsidTr="003D317A">
        <w:trPr>
          <w:cantSplit/>
          <w:jc w:val="center"/>
        </w:trPr>
        <w:tc>
          <w:tcPr>
            <w:tcW w:w="6710" w:type="dxa"/>
          </w:tcPr>
          <w:p w:rsidR="0050260C" w:rsidRPr="0056241E" w:rsidRDefault="0050260C" w:rsidP="003D317A">
            <w:pPr>
              <w:pStyle w:val="tablesyntax"/>
              <w:keepNext w:val="0"/>
              <w:rPr>
                <w:rFonts w:ascii="Times New Roman" w:hAnsi="Times New Roman"/>
                <w:noProof/>
                <w:lang w:eastAsia="en-US"/>
              </w:rPr>
            </w:pPr>
            <w:r w:rsidRPr="0056241E">
              <w:rPr>
                <w:rFonts w:ascii="Times New Roman" w:hAnsi="Times New Roman"/>
                <w:noProof/>
                <w:lang w:eastAsia="en-US"/>
              </w:rPr>
              <w:t>}</w:t>
            </w:r>
          </w:p>
        </w:tc>
        <w:tc>
          <w:tcPr>
            <w:tcW w:w="1218" w:type="dxa"/>
          </w:tcPr>
          <w:p w:rsidR="0050260C" w:rsidRPr="0056241E" w:rsidRDefault="0050260C" w:rsidP="003D317A">
            <w:pPr>
              <w:pStyle w:val="tablecell"/>
              <w:keepNext w:val="0"/>
              <w:rPr>
                <w:noProof/>
              </w:rPr>
            </w:pPr>
          </w:p>
        </w:tc>
      </w:tr>
    </w:tbl>
    <w:p w:rsidR="0050260C" w:rsidRDefault="0050260C" w:rsidP="00BD351F">
      <w:pPr>
        <w:rPr>
          <w:noProof/>
        </w:rPr>
      </w:pPr>
    </w:p>
    <w:p w:rsidR="0050260C" w:rsidRDefault="0050260C" w:rsidP="0011414A">
      <w:pPr>
        <w:rPr>
          <w:lang w:val="en-CA"/>
        </w:rPr>
      </w:pPr>
    </w:p>
    <w:p w:rsidR="0050260C" w:rsidRDefault="0050260C" w:rsidP="0011414A">
      <w:pPr>
        <w:rPr>
          <w:lang w:val="en-CA"/>
        </w:rPr>
      </w:pPr>
      <w:r>
        <w:rPr>
          <w:lang w:val="en-CA"/>
        </w:rPr>
        <w:t xml:space="preserve"> </w:t>
      </w:r>
    </w:p>
    <w:p w:rsidR="0050260C" w:rsidRPr="0011414A" w:rsidRDefault="0050260C" w:rsidP="0011414A">
      <w:pPr>
        <w:rPr>
          <w:lang w:val="en-CA"/>
        </w:rPr>
      </w:pPr>
    </w:p>
    <w:p w:rsidR="0050260C" w:rsidRPr="005B217D" w:rsidRDefault="0050260C" w:rsidP="009234A5">
      <w:pPr>
        <w:jc w:val="both"/>
        <w:rPr>
          <w:szCs w:val="22"/>
          <w:lang w:val="en-CA"/>
        </w:rPr>
      </w:pPr>
      <w:r w:rsidRPr="009B3C43">
        <w:rPr>
          <w:b/>
          <w:szCs w:val="22"/>
        </w:rPr>
        <w:t>Motorola Mobility Inc.</w:t>
      </w:r>
      <w:r>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50260C" w:rsidRDefault="0050260C" w:rsidP="009234A5">
      <w:pPr>
        <w:jc w:val="both"/>
        <w:rPr>
          <w:szCs w:val="22"/>
          <w:lang w:val="en-CA"/>
        </w:rPr>
      </w:pPr>
    </w:p>
    <w:p w:rsidR="0050260C" w:rsidRPr="00D1176C" w:rsidRDefault="0050260C" w:rsidP="00FD4CB4">
      <w:pPr>
        <w:pStyle w:val="Heading1"/>
      </w:pPr>
      <w:r>
        <w:t>Reference</w:t>
      </w:r>
    </w:p>
    <w:p w:rsidR="0050260C" w:rsidRDefault="0050260C" w:rsidP="00FD4CB4">
      <w:pPr>
        <w:tabs>
          <w:tab w:val="left" w:pos="0"/>
        </w:tabs>
        <w:jc w:val="both"/>
        <w:rPr>
          <w:ins w:id="1030" w:author="Jian" w:date="2012-10-12T23:38:00Z"/>
          <w:szCs w:val="22"/>
          <w:lang w:eastAsia="zh-CN"/>
        </w:rPr>
      </w:pPr>
      <w:r w:rsidRPr="00E31DB1">
        <w:rPr>
          <w:szCs w:val="22"/>
        </w:rPr>
        <w:t>[1] B. Bross, W.-J. Han, G. J. Sullivan, J.-R. Ohm, T. Wiegand, “High Efficiency Video Coding (HEVC) text</w:t>
      </w:r>
      <w:r>
        <w:rPr>
          <w:szCs w:val="22"/>
        </w:rPr>
        <w:t xml:space="preserve"> specification draft 7,” JCTVC-K</w:t>
      </w:r>
      <w:r w:rsidRPr="00E31DB1">
        <w:rPr>
          <w:szCs w:val="22"/>
        </w:rPr>
        <w:t>003</w:t>
      </w:r>
      <w:r>
        <w:rPr>
          <w:szCs w:val="22"/>
        </w:rPr>
        <w:t>0</w:t>
      </w:r>
      <w:r w:rsidRPr="00E31DB1">
        <w:rPr>
          <w:szCs w:val="22"/>
        </w:rPr>
        <w:t>.</w:t>
      </w:r>
    </w:p>
    <w:p w:rsidR="0050260C" w:rsidRPr="0050260C" w:rsidRDefault="0050260C" w:rsidP="00FD4CB4">
      <w:pPr>
        <w:numPr>
          <w:ins w:id="1031" w:author="Jian" w:date="2012-10-12T23:38:00Z"/>
        </w:numPr>
        <w:tabs>
          <w:tab w:val="left" w:pos="0"/>
        </w:tabs>
        <w:jc w:val="both"/>
        <w:rPr>
          <w:szCs w:val="22"/>
          <w:lang w:eastAsia="zh-CN"/>
          <w:rPrChange w:id="1032" w:author="Jian" w:date="2012-10-12T23:38:00Z">
            <w:rPr>
              <w:rFonts w:eastAsia="Times New Roman"/>
              <w:szCs w:val="22"/>
            </w:rPr>
          </w:rPrChange>
        </w:rPr>
      </w:pPr>
      <w:ins w:id="1033" w:author="Jian" w:date="2012-10-12T23:38:00Z">
        <w:r>
          <w:rPr>
            <w:szCs w:val="22"/>
            <w:lang w:eastAsia="zh-CN"/>
          </w:rPr>
          <w:t>[2] K. Chono, “</w:t>
        </w:r>
      </w:ins>
      <w:ins w:id="1034" w:author="Jian" w:date="2012-10-12T23:39:00Z">
        <w:r w:rsidRPr="00167B33">
          <w:rPr>
            <w:szCs w:val="22"/>
            <w:lang w:eastAsia="zh-CN"/>
          </w:rPr>
          <w:t>AHG9: On Tickets 637, 763 and, 777</w:t>
        </w:r>
        <w:r>
          <w:rPr>
            <w:szCs w:val="22"/>
            <w:lang w:eastAsia="zh-CN"/>
          </w:rPr>
          <w:t>,</w:t>
        </w:r>
      </w:ins>
      <w:ins w:id="1035" w:author="Jian" w:date="2012-10-12T23:38:00Z">
        <w:r>
          <w:rPr>
            <w:szCs w:val="22"/>
            <w:lang w:eastAsia="zh-CN"/>
          </w:rPr>
          <w:t>”</w:t>
        </w:r>
      </w:ins>
      <w:ins w:id="1036" w:author="Jian" w:date="2012-10-12T23:39:00Z">
        <w:r>
          <w:rPr>
            <w:szCs w:val="22"/>
            <w:lang w:eastAsia="zh-CN"/>
          </w:rPr>
          <w:t xml:space="preserve"> JCTVC-K0213</w:t>
        </w:r>
      </w:ins>
    </w:p>
    <w:p w:rsidR="0050260C" w:rsidRPr="0050260C" w:rsidRDefault="0050260C">
      <w:pPr>
        <w:rPr>
          <w:lang w:eastAsia="zh-CN"/>
          <w:rPrChange w:id="1037" w:author="Jian" w:date="2012-10-12T23:38:00Z">
            <w:rPr>
              <w:rFonts w:eastAsia="Times New Roman"/>
            </w:rPr>
          </w:rPrChange>
        </w:rPr>
      </w:pPr>
    </w:p>
    <w:sectPr w:rsidR="0050260C" w:rsidRPr="0050260C" w:rsidSect="00A01439">
      <w:footerReference w:type="default" r:id="rId12"/>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60C" w:rsidRDefault="0050260C">
      <w:r>
        <w:separator/>
      </w:r>
    </w:p>
  </w:endnote>
  <w:endnote w:type="continuationSeparator" w:id="0">
    <w:p w:rsidR="0050260C" w:rsidRDefault="005026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PMingLiU">
    <w:altName w:val="s2OcuAe"/>
    <w:panose1 w:val="02020500000000000000"/>
    <w:charset w:val="88"/>
    <w:family w:val="roman"/>
    <w:pitch w:val="variable"/>
    <w:sig w:usb0="A00002FF" w:usb1="28CFFCFA" w:usb2="00000016" w:usb3="00000000" w:csb0="00100001" w:csb1="00000000"/>
  </w:font>
  <w:font w:name="MS Mincho">
    <w:altName w:val="?l?r ??乫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60C" w:rsidRDefault="0050260C"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038" w:author="Jian" w:date="2012-10-12T23:37:00Z">
      <w:r>
        <w:rPr>
          <w:rStyle w:val="PageNumber"/>
          <w:noProof/>
        </w:rPr>
        <w:t>2012-10-12</w:t>
      </w:r>
    </w:ins>
    <w:ins w:id="1039" w:author="NEC-USER" w:date="2012-10-13T13:42:00Z">
      <w:del w:id="1040" w:author="Jian" w:date="2012-10-12T23:37:00Z">
        <w:r w:rsidDel="00167B33">
          <w:rPr>
            <w:rStyle w:val="PageNumber"/>
            <w:noProof/>
          </w:rPr>
          <w:delText>2012-10-13</w:delText>
        </w:r>
      </w:del>
    </w:ins>
    <w:ins w:id="1041" w:author="exf001" w:date="2012-10-08T10:17:00Z">
      <w:del w:id="1042" w:author="Jian" w:date="2012-10-12T23:37:00Z">
        <w:r w:rsidDel="00167B33">
          <w:rPr>
            <w:rStyle w:val="PageNumber"/>
            <w:noProof/>
          </w:rPr>
          <w:delText>2012-10-08</w:delText>
        </w:r>
      </w:del>
    </w:ins>
    <w:ins w:id="1043" w:author="build" w:date="2012-10-07T13:54:00Z">
      <w:del w:id="1044" w:author="Jian" w:date="2012-10-12T23:37:00Z">
        <w:r w:rsidDel="00167B33">
          <w:rPr>
            <w:rStyle w:val="PageNumber"/>
            <w:noProof/>
          </w:rPr>
          <w:delText>2012-10-01</w:delText>
        </w:r>
      </w:del>
    </w:ins>
    <w:del w:id="1045" w:author="Jian" w:date="2012-10-12T23:37:00Z">
      <w:r w:rsidDel="00167B33">
        <w:rPr>
          <w:rStyle w:val="PageNumber"/>
          <w:noProof/>
        </w:rPr>
        <w:delText>2012-09-29</w:delText>
      </w:r>
    </w:del>
    <w:r>
      <w:rPr>
        <w:rStyle w:val="PageNumber"/>
      </w:rPr>
      <w:fldChar w:fldCharType="end"/>
    </w:r>
    <w:r>
      <w:rPr>
        <w:rStyle w:val="PageNumber"/>
      </w:rPr>
      <w:t>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60C" w:rsidRDefault="0050260C">
      <w:r>
        <w:separator/>
      </w:r>
    </w:p>
  </w:footnote>
  <w:footnote w:type="continuationSeparator" w:id="0">
    <w:p w:rsidR="0050260C" w:rsidRDefault="005026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rPr>
        <w:rFonts w:cs="Times New Roman"/>
      </w:rPr>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3">
    <w:nsid w:val="209528CC"/>
    <w:multiLevelType w:val="hybridMultilevel"/>
    <w:tmpl w:val="8DAC8B24"/>
    <w:lvl w:ilvl="0" w:tplc="1A80FE52">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
    <w:nsid w:val="21876176"/>
    <w:multiLevelType w:val="hybridMultilevel"/>
    <w:tmpl w:val="81228FD2"/>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66F43E28"/>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6">
    <w:nsid w:val="26F30095"/>
    <w:multiLevelType w:val="hybridMultilevel"/>
    <w:tmpl w:val="52829AAC"/>
    <w:lvl w:ilvl="0" w:tplc="049627B8">
      <w:start w:val="1"/>
      <w:numFmt w:val="decimal"/>
      <w:lvlText w:val="(%1)"/>
      <w:lvlJc w:val="left"/>
      <w:pPr>
        <w:ind w:left="760" w:hanging="360"/>
      </w:pPr>
      <w:rPr>
        <w:rFonts w:ascii="Times New Roman" w:eastAsia="Malgun Gothic" w:hAnsi="Times New Roman" w:cs="Times New Roman"/>
      </w:rPr>
    </w:lvl>
    <w:lvl w:ilvl="1" w:tplc="2648DE2A" w:tentative="1">
      <w:start w:val="1"/>
      <w:numFmt w:val="bullet"/>
      <w:lvlText w:val=""/>
      <w:lvlJc w:val="left"/>
      <w:pPr>
        <w:ind w:left="1200" w:hanging="400"/>
      </w:pPr>
      <w:rPr>
        <w:rFonts w:ascii="Wingdings" w:hAnsi="Wingdings" w:hint="default"/>
      </w:rPr>
    </w:lvl>
    <w:lvl w:ilvl="2" w:tplc="749C1A8E" w:tentative="1">
      <w:start w:val="1"/>
      <w:numFmt w:val="bullet"/>
      <w:lvlText w:val=""/>
      <w:lvlJc w:val="left"/>
      <w:pPr>
        <w:ind w:left="1600" w:hanging="400"/>
      </w:pPr>
      <w:rPr>
        <w:rFonts w:ascii="Wingdings" w:hAnsi="Wingdings" w:hint="default"/>
      </w:rPr>
    </w:lvl>
    <w:lvl w:ilvl="3" w:tplc="37F6244A" w:tentative="1">
      <w:start w:val="1"/>
      <w:numFmt w:val="bullet"/>
      <w:lvlText w:val=""/>
      <w:lvlJc w:val="left"/>
      <w:pPr>
        <w:ind w:left="2000" w:hanging="400"/>
      </w:pPr>
      <w:rPr>
        <w:rFonts w:ascii="Wingdings" w:hAnsi="Wingdings" w:hint="default"/>
      </w:rPr>
    </w:lvl>
    <w:lvl w:ilvl="4" w:tplc="8C46C402" w:tentative="1">
      <w:start w:val="1"/>
      <w:numFmt w:val="bullet"/>
      <w:lvlText w:val=""/>
      <w:lvlJc w:val="left"/>
      <w:pPr>
        <w:ind w:left="2400" w:hanging="400"/>
      </w:pPr>
      <w:rPr>
        <w:rFonts w:ascii="Wingdings" w:hAnsi="Wingdings" w:hint="default"/>
      </w:rPr>
    </w:lvl>
    <w:lvl w:ilvl="5" w:tplc="08B451D4" w:tentative="1">
      <w:start w:val="1"/>
      <w:numFmt w:val="bullet"/>
      <w:lvlText w:val=""/>
      <w:lvlJc w:val="left"/>
      <w:pPr>
        <w:ind w:left="2800" w:hanging="400"/>
      </w:pPr>
      <w:rPr>
        <w:rFonts w:ascii="Wingdings" w:hAnsi="Wingdings" w:hint="default"/>
      </w:rPr>
    </w:lvl>
    <w:lvl w:ilvl="6" w:tplc="B46AD404" w:tentative="1">
      <w:start w:val="1"/>
      <w:numFmt w:val="bullet"/>
      <w:lvlText w:val=""/>
      <w:lvlJc w:val="left"/>
      <w:pPr>
        <w:ind w:left="3200" w:hanging="400"/>
      </w:pPr>
      <w:rPr>
        <w:rFonts w:ascii="Wingdings" w:hAnsi="Wingdings" w:hint="default"/>
      </w:rPr>
    </w:lvl>
    <w:lvl w:ilvl="7" w:tplc="42E48E88" w:tentative="1">
      <w:start w:val="1"/>
      <w:numFmt w:val="bullet"/>
      <w:lvlText w:val=""/>
      <w:lvlJc w:val="left"/>
      <w:pPr>
        <w:ind w:left="3600" w:hanging="400"/>
      </w:pPr>
      <w:rPr>
        <w:rFonts w:ascii="Wingdings" w:hAnsi="Wingdings" w:hint="default"/>
      </w:rPr>
    </w:lvl>
    <w:lvl w:ilvl="8" w:tplc="73EA3A9A" w:tentative="1">
      <w:start w:val="1"/>
      <w:numFmt w:val="bullet"/>
      <w:lvlText w:val=""/>
      <w:lvlJc w:val="left"/>
      <w:pPr>
        <w:ind w:left="4000" w:hanging="400"/>
      </w:pPr>
      <w:rPr>
        <w:rFonts w:ascii="Wingdings" w:hAnsi="Wingdings" w:hint="default"/>
      </w:rPr>
    </w:lvl>
  </w:abstractNum>
  <w:abstractNum w:abstractNumId="7">
    <w:nsid w:val="2BA168E0"/>
    <w:multiLevelType w:val="hybridMultilevel"/>
    <w:tmpl w:val="7598AE48"/>
    <w:lvl w:ilvl="0" w:tplc="4EACA982">
      <w:start w:val="1"/>
      <w:numFmt w:val="decimal"/>
      <w:lvlText w:val="%1."/>
      <w:lvlJc w:val="left"/>
      <w:pPr>
        <w:tabs>
          <w:tab w:val="num" w:pos="720"/>
        </w:tabs>
        <w:ind w:left="720" w:hanging="36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8">
    <w:nsid w:val="37F4500E"/>
    <w:multiLevelType w:val="hybridMultilevel"/>
    <w:tmpl w:val="E06AE6E0"/>
    <w:lvl w:ilvl="0" w:tplc="0409000F">
      <w:start w:val="1"/>
      <w:numFmt w:val="bullet"/>
      <w:lvlText w:val="–"/>
      <w:lvlJc w:val="left"/>
      <w:pPr>
        <w:ind w:left="720" w:hanging="360"/>
      </w:pPr>
      <w:rPr>
        <w:rFonts w:ascii="Courier New" w:hAnsi="Courier New"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nsid w:val="3AB874C4"/>
    <w:multiLevelType w:val="hybridMultilevel"/>
    <w:tmpl w:val="F2647078"/>
    <w:lvl w:ilvl="0" w:tplc="CCE27728">
      <w:start w:val="1"/>
      <w:numFmt w:val="decimal"/>
      <w:lvlText w:val="(%1)"/>
      <w:lvlJc w:val="left"/>
      <w:pPr>
        <w:tabs>
          <w:tab w:val="num" w:pos="0"/>
        </w:tabs>
        <w:ind w:left="760" w:hanging="360"/>
      </w:pPr>
      <w:rPr>
        <w:rFonts w:ascii="Times New Roman" w:eastAsia="Malgun Gothic" w:hAnsi="Times New Roman" w:cs="Times New Roman" w:hint="default"/>
      </w:rPr>
    </w:lvl>
    <w:lvl w:ilvl="1" w:tplc="04090003">
      <w:start w:val="1"/>
      <w:numFmt w:val="lowerLetter"/>
      <w:lvlText w:val="(%2)"/>
      <w:lvlJc w:val="left"/>
      <w:pPr>
        <w:tabs>
          <w:tab w:val="num" w:pos="1440"/>
        </w:tabs>
        <w:ind w:left="1440" w:hanging="360"/>
      </w:pPr>
      <w:rPr>
        <w:rFonts w:cs="Times New Roman" w:hint="default"/>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0">
    <w:nsid w:val="4108001C"/>
    <w:multiLevelType w:val="hybridMultilevel"/>
    <w:tmpl w:val="76147BB6"/>
    <w:lvl w:ilvl="0" w:tplc="57F6EDDA">
      <w:start w:val="5"/>
      <w:numFmt w:val="bullet"/>
      <w:lvlText w:val="–"/>
      <w:lvlJc w:val="left"/>
      <w:pPr>
        <w:ind w:left="720" w:hanging="360"/>
      </w:pPr>
      <w:rPr>
        <w:rFonts w:ascii="Times New Roman" w:eastAsia="Times New Roman" w:hAnsi="Times New Roman" w:hint="default"/>
      </w:rPr>
    </w:lvl>
    <w:lvl w:ilvl="1" w:tplc="47D87554">
      <w:start w:val="5"/>
      <w:numFmt w:val="bullet"/>
      <w:lvlText w:val="–"/>
      <w:lvlJc w:val="left"/>
      <w:pPr>
        <w:ind w:left="1440" w:hanging="360"/>
      </w:pPr>
      <w:rPr>
        <w:rFonts w:ascii="Times New Roman" w:eastAsia="Times New Roman" w:hAnsi="Times New Roman"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nsid w:val="4EA85227"/>
    <w:multiLevelType w:val="hybridMultilevel"/>
    <w:tmpl w:val="9DB6CF6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08090005" w:tentative="1">
      <w:start w:val="1"/>
      <w:numFmt w:val="lowerRoman"/>
      <w:lvlText w:val="%3."/>
      <w:lvlJc w:val="right"/>
      <w:pPr>
        <w:tabs>
          <w:tab w:val="num" w:pos="2160"/>
        </w:tabs>
        <w:ind w:left="2160" w:hanging="180"/>
      </w:pPr>
      <w:rPr>
        <w:rFonts w:cs="Times New Roman"/>
      </w:rPr>
    </w:lvl>
    <w:lvl w:ilvl="3" w:tplc="08090001" w:tentative="1">
      <w:start w:val="1"/>
      <w:numFmt w:val="decimal"/>
      <w:lvlText w:val="%4."/>
      <w:lvlJc w:val="left"/>
      <w:pPr>
        <w:tabs>
          <w:tab w:val="num" w:pos="2880"/>
        </w:tabs>
        <w:ind w:left="2880" w:hanging="360"/>
      </w:pPr>
      <w:rPr>
        <w:rFonts w:cs="Times New Roman"/>
      </w:rPr>
    </w:lvl>
    <w:lvl w:ilvl="4" w:tplc="08090003" w:tentative="1">
      <w:start w:val="1"/>
      <w:numFmt w:val="lowerLetter"/>
      <w:lvlText w:val="%5."/>
      <w:lvlJc w:val="left"/>
      <w:pPr>
        <w:tabs>
          <w:tab w:val="num" w:pos="3600"/>
        </w:tabs>
        <w:ind w:left="3600" w:hanging="360"/>
      </w:pPr>
      <w:rPr>
        <w:rFonts w:cs="Times New Roman"/>
      </w:rPr>
    </w:lvl>
    <w:lvl w:ilvl="5" w:tplc="08090005" w:tentative="1">
      <w:start w:val="1"/>
      <w:numFmt w:val="lowerRoman"/>
      <w:lvlText w:val="%6."/>
      <w:lvlJc w:val="right"/>
      <w:pPr>
        <w:tabs>
          <w:tab w:val="num" w:pos="4320"/>
        </w:tabs>
        <w:ind w:left="4320" w:hanging="180"/>
      </w:pPr>
      <w:rPr>
        <w:rFonts w:cs="Times New Roman"/>
      </w:rPr>
    </w:lvl>
    <w:lvl w:ilvl="6" w:tplc="08090001" w:tentative="1">
      <w:start w:val="1"/>
      <w:numFmt w:val="decimal"/>
      <w:lvlText w:val="%7."/>
      <w:lvlJc w:val="left"/>
      <w:pPr>
        <w:tabs>
          <w:tab w:val="num" w:pos="5040"/>
        </w:tabs>
        <w:ind w:left="5040" w:hanging="360"/>
      </w:pPr>
      <w:rPr>
        <w:rFonts w:cs="Times New Roman"/>
      </w:rPr>
    </w:lvl>
    <w:lvl w:ilvl="7" w:tplc="08090003" w:tentative="1">
      <w:start w:val="1"/>
      <w:numFmt w:val="lowerLetter"/>
      <w:lvlText w:val="%8."/>
      <w:lvlJc w:val="left"/>
      <w:pPr>
        <w:tabs>
          <w:tab w:val="num" w:pos="5760"/>
        </w:tabs>
        <w:ind w:left="5760" w:hanging="360"/>
      </w:pPr>
      <w:rPr>
        <w:rFonts w:cs="Times New Roman"/>
      </w:rPr>
    </w:lvl>
    <w:lvl w:ilvl="8" w:tplc="08090005" w:tentative="1">
      <w:start w:val="1"/>
      <w:numFmt w:val="lowerRoman"/>
      <w:lvlText w:val="%9."/>
      <w:lvlJc w:val="right"/>
      <w:pPr>
        <w:tabs>
          <w:tab w:val="num" w:pos="6480"/>
        </w:tabs>
        <w:ind w:left="6480" w:hanging="180"/>
      </w:pPr>
      <w:rPr>
        <w:rFonts w:cs="Times New Roman"/>
      </w:r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627B44F7"/>
    <w:multiLevelType w:val="hybridMultilevel"/>
    <w:tmpl w:val="01601326"/>
    <w:lvl w:ilvl="0" w:tplc="0409000F">
      <w:start w:val="5"/>
      <w:numFmt w:val="bullet"/>
      <w:lvlText w:val="–"/>
      <w:lvlJc w:val="left"/>
      <w:pPr>
        <w:ind w:left="360" w:hanging="360"/>
      </w:pPr>
      <w:rPr>
        <w:rFonts w:ascii="Times New Roman" w:eastAsia="Times New Roman" w:hAnsi="Times New Roman" w:hint="default"/>
      </w:rPr>
    </w:lvl>
    <w:lvl w:ilvl="1" w:tplc="04090019">
      <w:start w:val="1"/>
      <w:numFmt w:val="bullet"/>
      <w:lvlText w:val="o"/>
      <w:lvlJc w:val="left"/>
      <w:pPr>
        <w:ind w:left="1080" w:hanging="360"/>
      </w:pPr>
      <w:rPr>
        <w:rFonts w:ascii="Courier New" w:hAnsi="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5">
    <w:nsid w:val="63713E09"/>
    <w:multiLevelType w:val="hybridMultilevel"/>
    <w:tmpl w:val="52829AAC"/>
    <w:lvl w:ilvl="0" w:tplc="FFFFFFFF">
      <w:start w:val="1"/>
      <w:numFmt w:val="decimal"/>
      <w:lvlText w:val="(%1)"/>
      <w:lvlJc w:val="left"/>
      <w:pPr>
        <w:ind w:left="760" w:hanging="360"/>
      </w:pPr>
      <w:rPr>
        <w:rFonts w:ascii="Times New Roman" w:eastAsia="Malgun Gothic" w:hAnsi="Times New Roman" w:cs="Times New Roman"/>
      </w:rPr>
    </w:lvl>
    <w:lvl w:ilvl="1" w:tplc="08090003" w:tentative="1">
      <w:start w:val="1"/>
      <w:numFmt w:val="bullet"/>
      <w:lvlText w:val=""/>
      <w:lvlJc w:val="left"/>
      <w:pPr>
        <w:ind w:left="1200" w:hanging="400"/>
      </w:pPr>
      <w:rPr>
        <w:rFonts w:ascii="Wingdings" w:hAnsi="Wingdings" w:hint="default"/>
      </w:rPr>
    </w:lvl>
    <w:lvl w:ilvl="2" w:tplc="08090005" w:tentative="1">
      <w:start w:val="1"/>
      <w:numFmt w:val="bullet"/>
      <w:lvlText w:val=""/>
      <w:lvlJc w:val="left"/>
      <w:pPr>
        <w:ind w:left="1600" w:hanging="400"/>
      </w:pPr>
      <w:rPr>
        <w:rFonts w:ascii="Wingdings" w:hAnsi="Wingdings" w:hint="default"/>
      </w:rPr>
    </w:lvl>
    <w:lvl w:ilvl="3" w:tplc="08090001" w:tentative="1">
      <w:start w:val="1"/>
      <w:numFmt w:val="bullet"/>
      <w:lvlText w:val=""/>
      <w:lvlJc w:val="left"/>
      <w:pPr>
        <w:ind w:left="2000" w:hanging="400"/>
      </w:pPr>
      <w:rPr>
        <w:rFonts w:ascii="Wingdings" w:hAnsi="Wingdings" w:hint="default"/>
      </w:rPr>
    </w:lvl>
    <w:lvl w:ilvl="4" w:tplc="08090003" w:tentative="1">
      <w:start w:val="1"/>
      <w:numFmt w:val="bullet"/>
      <w:lvlText w:val=""/>
      <w:lvlJc w:val="left"/>
      <w:pPr>
        <w:ind w:left="2400" w:hanging="400"/>
      </w:pPr>
      <w:rPr>
        <w:rFonts w:ascii="Wingdings" w:hAnsi="Wingdings" w:hint="default"/>
      </w:rPr>
    </w:lvl>
    <w:lvl w:ilvl="5" w:tplc="08090005" w:tentative="1">
      <w:start w:val="1"/>
      <w:numFmt w:val="bullet"/>
      <w:lvlText w:val=""/>
      <w:lvlJc w:val="left"/>
      <w:pPr>
        <w:ind w:left="2800" w:hanging="400"/>
      </w:pPr>
      <w:rPr>
        <w:rFonts w:ascii="Wingdings" w:hAnsi="Wingdings" w:hint="default"/>
      </w:rPr>
    </w:lvl>
    <w:lvl w:ilvl="6" w:tplc="08090001" w:tentative="1">
      <w:start w:val="1"/>
      <w:numFmt w:val="bullet"/>
      <w:lvlText w:val=""/>
      <w:lvlJc w:val="left"/>
      <w:pPr>
        <w:ind w:left="3200" w:hanging="400"/>
      </w:pPr>
      <w:rPr>
        <w:rFonts w:ascii="Wingdings" w:hAnsi="Wingdings" w:hint="default"/>
      </w:rPr>
    </w:lvl>
    <w:lvl w:ilvl="7" w:tplc="08090003" w:tentative="1">
      <w:start w:val="1"/>
      <w:numFmt w:val="bullet"/>
      <w:lvlText w:val=""/>
      <w:lvlJc w:val="left"/>
      <w:pPr>
        <w:ind w:left="3600" w:hanging="400"/>
      </w:pPr>
      <w:rPr>
        <w:rFonts w:ascii="Wingdings" w:hAnsi="Wingdings" w:hint="default"/>
      </w:rPr>
    </w:lvl>
    <w:lvl w:ilvl="8" w:tplc="08090005" w:tentative="1">
      <w:start w:val="1"/>
      <w:numFmt w:val="bullet"/>
      <w:lvlText w:val=""/>
      <w:lvlJc w:val="left"/>
      <w:pPr>
        <w:ind w:left="4000" w:hanging="400"/>
      </w:pPr>
      <w:rPr>
        <w:rFonts w:ascii="Wingdings" w:hAnsi="Wingdings" w:hint="default"/>
      </w:rPr>
    </w:lvl>
  </w:abstractNum>
  <w:abstractNum w:abstractNumId="16">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abstractNum w:abstractNumId="17">
    <w:nsid w:val="73F55FE9"/>
    <w:multiLevelType w:val="hybridMultilevel"/>
    <w:tmpl w:val="BD2CF59E"/>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7"/>
  </w:num>
  <w:num w:numId="12">
    <w:abstractNumId w:val="9"/>
  </w:num>
  <w:num w:numId="13">
    <w:abstractNumId w:val="15"/>
  </w:num>
  <w:num w:numId="14">
    <w:abstractNumId w:val="6"/>
  </w:num>
  <w:num w:numId="15">
    <w:abstractNumId w:val="3"/>
  </w:num>
  <w:num w:numId="16">
    <w:abstractNumId w:val="14"/>
  </w:num>
  <w:num w:numId="17">
    <w:abstractNumId w:val="10"/>
  </w:num>
  <w:num w:numId="18">
    <w:abstractNumId w:val="2"/>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5D39"/>
    <w:rsid w:val="00000891"/>
    <w:rsid w:val="0001016C"/>
    <w:rsid w:val="000458BC"/>
    <w:rsid w:val="00045C41"/>
    <w:rsid w:val="00046C03"/>
    <w:rsid w:val="00050177"/>
    <w:rsid w:val="00063684"/>
    <w:rsid w:val="000677D1"/>
    <w:rsid w:val="0007614F"/>
    <w:rsid w:val="00080994"/>
    <w:rsid w:val="000B1C6B"/>
    <w:rsid w:val="000C09AC"/>
    <w:rsid w:val="000D1F53"/>
    <w:rsid w:val="000E00F3"/>
    <w:rsid w:val="000F158C"/>
    <w:rsid w:val="000F26B8"/>
    <w:rsid w:val="00102F3D"/>
    <w:rsid w:val="0011414A"/>
    <w:rsid w:val="00124E38"/>
    <w:rsid w:val="0012580B"/>
    <w:rsid w:val="001265A7"/>
    <w:rsid w:val="0013526E"/>
    <w:rsid w:val="001466CE"/>
    <w:rsid w:val="00147014"/>
    <w:rsid w:val="001549F0"/>
    <w:rsid w:val="00167B33"/>
    <w:rsid w:val="00171371"/>
    <w:rsid w:val="00171BF9"/>
    <w:rsid w:val="00175521"/>
    <w:rsid w:val="00175A24"/>
    <w:rsid w:val="00187E58"/>
    <w:rsid w:val="001A297E"/>
    <w:rsid w:val="001A368E"/>
    <w:rsid w:val="001A4AEB"/>
    <w:rsid w:val="001A7329"/>
    <w:rsid w:val="001B28C4"/>
    <w:rsid w:val="001B4E28"/>
    <w:rsid w:val="001B5336"/>
    <w:rsid w:val="001C3525"/>
    <w:rsid w:val="001C5399"/>
    <w:rsid w:val="001D1BD2"/>
    <w:rsid w:val="001D23CE"/>
    <w:rsid w:val="001E02BE"/>
    <w:rsid w:val="001E3B37"/>
    <w:rsid w:val="001E61A7"/>
    <w:rsid w:val="001F2594"/>
    <w:rsid w:val="001F2C77"/>
    <w:rsid w:val="002055A6"/>
    <w:rsid w:val="00206460"/>
    <w:rsid w:val="002069B4"/>
    <w:rsid w:val="00213CE5"/>
    <w:rsid w:val="00215DFC"/>
    <w:rsid w:val="00217AD1"/>
    <w:rsid w:val="002212DF"/>
    <w:rsid w:val="00227BA7"/>
    <w:rsid w:val="00255A9E"/>
    <w:rsid w:val="00263398"/>
    <w:rsid w:val="00275BCF"/>
    <w:rsid w:val="00292257"/>
    <w:rsid w:val="002A54E0"/>
    <w:rsid w:val="002B1595"/>
    <w:rsid w:val="002B191D"/>
    <w:rsid w:val="002B283B"/>
    <w:rsid w:val="002C1D72"/>
    <w:rsid w:val="002D0AF6"/>
    <w:rsid w:val="002D40BC"/>
    <w:rsid w:val="002E4B19"/>
    <w:rsid w:val="002E6BC1"/>
    <w:rsid w:val="002F164D"/>
    <w:rsid w:val="00306206"/>
    <w:rsid w:val="00313F9C"/>
    <w:rsid w:val="00317D85"/>
    <w:rsid w:val="00327C56"/>
    <w:rsid w:val="003315A1"/>
    <w:rsid w:val="003373EC"/>
    <w:rsid w:val="00342FF4"/>
    <w:rsid w:val="00361DFD"/>
    <w:rsid w:val="00367E6B"/>
    <w:rsid w:val="003706CC"/>
    <w:rsid w:val="0038086E"/>
    <w:rsid w:val="003A2D8E"/>
    <w:rsid w:val="003B0563"/>
    <w:rsid w:val="003B4818"/>
    <w:rsid w:val="003C20E4"/>
    <w:rsid w:val="003D0B67"/>
    <w:rsid w:val="003D317A"/>
    <w:rsid w:val="003D57CA"/>
    <w:rsid w:val="003E6F90"/>
    <w:rsid w:val="003F17AE"/>
    <w:rsid w:val="003F5D0F"/>
    <w:rsid w:val="00403D85"/>
    <w:rsid w:val="00410C05"/>
    <w:rsid w:val="00414101"/>
    <w:rsid w:val="004307AA"/>
    <w:rsid w:val="004324FF"/>
    <w:rsid w:val="00433DDB"/>
    <w:rsid w:val="00437619"/>
    <w:rsid w:val="00477200"/>
    <w:rsid w:val="00480482"/>
    <w:rsid w:val="00492170"/>
    <w:rsid w:val="004A2A63"/>
    <w:rsid w:val="004B210C"/>
    <w:rsid w:val="004B6350"/>
    <w:rsid w:val="004D405F"/>
    <w:rsid w:val="004D54A2"/>
    <w:rsid w:val="004D5E46"/>
    <w:rsid w:val="004E4F4F"/>
    <w:rsid w:val="004E6789"/>
    <w:rsid w:val="004F61E3"/>
    <w:rsid w:val="0050260C"/>
    <w:rsid w:val="0051015C"/>
    <w:rsid w:val="00511D4C"/>
    <w:rsid w:val="00516CF1"/>
    <w:rsid w:val="00516D3C"/>
    <w:rsid w:val="00531AE9"/>
    <w:rsid w:val="0053466D"/>
    <w:rsid w:val="005362FD"/>
    <w:rsid w:val="00550A66"/>
    <w:rsid w:val="00553D64"/>
    <w:rsid w:val="00561EFA"/>
    <w:rsid w:val="0056241E"/>
    <w:rsid w:val="00562C50"/>
    <w:rsid w:val="00567EC7"/>
    <w:rsid w:val="00570013"/>
    <w:rsid w:val="005752CE"/>
    <w:rsid w:val="005801A2"/>
    <w:rsid w:val="00584B58"/>
    <w:rsid w:val="005900A3"/>
    <w:rsid w:val="00593300"/>
    <w:rsid w:val="005952A5"/>
    <w:rsid w:val="005A33A1"/>
    <w:rsid w:val="005B217D"/>
    <w:rsid w:val="005B3C14"/>
    <w:rsid w:val="005C385F"/>
    <w:rsid w:val="005E1A71"/>
    <w:rsid w:val="005F6F1B"/>
    <w:rsid w:val="00602C7F"/>
    <w:rsid w:val="00624B33"/>
    <w:rsid w:val="00630AA2"/>
    <w:rsid w:val="00646707"/>
    <w:rsid w:val="00647B91"/>
    <w:rsid w:val="00662E58"/>
    <w:rsid w:val="00664DCF"/>
    <w:rsid w:val="00675423"/>
    <w:rsid w:val="00683F95"/>
    <w:rsid w:val="006A1EEB"/>
    <w:rsid w:val="006A2667"/>
    <w:rsid w:val="006B1D27"/>
    <w:rsid w:val="006C585F"/>
    <w:rsid w:val="006C5D39"/>
    <w:rsid w:val="006E2810"/>
    <w:rsid w:val="006E4C5B"/>
    <w:rsid w:val="006E5417"/>
    <w:rsid w:val="00712F60"/>
    <w:rsid w:val="00720E3B"/>
    <w:rsid w:val="007243B0"/>
    <w:rsid w:val="00745F6B"/>
    <w:rsid w:val="007524A0"/>
    <w:rsid w:val="0075585E"/>
    <w:rsid w:val="00770571"/>
    <w:rsid w:val="00775D24"/>
    <w:rsid w:val="007768FF"/>
    <w:rsid w:val="007824D3"/>
    <w:rsid w:val="00795D2E"/>
    <w:rsid w:val="007960D5"/>
    <w:rsid w:val="00796EE3"/>
    <w:rsid w:val="007A00C2"/>
    <w:rsid w:val="007A7D29"/>
    <w:rsid w:val="007B4AB8"/>
    <w:rsid w:val="007B6DA4"/>
    <w:rsid w:val="007E572E"/>
    <w:rsid w:val="007F1F8B"/>
    <w:rsid w:val="007F67A1"/>
    <w:rsid w:val="0080411D"/>
    <w:rsid w:val="0080504B"/>
    <w:rsid w:val="008206C8"/>
    <w:rsid w:val="0082609E"/>
    <w:rsid w:val="00874A6C"/>
    <w:rsid w:val="00876C65"/>
    <w:rsid w:val="0088251F"/>
    <w:rsid w:val="008A4B4C"/>
    <w:rsid w:val="008B5BE4"/>
    <w:rsid w:val="008C239F"/>
    <w:rsid w:val="008E1C35"/>
    <w:rsid w:val="008E480C"/>
    <w:rsid w:val="00907757"/>
    <w:rsid w:val="0091573D"/>
    <w:rsid w:val="009212B0"/>
    <w:rsid w:val="009234A5"/>
    <w:rsid w:val="009258C7"/>
    <w:rsid w:val="009336F7"/>
    <w:rsid w:val="00936CB0"/>
    <w:rsid w:val="009374A7"/>
    <w:rsid w:val="00943A5F"/>
    <w:rsid w:val="00953838"/>
    <w:rsid w:val="00954AAE"/>
    <w:rsid w:val="00977090"/>
    <w:rsid w:val="0098551D"/>
    <w:rsid w:val="009942D4"/>
    <w:rsid w:val="0099518F"/>
    <w:rsid w:val="009A04F3"/>
    <w:rsid w:val="009A523D"/>
    <w:rsid w:val="009B3C43"/>
    <w:rsid w:val="009C025F"/>
    <w:rsid w:val="009F496B"/>
    <w:rsid w:val="00A01439"/>
    <w:rsid w:val="00A02E61"/>
    <w:rsid w:val="00A05CFF"/>
    <w:rsid w:val="00A2286C"/>
    <w:rsid w:val="00A23D8B"/>
    <w:rsid w:val="00A56B97"/>
    <w:rsid w:val="00A6093D"/>
    <w:rsid w:val="00A76A6D"/>
    <w:rsid w:val="00A83253"/>
    <w:rsid w:val="00A854A3"/>
    <w:rsid w:val="00A93C97"/>
    <w:rsid w:val="00AA3ABE"/>
    <w:rsid w:val="00AA6E84"/>
    <w:rsid w:val="00AB5F2A"/>
    <w:rsid w:val="00AC692C"/>
    <w:rsid w:val="00AD1157"/>
    <w:rsid w:val="00AE341B"/>
    <w:rsid w:val="00AF1BA4"/>
    <w:rsid w:val="00AF2589"/>
    <w:rsid w:val="00B04898"/>
    <w:rsid w:val="00B07CA7"/>
    <w:rsid w:val="00B1279A"/>
    <w:rsid w:val="00B15588"/>
    <w:rsid w:val="00B32A07"/>
    <w:rsid w:val="00B5222E"/>
    <w:rsid w:val="00B56CC4"/>
    <w:rsid w:val="00B57ADE"/>
    <w:rsid w:val="00B61C96"/>
    <w:rsid w:val="00B73A2A"/>
    <w:rsid w:val="00B74077"/>
    <w:rsid w:val="00B94B06"/>
    <w:rsid w:val="00B94C28"/>
    <w:rsid w:val="00BA3E83"/>
    <w:rsid w:val="00BC10BA"/>
    <w:rsid w:val="00BC5AFD"/>
    <w:rsid w:val="00BD351F"/>
    <w:rsid w:val="00BE0829"/>
    <w:rsid w:val="00BE21C9"/>
    <w:rsid w:val="00BE4D41"/>
    <w:rsid w:val="00C04F43"/>
    <w:rsid w:val="00C0609D"/>
    <w:rsid w:val="00C115AB"/>
    <w:rsid w:val="00C241FB"/>
    <w:rsid w:val="00C30249"/>
    <w:rsid w:val="00C3723B"/>
    <w:rsid w:val="00C44C66"/>
    <w:rsid w:val="00C46318"/>
    <w:rsid w:val="00C54E4A"/>
    <w:rsid w:val="00C606C9"/>
    <w:rsid w:val="00C7520D"/>
    <w:rsid w:val="00C80288"/>
    <w:rsid w:val="00C90650"/>
    <w:rsid w:val="00C93799"/>
    <w:rsid w:val="00C97D78"/>
    <w:rsid w:val="00CA00B7"/>
    <w:rsid w:val="00CC2AAE"/>
    <w:rsid w:val="00CC5A42"/>
    <w:rsid w:val="00CD0EAB"/>
    <w:rsid w:val="00CF34DB"/>
    <w:rsid w:val="00CF3960"/>
    <w:rsid w:val="00CF558F"/>
    <w:rsid w:val="00D02A35"/>
    <w:rsid w:val="00D073E2"/>
    <w:rsid w:val="00D1176C"/>
    <w:rsid w:val="00D4298C"/>
    <w:rsid w:val="00D446EC"/>
    <w:rsid w:val="00D51BF0"/>
    <w:rsid w:val="00D55942"/>
    <w:rsid w:val="00D807BF"/>
    <w:rsid w:val="00D97832"/>
    <w:rsid w:val="00D97D4D"/>
    <w:rsid w:val="00DA67AC"/>
    <w:rsid w:val="00DA7887"/>
    <w:rsid w:val="00DB2C26"/>
    <w:rsid w:val="00DC47B7"/>
    <w:rsid w:val="00DD3B53"/>
    <w:rsid w:val="00DE6B43"/>
    <w:rsid w:val="00DF1AC5"/>
    <w:rsid w:val="00E11923"/>
    <w:rsid w:val="00E24525"/>
    <w:rsid w:val="00E25859"/>
    <w:rsid w:val="00E262D4"/>
    <w:rsid w:val="00E31DB1"/>
    <w:rsid w:val="00E32672"/>
    <w:rsid w:val="00E36250"/>
    <w:rsid w:val="00E40807"/>
    <w:rsid w:val="00E51EEA"/>
    <w:rsid w:val="00E54511"/>
    <w:rsid w:val="00E61DAC"/>
    <w:rsid w:val="00E75FE3"/>
    <w:rsid w:val="00E9078D"/>
    <w:rsid w:val="00E93B0F"/>
    <w:rsid w:val="00EB12E4"/>
    <w:rsid w:val="00EB217D"/>
    <w:rsid w:val="00EB7AB1"/>
    <w:rsid w:val="00EC4169"/>
    <w:rsid w:val="00EC7D66"/>
    <w:rsid w:val="00ED01F3"/>
    <w:rsid w:val="00EF48CC"/>
    <w:rsid w:val="00F12F2E"/>
    <w:rsid w:val="00F34636"/>
    <w:rsid w:val="00F51E8D"/>
    <w:rsid w:val="00F73032"/>
    <w:rsid w:val="00F848FC"/>
    <w:rsid w:val="00F85E8B"/>
    <w:rsid w:val="00F9282A"/>
    <w:rsid w:val="00F96BAD"/>
    <w:rsid w:val="00FB0E84"/>
    <w:rsid w:val="00FD01C2"/>
    <w:rsid w:val="00FD46ED"/>
    <w:rsid w:val="00FD4CB4"/>
    <w:rsid w:val="00FE2EAE"/>
    <w:rsid w:val="00FE7B35"/>
    <w:rsid w:val="00FF0CE3"/>
    <w:rsid w:val="00FF659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State"/>
  <w:smartTagType w:namespaceuri="urn:schemas-microsoft-com:office:smarttags" w:name="country-region"/>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sz w:val="22"/>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Cs w:val="20"/>
      <w:lang w:eastAsia="en-US"/>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9"/>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uiPriority w:val="99"/>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F1BA4"/>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locked/>
    <w:rsid w:val="00E11923"/>
    <w:rPr>
      <w:rFonts w:cs="Times New Roman"/>
      <w:b/>
      <w:i/>
      <w:sz w:val="28"/>
      <w:lang w:eastAsia="en-US"/>
    </w:rPr>
  </w:style>
  <w:style w:type="character" w:customStyle="1" w:styleId="Heading3Char">
    <w:name w:val="Heading 3 Char"/>
    <w:basedOn w:val="DefaultParagraphFont"/>
    <w:link w:val="Heading3"/>
    <w:uiPriority w:val="99"/>
    <w:locked/>
    <w:rsid w:val="002B191D"/>
    <w:rPr>
      <w:rFonts w:cs="Times New Roman"/>
      <w:b/>
      <w:sz w:val="26"/>
      <w:lang w:eastAsia="en-US"/>
    </w:rPr>
  </w:style>
  <w:style w:type="character" w:customStyle="1" w:styleId="Heading4Char">
    <w:name w:val="Heading 4 Char"/>
    <w:basedOn w:val="DefaultParagraphFont"/>
    <w:link w:val="Heading4"/>
    <w:uiPriority w:val="99"/>
    <w:locked/>
    <w:rsid w:val="000E00F3"/>
    <w:rPr>
      <w:rFonts w:cs="Times New Roman"/>
      <w:b/>
      <w:sz w:val="28"/>
      <w:lang w:eastAsia="en-US"/>
    </w:rPr>
  </w:style>
  <w:style w:type="character" w:customStyle="1" w:styleId="Heading5Char">
    <w:name w:val="Heading 5 Char"/>
    <w:basedOn w:val="DefaultParagraphFont"/>
    <w:link w:val="Heading5"/>
    <w:uiPriority w:val="99"/>
    <w:locked/>
    <w:rsid w:val="000E00F3"/>
    <w:rPr>
      <w:rFonts w:cs="Times New Roman"/>
      <w:b/>
      <w:i/>
      <w:sz w:val="26"/>
      <w:lang w:eastAsia="en-US"/>
    </w:rPr>
  </w:style>
  <w:style w:type="character" w:customStyle="1" w:styleId="Heading6Char">
    <w:name w:val="Heading 6 Char"/>
    <w:basedOn w:val="DefaultParagraphFont"/>
    <w:link w:val="Heading6"/>
    <w:uiPriority w:val="99"/>
    <w:locked/>
    <w:rsid w:val="000E00F3"/>
    <w:rPr>
      <w:rFonts w:cs="Times New Roman"/>
      <w:b/>
      <w:sz w:val="22"/>
      <w:lang w:eastAsia="en-US"/>
    </w:rPr>
  </w:style>
  <w:style w:type="character" w:customStyle="1" w:styleId="Heading7Char">
    <w:name w:val="Heading 7 Char"/>
    <w:basedOn w:val="DefaultParagraphFont"/>
    <w:link w:val="Heading7"/>
    <w:uiPriority w:val="99"/>
    <w:locked/>
    <w:rsid w:val="000E00F3"/>
    <w:rPr>
      <w:rFonts w:cs="Times New Roman"/>
      <w:sz w:val="24"/>
      <w:lang w:eastAsia="en-US"/>
    </w:rPr>
  </w:style>
  <w:style w:type="character" w:customStyle="1" w:styleId="Heading8Char">
    <w:name w:val="Heading 8 Char"/>
    <w:basedOn w:val="DefaultParagraphFont"/>
    <w:link w:val="Heading8"/>
    <w:uiPriority w:val="99"/>
    <w:locked/>
    <w:rsid w:val="000E00F3"/>
    <w:rPr>
      <w:rFonts w:cs="Times New Roman"/>
      <w:i/>
      <w:sz w:val="24"/>
      <w:lang w:eastAsia="en-US"/>
    </w:rPr>
  </w:style>
  <w:style w:type="character" w:customStyle="1" w:styleId="Heading9Char">
    <w:name w:val="Heading 9 Char"/>
    <w:basedOn w:val="DefaultParagraphFont"/>
    <w:link w:val="Heading9"/>
    <w:uiPriority w:val="99"/>
    <w:locked/>
    <w:rsid w:val="000E00F3"/>
    <w:rPr>
      <w:rFonts w:cs="Times New Roman"/>
      <w:b/>
      <w:sz w:val="22"/>
      <w:lang w:eastAsia="en-US"/>
    </w:rPr>
  </w:style>
  <w:style w:type="paragraph" w:styleId="Header">
    <w:name w:val="header"/>
    <w:basedOn w:val="Normal"/>
    <w:link w:val="HeaderChar"/>
    <w:uiPriority w:val="99"/>
    <w:rsid w:val="00DC47B7"/>
    <w:pPr>
      <w:tabs>
        <w:tab w:val="center" w:pos="4320"/>
        <w:tab w:val="right" w:pos="8640"/>
      </w:tabs>
    </w:pPr>
  </w:style>
  <w:style w:type="character" w:customStyle="1" w:styleId="HeaderChar">
    <w:name w:val="Header Char"/>
    <w:basedOn w:val="DefaultParagraphFont"/>
    <w:link w:val="Header"/>
    <w:uiPriority w:val="99"/>
    <w:semiHidden/>
    <w:locked/>
    <w:rsid w:val="00AF1BA4"/>
    <w:rPr>
      <w:rFonts w:cs="Times New Roman"/>
      <w:sz w:val="20"/>
      <w:szCs w:val="20"/>
      <w:lang w:eastAsia="en-US"/>
    </w:rPr>
  </w:style>
  <w:style w:type="paragraph" w:styleId="Footer">
    <w:name w:val="footer"/>
    <w:basedOn w:val="Normal"/>
    <w:link w:val="FooterChar"/>
    <w:uiPriority w:val="99"/>
    <w:rsid w:val="00DC47B7"/>
    <w:pPr>
      <w:tabs>
        <w:tab w:val="center" w:pos="4320"/>
        <w:tab w:val="right" w:pos="8640"/>
      </w:tabs>
    </w:pPr>
  </w:style>
  <w:style w:type="character" w:customStyle="1" w:styleId="FooterChar">
    <w:name w:val="Footer Char"/>
    <w:basedOn w:val="DefaultParagraphFont"/>
    <w:link w:val="Footer"/>
    <w:uiPriority w:val="99"/>
    <w:semiHidden/>
    <w:locked/>
    <w:rsid w:val="00AF1BA4"/>
    <w:rPr>
      <w:rFonts w:cs="Times New Roman"/>
      <w:sz w:val="20"/>
      <w:szCs w:val="20"/>
      <w:lang w:eastAsia="en-US"/>
    </w:rPr>
  </w:style>
  <w:style w:type="character" w:styleId="PageNumber">
    <w:name w:val="page number"/>
    <w:basedOn w:val="DefaultParagraphFont"/>
    <w:uiPriority w:val="99"/>
    <w:rsid w:val="00DC47B7"/>
    <w:rPr>
      <w:rFonts w:cs="Times New Roman"/>
    </w:rPr>
  </w:style>
  <w:style w:type="character" w:styleId="Hyperlink">
    <w:name w:val="Hyperlink"/>
    <w:basedOn w:val="DefaultParagraphFont"/>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F1BA4"/>
    <w:rPr>
      <w:rFonts w:cs="Times New Roman"/>
      <w:sz w:val="2"/>
      <w:lang w:eastAsia="en-US"/>
    </w:rPr>
  </w:style>
  <w:style w:type="character" w:styleId="FollowedHyperlink">
    <w:name w:val="FollowedHyperlink"/>
    <w:basedOn w:val="DefaultParagraphFont"/>
    <w:uiPriority w:val="99"/>
    <w:rsid w:val="003373EC"/>
    <w:rPr>
      <w:rFonts w:cs="Times New Roman"/>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sz w:val="16"/>
      <w:szCs w:val="16"/>
    </w:rPr>
  </w:style>
  <w:style w:type="character" w:customStyle="1" w:styleId="DocumentMapChar">
    <w:name w:val="Document Map Char"/>
    <w:basedOn w:val="DefaultParagraphFont"/>
    <w:link w:val="DocumentMap"/>
    <w:uiPriority w:val="99"/>
    <w:locked/>
    <w:rsid w:val="00E11923"/>
    <w:rPr>
      <w:rFonts w:ascii="Tahoma" w:hAnsi="Tahoma" w:cs="Times New Roman"/>
      <w:sz w:val="16"/>
      <w:lang w:eastAsia="en-US"/>
    </w:rPr>
  </w:style>
  <w:style w:type="character" w:styleId="CommentReference">
    <w:name w:val="annotation reference"/>
    <w:basedOn w:val="DefaultParagraphFont"/>
    <w:uiPriority w:val="99"/>
    <w:rsid w:val="007A00C2"/>
    <w:rPr>
      <w:rFonts w:cs="Times New Roman"/>
      <w:sz w:val="16"/>
      <w:szCs w:val="16"/>
    </w:rPr>
  </w:style>
  <w:style w:type="paragraph" w:styleId="CommentText">
    <w:name w:val="annotation text"/>
    <w:basedOn w:val="Normal"/>
    <w:link w:val="CommentTextChar"/>
    <w:uiPriority w:val="99"/>
    <w:rsid w:val="007A00C2"/>
    <w:pPr>
      <w:tabs>
        <w:tab w:val="clear" w:pos="360"/>
        <w:tab w:val="clear" w:pos="720"/>
        <w:tab w:val="clear" w:pos="1080"/>
        <w:tab w:val="clear" w:pos="1440"/>
      </w:tabs>
      <w:overflowPunct/>
      <w:autoSpaceDE/>
      <w:autoSpaceDN/>
      <w:adjustRightInd/>
      <w:spacing w:before="0"/>
      <w:textAlignment w:val="auto"/>
    </w:pPr>
    <w:rPr>
      <w:rFonts w:ascii="Arial" w:hAnsi="Arial"/>
      <w:sz w:val="20"/>
    </w:rPr>
  </w:style>
  <w:style w:type="character" w:customStyle="1" w:styleId="CommentTextChar">
    <w:name w:val="Comment Text Char"/>
    <w:basedOn w:val="DefaultParagraphFont"/>
    <w:link w:val="CommentText"/>
    <w:uiPriority w:val="99"/>
    <w:semiHidden/>
    <w:locked/>
    <w:rsid w:val="00AF1BA4"/>
    <w:rPr>
      <w:rFonts w:cs="Times New Roman"/>
      <w:sz w:val="20"/>
      <w:szCs w:val="20"/>
      <w:lang w:eastAsia="en-US"/>
    </w:rPr>
  </w:style>
  <w:style w:type="paragraph" w:customStyle="1" w:styleId="Equation">
    <w:name w:val="Equation"/>
    <w:basedOn w:val="Normal"/>
    <w:uiPriority w:val="99"/>
    <w:rsid w:val="00FD4CB4"/>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tableheading">
    <w:name w:val="table heading"/>
    <w:basedOn w:val="Normal"/>
    <w:uiPriority w:val="99"/>
    <w:rsid w:val="00ED01F3"/>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uiPriority w:val="99"/>
    <w:rsid w:val="00ED01F3"/>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uiPriority w:val="99"/>
    <w:rsid w:val="00ED01F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eastAsia="zh-CN"/>
    </w:rPr>
  </w:style>
  <w:style w:type="character" w:customStyle="1" w:styleId="tablesyntaxChar">
    <w:name w:val="table syntax Char"/>
    <w:link w:val="tablesyntax"/>
    <w:uiPriority w:val="99"/>
    <w:locked/>
    <w:rsid w:val="0011414A"/>
    <w:rPr>
      <w:rFonts w:ascii="Times" w:eastAsia="Malgun Gothic" w:hAnsi="Times"/>
      <w:lang w:val="en-GB"/>
    </w:rPr>
  </w:style>
  <w:style w:type="paragraph" w:styleId="ListParagraph">
    <w:name w:val="List Paragraph"/>
    <w:basedOn w:val="Normal"/>
    <w:uiPriority w:val="99"/>
    <w:qFormat/>
    <w:rsid w:val="00C46318"/>
    <w:pPr>
      <w:ind w:left="720"/>
      <w:contextualSpacing/>
    </w:pPr>
  </w:style>
  <w:style w:type="paragraph" w:customStyle="1" w:styleId="Note1">
    <w:name w:val="Note 1"/>
    <w:basedOn w:val="Normal"/>
    <w:uiPriority w:val="99"/>
    <w:rsid w:val="00B04898"/>
    <w:pPr>
      <w:tabs>
        <w:tab w:val="clear" w:pos="360"/>
        <w:tab w:val="clear" w:pos="720"/>
        <w:tab w:val="clear" w:pos="1080"/>
        <w:tab w:val="clear" w:pos="1440"/>
      </w:tabs>
      <w:spacing w:before="60"/>
      <w:ind w:left="288"/>
      <w:jc w:val="both"/>
    </w:pPr>
    <w:rPr>
      <w:rFonts w:eastAsia="Malgun Gothic"/>
      <w:sz w:val="18"/>
      <w:szCs w:val="18"/>
      <w:lang w:val="en-GB"/>
    </w:rPr>
  </w:style>
</w:styles>
</file>

<file path=word/webSettings.xml><?xml version="1.0" encoding="utf-8"?>
<w:webSettings xmlns:r="http://schemas.openxmlformats.org/officeDocument/2006/relationships" xmlns:w="http://schemas.openxmlformats.org/wordprocessingml/2006/main">
  <w:divs>
    <w:div w:id="2105832821">
      <w:marLeft w:val="0"/>
      <w:marRight w:val="0"/>
      <w:marTop w:val="0"/>
      <w:marBottom w:val="0"/>
      <w:divBdr>
        <w:top w:val="none" w:sz="0" w:space="0" w:color="auto"/>
        <w:left w:val="none" w:sz="0" w:space="0" w:color="auto"/>
        <w:bottom w:val="none" w:sz="0" w:space="0" w:color="auto"/>
        <w:right w:val="none" w:sz="0" w:space="0" w:color="auto"/>
      </w:divBdr>
    </w:div>
    <w:div w:id="2105832822">
      <w:marLeft w:val="0"/>
      <w:marRight w:val="0"/>
      <w:marTop w:val="0"/>
      <w:marBottom w:val="0"/>
      <w:divBdr>
        <w:top w:val="none" w:sz="0" w:space="0" w:color="auto"/>
        <w:left w:val="none" w:sz="0" w:space="0" w:color="auto"/>
        <w:bottom w:val="none" w:sz="0" w:space="0" w:color="auto"/>
        <w:right w:val="none" w:sz="0" w:space="0" w:color="auto"/>
      </w:divBdr>
    </w:div>
    <w:div w:id="2105832823">
      <w:marLeft w:val="0"/>
      <w:marRight w:val="0"/>
      <w:marTop w:val="0"/>
      <w:marBottom w:val="0"/>
      <w:divBdr>
        <w:top w:val="none" w:sz="0" w:space="0" w:color="auto"/>
        <w:left w:val="none" w:sz="0" w:space="0" w:color="auto"/>
        <w:bottom w:val="none" w:sz="0" w:space="0" w:color="auto"/>
        <w:right w:val="none" w:sz="0" w:space="0" w:color="auto"/>
      </w:divBdr>
    </w:div>
    <w:div w:id="2105832824">
      <w:marLeft w:val="0"/>
      <w:marRight w:val="0"/>
      <w:marTop w:val="0"/>
      <w:marBottom w:val="0"/>
      <w:divBdr>
        <w:top w:val="none" w:sz="0" w:space="0" w:color="auto"/>
        <w:left w:val="none" w:sz="0" w:space="0" w:color="auto"/>
        <w:bottom w:val="none" w:sz="0" w:space="0" w:color="auto"/>
        <w:right w:val="none" w:sz="0" w:space="0" w:color="auto"/>
      </w:divBdr>
    </w:div>
    <w:div w:id="2105832825">
      <w:marLeft w:val="0"/>
      <w:marRight w:val="0"/>
      <w:marTop w:val="0"/>
      <w:marBottom w:val="0"/>
      <w:divBdr>
        <w:top w:val="none" w:sz="0" w:space="0" w:color="auto"/>
        <w:left w:val="none" w:sz="0" w:space="0" w:color="auto"/>
        <w:bottom w:val="none" w:sz="0" w:space="0" w:color="auto"/>
        <w:right w:val="none" w:sz="0" w:space="0" w:color="auto"/>
      </w:divBdr>
    </w:div>
    <w:div w:id="2105832826">
      <w:marLeft w:val="0"/>
      <w:marRight w:val="0"/>
      <w:marTop w:val="0"/>
      <w:marBottom w:val="0"/>
      <w:divBdr>
        <w:top w:val="none" w:sz="0" w:space="0" w:color="auto"/>
        <w:left w:val="none" w:sz="0" w:space="0" w:color="auto"/>
        <w:bottom w:val="none" w:sz="0" w:space="0" w:color="auto"/>
        <w:right w:val="none" w:sz="0" w:space="0" w:color="auto"/>
      </w:divBdr>
    </w:div>
    <w:div w:id="2105832827">
      <w:marLeft w:val="0"/>
      <w:marRight w:val="0"/>
      <w:marTop w:val="0"/>
      <w:marBottom w:val="0"/>
      <w:divBdr>
        <w:top w:val="none" w:sz="0" w:space="0" w:color="auto"/>
        <w:left w:val="none" w:sz="0" w:space="0" w:color="auto"/>
        <w:bottom w:val="none" w:sz="0" w:space="0" w:color="auto"/>
        <w:right w:val="none" w:sz="0" w:space="0" w:color="auto"/>
      </w:divBdr>
    </w:div>
    <w:div w:id="2105832828">
      <w:marLeft w:val="0"/>
      <w:marRight w:val="0"/>
      <w:marTop w:val="0"/>
      <w:marBottom w:val="0"/>
      <w:divBdr>
        <w:top w:val="none" w:sz="0" w:space="0" w:color="auto"/>
        <w:left w:val="none" w:sz="0" w:space="0" w:color="auto"/>
        <w:bottom w:val="none" w:sz="0" w:space="0" w:color="auto"/>
        <w:right w:val="none" w:sz="0" w:space="0" w:color="auto"/>
      </w:divBdr>
    </w:div>
    <w:div w:id="2105832829">
      <w:marLeft w:val="0"/>
      <w:marRight w:val="0"/>
      <w:marTop w:val="0"/>
      <w:marBottom w:val="0"/>
      <w:divBdr>
        <w:top w:val="none" w:sz="0" w:space="0" w:color="auto"/>
        <w:left w:val="none" w:sz="0" w:space="0" w:color="auto"/>
        <w:bottom w:val="none" w:sz="0" w:space="0" w:color="auto"/>
        <w:right w:val="none" w:sz="0" w:space="0" w:color="auto"/>
      </w:divBdr>
    </w:div>
    <w:div w:id="2105832830">
      <w:marLeft w:val="0"/>
      <w:marRight w:val="0"/>
      <w:marTop w:val="0"/>
      <w:marBottom w:val="0"/>
      <w:divBdr>
        <w:top w:val="none" w:sz="0" w:space="0" w:color="auto"/>
        <w:left w:val="none" w:sz="0" w:space="0" w:color="auto"/>
        <w:bottom w:val="none" w:sz="0" w:space="0" w:color="auto"/>
        <w:right w:val="none" w:sz="0" w:space="0" w:color="auto"/>
      </w:divBdr>
    </w:div>
    <w:div w:id="2105832831">
      <w:marLeft w:val="0"/>
      <w:marRight w:val="0"/>
      <w:marTop w:val="0"/>
      <w:marBottom w:val="0"/>
      <w:divBdr>
        <w:top w:val="none" w:sz="0" w:space="0" w:color="auto"/>
        <w:left w:val="none" w:sz="0" w:space="0" w:color="auto"/>
        <w:bottom w:val="none" w:sz="0" w:space="0" w:color="auto"/>
        <w:right w:val="none" w:sz="0" w:space="0" w:color="auto"/>
      </w:divBdr>
    </w:div>
    <w:div w:id="2105832832">
      <w:marLeft w:val="0"/>
      <w:marRight w:val="0"/>
      <w:marTop w:val="0"/>
      <w:marBottom w:val="0"/>
      <w:divBdr>
        <w:top w:val="none" w:sz="0" w:space="0" w:color="auto"/>
        <w:left w:val="none" w:sz="0" w:space="0" w:color="auto"/>
        <w:bottom w:val="none" w:sz="0" w:space="0" w:color="auto"/>
        <w:right w:val="none" w:sz="0" w:space="0" w:color="auto"/>
      </w:divBdr>
    </w:div>
    <w:div w:id="2105832833">
      <w:marLeft w:val="0"/>
      <w:marRight w:val="0"/>
      <w:marTop w:val="0"/>
      <w:marBottom w:val="0"/>
      <w:divBdr>
        <w:top w:val="none" w:sz="0" w:space="0" w:color="auto"/>
        <w:left w:val="none" w:sz="0" w:space="0" w:color="auto"/>
        <w:bottom w:val="none" w:sz="0" w:space="0" w:color="auto"/>
        <w:right w:val="none" w:sz="0" w:space="0" w:color="auto"/>
      </w:divBdr>
    </w:div>
    <w:div w:id="2105832834">
      <w:marLeft w:val="0"/>
      <w:marRight w:val="0"/>
      <w:marTop w:val="0"/>
      <w:marBottom w:val="0"/>
      <w:divBdr>
        <w:top w:val="none" w:sz="0" w:space="0" w:color="auto"/>
        <w:left w:val="none" w:sz="0" w:space="0" w:color="auto"/>
        <w:bottom w:val="none" w:sz="0" w:space="0" w:color="auto"/>
        <w:right w:val="none" w:sz="0" w:space="0" w:color="auto"/>
      </w:divBdr>
    </w:div>
    <w:div w:id="2105832835">
      <w:marLeft w:val="0"/>
      <w:marRight w:val="0"/>
      <w:marTop w:val="0"/>
      <w:marBottom w:val="0"/>
      <w:divBdr>
        <w:top w:val="none" w:sz="0" w:space="0" w:color="auto"/>
        <w:left w:val="none" w:sz="0" w:space="0" w:color="auto"/>
        <w:bottom w:val="none" w:sz="0" w:space="0" w:color="auto"/>
        <w:right w:val="none" w:sz="0" w:space="0" w:color="auto"/>
      </w:divBdr>
    </w:div>
    <w:div w:id="2105832836">
      <w:marLeft w:val="0"/>
      <w:marRight w:val="0"/>
      <w:marTop w:val="0"/>
      <w:marBottom w:val="0"/>
      <w:divBdr>
        <w:top w:val="none" w:sz="0" w:space="0" w:color="auto"/>
        <w:left w:val="none" w:sz="0" w:space="0" w:color="auto"/>
        <w:bottom w:val="none" w:sz="0" w:space="0" w:color="auto"/>
        <w:right w:val="none" w:sz="0" w:space="0" w:color="auto"/>
      </w:divBdr>
    </w:div>
    <w:div w:id="2105832837">
      <w:marLeft w:val="0"/>
      <w:marRight w:val="0"/>
      <w:marTop w:val="0"/>
      <w:marBottom w:val="0"/>
      <w:divBdr>
        <w:top w:val="none" w:sz="0" w:space="0" w:color="auto"/>
        <w:left w:val="none" w:sz="0" w:space="0" w:color="auto"/>
        <w:bottom w:val="none" w:sz="0" w:space="0" w:color="auto"/>
        <w:right w:val="none" w:sz="0" w:space="0" w:color="auto"/>
      </w:divBdr>
    </w:div>
    <w:div w:id="2105832838">
      <w:marLeft w:val="0"/>
      <w:marRight w:val="0"/>
      <w:marTop w:val="0"/>
      <w:marBottom w:val="0"/>
      <w:divBdr>
        <w:top w:val="none" w:sz="0" w:space="0" w:color="auto"/>
        <w:left w:val="none" w:sz="0" w:space="0" w:color="auto"/>
        <w:bottom w:val="none" w:sz="0" w:space="0" w:color="auto"/>
        <w:right w:val="none" w:sz="0" w:space="0" w:color="auto"/>
      </w:divBdr>
    </w:div>
    <w:div w:id="2105832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yperlink" Target="mailto:x.fang@motorol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13</Pages>
  <Words>3005</Words>
  <Characters>17131</Characters>
  <Application>Microsoft Office Outlook</Application>
  <DocSecurity>0</DocSecurity>
  <Lines>0</Lines>
  <Paragraphs>0</Paragraphs>
  <ScaleCrop>false</ScaleCrop>
  <Company>JCT-VC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dc:description/>
  <cp:lastModifiedBy>Jian</cp:lastModifiedBy>
  <cp:revision>4</cp:revision>
  <cp:lastPrinted>2012-09-07T21:57:00Z</cp:lastPrinted>
  <dcterms:created xsi:type="dcterms:W3CDTF">2012-10-13T04:43:00Z</dcterms:created>
  <dcterms:modified xsi:type="dcterms:W3CDTF">2012-10-13T06:39:00Z</dcterms:modified>
</cp:coreProperties>
</file>