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BA2975" w:rsidRPr="00E8496C">
        <w:trPr>
          <w:cantSplit/>
        </w:trPr>
        <w:tc>
          <w:tcPr>
            <w:tcW w:w="4857" w:type="dxa"/>
            <w:gridSpan w:val="2"/>
          </w:tcPr>
          <w:p w:rsidR="00BA2975" w:rsidRPr="00E8496C" w:rsidRDefault="00BA2975" w:rsidP="00BA2975">
            <w:pPr>
              <w:rPr>
                <w:sz w:val="20"/>
              </w:rPr>
            </w:pPr>
            <w:bookmarkStart w:id="0" w:name="dsg" w:colFirst="1" w:colLast="1"/>
            <w:bookmarkStart w:id="1" w:name="dtableau"/>
            <w:bookmarkStart w:id="2" w:name="_GoBack"/>
            <w:bookmarkEnd w:id="2"/>
            <w:r w:rsidRPr="00E8496C">
              <w:rPr>
                <w:sz w:val="20"/>
              </w:rPr>
              <w:t>INTERNATIONAL TELECOMMUNICATION UNION</w:t>
            </w:r>
          </w:p>
        </w:tc>
        <w:tc>
          <w:tcPr>
            <w:tcW w:w="5066" w:type="dxa"/>
          </w:tcPr>
          <w:p w:rsidR="00BA2975" w:rsidRPr="00E8496C" w:rsidRDefault="00BA2975" w:rsidP="00BA2975">
            <w:pPr>
              <w:jc w:val="right"/>
              <w:rPr>
                <w:b/>
                <w:bCs/>
                <w:smallCaps/>
                <w:sz w:val="32"/>
              </w:rPr>
            </w:pPr>
            <w:r w:rsidRPr="00E8496C">
              <w:rPr>
                <w:b/>
                <w:bCs/>
                <w:smallCaps/>
                <w:sz w:val="32"/>
              </w:rPr>
              <w:t>STUDY GROUP 16</w:t>
            </w:r>
          </w:p>
        </w:tc>
      </w:tr>
      <w:tr w:rsidR="00BA2975" w:rsidRPr="00E8496C">
        <w:trPr>
          <w:cantSplit/>
          <w:trHeight w:val="461"/>
        </w:trPr>
        <w:tc>
          <w:tcPr>
            <w:tcW w:w="4857" w:type="dxa"/>
            <w:gridSpan w:val="2"/>
            <w:vMerge w:val="restart"/>
            <w:tcBorders>
              <w:bottom w:val="nil"/>
            </w:tcBorders>
          </w:tcPr>
          <w:p w:rsidR="00BA2975" w:rsidRPr="00E8496C" w:rsidRDefault="00BA2975" w:rsidP="00BA2975">
            <w:pPr>
              <w:rPr>
                <w:b/>
                <w:bCs/>
                <w:sz w:val="26"/>
              </w:rPr>
            </w:pPr>
            <w:bookmarkStart w:id="3" w:name="dnum" w:colFirst="1" w:colLast="1"/>
            <w:bookmarkEnd w:id="0"/>
            <w:r w:rsidRPr="00E8496C">
              <w:rPr>
                <w:b/>
                <w:bCs/>
                <w:sz w:val="26"/>
              </w:rPr>
              <w:t>TELECOMMUNICATION</w:t>
            </w:r>
            <w:r w:rsidRPr="00E8496C">
              <w:rPr>
                <w:b/>
                <w:bCs/>
                <w:sz w:val="26"/>
              </w:rPr>
              <w:br/>
              <w:t>STANDARDIZATION SECTOR</w:t>
            </w:r>
          </w:p>
          <w:p w:rsidR="00BA2975" w:rsidRPr="00E8496C" w:rsidRDefault="00BA2975" w:rsidP="00BA2975">
            <w:pPr>
              <w:rPr>
                <w:smallCaps/>
                <w:sz w:val="20"/>
              </w:rPr>
            </w:pPr>
            <w:r w:rsidRPr="00E8496C">
              <w:rPr>
                <w:sz w:val="20"/>
              </w:rPr>
              <w:t>STUDY PERIOD 2013-2016</w:t>
            </w:r>
          </w:p>
        </w:tc>
        <w:tc>
          <w:tcPr>
            <w:tcW w:w="5066" w:type="dxa"/>
            <w:tcBorders>
              <w:bottom w:val="nil"/>
            </w:tcBorders>
          </w:tcPr>
          <w:p w:rsidR="00BA2975" w:rsidRPr="00E8496C" w:rsidRDefault="00BA2975" w:rsidP="00E8496C">
            <w:pPr>
              <w:pStyle w:val="Docnumber"/>
            </w:pPr>
            <w:r w:rsidRPr="00E8496C">
              <w:t xml:space="preserve">TD </w:t>
            </w:r>
            <w:r w:rsidR="00E8496C" w:rsidRPr="00E8496C">
              <w:t>239</w:t>
            </w:r>
            <w:r w:rsidR="00476750" w:rsidRPr="00E8496C">
              <w:t xml:space="preserve"> </w:t>
            </w:r>
            <w:r w:rsidR="00E8496C" w:rsidRPr="00E8496C">
              <w:t>(</w:t>
            </w:r>
            <w:r w:rsidR="00476750" w:rsidRPr="00E8496C">
              <w:t>PLEN</w:t>
            </w:r>
            <w:r w:rsidR="00E8496C" w:rsidRPr="00E8496C">
              <w:t>/16)</w:t>
            </w:r>
          </w:p>
        </w:tc>
      </w:tr>
      <w:tr w:rsidR="00BA2975" w:rsidRPr="00E8496C">
        <w:trPr>
          <w:cantSplit/>
          <w:trHeight w:val="355"/>
        </w:trPr>
        <w:tc>
          <w:tcPr>
            <w:tcW w:w="4857" w:type="dxa"/>
            <w:gridSpan w:val="2"/>
            <w:vMerge/>
            <w:tcBorders>
              <w:bottom w:val="single" w:sz="12" w:space="0" w:color="auto"/>
            </w:tcBorders>
          </w:tcPr>
          <w:p w:rsidR="00BA2975" w:rsidRPr="00E8496C" w:rsidRDefault="00BA2975" w:rsidP="00BA2975">
            <w:pPr>
              <w:rPr>
                <w:b/>
                <w:bCs/>
                <w:sz w:val="26"/>
              </w:rPr>
            </w:pPr>
            <w:bookmarkStart w:id="4" w:name="dorlang" w:colFirst="1" w:colLast="1"/>
            <w:bookmarkEnd w:id="3"/>
          </w:p>
        </w:tc>
        <w:tc>
          <w:tcPr>
            <w:tcW w:w="5066" w:type="dxa"/>
            <w:tcBorders>
              <w:bottom w:val="single" w:sz="12" w:space="0" w:color="auto"/>
            </w:tcBorders>
          </w:tcPr>
          <w:p w:rsidR="00BA2975" w:rsidRPr="00E8496C" w:rsidRDefault="00BA2975" w:rsidP="00BA2975">
            <w:pPr>
              <w:jc w:val="right"/>
              <w:rPr>
                <w:b/>
                <w:bCs/>
                <w:sz w:val="28"/>
              </w:rPr>
            </w:pPr>
            <w:r w:rsidRPr="00E8496C">
              <w:rPr>
                <w:b/>
                <w:bCs/>
                <w:sz w:val="28"/>
              </w:rPr>
              <w:t>English only</w:t>
            </w:r>
          </w:p>
          <w:p w:rsidR="00BA2975" w:rsidRPr="00E8496C" w:rsidRDefault="00BA2975" w:rsidP="00BA2975">
            <w:pPr>
              <w:jc w:val="right"/>
              <w:rPr>
                <w:b/>
                <w:bCs/>
                <w:sz w:val="28"/>
              </w:rPr>
            </w:pPr>
            <w:r w:rsidRPr="00E8496C">
              <w:rPr>
                <w:b/>
                <w:bCs/>
                <w:sz w:val="28"/>
              </w:rPr>
              <w:t>Original: English</w:t>
            </w:r>
          </w:p>
        </w:tc>
      </w:tr>
      <w:tr w:rsidR="00BA2975" w:rsidRPr="00E8496C">
        <w:trPr>
          <w:cantSplit/>
          <w:trHeight w:val="357"/>
        </w:trPr>
        <w:tc>
          <w:tcPr>
            <w:tcW w:w="1617" w:type="dxa"/>
          </w:tcPr>
          <w:p w:rsidR="00BA2975" w:rsidRPr="00E8496C" w:rsidRDefault="00BA2975" w:rsidP="00BA2975">
            <w:pPr>
              <w:rPr>
                <w:b/>
                <w:bCs/>
              </w:rPr>
            </w:pPr>
            <w:bookmarkStart w:id="5" w:name="dmeeting" w:colFirst="2" w:colLast="2"/>
            <w:bookmarkStart w:id="6" w:name="dbluepink" w:colFirst="1" w:colLast="1"/>
            <w:bookmarkEnd w:id="4"/>
            <w:r w:rsidRPr="00E8496C">
              <w:rPr>
                <w:b/>
                <w:bCs/>
              </w:rPr>
              <w:t>Question(s):</w:t>
            </w:r>
          </w:p>
        </w:tc>
        <w:tc>
          <w:tcPr>
            <w:tcW w:w="3240" w:type="dxa"/>
          </w:tcPr>
          <w:p w:rsidR="00BA2975" w:rsidRPr="00E8496C" w:rsidRDefault="00BA2975" w:rsidP="00BA2975">
            <w:r w:rsidRPr="00E8496C">
              <w:t>3/16</w:t>
            </w:r>
          </w:p>
        </w:tc>
        <w:tc>
          <w:tcPr>
            <w:tcW w:w="5066" w:type="dxa"/>
          </w:tcPr>
          <w:p w:rsidR="00BA2975" w:rsidRPr="00E8496C" w:rsidRDefault="00BA2975" w:rsidP="00BA2975">
            <w:pPr>
              <w:jc w:val="right"/>
            </w:pPr>
            <w:r w:rsidRPr="00E8496C">
              <w:t>Sapporo, Japan, 30 June – 11 July 2014</w:t>
            </w:r>
          </w:p>
        </w:tc>
      </w:tr>
      <w:tr w:rsidR="00BA2975" w:rsidRPr="00E8496C">
        <w:trPr>
          <w:cantSplit/>
          <w:trHeight w:val="357"/>
        </w:trPr>
        <w:tc>
          <w:tcPr>
            <w:tcW w:w="9923" w:type="dxa"/>
            <w:gridSpan w:val="3"/>
          </w:tcPr>
          <w:p w:rsidR="00BA2975" w:rsidRPr="00E8496C" w:rsidRDefault="00BA2975" w:rsidP="00BA2975">
            <w:pPr>
              <w:jc w:val="center"/>
              <w:rPr>
                <w:b/>
                <w:bCs/>
              </w:rPr>
            </w:pPr>
            <w:bookmarkStart w:id="7" w:name="dtitle" w:colFirst="0" w:colLast="0"/>
            <w:bookmarkEnd w:id="5"/>
            <w:bookmarkEnd w:id="6"/>
            <w:r w:rsidRPr="00E8496C">
              <w:rPr>
                <w:b/>
                <w:bCs/>
              </w:rPr>
              <w:t>TD</w:t>
            </w:r>
          </w:p>
        </w:tc>
      </w:tr>
      <w:tr w:rsidR="00BA2975" w:rsidRPr="00E8496C">
        <w:trPr>
          <w:cantSplit/>
          <w:trHeight w:val="357"/>
        </w:trPr>
        <w:tc>
          <w:tcPr>
            <w:tcW w:w="1617" w:type="dxa"/>
          </w:tcPr>
          <w:p w:rsidR="00BA2975" w:rsidRPr="00E8496C" w:rsidRDefault="00BA2975" w:rsidP="00BA2975">
            <w:pPr>
              <w:rPr>
                <w:b/>
                <w:bCs/>
              </w:rPr>
            </w:pPr>
            <w:bookmarkStart w:id="8" w:name="dsource" w:colFirst="1" w:colLast="1"/>
            <w:bookmarkEnd w:id="7"/>
            <w:r w:rsidRPr="00E8496C">
              <w:rPr>
                <w:b/>
                <w:bCs/>
              </w:rPr>
              <w:t>Source:</w:t>
            </w:r>
          </w:p>
        </w:tc>
        <w:tc>
          <w:tcPr>
            <w:tcW w:w="8306" w:type="dxa"/>
            <w:gridSpan w:val="2"/>
          </w:tcPr>
          <w:p w:rsidR="00BA2975" w:rsidRPr="00E8496C" w:rsidRDefault="00BA2975" w:rsidP="00E86FB2">
            <w:r w:rsidRPr="00E8496C">
              <w:t>Editor H.Sup.</w:t>
            </w:r>
            <w:r w:rsidR="00E86FB2" w:rsidRPr="00E8496C">
              <w:t>14</w:t>
            </w:r>
          </w:p>
        </w:tc>
      </w:tr>
      <w:tr w:rsidR="00BA2975" w:rsidRPr="00E8496C">
        <w:trPr>
          <w:cantSplit/>
          <w:trHeight w:val="357"/>
        </w:trPr>
        <w:tc>
          <w:tcPr>
            <w:tcW w:w="1617" w:type="dxa"/>
            <w:tcBorders>
              <w:bottom w:val="single" w:sz="12" w:space="0" w:color="auto"/>
            </w:tcBorders>
          </w:tcPr>
          <w:p w:rsidR="00BA2975" w:rsidRPr="00E8496C" w:rsidRDefault="00BA2975" w:rsidP="00BA2975">
            <w:pPr>
              <w:spacing w:after="120"/>
            </w:pPr>
            <w:bookmarkStart w:id="9" w:name="dtitle1" w:colFirst="1" w:colLast="1"/>
            <w:bookmarkEnd w:id="8"/>
            <w:r w:rsidRPr="00E8496C">
              <w:rPr>
                <w:b/>
                <w:bCs/>
              </w:rPr>
              <w:t>Title:</w:t>
            </w:r>
          </w:p>
        </w:tc>
        <w:tc>
          <w:tcPr>
            <w:tcW w:w="8306" w:type="dxa"/>
            <w:gridSpan w:val="2"/>
            <w:tcBorders>
              <w:bottom w:val="single" w:sz="12" w:space="0" w:color="auto"/>
            </w:tcBorders>
          </w:tcPr>
          <w:p w:rsidR="00BA2975" w:rsidRPr="00E8496C" w:rsidRDefault="00476750" w:rsidP="00E86FB2">
            <w:pPr>
              <w:spacing w:after="120"/>
            </w:pPr>
            <w:r w:rsidRPr="00E8496C">
              <w:t xml:space="preserve">Approval: </w:t>
            </w:r>
            <w:r w:rsidR="00BA2975" w:rsidRPr="00E8496C">
              <w:t>H.Sup.</w:t>
            </w:r>
            <w:r w:rsidR="00E86FB2" w:rsidRPr="00E8496C">
              <w:t>14 (ex H.Sup.IANA)</w:t>
            </w:r>
            <w:r w:rsidR="00BA2975" w:rsidRPr="00E8496C">
              <w:t xml:space="preserve"> "SDP codepoints for gateway control – Release 1" (New)</w:t>
            </w:r>
          </w:p>
        </w:tc>
      </w:tr>
      <w:bookmarkEnd w:id="1"/>
      <w:bookmarkEnd w:id="9"/>
    </w:tbl>
    <w:p w:rsidR="00476750" w:rsidRPr="00E8496C" w:rsidRDefault="00476750" w:rsidP="00476750">
      <w:pPr>
        <w:rPr>
          <w:noProof/>
          <w:lang w:eastAsia="zh-CN"/>
        </w:rPr>
      </w:pPr>
    </w:p>
    <w:p w:rsidR="00476750" w:rsidRPr="00E8496C" w:rsidRDefault="00476750" w:rsidP="00476750">
      <w:r w:rsidRPr="00E8496C">
        <w:rPr>
          <w:noProof/>
          <w:lang w:eastAsia="zh-CN"/>
        </w:rPr>
        <w:t xml:space="preserve">This TD contains draft draft new </w:t>
      </w:r>
      <w:r w:rsidR="00E86FB2" w:rsidRPr="00E8496C">
        <w:t>H.Sup.14</w:t>
      </w:r>
      <w:r w:rsidRPr="00E8496C">
        <w:t>: "SDP codepoints for gateway control – Release 1" for Approval at this SG16 meeting</w:t>
      </w:r>
      <w:r w:rsidRPr="00E8496C">
        <w:rPr>
          <w:noProof/>
          <w:lang w:eastAsia="zh-CN"/>
        </w:rPr>
        <w:t>.</w:t>
      </w:r>
    </w:p>
    <w:p w:rsidR="001076F9" w:rsidRPr="00E8496C" w:rsidRDefault="001076F9"/>
    <w:p w:rsidR="006151E9" w:rsidRPr="00E8496C" w:rsidRDefault="006151E9" w:rsidP="006151E9">
      <w:pPr>
        <w:rPr>
          <w:sz w:val="20"/>
        </w:rPr>
      </w:pPr>
    </w:p>
    <w:p w:rsidR="006151E9" w:rsidRPr="00E8496C" w:rsidRDefault="006151E9" w:rsidP="006151E9">
      <w:pPr>
        <w:rPr>
          <w:sz w:val="20"/>
        </w:rPr>
        <w:sectPr w:rsidR="006151E9" w:rsidRPr="00E8496C" w:rsidSect="00BA2975">
          <w:headerReference w:type="even" r:id="rId9"/>
          <w:headerReference w:type="default" r:id="rId10"/>
          <w:footerReference w:type="first" r:id="rId11"/>
          <w:pgSz w:w="11907" w:h="16840" w:code="9"/>
          <w:pgMar w:top="1417" w:right="1134" w:bottom="1417" w:left="1134" w:header="720" w:footer="720" w:gutter="0"/>
          <w:cols w:space="720"/>
          <w:titlePg/>
          <w:docGrid w:linePitch="326"/>
        </w:sect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6151E9" w:rsidRPr="00E8496C" w:rsidTr="00B3106F">
        <w:trPr>
          <w:cantSplit/>
        </w:trPr>
        <w:tc>
          <w:tcPr>
            <w:tcW w:w="9889" w:type="dxa"/>
            <w:gridSpan w:val="2"/>
            <w:shd w:val="clear" w:color="auto" w:fill="365F91" w:themeFill="accent1" w:themeFillShade="BF"/>
          </w:tcPr>
          <w:p w:rsidR="006151E9" w:rsidRPr="00E8496C" w:rsidRDefault="006151E9" w:rsidP="0090647D">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themeColor="background1"/>
                <w:sz w:val="22"/>
              </w:rPr>
            </w:pPr>
            <w:r w:rsidRPr="00E8496C">
              <w:rPr>
                <w:b/>
                <w:color w:val="FFFFFF" w:themeColor="background1"/>
                <w:sz w:val="22"/>
              </w:rPr>
              <w:lastRenderedPageBreak/>
              <w:t>Document History</w:t>
            </w:r>
          </w:p>
        </w:tc>
      </w:tr>
      <w:tr w:rsidR="006151E9" w:rsidRPr="00E8496C" w:rsidTr="00B3106F">
        <w:tc>
          <w:tcPr>
            <w:tcW w:w="2660" w:type="dxa"/>
            <w:shd w:val="clear" w:color="auto" w:fill="365F91" w:themeFill="accent1" w:themeFillShade="BF"/>
          </w:tcPr>
          <w:p w:rsidR="006151E9" w:rsidRPr="00E8496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color w:val="FFFFFF" w:themeColor="background1"/>
                <w:sz w:val="22"/>
              </w:rPr>
            </w:pPr>
            <w:r w:rsidRPr="00E8496C">
              <w:rPr>
                <w:b/>
                <w:color w:val="FFFFFF" w:themeColor="background1"/>
                <w:sz w:val="22"/>
              </w:rPr>
              <w:t>Issue</w:t>
            </w:r>
          </w:p>
        </w:tc>
        <w:tc>
          <w:tcPr>
            <w:tcW w:w="7229" w:type="dxa"/>
            <w:shd w:val="clear" w:color="auto" w:fill="365F91" w:themeFill="accent1" w:themeFillShade="BF"/>
          </w:tcPr>
          <w:p w:rsidR="006151E9" w:rsidRPr="00E8496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color w:val="FFFFFF" w:themeColor="background1"/>
                <w:sz w:val="22"/>
              </w:rPr>
            </w:pPr>
            <w:r w:rsidRPr="00E8496C">
              <w:rPr>
                <w:b/>
                <w:color w:val="FFFFFF" w:themeColor="background1"/>
                <w:sz w:val="22"/>
              </w:rPr>
              <w:t>Notes</w:t>
            </w:r>
          </w:p>
        </w:tc>
      </w:tr>
      <w:tr w:rsidR="006151E9" w:rsidRPr="00E8496C" w:rsidTr="0090647D">
        <w:tc>
          <w:tcPr>
            <w:tcW w:w="2660" w:type="dxa"/>
          </w:tcPr>
          <w:p w:rsidR="006151E9" w:rsidRPr="00E8496C" w:rsidRDefault="006151E9" w:rsidP="00B3106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E8496C">
              <w:rPr>
                <w:sz w:val="22"/>
              </w:rPr>
              <w:t>H.SUPP</w:t>
            </w:r>
            <w:r w:rsidR="00B3106F" w:rsidRPr="00E8496C">
              <w:rPr>
                <w:sz w:val="22"/>
              </w:rPr>
              <w:t xml:space="preserve">.IANA </w:t>
            </w:r>
            <w:r w:rsidRPr="00E8496C">
              <w:rPr>
                <w:sz w:val="22"/>
              </w:rPr>
              <w:t>Ed. 0.1</w:t>
            </w:r>
          </w:p>
        </w:tc>
        <w:tc>
          <w:tcPr>
            <w:tcW w:w="7229" w:type="dxa"/>
          </w:tcPr>
          <w:p w:rsidR="006151E9" w:rsidRPr="00E8496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E8496C">
              <w:rPr>
                <w:sz w:val="22"/>
              </w:rPr>
              <w:t>Initial draft (</w:t>
            </w:r>
            <w:r w:rsidRPr="00E8496C">
              <w:rPr>
                <w:b/>
                <w:sz w:val="22"/>
              </w:rPr>
              <w:t>AVD-45</w:t>
            </w:r>
            <w:r w:rsidR="00B3106F" w:rsidRPr="00E8496C">
              <w:rPr>
                <w:b/>
                <w:sz w:val="22"/>
              </w:rPr>
              <w:t>70</w:t>
            </w:r>
            <w:r w:rsidRPr="00E8496C">
              <w:rPr>
                <w:sz w:val="22"/>
              </w:rPr>
              <w:t xml:space="preserve">) to WP 1/16 </w:t>
            </w:r>
            <w:r w:rsidRPr="00E8496C">
              <w:rPr>
                <w:rFonts w:eastAsia="Malgun Gothic"/>
                <w:sz w:val="22"/>
                <w:lang w:eastAsia="ko-KR"/>
              </w:rPr>
              <w:t xml:space="preserve">Geneva </w:t>
            </w:r>
            <w:r w:rsidRPr="00E8496C">
              <w:rPr>
                <w:sz w:val="22"/>
              </w:rPr>
              <w:t>meeting (2014-03)</w:t>
            </w:r>
          </w:p>
          <w:p w:rsidR="006151E9" w:rsidRPr="00E8496C" w:rsidRDefault="006151E9" w:rsidP="006151E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E8496C">
              <w:rPr>
                <w:sz w:val="22"/>
              </w:rPr>
              <w:t xml:space="preserve">Location: </w:t>
            </w:r>
            <w:hyperlink r:id="rId12" w:history="1">
              <w:r w:rsidR="00F22F50" w:rsidRPr="00E8496C">
                <w:rPr>
                  <w:rStyle w:val="Hyperlink"/>
                  <w:rFonts w:ascii="Arial" w:hAnsi="Arial" w:cs="Arial"/>
                  <w:sz w:val="16"/>
                </w:rPr>
                <w:t>http://wftp3.itu.int/av-arch/avc-site/2013-2016/1403_Gen/AVD-4570.zip</w:t>
              </w:r>
            </w:hyperlink>
            <w:r w:rsidR="00F22F50" w:rsidRPr="00E8496C">
              <w:rPr>
                <w:rFonts w:ascii="Arial" w:hAnsi="Arial" w:cs="Arial"/>
                <w:sz w:val="16"/>
              </w:rPr>
              <w:t xml:space="preserve"> </w:t>
            </w:r>
            <w:r w:rsidR="00F22F50" w:rsidRPr="00E8496C">
              <w:t xml:space="preserve"> </w:t>
            </w:r>
          </w:p>
        </w:tc>
      </w:tr>
      <w:tr w:rsidR="006151E9" w:rsidRPr="00E8496C" w:rsidTr="0090647D">
        <w:tc>
          <w:tcPr>
            <w:tcW w:w="2660" w:type="dxa"/>
          </w:tcPr>
          <w:p w:rsidR="006151E9" w:rsidRPr="00E8496C" w:rsidRDefault="00B3106F"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E8496C">
              <w:rPr>
                <w:sz w:val="22"/>
              </w:rPr>
              <w:t xml:space="preserve">H.SUPP.IANA </w:t>
            </w:r>
            <w:r w:rsidR="006151E9" w:rsidRPr="00E8496C">
              <w:rPr>
                <w:sz w:val="22"/>
              </w:rPr>
              <w:t>Ed. 0.2</w:t>
            </w:r>
          </w:p>
        </w:tc>
        <w:tc>
          <w:tcPr>
            <w:tcW w:w="7229" w:type="dxa"/>
          </w:tcPr>
          <w:p w:rsidR="006151E9" w:rsidRPr="00E8496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E8496C">
              <w:rPr>
                <w:sz w:val="22"/>
              </w:rPr>
              <w:t>Output (</w:t>
            </w:r>
            <w:r w:rsidRPr="00E8496C">
              <w:rPr>
                <w:b/>
                <w:sz w:val="22"/>
              </w:rPr>
              <w:t>TD-</w:t>
            </w:r>
            <w:r w:rsidR="00F22F50" w:rsidRPr="00E8496C">
              <w:rPr>
                <w:b/>
                <w:sz w:val="22"/>
              </w:rPr>
              <w:t>32</w:t>
            </w:r>
            <w:r w:rsidRPr="00E8496C">
              <w:rPr>
                <w:sz w:val="22"/>
              </w:rPr>
              <w:t xml:space="preserve">) from WP 1/16 </w:t>
            </w:r>
            <w:r w:rsidRPr="00E8496C">
              <w:rPr>
                <w:rFonts w:eastAsia="Malgun Gothic"/>
                <w:sz w:val="22"/>
                <w:lang w:eastAsia="ko-KR"/>
              </w:rPr>
              <w:t xml:space="preserve">Geneva </w:t>
            </w:r>
            <w:r w:rsidRPr="00E8496C">
              <w:rPr>
                <w:sz w:val="22"/>
              </w:rPr>
              <w:t>meeting (2014-03)</w:t>
            </w:r>
          </w:p>
          <w:p w:rsidR="006151E9" w:rsidRPr="00E8496C" w:rsidRDefault="006151E9" w:rsidP="006151E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r w:rsidRPr="00E8496C">
              <w:rPr>
                <w:rFonts w:ascii="Arial" w:hAnsi="Arial" w:cs="Arial"/>
                <w:color w:val="000000"/>
                <w:sz w:val="16"/>
              </w:rPr>
              <w:t xml:space="preserve">Location: </w:t>
            </w:r>
            <w:hyperlink r:id="rId13" w:history="1">
              <w:r w:rsidR="00F22F50" w:rsidRPr="00E8496C">
                <w:rPr>
                  <w:rStyle w:val="Hyperlink"/>
                  <w:rFonts w:ascii="Arial" w:hAnsi="Arial" w:cs="Arial"/>
                  <w:sz w:val="16"/>
                </w:rPr>
                <w:t>http://wftp3.itu.int/av-arch/avc-site/2013-2016/1403_Gen/TD-32.zip</w:t>
              </w:r>
            </w:hyperlink>
            <w:r w:rsidR="00F22F50" w:rsidRPr="00E8496C">
              <w:rPr>
                <w:rFonts w:ascii="Arial" w:hAnsi="Arial" w:cs="Arial"/>
                <w:sz w:val="16"/>
              </w:rPr>
              <w:t xml:space="preserve"> </w:t>
            </w:r>
            <w:r w:rsidR="00F22F50" w:rsidRPr="00E8496C">
              <w:t xml:space="preserve"> </w:t>
            </w:r>
          </w:p>
        </w:tc>
      </w:tr>
      <w:tr w:rsidR="006151E9" w:rsidRPr="00E8496C" w:rsidTr="0090647D">
        <w:tc>
          <w:tcPr>
            <w:tcW w:w="2660" w:type="dxa"/>
          </w:tcPr>
          <w:p w:rsidR="006151E9" w:rsidRPr="00E8496C" w:rsidRDefault="00B3106F"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E8496C">
              <w:rPr>
                <w:sz w:val="22"/>
              </w:rPr>
              <w:t xml:space="preserve">H.SUPP.IANA </w:t>
            </w:r>
            <w:r w:rsidR="006151E9" w:rsidRPr="00E8496C">
              <w:rPr>
                <w:sz w:val="22"/>
              </w:rPr>
              <w:t>Ed. 0.3</w:t>
            </w:r>
          </w:p>
        </w:tc>
        <w:tc>
          <w:tcPr>
            <w:tcW w:w="7229" w:type="dxa"/>
          </w:tcPr>
          <w:p w:rsidR="00BA2975" w:rsidRPr="00E8496C" w:rsidRDefault="001076F9" w:rsidP="00BA2975">
            <w:pPr>
              <w:pStyle w:val="Tabletext"/>
              <w:rPr>
                <w:szCs w:val="22"/>
              </w:rPr>
            </w:pPr>
            <w:r w:rsidRPr="00E8496C">
              <w:rPr>
                <w:szCs w:val="22"/>
              </w:rPr>
              <w:t>Input text to the Sapporo, 30 June-11 July 2014 meeting</w:t>
            </w:r>
          </w:p>
          <w:p w:rsidR="006151E9" w:rsidRPr="00E8496C" w:rsidRDefault="00BA2975" w:rsidP="00E8496C">
            <w:pPr>
              <w:pStyle w:val="Tabletext"/>
              <w:rPr>
                <w:rFonts w:ascii="Arial" w:hAnsi="Arial" w:cs="Arial"/>
                <w:sz w:val="16"/>
                <w:szCs w:val="16"/>
                <w:highlight w:val="yellow"/>
              </w:rPr>
            </w:pPr>
            <w:r w:rsidRPr="00E8496C">
              <w:rPr>
                <w:rFonts w:ascii="Arial" w:hAnsi="Arial" w:cs="Arial"/>
                <w:sz w:val="16"/>
                <w:szCs w:val="16"/>
              </w:rPr>
              <w:t xml:space="preserve">Location: </w:t>
            </w:r>
            <w:hyperlink r:id="rId14" w:history="1">
              <w:r w:rsidR="00E8496C" w:rsidRPr="00DD1EDA">
                <w:rPr>
                  <w:rStyle w:val="Hyperlink"/>
                  <w:rFonts w:ascii="Arial" w:hAnsi="Arial" w:cs="Arial"/>
                  <w:sz w:val="16"/>
                  <w:szCs w:val="16"/>
                </w:rPr>
                <w:t>http://www.itu.int/md/T13-SG16-140630-TD-WP1-0166</w:t>
              </w:r>
            </w:hyperlink>
          </w:p>
        </w:tc>
      </w:tr>
      <w:tr w:rsidR="006151E9" w:rsidRPr="00E8496C" w:rsidTr="0090647D">
        <w:tc>
          <w:tcPr>
            <w:tcW w:w="2660" w:type="dxa"/>
          </w:tcPr>
          <w:p w:rsidR="006151E9" w:rsidRPr="00E8496C" w:rsidRDefault="00B3106F"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E8496C">
              <w:rPr>
                <w:sz w:val="22"/>
              </w:rPr>
              <w:t xml:space="preserve">H.SUPP.IANA </w:t>
            </w:r>
            <w:r w:rsidR="006151E9" w:rsidRPr="00E8496C">
              <w:rPr>
                <w:sz w:val="22"/>
              </w:rPr>
              <w:t>Ed. 0.4</w:t>
            </w:r>
          </w:p>
        </w:tc>
        <w:tc>
          <w:tcPr>
            <w:tcW w:w="7229" w:type="dxa"/>
          </w:tcPr>
          <w:p w:rsidR="004D7C75" w:rsidRPr="00E8496C" w:rsidRDefault="004D7C75" w:rsidP="004D7C75">
            <w:pPr>
              <w:pStyle w:val="Tabletext"/>
              <w:rPr>
                <w:szCs w:val="22"/>
              </w:rPr>
            </w:pPr>
            <w:r w:rsidRPr="00E8496C">
              <w:t>Output draft from the Sapporo</w:t>
            </w:r>
            <w:r w:rsidRPr="00E8496C">
              <w:rPr>
                <w:szCs w:val="22"/>
              </w:rPr>
              <w:t>, 30 June-11 July 2014 meeting includes changes due to: C.468.</w:t>
            </w:r>
            <w:r w:rsidR="00476750" w:rsidRPr="00E8496C">
              <w:rPr>
                <w:szCs w:val="22"/>
              </w:rPr>
              <w:t xml:space="preserve"> </w:t>
            </w:r>
          </w:p>
          <w:p w:rsidR="006151E9" w:rsidRPr="00E8496C" w:rsidRDefault="00E8496C" w:rsidP="00E8496C">
            <w:pPr>
              <w:pStyle w:val="Tabletext"/>
              <w:rPr>
                <w:rFonts w:ascii="Arial" w:hAnsi="Arial" w:cs="Arial"/>
                <w:sz w:val="16"/>
                <w:szCs w:val="16"/>
                <w:highlight w:val="yellow"/>
              </w:rPr>
            </w:pPr>
            <w:r w:rsidRPr="00E8496C">
              <w:rPr>
                <w:rFonts w:ascii="Arial" w:hAnsi="Arial" w:cs="Arial"/>
                <w:sz w:val="16"/>
                <w:szCs w:val="16"/>
              </w:rPr>
              <w:t xml:space="preserve">Location: </w:t>
            </w:r>
            <w:hyperlink r:id="rId15" w:history="1">
              <w:r w:rsidRPr="00DD1EDA">
                <w:rPr>
                  <w:rStyle w:val="Hyperlink"/>
                  <w:rFonts w:ascii="Arial" w:hAnsi="Arial" w:cs="Arial"/>
                  <w:sz w:val="16"/>
                  <w:szCs w:val="16"/>
                </w:rPr>
                <w:t>http://www.itu.int/md/T13-SG16-140630-TD-PLEN-0239</w:t>
              </w:r>
            </w:hyperlink>
          </w:p>
        </w:tc>
      </w:tr>
    </w:tbl>
    <w:p w:rsidR="006151E9" w:rsidRPr="00E8496C" w:rsidRDefault="006151E9" w:rsidP="006151E9">
      <w:pPr>
        <w:rPr>
          <w:rFonts w:eastAsia="SimSun"/>
        </w:rPr>
      </w:pPr>
    </w:p>
    <w:p w:rsidR="00ED56EA" w:rsidRPr="00E8496C" w:rsidRDefault="00ED56EA" w:rsidP="00ED56EA">
      <w:pPr>
        <w:pStyle w:val="Headingb"/>
        <w:spacing w:after="120"/>
      </w:pPr>
      <w:r w:rsidRPr="00E8496C">
        <w:t>History</w:t>
      </w:r>
    </w:p>
    <w:tbl>
      <w:tblPr>
        <w:tblW w:w="0" w:type="auto"/>
        <w:tblLook w:val="0000" w:firstRow="0" w:lastRow="0" w:firstColumn="0" w:lastColumn="0" w:noHBand="0" w:noVBand="0"/>
      </w:tblPr>
      <w:tblGrid>
        <w:gridCol w:w="864"/>
        <w:gridCol w:w="1903"/>
        <w:gridCol w:w="1243"/>
        <w:gridCol w:w="1347"/>
        <w:gridCol w:w="222"/>
      </w:tblGrid>
      <w:tr w:rsidR="00ED56EA" w:rsidRPr="00E8496C" w:rsidTr="00B90E76">
        <w:tc>
          <w:tcPr>
            <w:tcW w:w="0" w:type="auto"/>
            <w:shd w:val="clear" w:color="auto" w:fill="auto"/>
            <w:vAlign w:val="center"/>
          </w:tcPr>
          <w:p w:rsidR="00ED56EA" w:rsidRPr="00E8496C" w:rsidRDefault="00ED56EA" w:rsidP="00B90E76">
            <w:pPr>
              <w:pStyle w:val="Tabletext"/>
              <w:jc w:val="center"/>
            </w:pPr>
            <w:r w:rsidRPr="00E8496C">
              <w:t>Edition</w:t>
            </w:r>
          </w:p>
        </w:tc>
        <w:tc>
          <w:tcPr>
            <w:tcW w:w="0" w:type="auto"/>
            <w:shd w:val="clear" w:color="auto" w:fill="auto"/>
            <w:vAlign w:val="center"/>
          </w:tcPr>
          <w:p w:rsidR="00ED56EA" w:rsidRPr="00E8496C" w:rsidRDefault="00ED56EA" w:rsidP="00B90E76">
            <w:pPr>
              <w:pStyle w:val="Tabletext"/>
            </w:pPr>
            <w:r w:rsidRPr="00E8496C">
              <w:t>Recommendation</w:t>
            </w:r>
          </w:p>
        </w:tc>
        <w:tc>
          <w:tcPr>
            <w:tcW w:w="0" w:type="auto"/>
            <w:shd w:val="clear" w:color="auto" w:fill="auto"/>
            <w:vAlign w:val="center"/>
          </w:tcPr>
          <w:p w:rsidR="00ED56EA" w:rsidRPr="00E8496C" w:rsidRDefault="00ED56EA" w:rsidP="00B90E76">
            <w:pPr>
              <w:pStyle w:val="Tabletext"/>
              <w:jc w:val="center"/>
            </w:pPr>
            <w:r w:rsidRPr="00E8496C">
              <w:t>Approval</w:t>
            </w:r>
          </w:p>
        </w:tc>
        <w:tc>
          <w:tcPr>
            <w:tcW w:w="0" w:type="auto"/>
            <w:vAlign w:val="center"/>
          </w:tcPr>
          <w:p w:rsidR="00ED56EA" w:rsidRPr="00E8496C" w:rsidRDefault="00ED56EA" w:rsidP="00B90E76">
            <w:pPr>
              <w:pStyle w:val="Tabletext"/>
              <w:jc w:val="center"/>
            </w:pPr>
            <w:r w:rsidRPr="00E8496C">
              <w:t>Study Group</w:t>
            </w:r>
          </w:p>
        </w:tc>
        <w:tc>
          <w:tcPr>
            <w:tcW w:w="0" w:type="auto"/>
            <w:vAlign w:val="center"/>
          </w:tcPr>
          <w:p w:rsidR="00ED56EA" w:rsidRPr="00E8496C" w:rsidRDefault="00ED56EA" w:rsidP="00B90E76">
            <w:pPr>
              <w:pStyle w:val="Tabletext"/>
            </w:pPr>
          </w:p>
        </w:tc>
      </w:tr>
      <w:tr w:rsidR="00ED56EA" w:rsidRPr="00E8496C" w:rsidTr="00B90E76">
        <w:tc>
          <w:tcPr>
            <w:tcW w:w="0" w:type="auto"/>
            <w:shd w:val="clear" w:color="auto" w:fill="auto"/>
          </w:tcPr>
          <w:p w:rsidR="00ED56EA" w:rsidRPr="00E8496C" w:rsidRDefault="00ED56EA" w:rsidP="00B90E76">
            <w:pPr>
              <w:pStyle w:val="Tabletext"/>
              <w:jc w:val="center"/>
            </w:pPr>
            <w:bookmarkStart w:id="12" w:name="ihistorye"/>
            <w:bookmarkEnd w:id="12"/>
            <w:r w:rsidRPr="00E8496C">
              <w:t>1.0</w:t>
            </w:r>
          </w:p>
        </w:tc>
        <w:tc>
          <w:tcPr>
            <w:tcW w:w="0" w:type="auto"/>
            <w:shd w:val="clear" w:color="auto" w:fill="auto"/>
          </w:tcPr>
          <w:p w:rsidR="00ED56EA" w:rsidRPr="00E8496C" w:rsidRDefault="00ED56EA" w:rsidP="00E86FB2">
            <w:pPr>
              <w:pStyle w:val="Tabletext"/>
            </w:pPr>
            <w:r w:rsidRPr="00E8496C">
              <w:t xml:space="preserve">ITU-T H Suppl. </w:t>
            </w:r>
            <w:r w:rsidR="00E86FB2" w:rsidRPr="00E8496C">
              <w:t>14</w:t>
            </w:r>
          </w:p>
        </w:tc>
        <w:tc>
          <w:tcPr>
            <w:tcW w:w="0" w:type="auto"/>
            <w:shd w:val="clear" w:color="auto" w:fill="auto"/>
          </w:tcPr>
          <w:p w:rsidR="00ED56EA" w:rsidRPr="00E8496C" w:rsidRDefault="00ED56EA" w:rsidP="00476750">
            <w:pPr>
              <w:pStyle w:val="Tabletext"/>
              <w:jc w:val="center"/>
              <w:rPr>
                <w:highlight w:val="yellow"/>
              </w:rPr>
            </w:pPr>
            <w:r w:rsidRPr="00E8496C">
              <w:t>2014-</w:t>
            </w:r>
            <w:r w:rsidR="00476750" w:rsidRPr="00E8496C">
              <w:t>07</w:t>
            </w:r>
            <w:r w:rsidRPr="00E8496C">
              <w:t>-</w:t>
            </w:r>
            <w:r w:rsidR="00476750" w:rsidRPr="00E8496C">
              <w:t>11</w:t>
            </w:r>
          </w:p>
        </w:tc>
        <w:tc>
          <w:tcPr>
            <w:tcW w:w="0" w:type="auto"/>
            <w:shd w:val="clear" w:color="auto" w:fill="auto"/>
          </w:tcPr>
          <w:p w:rsidR="00ED56EA" w:rsidRPr="00E8496C" w:rsidRDefault="00ED56EA" w:rsidP="00B90E76">
            <w:pPr>
              <w:pStyle w:val="Tabletext"/>
              <w:jc w:val="center"/>
            </w:pPr>
            <w:r w:rsidRPr="00E8496C">
              <w:t>16</w:t>
            </w:r>
          </w:p>
        </w:tc>
        <w:tc>
          <w:tcPr>
            <w:tcW w:w="0" w:type="auto"/>
            <w:shd w:val="clear" w:color="auto" w:fill="auto"/>
          </w:tcPr>
          <w:p w:rsidR="00ED56EA" w:rsidRPr="00E8496C" w:rsidRDefault="00ED56EA" w:rsidP="00B90E76">
            <w:pPr>
              <w:pStyle w:val="Tabletext"/>
            </w:pPr>
          </w:p>
        </w:tc>
      </w:tr>
      <w:tr w:rsidR="00ED56EA" w:rsidRPr="00E8496C" w:rsidTr="00B90E76">
        <w:tc>
          <w:tcPr>
            <w:tcW w:w="0" w:type="auto"/>
            <w:shd w:val="clear" w:color="auto" w:fill="auto"/>
          </w:tcPr>
          <w:p w:rsidR="00ED56EA" w:rsidRPr="00E8496C" w:rsidRDefault="00ED56EA" w:rsidP="00B90E76">
            <w:pPr>
              <w:pStyle w:val="Tabletext"/>
              <w:jc w:val="center"/>
            </w:pPr>
          </w:p>
        </w:tc>
        <w:tc>
          <w:tcPr>
            <w:tcW w:w="0" w:type="auto"/>
            <w:shd w:val="clear" w:color="auto" w:fill="auto"/>
          </w:tcPr>
          <w:p w:rsidR="00ED56EA" w:rsidRPr="00E8496C" w:rsidRDefault="00ED56EA" w:rsidP="00B90E76">
            <w:pPr>
              <w:pStyle w:val="Tabletext"/>
            </w:pPr>
          </w:p>
        </w:tc>
        <w:tc>
          <w:tcPr>
            <w:tcW w:w="0" w:type="auto"/>
            <w:shd w:val="clear" w:color="auto" w:fill="auto"/>
          </w:tcPr>
          <w:p w:rsidR="00ED56EA" w:rsidRPr="00E8496C" w:rsidRDefault="00ED56EA" w:rsidP="00B90E76">
            <w:pPr>
              <w:pStyle w:val="Tabletext"/>
              <w:jc w:val="center"/>
            </w:pPr>
          </w:p>
        </w:tc>
        <w:tc>
          <w:tcPr>
            <w:tcW w:w="0" w:type="auto"/>
            <w:shd w:val="clear" w:color="auto" w:fill="auto"/>
          </w:tcPr>
          <w:p w:rsidR="00ED56EA" w:rsidRPr="00E8496C" w:rsidRDefault="00ED56EA" w:rsidP="00B90E76">
            <w:pPr>
              <w:pStyle w:val="Tabletext"/>
              <w:jc w:val="center"/>
            </w:pPr>
          </w:p>
        </w:tc>
        <w:tc>
          <w:tcPr>
            <w:tcW w:w="0" w:type="auto"/>
            <w:shd w:val="clear" w:color="auto" w:fill="auto"/>
          </w:tcPr>
          <w:p w:rsidR="00ED56EA" w:rsidRPr="00E8496C" w:rsidRDefault="00ED56EA" w:rsidP="00B90E76">
            <w:pPr>
              <w:pStyle w:val="Tabletext"/>
            </w:pPr>
          </w:p>
        </w:tc>
      </w:tr>
    </w:tbl>
    <w:p w:rsidR="006151E9" w:rsidRPr="00E8496C" w:rsidRDefault="006151E9" w:rsidP="006151E9">
      <w:pPr>
        <w:rPr>
          <w:rFonts w:eastAsia="SimSun"/>
        </w:rPr>
      </w:pPr>
    </w:p>
    <w:p w:rsidR="006151E9" w:rsidRPr="00E8496C" w:rsidRDefault="006151E9" w:rsidP="006151E9">
      <w:pPr>
        <w:keepNext/>
        <w:keepLines/>
        <w:spacing w:before="0"/>
        <w:rPr>
          <w:rFonts w:eastAsia="SimSun"/>
          <w:b/>
          <w:sz w:val="28"/>
        </w:rPr>
        <w:sectPr w:rsidR="006151E9" w:rsidRPr="00E8496C" w:rsidSect="00BA2975">
          <w:headerReference w:type="even" r:id="rId16"/>
          <w:footerReference w:type="default" r:id="rId17"/>
          <w:headerReference w:type="first" r:id="rId18"/>
          <w:footerReference w:type="first" r:id="rId19"/>
          <w:pgSz w:w="11907" w:h="16840"/>
          <w:pgMar w:top="1417" w:right="1134" w:bottom="1417" w:left="1134" w:header="720" w:footer="720" w:gutter="0"/>
          <w:cols w:space="720"/>
          <w:docGrid w:linePitch="326"/>
        </w:sectPr>
      </w:pPr>
    </w:p>
    <w:p w:rsidR="00FE130A" w:rsidRPr="00E8496C" w:rsidRDefault="00FE130A" w:rsidP="00FE130A">
      <w:pPr>
        <w:keepNext/>
        <w:jc w:val="center"/>
        <w:rPr>
          <w:rFonts w:eastAsia="SimSun"/>
          <w:b/>
          <w:bCs/>
        </w:rPr>
      </w:pPr>
      <w:r w:rsidRPr="00E8496C">
        <w:rPr>
          <w:rFonts w:eastAsia="SimSun"/>
          <w:b/>
          <w:bCs/>
        </w:rPr>
        <w:lastRenderedPageBreak/>
        <w:t>CONTENTS</w:t>
      </w:r>
    </w:p>
    <w:tbl>
      <w:tblPr>
        <w:tblW w:w="9889" w:type="dxa"/>
        <w:tblLayout w:type="fixed"/>
        <w:tblLook w:val="04A0" w:firstRow="1" w:lastRow="0" w:firstColumn="1" w:lastColumn="0" w:noHBand="0" w:noVBand="1"/>
      </w:tblPr>
      <w:tblGrid>
        <w:gridCol w:w="9889"/>
      </w:tblGrid>
      <w:tr w:rsidR="00FE130A" w:rsidRPr="00E8496C" w:rsidTr="00B3106F">
        <w:trPr>
          <w:tblHeader/>
        </w:trPr>
        <w:tc>
          <w:tcPr>
            <w:tcW w:w="9889" w:type="dxa"/>
          </w:tcPr>
          <w:p w:rsidR="00FE130A" w:rsidRPr="00E8496C" w:rsidRDefault="00FE130A" w:rsidP="00B3106F">
            <w:pPr>
              <w:keepLines/>
              <w:tabs>
                <w:tab w:val="right" w:pos="9639"/>
              </w:tabs>
              <w:ind w:right="992"/>
              <w:jc w:val="right"/>
              <w:rPr>
                <w:rFonts w:eastAsia="SimSun"/>
                <w:b/>
              </w:rPr>
            </w:pPr>
            <w:r w:rsidRPr="00E8496C">
              <w:rPr>
                <w:rFonts w:eastAsia="SimSun"/>
                <w:b/>
              </w:rPr>
              <w:tab/>
              <w:t>Page</w:t>
            </w:r>
          </w:p>
        </w:tc>
      </w:tr>
      <w:tr w:rsidR="00FE130A" w:rsidRPr="00E8496C" w:rsidTr="00B3106F">
        <w:tc>
          <w:tcPr>
            <w:tcW w:w="9889" w:type="dxa"/>
          </w:tcPr>
          <w:p w:rsidR="00C546D6" w:rsidRPr="00E8496C" w:rsidRDefault="00322785">
            <w:pPr>
              <w:pStyle w:val="TOC1"/>
              <w:rPr>
                <w:rFonts w:asciiTheme="minorHAnsi" w:eastAsiaTheme="minorEastAsia" w:hAnsiTheme="minorHAnsi" w:cstheme="minorBidi"/>
                <w:sz w:val="22"/>
                <w:szCs w:val="22"/>
                <w:lang w:eastAsia="en-AU"/>
              </w:rPr>
            </w:pPr>
            <w:r w:rsidRPr="00E8496C">
              <w:fldChar w:fldCharType="begin"/>
            </w:r>
            <w:r w:rsidR="00FE130A" w:rsidRPr="00E8496C">
              <w:instrText xml:space="preserve"> TOC \o "1-3" \h \z \t "Annex_No &amp; title;1;Appendix_No &amp; title;1" </w:instrText>
            </w:r>
            <w:r w:rsidRPr="00E8496C">
              <w:fldChar w:fldCharType="separate"/>
            </w:r>
            <w:hyperlink w:anchor="_Toc392579503" w:history="1">
              <w:r w:rsidR="00C546D6" w:rsidRPr="00E8496C">
                <w:rPr>
                  <w:rStyle w:val="Hyperlink"/>
                </w:rPr>
                <w:t>1</w:t>
              </w:r>
              <w:r w:rsidR="00C546D6" w:rsidRPr="00E8496C">
                <w:rPr>
                  <w:rFonts w:asciiTheme="minorHAnsi" w:eastAsiaTheme="minorEastAsia" w:hAnsiTheme="minorHAnsi" w:cstheme="minorBidi"/>
                  <w:sz w:val="22"/>
                  <w:szCs w:val="22"/>
                  <w:lang w:eastAsia="en-AU"/>
                </w:rPr>
                <w:tab/>
              </w:r>
              <w:r w:rsidR="00C546D6" w:rsidRPr="00E8496C">
                <w:rPr>
                  <w:rStyle w:val="Hyperlink"/>
                </w:rPr>
                <w:t>Scope</w:t>
              </w:r>
              <w:r w:rsidR="00C546D6" w:rsidRPr="00E8496C">
                <w:rPr>
                  <w:webHidden/>
                </w:rPr>
                <w:tab/>
              </w:r>
              <w:r w:rsidR="00C546D6" w:rsidRPr="00E8496C">
                <w:rPr>
                  <w:webHidden/>
                </w:rPr>
                <w:fldChar w:fldCharType="begin"/>
              </w:r>
              <w:r w:rsidR="00C546D6" w:rsidRPr="00E8496C">
                <w:rPr>
                  <w:webHidden/>
                </w:rPr>
                <w:instrText xml:space="preserve"> PAGEREF _Toc392579503 \h </w:instrText>
              </w:r>
              <w:r w:rsidR="00C546D6" w:rsidRPr="00E8496C">
                <w:rPr>
                  <w:webHidden/>
                </w:rPr>
              </w:r>
              <w:r w:rsidR="00C546D6" w:rsidRPr="00E8496C">
                <w:rPr>
                  <w:webHidden/>
                </w:rPr>
                <w:fldChar w:fldCharType="separate"/>
              </w:r>
              <w:r w:rsidR="00C546D6" w:rsidRPr="00E8496C">
                <w:rPr>
                  <w:webHidden/>
                </w:rPr>
                <w:t>4</w:t>
              </w:r>
              <w:r w:rsidR="00C546D6" w:rsidRPr="00E8496C">
                <w:rPr>
                  <w:webHidden/>
                </w:rPr>
                <w:fldChar w:fldCharType="end"/>
              </w:r>
            </w:hyperlink>
          </w:p>
          <w:p w:rsidR="00C546D6" w:rsidRPr="00E8496C" w:rsidRDefault="00E8720F">
            <w:pPr>
              <w:pStyle w:val="TOC1"/>
              <w:rPr>
                <w:rFonts w:asciiTheme="minorHAnsi" w:eastAsiaTheme="minorEastAsia" w:hAnsiTheme="minorHAnsi" w:cstheme="minorBidi"/>
                <w:sz w:val="22"/>
                <w:szCs w:val="22"/>
                <w:lang w:eastAsia="en-AU"/>
              </w:rPr>
            </w:pPr>
            <w:hyperlink w:anchor="_Toc392579504" w:history="1">
              <w:r w:rsidR="00C546D6" w:rsidRPr="00E8496C">
                <w:rPr>
                  <w:rStyle w:val="Hyperlink"/>
                </w:rPr>
                <w:t>2</w:t>
              </w:r>
              <w:r w:rsidR="00C546D6" w:rsidRPr="00E8496C">
                <w:rPr>
                  <w:rFonts w:asciiTheme="minorHAnsi" w:eastAsiaTheme="minorEastAsia" w:hAnsiTheme="minorHAnsi" w:cstheme="minorBidi"/>
                  <w:sz w:val="22"/>
                  <w:szCs w:val="22"/>
                  <w:lang w:eastAsia="en-AU"/>
                </w:rPr>
                <w:tab/>
              </w:r>
              <w:r w:rsidR="00C546D6" w:rsidRPr="00E8496C">
                <w:rPr>
                  <w:rStyle w:val="Hyperlink"/>
                </w:rPr>
                <w:t>References</w:t>
              </w:r>
              <w:r w:rsidR="00C546D6" w:rsidRPr="00E8496C">
                <w:rPr>
                  <w:webHidden/>
                </w:rPr>
                <w:tab/>
              </w:r>
              <w:r w:rsidR="00C546D6" w:rsidRPr="00E8496C">
                <w:rPr>
                  <w:webHidden/>
                </w:rPr>
                <w:fldChar w:fldCharType="begin"/>
              </w:r>
              <w:r w:rsidR="00C546D6" w:rsidRPr="00E8496C">
                <w:rPr>
                  <w:webHidden/>
                </w:rPr>
                <w:instrText xml:space="preserve"> PAGEREF _Toc392579504 \h </w:instrText>
              </w:r>
              <w:r w:rsidR="00C546D6" w:rsidRPr="00E8496C">
                <w:rPr>
                  <w:webHidden/>
                </w:rPr>
              </w:r>
              <w:r w:rsidR="00C546D6" w:rsidRPr="00E8496C">
                <w:rPr>
                  <w:webHidden/>
                </w:rPr>
                <w:fldChar w:fldCharType="separate"/>
              </w:r>
              <w:r w:rsidR="00C546D6" w:rsidRPr="00E8496C">
                <w:rPr>
                  <w:webHidden/>
                </w:rPr>
                <w:t>4</w:t>
              </w:r>
              <w:r w:rsidR="00C546D6" w:rsidRPr="00E8496C">
                <w:rPr>
                  <w:webHidden/>
                </w:rPr>
                <w:fldChar w:fldCharType="end"/>
              </w:r>
            </w:hyperlink>
          </w:p>
          <w:p w:rsidR="00C546D6" w:rsidRPr="00E8496C" w:rsidRDefault="00E8720F">
            <w:pPr>
              <w:pStyle w:val="TOC1"/>
              <w:rPr>
                <w:rFonts w:asciiTheme="minorHAnsi" w:eastAsiaTheme="minorEastAsia" w:hAnsiTheme="minorHAnsi" w:cstheme="minorBidi"/>
                <w:sz w:val="22"/>
                <w:szCs w:val="22"/>
                <w:lang w:eastAsia="en-AU"/>
              </w:rPr>
            </w:pPr>
            <w:hyperlink w:anchor="_Toc392579505" w:history="1">
              <w:r w:rsidR="00C546D6" w:rsidRPr="00E8496C">
                <w:rPr>
                  <w:rStyle w:val="Hyperlink"/>
                </w:rPr>
                <w:t>3</w:t>
              </w:r>
              <w:r w:rsidR="00C546D6" w:rsidRPr="00E8496C">
                <w:rPr>
                  <w:rFonts w:asciiTheme="minorHAnsi" w:eastAsiaTheme="minorEastAsia" w:hAnsiTheme="minorHAnsi" w:cstheme="minorBidi"/>
                  <w:sz w:val="22"/>
                  <w:szCs w:val="22"/>
                  <w:lang w:eastAsia="en-AU"/>
                </w:rPr>
                <w:tab/>
              </w:r>
              <w:r w:rsidR="00C546D6" w:rsidRPr="00E8496C">
                <w:rPr>
                  <w:rStyle w:val="Hyperlink"/>
                </w:rPr>
                <w:t>Definitions</w:t>
              </w:r>
              <w:r w:rsidR="00C546D6" w:rsidRPr="00E8496C">
                <w:rPr>
                  <w:webHidden/>
                </w:rPr>
                <w:tab/>
              </w:r>
              <w:r w:rsidR="00C546D6" w:rsidRPr="00E8496C">
                <w:rPr>
                  <w:webHidden/>
                </w:rPr>
                <w:fldChar w:fldCharType="begin"/>
              </w:r>
              <w:r w:rsidR="00C546D6" w:rsidRPr="00E8496C">
                <w:rPr>
                  <w:webHidden/>
                </w:rPr>
                <w:instrText xml:space="preserve"> PAGEREF _Toc392579505 \h </w:instrText>
              </w:r>
              <w:r w:rsidR="00C546D6" w:rsidRPr="00E8496C">
                <w:rPr>
                  <w:webHidden/>
                </w:rPr>
              </w:r>
              <w:r w:rsidR="00C546D6" w:rsidRPr="00E8496C">
                <w:rPr>
                  <w:webHidden/>
                </w:rPr>
                <w:fldChar w:fldCharType="separate"/>
              </w:r>
              <w:r w:rsidR="00C546D6" w:rsidRPr="00E8496C">
                <w:rPr>
                  <w:webHidden/>
                </w:rPr>
                <w:t>5</w:t>
              </w:r>
              <w:r w:rsidR="00C546D6" w:rsidRPr="00E8496C">
                <w:rPr>
                  <w:webHidden/>
                </w:rPr>
                <w:fldChar w:fldCharType="end"/>
              </w:r>
            </w:hyperlink>
          </w:p>
          <w:p w:rsidR="00C546D6" w:rsidRPr="00E8496C" w:rsidRDefault="00E8720F">
            <w:pPr>
              <w:pStyle w:val="TOC2"/>
              <w:rPr>
                <w:rFonts w:asciiTheme="minorHAnsi" w:eastAsiaTheme="minorEastAsia" w:hAnsiTheme="minorHAnsi" w:cstheme="minorBidi"/>
                <w:sz w:val="22"/>
                <w:szCs w:val="22"/>
                <w:lang w:eastAsia="en-AU"/>
              </w:rPr>
            </w:pPr>
            <w:hyperlink w:anchor="_Toc392579506" w:history="1">
              <w:r w:rsidR="00C546D6" w:rsidRPr="00E8496C">
                <w:rPr>
                  <w:rStyle w:val="Hyperlink"/>
                </w:rPr>
                <w:t>3.1</w:t>
              </w:r>
              <w:r w:rsidR="00C546D6" w:rsidRPr="00E8496C">
                <w:rPr>
                  <w:rFonts w:asciiTheme="minorHAnsi" w:eastAsiaTheme="minorEastAsia" w:hAnsiTheme="minorHAnsi" w:cstheme="minorBidi"/>
                  <w:sz w:val="22"/>
                  <w:szCs w:val="22"/>
                  <w:lang w:eastAsia="en-AU"/>
                </w:rPr>
                <w:tab/>
              </w:r>
              <w:r w:rsidR="00C546D6" w:rsidRPr="00E8496C">
                <w:rPr>
                  <w:rStyle w:val="Hyperlink"/>
                </w:rPr>
                <w:t>Terms defined elsewhere</w:t>
              </w:r>
              <w:r w:rsidR="00C546D6" w:rsidRPr="00E8496C">
                <w:rPr>
                  <w:webHidden/>
                </w:rPr>
                <w:tab/>
              </w:r>
              <w:r w:rsidR="00C546D6" w:rsidRPr="00E8496C">
                <w:rPr>
                  <w:webHidden/>
                </w:rPr>
                <w:fldChar w:fldCharType="begin"/>
              </w:r>
              <w:r w:rsidR="00C546D6" w:rsidRPr="00E8496C">
                <w:rPr>
                  <w:webHidden/>
                </w:rPr>
                <w:instrText xml:space="preserve"> PAGEREF _Toc392579506 \h </w:instrText>
              </w:r>
              <w:r w:rsidR="00C546D6" w:rsidRPr="00E8496C">
                <w:rPr>
                  <w:webHidden/>
                </w:rPr>
              </w:r>
              <w:r w:rsidR="00C546D6" w:rsidRPr="00E8496C">
                <w:rPr>
                  <w:webHidden/>
                </w:rPr>
                <w:fldChar w:fldCharType="separate"/>
              </w:r>
              <w:r w:rsidR="00C546D6" w:rsidRPr="00E8496C">
                <w:rPr>
                  <w:webHidden/>
                </w:rPr>
                <w:t>5</w:t>
              </w:r>
              <w:r w:rsidR="00C546D6" w:rsidRPr="00E8496C">
                <w:rPr>
                  <w:webHidden/>
                </w:rPr>
                <w:fldChar w:fldCharType="end"/>
              </w:r>
            </w:hyperlink>
          </w:p>
          <w:p w:rsidR="00C546D6" w:rsidRPr="00E8496C" w:rsidRDefault="00E8720F">
            <w:pPr>
              <w:pStyle w:val="TOC2"/>
              <w:rPr>
                <w:rFonts w:asciiTheme="minorHAnsi" w:eastAsiaTheme="minorEastAsia" w:hAnsiTheme="minorHAnsi" w:cstheme="minorBidi"/>
                <w:sz w:val="22"/>
                <w:szCs w:val="22"/>
                <w:lang w:eastAsia="en-AU"/>
              </w:rPr>
            </w:pPr>
            <w:hyperlink w:anchor="_Toc392579507" w:history="1">
              <w:r w:rsidR="00C546D6" w:rsidRPr="00E8496C">
                <w:rPr>
                  <w:rStyle w:val="Hyperlink"/>
                </w:rPr>
                <w:t>3.2</w:t>
              </w:r>
              <w:r w:rsidR="00C546D6" w:rsidRPr="00E8496C">
                <w:rPr>
                  <w:rFonts w:asciiTheme="minorHAnsi" w:eastAsiaTheme="minorEastAsia" w:hAnsiTheme="minorHAnsi" w:cstheme="minorBidi"/>
                  <w:sz w:val="22"/>
                  <w:szCs w:val="22"/>
                  <w:lang w:eastAsia="en-AU"/>
                </w:rPr>
                <w:tab/>
              </w:r>
              <w:r w:rsidR="00C546D6" w:rsidRPr="00E8496C">
                <w:rPr>
                  <w:rStyle w:val="Hyperlink"/>
                </w:rPr>
                <w:t>Terms defined in this Supplement</w:t>
              </w:r>
              <w:r w:rsidR="00C546D6" w:rsidRPr="00E8496C">
                <w:rPr>
                  <w:webHidden/>
                </w:rPr>
                <w:tab/>
              </w:r>
              <w:r w:rsidR="00C546D6" w:rsidRPr="00E8496C">
                <w:rPr>
                  <w:webHidden/>
                </w:rPr>
                <w:fldChar w:fldCharType="begin"/>
              </w:r>
              <w:r w:rsidR="00C546D6" w:rsidRPr="00E8496C">
                <w:rPr>
                  <w:webHidden/>
                </w:rPr>
                <w:instrText xml:space="preserve"> PAGEREF _Toc392579507 \h </w:instrText>
              </w:r>
              <w:r w:rsidR="00C546D6" w:rsidRPr="00E8496C">
                <w:rPr>
                  <w:webHidden/>
                </w:rPr>
              </w:r>
              <w:r w:rsidR="00C546D6" w:rsidRPr="00E8496C">
                <w:rPr>
                  <w:webHidden/>
                </w:rPr>
                <w:fldChar w:fldCharType="separate"/>
              </w:r>
              <w:r w:rsidR="00C546D6" w:rsidRPr="00E8496C">
                <w:rPr>
                  <w:webHidden/>
                </w:rPr>
                <w:t>5</w:t>
              </w:r>
              <w:r w:rsidR="00C546D6" w:rsidRPr="00E8496C">
                <w:rPr>
                  <w:webHidden/>
                </w:rPr>
                <w:fldChar w:fldCharType="end"/>
              </w:r>
            </w:hyperlink>
          </w:p>
          <w:p w:rsidR="00C546D6" w:rsidRPr="00E8496C" w:rsidRDefault="00E8720F">
            <w:pPr>
              <w:pStyle w:val="TOC1"/>
              <w:rPr>
                <w:rFonts w:asciiTheme="minorHAnsi" w:eastAsiaTheme="minorEastAsia" w:hAnsiTheme="minorHAnsi" w:cstheme="minorBidi"/>
                <w:sz w:val="22"/>
                <w:szCs w:val="22"/>
                <w:lang w:eastAsia="en-AU"/>
              </w:rPr>
            </w:pPr>
            <w:hyperlink w:anchor="_Toc392579508" w:history="1">
              <w:r w:rsidR="00C546D6" w:rsidRPr="00E8496C">
                <w:rPr>
                  <w:rStyle w:val="Hyperlink"/>
                </w:rPr>
                <w:t>4</w:t>
              </w:r>
              <w:r w:rsidR="00C546D6" w:rsidRPr="00E8496C">
                <w:rPr>
                  <w:rFonts w:asciiTheme="minorHAnsi" w:eastAsiaTheme="minorEastAsia" w:hAnsiTheme="minorHAnsi" w:cstheme="minorBidi"/>
                  <w:sz w:val="22"/>
                  <w:szCs w:val="22"/>
                  <w:lang w:eastAsia="en-AU"/>
                </w:rPr>
                <w:tab/>
              </w:r>
              <w:r w:rsidR="00C546D6" w:rsidRPr="00E8496C">
                <w:rPr>
                  <w:rStyle w:val="Hyperlink"/>
                </w:rPr>
                <w:t>Abbreviations and acronyms</w:t>
              </w:r>
              <w:r w:rsidR="00C546D6" w:rsidRPr="00E8496C">
                <w:rPr>
                  <w:webHidden/>
                </w:rPr>
                <w:tab/>
              </w:r>
              <w:r w:rsidR="00C546D6" w:rsidRPr="00E8496C">
                <w:rPr>
                  <w:webHidden/>
                </w:rPr>
                <w:fldChar w:fldCharType="begin"/>
              </w:r>
              <w:r w:rsidR="00C546D6" w:rsidRPr="00E8496C">
                <w:rPr>
                  <w:webHidden/>
                </w:rPr>
                <w:instrText xml:space="preserve"> PAGEREF _Toc392579508 \h </w:instrText>
              </w:r>
              <w:r w:rsidR="00C546D6" w:rsidRPr="00E8496C">
                <w:rPr>
                  <w:webHidden/>
                </w:rPr>
              </w:r>
              <w:r w:rsidR="00C546D6" w:rsidRPr="00E8496C">
                <w:rPr>
                  <w:webHidden/>
                </w:rPr>
                <w:fldChar w:fldCharType="separate"/>
              </w:r>
              <w:r w:rsidR="00C546D6" w:rsidRPr="00E8496C">
                <w:rPr>
                  <w:webHidden/>
                </w:rPr>
                <w:t>5</w:t>
              </w:r>
              <w:r w:rsidR="00C546D6" w:rsidRPr="00E8496C">
                <w:rPr>
                  <w:webHidden/>
                </w:rPr>
                <w:fldChar w:fldCharType="end"/>
              </w:r>
            </w:hyperlink>
          </w:p>
          <w:p w:rsidR="00C546D6" w:rsidRPr="00E8496C" w:rsidRDefault="00E8720F">
            <w:pPr>
              <w:pStyle w:val="TOC1"/>
              <w:rPr>
                <w:rFonts w:asciiTheme="minorHAnsi" w:eastAsiaTheme="minorEastAsia" w:hAnsiTheme="minorHAnsi" w:cstheme="minorBidi"/>
                <w:sz w:val="22"/>
                <w:szCs w:val="22"/>
                <w:lang w:eastAsia="en-AU"/>
              </w:rPr>
            </w:pPr>
            <w:hyperlink w:anchor="_Toc392579509" w:history="1">
              <w:r w:rsidR="00C546D6" w:rsidRPr="00E8496C">
                <w:rPr>
                  <w:rStyle w:val="Hyperlink"/>
                </w:rPr>
                <w:t>5</w:t>
              </w:r>
              <w:r w:rsidR="00C546D6" w:rsidRPr="00E8496C">
                <w:rPr>
                  <w:rFonts w:asciiTheme="minorHAnsi" w:eastAsiaTheme="minorEastAsia" w:hAnsiTheme="minorHAnsi" w:cstheme="minorBidi"/>
                  <w:sz w:val="22"/>
                  <w:szCs w:val="22"/>
                  <w:lang w:eastAsia="en-AU"/>
                </w:rPr>
                <w:tab/>
              </w:r>
              <w:r w:rsidR="00C546D6" w:rsidRPr="00E8496C">
                <w:rPr>
                  <w:rStyle w:val="Hyperlink"/>
                </w:rPr>
                <w:t>Conventions</w:t>
              </w:r>
              <w:r w:rsidR="00C546D6" w:rsidRPr="00E8496C">
                <w:rPr>
                  <w:webHidden/>
                </w:rPr>
                <w:tab/>
              </w:r>
              <w:r w:rsidR="00C546D6" w:rsidRPr="00E8496C">
                <w:rPr>
                  <w:webHidden/>
                </w:rPr>
                <w:fldChar w:fldCharType="begin"/>
              </w:r>
              <w:r w:rsidR="00C546D6" w:rsidRPr="00E8496C">
                <w:rPr>
                  <w:webHidden/>
                </w:rPr>
                <w:instrText xml:space="preserve"> PAGEREF _Toc392579509 \h </w:instrText>
              </w:r>
              <w:r w:rsidR="00C546D6" w:rsidRPr="00E8496C">
                <w:rPr>
                  <w:webHidden/>
                </w:rPr>
              </w:r>
              <w:r w:rsidR="00C546D6" w:rsidRPr="00E8496C">
                <w:rPr>
                  <w:webHidden/>
                </w:rPr>
                <w:fldChar w:fldCharType="separate"/>
              </w:r>
              <w:r w:rsidR="00C546D6" w:rsidRPr="00E8496C">
                <w:rPr>
                  <w:webHidden/>
                </w:rPr>
                <w:t>5</w:t>
              </w:r>
              <w:r w:rsidR="00C546D6" w:rsidRPr="00E8496C">
                <w:rPr>
                  <w:webHidden/>
                </w:rPr>
                <w:fldChar w:fldCharType="end"/>
              </w:r>
            </w:hyperlink>
          </w:p>
          <w:p w:rsidR="00C546D6" w:rsidRPr="00E8496C" w:rsidRDefault="00E8720F">
            <w:pPr>
              <w:pStyle w:val="TOC1"/>
              <w:rPr>
                <w:rFonts w:asciiTheme="minorHAnsi" w:eastAsiaTheme="minorEastAsia" w:hAnsiTheme="minorHAnsi" w:cstheme="minorBidi"/>
                <w:sz w:val="22"/>
                <w:szCs w:val="22"/>
                <w:lang w:eastAsia="en-AU"/>
              </w:rPr>
            </w:pPr>
            <w:hyperlink w:anchor="_Toc392579510" w:history="1">
              <w:r w:rsidR="00C546D6" w:rsidRPr="00E8496C">
                <w:rPr>
                  <w:rStyle w:val="Hyperlink"/>
                </w:rPr>
                <w:t>6</w:t>
              </w:r>
              <w:r w:rsidR="00C546D6" w:rsidRPr="00E8496C">
                <w:rPr>
                  <w:rFonts w:asciiTheme="minorHAnsi" w:eastAsiaTheme="minorEastAsia" w:hAnsiTheme="minorHAnsi" w:cstheme="minorBidi"/>
                  <w:sz w:val="22"/>
                  <w:szCs w:val="22"/>
                  <w:lang w:eastAsia="en-AU"/>
                </w:rPr>
                <w:tab/>
              </w:r>
              <w:r w:rsidR="00C546D6" w:rsidRPr="00E8496C">
                <w:rPr>
                  <w:rStyle w:val="Hyperlink"/>
                </w:rPr>
                <w:t>Registration process</w:t>
              </w:r>
              <w:r w:rsidR="00C546D6" w:rsidRPr="00E8496C">
                <w:rPr>
                  <w:webHidden/>
                </w:rPr>
                <w:tab/>
              </w:r>
              <w:r w:rsidR="00C546D6" w:rsidRPr="00E8496C">
                <w:rPr>
                  <w:webHidden/>
                </w:rPr>
                <w:fldChar w:fldCharType="begin"/>
              </w:r>
              <w:r w:rsidR="00C546D6" w:rsidRPr="00E8496C">
                <w:rPr>
                  <w:webHidden/>
                </w:rPr>
                <w:instrText xml:space="preserve"> PAGEREF _Toc392579510 \h </w:instrText>
              </w:r>
              <w:r w:rsidR="00C546D6" w:rsidRPr="00E8496C">
                <w:rPr>
                  <w:webHidden/>
                </w:rPr>
              </w:r>
              <w:r w:rsidR="00C546D6" w:rsidRPr="00E8496C">
                <w:rPr>
                  <w:webHidden/>
                </w:rPr>
                <w:fldChar w:fldCharType="separate"/>
              </w:r>
              <w:r w:rsidR="00C546D6" w:rsidRPr="00E8496C">
                <w:rPr>
                  <w:webHidden/>
                </w:rPr>
                <w:t>5</w:t>
              </w:r>
              <w:r w:rsidR="00C546D6" w:rsidRPr="00E8496C">
                <w:rPr>
                  <w:webHidden/>
                </w:rPr>
                <w:fldChar w:fldCharType="end"/>
              </w:r>
            </w:hyperlink>
          </w:p>
          <w:p w:rsidR="00C546D6" w:rsidRPr="00E8496C" w:rsidRDefault="00E8720F">
            <w:pPr>
              <w:pStyle w:val="TOC1"/>
              <w:rPr>
                <w:rFonts w:asciiTheme="minorHAnsi" w:eastAsiaTheme="minorEastAsia" w:hAnsiTheme="minorHAnsi" w:cstheme="minorBidi"/>
                <w:sz w:val="22"/>
                <w:szCs w:val="22"/>
                <w:lang w:eastAsia="en-AU"/>
              </w:rPr>
            </w:pPr>
            <w:hyperlink w:anchor="_Toc392579511" w:history="1">
              <w:r w:rsidR="00C546D6" w:rsidRPr="00E8496C">
                <w:rPr>
                  <w:rStyle w:val="Hyperlink"/>
                </w:rPr>
                <w:t>7</w:t>
              </w:r>
              <w:r w:rsidR="00C546D6" w:rsidRPr="00E8496C">
                <w:rPr>
                  <w:rFonts w:asciiTheme="minorHAnsi" w:eastAsiaTheme="minorEastAsia" w:hAnsiTheme="minorHAnsi" w:cstheme="minorBidi"/>
                  <w:sz w:val="22"/>
                  <w:szCs w:val="22"/>
                  <w:lang w:eastAsia="en-AU"/>
                </w:rPr>
                <w:tab/>
              </w:r>
              <w:r w:rsidR="00C546D6" w:rsidRPr="00E8496C">
                <w:rPr>
                  <w:rStyle w:val="Hyperlink"/>
                </w:rPr>
                <w:t>SDP codepoints for IANA registration</w:t>
              </w:r>
              <w:r w:rsidR="00C546D6" w:rsidRPr="00E8496C">
                <w:rPr>
                  <w:webHidden/>
                </w:rPr>
                <w:tab/>
              </w:r>
              <w:r w:rsidR="00C546D6" w:rsidRPr="00E8496C">
                <w:rPr>
                  <w:webHidden/>
                </w:rPr>
                <w:fldChar w:fldCharType="begin"/>
              </w:r>
              <w:r w:rsidR="00C546D6" w:rsidRPr="00E8496C">
                <w:rPr>
                  <w:webHidden/>
                </w:rPr>
                <w:instrText xml:space="preserve"> PAGEREF _Toc392579511 \h </w:instrText>
              </w:r>
              <w:r w:rsidR="00C546D6" w:rsidRPr="00E8496C">
                <w:rPr>
                  <w:webHidden/>
                </w:rPr>
              </w:r>
              <w:r w:rsidR="00C546D6" w:rsidRPr="00E8496C">
                <w:rPr>
                  <w:webHidden/>
                </w:rPr>
                <w:fldChar w:fldCharType="separate"/>
              </w:r>
              <w:r w:rsidR="00C546D6" w:rsidRPr="00E8496C">
                <w:rPr>
                  <w:webHidden/>
                </w:rPr>
                <w:t>7</w:t>
              </w:r>
              <w:r w:rsidR="00C546D6" w:rsidRPr="00E8496C">
                <w:rPr>
                  <w:webHidden/>
                </w:rPr>
                <w:fldChar w:fldCharType="end"/>
              </w:r>
            </w:hyperlink>
          </w:p>
          <w:p w:rsidR="00C546D6" w:rsidRPr="00E8496C" w:rsidRDefault="00E8720F">
            <w:pPr>
              <w:pStyle w:val="TOC2"/>
              <w:rPr>
                <w:rFonts w:asciiTheme="minorHAnsi" w:eastAsiaTheme="minorEastAsia" w:hAnsiTheme="minorHAnsi" w:cstheme="minorBidi"/>
                <w:sz w:val="22"/>
                <w:szCs w:val="22"/>
                <w:lang w:eastAsia="en-AU"/>
              </w:rPr>
            </w:pPr>
            <w:hyperlink w:anchor="_Toc392579512" w:history="1">
              <w:r w:rsidR="00C546D6" w:rsidRPr="00E8496C">
                <w:rPr>
                  <w:rStyle w:val="Hyperlink"/>
                </w:rPr>
                <w:t>7.1</w:t>
              </w:r>
              <w:r w:rsidR="00C546D6" w:rsidRPr="00E8496C">
                <w:rPr>
                  <w:rFonts w:asciiTheme="minorHAnsi" w:eastAsiaTheme="minorEastAsia" w:hAnsiTheme="minorHAnsi" w:cstheme="minorBidi"/>
                  <w:sz w:val="22"/>
                  <w:szCs w:val="22"/>
                  <w:lang w:eastAsia="en-AU"/>
                </w:rPr>
                <w:tab/>
              </w:r>
              <w:r w:rsidR="00C546D6" w:rsidRPr="00E8496C">
                <w:rPr>
                  <w:rStyle w:val="Hyperlink"/>
                </w:rPr>
                <w:t>SDP codepoints related to wildcarding</w:t>
              </w:r>
              <w:r w:rsidR="00C546D6" w:rsidRPr="00E8496C">
                <w:rPr>
                  <w:webHidden/>
                </w:rPr>
                <w:tab/>
              </w:r>
              <w:r w:rsidR="00C546D6" w:rsidRPr="00E8496C">
                <w:rPr>
                  <w:webHidden/>
                </w:rPr>
                <w:fldChar w:fldCharType="begin"/>
              </w:r>
              <w:r w:rsidR="00C546D6" w:rsidRPr="00E8496C">
                <w:rPr>
                  <w:webHidden/>
                </w:rPr>
                <w:instrText xml:space="preserve"> PAGEREF _Toc392579512 \h </w:instrText>
              </w:r>
              <w:r w:rsidR="00C546D6" w:rsidRPr="00E8496C">
                <w:rPr>
                  <w:webHidden/>
                </w:rPr>
              </w:r>
              <w:r w:rsidR="00C546D6" w:rsidRPr="00E8496C">
                <w:rPr>
                  <w:webHidden/>
                </w:rPr>
                <w:fldChar w:fldCharType="separate"/>
              </w:r>
              <w:r w:rsidR="00C546D6" w:rsidRPr="00E8496C">
                <w:rPr>
                  <w:webHidden/>
                </w:rPr>
                <w:t>7</w:t>
              </w:r>
              <w:r w:rsidR="00C546D6" w:rsidRPr="00E8496C">
                <w:rPr>
                  <w:webHidden/>
                </w:rPr>
                <w:fldChar w:fldCharType="end"/>
              </w:r>
            </w:hyperlink>
          </w:p>
          <w:p w:rsidR="00C546D6" w:rsidRPr="00E8496C" w:rsidRDefault="00E8720F">
            <w:pPr>
              <w:pStyle w:val="TOC2"/>
              <w:rPr>
                <w:rFonts w:asciiTheme="minorHAnsi" w:eastAsiaTheme="minorEastAsia" w:hAnsiTheme="minorHAnsi" w:cstheme="minorBidi"/>
                <w:sz w:val="22"/>
                <w:szCs w:val="22"/>
                <w:lang w:eastAsia="en-AU"/>
              </w:rPr>
            </w:pPr>
            <w:hyperlink w:anchor="_Toc392579513" w:history="1">
              <w:r w:rsidR="00C546D6" w:rsidRPr="00E8496C">
                <w:rPr>
                  <w:rStyle w:val="Hyperlink"/>
                </w:rPr>
                <w:t>7.2</w:t>
              </w:r>
              <w:r w:rsidR="00C546D6" w:rsidRPr="00E8496C">
                <w:rPr>
                  <w:rFonts w:asciiTheme="minorHAnsi" w:eastAsiaTheme="minorEastAsia" w:hAnsiTheme="minorHAnsi" w:cstheme="minorBidi"/>
                  <w:sz w:val="22"/>
                  <w:szCs w:val="22"/>
                  <w:lang w:eastAsia="en-AU"/>
                </w:rPr>
                <w:tab/>
              </w:r>
              <w:r w:rsidR="00C546D6" w:rsidRPr="00E8496C">
                <w:rPr>
                  <w:rStyle w:val="Hyperlink"/>
                </w:rPr>
                <w:t>SDP codepoints related to SDP "m=" line &lt;proto&gt; element</w:t>
              </w:r>
              <w:r w:rsidR="00C546D6" w:rsidRPr="00E8496C">
                <w:rPr>
                  <w:webHidden/>
                </w:rPr>
                <w:tab/>
              </w:r>
              <w:r w:rsidR="00C546D6" w:rsidRPr="00E8496C">
                <w:rPr>
                  <w:webHidden/>
                </w:rPr>
                <w:fldChar w:fldCharType="begin"/>
              </w:r>
              <w:r w:rsidR="00C546D6" w:rsidRPr="00E8496C">
                <w:rPr>
                  <w:webHidden/>
                </w:rPr>
                <w:instrText xml:space="preserve"> PAGEREF _Toc392579513 \h </w:instrText>
              </w:r>
              <w:r w:rsidR="00C546D6" w:rsidRPr="00E8496C">
                <w:rPr>
                  <w:webHidden/>
                </w:rPr>
              </w:r>
              <w:r w:rsidR="00C546D6" w:rsidRPr="00E8496C">
                <w:rPr>
                  <w:webHidden/>
                </w:rPr>
                <w:fldChar w:fldCharType="separate"/>
              </w:r>
              <w:r w:rsidR="00C546D6" w:rsidRPr="00E8496C">
                <w:rPr>
                  <w:webHidden/>
                </w:rPr>
                <w:t>7</w:t>
              </w:r>
              <w:r w:rsidR="00C546D6" w:rsidRPr="00E8496C">
                <w:rPr>
                  <w:webHidden/>
                </w:rPr>
                <w:fldChar w:fldCharType="end"/>
              </w:r>
            </w:hyperlink>
          </w:p>
          <w:p w:rsidR="00C546D6" w:rsidRPr="00E8496C" w:rsidRDefault="00E8720F">
            <w:pPr>
              <w:pStyle w:val="TOC2"/>
              <w:rPr>
                <w:rFonts w:asciiTheme="minorHAnsi" w:eastAsiaTheme="minorEastAsia" w:hAnsiTheme="minorHAnsi" w:cstheme="minorBidi"/>
                <w:sz w:val="22"/>
                <w:szCs w:val="22"/>
                <w:lang w:eastAsia="en-AU"/>
              </w:rPr>
            </w:pPr>
            <w:hyperlink w:anchor="_Toc392579514" w:history="1">
              <w:r w:rsidR="00C546D6" w:rsidRPr="00E8496C">
                <w:rPr>
                  <w:rStyle w:val="Hyperlink"/>
                </w:rPr>
                <w:t>7.3</w:t>
              </w:r>
              <w:r w:rsidR="00C546D6" w:rsidRPr="00E8496C">
                <w:rPr>
                  <w:rFonts w:asciiTheme="minorHAnsi" w:eastAsiaTheme="minorEastAsia" w:hAnsiTheme="minorHAnsi" w:cstheme="minorBidi"/>
                  <w:sz w:val="22"/>
                  <w:szCs w:val="22"/>
                  <w:lang w:eastAsia="en-AU"/>
                </w:rPr>
                <w:tab/>
              </w:r>
              <w:r w:rsidR="00C546D6" w:rsidRPr="00E8496C">
                <w:rPr>
                  <w:rStyle w:val="Hyperlink"/>
                </w:rPr>
                <w:t>SDP codepoints related to SDP "a=" lines</w:t>
              </w:r>
              <w:r w:rsidR="00C546D6" w:rsidRPr="00E8496C">
                <w:rPr>
                  <w:webHidden/>
                </w:rPr>
                <w:tab/>
              </w:r>
              <w:r w:rsidR="00C546D6" w:rsidRPr="00E8496C">
                <w:rPr>
                  <w:webHidden/>
                </w:rPr>
                <w:fldChar w:fldCharType="begin"/>
              </w:r>
              <w:r w:rsidR="00C546D6" w:rsidRPr="00E8496C">
                <w:rPr>
                  <w:webHidden/>
                </w:rPr>
                <w:instrText xml:space="preserve"> PAGEREF _Toc392579514 \h </w:instrText>
              </w:r>
              <w:r w:rsidR="00C546D6" w:rsidRPr="00E8496C">
                <w:rPr>
                  <w:webHidden/>
                </w:rPr>
              </w:r>
              <w:r w:rsidR="00C546D6" w:rsidRPr="00E8496C">
                <w:rPr>
                  <w:webHidden/>
                </w:rPr>
                <w:fldChar w:fldCharType="separate"/>
              </w:r>
              <w:r w:rsidR="00C546D6" w:rsidRPr="00E8496C">
                <w:rPr>
                  <w:webHidden/>
                </w:rPr>
                <w:t>7</w:t>
              </w:r>
              <w:r w:rsidR="00C546D6" w:rsidRPr="00E8496C">
                <w:rPr>
                  <w:webHidden/>
                </w:rPr>
                <w:fldChar w:fldCharType="end"/>
              </w:r>
            </w:hyperlink>
          </w:p>
          <w:p w:rsidR="00C546D6" w:rsidRPr="00E8496C" w:rsidRDefault="00E8720F">
            <w:pPr>
              <w:pStyle w:val="TOC3"/>
              <w:rPr>
                <w:rFonts w:asciiTheme="minorHAnsi" w:eastAsiaTheme="minorEastAsia" w:hAnsiTheme="minorHAnsi" w:cstheme="minorBidi"/>
                <w:sz w:val="22"/>
                <w:szCs w:val="22"/>
                <w:lang w:eastAsia="en-AU"/>
              </w:rPr>
            </w:pPr>
            <w:hyperlink w:anchor="_Toc392579515" w:history="1">
              <w:r w:rsidR="00C546D6" w:rsidRPr="00E8496C">
                <w:rPr>
                  <w:rStyle w:val="Hyperlink"/>
                </w:rPr>
                <w:t>7.3.1</w:t>
              </w:r>
              <w:r w:rsidR="00C546D6" w:rsidRPr="00E8496C">
                <w:rPr>
                  <w:rFonts w:asciiTheme="minorHAnsi" w:eastAsiaTheme="minorEastAsia" w:hAnsiTheme="minorHAnsi" w:cstheme="minorBidi"/>
                  <w:sz w:val="22"/>
                  <w:szCs w:val="22"/>
                  <w:lang w:eastAsia="en-AU"/>
                </w:rPr>
                <w:tab/>
              </w:r>
              <w:r w:rsidR="00C546D6" w:rsidRPr="00E8496C">
                <w:rPr>
                  <w:rStyle w:val="Hyperlink"/>
                </w:rPr>
                <w:t>SDP attribute "ITU-T H.248 package"</w:t>
              </w:r>
              <w:r w:rsidR="00C546D6" w:rsidRPr="00E8496C">
                <w:rPr>
                  <w:webHidden/>
                </w:rPr>
                <w:tab/>
              </w:r>
              <w:r w:rsidR="00C546D6" w:rsidRPr="00E8496C">
                <w:rPr>
                  <w:webHidden/>
                </w:rPr>
                <w:fldChar w:fldCharType="begin"/>
              </w:r>
              <w:r w:rsidR="00C546D6" w:rsidRPr="00E8496C">
                <w:rPr>
                  <w:webHidden/>
                </w:rPr>
                <w:instrText xml:space="preserve"> PAGEREF _Toc392579515 \h </w:instrText>
              </w:r>
              <w:r w:rsidR="00C546D6" w:rsidRPr="00E8496C">
                <w:rPr>
                  <w:webHidden/>
                </w:rPr>
              </w:r>
              <w:r w:rsidR="00C546D6" w:rsidRPr="00E8496C">
                <w:rPr>
                  <w:webHidden/>
                </w:rPr>
                <w:fldChar w:fldCharType="separate"/>
              </w:r>
              <w:r w:rsidR="00C546D6" w:rsidRPr="00E8496C">
                <w:rPr>
                  <w:webHidden/>
                </w:rPr>
                <w:t>7</w:t>
              </w:r>
              <w:r w:rsidR="00C546D6" w:rsidRPr="00E8496C">
                <w:rPr>
                  <w:webHidden/>
                </w:rPr>
                <w:fldChar w:fldCharType="end"/>
              </w:r>
            </w:hyperlink>
          </w:p>
          <w:p w:rsidR="00FE130A" w:rsidRPr="00E8496C" w:rsidRDefault="00322785" w:rsidP="00B3106F">
            <w:pPr>
              <w:tabs>
                <w:tab w:val="right" w:leader="dot" w:pos="9639"/>
              </w:tabs>
              <w:rPr>
                <w:rFonts w:eastAsia="SimSun"/>
              </w:rPr>
            </w:pPr>
            <w:r w:rsidRPr="00E8496C">
              <w:rPr>
                <w:rFonts w:eastAsia="Batang"/>
                <w:noProof/>
              </w:rPr>
              <w:fldChar w:fldCharType="end"/>
            </w:r>
          </w:p>
        </w:tc>
      </w:tr>
    </w:tbl>
    <w:p w:rsidR="00FE130A" w:rsidRPr="00E8496C" w:rsidRDefault="00FE130A" w:rsidP="00FE130A">
      <w:pPr>
        <w:rPr>
          <w:rFonts w:eastAsia="SimSun"/>
        </w:rPr>
      </w:pPr>
    </w:p>
    <w:p w:rsidR="00FE130A" w:rsidRPr="00E8496C" w:rsidRDefault="00FE130A" w:rsidP="00FE130A">
      <w:pPr>
        <w:keepNext/>
        <w:jc w:val="center"/>
        <w:rPr>
          <w:rFonts w:eastAsia="SimSun"/>
          <w:b/>
          <w:bCs/>
        </w:rPr>
      </w:pPr>
      <w:r w:rsidRPr="00E8496C">
        <w:rPr>
          <w:rFonts w:eastAsia="SimSun"/>
          <w:b/>
          <w:bCs/>
        </w:rPr>
        <w:t>List of Tables</w:t>
      </w:r>
    </w:p>
    <w:tbl>
      <w:tblPr>
        <w:tblW w:w="9889" w:type="dxa"/>
        <w:tblLayout w:type="fixed"/>
        <w:tblLook w:val="04A0" w:firstRow="1" w:lastRow="0" w:firstColumn="1" w:lastColumn="0" w:noHBand="0" w:noVBand="1"/>
      </w:tblPr>
      <w:tblGrid>
        <w:gridCol w:w="9889"/>
      </w:tblGrid>
      <w:tr w:rsidR="00FE130A" w:rsidRPr="00E8496C" w:rsidTr="00B3106F">
        <w:trPr>
          <w:tblHeader/>
        </w:trPr>
        <w:tc>
          <w:tcPr>
            <w:tcW w:w="9889" w:type="dxa"/>
          </w:tcPr>
          <w:p w:rsidR="00FE130A" w:rsidRPr="00E8496C" w:rsidRDefault="00FE130A" w:rsidP="00B3106F">
            <w:pPr>
              <w:keepNext/>
              <w:keepLines/>
              <w:tabs>
                <w:tab w:val="right" w:pos="9639"/>
              </w:tabs>
              <w:ind w:right="992"/>
              <w:jc w:val="right"/>
              <w:rPr>
                <w:rFonts w:eastAsia="SimSun"/>
                <w:b/>
              </w:rPr>
            </w:pPr>
            <w:r w:rsidRPr="00E8496C">
              <w:rPr>
                <w:rFonts w:eastAsia="SimSun"/>
                <w:b/>
              </w:rPr>
              <w:tab/>
              <w:t>Page</w:t>
            </w:r>
          </w:p>
        </w:tc>
      </w:tr>
      <w:tr w:rsidR="00FE130A" w:rsidRPr="00E8496C" w:rsidTr="00B3106F">
        <w:tc>
          <w:tcPr>
            <w:tcW w:w="9889" w:type="dxa"/>
          </w:tcPr>
          <w:p w:rsidR="000600A5" w:rsidRPr="00E8496C" w:rsidRDefault="00322785">
            <w:pPr>
              <w:pStyle w:val="TableofFigures"/>
              <w:rPr>
                <w:rFonts w:asciiTheme="minorHAnsi" w:eastAsiaTheme="minorEastAsia" w:hAnsiTheme="minorHAnsi" w:cstheme="minorBidi"/>
                <w:noProof/>
                <w:sz w:val="22"/>
                <w:szCs w:val="22"/>
                <w:lang w:eastAsia="en-AU"/>
              </w:rPr>
            </w:pPr>
            <w:r w:rsidRPr="00E8496C">
              <w:rPr>
                <w:rFonts w:eastAsia="SimSun"/>
              </w:rPr>
              <w:fldChar w:fldCharType="begin"/>
            </w:r>
            <w:r w:rsidR="00FE130A" w:rsidRPr="00E8496C">
              <w:rPr>
                <w:rFonts w:eastAsia="SimSun"/>
              </w:rPr>
              <w:instrText xml:space="preserve"> TOC \h \z \t "Table_No &amp; title" \c </w:instrText>
            </w:r>
            <w:r w:rsidRPr="00E8496C">
              <w:rPr>
                <w:rFonts w:eastAsia="SimSun"/>
              </w:rPr>
              <w:fldChar w:fldCharType="separate"/>
            </w:r>
            <w:hyperlink w:anchor="_Toc392494381" w:history="1">
              <w:r w:rsidR="000600A5" w:rsidRPr="00E8496C">
                <w:rPr>
                  <w:rStyle w:val="Hyperlink"/>
                  <w:noProof/>
                </w:rPr>
                <w:t>Table 1 – SDP codepoints related to wildcarding</w:t>
              </w:r>
              <w:r w:rsidR="000600A5" w:rsidRPr="00E8496C">
                <w:rPr>
                  <w:noProof/>
                  <w:webHidden/>
                </w:rPr>
                <w:tab/>
              </w:r>
              <w:r w:rsidR="000600A5" w:rsidRPr="00E8496C">
                <w:rPr>
                  <w:noProof/>
                  <w:webHidden/>
                </w:rPr>
                <w:fldChar w:fldCharType="begin"/>
              </w:r>
              <w:r w:rsidR="000600A5" w:rsidRPr="00E8496C">
                <w:rPr>
                  <w:noProof/>
                  <w:webHidden/>
                </w:rPr>
                <w:instrText xml:space="preserve"> PAGEREF _Toc392494381 \h </w:instrText>
              </w:r>
              <w:r w:rsidR="000600A5" w:rsidRPr="00E8496C">
                <w:rPr>
                  <w:noProof/>
                  <w:webHidden/>
                </w:rPr>
              </w:r>
              <w:r w:rsidR="000600A5" w:rsidRPr="00E8496C">
                <w:rPr>
                  <w:noProof/>
                  <w:webHidden/>
                </w:rPr>
                <w:fldChar w:fldCharType="separate"/>
              </w:r>
              <w:r w:rsidR="000600A5" w:rsidRPr="00E8496C">
                <w:rPr>
                  <w:noProof/>
                  <w:webHidden/>
                </w:rPr>
                <w:t>7</w:t>
              </w:r>
              <w:r w:rsidR="000600A5" w:rsidRPr="00E8496C">
                <w:rPr>
                  <w:noProof/>
                  <w:webHidden/>
                </w:rPr>
                <w:fldChar w:fldCharType="end"/>
              </w:r>
            </w:hyperlink>
          </w:p>
          <w:p w:rsidR="000600A5" w:rsidRPr="00E8496C" w:rsidRDefault="00E8720F">
            <w:pPr>
              <w:pStyle w:val="TableofFigures"/>
              <w:rPr>
                <w:rFonts w:asciiTheme="minorHAnsi" w:eastAsiaTheme="minorEastAsia" w:hAnsiTheme="minorHAnsi" w:cstheme="minorBidi"/>
                <w:noProof/>
                <w:sz w:val="22"/>
                <w:szCs w:val="22"/>
                <w:lang w:eastAsia="en-AU"/>
              </w:rPr>
            </w:pPr>
            <w:hyperlink w:anchor="_Toc392494382" w:history="1">
              <w:r w:rsidR="000600A5" w:rsidRPr="00E8496C">
                <w:rPr>
                  <w:rStyle w:val="Hyperlink"/>
                  <w:noProof/>
                </w:rPr>
                <w:t>Table 2 – SDP codepoints related to SDP "m=" line &lt;proto&gt; element</w:t>
              </w:r>
              <w:r w:rsidR="000600A5" w:rsidRPr="00E8496C">
                <w:rPr>
                  <w:noProof/>
                  <w:webHidden/>
                </w:rPr>
                <w:tab/>
              </w:r>
              <w:r w:rsidR="000600A5" w:rsidRPr="00E8496C">
                <w:rPr>
                  <w:noProof/>
                  <w:webHidden/>
                </w:rPr>
                <w:fldChar w:fldCharType="begin"/>
              </w:r>
              <w:r w:rsidR="000600A5" w:rsidRPr="00E8496C">
                <w:rPr>
                  <w:noProof/>
                  <w:webHidden/>
                </w:rPr>
                <w:instrText xml:space="preserve"> PAGEREF _Toc392494382 \h </w:instrText>
              </w:r>
              <w:r w:rsidR="000600A5" w:rsidRPr="00E8496C">
                <w:rPr>
                  <w:noProof/>
                  <w:webHidden/>
                </w:rPr>
              </w:r>
              <w:r w:rsidR="000600A5" w:rsidRPr="00E8496C">
                <w:rPr>
                  <w:noProof/>
                  <w:webHidden/>
                </w:rPr>
                <w:fldChar w:fldCharType="separate"/>
              </w:r>
              <w:r w:rsidR="000600A5" w:rsidRPr="00E8496C">
                <w:rPr>
                  <w:noProof/>
                  <w:webHidden/>
                </w:rPr>
                <w:t>7</w:t>
              </w:r>
              <w:r w:rsidR="000600A5" w:rsidRPr="00E8496C">
                <w:rPr>
                  <w:noProof/>
                  <w:webHidden/>
                </w:rPr>
                <w:fldChar w:fldCharType="end"/>
              </w:r>
            </w:hyperlink>
          </w:p>
          <w:p w:rsidR="00FE130A" w:rsidRPr="00E8496C" w:rsidRDefault="00322785" w:rsidP="00B3106F">
            <w:pPr>
              <w:tabs>
                <w:tab w:val="right" w:leader="dot" w:pos="9639"/>
              </w:tabs>
              <w:rPr>
                <w:rFonts w:eastAsia="SimSun"/>
              </w:rPr>
            </w:pPr>
            <w:r w:rsidRPr="00E8496C">
              <w:rPr>
                <w:rFonts w:eastAsia="SimSun"/>
              </w:rPr>
              <w:fldChar w:fldCharType="end"/>
            </w:r>
          </w:p>
        </w:tc>
      </w:tr>
    </w:tbl>
    <w:p w:rsidR="00FE130A" w:rsidRPr="00E8496C" w:rsidRDefault="00FE130A" w:rsidP="00FE130A">
      <w:pPr>
        <w:rPr>
          <w:rFonts w:eastAsia="SimSun"/>
        </w:rPr>
      </w:pPr>
    </w:p>
    <w:p w:rsidR="00FE130A" w:rsidRPr="00E8496C" w:rsidRDefault="00FE130A" w:rsidP="00FE130A">
      <w:pPr>
        <w:keepNext/>
        <w:jc w:val="center"/>
        <w:rPr>
          <w:rFonts w:eastAsia="SimSun"/>
          <w:b/>
          <w:bCs/>
        </w:rPr>
      </w:pPr>
      <w:r w:rsidRPr="00E8496C">
        <w:rPr>
          <w:rFonts w:eastAsia="SimSun"/>
          <w:b/>
          <w:bCs/>
        </w:rPr>
        <w:t>List of Figures</w:t>
      </w:r>
    </w:p>
    <w:tbl>
      <w:tblPr>
        <w:tblW w:w="9889" w:type="dxa"/>
        <w:tblLayout w:type="fixed"/>
        <w:tblLook w:val="04A0" w:firstRow="1" w:lastRow="0" w:firstColumn="1" w:lastColumn="0" w:noHBand="0" w:noVBand="1"/>
      </w:tblPr>
      <w:tblGrid>
        <w:gridCol w:w="9889"/>
      </w:tblGrid>
      <w:tr w:rsidR="00FE130A" w:rsidRPr="00E8496C" w:rsidTr="00B3106F">
        <w:trPr>
          <w:tblHeader/>
        </w:trPr>
        <w:tc>
          <w:tcPr>
            <w:tcW w:w="9889" w:type="dxa"/>
          </w:tcPr>
          <w:p w:rsidR="00FE130A" w:rsidRPr="00E8496C" w:rsidRDefault="00FE130A" w:rsidP="00B3106F">
            <w:pPr>
              <w:keepNext/>
              <w:keepLines/>
              <w:tabs>
                <w:tab w:val="right" w:pos="9639"/>
              </w:tabs>
              <w:ind w:right="992"/>
              <w:jc w:val="right"/>
              <w:rPr>
                <w:rFonts w:eastAsia="SimSun"/>
                <w:b/>
              </w:rPr>
            </w:pPr>
            <w:r w:rsidRPr="00E8496C">
              <w:rPr>
                <w:rFonts w:eastAsia="SimSun"/>
                <w:b/>
              </w:rPr>
              <w:tab/>
              <w:t>Page</w:t>
            </w:r>
          </w:p>
        </w:tc>
      </w:tr>
      <w:tr w:rsidR="00FE130A" w:rsidRPr="00E8496C" w:rsidTr="00B3106F">
        <w:tc>
          <w:tcPr>
            <w:tcW w:w="9889" w:type="dxa"/>
          </w:tcPr>
          <w:p w:rsidR="000600A5" w:rsidRPr="00E8496C" w:rsidRDefault="00322785">
            <w:pPr>
              <w:pStyle w:val="TableofFigures"/>
              <w:rPr>
                <w:rFonts w:asciiTheme="minorHAnsi" w:eastAsiaTheme="minorEastAsia" w:hAnsiTheme="minorHAnsi" w:cstheme="minorBidi"/>
                <w:noProof/>
                <w:sz w:val="22"/>
                <w:szCs w:val="22"/>
                <w:lang w:eastAsia="en-AU"/>
              </w:rPr>
            </w:pPr>
            <w:r w:rsidRPr="00E8496C">
              <w:fldChar w:fldCharType="begin"/>
            </w:r>
            <w:r w:rsidR="00FE130A" w:rsidRPr="00E8496C">
              <w:instrText xml:space="preserve"> TOC \h \z \t "Figure_No &amp; title" \c </w:instrText>
            </w:r>
            <w:r w:rsidRPr="00E8496C">
              <w:fldChar w:fldCharType="separate"/>
            </w:r>
            <w:hyperlink w:anchor="_Toc392494383" w:history="1">
              <w:r w:rsidR="000600A5" w:rsidRPr="00E8496C">
                <w:rPr>
                  <w:rStyle w:val="Hyperlink"/>
                  <w:noProof/>
                </w:rPr>
                <w:t xml:space="preserve">Figure </w:t>
              </w:r>
              <w:r w:rsidR="000600A5" w:rsidRPr="00E8496C">
                <w:rPr>
                  <w:rStyle w:val="Hyperlink"/>
                  <w:noProof/>
                  <w:lang w:eastAsia="zh-CN"/>
                </w:rPr>
                <w:t xml:space="preserve">1 </w:t>
              </w:r>
              <w:r w:rsidR="000600A5" w:rsidRPr="00E8496C">
                <w:rPr>
                  <w:rStyle w:val="Hyperlink"/>
                  <w:noProof/>
                </w:rPr>
                <w:t xml:space="preserve">– </w:t>
              </w:r>
              <w:r w:rsidR="000600A5" w:rsidRPr="00E8496C">
                <w:rPr>
                  <w:rStyle w:val="Hyperlink"/>
                  <w:rFonts w:eastAsia="SimSun"/>
                  <w:noProof/>
                </w:rPr>
                <w:t>IANA SDP registry – Process for H.248-specific SDP registrations</w:t>
              </w:r>
              <w:r w:rsidR="000600A5" w:rsidRPr="00E8496C">
                <w:rPr>
                  <w:noProof/>
                  <w:webHidden/>
                </w:rPr>
                <w:tab/>
              </w:r>
              <w:r w:rsidR="000600A5" w:rsidRPr="00E8496C">
                <w:rPr>
                  <w:noProof/>
                  <w:webHidden/>
                </w:rPr>
                <w:fldChar w:fldCharType="begin"/>
              </w:r>
              <w:r w:rsidR="000600A5" w:rsidRPr="00E8496C">
                <w:rPr>
                  <w:noProof/>
                  <w:webHidden/>
                </w:rPr>
                <w:instrText xml:space="preserve"> PAGEREF _Toc392494383 \h </w:instrText>
              </w:r>
              <w:r w:rsidR="000600A5" w:rsidRPr="00E8496C">
                <w:rPr>
                  <w:noProof/>
                  <w:webHidden/>
                </w:rPr>
              </w:r>
              <w:r w:rsidR="000600A5" w:rsidRPr="00E8496C">
                <w:rPr>
                  <w:noProof/>
                  <w:webHidden/>
                </w:rPr>
                <w:fldChar w:fldCharType="separate"/>
              </w:r>
              <w:r w:rsidR="000600A5" w:rsidRPr="00E8496C">
                <w:rPr>
                  <w:noProof/>
                  <w:webHidden/>
                </w:rPr>
                <w:t>6</w:t>
              </w:r>
              <w:r w:rsidR="000600A5" w:rsidRPr="00E8496C">
                <w:rPr>
                  <w:noProof/>
                  <w:webHidden/>
                </w:rPr>
                <w:fldChar w:fldCharType="end"/>
              </w:r>
            </w:hyperlink>
          </w:p>
          <w:p w:rsidR="00FE130A" w:rsidRPr="00E8496C" w:rsidRDefault="00322785" w:rsidP="00B3106F">
            <w:pPr>
              <w:tabs>
                <w:tab w:val="right" w:leader="dot" w:pos="9639"/>
              </w:tabs>
              <w:rPr>
                <w:rFonts w:eastAsia="SimSun"/>
              </w:rPr>
            </w:pPr>
            <w:r w:rsidRPr="00E8496C">
              <w:rPr>
                <w:rFonts w:eastAsia="SimSun"/>
              </w:rPr>
              <w:fldChar w:fldCharType="end"/>
            </w:r>
          </w:p>
        </w:tc>
      </w:tr>
    </w:tbl>
    <w:p w:rsidR="00FE130A" w:rsidRPr="00E8496C" w:rsidRDefault="00FE130A" w:rsidP="00FE130A">
      <w:pPr>
        <w:rPr>
          <w:rFonts w:eastAsia="SimSun"/>
        </w:rPr>
      </w:pPr>
    </w:p>
    <w:p w:rsidR="00FE130A" w:rsidRPr="00E8496C" w:rsidRDefault="00FE130A" w:rsidP="00FE130A">
      <w:pPr>
        <w:rPr>
          <w:rFonts w:eastAsia="SimSun"/>
          <w:b/>
          <w:bCs/>
        </w:rPr>
      </w:pPr>
    </w:p>
    <w:p w:rsidR="00FE130A" w:rsidRPr="00E8496C" w:rsidRDefault="00FE130A" w:rsidP="00FE130A"/>
    <w:p w:rsidR="00ED56EA" w:rsidRPr="00E8496C" w:rsidRDefault="00ED56EA" w:rsidP="00ED56EA">
      <w:pPr>
        <w:keepNext/>
        <w:keepLines/>
        <w:pageBreakBefore/>
        <w:spacing w:before="0"/>
        <w:rPr>
          <w:b/>
          <w:sz w:val="28"/>
        </w:rPr>
      </w:pPr>
      <w:r w:rsidRPr="00E8496C">
        <w:rPr>
          <w:b/>
          <w:sz w:val="28"/>
        </w:rPr>
        <w:lastRenderedPageBreak/>
        <w:t xml:space="preserve">New Supplement </w:t>
      </w:r>
      <w:r w:rsidR="00E86FB2" w:rsidRPr="00E8496C">
        <w:rPr>
          <w:b/>
          <w:sz w:val="28"/>
        </w:rPr>
        <w:t>14</w:t>
      </w:r>
      <w:r w:rsidRPr="00E8496C">
        <w:rPr>
          <w:b/>
          <w:sz w:val="28"/>
        </w:rPr>
        <w:t xml:space="preserve"> to the ITU-T H-Series (ex H.Supp.IANA)</w:t>
      </w:r>
    </w:p>
    <w:p w:rsidR="00ED56EA" w:rsidRPr="00E8496C" w:rsidRDefault="00ED56EA" w:rsidP="00E8496C">
      <w:pPr>
        <w:keepNext/>
        <w:keepLines/>
        <w:spacing w:before="360"/>
        <w:jc w:val="center"/>
        <w:rPr>
          <w:b/>
          <w:sz w:val="28"/>
        </w:rPr>
      </w:pPr>
      <w:r w:rsidRPr="00E8496C">
        <w:rPr>
          <w:b/>
          <w:sz w:val="28"/>
        </w:rPr>
        <w:t>Gateway Control Protocol:</w:t>
      </w:r>
      <w:r w:rsidRPr="00E8496C">
        <w:rPr>
          <w:b/>
          <w:sz w:val="28"/>
        </w:rPr>
        <w:br/>
        <w:t>ITU-T H.248.x-series - SDP codepoints for gateway control – Release 1</w:t>
      </w:r>
    </w:p>
    <w:p w:rsidR="00ED56EA" w:rsidRPr="00E8496C" w:rsidRDefault="00ED56EA" w:rsidP="00ED56EA">
      <w:pPr>
        <w:pStyle w:val="Headingb"/>
      </w:pPr>
      <w:r w:rsidRPr="00E8496C">
        <w:t>Summary</w:t>
      </w:r>
    </w:p>
    <w:p w:rsidR="00ED56EA" w:rsidRPr="00E8496C" w:rsidRDefault="00ED56EA" w:rsidP="00B90E76">
      <w:bookmarkStart w:id="13" w:name="isume"/>
      <w:r w:rsidRPr="00E8496C">
        <w:t>Gateway control protocols may require additional SDP codepoints, - beyond e.g. SDP information used by call control protocols -, for specific interworking functions supported at bearer plane level.</w:t>
      </w:r>
    </w:p>
    <w:p w:rsidR="00ED56EA" w:rsidRPr="00E8496C" w:rsidRDefault="00ED56EA" w:rsidP="00B90E76">
      <w:r w:rsidRPr="00E8496C">
        <w:t xml:space="preserve">Supplement </w:t>
      </w:r>
      <w:r w:rsidR="00E86FB2" w:rsidRPr="00E8496C">
        <w:t>14</w:t>
      </w:r>
      <w:r w:rsidRPr="00E8496C">
        <w:t xml:space="preserve"> to ITU-T H-series Recommendations summarizes SDP codepoints that have been identified in the time-frame from June 2000 to July 2014. It identifies SDP codepoints that meet ITU-T H.248.x sub-series requirements for gateway control protocols and are for general use by the wider standards community.</w:t>
      </w:r>
    </w:p>
    <w:p w:rsidR="00ED56EA" w:rsidRPr="00E8496C" w:rsidRDefault="00ED56EA" w:rsidP="00B90E76">
      <w:r w:rsidRPr="00E8496C">
        <w:t>This Supplement – Release 1 covers:</w:t>
      </w:r>
    </w:p>
    <w:p w:rsidR="00ED56EA" w:rsidRPr="00E8496C" w:rsidRDefault="00ED56EA" w:rsidP="00B90E76">
      <w:pPr>
        <w:pStyle w:val="enumlev1"/>
      </w:pPr>
      <w:r w:rsidRPr="00E8496C">
        <w:t>•</w:t>
      </w:r>
      <w:r w:rsidRPr="00E8496C">
        <w:tab/>
      </w:r>
      <w:r w:rsidR="0024250F" w:rsidRPr="00E8496C">
        <w:t>SDP codepoints for the H.248 based control of TLS and DTLS traffic in H.248 media gateways</w:t>
      </w:r>
      <w:r w:rsidRPr="00E8496C">
        <w:t>.</w:t>
      </w:r>
    </w:p>
    <w:p w:rsidR="00ED56EA" w:rsidRPr="00E8496C" w:rsidRDefault="00ED56EA" w:rsidP="00B90E76">
      <w:r w:rsidRPr="00E8496C">
        <w:t>This Supplement is used as base input for the IETF driven registration process of SDP codepoints with IANA.</w:t>
      </w:r>
      <w:bookmarkEnd w:id="13"/>
    </w:p>
    <w:p w:rsidR="00FE130A" w:rsidRPr="00E8496C" w:rsidRDefault="00FE130A" w:rsidP="00FE130A">
      <w:pPr>
        <w:pStyle w:val="Heading1"/>
      </w:pPr>
      <w:bookmarkStart w:id="14" w:name="_Toc392579503"/>
      <w:r w:rsidRPr="00E8496C">
        <w:t>1</w:t>
      </w:r>
      <w:r w:rsidRPr="00E8496C">
        <w:tab/>
        <w:t>Scope</w:t>
      </w:r>
      <w:bookmarkEnd w:id="14"/>
    </w:p>
    <w:p w:rsidR="001F01A1" w:rsidRPr="00E8496C" w:rsidRDefault="001F01A1" w:rsidP="006408BB">
      <w:r w:rsidRPr="00E8496C">
        <w:t xml:space="preserve">Gateway control protocols </w:t>
      </w:r>
      <w:r w:rsidR="00267858" w:rsidRPr="00E8496C">
        <w:t xml:space="preserve">(such as ITU-T H.248 </w:t>
      </w:r>
      <w:r w:rsidR="00267858" w:rsidRPr="00E8496C">
        <w:rPr>
          <w:rFonts w:eastAsia="Times New Roman"/>
        </w:rPr>
        <w:t>[ITU-T H.248.1]</w:t>
      </w:r>
      <w:r w:rsidR="00267858" w:rsidRPr="00E8496C">
        <w:t xml:space="preserve">) </w:t>
      </w:r>
      <w:r w:rsidRPr="00E8496C">
        <w:t xml:space="preserve">may </w:t>
      </w:r>
      <w:r w:rsidR="0070667D" w:rsidRPr="00E8496C">
        <w:t xml:space="preserve">require </w:t>
      </w:r>
      <w:r w:rsidRPr="00E8496C">
        <w:t>additional SDP codepoints, - beyond e.g. SDP information used by call control protocols -, for specific interworking functions supported at bearer plane level.</w:t>
      </w:r>
    </w:p>
    <w:p w:rsidR="006408BB" w:rsidRPr="00E8496C" w:rsidRDefault="006408BB" w:rsidP="006408BB">
      <w:r w:rsidRPr="00E8496C">
        <w:t xml:space="preserve">Supplement </w:t>
      </w:r>
      <w:r w:rsidR="00E86FB2" w:rsidRPr="00E8496C">
        <w:t>14</w:t>
      </w:r>
      <w:r w:rsidRPr="00E8496C">
        <w:t xml:space="preserve"> to ITU-T H-series Recommendations </w:t>
      </w:r>
      <w:r w:rsidR="00267858" w:rsidRPr="00E8496C">
        <w:rPr>
          <w:rFonts w:eastAsia="Times New Roman"/>
        </w:rPr>
        <w:t xml:space="preserve">[ITU-T H.248.x] </w:t>
      </w:r>
      <w:r w:rsidRPr="00E8496C">
        <w:t>summarizes SDP codepoints that have been identified in the time-frame from June 2000 to July 2014. It identifies SDP codepoints that meet ITU-T H.248.x sub-series requirements for gateway control protocols and are for general use by the wider standards community.</w:t>
      </w:r>
    </w:p>
    <w:p w:rsidR="006408BB" w:rsidRPr="00E8496C" w:rsidRDefault="006408BB" w:rsidP="006408BB">
      <w:r w:rsidRPr="00E8496C">
        <w:t>This Supplement – Release 1 covers:</w:t>
      </w:r>
    </w:p>
    <w:p w:rsidR="00476750" w:rsidRPr="00E8496C" w:rsidRDefault="00476750" w:rsidP="00E8496C">
      <w:pPr>
        <w:numPr>
          <w:ilvl w:val="0"/>
          <w:numId w:val="22"/>
        </w:numPr>
        <w:overflowPunct w:val="0"/>
        <w:autoSpaceDE w:val="0"/>
        <w:autoSpaceDN w:val="0"/>
        <w:adjustRightInd w:val="0"/>
        <w:ind w:left="567" w:hanging="567"/>
        <w:textAlignment w:val="baseline"/>
      </w:pPr>
      <w:r w:rsidRPr="00E8496C">
        <w:t>SDP codepoints for the H.248 based control of</w:t>
      </w:r>
      <w:r w:rsidR="00E8496C" w:rsidRPr="00E8496C">
        <w:t xml:space="preserve"> </w:t>
      </w:r>
      <w:r w:rsidR="00E8496C" w:rsidRPr="00E8496C">
        <w:t>TLS traffic [ITU-T H.248.90] and</w:t>
      </w:r>
      <w:r w:rsidR="00E8496C" w:rsidRPr="00E8496C">
        <w:t xml:space="preserve"> </w:t>
      </w:r>
      <w:r w:rsidR="00E8496C" w:rsidRPr="00E8496C">
        <w:t>DTLS traffic [ITU-T H.248.93]</w:t>
      </w:r>
      <w:r w:rsidR="00E8496C" w:rsidRPr="00E8496C">
        <w:t xml:space="preserve"> </w:t>
      </w:r>
      <w:r w:rsidR="00E8496C" w:rsidRPr="00E8496C">
        <w:t>in H.248 media gateways; and</w:t>
      </w:r>
    </w:p>
    <w:p w:rsidR="00476750" w:rsidRPr="00E8496C" w:rsidRDefault="00E8496C" w:rsidP="00E8496C">
      <w:pPr>
        <w:numPr>
          <w:ilvl w:val="0"/>
          <w:numId w:val="22"/>
        </w:numPr>
        <w:overflowPunct w:val="0"/>
        <w:autoSpaceDE w:val="0"/>
        <w:autoSpaceDN w:val="0"/>
        <w:adjustRightInd w:val="0"/>
        <w:ind w:left="567" w:hanging="567"/>
        <w:textAlignment w:val="baseline"/>
      </w:pPr>
      <w:r w:rsidRPr="00E8496C">
        <w:t xml:space="preserve">Preliminary </w:t>
      </w:r>
      <w:r w:rsidR="00476750" w:rsidRPr="00E8496C">
        <w:t xml:space="preserve">SDP codepoint information </w:t>
      </w:r>
      <w:r w:rsidR="0024250F" w:rsidRPr="00E8496C">
        <w:t xml:space="preserve">for </w:t>
      </w:r>
      <w:r w:rsidR="00476750" w:rsidRPr="00E8496C">
        <w:t>SCTP traffic [</w:t>
      </w:r>
      <w:r w:rsidR="0024250F" w:rsidRPr="00E8496C">
        <w:t xml:space="preserve">ITU-T </w:t>
      </w:r>
      <w:r w:rsidR="00476750" w:rsidRPr="00E8496C">
        <w:t>H.248.SCTP].</w:t>
      </w:r>
    </w:p>
    <w:p w:rsidR="00FE130A" w:rsidRPr="00E8496C" w:rsidRDefault="006408BB" w:rsidP="006408BB">
      <w:r w:rsidRPr="00E8496C">
        <w:t>This Supplement is used as base input for the IETF driven registration process of SDP codepoints with IANA.</w:t>
      </w:r>
    </w:p>
    <w:p w:rsidR="00FE130A" w:rsidRDefault="00FE130A" w:rsidP="00FE130A">
      <w:pPr>
        <w:pStyle w:val="Heading1"/>
      </w:pPr>
      <w:bookmarkStart w:id="15" w:name="_Toc392579504"/>
      <w:r w:rsidRPr="00E8496C">
        <w:t>2</w:t>
      </w:r>
      <w:r w:rsidRPr="00E8496C">
        <w:tab/>
        <w:t>References</w:t>
      </w:r>
      <w:bookmarkEnd w:id="15"/>
    </w:p>
    <w:p w:rsidR="00E8496C" w:rsidRPr="00E8496C" w:rsidRDefault="00E8496C" w:rsidP="00E8496C">
      <w:pPr>
        <w:pStyle w:val="Reftext"/>
      </w:pPr>
    </w:p>
    <w:p w:rsidR="00FE130A" w:rsidRPr="00E8496C" w:rsidRDefault="00FE130A" w:rsidP="00E8496C">
      <w:pPr>
        <w:pStyle w:val="Reftext"/>
      </w:pPr>
      <w:r w:rsidRPr="00E8496C">
        <w:t>[ITU-T H.248.1]</w:t>
      </w:r>
      <w:r w:rsidRPr="00E8496C">
        <w:tab/>
        <w:t xml:space="preserve">Recommendation ITU-T H.248.1 (03/2013), </w:t>
      </w:r>
      <w:r w:rsidRPr="00E8496C">
        <w:rPr>
          <w:i/>
        </w:rPr>
        <w:t>Gateway Control Protocol: Version 3.</w:t>
      </w:r>
    </w:p>
    <w:p w:rsidR="00FE130A" w:rsidRPr="00E8496C" w:rsidRDefault="00FE130A" w:rsidP="00E8496C">
      <w:pPr>
        <w:pStyle w:val="Reftext"/>
      </w:pPr>
      <w:r w:rsidRPr="00E8496C">
        <w:t>[ITU-T H.248.x]</w:t>
      </w:r>
      <w:r w:rsidRPr="00E8496C">
        <w:tab/>
        <w:t>The ITU-T H.248.x-series of Recommendations (</w:t>
      </w:r>
      <w:r w:rsidRPr="00E8496C">
        <w:rPr>
          <w:i/>
        </w:rPr>
        <w:t>Gateway Control Protocol).</w:t>
      </w:r>
    </w:p>
    <w:p w:rsidR="004F71FC" w:rsidRPr="00E8496C" w:rsidRDefault="004F71FC" w:rsidP="00E8496C">
      <w:pPr>
        <w:pStyle w:val="Reftext"/>
      </w:pPr>
      <w:r w:rsidRPr="00E8496C">
        <w:t>[ITU-T H.248.15]</w:t>
      </w:r>
      <w:r w:rsidRPr="00E8496C">
        <w:tab/>
        <w:t xml:space="preserve">Recommendation ITU-T H.248.15 (03/2013), </w:t>
      </w:r>
      <w:r w:rsidRPr="00E8496C">
        <w:rPr>
          <w:i/>
        </w:rPr>
        <w:t>Gateway Control Protocol: SDP ITU-T H.248 package attribute.</w:t>
      </w:r>
    </w:p>
    <w:p w:rsidR="004F71FC" w:rsidRPr="00E8496C" w:rsidRDefault="004F71FC" w:rsidP="00E8496C">
      <w:pPr>
        <w:pStyle w:val="Reftext"/>
      </w:pPr>
      <w:r w:rsidRPr="00E8496C">
        <w:lastRenderedPageBreak/>
        <w:t>[ITU-T H.248.39]</w:t>
      </w:r>
      <w:r w:rsidRPr="00E8496C">
        <w:tab/>
        <w:t xml:space="preserve">Recommendation ITU-T H.248.39 (05/2006), </w:t>
      </w:r>
      <w:r w:rsidRPr="00E8496C">
        <w:rPr>
          <w:i/>
        </w:rPr>
        <w:t>Gateway Control Protocol: H.248 SDP parameter identification and wildcarding.</w:t>
      </w:r>
    </w:p>
    <w:p w:rsidR="0024250F" w:rsidRPr="00E8496C" w:rsidRDefault="0024250F" w:rsidP="00E8496C">
      <w:pPr>
        <w:pStyle w:val="Reftext"/>
        <w:rPr>
          <w:rFonts w:eastAsia="SimSun"/>
          <w:i/>
        </w:rPr>
      </w:pPr>
      <w:r w:rsidRPr="00E8496C">
        <w:t>[ITU-T H.248.90]</w:t>
      </w:r>
      <w:r w:rsidRPr="00E8496C">
        <w:tab/>
        <w:t xml:space="preserve">Recommendation ITU-T H.248.90 (07/2014), </w:t>
      </w:r>
      <w:r w:rsidRPr="00E8496C">
        <w:rPr>
          <w:i/>
        </w:rPr>
        <w:t>Gateway control protocol: H.248 packages for control of transport security using TLS</w:t>
      </w:r>
      <w:r w:rsidRPr="00E8496C">
        <w:t xml:space="preserve">. </w:t>
      </w:r>
    </w:p>
    <w:p w:rsidR="0024250F" w:rsidRPr="00E8496C" w:rsidRDefault="0024250F" w:rsidP="00E8496C">
      <w:pPr>
        <w:pStyle w:val="Reftext"/>
        <w:rPr>
          <w:rFonts w:eastAsia="SimSun"/>
          <w:i/>
        </w:rPr>
      </w:pPr>
      <w:r w:rsidRPr="00E8496C">
        <w:t>[ITU-T H.248.93]</w:t>
      </w:r>
      <w:r w:rsidRPr="00E8496C">
        <w:tab/>
        <w:t xml:space="preserve">Recommendation ITU-T H.248.93 (07/2014), </w:t>
      </w:r>
      <w:r w:rsidRPr="00E8496C">
        <w:rPr>
          <w:i/>
        </w:rPr>
        <w:t>Gateway control protocol: H.248 packages for control of transport security using DTLS</w:t>
      </w:r>
      <w:r w:rsidRPr="00E8496C">
        <w:t xml:space="preserve">. </w:t>
      </w:r>
    </w:p>
    <w:p w:rsidR="0086299F" w:rsidRPr="00E8496C" w:rsidRDefault="0086299F" w:rsidP="00E8496C">
      <w:pPr>
        <w:pStyle w:val="Reftext"/>
      </w:pPr>
      <w:r w:rsidRPr="00E8496C">
        <w:t>[ITU-T H.248.</w:t>
      </w:r>
      <w:r w:rsidRPr="00E8496C">
        <w:rPr>
          <w:highlight w:val="yellow"/>
        </w:rPr>
        <w:t>SCTP</w:t>
      </w:r>
      <w:r w:rsidRPr="00E8496C">
        <w:t>]</w:t>
      </w:r>
      <w:r w:rsidRPr="00E8496C">
        <w:tab/>
      </w:r>
      <w:r w:rsidRPr="00E8496C">
        <w:rPr>
          <w:highlight w:val="yellow"/>
          <w:lang w:eastAsia="ja-JP"/>
        </w:rPr>
        <w:t xml:space="preserve">Draft </w:t>
      </w:r>
      <w:r w:rsidRPr="00E8496C">
        <w:rPr>
          <w:lang w:eastAsia="ja-JP"/>
        </w:rPr>
        <w:t>Recommendation ITU-T H.248.</w:t>
      </w:r>
      <w:r w:rsidRPr="00E8496C">
        <w:rPr>
          <w:highlight w:val="yellow"/>
          <w:lang w:eastAsia="ja-JP"/>
        </w:rPr>
        <w:t xml:space="preserve">SCTP </w:t>
      </w:r>
      <w:r w:rsidRPr="00E8496C">
        <w:rPr>
          <w:lang w:eastAsia="ja-JP"/>
        </w:rPr>
        <w:t xml:space="preserve">(07/2014), </w:t>
      </w:r>
      <w:r w:rsidRPr="00E8496C">
        <w:rPr>
          <w:i/>
          <w:lang w:eastAsia="ja-JP"/>
        </w:rPr>
        <w:t>Gateway control protocol: H.248 support for control of SCTP bearer connections</w:t>
      </w:r>
      <w:r w:rsidRPr="00E8496C">
        <w:rPr>
          <w:lang w:eastAsia="ja-JP"/>
        </w:rPr>
        <w:t xml:space="preserve">. </w:t>
      </w:r>
    </w:p>
    <w:p w:rsidR="00476750" w:rsidRPr="00E8496C" w:rsidRDefault="00476750" w:rsidP="00E8496C">
      <w:pPr>
        <w:pStyle w:val="Reftext"/>
      </w:pPr>
      <w:r w:rsidRPr="00E8496C">
        <w:t>[IETF RFC 4566]</w:t>
      </w:r>
      <w:r w:rsidRPr="00E8496C">
        <w:tab/>
        <w:t xml:space="preserve">IETF RFC 4566 (2006), </w:t>
      </w:r>
      <w:r w:rsidRPr="00E8496C">
        <w:rPr>
          <w:i/>
        </w:rPr>
        <w:t>SDP: Session Description Protocol.</w:t>
      </w:r>
    </w:p>
    <w:p w:rsidR="00476750" w:rsidRPr="00E8496C" w:rsidRDefault="00476750" w:rsidP="00E8496C">
      <w:pPr>
        <w:pStyle w:val="Reftext"/>
      </w:pPr>
      <w:r w:rsidRPr="00E8496C">
        <w:t>[IETF RFC 4572]</w:t>
      </w:r>
      <w:r w:rsidRPr="00E8496C">
        <w:tab/>
        <w:t xml:space="preserve">IETF RFC 4572 (2006), </w:t>
      </w:r>
      <w:r w:rsidRPr="00E8496C">
        <w:rPr>
          <w:i/>
        </w:rPr>
        <w:t>Connection-Oriented Media Transport over the Transport Layer Security (TLS) Protocol in the Session Description Protocol (SDP).</w:t>
      </w:r>
    </w:p>
    <w:p w:rsidR="00EB2414" w:rsidRPr="00E8496C" w:rsidRDefault="00EB2414" w:rsidP="00E8496C">
      <w:pPr>
        <w:pStyle w:val="Reftext"/>
      </w:pPr>
      <w:r w:rsidRPr="00E8496C">
        <w:t>[IETF IANA SDP]</w:t>
      </w:r>
      <w:r w:rsidRPr="00E8496C">
        <w:tab/>
        <w:t>IETF draft-</w:t>
      </w:r>
      <w:r w:rsidR="00476750" w:rsidRPr="00E8496C">
        <w:t>schwarz</w:t>
      </w:r>
      <w:r w:rsidRPr="00E8496C">
        <w:t>-</w:t>
      </w:r>
      <w:r w:rsidR="000600A5" w:rsidRPr="00E8496C">
        <w:t>mmusic</w:t>
      </w:r>
      <w:r w:rsidRPr="00E8496C">
        <w:t>-for-gw (</w:t>
      </w:r>
      <w:r w:rsidR="0024250F" w:rsidRPr="00E8496C">
        <w:t>06</w:t>
      </w:r>
      <w:r w:rsidRPr="00E8496C">
        <w:t xml:space="preserve">/2014), </w:t>
      </w:r>
      <w:r w:rsidRPr="00E8496C">
        <w:rPr>
          <w:i/>
        </w:rPr>
        <w:t>SDP codepoints for gateway control.</w:t>
      </w:r>
      <w:r w:rsidR="0024250F" w:rsidRPr="00E8496C">
        <w:t xml:space="preserve"> URL: </w:t>
      </w:r>
      <w:hyperlink r:id="rId20" w:history="1">
        <w:r w:rsidR="0024250F" w:rsidRPr="00E8496C">
          <w:rPr>
            <w:rStyle w:val="Hyperlink"/>
          </w:rPr>
          <w:t>http://tools.ietf.org/html/draft-schwarz-mmusic-sdp-for-gw-00</w:t>
        </w:r>
      </w:hyperlink>
    </w:p>
    <w:p w:rsidR="0024250F" w:rsidRPr="00E8496C" w:rsidRDefault="0024250F" w:rsidP="00E8496C">
      <w:pPr>
        <w:pStyle w:val="Reftext"/>
      </w:pPr>
      <w:r w:rsidRPr="00E8496C">
        <w:t>[IETF SCTP SDP]</w:t>
      </w:r>
      <w:r w:rsidRPr="00E8496C">
        <w:tab/>
        <w:t xml:space="preserve">draft-ietf-mmusic-sctp-sdp (02/2014), </w:t>
      </w:r>
      <w:r w:rsidRPr="00E8496C">
        <w:rPr>
          <w:i/>
        </w:rPr>
        <w:t>Stream Control Transmission Protocol (SCTP)-Based Media Transport in the Session Description Protocol (SDP).</w:t>
      </w:r>
      <w:r w:rsidRPr="00E8496C">
        <w:rPr>
          <w:i/>
        </w:rPr>
        <w:br/>
      </w:r>
      <w:r w:rsidRPr="00E8496C">
        <w:t>URL: http://tools.ietf.org/html/draft-ietf-mmusic-sctp-sdp-06</w:t>
      </w:r>
    </w:p>
    <w:p w:rsidR="00FE130A" w:rsidRPr="00E8496C" w:rsidRDefault="00FE130A" w:rsidP="00FE130A">
      <w:pPr>
        <w:pStyle w:val="Heading1"/>
      </w:pPr>
      <w:bookmarkStart w:id="16" w:name="_Toc392579505"/>
      <w:r w:rsidRPr="00E8496C">
        <w:t>3</w:t>
      </w:r>
      <w:r w:rsidRPr="00E8496C">
        <w:tab/>
        <w:t>Definitions</w:t>
      </w:r>
      <w:bookmarkEnd w:id="16"/>
    </w:p>
    <w:p w:rsidR="004F71FC" w:rsidRPr="00E8496C" w:rsidRDefault="004F71FC" w:rsidP="004F71FC">
      <w:pPr>
        <w:pStyle w:val="Heading2"/>
      </w:pPr>
      <w:bookmarkStart w:id="17" w:name="_Toc371339975"/>
      <w:bookmarkStart w:id="18" w:name="_Toc382906997"/>
      <w:bookmarkStart w:id="19" w:name="_Toc392579506"/>
      <w:r w:rsidRPr="00E8496C">
        <w:t>3.1</w:t>
      </w:r>
      <w:r w:rsidRPr="00E8496C">
        <w:tab/>
        <w:t>Terms defined elsewhere</w:t>
      </w:r>
      <w:bookmarkEnd w:id="17"/>
      <w:bookmarkEnd w:id="18"/>
      <w:bookmarkEnd w:id="19"/>
    </w:p>
    <w:p w:rsidR="004F71FC" w:rsidRPr="00E8496C" w:rsidRDefault="004F71FC" w:rsidP="004F71FC">
      <w:r w:rsidRPr="00E8496C">
        <w:t>None.</w:t>
      </w:r>
    </w:p>
    <w:p w:rsidR="004F71FC" w:rsidRPr="00E8496C" w:rsidRDefault="004F71FC" w:rsidP="004F71FC">
      <w:pPr>
        <w:pStyle w:val="Heading2"/>
      </w:pPr>
      <w:bookmarkStart w:id="20" w:name="_Toc371339976"/>
      <w:bookmarkStart w:id="21" w:name="_Toc382906998"/>
      <w:bookmarkStart w:id="22" w:name="_Toc392579507"/>
      <w:r w:rsidRPr="00E8496C">
        <w:t>3.2</w:t>
      </w:r>
      <w:r w:rsidRPr="00E8496C">
        <w:tab/>
        <w:t xml:space="preserve">Terms defined in this </w:t>
      </w:r>
      <w:bookmarkEnd w:id="20"/>
      <w:bookmarkEnd w:id="21"/>
      <w:r w:rsidRPr="00E8496C">
        <w:t>Supplement</w:t>
      </w:r>
      <w:bookmarkEnd w:id="22"/>
    </w:p>
    <w:p w:rsidR="004F71FC" w:rsidRPr="00E8496C" w:rsidRDefault="004F71FC" w:rsidP="004F71FC">
      <w:r w:rsidRPr="00E8496C">
        <w:rPr>
          <w:b/>
          <w:bCs/>
        </w:rPr>
        <w:t>3.2.1</w:t>
      </w:r>
      <w:r w:rsidRPr="00E8496C">
        <w:rPr>
          <w:b/>
          <w:bCs/>
        </w:rPr>
        <w:tab/>
        <w:t>Codepoint</w:t>
      </w:r>
      <w:r w:rsidRPr="00E8496C">
        <w:t>: The combination of a "signalling parameter" plus assigned "value" in protocol engineering. The "value" represents a codepoint (or code position) in the code space.</w:t>
      </w:r>
    </w:p>
    <w:p w:rsidR="00FE130A" w:rsidRPr="00E8496C" w:rsidRDefault="00FE130A" w:rsidP="00FE130A">
      <w:pPr>
        <w:pStyle w:val="Heading1"/>
      </w:pPr>
      <w:bookmarkStart w:id="23" w:name="_Toc392579508"/>
      <w:r w:rsidRPr="00E8496C">
        <w:t>4</w:t>
      </w:r>
      <w:r w:rsidRPr="00E8496C">
        <w:tab/>
        <w:t>Abbreviations and acronyms</w:t>
      </w:r>
      <w:bookmarkEnd w:id="23"/>
    </w:p>
    <w:p w:rsidR="00FE130A" w:rsidRPr="00E8496C" w:rsidRDefault="00FE130A" w:rsidP="00FE130A">
      <w:r w:rsidRPr="00E8496C">
        <w:t xml:space="preserve">This </w:t>
      </w:r>
      <w:r w:rsidR="000600A5" w:rsidRPr="00E8496C">
        <w:t>Supplement</w:t>
      </w:r>
      <w:r w:rsidRPr="00E8496C">
        <w:t xml:space="preserve"> uses the following abbreviations and acronyms:</w:t>
      </w:r>
    </w:p>
    <w:tbl>
      <w:tblPr>
        <w:tblStyle w:val="TableGrid"/>
        <w:tblW w:w="96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CB1DA6" w:rsidRPr="00E8496C" w:rsidTr="00920C87">
        <w:tc>
          <w:tcPr>
            <w:tcW w:w="1417" w:type="dxa"/>
            <w:shd w:val="clear" w:color="auto" w:fill="auto"/>
          </w:tcPr>
          <w:p w:rsidR="00CB1DA6" w:rsidRPr="00E8496C" w:rsidRDefault="00CB1DA6" w:rsidP="00920C87">
            <w:pPr>
              <w:pStyle w:val="enumlev1"/>
              <w:ind w:left="0" w:firstLine="0"/>
            </w:pPr>
            <w:r w:rsidRPr="00E8496C">
              <w:t>RFC</w:t>
            </w:r>
          </w:p>
        </w:tc>
        <w:tc>
          <w:tcPr>
            <w:tcW w:w="8277" w:type="dxa"/>
            <w:shd w:val="clear" w:color="auto" w:fill="auto"/>
          </w:tcPr>
          <w:p w:rsidR="00CB1DA6" w:rsidRPr="00E8496C" w:rsidRDefault="00CB1DA6" w:rsidP="00920C87">
            <w:pPr>
              <w:pStyle w:val="enumlev1"/>
              <w:ind w:left="0" w:firstLine="0"/>
            </w:pPr>
            <w:r w:rsidRPr="00E8496C">
              <w:t>(IETF) Request for Comments</w:t>
            </w:r>
          </w:p>
        </w:tc>
      </w:tr>
      <w:tr w:rsidR="00ED56EA" w:rsidRPr="00E8496C" w:rsidTr="00ED56EA">
        <w:tc>
          <w:tcPr>
            <w:tcW w:w="1417" w:type="dxa"/>
            <w:shd w:val="clear" w:color="auto" w:fill="auto"/>
          </w:tcPr>
          <w:p w:rsidR="00ED56EA" w:rsidRPr="00E8496C" w:rsidRDefault="00ED56EA" w:rsidP="00B22D2F">
            <w:pPr>
              <w:pStyle w:val="enumlev1"/>
              <w:ind w:left="0" w:firstLine="0"/>
            </w:pPr>
            <w:r w:rsidRPr="00E8496C">
              <w:t>SDP</w:t>
            </w:r>
          </w:p>
        </w:tc>
        <w:tc>
          <w:tcPr>
            <w:tcW w:w="8277" w:type="dxa"/>
            <w:shd w:val="clear" w:color="auto" w:fill="auto"/>
          </w:tcPr>
          <w:p w:rsidR="00ED56EA" w:rsidRPr="00E8496C" w:rsidRDefault="00ED56EA" w:rsidP="00B22D2F">
            <w:pPr>
              <w:pStyle w:val="enumlev1"/>
              <w:ind w:left="0" w:firstLine="0"/>
            </w:pPr>
            <w:r w:rsidRPr="00E8496C">
              <w:t>Session Description Protocol</w:t>
            </w:r>
          </w:p>
        </w:tc>
      </w:tr>
    </w:tbl>
    <w:p w:rsidR="00FE130A" w:rsidRPr="00E8496C" w:rsidRDefault="00FE130A" w:rsidP="00FE130A">
      <w:pPr>
        <w:pStyle w:val="Heading1"/>
      </w:pPr>
      <w:bookmarkStart w:id="24" w:name="_Toc392579509"/>
      <w:r w:rsidRPr="00E8496C">
        <w:t>5</w:t>
      </w:r>
      <w:r w:rsidRPr="00E8496C">
        <w:tab/>
        <w:t>Conventions</w:t>
      </w:r>
      <w:bookmarkEnd w:id="24"/>
    </w:p>
    <w:p w:rsidR="00FE130A" w:rsidRPr="00E8496C" w:rsidRDefault="00FE130A" w:rsidP="00FE130A">
      <w:r w:rsidRPr="00E8496C">
        <w:t>None</w:t>
      </w:r>
    </w:p>
    <w:p w:rsidR="00FE130A" w:rsidRPr="00E8496C" w:rsidRDefault="00FE130A" w:rsidP="00FE130A">
      <w:pPr>
        <w:pStyle w:val="Heading1"/>
      </w:pPr>
      <w:bookmarkStart w:id="25" w:name="_Toc392579510"/>
      <w:r w:rsidRPr="00E8496C">
        <w:t>6</w:t>
      </w:r>
      <w:r w:rsidRPr="00E8496C">
        <w:tab/>
      </w:r>
      <w:r w:rsidR="006408BB" w:rsidRPr="00E8496C">
        <w:t>Registration process</w:t>
      </w:r>
      <w:bookmarkEnd w:id="25"/>
      <w:r w:rsidR="006408BB" w:rsidRPr="00E8496C">
        <w:t xml:space="preserve"> </w:t>
      </w:r>
    </w:p>
    <w:p w:rsidR="00267858" w:rsidRPr="00E8496C" w:rsidRDefault="00267858" w:rsidP="00FE130A">
      <w:r w:rsidRPr="00E8496C">
        <w:t xml:space="preserve">IANA registrations should fundamentally </w:t>
      </w:r>
      <w:r w:rsidR="0024250F" w:rsidRPr="00E8496C">
        <w:t xml:space="preserve">be </w:t>
      </w:r>
      <w:r w:rsidRPr="00E8496C">
        <w:t xml:space="preserve">based on IETF Standards-Track </w:t>
      </w:r>
      <w:r w:rsidR="00322785" w:rsidRPr="00E8496C">
        <w:t>RFCs</w:t>
      </w:r>
      <w:r w:rsidR="00D909E8" w:rsidRPr="00E8496C">
        <w:t xml:space="preserve">, primarily in case of technologies owned by the IETF, such as SDP. The ITU-T could, but should not bypass the IETF in case of SDP related registrations with IANA. The ultimate goal of unambiguous protocol semantics implies a single instance, which reviews and coordinates registration requests with IANA. </w:t>
      </w:r>
      <w:r w:rsidR="00D909E8" w:rsidRPr="00E8496C">
        <w:lastRenderedPageBreak/>
        <w:t>Figure 1 summarizes the principle process followed by ITU-T Study Group 16 with respect to IANA registration requests originated by ITU-T H.248 protocol:</w:t>
      </w:r>
    </w:p>
    <w:p w:rsidR="006408BB" w:rsidRPr="00E8496C" w:rsidRDefault="00F54D98" w:rsidP="00E8496C">
      <w:pPr>
        <w:pStyle w:val="Figure"/>
        <w:rPr>
          <w:rFonts w:eastAsia="SimSun"/>
          <w:lang w:eastAsia="ar-SA"/>
        </w:rPr>
      </w:pPr>
      <w:r w:rsidRPr="00E8496C">
        <w:object w:dxaOrig="14809" w:dyaOrig="89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91.75pt" o:ole="">
            <v:imagedata r:id="rId21" o:title=""/>
          </v:shape>
          <o:OLEObject Type="Embed" ProgID="Visio.Drawing.11" ShapeID="_x0000_i1025" DrawAspect="Content" ObjectID="_1466330262" r:id="rId22"/>
        </w:object>
      </w:r>
    </w:p>
    <w:p w:rsidR="006408BB" w:rsidRPr="00E8496C" w:rsidRDefault="006408BB" w:rsidP="006408BB">
      <w:pPr>
        <w:pStyle w:val="FigureNotitle"/>
        <w:rPr>
          <w:lang w:eastAsia="zh-CN"/>
        </w:rPr>
      </w:pPr>
      <w:bookmarkStart w:id="26" w:name="_Toc392494383"/>
      <w:r w:rsidRPr="00E8496C">
        <w:t xml:space="preserve">Figure </w:t>
      </w:r>
      <w:r w:rsidRPr="00E8496C">
        <w:rPr>
          <w:lang w:eastAsia="zh-CN"/>
        </w:rPr>
        <w:t xml:space="preserve">1 </w:t>
      </w:r>
      <w:r w:rsidRPr="00E8496C">
        <w:t xml:space="preserve">– </w:t>
      </w:r>
      <w:r w:rsidR="00267858" w:rsidRPr="00E8496C">
        <w:rPr>
          <w:rFonts w:eastAsia="SimSun"/>
        </w:rPr>
        <w:t>IANA SDP registry – Process for H.248-specific SDP registrations</w:t>
      </w:r>
      <w:bookmarkEnd w:id="26"/>
    </w:p>
    <w:p w:rsidR="006408BB" w:rsidRPr="00E8496C" w:rsidRDefault="0070667D" w:rsidP="00FE130A">
      <w:r w:rsidRPr="00E8496C">
        <w:t>The p</w:t>
      </w:r>
      <w:r w:rsidR="00D909E8" w:rsidRPr="00E8496C">
        <w:t>rocess in more detail:</w:t>
      </w:r>
    </w:p>
    <w:p w:rsidR="00C632B9" w:rsidRPr="00E8496C" w:rsidRDefault="00C61CA4" w:rsidP="00E8496C">
      <w:pPr>
        <w:pStyle w:val="ListParagraph"/>
        <w:numPr>
          <w:ilvl w:val="0"/>
          <w:numId w:val="24"/>
        </w:numPr>
        <w:overflowPunct w:val="0"/>
        <w:autoSpaceDE w:val="0"/>
        <w:autoSpaceDN w:val="0"/>
        <w:adjustRightInd w:val="0"/>
        <w:ind w:left="567" w:hanging="567"/>
        <w:textAlignment w:val="baseline"/>
      </w:pPr>
      <w:r w:rsidRPr="00E8496C">
        <w:t xml:space="preserve">ITU-T: </w:t>
      </w:r>
      <w:r w:rsidR="00D909E8" w:rsidRPr="00E8496C">
        <w:t xml:space="preserve">H.248 protocol specifications reuse existing, IANA-registered SDP codepoints, but </w:t>
      </w:r>
      <w:r w:rsidR="0070667D" w:rsidRPr="00E8496C">
        <w:t xml:space="preserve">can </w:t>
      </w:r>
      <w:r w:rsidR="00D909E8" w:rsidRPr="00E8496C">
        <w:t>identify new SDP codepoints in addition, as e.g. subject of dedicated use cases.</w:t>
      </w:r>
      <w:r w:rsidR="00D909E8" w:rsidRPr="00E8496C">
        <w:br/>
        <w:t xml:space="preserve">Such extensions to the H.248 gateway control protocol </w:t>
      </w:r>
      <w:r w:rsidR="0070667D" w:rsidRPr="00E8496C">
        <w:t xml:space="preserve">are </w:t>
      </w:r>
      <w:r w:rsidR="00D909E8" w:rsidRPr="00E8496C">
        <w:t xml:space="preserve">normally </w:t>
      </w:r>
      <w:r w:rsidR="0070667D" w:rsidRPr="00E8496C">
        <w:t xml:space="preserve">related </w:t>
      </w:r>
      <w:r w:rsidR="00D909E8" w:rsidRPr="00E8496C">
        <w:t xml:space="preserve">to new H.248 </w:t>
      </w:r>
      <w:r w:rsidR="00322785" w:rsidRPr="00E8496C">
        <w:rPr>
          <w:i/>
        </w:rPr>
        <w:t>package</w:t>
      </w:r>
      <w:r w:rsidR="00D909E8" w:rsidRPr="00E8496C">
        <w:t xml:space="preserve"> definitions, which are published as part of the H.248.x-series of ITU-T Recommendations. However, new SDP codepoints could be also derived as the result of (package-less) H.248 </w:t>
      </w:r>
      <w:r w:rsidR="00322785" w:rsidRPr="00E8496C">
        <w:rPr>
          <w:i/>
        </w:rPr>
        <w:t>procedures</w:t>
      </w:r>
      <w:r w:rsidR="00D909E8" w:rsidRPr="00E8496C">
        <w:t xml:space="preserve"> or specific SDP usage according to an H.248 </w:t>
      </w:r>
      <w:r w:rsidR="00322785" w:rsidRPr="00E8496C">
        <w:rPr>
          <w:i/>
        </w:rPr>
        <w:t>profile</w:t>
      </w:r>
      <w:r w:rsidR="00D909E8" w:rsidRPr="00E8496C">
        <w:t>.</w:t>
      </w:r>
    </w:p>
    <w:p w:rsidR="00C632B9" w:rsidRPr="00E8496C" w:rsidRDefault="00C61CA4" w:rsidP="00E8496C">
      <w:pPr>
        <w:pStyle w:val="ListParagraph"/>
        <w:numPr>
          <w:ilvl w:val="0"/>
          <w:numId w:val="24"/>
        </w:numPr>
        <w:overflowPunct w:val="0"/>
        <w:autoSpaceDE w:val="0"/>
        <w:autoSpaceDN w:val="0"/>
        <w:adjustRightInd w:val="0"/>
        <w:ind w:left="567" w:hanging="567"/>
        <w:textAlignment w:val="baseline"/>
      </w:pPr>
      <w:r w:rsidRPr="00E8496C">
        <w:t xml:space="preserve">ITU-T: This Supplement is used as a central place for </w:t>
      </w:r>
      <w:r w:rsidRPr="00E8496C">
        <w:br/>
        <w:t>a) the documentation of already registered H.248-specific SDP codepoints with IANA, and</w:t>
      </w:r>
      <w:r w:rsidRPr="00E8496C">
        <w:br/>
        <w:t>b) the collection of new</w:t>
      </w:r>
      <w:r w:rsidR="0070667D" w:rsidRPr="00E8496C">
        <w:t>ly</w:t>
      </w:r>
      <w:r w:rsidRPr="00E8496C">
        <w:t xml:space="preserve"> identified codepoints.</w:t>
      </w:r>
    </w:p>
    <w:p w:rsidR="00C632B9" w:rsidRPr="00E8496C" w:rsidRDefault="00C61CA4" w:rsidP="00E8496C">
      <w:pPr>
        <w:pStyle w:val="ListParagraph"/>
        <w:numPr>
          <w:ilvl w:val="0"/>
          <w:numId w:val="24"/>
        </w:numPr>
        <w:overflowPunct w:val="0"/>
        <w:autoSpaceDE w:val="0"/>
        <w:autoSpaceDN w:val="0"/>
        <w:adjustRightInd w:val="0"/>
        <w:ind w:left="567" w:hanging="567"/>
        <w:textAlignment w:val="baseline"/>
      </w:pPr>
      <w:r w:rsidRPr="00E8496C">
        <w:t>IETF: working group MMUSIC is presently responsible for the SDP. The content of the ITU-T Supplement is mapped on an IETF draft</w:t>
      </w:r>
      <w:r w:rsidR="00A75BBB" w:rsidRPr="00E8496C">
        <w:t xml:space="preserve">, for example </w:t>
      </w:r>
      <w:r w:rsidR="00B60D88" w:rsidRPr="00E8496C">
        <w:rPr>
          <w:rFonts w:eastAsia="Times New Roman"/>
        </w:rPr>
        <w:t>[IETF IANA SDP]</w:t>
      </w:r>
      <w:r w:rsidR="00B60D88" w:rsidRPr="00E8496C">
        <w:t xml:space="preserve"> </w:t>
      </w:r>
      <w:r w:rsidR="004B3F90" w:rsidRPr="00E8496C">
        <w:t xml:space="preserve">(which </w:t>
      </w:r>
      <w:r w:rsidR="0070667D" w:rsidRPr="00E8496C">
        <w:t xml:space="preserve">later </w:t>
      </w:r>
      <w:r w:rsidR="004B3F90" w:rsidRPr="00E8496C">
        <w:t xml:space="preserve">becomes an RFC), which </w:t>
      </w:r>
      <w:r w:rsidR="0070667D" w:rsidRPr="00E8496C">
        <w:t>becomes the</w:t>
      </w:r>
      <w:r w:rsidR="004B3F90" w:rsidRPr="00E8496C">
        <w:t xml:space="preserve"> baseline for the IANA registration request.</w:t>
      </w:r>
    </w:p>
    <w:p w:rsidR="00C632B9" w:rsidRPr="00E8496C" w:rsidRDefault="004B3F90" w:rsidP="00E8496C">
      <w:pPr>
        <w:pStyle w:val="ListParagraph"/>
        <w:numPr>
          <w:ilvl w:val="0"/>
          <w:numId w:val="24"/>
        </w:numPr>
        <w:overflowPunct w:val="0"/>
        <w:autoSpaceDE w:val="0"/>
        <w:autoSpaceDN w:val="0"/>
        <w:adjustRightInd w:val="0"/>
        <w:ind w:left="567" w:hanging="567"/>
        <w:textAlignment w:val="baseline"/>
      </w:pPr>
      <w:r w:rsidRPr="00E8496C">
        <w:t>IANA: registration on request by IETF.</w:t>
      </w:r>
    </w:p>
    <w:p w:rsidR="00D909E8" w:rsidRPr="00E8496C" w:rsidRDefault="00734199" w:rsidP="00FE130A">
      <w:r w:rsidRPr="00E8496C">
        <w:t>The process is not a singular activity, rather open for recurrent updates because</w:t>
      </w:r>
    </w:p>
    <w:p w:rsidR="00C632B9" w:rsidRPr="00E8496C" w:rsidRDefault="00734199" w:rsidP="00ED56EA">
      <w:pPr>
        <w:numPr>
          <w:ilvl w:val="0"/>
          <w:numId w:val="21"/>
        </w:numPr>
        <w:overflowPunct w:val="0"/>
        <w:autoSpaceDE w:val="0"/>
        <w:autoSpaceDN w:val="0"/>
        <w:adjustRightInd w:val="0"/>
        <w:ind w:left="567" w:hanging="567"/>
        <w:textAlignment w:val="baseline"/>
      </w:pPr>
      <w:r w:rsidRPr="00E8496C">
        <w:t>ITU-T Supplements support "Release" versions, and</w:t>
      </w:r>
    </w:p>
    <w:p w:rsidR="00C632B9" w:rsidRPr="00E8496C" w:rsidRDefault="00734199" w:rsidP="00ED56EA">
      <w:pPr>
        <w:numPr>
          <w:ilvl w:val="0"/>
          <w:numId w:val="21"/>
        </w:numPr>
        <w:overflowPunct w:val="0"/>
        <w:autoSpaceDE w:val="0"/>
        <w:autoSpaceDN w:val="0"/>
        <w:adjustRightInd w:val="0"/>
        <w:ind w:left="567" w:hanging="567"/>
        <w:textAlignment w:val="baseline"/>
      </w:pPr>
      <w:r w:rsidRPr="00E8496C">
        <w:t xml:space="preserve">IETF RFCs could be replaced (obsoleted) by </w:t>
      </w:r>
      <w:r w:rsidR="00A75BBB" w:rsidRPr="00E8496C">
        <w:t xml:space="preserve">new </w:t>
      </w:r>
      <w:r w:rsidRPr="00E8496C">
        <w:t>RFC</w:t>
      </w:r>
      <w:r w:rsidR="00A75BBB" w:rsidRPr="00E8496C">
        <w:t>s</w:t>
      </w:r>
      <w:r w:rsidRPr="00E8496C">
        <w:t>.</w:t>
      </w:r>
    </w:p>
    <w:p w:rsidR="006408BB" w:rsidRPr="00E8496C" w:rsidRDefault="006408BB" w:rsidP="006408BB">
      <w:pPr>
        <w:pStyle w:val="Heading1"/>
      </w:pPr>
      <w:bookmarkStart w:id="27" w:name="_Toc392579511"/>
      <w:r w:rsidRPr="00E8496C">
        <w:lastRenderedPageBreak/>
        <w:t>7</w:t>
      </w:r>
      <w:r w:rsidRPr="00E8496C">
        <w:tab/>
        <w:t>SDP codepoints for IANA registration</w:t>
      </w:r>
      <w:bookmarkEnd w:id="27"/>
    </w:p>
    <w:p w:rsidR="00F94094" w:rsidRPr="00E8496C" w:rsidRDefault="00F94094" w:rsidP="00F94094">
      <w:pPr>
        <w:pStyle w:val="Heading2"/>
      </w:pPr>
      <w:bookmarkStart w:id="28" w:name="_Toc392579512"/>
      <w:bookmarkStart w:id="29" w:name="_Toc371340058"/>
      <w:bookmarkStart w:id="30" w:name="_Toc375300253"/>
      <w:r w:rsidRPr="00E8496C">
        <w:t>7.1</w:t>
      </w:r>
      <w:r w:rsidRPr="00E8496C">
        <w:tab/>
        <w:t>SDP codepoints related to wildcarding</w:t>
      </w:r>
      <w:bookmarkEnd w:id="28"/>
    </w:p>
    <w:p w:rsidR="00F94094" w:rsidRPr="00E8496C" w:rsidRDefault="007415CA" w:rsidP="00CB1DA6">
      <w:r w:rsidRPr="00E8496C">
        <w:t xml:space="preserve">The </w:t>
      </w:r>
      <w:r w:rsidR="00035FF7" w:rsidRPr="00E8496C">
        <w:t>H.248</w:t>
      </w:r>
      <w:r w:rsidRPr="00E8496C">
        <w:t xml:space="preserve">-specific </w:t>
      </w:r>
      <w:r w:rsidR="00035FF7" w:rsidRPr="00E8496C">
        <w:t xml:space="preserve">SDP </w:t>
      </w:r>
      <w:r w:rsidRPr="00E8496C">
        <w:t>wildcard</w:t>
      </w:r>
      <w:r w:rsidR="00A75BBB" w:rsidRPr="00E8496C">
        <w:t>s</w:t>
      </w:r>
      <w:r w:rsidRPr="00E8496C">
        <w:t xml:space="preserve"> </w:t>
      </w:r>
      <w:r w:rsidR="00A75BBB" w:rsidRPr="00E8496C">
        <w:t>“</w:t>
      </w:r>
      <w:r w:rsidRPr="00E8496C">
        <w:t>-</w:t>
      </w:r>
      <w:r w:rsidR="00A75BBB" w:rsidRPr="00E8496C">
        <w:t>”, “~”, “r”, “l” and “[0-F]”</w:t>
      </w:r>
      <w:r w:rsidRPr="00E8496C">
        <w:t xml:space="preserve"> (see [ITU-T H.248.39]) could be used in various SDP lines and line fields. </w:t>
      </w:r>
    </w:p>
    <w:p w:rsidR="007415CA" w:rsidRPr="00E8496C" w:rsidRDefault="007415CA" w:rsidP="007415CA">
      <w:pPr>
        <w:pStyle w:val="TableNotitle"/>
      </w:pPr>
      <w:bookmarkStart w:id="31" w:name="_Toc392494381"/>
      <w:r w:rsidRPr="00E8496C">
        <w:t xml:space="preserve">Table 1 – SDP codepoints related to </w:t>
      </w:r>
      <w:r w:rsidR="00B60D88" w:rsidRPr="00E8496C">
        <w:t>wildcarding</w:t>
      </w:r>
      <w:bookmarkEnd w:id="31"/>
    </w:p>
    <w:tbl>
      <w:tblPr>
        <w:tblStyle w:val="TableGrid"/>
        <w:tblW w:w="9043"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1971"/>
        <w:gridCol w:w="3811"/>
        <w:gridCol w:w="3261"/>
      </w:tblGrid>
      <w:tr w:rsidR="007415CA" w:rsidRPr="00E8496C" w:rsidTr="007415CA">
        <w:trPr>
          <w:tblHeader/>
          <w:jc w:val="center"/>
        </w:trPr>
        <w:tc>
          <w:tcPr>
            <w:tcW w:w="1971" w:type="dxa"/>
            <w:tcBorders>
              <w:top w:val="single" w:sz="12" w:space="0" w:color="auto"/>
              <w:bottom w:val="single" w:sz="12" w:space="0" w:color="auto"/>
            </w:tcBorders>
            <w:shd w:val="clear" w:color="auto" w:fill="auto"/>
          </w:tcPr>
          <w:p w:rsidR="007415CA" w:rsidRPr="00E8496C" w:rsidRDefault="007415CA" w:rsidP="007415CA">
            <w:pPr>
              <w:pStyle w:val="Tablehead"/>
            </w:pPr>
            <w:r w:rsidRPr="00E8496C">
              <w:t>Type</w:t>
            </w:r>
          </w:p>
        </w:tc>
        <w:tc>
          <w:tcPr>
            <w:tcW w:w="3811" w:type="dxa"/>
            <w:tcBorders>
              <w:top w:val="single" w:sz="12" w:space="0" w:color="auto"/>
              <w:bottom w:val="single" w:sz="12" w:space="0" w:color="auto"/>
            </w:tcBorders>
            <w:shd w:val="clear" w:color="auto" w:fill="auto"/>
          </w:tcPr>
          <w:p w:rsidR="007415CA" w:rsidRPr="00E8496C" w:rsidRDefault="007415CA" w:rsidP="007415CA">
            <w:pPr>
              <w:pStyle w:val="Tablehead"/>
            </w:pPr>
            <w:r w:rsidRPr="00E8496C">
              <w:t>SDP name (value)</w:t>
            </w:r>
          </w:p>
        </w:tc>
        <w:tc>
          <w:tcPr>
            <w:tcW w:w="3261" w:type="dxa"/>
            <w:tcBorders>
              <w:top w:val="single" w:sz="12" w:space="0" w:color="auto"/>
              <w:bottom w:val="single" w:sz="12" w:space="0" w:color="auto"/>
            </w:tcBorders>
          </w:tcPr>
          <w:p w:rsidR="007415CA" w:rsidRPr="00E8496C" w:rsidRDefault="007415CA" w:rsidP="007415CA">
            <w:pPr>
              <w:pStyle w:val="Tablehead"/>
            </w:pPr>
            <w:r w:rsidRPr="00E8496C">
              <w:t>Reference</w:t>
            </w:r>
          </w:p>
        </w:tc>
      </w:tr>
      <w:tr w:rsidR="007415CA" w:rsidRPr="00E8496C" w:rsidTr="007415CA">
        <w:trPr>
          <w:jc w:val="center"/>
        </w:trPr>
        <w:tc>
          <w:tcPr>
            <w:tcW w:w="1971" w:type="dxa"/>
            <w:tcBorders>
              <w:top w:val="single" w:sz="4" w:space="0" w:color="auto"/>
              <w:bottom w:val="single" w:sz="12" w:space="0" w:color="auto"/>
            </w:tcBorders>
            <w:shd w:val="clear" w:color="auto" w:fill="auto"/>
          </w:tcPr>
          <w:p w:rsidR="00C632B9" w:rsidRPr="00E8496C" w:rsidRDefault="00CB1DA6" w:rsidP="00CB1DA6">
            <w:r w:rsidRPr="00E8496C">
              <w:t>V</w:t>
            </w:r>
            <w:r w:rsidR="007415CA" w:rsidRPr="00E8496C">
              <w:t>arious SDP field elements</w:t>
            </w:r>
          </w:p>
        </w:tc>
        <w:tc>
          <w:tcPr>
            <w:tcW w:w="3811" w:type="dxa"/>
            <w:tcBorders>
              <w:top w:val="single" w:sz="4" w:space="0" w:color="auto"/>
              <w:bottom w:val="single" w:sz="12" w:space="0" w:color="auto"/>
            </w:tcBorders>
            <w:shd w:val="clear" w:color="auto" w:fill="auto"/>
          </w:tcPr>
          <w:p w:rsidR="007415CA" w:rsidRPr="00E8496C" w:rsidRDefault="00A75BBB" w:rsidP="00CB1DA6">
            <w:r w:rsidRPr="00E8496C">
              <w:t>“-”, “~”, “r”, “l” and “[0-F]”</w:t>
            </w:r>
          </w:p>
        </w:tc>
        <w:tc>
          <w:tcPr>
            <w:tcW w:w="3261" w:type="dxa"/>
            <w:tcBorders>
              <w:top w:val="single" w:sz="4" w:space="0" w:color="auto"/>
              <w:bottom w:val="single" w:sz="12" w:space="0" w:color="auto"/>
            </w:tcBorders>
          </w:tcPr>
          <w:p w:rsidR="007415CA" w:rsidRPr="00E8496C" w:rsidRDefault="007415CA" w:rsidP="00CB1DA6">
            <w:r w:rsidRPr="00E8496C">
              <w:t>[ITU-T H.248.39]</w:t>
            </w:r>
          </w:p>
        </w:tc>
      </w:tr>
    </w:tbl>
    <w:p w:rsidR="007415CA" w:rsidRPr="00E8496C" w:rsidRDefault="007415CA" w:rsidP="007415CA">
      <w:r w:rsidRPr="00E8496C">
        <w:t>Such wildcard</w:t>
      </w:r>
      <w:r w:rsidR="00A75BBB" w:rsidRPr="00E8496C">
        <w:t>s</w:t>
      </w:r>
      <w:r w:rsidRPr="00E8496C">
        <w:t xml:space="preserve"> represent a codepoint space, but </w:t>
      </w:r>
      <w:r w:rsidR="00A75BBB" w:rsidRPr="00E8496C">
        <w:t xml:space="preserve">are </w:t>
      </w:r>
      <w:r w:rsidRPr="00E8496C">
        <w:t>out of scope of any</w:t>
      </w:r>
      <w:r w:rsidR="00A75BBB" w:rsidRPr="00E8496C">
        <w:t xml:space="preserve"> IANA</w:t>
      </w:r>
      <w:r w:rsidRPr="00E8496C">
        <w:t xml:space="preserve"> registry</w:t>
      </w:r>
      <w:r w:rsidR="00A75BBB" w:rsidRPr="00E8496C">
        <w:t>.</w:t>
      </w:r>
    </w:p>
    <w:p w:rsidR="007415CA" w:rsidRPr="00E8496C" w:rsidRDefault="00322785" w:rsidP="00F94094">
      <w:pPr>
        <w:rPr>
          <w:sz w:val="22"/>
          <w:szCs w:val="22"/>
        </w:rPr>
      </w:pPr>
      <w:r w:rsidRPr="00E8496C">
        <w:rPr>
          <w:sz w:val="22"/>
          <w:szCs w:val="22"/>
        </w:rPr>
        <w:t xml:space="preserve">NOTE – </w:t>
      </w:r>
      <w:r w:rsidR="007415CA" w:rsidRPr="00E8496C">
        <w:rPr>
          <w:sz w:val="22"/>
          <w:szCs w:val="22"/>
        </w:rPr>
        <w:t>The wildcard character</w:t>
      </w:r>
      <w:r w:rsidR="00A75BBB" w:rsidRPr="00E8496C">
        <w:rPr>
          <w:sz w:val="22"/>
          <w:szCs w:val="22"/>
        </w:rPr>
        <w:t>s are</w:t>
      </w:r>
      <w:r w:rsidR="007415CA" w:rsidRPr="00E8496C">
        <w:rPr>
          <w:sz w:val="22"/>
          <w:szCs w:val="22"/>
        </w:rPr>
        <w:t xml:space="preserve"> compliant with the SDP grammar according to [IETF RFC 4566]. </w:t>
      </w:r>
    </w:p>
    <w:p w:rsidR="00F94094" w:rsidRPr="00E8496C" w:rsidRDefault="00F94094" w:rsidP="00F94094">
      <w:pPr>
        <w:pStyle w:val="Heading2"/>
      </w:pPr>
      <w:bookmarkStart w:id="32" w:name="_Toc392579513"/>
      <w:r w:rsidRPr="00E8496C">
        <w:t>7.2</w:t>
      </w:r>
      <w:r w:rsidRPr="00E8496C">
        <w:tab/>
      </w:r>
      <w:bookmarkEnd w:id="29"/>
      <w:bookmarkEnd w:id="30"/>
      <w:r w:rsidRPr="00E8496C">
        <w:t>SDP codepoints related to SDP "m=" line &lt;proto&gt; element</w:t>
      </w:r>
      <w:bookmarkEnd w:id="32"/>
    </w:p>
    <w:p w:rsidR="00F94094" w:rsidRPr="00E8496C" w:rsidRDefault="007415CA" w:rsidP="00F94094">
      <w:r w:rsidRPr="00E8496C">
        <w:t xml:space="preserve">See </w:t>
      </w:r>
      <w:r w:rsidR="00F94094" w:rsidRPr="00E8496C">
        <w:t>Table </w:t>
      </w:r>
      <w:r w:rsidRPr="00E8496C">
        <w:t>2</w:t>
      </w:r>
      <w:r w:rsidR="00F94094" w:rsidRPr="00E8496C">
        <w:t>:</w:t>
      </w:r>
    </w:p>
    <w:p w:rsidR="00F94094" w:rsidRPr="00E8496C" w:rsidRDefault="00F94094" w:rsidP="00F94094">
      <w:pPr>
        <w:pStyle w:val="TableNotitle"/>
      </w:pPr>
      <w:bookmarkStart w:id="33" w:name="_Toc370936909"/>
      <w:bookmarkStart w:id="34" w:name="_Toc375300303"/>
      <w:bookmarkStart w:id="35" w:name="_Toc392494382"/>
      <w:r w:rsidRPr="00E8496C">
        <w:t xml:space="preserve">Table </w:t>
      </w:r>
      <w:r w:rsidR="007415CA" w:rsidRPr="00E8496C">
        <w:t>2</w:t>
      </w:r>
      <w:r w:rsidRPr="00E8496C">
        <w:t xml:space="preserve"> – </w:t>
      </w:r>
      <w:bookmarkEnd w:id="33"/>
      <w:bookmarkEnd w:id="34"/>
      <w:r w:rsidRPr="00E8496C">
        <w:t>SDP codepoints related to SDP "m=" line &lt;proto&gt; element</w:t>
      </w:r>
      <w:bookmarkEnd w:id="35"/>
    </w:p>
    <w:tbl>
      <w:tblPr>
        <w:tblStyle w:val="TableGrid"/>
        <w:tblW w:w="8634"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1404"/>
        <w:gridCol w:w="3969"/>
        <w:gridCol w:w="3261"/>
      </w:tblGrid>
      <w:tr w:rsidR="00F94094" w:rsidRPr="00E8496C" w:rsidTr="006002EE">
        <w:trPr>
          <w:tblHeader/>
          <w:jc w:val="center"/>
        </w:trPr>
        <w:tc>
          <w:tcPr>
            <w:tcW w:w="1404" w:type="dxa"/>
            <w:tcBorders>
              <w:top w:val="single" w:sz="12" w:space="0" w:color="auto"/>
              <w:bottom w:val="single" w:sz="12" w:space="0" w:color="auto"/>
            </w:tcBorders>
            <w:shd w:val="clear" w:color="auto" w:fill="auto"/>
          </w:tcPr>
          <w:p w:rsidR="00F94094" w:rsidRPr="00E8496C" w:rsidRDefault="00F94094" w:rsidP="00F94094">
            <w:pPr>
              <w:pStyle w:val="Tablehead"/>
            </w:pPr>
            <w:r w:rsidRPr="00E8496C">
              <w:t>Type</w:t>
            </w:r>
          </w:p>
        </w:tc>
        <w:tc>
          <w:tcPr>
            <w:tcW w:w="3969" w:type="dxa"/>
            <w:tcBorders>
              <w:top w:val="single" w:sz="12" w:space="0" w:color="auto"/>
              <w:bottom w:val="single" w:sz="12" w:space="0" w:color="auto"/>
            </w:tcBorders>
            <w:shd w:val="clear" w:color="auto" w:fill="auto"/>
          </w:tcPr>
          <w:p w:rsidR="00F94094" w:rsidRPr="00E8496C" w:rsidRDefault="00F94094" w:rsidP="00F94094">
            <w:pPr>
              <w:pStyle w:val="Tablehead"/>
            </w:pPr>
            <w:r w:rsidRPr="00E8496C">
              <w:t>SDP name (value)</w:t>
            </w:r>
          </w:p>
        </w:tc>
        <w:tc>
          <w:tcPr>
            <w:tcW w:w="3261" w:type="dxa"/>
            <w:tcBorders>
              <w:top w:val="single" w:sz="12" w:space="0" w:color="auto"/>
              <w:bottom w:val="single" w:sz="12" w:space="0" w:color="auto"/>
            </w:tcBorders>
          </w:tcPr>
          <w:p w:rsidR="00F94094" w:rsidRPr="00E8496C" w:rsidRDefault="00F94094" w:rsidP="00F94094">
            <w:pPr>
              <w:pStyle w:val="Tablehead"/>
            </w:pPr>
            <w:r w:rsidRPr="00E8496C">
              <w:t>Reference</w:t>
            </w:r>
          </w:p>
        </w:tc>
      </w:tr>
      <w:tr w:rsidR="00F94094" w:rsidRPr="00E8496C" w:rsidTr="006002EE">
        <w:trPr>
          <w:jc w:val="center"/>
        </w:trPr>
        <w:tc>
          <w:tcPr>
            <w:tcW w:w="1404" w:type="dxa"/>
            <w:tcBorders>
              <w:top w:val="single" w:sz="12" w:space="0" w:color="auto"/>
              <w:bottom w:val="single" w:sz="4" w:space="0" w:color="auto"/>
            </w:tcBorders>
            <w:shd w:val="clear" w:color="auto" w:fill="auto"/>
          </w:tcPr>
          <w:p w:rsidR="00F94094" w:rsidRPr="00E8496C" w:rsidRDefault="00F94094" w:rsidP="00F94094">
            <w:pPr>
              <w:pStyle w:val="ASN1"/>
              <w:jc w:val="center"/>
            </w:pPr>
            <w:r w:rsidRPr="00E8496C">
              <w:t>proto</w:t>
            </w:r>
          </w:p>
        </w:tc>
        <w:tc>
          <w:tcPr>
            <w:tcW w:w="3969" w:type="dxa"/>
            <w:tcBorders>
              <w:top w:val="single" w:sz="12" w:space="0" w:color="auto"/>
              <w:bottom w:val="single" w:sz="4" w:space="0" w:color="auto"/>
            </w:tcBorders>
            <w:shd w:val="clear" w:color="auto" w:fill="auto"/>
          </w:tcPr>
          <w:p w:rsidR="00F94094" w:rsidRPr="00E8496C" w:rsidRDefault="00F94094" w:rsidP="00F94094">
            <w:pPr>
              <w:pStyle w:val="ASN1"/>
              <w:tabs>
                <w:tab w:val="left" w:pos="2552"/>
              </w:tabs>
            </w:pPr>
            <w:r w:rsidRPr="00E8496C">
              <w:t>"TLS"</w:t>
            </w:r>
          </w:p>
        </w:tc>
        <w:tc>
          <w:tcPr>
            <w:tcW w:w="3261" w:type="dxa"/>
            <w:tcBorders>
              <w:top w:val="single" w:sz="12" w:space="0" w:color="auto"/>
              <w:bottom w:val="single" w:sz="4" w:space="0" w:color="auto"/>
            </w:tcBorders>
          </w:tcPr>
          <w:p w:rsidR="00F94094" w:rsidRPr="00E8496C" w:rsidRDefault="00F94094" w:rsidP="004F71FC">
            <w:pPr>
              <w:pStyle w:val="Tabletext"/>
            </w:pPr>
            <w:r w:rsidRPr="00E8496C">
              <w:t>[ITU-T H.248.</w:t>
            </w:r>
            <w:r w:rsidR="004F71FC" w:rsidRPr="00E8496C">
              <w:t>90</w:t>
            </w:r>
            <w:r w:rsidRPr="00E8496C">
              <w:t>]</w:t>
            </w:r>
          </w:p>
        </w:tc>
      </w:tr>
      <w:tr w:rsidR="00F94094" w:rsidRPr="00E8496C" w:rsidTr="006002EE">
        <w:trPr>
          <w:jc w:val="center"/>
        </w:trPr>
        <w:tc>
          <w:tcPr>
            <w:tcW w:w="1404" w:type="dxa"/>
            <w:tcBorders>
              <w:top w:val="single" w:sz="4" w:space="0" w:color="auto"/>
              <w:bottom w:val="single" w:sz="4" w:space="0" w:color="auto"/>
            </w:tcBorders>
            <w:shd w:val="clear" w:color="auto" w:fill="auto"/>
          </w:tcPr>
          <w:p w:rsidR="00F94094" w:rsidRPr="00E8496C" w:rsidRDefault="00F94094" w:rsidP="00F94094">
            <w:pPr>
              <w:pStyle w:val="ASN1"/>
              <w:jc w:val="center"/>
            </w:pPr>
            <w:r w:rsidRPr="00E8496C">
              <w:t>proto</w:t>
            </w:r>
          </w:p>
        </w:tc>
        <w:tc>
          <w:tcPr>
            <w:tcW w:w="3969" w:type="dxa"/>
            <w:tcBorders>
              <w:top w:val="single" w:sz="4" w:space="0" w:color="auto"/>
              <w:bottom w:val="single" w:sz="4" w:space="0" w:color="auto"/>
            </w:tcBorders>
            <w:shd w:val="clear" w:color="auto" w:fill="auto"/>
          </w:tcPr>
          <w:p w:rsidR="00F94094" w:rsidRPr="00E8496C" w:rsidRDefault="00F94094" w:rsidP="00F94094">
            <w:pPr>
              <w:pStyle w:val="ASN1"/>
              <w:tabs>
                <w:tab w:val="left" w:pos="2552"/>
              </w:tabs>
            </w:pPr>
            <w:r w:rsidRPr="00E8496C">
              <w:t>"TCP/TLS"</w:t>
            </w:r>
          </w:p>
          <w:p w:rsidR="00F94094" w:rsidRPr="00E8496C" w:rsidRDefault="00F94094" w:rsidP="00F94094">
            <w:pPr>
              <w:pStyle w:val="ASN1"/>
              <w:tabs>
                <w:tab w:val="left" w:pos="2552"/>
              </w:tabs>
            </w:pPr>
            <w:r w:rsidRPr="00E8496C">
              <w:t>"SCTP/TLS"</w:t>
            </w:r>
          </w:p>
        </w:tc>
        <w:tc>
          <w:tcPr>
            <w:tcW w:w="3261" w:type="dxa"/>
            <w:tcBorders>
              <w:top w:val="single" w:sz="4" w:space="0" w:color="auto"/>
              <w:bottom w:val="single" w:sz="4" w:space="0" w:color="auto"/>
            </w:tcBorders>
          </w:tcPr>
          <w:p w:rsidR="00F94094" w:rsidRPr="00E8496C" w:rsidRDefault="007415CA" w:rsidP="004F71FC">
            <w:pPr>
              <w:pStyle w:val="Tabletext"/>
            </w:pPr>
            <w:r w:rsidRPr="00E8496C">
              <w:t>[ITU-T H.248.</w:t>
            </w:r>
            <w:r w:rsidR="004F71FC" w:rsidRPr="00E8496C">
              <w:t>90</w:t>
            </w:r>
            <w:r w:rsidRPr="00E8496C">
              <w:t>]</w:t>
            </w:r>
            <w:r w:rsidR="004F71FC" w:rsidRPr="00E8496C">
              <w:t xml:space="preserve"> NOTE 1</w:t>
            </w:r>
          </w:p>
        </w:tc>
      </w:tr>
      <w:tr w:rsidR="006002EE" w:rsidRPr="00E8496C" w:rsidTr="006002EE">
        <w:trPr>
          <w:jc w:val="center"/>
        </w:trPr>
        <w:tc>
          <w:tcPr>
            <w:tcW w:w="1404" w:type="dxa"/>
            <w:tcBorders>
              <w:top w:val="single" w:sz="4" w:space="0" w:color="auto"/>
              <w:bottom w:val="single" w:sz="4" w:space="0" w:color="auto"/>
            </w:tcBorders>
            <w:shd w:val="clear" w:color="auto" w:fill="auto"/>
          </w:tcPr>
          <w:p w:rsidR="006002EE" w:rsidRPr="00E8496C" w:rsidRDefault="006002EE" w:rsidP="00F94094">
            <w:pPr>
              <w:pStyle w:val="ASN1"/>
              <w:jc w:val="center"/>
            </w:pPr>
            <w:r w:rsidRPr="00E8496C">
              <w:t>proto</w:t>
            </w:r>
          </w:p>
        </w:tc>
        <w:tc>
          <w:tcPr>
            <w:tcW w:w="3969" w:type="dxa"/>
            <w:tcBorders>
              <w:top w:val="single" w:sz="4" w:space="0" w:color="auto"/>
              <w:bottom w:val="single" w:sz="4" w:space="0" w:color="auto"/>
            </w:tcBorders>
            <w:shd w:val="clear" w:color="auto" w:fill="auto"/>
          </w:tcPr>
          <w:p w:rsidR="006002EE" w:rsidRPr="00E8496C" w:rsidRDefault="006002EE" w:rsidP="00F94094">
            <w:pPr>
              <w:pStyle w:val="ASN1"/>
              <w:tabs>
                <w:tab w:val="left" w:pos="2552"/>
              </w:tabs>
            </w:pPr>
            <w:r w:rsidRPr="00E8496C">
              <w:t>"DTLS"</w:t>
            </w:r>
          </w:p>
        </w:tc>
        <w:tc>
          <w:tcPr>
            <w:tcW w:w="3261" w:type="dxa"/>
            <w:tcBorders>
              <w:top w:val="single" w:sz="4" w:space="0" w:color="auto"/>
              <w:bottom w:val="single" w:sz="4" w:space="0" w:color="auto"/>
            </w:tcBorders>
          </w:tcPr>
          <w:p w:rsidR="006002EE" w:rsidRPr="00E8496C" w:rsidRDefault="006002EE" w:rsidP="004F71FC">
            <w:pPr>
              <w:pStyle w:val="Tabletext"/>
            </w:pPr>
            <w:r w:rsidRPr="00E8496C">
              <w:t>[ITU-T H.248.</w:t>
            </w:r>
            <w:r w:rsidR="004F71FC" w:rsidRPr="00E8496C">
              <w:t>93</w:t>
            </w:r>
            <w:r w:rsidRPr="00E8496C">
              <w:t>]</w:t>
            </w:r>
          </w:p>
        </w:tc>
      </w:tr>
      <w:tr w:rsidR="006002EE" w:rsidRPr="00E8496C" w:rsidTr="006002EE">
        <w:trPr>
          <w:jc w:val="center"/>
        </w:trPr>
        <w:tc>
          <w:tcPr>
            <w:tcW w:w="1404" w:type="dxa"/>
            <w:tcBorders>
              <w:top w:val="single" w:sz="4" w:space="0" w:color="auto"/>
              <w:bottom w:val="single" w:sz="4" w:space="0" w:color="auto"/>
            </w:tcBorders>
            <w:shd w:val="clear" w:color="auto" w:fill="auto"/>
          </w:tcPr>
          <w:p w:rsidR="006002EE" w:rsidRPr="00E8496C" w:rsidRDefault="006002EE" w:rsidP="00F94094">
            <w:pPr>
              <w:pStyle w:val="ASN1"/>
              <w:jc w:val="center"/>
            </w:pPr>
            <w:r w:rsidRPr="00E8496C">
              <w:t>proto</w:t>
            </w:r>
          </w:p>
        </w:tc>
        <w:tc>
          <w:tcPr>
            <w:tcW w:w="3969" w:type="dxa"/>
            <w:tcBorders>
              <w:top w:val="single" w:sz="4" w:space="0" w:color="auto"/>
              <w:bottom w:val="single" w:sz="4" w:space="0" w:color="auto"/>
            </w:tcBorders>
            <w:shd w:val="clear" w:color="auto" w:fill="auto"/>
          </w:tcPr>
          <w:p w:rsidR="006002EE" w:rsidRPr="00E8496C" w:rsidRDefault="006002EE" w:rsidP="00035FF7">
            <w:pPr>
              <w:pStyle w:val="ASN1"/>
              <w:tabs>
                <w:tab w:val="left" w:pos="2552"/>
              </w:tabs>
            </w:pPr>
            <w:r w:rsidRPr="00E8496C">
              <w:t>"UDP/DTLS"</w:t>
            </w:r>
          </w:p>
          <w:p w:rsidR="006002EE" w:rsidRPr="00E8496C" w:rsidRDefault="006002EE" w:rsidP="00F94094">
            <w:pPr>
              <w:pStyle w:val="ASN1"/>
              <w:tabs>
                <w:tab w:val="left" w:pos="2552"/>
              </w:tabs>
            </w:pPr>
            <w:r w:rsidRPr="00E8496C">
              <w:t>"DCCP/DTLS"</w:t>
            </w:r>
          </w:p>
        </w:tc>
        <w:tc>
          <w:tcPr>
            <w:tcW w:w="3261" w:type="dxa"/>
            <w:tcBorders>
              <w:top w:val="single" w:sz="4" w:space="0" w:color="auto"/>
              <w:bottom w:val="single" w:sz="4" w:space="0" w:color="auto"/>
            </w:tcBorders>
          </w:tcPr>
          <w:p w:rsidR="006002EE" w:rsidRPr="00E8496C" w:rsidRDefault="006002EE" w:rsidP="004F71FC">
            <w:pPr>
              <w:pStyle w:val="Tabletext"/>
            </w:pPr>
            <w:r w:rsidRPr="00E8496C">
              <w:t>[ITU-T H.248.</w:t>
            </w:r>
            <w:r w:rsidR="004F71FC" w:rsidRPr="00E8496C">
              <w:t>93</w:t>
            </w:r>
            <w:r w:rsidRPr="00E8496C">
              <w:t>]</w:t>
            </w:r>
          </w:p>
        </w:tc>
      </w:tr>
      <w:tr w:rsidR="006002EE" w:rsidRPr="00E8496C" w:rsidTr="006002EE">
        <w:trPr>
          <w:jc w:val="center"/>
        </w:trPr>
        <w:tc>
          <w:tcPr>
            <w:tcW w:w="1404" w:type="dxa"/>
            <w:tcBorders>
              <w:top w:val="single" w:sz="4" w:space="0" w:color="auto"/>
              <w:bottom w:val="single" w:sz="4" w:space="0" w:color="auto"/>
            </w:tcBorders>
            <w:shd w:val="clear" w:color="auto" w:fill="auto"/>
          </w:tcPr>
          <w:p w:rsidR="006002EE" w:rsidRPr="00E8496C" w:rsidRDefault="006002EE" w:rsidP="00F94094">
            <w:pPr>
              <w:pStyle w:val="ASN1"/>
              <w:jc w:val="center"/>
            </w:pPr>
            <w:r w:rsidRPr="00E8496C">
              <w:t>proto</w:t>
            </w:r>
          </w:p>
        </w:tc>
        <w:tc>
          <w:tcPr>
            <w:tcW w:w="3969" w:type="dxa"/>
            <w:tcBorders>
              <w:top w:val="single" w:sz="4" w:space="0" w:color="auto"/>
              <w:bottom w:val="single" w:sz="4" w:space="0" w:color="auto"/>
            </w:tcBorders>
            <w:shd w:val="clear" w:color="auto" w:fill="auto"/>
          </w:tcPr>
          <w:p w:rsidR="006002EE" w:rsidRPr="00E8496C" w:rsidRDefault="006002EE" w:rsidP="00F94094">
            <w:pPr>
              <w:pStyle w:val="ASN1"/>
              <w:tabs>
                <w:tab w:val="left" w:pos="2552"/>
              </w:tabs>
            </w:pPr>
            <w:r w:rsidRPr="00E8496C">
              <w:t>"SCTP"</w:t>
            </w:r>
          </w:p>
        </w:tc>
        <w:tc>
          <w:tcPr>
            <w:tcW w:w="3261" w:type="dxa"/>
            <w:tcBorders>
              <w:top w:val="single" w:sz="4" w:space="0" w:color="auto"/>
              <w:bottom w:val="single" w:sz="4" w:space="0" w:color="auto"/>
            </w:tcBorders>
          </w:tcPr>
          <w:p w:rsidR="006002EE" w:rsidRPr="00E8496C" w:rsidRDefault="00322785" w:rsidP="004F71FC">
            <w:pPr>
              <w:pStyle w:val="Tabletext"/>
            </w:pPr>
            <w:r w:rsidRPr="00E8496C">
              <w:t>[ITU-T H.248.SCTP] NOTE </w:t>
            </w:r>
            <w:r w:rsidR="004F71FC" w:rsidRPr="00E8496C">
              <w:t>2</w:t>
            </w:r>
          </w:p>
        </w:tc>
      </w:tr>
      <w:tr w:rsidR="006002EE" w:rsidRPr="00E8496C" w:rsidTr="006002EE">
        <w:trPr>
          <w:jc w:val="center"/>
        </w:trPr>
        <w:tc>
          <w:tcPr>
            <w:tcW w:w="1404" w:type="dxa"/>
            <w:tcBorders>
              <w:top w:val="single" w:sz="4" w:space="0" w:color="auto"/>
              <w:bottom w:val="single" w:sz="4" w:space="0" w:color="auto"/>
            </w:tcBorders>
            <w:shd w:val="clear" w:color="auto" w:fill="auto"/>
          </w:tcPr>
          <w:p w:rsidR="006002EE" w:rsidRPr="00E8496C" w:rsidRDefault="006002EE" w:rsidP="00F94094">
            <w:pPr>
              <w:pStyle w:val="ASN1"/>
              <w:jc w:val="center"/>
            </w:pPr>
            <w:r w:rsidRPr="00E8496C">
              <w:t>proto</w:t>
            </w:r>
          </w:p>
        </w:tc>
        <w:tc>
          <w:tcPr>
            <w:tcW w:w="3969" w:type="dxa"/>
            <w:tcBorders>
              <w:top w:val="single" w:sz="4" w:space="0" w:color="auto"/>
              <w:bottom w:val="single" w:sz="4" w:space="0" w:color="auto"/>
            </w:tcBorders>
            <w:shd w:val="clear" w:color="auto" w:fill="auto"/>
          </w:tcPr>
          <w:p w:rsidR="006002EE" w:rsidRPr="00E8496C" w:rsidRDefault="006002EE" w:rsidP="00F94094">
            <w:pPr>
              <w:pStyle w:val="ASN1"/>
              <w:tabs>
                <w:tab w:val="left" w:pos="2552"/>
              </w:tabs>
            </w:pPr>
            <w:r w:rsidRPr="00E8496C">
              <w:t>"SCTP/DTLS"</w:t>
            </w:r>
          </w:p>
        </w:tc>
        <w:tc>
          <w:tcPr>
            <w:tcW w:w="3261" w:type="dxa"/>
            <w:tcBorders>
              <w:top w:val="single" w:sz="4" w:space="0" w:color="auto"/>
              <w:bottom w:val="single" w:sz="4" w:space="0" w:color="auto"/>
            </w:tcBorders>
          </w:tcPr>
          <w:p w:rsidR="006002EE" w:rsidRPr="00E8496C" w:rsidRDefault="006002EE" w:rsidP="004F71FC">
            <w:pPr>
              <w:pStyle w:val="Tabletext"/>
            </w:pPr>
            <w:r w:rsidRPr="00E8496C">
              <w:t>[ITU-T H.248.SCTP] NOTE </w:t>
            </w:r>
            <w:r w:rsidR="004F71FC" w:rsidRPr="00E8496C">
              <w:t>2</w:t>
            </w:r>
          </w:p>
        </w:tc>
      </w:tr>
      <w:tr w:rsidR="006002EE" w:rsidRPr="00E8496C" w:rsidTr="00D072CD">
        <w:trPr>
          <w:jc w:val="center"/>
        </w:trPr>
        <w:tc>
          <w:tcPr>
            <w:tcW w:w="1404" w:type="dxa"/>
            <w:tcBorders>
              <w:top w:val="single" w:sz="4" w:space="0" w:color="auto"/>
              <w:bottom w:val="single" w:sz="12" w:space="0" w:color="auto"/>
            </w:tcBorders>
            <w:shd w:val="clear" w:color="auto" w:fill="auto"/>
          </w:tcPr>
          <w:p w:rsidR="006002EE" w:rsidRPr="00E8496C" w:rsidRDefault="006002EE" w:rsidP="00F94094">
            <w:pPr>
              <w:pStyle w:val="ASN1"/>
              <w:jc w:val="center"/>
            </w:pPr>
            <w:r w:rsidRPr="00E8496C">
              <w:t>proto</w:t>
            </w:r>
          </w:p>
        </w:tc>
        <w:tc>
          <w:tcPr>
            <w:tcW w:w="3969" w:type="dxa"/>
            <w:tcBorders>
              <w:top w:val="single" w:sz="4" w:space="0" w:color="auto"/>
              <w:bottom w:val="single" w:sz="12" w:space="0" w:color="auto"/>
            </w:tcBorders>
            <w:shd w:val="clear" w:color="auto" w:fill="auto"/>
          </w:tcPr>
          <w:p w:rsidR="006002EE" w:rsidRPr="00E8496C" w:rsidRDefault="006002EE" w:rsidP="00F94094">
            <w:pPr>
              <w:pStyle w:val="ASN1"/>
              <w:tabs>
                <w:tab w:val="left" w:pos="2552"/>
              </w:tabs>
            </w:pPr>
            <w:r w:rsidRPr="00E8496C">
              <w:t>"DTLS/SCTP"</w:t>
            </w:r>
          </w:p>
        </w:tc>
        <w:tc>
          <w:tcPr>
            <w:tcW w:w="3261" w:type="dxa"/>
            <w:tcBorders>
              <w:top w:val="single" w:sz="4" w:space="0" w:color="auto"/>
              <w:bottom w:val="single" w:sz="12" w:space="0" w:color="auto"/>
            </w:tcBorders>
          </w:tcPr>
          <w:p w:rsidR="006002EE" w:rsidRPr="00E8496C" w:rsidRDefault="006002EE" w:rsidP="004F71FC">
            <w:pPr>
              <w:pStyle w:val="Tabletext"/>
            </w:pPr>
            <w:r w:rsidRPr="00E8496C">
              <w:t>[ITU-T H.248.SCTP] NOTE </w:t>
            </w:r>
            <w:r w:rsidR="004F71FC" w:rsidRPr="00E8496C">
              <w:t>2</w:t>
            </w:r>
          </w:p>
        </w:tc>
      </w:tr>
      <w:tr w:rsidR="006002EE" w:rsidRPr="00E8496C" w:rsidTr="00D072CD">
        <w:trPr>
          <w:jc w:val="center"/>
        </w:trPr>
        <w:tc>
          <w:tcPr>
            <w:tcW w:w="8634" w:type="dxa"/>
            <w:gridSpan w:val="3"/>
            <w:tcBorders>
              <w:top w:val="single" w:sz="12" w:space="0" w:color="auto"/>
              <w:bottom w:val="single" w:sz="12" w:space="0" w:color="auto"/>
            </w:tcBorders>
            <w:shd w:val="clear" w:color="auto" w:fill="auto"/>
          </w:tcPr>
          <w:p w:rsidR="004F71FC" w:rsidRPr="00E8496C" w:rsidRDefault="004F71FC" w:rsidP="004F71FC">
            <w:pPr>
              <w:pStyle w:val="Tabletext"/>
            </w:pPr>
            <w:r w:rsidRPr="00E8496C">
              <w:t>NOTE 1 – Codepoint "TCP/TLS" is already registered, based on [IETF RFC 4572].</w:t>
            </w:r>
          </w:p>
          <w:p w:rsidR="006002EE" w:rsidRPr="00E8496C" w:rsidRDefault="006002EE" w:rsidP="0024250F">
            <w:pPr>
              <w:pStyle w:val="Tabletext"/>
            </w:pPr>
            <w:r w:rsidRPr="00E8496C">
              <w:t>NOTE </w:t>
            </w:r>
            <w:r w:rsidR="004F71FC" w:rsidRPr="00E8496C">
              <w:t xml:space="preserve">2 </w:t>
            </w:r>
            <w:r w:rsidRPr="00E8496C">
              <w:t xml:space="preserve">– </w:t>
            </w:r>
            <w:r w:rsidR="004F71FC" w:rsidRPr="00E8496C">
              <w:t>The t</w:t>
            </w:r>
            <w:r w:rsidRPr="00E8496C">
              <w:t xml:space="preserve">able entry may be deleted when </w:t>
            </w:r>
            <w:r w:rsidR="0024250F" w:rsidRPr="00E8496C">
              <w:t xml:space="preserve">the </w:t>
            </w:r>
            <w:r w:rsidRPr="00E8496C">
              <w:t>IETF draft</w:t>
            </w:r>
            <w:r w:rsidR="0024250F" w:rsidRPr="00E8496C">
              <w:t xml:space="preserve"> [IETF SCTP SDP] “SCTP- based media transport in the SDP”</w:t>
            </w:r>
            <w:r w:rsidRPr="00E8496C">
              <w:t xml:space="preserve"> becomes an RFC.</w:t>
            </w:r>
          </w:p>
        </w:tc>
      </w:tr>
    </w:tbl>
    <w:p w:rsidR="006408BB" w:rsidRPr="00E8496C" w:rsidRDefault="006408BB" w:rsidP="00FE130A"/>
    <w:p w:rsidR="007415CA" w:rsidRPr="00E8496C" w:rsidRDefault="007415CA" w:rsidP="007415CA">
      <w:pPr>
        <w:pStyle w:val="Heading2"/>
      </w:pPr>
      <w:bookmarkStart w:id="36" w:name="_Toc392579514"/>
      <w:r w:rsidRPr="00E8496C">
        <w:t>7.3</w:t>
      </w:r>
      <w:r w:rsidRPr="00E8496C">
        <w:tab/>
        <w:t>SDP codepoints related to SDP "</w:t>
      </w:r>
      <w:r w:rsidR="006002EE" w:rsidRPr="00E8496C">
        <w:t>a</w:t>
      </w:r>
      <w:r w:rsidRPr="00E8496C">
        <w:t>=" line</w:t>
      </w:r>
      <w:r w:rsidR="006002EE" w:rsidRPr="00E8496C">
        <w:t>s</w:t>
      </w:r>
      <w:bookmarkEnd w:id="36"/>
    </w:p>
    <w:p w:rsidR="004F71FC" w:rsidRPr="00E8496C" w:rsidRDefault="004F71FC" w:rsidP="00CB1DA6">
      <w:pPr>
        <w:pStyle w:val="Heading3"/>
      </w:pPr>
      <w:bookmarkStart w:id="37" w:name="_Toc392579515"/>
      <w:r w:rsidRPr="00E8496C">
        <w:t>7.3.1</w:t>
      </w:r>
      <w:r w:rsidRPr="00E8496C">
        <w:tab/>
        <w:t>SDP attribute "ITU-T H.248 package"</w:t>
      </w:r>
      <w:bookmarkEnd w:id="37"/>
    </w:p>
    <w:p w:rsidR="004F71FC" w:rsidRPr="00E8496C" w:rsidRDefault="004F71FC" w:rsidP="004F71FC">
      <w:pPr>
        <w:rPr>
          <w:lang w:eastAsia="zh-CN"/>
        </w:rPr>
      </w:pPr>
      <w:r w:rsidRPr="00E8496C">
        <w:rPr>
          <w:lang w:eastAsia="zh-CN"/>
        </w:rPr>
        <w:t>Recommendation [ITU-T H.248.15] defines an ITU-T specific extension for SDP. The SDP attribute "</w:t>
      </w:r>
      <w:r w:rsidRPr="00E8496C">
        <w:rPr>
          <w:rFonts w:ascii="Courier New" w:hAnsi="Courier New" w:cs="Courier New"/>
          <w:lang w:eastAsia="zh-CN"/>
        </w:rPr>
        <w:t>a=h248item:</w:t>
      </w:r>
      <w:r w:rsidRPr="00E8496C">
        <w:rPr>
          <w:lang w:eastAsia="zh-CN"/>
        </w:rPr>
        <w:t xml:space="preserve">" </w:t>
      </w:r>
      <w:r w:rsidRPr="00E8496C">
        <w:rPr>
          <w:rFonts w:eastAsia="SimSun"/>
        </w:rPr>
        <w:t>allows for the carriage of general ITU-T H.248 properties in the local and remote descriptor in the textual ITU-T H.248 encoding.</w:t>
      </w:r>
    </w:p>
    <w:p w:rsidR="005023CE" w:rsidRPr="00E8496C" w:rsidRDefault="005023CE" w:rsidP="00610CA2">
      <w:pPr>
        <w:rPr>
          <w:lang w:eastAsia="zh-CN"/>
        </w:rPr>
      </w:pPr>
    </w:p>
    <w:p w:rsidR="00C049A9" w:rsidRPr="00E8496C" w:rsidRDefault="00C049A9" w:rsidP="00C049A9">
      <w:pPr>
        <w:jc w:val="center"/>
      </w:pPr>
      <w:r w:rsidRPr="00E8496C">
        <w:t>____________________</w:t>
      </w:r>
    </w:p>
    <w:sectPr w:rsidR="00C049A9" w:rsidRPr="00E8496C" w:rsidSect="00BA2975">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40BB" w:rsidRDefault="00EB40BB">
      <w:r>
        <w:separator/>
      </w:r>
    </w:p>
  </w:endnote>
  <w:endnote w:type="continuationSeparator" w:id="0">
    <w:p w:rsidR="00EB40BB" w:rsidRDefault="00EB4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09"/>
      <w:gridCol w:w="4371"/>
      <w:gridCol w:w="3892"/>
      <w:gridCol w:w="51"/>
    </w:tblGrid>
    <w:tr w:rsidR="00BA2975" w:rsidRPr="00BA2975" w:rsidTr="00BA2975">
      <w:trPr>
        <w:cantSplit/>
        <w:trHeight w:val="204"/>
        <w:jc w:val="center"/>
      </w:trPr>
      <w:tc>
        <w:tcPr>
          <w:tcW w:w="1617" w:type="dxa"/>
          <w:tcBorders>
            <w:top w:val="single" w:sz="12" w:space="0" w:color="auto"/>
          </w:tcBorders>
        </w:tcPr>
        <w:p w:rsidR="00BA2975" w:rsidRPr="00BA2975" w:rsidRDefault="00BA2975" w:rsidP="00E214C9">
          <w:pPr>
            <w:rPr>
              <w:b/>
              <w:bCs/>
              <w:sz w:val="22"/>
            </w:rPr>
          </w:pPr>
          <w:bookmarkStart w:id="10" w:name="dcontact"/>
          <w:bookmarkStart w:id="11" w:name="dcontent1" w:colFirst="1" w:colLast="1"/>
          <w:r w:rsidRPr="00BA2975">
            <w:rPr>
              <w:b/>
              <w:bCs/>
              <w:sz w:val="22"/>
            </w:rPr>
            <w:t>Contact:</w:t>
          </w:r>
        </w:p>
      </w:tc>
      <w:tc>
        <w:tcPr>
          <w:tcW w:w="4394" w:type="dxa"/>
          <w:tcBorders>
            <w:top w:val="single" w:sz="12" w:space="0" w:color="auto"/>
          </w:tcBorders>
        </w:tcPr>
        <w:p w:rsidR="00BA2975" w:rsidRPr="00BA2975" w:rsidRDefault="00BA2975" w:rsidP="00E214C9">
          <w:pPr>
            <w:rPr>
              <w:sz w:val="22"/>
            </w:rPr>
          </w:pPr>
          <w:r w:rsidRPr="00BA2975">
            <w:rPr>
              <w:sz w:val="22"/>
            </w:rPr>
            <w:t>Christian Groves</w:t>
          </w:r>
          <w:r w:rsidRPr="00BA2975">
            <w:rPr>
              <w:sz w:val="22"/>
            </w:rPr>
            <w:br/>
            <w:t>NTEC Australia</w:t>
          </w:r>
          <w:r w:rsidRPr="00BA2975">
            <w:rPr>
              <w:sz w:val="22"/>
            </w:rPr>
            <w:br/>
            <w:t>Australia</w:t>
          </w:r>
        </w:p>
      </w:tc>
      <w:tc>
        <w:tcPr>
          <w:tcW w:w="3912" w:type="dxa"/>
          <w:gridSpan w:val="2"/>
          <w:tcBorders>
            <w:top w:val="single" w:sz="12" w:space="0" w:color="auto"/>
          </w:tcBorders>
        </w:tcPr>
        <w:p w:rsidR="00BA2975" w:rsidRPr="00BA2975" w:rsidRDefault="00BA2975" w:rsidP="00BA2975">
          <w:pPr>
            <w:tabs>
              <w:tab w:val="left" w:pos="808"/>
            </w:tabs>
            <w:rPr>
              <w:sz w:val="22"/>
            </w:rPr>
          </w:pPr>
          <w:r w:rsidRPr="00BA2975">
            <w:rPr>
              <w:sz w:val="22"/>
            </w:rPr>
            <w:t xml:space="preserve">Tel: </w:t>
          </w:r>
          <w:r>
            <w:rPr>
              <w:sz w:val="22"/>
            </w:rPr>
            <w:tab/>
          </w:r>
          <w:r w:rsidRPr="00BA2975">
            <w:rPr>
              <w:sz w:val="22"/>
            </w:rPr>
            <w:t>+61 3 9391 3457</w:t>
          </w:r>
          <w:r w:rsidRPr="00BA2975">
            <w:rPr>
              <w:sz w:val="22"/>
            </w:rPr>
            <w:br/>
            <w:t>Fax:</w:t>
          </w:r>
          <w:r w:rsidRPr="00BA2975">
            <w:rPr>
              <w:sz w:val="22"/>
            </w:rPr>
            <w:br/>
            <w:t>Email:</w:t>
          </w:r>
          <w:r>
            <w:rPr>
              <w:sz w:val="22"/>
            </w:rPr>
            <w:tab/>
          </w:r>
          <w:hyperlink r:id="rId1" w:history="1">
            <w:r w:rsidRPr="00BA2975">
              <w:rPr>
                <w:rStyle w:val="Hyperlink"/>
                <w:sz w:val="22"/>
              </w:rPr>
              <w:t>Christian.Groves@nteczone.com</w:t>
            </w:r>
          </w:hyperlink>
        </w:p>
      </w:tc>
    </w:tr>
    <w:bookmarkEnd w:id="10"/>
    <w:bookmarkEnd w:id="11"/>
    <w:tr w:rsidR="00BA2975" w:rsidRPr="00BA2975" w:rsidTr="00BA2975">
      <w:tblPrEx>
        <w:tblCellMar>
          <w:left w:w="108" w:type="dxa"/>
          <w:right w:w="108" w:type="dxa"/>
        </w:tblCellMar>
      </w:tblPrEx>
      <w:trPr>
        <w:gridAfter w:val="1"/>
        <w:wAfter w:w="51"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BA2975" w:rsidRPr="00BA2975" w:rsidRDefault="00BA2975" w:rsidP="00BA2975">
          <w:pPr>
            <w:spacing w:before="0"/>
            <w:rPr>
              <w:sz w:val="18"/>
            </w:rPr>
          </w:pPr>
          <w:r w:rsidRPr="00BA2975">
            <w:rPr>
              <w:b/>
              <w:bCs/>
              <w:sz w:val="18"/>
            </w:rPr>
            <w:t>Attention:</w:t>
          </w:r>
          <w:r w:rsidRPr="00BA2975">
            <w:rPr>
              <w:sz w:val="18"/>
            </w:rPr>
            <w:t xml:space="preserve"> This is not a publication made available to the public, but </w:t>
          </w:r>
          <w:r w:rsidRPr="00BA2975">
            <w:rPr>
              <w:b/>
              <w:bCs/>
              <w:sz w:val="18"/>
            </w:rPr>
            <w:t>an internal ITU-T Document</w:t>
          </w:r>
          <w:r w:rsidRPr="00BA2975">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BA2975" w:rsidRPr="00BA2975" w:rsidRDefault="00BA2975" w:rsidP="00BA2975">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414" w:rsidRPr="00BA2975" w:rsidRDefault="00EB2414" w:rsidP="00BA29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30" w:type="dxa"/>
      <w:jc w:val="center"/>
      <w:tblLayout w:type="fixed"/>
      <w:tblCellMar>
        <w:left w:w="57" w:type="dxa"/>
        <w:right w:w="57" w:type="dxa"/>
      </w:tblCellMar>
      <w:tblLook w:val="04A0" w:firstRow="1" w:lastRow="0" w:firstColumn="1" w:lastColumn="0" w:noHBand="0" w:noVBand="1"/>
    </w:tblPr>
    <w:tblGrid>
      <w:gridCol w:w="5"/>
      <w:gridCol w:w="1618"/>
      <w:gridCol w:w="3543"/>
      <w:gridCol w:w="4757"/>
      <w:gridCol w:w="7"/>
    </w:tblGrid>
    <w:tr w:rsidR="00EB2414" w:rsidRPr="00356E92" w:rsidTr="0090647D">
      <w:trPr>
        <w:gridBefore w:val="1"/>
        <w:cantSplit/>
        <w:trHeight w:val="204"/>
        <w:jc w:val="center"/>
      </w:trPr>
      <w:tc>
        <w:tcPr>
          <w:tcW w:w="1619" w:type="dxa"/>
          <w:tcBorders>
            <w:top w:val="single" w:sz="12" w:space="0" w:color="auto"/>
            <w:left w:val="nil"/>
            <w:bottom w:val="nil"/>
            <w:right w:val="nil"/>
          </w:tcBorders>
          <w:hideMark/>
        </w:tcPr>
        <w:p w:rsidR="00EB2414" w:rsidRPr="00356E92" w:rsidRDefault="00EB2414" w:rsidP="0090647D">
          <w:pPr>
            <w:rPr>
              <w:rFonts w:eastAsia="SimSun"/>
              <w:b/>
              <w:bCs/>
              <w:sz w:val="22"/>
            </w:rPr>
          </w:pPr>
          <w:r w:rsidRPr="00356E92">
            <w:rPr>
              <w:rFonts w:eastAsia="SimSun"/>
              <w:b/>
              <w:bCs/>
              <w:sz w:val="22"/>
            </w:rPr>
            <w:t>Contact:</w:t>
          </w:r>
        </w:p>
      </w:tc>
      <w:tc>
        <w:tcPr>
          <w:tcW w:w="3545" w:type="dxa"/>
          <w:tcBorders>
            <w:top w:val="single" w:sz="12" w:space="0" w:color="auto"/>
            <w:left w:val="nil"/>
            <w:bottom w:val="nil"/>
            <w:right w:val="nil"/>
          </w:tcBorders>
          <w:hideMark/>
        </w:tcPr>
        <w:p w:rsidR="00EB2414" w:rsidRPr="00356E92" w:rsidRDefault="00EB2414" w:rsidP="0090647D">
          <w:pPr>
            <w:rPr>
              <w:rFonts w:eastAsia="SimSun"/>
              <w:sz w:val="22"/>
            </w:rPr>
          </w:pPr>
          <w:r w:rsidRPr="00356E92">
            <w:rPr>
              <w:rFonts w:eastAsia="SimSun"/>
              <w:sz w:val="22"/>
            </w:rPr>
            <w:t>Jens Guballa</w:t>
          </w:r>
          <w:r w:rsidRPr="00356E92">
            <w:rPr>
              <w:rFonts w:eastAsia="SimSun"/>
              <w:sz w:val="22"/>
            </w:rPr>
            <w:br/>
            <w:t>Alcatel-Lucent</w:t>
          </w:r>
          <w:r w:rsidRPr="00356E92">
            <w:rPr>
              <w:rFonts w:eastAsia="SimSun"/>
              <w:sz w:val="22"/>
            </w:rPr>
            <w:br/>
            <w:t>Germany</w:t>
          </w:r>
        </w:p>
      </w:tc>
      <w:tc>
        <w:tcPr>
          <w:tcW w:w="4766" w:type="dxa"/>
          <w:gridSpan w:val="2"/>
          <w:tcBorders>
            <w:top w:val="single" w:sz="12" w:space="0" w:color="auto"/>
            <w:left w:val="nil"/>
            <w:bottom w:val="nil"/>
            <w:right w:val="nil"/>
          </w:tcBorders>
          <w:hideMark/>
        </w:tcPr>
        <w:p w:rsidR="00EB2414" w:rsidRPr="00356E92" w:rsidRDefault="00EB2414" w:rsidP="0090647D">
          <w:pPr>
            <w:rPr>
              <w:rFonts w:eastAsia="SimSun"/>
              <w:sz w:val="22"/>
            </w:rPr>
          </w:pPr>
          <w:r w:rsidRPr="00356E92">
            <w:rPr>
              <w:rFonts w:eastAsia="SimSun"/>
              <w:sz w:val="22"/>
            </w:rPr>
            <w:t xml:space="preserve">Tel: </w:t>
          </w:r>
          <w:r w:rsidRPr="00356E92">
            <w:rPr>
              <w:rFonts w:eastAsia="SimSun"/>
              <w:sz w:val="22"/>
            </w:rPr>
            <w:tab/>
            <w:t>+49-711-821-41303</w:t>
          </w:r>
          <w:r w:rsidRPr="00356E92">
            <w:rPr>
              <w:rFonts w:eastAsia="SimSun"/>
              <w:sz w:val="22"/>
            </w:rPr>
            <w:br/>
            <w:t xml:space="preserve">Fax: </w:t>
          </w:r>
          <w:r w:rsidRPr="00356E92">
            <w:rPr>
              <w:rFonts w:eastAsia="SimSun"/>
              <w:sz w:val="22"/>
            </w:rPr>
            <w:tab/>
            <w:t>+49-711-821-40247</w:t>
          </w:r>
          <w:r w:rsidRPr="00356E92">
            <w:rPr>
              <w:rFonts w:eastAsia="SimSun"/>
              <w:sz w:val="22"/>
            </w:rPr>
            <w:br/>
            <w:t xml:space="preserve">Email: </w:t>
          </w:r>
          <w:r w:rsidRPr="00356E92">
            <w:rPr>
              <w:rFonts w:eastAsia="SimSun"/>
              <w:sz w:val="22"/>
            </w:rPr>
            <w:tab/>
          </w:r>
          <w:hyperlink r:id="rId1" w:history="1">
            <w:r w:rsidRPr="00356E92">
              <w:rPr>
                <w:rFonts w:eastAsia="SimSun"/>
                <w:color w:val="0000FF"/>
                <w:sz w:val="22"/>
                <w:u w:val="single"/>
              </w:rPr>
              <w:t>Jens.Guballa@alcatel-lucent.com</w:t>
            </w:r>
          </w:hyperlink>
          <w:r w:rsidRPr="00356E92">
            <w:rPr>
              <w:rFonts w:eastAsia="SimSun"/>
              <w:sz w:val="22"/>
            </w:rPr>
            <w:t xml:space="preserve"> </w:t>
          </w:r>
        </w:p>
      </w:tc>
    </w:tr>
    <w:tr w:rsidR="00EB2414" w:rsidRPr="00356E92" w:rsidTr="0090647D">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4"/>
          <w:tcBorders>
            <w:top w:val="single" w:sz="4" w:space="0" w:color="auto"/>
            <w:left w:val="single" w:sz="4" w:space="0" w:color="auto"/>
            <w:bottom w:val="single" w:sz="4" w:space="0" w:color="auto"/>
            <w:right w:val="single" w:sz="4" w:space="0" w:color="auto"/>
          </w:tcBorders>
          <w:tcMar>
            <w:left w:w="57" w:type="dxa"/>
            <w:right w:w="57" w:type="dxa"/>
          </w:tcMar>
        </w:tcPr>
        <w:p w:rsidR="00EB2414" w:rsidRPr="00356E92" w:rsidRDefault="00EB2414" w:rsidP="0090647D">
          <w:pPr>
            <w:spacing w:before="0"/>
            <w:rPr>
              <w:rFonts w:eastAsia="SimSun"/>
              <w:sz w:val="18"/>
            </w:rPr>
          </w:pPr>
          <w:r w:rsidRPr="00356E92">
            <w:rPr>
              <w:rFonts w:eastAsia="SimSun"/>
              <w:b/>
              <w:bCs/>
              <w:sz w:val="18"/>
            </w:rPr>
            <w:t>Attention:</w:t>
          </w:r>
          <w:r w:rsidRPr="00356E92">
            <w:rPr>
              <w:rFonts w:eastAsia="SimSun"/>
              <w:sz w:val="18"/>
            </w:rPr>
            <w:t xml:space="preserve"> This is not a publication made available to the public, but </w:t>
          </w:r>
          <w:r w:rsidRPr="00356E92">
            <w:rPr>
              <w:rFonts w:eastAsia="SimSun"/>
              <w:b/>
              <w:bCs/>
              <w:sz w:val="18"/>
            </w:rPr>
            <w:t>an internal ITU-T Document</w:t>
          </w:r>
          <w:r w:rsidRPr="00356E92">
            <w:rPr>
              <w:rFonts w:eastAsia="SimSun"/>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EB2414" w:rsidRDefault="00EB24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40BB" w:rsidRDefault="00EB40BB">
      <w:r>
        <w:separator/>
      </w:r>
    </w:p>
  </w:footnote>
  <w:footnote w:type="continuationSeparator" w:id="0">
    <w:p w:rsidR="00EB40BB" w:rsidRDefault="00EB40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414" w:rsidRDefault="00EB2414">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414" w:rsidRPr="00BA2975" w:rsidRDefault="00BA2975" w:rsidP="00BA2975">
    <w:pPr>
      <w:pStyle w:val="Header"/>
    </w:pPr>
    <w:r w:rsidRPr="00BA2975">
      <w:t xml:space="preserve">- </w:t>
    </w:r>
    <w:r w:rsidRPr="00BA2975">
      <w:fldChar w:fldCharType="begin"/>
    </w:r>
    <w:r w:rsidRPr="00BA2975">
      <w:instrText xml:space="preserve"> PAGE  \* MERGEFORMAT </w:instrText>
    </w:r>
    <w:r w:rsidRPr="00BA2975">
      <w:fldChar w:fldCharType="separate"/>
    </w:r>
    <w:r w:rsidR="00E8720F">
      <w:rPr>
        <w:noProof/>
      </w:rPr>
      <w:t>7</w:t>
    </w:r>
    <w:r w:rsidRPr="00BA2975">
      <w:fldChar w:fldCharType="end"/>
    </w:r>
    <w:r w:rsidRPr="00BA2975">
      <w:t xml:space="preserve"> -</w:t>
    </w:r>
  </w:p>
  <w:p w:rsidR="00BA2975" w:rsidRPr="00BA2975" w:rsidRDefault="00BA2975" w:rsidP="00BA2975">
    <w:pPr>
      <w:pStyle w:val="Header"/>
      <w:spacing w:after="240"/>
    </w:pPr>
    <w:r w:rsidRPr="00BA2975">
      <w:fldChar w:fldCharType="begin"/>
    </w:r>
    <w:r w:rsidRPr="00BA2975">
      <w:instrText xml:space="preserve"> STYLEREF  Docnumber  </w:instrText>
    </w:r>
    <w:r w:rsidRPr="00BA2975">
      <w:fldChar w:fldCharType="separate"/>
    </w:r>
    <w:r w:rsidR="00E8720F">
      <w:rPr>
        <w:noProof/>
      </w:rPr>
      <w:t>TD 239 (PLEN/16)</w:t>
    </w:r>
    <w:r w:rsidRPr="00BA2975">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414" w:rsidRDefault="00EB241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414" w:rsidRPr="00732E3D" w:rsidRDefault="00EB2414" w:rsidP="0090647D">
    <w:pPr>
      <w:spacing w:before="0" w:after="240"/>
      <w:jc w:val="center"/>
      <w:rPr>
        <w:rFonts w:eastAsia="SimSun"/>
        <w:sz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18C315A8"/>
    <w:multiLevelType w:val="hybridMultilevel"/>
    <w:tmpl w:val="F2C28A22"/>
    <w:lvl w:ilvl="0" w:tplc="A15CBF8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A0C7A83"/>
    <w:multiLevelType w:val="hybridMultilevel"/>
    <w:tmpl w:val="A21CB872"/>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229449C4"/>
    <w:multiLevelType w:val="hybridMultilevel"/>
    <w:tmpl w:val="5F76AD96"/>
    <w:lvl w:ilvl="0" w:tplc="A6E419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2E7159F7"/>
    <w:multiLevelType w:val="hybridMultilevel"/>
    <w:tmpl w:val="A4AA8466"/>
    <w:lvl w:ilvl="0" w:tplc="0407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2186FF1"/>
    <w:multiLevelType w:val="hybridMultilevel"/>
    <w:tmpl w:val="79EA7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2F515DF"/>
    <w:multiLevelType w:val="hybridMultilevel"/>
    <w:tmpl w:val="616E37FA"/>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656DFE"/>
    <w:multiLevelType w:val="hybridMultilevel"/>
    <w:tmpl w:val="F12A8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33A3998"/>
    <w:multiLevelType w:val="hybridMultilevel"/>
    <w:tmpl w:val="97F655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11">
    <w:nsid w:val="47A66443"/>
    <w:multiLevelType w:val="hybridMultilevel"/>
    <w:tmpl w:val="4CEE9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8A05E1E"/>
    <w:multiLevelType w:val="hybridMultilevel"/>
    <w:tmpl w:val="B87ACB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CFB1069"/>
    <w:multiLevelType w:val="hybridMultilevel"/>
    <w:tmpl w:val="6CB6DC7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4D8B2151"/>
    <w:multiLevelType w:val="hybridMultilevel"/>
    <w:tmpl w:val="B03A3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E636E49"/>
    <w:multiLevelType w:val="hybridMultilevel"/>
    <w:tmpl w:val="88BAB066"/>
    <w:lvl w:ilvl="0" w:tplc="3E140D38">
      <w:start w:val="9"/>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7">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8">
    <w:nsid w:val="655D5AF1"/>
    <w:multiLevelType w:val="hybridMultilevel"/>
    <w:tmpl w:val="4B8CB1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nsid w:val="7F4F3FAB"/>
    <w:multiLevelType w:val="hybridMultilevel"/>
    <w:tmpl w:val="970E72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7"/>
  </w:num>
  <w:num w:numId="8">
    <w:abstractNumId w:val="10"/>
  </w:num>
  <w:num w:numId="9">
    <w:abstractNumId w:val="16"/>
  </w:num>
  <w:num w:numId="10">
    <w:abstractNumId w:val="19"/>
  </w:num>
  <w:num w:numId="11">
    <w:abstractNumId w:val="3"/>
  </w:num>
  <w:num w:numId="12">
    <w:abstractNumId w:val="15"/>
  </w:num>
  <w:num w:numId="13">
    <w:abstractNumId w:val="18"/>
  </w:num>
  <w:num w:numId="14">
    <w:abstractNumId w:val="8"/>
  </w:num>
  <w:num w:numId="15">
    <w:abstractNumId w:val="20"/>
  </w:num>
  <w:num w:numId="16">
    <w:abstractNumId w:val="14"/>
  </w:num>
  <w:num w:numId="17">
    <w:abstractNumId w:val="6"/>
  </w:num>
  <w:num w:numId="18">
    <w:abstractNumId w:val="12"/>
  </w:num>
  <w:num w:numId="19">
    <w:abstractNumId w:val="5"/>
  </w:num>
  <w:num w:numId="20">
    <w:abstractNumId w:val="11"/>
  </w:num>
  <w:num w:numId="21">
    <w:abstractNumId w:val="4"/>
  </w:num>
  <w:num w:numId="22">
    <w:abstractNumId w:val="9"/>
  </w:num>
  <w:num w:numId="23">
    <w:abstractNumId w:val="7"/>
  </w:num>
  <w:num w:numId="24">
    <w:abstractNumId w:val="13"/>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35FF7"/>
    <w:rsid w:val="000366B9"/>
    <w:rsid w:val="00053E91"/>
    <w:rsid w:val="00056DAD"/>
    <w:rsid w:val="000600A5"/>
    <w:rsid w:val="000628A1"/>
    <w:rsid w:val="000939EC"/>
    <w:rsid w:val="000B408D"/>
    <w:rsid w:val="000B4F47"/>
    <w:rsid w:val="000B77CF"/>
    <w:rsid w:val="000D5145"/>
    <w:rsid w:val="000E33BC"/>
    <w:rsid w:val="000E6DDF"/>
    <w:rsid w:val="000F4172"/>
    <w:rsid w:val="001076F9"/>
    <w:rsid w:val="00111F26"/>
    <w:rsid w:val="001204F2"/>
    <w:rsid w:val="00121B82"/>
    <w:rsid w:val="0012561D"/>
    <w:rsid w:val="001548FC"/>
    <w:rsid w:val="00165DBE"/>
    <w:rsid w:val="001C72EC"/>
    <w:rsid w:val="001E3845"/>
    <w:rsid w:val="001E3E74"/>
    <w:rsid w:val="001E4F78"/>
    <w:rsid w:val="001F01A1"/>
    <w:rsid w:val="00203CC6"/>
    <w:rsid w:val="00205A28"/>
    <w:rsid w:val="00226C7B"/>
    <w:rsid w:val="00241F72"/>
    <w:rsid w:val="0024250F"/>
    <w:rsid w:val="00267858"/>
    <w:rsid w:val="00276AE7"/>
    <w:rsid w:val="00284A0E"/>
    <w:rsid w:val="002C2C7E"/>
    <w:rsid w:val="002D7441"/>
    <w:rsid w:val="002E1CD4"/>
    <w:rsid w:val="0030108C"/>
    <w:rsid w:val="00301D02"/>
    <w:rsid w:val="00314ED9"/>
    <w:rsid w:val="00322785"/>
    <w:rsid w:val="0032515B"/>
    <w:rsid w:val="0034157B"/>
    <w:rsid w:val="00342FDD"/>
    <w:rsid w:val="00345D8B"/>
    <w:rsid w:val="00346670"/>
    <w:rsid w:val="00381CDF"/>
    <w:rsid w:val="00383AE0"/>
    <w:rsid w:val="003934A0"/>
    <w:rsid w:val="003A113F"/>
    <w:rsid w:val="003C203F"/>
    <w:rsid w:val="003E00E3"/>
    <w:rsid w:val="003F3C15"/>
    <w:rsid w:val="00406BC2"/>
    <w:rsid w:val="00410A7C"/>
    <w:rsid w:val="00416914"/>
    <w:rsid w:val="004209C0"/>
    <w:rsid w:val="00445C37"/>
    <w:rsid w:val="00476750"/>
    <w:rsid w:val="00481990"/>
    <w:rsid w:val="0049269B"/>
    <w:rsid w:val="00494A2E"/>
    <w:rsid w:val="004B3F90"/>
    <w:rsid w:val="004B48F7"/>
    <w:rsid w:val="004D7C75"/>
    <w:rsid w:val="004E300A"/>
    <w:rsid w:val="004F1681"/>
    <w:rsid w:val="004F3600"/>
    <w:rsid w:val="004F71FC"/>
    <w:rsid w:val="005023CE"/>
    <w:rsid w:val="005066C3"/>
    <w:rsid w:val="00510C0D"/>
    <w:rsid w:val="00530E37"/>
    <w:rsid w:val="00535567"/>
    <w:rsid w:val="00546304"/>
    <w:rsid w:val="005632C8"/>
    <w:rsid w:val="0057475A"/>
    <w:rsid w:val="005875A1"/>
    <w:rsid w:val="005923F2"/>
    <w:rsid w:val="005B1896"/>
    <w:rsid w:val="005D263E"/>
    <w:rsid w:val="005E52A7"/>
    <w:rsid w:val="005E596E"/>
    <w:rsid w:val="005F4043"/>
    <w:rsid w:val="006002EE"/>
    <w:rsid w:val="00610C71"/>
    <w:rsid w:val="00610CA2"/>
    <w:rsid w:val="006151E9"/>
    <w:rsid w:val="00627E88"/>
    <w:rsid w:val="00633E9F"/>
    <w:rsid w:val="00634E9C"/>
    <w:rsid w:val="006408BB"/>
    <w:rsid w:val="006445D9"/>
    <w:rsid w:val="00652FC6"/>
    <w:rsid w:val="00654258"/>
    <w:rsid w:val="00657EDF"/>
    <w:rsid w:val="00667261"/>
    <w:rsid w:val="006708EA"/>
    <w:rsid w:val="00681926"/>
    <w:rsid w:val="006B0F27"/>
    <w:rsid w:val="006C2928"/>
    <w:rsid w:val="006C499C"/>
    <w:rsid w:val="006C5BDB"/>
    <w:rsid w:val="006D6F8B"/>
    <w:rsid w:val="006F5CBB"/>
    <w:rsid w:val="00701D68"/>
    <w:rsid w:val="0070667D"/>
    <w:rsid w:val="00721873"/>
    <w:rsid w:val="007236C8"/>
    <w:rsid w:val="00734199"/>
    <w:rsid w:val="007407E9"/>
    <w:rsid w:val="007415CA"/>
    <w:rsid w:val="007530B8"/>
    <w:rsid w:val="00762E0E"/>
    <w:rsid w:val="00767787"/>
    <w:rsid w:val="00792B1E"/>
    <w:rsid w:val="007C6D6B"/>
    <w:rsid w:val="007D5DAA"/>
    <w:rsid w:val="007E70F1"/>
    <w:rsid w:val="00851E7D"/>
    <w:rsid w:val="0086014B"/>
    <w:rsid w:val="0086299F"/>
    <w:rsid w:val="008B50BA"/>
    <w:rsid w:val="0090647D"/>
    <w:rsid w:val="009079D3"/>
    <w:rsid w:val="00907BEF"/>
    <w:rsid w:val="009578DD"/>
    <w:rsid w:val="00990883"/>
    <w:rsid w:val="009B7E86"/>
    <w:rsid w:val="009C2A71"/>
    <w:rsid w:val="009F5199"/>
    <w:rsid w:val="00A10122"/>
    <w:rsid w:val="00A23348"/>
    <w:rsid w:val="00A54EAE"/>
    <w:rsid w:val="00A55B3D"/>
    <w:rsid w:val="00A63298"/>
    <w:rsid w:val="00A67AF2"/>
    <w:rsid w:val="00A75BBB"/>
    <w:rsid w:val="00AA02C9"/>
    <w:rsid w:val="00AA4213"/>
    <w:rsid w:val="00AB00A6"/>
    <w:rsid w:val="00AC5E79"/>
    <w:rsid w:val="00AD02E5"/>
    <w:rsid w:val="00AD2D8B"/>
    <w:rsid w:val="00AD412C"/>
    <w:rsid w:val="00AF346D"/>
    <w:rsid w:val="00B3106F"/>
    <w:rsid w:val="00B40E46"/>
    <w:rsid w:val="00B60D88"/>
    <w:rsid w:val="00B73495"/>
    <w:rsid w:val="00B74889"/>
    <w:rsid w:val="00BA2975"/>
    <w:rsid w:val="00BB2F90"/>
    <w:rsid w:val="00BF4BEB"/>
    <w:rsid w:val="00BF63D9"/>
    <w:rsid w:val="00C00715"/>
    <w:rsid w:val="00C01AD1"/>
    <w:rsid w:val="00C02DFD"/>
    <w:rsid w:val="00C049A9"/>
    <w:rsid w:val="00C22179"/>
    <w:rsid w:val="00C31777"/>
    <w:rsid w:val="00C546D6"/>
    <w:rsid w:val="00C54997"/>
    <w:rsid w:val="00C61CA4"/>
    <w:rsid w:val="00C632B9"/>
    <w:rsid w:val="00C647CB"/>
    <w:rsid w:val="00C67FB7"/>
    <w:rsid w:val="00C7005C"/>
    <w:rsid w:val="00C82327"/>
    <w:rsid w:val="00C8353F"/>
    <w:rsid w:val="00C94986"/>
    <w:rsid w:val="00CA0745"/>
    <w:rsid w:val="00CA0AC4"/>
    <w:rsid w:val="00CB1DA6"/>
    <w:rsid w:val="00D072CD"/>
    <w:rsid w:val="00D60351"/>
    <w:rsid w:val="00D74751"/>
    <w:rsid w:val="00D81498"/>
    <w:rsid w:val="00D909E8"/>
    <w:rsid w:val="00D9469C"/>
    <w:rsid w:val="00DE1401"/>
    <w:rsid w:val="00DE2128"/>
    <w:rsid w:val="00DE3CB3"/>
    <w:rsid w:val="00E17EF9"/>
    <w:rsid w:val="00E23DAA"/>
    <w:rsid w:val="00E40FD5"/>
    <w:rsid w:val="00E449C1"/>
    <w:rsid w:val="00E45BF5"/>
    <w:rsid w:val="00E638E6"/>
    <w:rsid w:val="00E6522C"/>
    <w:rsid w:val="00E8496C"/>
    <w:rsid w:val="00E86FB2"/>
    <w:rsid w:val="00E8720F"/>
    <w:rsid w:val="00E913F5"/>
    <w:rsid w:val="00EB2414"/>
    <w:rsid w:val="00EB333B"/>
    <w:rsid w:val="00EB40BB"/>
    <w:rsid w:val="00EB6277"/>
    <w:rsid w:val="00EB6B91"/>
    <w:rsid w:val="00ED40E7"/>
    <w:rsid w:val="00ED56EA"/>
    <w:rsid w:val="00EF50AB"/>
    <w:rsid w:val="00F2250F"/>
    <w:rsid w:val="00F22F50"/>
    <w:rsid w:val="00F40BA8"/>
    <w:rsid w:val="00F432D8"/>
    <w:rsid w:val="00F43BF4"/>
    <w:rsid w:val="00F54D98"/>
    <w:rsid w:val="00F679E6"/>
    <w:rsid w:val="00F85FD0"/>
    <w:rsid w:val="00F87661"/>
    <w:rsid w:val="00F94094"/>
    <w:rsid w:val="00F948D7"/>
    <w:rsid w:val="00FB0515"/>
    <w:rsid w:val="00FB6A00"/>
    <w:rsid w:val="00FC66F6"/>
    <w:rsid w:val="00FD0239"/>
    <w:rsid w:val="00FE130A"/>
    <w:rsid w:val="00FE1DA9"/>
    <w:rsid w:val="00FF12A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4" w:qFormat="1"/>
    <w:lsdException w:name="heading 5" w:qFormat="1"/>
    <w:lsdException w:name="caption" w:semiHidden="1" w:unhideWhenUsed="1"/>
    <w:lsdException w:name="table of figures" w:uiPriority="99"/>
    <w:lsdException w:name="Title"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496C"/>
    <w:pPr>
      <w:spacing w:before="120"/>
    </w:pPr>
    <w:rPr>
      <w:rFonts w:eastAsiaTheme="minorEastAsia"/>
      <w:sz w:val="24"/>
      <w:szCs w:val="24"/>
      <w:lang w:val="en-GB" w:eastAsia="ja-JP"/>
    </w:rPr>
  </w:style>
  <w:style w:type="paragraph" w:styleId="Heading1">
    <w:name w:val="heading 1"/>
    <w:basedOn w:val="Normal"/>
    <w:next w:val="Normal"/>
    <w:link w:val="Heading1Char"/>
    <w:rsid w:val="00205A28"/>
    <w:pPr>
      <w:keepNext/>
      <w:keepLines/>
      <w:spacing w:before="360"/>
      <w:ind w:left="794" w:hanging="794"/>
      <w:outlineLvl w:val="0"/>
    </w:pPr>
    <w:rPr>
      <w:rFonts w:eastAsia="MS Mincho"/>
      <w:b/>
      <w:szCs w:val="20"/>
      <w:lang w:eastAsia="en-US"/>
    </w:rPr>
  </w:style>
  <w:style w:type="paragraph" w:styleId="Heading2">
    <w:name w:val="heading 2"/>
    <w:basedOn w:val="Heading1"/>
    <w:next w:val="Normal"/>
    <w:link w:val="Heading2Char"/>
    <w:rsid w:val="00205A28"/>
    <w:pPr>
      <w:spacing w:before="240"/>
      <w:outlineLvl w:val="1"/>
    </w:pPr>
  </w:style>
  <w:style w:type="paragraph" w:styleId="Heading3">
    <w:name w:val="heading 3"/>
    <w:basedOn w:val="Heading1"/>
    <w:next w:val="Normal"/>
    <w:link w:val="Heading3Char"/>
    <w:rsid w:val="00205A28"/>
    <w:pPr>
      <w:spacing w:before="160"/>
      <w:outlineLvl w:val="2"/>
    </w:pPr>
  </w:style>
  <w:style w:type="paragraph" w:styleId="Heading4">
    <w:name w:val="heading 4"/>
    <w:basedOn w:val="Heading3"/>
    <w:next w:val="Normal"/>
    <w:qFormat/>
    <w:rsid w:val="00205A28"/>
    <w:pPr>
      <w:tabs>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rsid w:val="00205A28"/>
    <w:pPr>
      <w:tabs>
        <w:tab w:val="clear" w:pos="1021"/>
      </w:tabs>
      <w:ind w:left="1588" w:hanging="1588"/>
      <w:outlineLvl w:val="5"/>
    </w:pPr>
  </w:style>
  <w:style w:type="paragraph" w:styleId="Heading7">
    <w:name w:val="heading 7"/>
    <w:basedOn w:val="Heading6"/>
    <w:next w:val="Normal"/>
    <w:rsid w:val="00205A28"/>
    <w:pPr>
      <w:outlineLvl w:val="6"/>
    </w:pPr>
  </w:style>
  <w:style w:type="paragraph" w:styleId="Heading8">
    <w:name w:val="heading 8"/>
    <w:basedOn w:val="Heading6"/>
    <w:next w:val="Normal"/>
    <w:rsid w:val="00205A28"/>
    <w:pPr>
      <w:outlineLvl w:val="7"/>
    </w:pPr>
  </w:style>
  <w:style w:type="paragraph" w:styleId="Heading9">
    <w:name w:val="heading 9"/>
    <w:basedOn w:val="Heading6"/>
    <w:next w:val="Normal"/>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E8496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E8496C"/>
  </w:style>
  <w:style w:type="paragraph" w:customStyle="1" w:styleId="ASN1">
    <w:name w:val="ASN.1"/>
    <w:basedOn w:val="Normal"/>
    <w:rsid w:val="00205A2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qFormat/>
    <w:rsid w:val="00E8496C"/>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link w:val="FooterChar"/>
    <w:rsid w:val="00205A28"/>
    <w:pPr>
      <w:tabs>
        <w:tab w:val="left" w:pos="5954"/>
        <w:tab w:val="right" w:pos="9639"/>
      </w:tabs>
      <w:spacing w:before="0"/>
    </w:pPr>
    <w:rPr>
      <w:rFonts w:eastAsia="MS Mincho"/>
      <w:caps/>
      <w:noProof/>
      <w:sz w:val="16"/>
      <w:szCs w:val="20"/>
      <w:lang w:eastAsia="en-US"/>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Normal"/>
    <w:rsid w:val="00E8496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205A28"/>
    <w:pPr>
      <w:spacing w:before="0"/>
      <w:jc w:val="center"/>
    </w:pPr>
    <w:rPr>
      <w:rFonts w:eastAsia="MS Mincho"/>
      <w:sz w:val="18"/>
      <w:szCs w:val="20"/>
      <w:lang w:eastAsia="en-US"/>
    </w:rPr>
  </w:style>
  <w:style w:type="paragraph" w:customStyle="1" w:styleId="Headingb">
    <w:name w:val="Heading_b"/>
    <w:basedOn w:val="Normal"/>
    <w:next w:val="Normal"/>
    <w:qFormat/>
    <w:rsid w:val="00E8496C"/>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E8496C"/>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E8496C"/>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E8496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qFormat/>
    <w:rsid w:val="00E8496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E849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205A28"/>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rsid w:val="00E8496C"/>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E8496C"/>
    <w:pPr>
      <w:tabs>
        <w:tab w:val="clear" w:pos="964"/>
      </w:tabs>
      <w:spacing w:before="80"/>
      <w:ind w:left="1531" w:hanging="851"/>
    </w:pPr>
  </w:style>
  <w:style w:type="paragraph" w:styleId="TOC3">
    <w:name w:val="toc 3"/>
    <w:basedOn w:val="TOC2"/>
    <w:rsid w:val="00E8496C"/>
    <w:pPr>
      <w:ind w:left="2269"/>
    </w:pPr>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basedOn w:val="DefaultParagraphFont"/>
    <w:link w:val="Heading1"/>
    <w:rsid w:val="00FE1DA9"/>
    <w:rPr>
      <w:b/>
      <w:sz w:val="24"/>
      <w:lang w:val="en-GB" w:eastAsia="en-US"/>
    </w:rPr>
  </w:style>
  <w:style w:type="character" w:customStyle="1" w:styleId="Heading2Char">
    <w:name w:val="Heading 2 Char"/>
    <w:basedOn w:val="DefaultParagraphFont"/>
    <w:link w:val="Heading2"/>
    <w:rsid w:val="00FE1DA9"/>
    <w:rPr>
      <w:b/>
      <w:sz w:val="24"/>
      <w:lang w:val="en-GB" w:eastAsia="en-US"/>
    </w:rPr>
  </w:style>
  <w:style w:type="character" w:customStyle="1" w:styleId="Heading3Char">
    <w:name w:val="Heading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Normal"/>
    <w:rsid w:val="00E8496C"/>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E8496C"/>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character" w:customStyle="1" w:styleId="AppendixNotitleChar">
    <w:name w:val="Appendix_No &amp; title Char"/>
    <w:basedOn w:val="DefaultParagraphFont"/>
    <w:link w:val="AppendixNotitle"/>
    <w:rsid w:val="00C049A9"/>
    <w:rPr>
      <w:rFonts w:eastAsia="Times New Roman"/>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E8496C"/>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spacing w:before="0" w:after="120"/>
      <w:ind w:left="283"/>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E8496C"/>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end">
    <w:name w:val="Correction end"/>
    <w:basedOn w:val="Normal"/>
    <w:rsid w:val="007D5DAA"/>
    <w:pPr>
      <w:pBdr>
        <w:top w:val="single" w:sz="12" w:space="1" w:color="auto"/>
      </w:pBdr>
      <w:spacing w:before="360"/>
      <w:ind w:left="1440" w:right="1469"/>
      <w:jc w:val="center"/>
    </w:pPr>
    <w:rPr>
      <w:rFonts w:eastAsia="Times New Roman"/>
      <w:b/>
      <w:i/>
      <w:color w:val="000000"/>
      <w:sz w:val="20"/>
      <w:lang w:val="en-US"/>
    </w:rPr>
  </w:style>
  <w:style w:type="paragraph" w:customStyle="1" w:styleId="TAL">
    <w:name w:val="TAL"/>
    <w:basedOn w:val="Normal"/>
    <w:link w:val="TALChar"/>
    <w:rsid w:val="00D9469C"/>
    <w:pPr>
      <w:keepNext/>
      <w:keepLine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Figure">
    <w:name w:val="Figure"/>
    <w:basedOn w:val="Normal"/>
    <w:next w:val="Normal"/>
    <w:rsid w:val="00E8496C"/>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toc0">
    <w:name w:val="toc 0"/>
    <w:basedOn w:val="Normal"/>
    <w:next w:val="TOC1"/>
    <w:rsid w:val="00C02DFD"/>
    <w:pPr>
      <w:tabs>
        <w:tab w:val="right" w:pos="9639"/>
      </w:tabs>
    </w:pPr>
    <w:rPr>
      <w:b/>
    </w:rPr>
  </w:style>
  <w:style w:type="paragraph" w:styleId="TableofFigures">
    <w:name w:val="table of figures"/>
    <w:basedOn w:val="Normal"/>
    <w:next w:val="Normal"/>
    <w:uiPriority w:val="99"/>
    <w:rsid w:val="00E8496C"/>
    <w:pPr>
      <w:tabs>
        <w:tab w:val="right" w:leader="dot" w:pos="9639"/>
      </w:tabs>
    </w:pPr>
    <w:rPr>
      <w:rFonts w:eastAsia="MS Mincho"/>
    </w:rPr>
  </w:style>
  <w:style w:type="character" w:customStyle="1" w:styleId="FooterChar">
    <w:name w:val="Footer Char"/>
    <w:basedOn w:val="DefaultParagraphFont"/>
    <w:link w:val="Footer"/>
    <w:rsid w:val="006151E9"/>
    <w:rPr>
      <w:caps/>
      <w:noProof/>
      <w:sz w:val="16"/>
      <w:lang w:val="en-GB" w:eastAsia="en-US"/>
    </w:rPr>
  </w:style>
  <w:style w:type="character" w:customStyle="1" w:styleId="HeaderChar">
    <w:name w:val="Header Char"/>
    <w:basedOn w:val="DefaultParagraphFont"/>
    <w:link w:val="Header"/>
    <w:rsid w:val="006151E9"/>
    <w:rPr>
      <w:sz w:val="18"/>
      <w:lang w:val="en-GB" w:eastAsia="en-US"/>
    </w:rPr>
  </w:style>
  <w:style w:type="character" w:customStyle="1" w:styleId="TabletextChar">
    <w:name w:val="Table_text Char"/>
    <w:link w:val="Tabletext"/>
    <w:rsid w:val="006151E9"/>
    <w:rPr>
      <w:rFonts w:eastAsia="Times New Roman"/>
      <w:sz w:val="22"/>
      <w:lang w:val="en-GB" w:eastAsia="en-US"/>
    </w:rPr>
  </w:style>
  <w:style w:type="paragraph" w:styleId="ListParagraph">
    <w:name w:val="List Paragraph"/>
    <w:basedOn w:val="Normal"/>
    <w:uiPriority w:val="34"/>
    <w:qFormat/>
    <w:rsid w:val="006D6F8B"/>
    <w:pPr>
      <w:ind w:left="720"/>
      <w:contextualSpacing/>
    </w:pPr>
  </w:style>
  <w:style w:type="paragraph" w:styleId="CommentSubject">
    <w:name w:val="annotation subject"/>
    <w:basedOn w:val="CommentText"/>
    <w:next w:val="CommentText"/>
    <w:link w:val="CommentSubjectChar"/>
    <w:rsid w:val="00EB2414"/>
    <w:rPr>
      <w:b/>
      <w:bCs/>
      <w:sz w:val="20"/>
    </w:rPr>
  </w:style>
  <w:style w:type="character" w:customStyle="1" w:styleId="CommentSubjectChar">
    <w:name w:val="Comment Subject Char"/>
    <w:basedOn w:val="CommentTextChar"/>
    <w:link w:val="CommentSubject"/>
    <w:rsid w:val="00EB2414"/>
    <w:rPr>
      <w:b/>
      <w:bCs/>
      <w:sz w:val="24"/>
      <w:lang w:val="en-GB" w:eastAsia="en-US"/>
    </w:rPr>
  </w:style>
  <w:style w:type="paragraph" w:styleId="Revision">
    <w:name w:val="Revision"/>
    <w:hidden/>
    <w:uiPriority w:val="99"/>
    <w:semiHidden/>
    <w:rsid w:val="00EB2414"/>
    <w:rPr>
      <w:sz w:val="24"/>
      <w:lang w:val="en-GB" w:eastAsia="en-US"/>
    </w:rPr>
  </w:style>
  <w:style w:type="paragraph" w:customStyle="1" w:styleId="CorrectionSeparatorEnd">
    <w:name w:val="Correction Separator End"/>
    <w:basedOn w:val="Normal"/>
    <w:rsid w:val="00E8496C"/>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Docnumber">
    <w:name w:val="Docnumber"/>
    <w:basedOn w:val="Normal"/>
    <w:link w:val="DocnumberChar"/>
    <w:rsid w:val="00ED56EA"/>
    <w:pPr>
      <w:jc w:val="right"/>
    </w:pPr>
    <w:rPr>
      <w:rFonts w:eastAsia="SimSun"/>
      <w:b/>
      <w:sz w:val="40"/>
    </w:rPr>
  </w:style>
  <w:style w:type="character" w:customStyle="1" w:styleId="DocnumberChar">
    <w:name w:val="Docnumber Char"/>
    <w:link w:val="Docnumber"/>
    <w:rsid w:val="00ED56EA"/>
    <w:rPr>
      <w:rFonts w:eastAsia="SimSun"/>
      <w:b/>
      <w:sz w:val="40"/>
      <w:lang w:val="en-GB" w:eastAsia="en-US"/>
    </w:rPr>
  </w:style>
  <w:style w:type="paragraph" w:customStyle="1" w:styleId="Headingib">
    <w:name w:val="Heading_ib"/>
    <w:basedOn w:val="Headingi"/>
    <w:next w:val="Normal"/>
    <w:qFormat/>
    <w:rsid w:val="00E8496C"/>
    <w:rPr>
      <w:b/>
      <w:bCs/>
    </w:rPr>
  </w:style>
  <w:style w:type="paragraph" w:customStyle="1" w:styleId="Normalbeforetable">
    <w:name w:val="Normal before table"/>
    <w:basedOn w:val="Normal"/>
    <w:rsid w:val="00E8496C"/>
    <w:pPr>
      <w:keepNext/>
      <w:spacing w:after="120"/>
    </w:pPr>
    <w:rPr>
      <w:rFonts w:eastAsia="????"/>
      <w:lang w:eastAsia="en-US"/>
    </w:rPr>
  </w:style>
  <w:style w:type="paragraph" w:customStyle="1" w:styleId="Tablelegend">
    <w:name w:val="Table_legend"/>
    <w:basedOn w:val="Normal"/>
    <w:rsid w:val="00E849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aption">
    <w:name w:val="caption"/>
    <w:basedOn w:val="Normal"/>
    <w:next w:val="Normal"/>
    <w:semiHidden/>
    <w:unhideWhenUsed/>
    <w:rsid w:val="00ED56EA"/>
    <w:pPr>
      <w:spacing w:before="0" w:after="200"/>
    </w:pPr>
    <w:rPr>
      <w:b/>
      <w:bCs/>
      <w:color w:val="4F81BD" w:themeColor="accent1"/>
      <w:sz w:val="18"/>
      <w:szCs w:val="18"/>
    </w:rPr>
  </w:style>
  <w:style w:type="character" w:styleId="Emphasis">
    <w:name w:val="Emphasis"/>
    <w:basedOn w:val="DefaultParagraphFont"/>
    <w:rsid w:val="00E8496C"/>
    <w:rPr>
      <w:i/>
      <w:iCs/>
    </w:rPr>
  </w:style>
  <w:style w:type="paragraph" w:styleId="Subtitle">
    <w:name w:val="Subtitle"/>
    <w:basedOn w:val="Normal"/>
    <w:next w:val="Normal"/>
    <w:link w:val="SubtitleChar"/>
    <w:rsid w:val="00E8496C"/>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E8496C"/>
    <w:rPr>
      <w:rFonts w:asciiTheme="majorHAnsi" w:eastAsiaTheme="majorEastAsia" w:hAnsiTheme="majorHAnsi" w:cstheme="majorBidi"/>
      <w:i/>
      <w:iCs/>
      <w:color w:val="4F81BD" w:themeColor="accent1"/>
      <w:spacing w:val="15"/>
      <w:sz w:val="24"/>
      <w:szCs w:val="24"/>
      <w:lang w:val="en-GB" w:eastAsia="ja-JP"/>
    </w:rPr>
  </w:style>
  <w:style w:type="character" w:styleId="Strong">
    <w:name w:val="Strong"/>
    <w:basedOn w:val="DefaultParagraphFont"/>
    <w:rsid w:val="00E8496C"/>
    <w:rPr>
      <w:b/>
      <w:bCs/>
    </w:rPr>
  </w:style>
  <w:style w:type="paragraph" w:styleId="Quote">
    <w:name w:val="Quote"/>
    <w:basedOn w:val="Normal"/>
    <w:next w:val="Normal"/>
    <w:link w:val="QuoteChar"/>
    <w:uiPriority w:val="29"/>
    <w:rsid w:val="00E8496C"/>
    <w:rPr>
      <w:i/>
      <w:iCs/>
      <w:color w:val="000000" w:themeColor="text1"/>
    </w:rPr>
  </w:style>
  <w:style w:type="character" w:customStyle="1" w:styleId="QuoteChar">
    <w:name w:val="Quote Char"/>
    <w:basedOn w:val="DefaultParagraphFont"/>
    <w:link w:val="Quote"/>
    <w:uiPriority w:val="29"/>
    <w:rsid w:val="00E8496C"/>
    <w:rPr>
      <w:rFonts w:eastAsiaTheme="minorEastAsia"/>
      <w:i/>
      <w:iCs/>
      <w:color w:val="000000" w:themeColor="text1"/>
      <w:sz w:val="24"/>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4" w:qFormat="1"/>
    <w:lsdException w:name="heading 5" w:qFormat="1"/>
    <w:lsdException w:name="caption" w:semiHidden="1" w:unhideWhenUsed="1"/>
    <w:lsdException w:name="table of figures" w:uiPriority="99"/>
    <w:lsdException w:name="Title"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496C"/>
    <w:pPr>
      <w:spacing w:before="120"/>
    </w:pPr>
    <w:rPr>
      <w:rFonts w:eastAsiaTheme="minorEastAsia"/>
      <w:sz w:val="24"/>
      <w:szCs w:val="24"/>
      <w:lang w:val="en-GB" w:eastAsia="ja-JP"/>
    </w:rPr>
  </w:style>
  <w:style w:type="paragraph" w:styleId="Heading1">
    <w:name w:val="heading 1"/>
    <w:basedOn w:val="Normal"/>
    <w:next w:val="Normal"/>
    <w:link w:val="Heading1Char"/>
    <w:rsid w:val="00205A28"/>
    <w:pPr>
      <w:keepNext/>
      <w:keepLines/>
      <w:spacing w:before="360"/>
      <w:ind w:left="794" w:hanging="794"/>
      <w:outlineLvl w:val="0"/>
    </w:pPr>
    <w:rPr>
      <w:rFonts w:eastAsia="MS Mincho"/>
      <w:b/>
      <w:szCs w:val="20"/>
      <w:lang w:eastAsia="en-US"/>
    </w:rPr>
  </w:style>
  <w:style w:type="paragraph" w:styleId="Heading2">
    <w:name w:val="heading 2"/>
    <w:basedOn w:val="Heading1"/>
    <w:next w:val="Normal"/>
    <w:link w:val="Heading2Char"/>
    <w:rsid w:val="00205A28"/>
    <w:pPr>
      <w:spacing w:before="240"/>
      <w:outlineLvl w:val="1"/>
    </w:pPr>
  </w:style>
  <w:style w:type="paragraph" w:styleId="Heading3">
    <w:name w:val="heading 3"/>
    <w:basedOn w:val="Heading1"/>
    <w:next w:val="Normal"/>
    <w:link w:val="Heading3Char"/>
    <w:rsid w:val="00205A28"/>
    <w:pPr>
      <w:spacing w:before="160"/>
      <w:outlineLvl w:val="2"/>
    </w:pPr>
  </w:style>
  <w:style w:type="paragraph" w:styleId="Heading4">
    <w:name w:val="heading 4"/>
    <w:basedOn w:val="Heading3"/>
    <w:next w:val="Normal"/>
    <w:qFormat/>
    <w:rsid w:val="00205A28"/>
    <w:pPr>
      <w:tabs>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rsid w:val="00205A28"/>
    <w:pPr>
      <w:tabs>
        <w:tab w:val="clear" w:pos="1021"/>
      </w:tabs>
      <w:ind w:left="1588" w:hanging="1588"/>
      <w:outlineLvl w:val="5"/>
    </w:pPr>
  </w:style>
  <w:style w:type="paragraph" w:styleId="Heading7">
    <w:name w:val="heading 7"/>
    <w:basedOn w:val="Heading6"/>
    <w:next w:val="Normal"/>
    <w:rsid w:val="00205A28"/>
    <w:pPr>
      <w:outlineLvl w:val="6"/>
    </w:pPr>
  </w:style>
  <w:style w:type="paragraph" w:styleId="Heading8">
    <w:name w:val="heading 8"/>
    <w:basedOn w:val="Heading6"/>
    <w:next w:val="Normal"/>
    <w:rsid w:val="00205A28"/>
    <w:pPr>
      <w:outlineLvl w:val="7"/>
    </w:pPr>
  </w:style>
  <w:style w:type="paragraph" w:styleId="Heading9">
    <w:name w:val="heading 9"/>
    <w:basedOn w:val="Heading6"/>
    <w:next w:val="Normal"/>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E8496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E8496C"/>
  </w:style>
  <w:style w:type="paragraph" w:customStyle="1" w:styleId="ASN1">
    <w:name w:val="ASN.1"/>
    <w:basedOn w:val="Normal"/>
    <w:rsid w:val="00205A2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qFormat/>
    <w:rsid w:val="00E8496C"/>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link w:val="FooterChar"/>
    <w:rsid w:val="00205A28"/>
    <w:pPr>
      <w:tabs>
        <w:tab w:val="left" w:pos="5954"/>
        <w:tab w:val="right" w:pos="9639"/>
      </w:tabs>
      <w:spacing w:before="0"/>
    </w:pPr>
    <w:rPr>
      <w:rFonts w:eastAsia="MS Mincho"/>
      <w:caps/>
      <w:noProof/>
      <w:sz w:val="16"/>
      <w:szCs w:val="20"/>
      <w:lang w:eastAsia="en-US"/>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Normal"/>
    <w:rsid w:val="00E8496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205A28"/>
    <w:pPr>
      <w:spacing w:before="0"/>
      <w:jc w:val="center"/>
    </w:pPr>
    <w:rPr>
      <w:rFonts w:eastAsia="MS Mincho"/>
      <w:sz w:val="18"/>
      <w:szCs w:val="20"/>
      <w:lang w:eastAsia="en-US"/>
    </w:rPr>
  </w:style>
  <w:style w:type="paragraph" w:customStyle="1" w:styleId="Headingb">
    <w:name w:val="Heading_b"/>
    <w:basedOn w:val="Normal"/>
    <w:next w:val="Normal"/>
    <w:qFormat/>
    <w:rsid w:val="00E8496C"/>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E8496C"/>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E8496C"/>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E8496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qFormat/>
    <w:rsid w:val="00E8496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E849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205A28"/>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rsid w:val="00E8496C"/>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E8496C"/>
    <w:pPr>
      <w:tabs>
        <w:tab w:val="clear" w:pos="964"/>
      </w:tabs>
      <w:spacing w:before="80"/>
      <w:ind w:left="1531" w:hanging="851"/>
    </w:pPr>
  </w:style>
  <w:style w:type="paragraph" w:styleId="TOC3">
    <w:name w:val="toc 3"/>
    <w:basedOn w:val="TOC2"/>
    <w:rsid w:val="00E8496C"/>
    <w:pPr>
      <w:ind w:left="2269"/>
    </w:pPr>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basedOn w:val="DefaultParagraphFont"/>
    <w:link w:val="Heading1"/>
    <w:rsid w:val="00FE1DA9"/>
    <w:rPr>
      <w:b/>
      <w:sz w:val="24"/>
      <w:lang w:val="en-GB" w:eastAsia="en-US"/>
    </w:rPr>
  </w:style>
  <w:style w:type="character" w:customStyle="1" w:styleId="Heading2Char">
    <w:name w:val="Heading 2 Char"/>
    <w:basedOn w:val="DefaultParagraphFont"/>
    <w:link w:val="Heading2"/>
    <w:rsid w:val="00FE1DA9"/>
    <w:rPr>
      <w:b/>
      <w:sz w:val="24"/>
      <w:lang w:val="en-GB" w:eastAsia="en-US"/>
    </w:rPr>
  </w:style>
  <w:style w:type="character" w:customStyle="1" w:styleId="Heading3Char">
    <w:name w:val="Heading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Normal"/>
    <w:rsid w:val="00E8496C"/>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E8496C"/>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character" w:customStyle="1" w:styleId="AppendixNotitleChar">
    <w:name w:val="Appendix_No &amp; title Char"/>
    <w:basedOn w:val="DefaultParagraphFont"/>
    <w:link w:val="AppendixNotitle"/>
    <w:rsid w:val="00C049A9"/>
    <w:rPr>
      <w:rFonts w:eastAsia="Times New Roman"/>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E8496C"/>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spacing w:before="0" w:after="120"/>
      <w:ind w:left="283"/>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E8496C"/>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end">
    <w:name w:val="Correction end"/>
    <w:basedOn w:val="Normal"/>
    <w:rsid w:val="007D5DAA"/>
    <w:pPr>
      <w:pBdr>
        <w:top w:val="single" w:sz="12" w:space="1" w:color="auto"/>
      </w:pBdr>
      <w:spacing w:before="360"/>
      <w:ind w:left="1440" w:right="1469"/>
      <w:jc w:val="center"/>
    </w:pPr>
    <w:rPr>
      <w:rFonts w:eastAsia="Times New Roman"/>
      <w:b/>
      <w:i/>
      <w:color w:val="000000"/>
      <w:sz w:val="20"/>
      <w:lang w:val="en-US"/>
    </w:rPr>
  </w:style>
  <w:style w:type="paragraph" w:customStyle="1" w:styleId="TAL">
    <w:name w:val="TAL"/>
    <w:basedOn w:val="Normal"/>
    <w:link w:val="TALChar"/>
    <w:rsid w:val="00D9469C"/>
    <w:pPr>
      <w:keepNext/>
      <w:keepLine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Figure">
    <w:name w:val="Figure"/>
    <w:basedOn w:val="Normal"/>
    <w:next w:val="Normal"/>
    <w:rsid w:val="00E8496C"/>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toc0">
    <w:name w:val="toc 0"/>
    <w:basedOn w:val="Normal"/>
    <w:next w:val="TOC1"/>
    <w:rsid w:val="00C02DFD"/>
    <w:pPr>
      <w:tabs>
        <w:tab w:val="right" w:pos="9639"/>
      </w:tabs>
    </w:pPr>
    <w:rPr>
      <w:b/>
    </w:rPr>
  </w:style>
  <w:style w:type="paragraph" w:styleId="TableofFigures">
    <w:name w:val="table of figures"/>
    <w:basedOn w:val="Normal"/>
    <w:next w:val="Normal"/>
    <w:uiPriority w:val="99"/>
    <w:rsid w:val="00E8496C"/>
    <w:pPr>
      <w:tabs>
        <w:tab w:val="right" w:leader="dot" w:pos="9639"/>
      </w:tabs>
    </w:pPr>
    <w:rPr>
      <w:rFonts w:eastAsia="MS Mincho"/>
    </w:rPr>
  </w:style>
  <w:style w:type="character" w:customStyle="1" w:styleId="FooterChar">
    <w:name w:val="Footer Char"/>
    <w:basedOn w:val="DefaultParagraphFont"/>
    <w:link w:val="Footer"/>
    <w:rsid w:val="006151E9"/>
    <w:rPr>
      <w:caps/>
      <w:noProof/>
      <w:sz w:val="16"/>
      <w:lang w:val="en-GB" w:eastAsia="en-US"/>
    </w:rPr>
  </w:style>
  <w:style w:type="character" w:customStyle="1" w:styleId="HeaderChar">
    <w:name w:val="Header Char"/>
    <w:basedOn w:val="DefaultParagraphFont"/>
    <w:link w:val="Header"/>
    <w:rsid w:val="006151E9"/>
    <w:rPr>
      <w:sz w:val="18"/>
      <w:lang w:val="en-GB" w:eastAsia="en-US"/>
    </w:rPr>
  </w:style>
  <w:style w:type="character" w:customStyle="1" w:styleId="TabletextChar">
    <w:name w:val="Table_text Char"/>
    <w:link w:val="Tabletext"/>
    <w:rsid w:val="006151E9"/>
    <w:rPr>
      <w:rFonts w:eastAsia="Times New Roman"/>
      <w:sz w:val="22"/>
      <w:lang w:val="en-GB" w:eastAsia="en-US"/>
    </w:rPr>
  </w:style>
  <w:style w:type="paragraph" w:styleId="ListParagraph">
    <w:name w:val="List Paragraph"/>
    <w:basedOn w:val="Normal"/>
    <w:uiPriority w:val="34"/>
    <w:qFormat/>
    <w:rsid w:val="006D6F8B"/>
    <w:pPr>
      <w:ind w:left="720"/>
      <w:contextualSpacing/>
    </w:pPr>
  </w:style>
  <w:style w:type="paragraph" w:styleId="CommentSubject">
    <w:name w:val="annotation subject"/>
    <w:basedOn w:val="CommentText"/>
    <w:next w:val="CommentText"/>
    <w:link w:val="CommentSubjectChar"/>
    <w:rsid w:val="00EB2414"/>
    <w:rPr>
      <w:b/>
      <w:bCs/>
      <w:sz w:val="20"/>
    </w:rPr>
  </w:style>
  <w:style w:type="character" w:customStyle="1" w:styleId="CommentSubjectChar">
    <w:name w:val="Comment Subject Char"/>
    <w:basedOn w:val="CommentTextChar"/>
    <w:link w:val="CommentSubject"/>
    <w:rsid w:val="00EB2414"/>
    <w:rPr>
      <w:b/>
      <w:bCs/>
      <w:sz w:val="24"/>
      <w:lang w:val="en-GB" w:eastAsia="en-US"/>
    </w:rPr>
  </w:style>
  <w:style w:type="paragraph" w:styleId="Revision">
    <w:name w:val="Revision"/>
    <w:hidden/>
    <w:uiPriority w:val="99"/>
    <w:semiHidden/>
    <w:rsid w:val="00EB2414"/>
    <w:rPr>
      <w:sz w:val="24"/>
      <w:lang w:val="en-GB" w:eastAsia="en-US"/>
    </w:rPr>
  </w:style>
  <w:style w:type="paragraph" w:customStyle="1" w:styleId="CorrectionSeparatorEnd">
    <w:name w:val="Correction Separator End"/>
    <w:basedOn w:val="Normal"/>
    <w:rsid w:val="00E8496C"/>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Docnumber">
    <w:name w:val="Docnumber"/>
    <w:basedOn w:val="Normal"/>
    <w:link w:val="DocnumberChar"/>
    <w:rsid w:val="00ED56EA"/>
    <w:pPr>
      <w:jc w:val="right"/>
    </w:pPr>
    <w:rPr>
      <w:rFonts w:eastAsia="SimSun"/>
      <w:b/>
      <w:sz w:val="40"/>
    </w:rPr>
  </w:style>
  <w:style w:type="character" w:customStyle="1" w:styleId="DocnumberChar">
    <w:name w:val="Docnumber Char"/>
    <w:link w:val="Docnumber"/>
    <w:rsid w:val="00ED56EA"/>
    <w:rPr>
      <w:rFonts w:eastAsia="SimSun"/>
      <w:b/>
      <w:sz w:val="40"/>
      <w:lang w:val="en-GB" w:eastAsia="en-US"/>
    </w:rPr>
  </w:style>
  <w:style w:type="paragraph" w:customStyle="1" w:styleId="Headingib">
    <w:name w:val="Heading_ib"/>
    <w:basedOn w:val="Headingi"/>
    <w:next w:val="Normal"/>
    <w:qFormat/>
    <w:rsid w:val="00E8496C"/>
    <w:rPr>
      <w:b/>
      <w:bCs/>
    </w:rPr>
  </w:style>
  <w:style w:type="paragraph" w:customStyle="1" w:styleId="Normalbeforetable">
    <w:name w:val="Normal before table"/>
    <w:basedOn w:val="Normal"/>
    <w:rsid w:val="00E8496C"/>
    <w:pPr>
      <w:keepNext/>
      <w:spacing w:after="120"/>
    </w:pPr>
    <w:rPr>
      <w:rFonts w:eastAsia="????"/>
      <w:lang w:eastAsia="en-US"/>
    </w:rPr>
  </w:style>
  <w:style w:type="paragraph" w:customStyle="1" w:styleId="Tablelegend">
    <w:name w:val="Table_legend"/>
    <w:basedOn w:val="Normal"/>
    <w:rsid w:val="00E849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aption">
    <w:name w:val="caption"/>
    <w:basedOn w:val="Normal"/>
    <w:next w:val="Normal"/>
    <w:semiHidden/>
    <w:unhideWhenUsed/>
    <w:rsid w:val="00ED56EA"/>
    <w:pPr>
      <w:spacing w:before="0" w:after="200"/>
    </w:pPr>
    <w:rPr>
      <w:b/>
      <w:bCs/>
      <w:color w:val="4F81BD" w:themeColor="accent1"/>
      <w:sz w:val="18"/>
      <w:szCs w:val="18"/>
    </w:rPr>
  </w:style>
  <w:style w:type="character" w:styleId="Emphasis">
    <w:name w:val="Emphasis"/>
    <w:basedOn w:val="DefaultParagraphFont"/>
    <w:rsid w:val="00E8496C"/>
    <w:rPr>
      <w:i/>
      <w:iCs/>
    </w:rPr>
  </w:style>
  <w:style w:type="paragraph" w:styleId="Subtitle">
    <w:name w:val="Subtitle"/>
    <w:basedOn w:val="Normal"/>
    <w:next w:val="Normal"/>
    <w:link w:val="SubtitleChar"/>
    <w:rsid w:val="00E8496C"/>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E8496C"/>
    <w:rPr>
      <w:rFonts w:asciiTheme="majorHAnsi" w:eastAsiaTheme="majorEastAsia" w:hAnsiTheme="majorHAnsi" w:cstheme="majorBidi"/>
      <w:i/>
      <w:iCs/>
      <w:color w:val="4F81BD" w:themeColor="accent1"/>
      <w:spacing w:val="15"/>
      <w:sz w:val="24"/>
      <w:szCs w:val="24"/>
      <w:lang w:val="en-GB" w:eastAsia="ja-JP"/>
    </w:rPr>
  </w:style>
  <w:style w:type="character" w:styleId="Strong">
    <w:name w:val="Strong"/>
    <w:basedOn w:val="DefaultParagraphFont"/>
    <w:rsid w:val="00E8496C"/>
    <w:rPr>
      <w:b/>
      <w:bCs/>
    </w:rPr>
  </w:style>
  <w:style w:type="paragraph" w:styleId="Quote">
    <w:name w:val="Quote"/>
    <w:basedOn w:val="Normal"/>
    <w:next w:val="Normal"/>
    <w:link w:val="QuoteChar"/>
    <w:uiPriority w:val="29"/>
    <w:rsid w:val="00E8496C"/>
    <w:rPr>
      <w:i/>
      <w:iCs/>
      <w:color w:val="000000" w:themeColor="text1"/>
    </w:rPr>
  </w:style>
  <w:style w:type="character" w:customStyle="1" w:styleId="QuoteChar">
    <w:name w:val="Quote Char"/>
    <w:basedOn w:val="DefaultParagraphFont"/>
    <w:link w:val="Quote"/>
    <w:uiPriority w:val="29"/>
    <w:rsid w:val="00E8496C"/>
    <w:rPr>
      <w:rFonts w:eastAsiaTheme="minorEastAsia"/>
      <w:i/>
      <w:iCs/>
      <w:color w:val="000000" w:themeColor="text1"/>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268582413">
      <w:bodyDiv w:val="1"/>
      <w:marLeft w:val="0"/>
      <w:marRight w:val="0"/>
      <w:marTop w:val="0"/>
      <w:marBottom w:val="0"/>
      <w:divBdr>
        <w:top w:val="none" w:sz="0" w:space="0" w:color="auto"/>
        <w:left w:val="none" w:sz="0" w:space="0" w:color="auto"/>
        <w:bottom w:val="none" w:sz="0" w:space="0" w:color="auto"/>
        <w:right w:val="none" w:sz="0" w:space="0" w:color="auto"/>
      </w:divBdr>
    </w:div>
    <w:div w:id="1937592684">
      <w:bodyDiv w:val="1"/>
      <w:marLeft w:val="0"/>
      <w:marRight w:val="0"/>
      <w:marTop w:val="0"/>
      <w:marBottom w:val="0"/>
      <w:divBdr>
        <w:top w:val="none" w:sz="0" w:space="0" w:color="auto"/>
        <w:left w:val="none" w:sz="0" w:space="0" w:color="auto"/>
        <w:bottom w:val="none" w:sz="0" w:space="0" w:color="auto"/>
        <w:right w:val="none" w:sz="0" w:space="0" w:color="auto"/>
      </w:divBdr>
    </w:div>
    <w:div w:id="2038046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ftp3.itu.int/av-arch/avc-site/2013-2016/1403_Gen/TD-32.zip"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1.emf"/><Relationship Id="rId7" Type="http://schemas.openxmlformats.org/officeDocument/2006/relationships/footnotes" Target="footnotes.xml"/><Relationship Id="rId12" Type="http://schemas.openxmlformats.org/officeDocument/2006/relationships/hyperlink" Target="http://wftp3.itu.int/av-arch/avc-site/2013-2016/1403_Gen/AVD-4570.zip"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tools.ietf.org/html/draft-schwarz-mmusic-sdp-for-gw-0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itu.int/md/T13-SG16-140630-TD-PLEN-0239"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itu.int/md/T13-SG16-140630-TD-WP1-0166" TargetMode="External"/><Relationship Id="rId22" Type="http://schemas.openxmlformats.org/officeDocument/2006/relationships/oleObject" Target="embeddings/oleObject1.bin"/></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mailto:Jens.Guballa@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A64EDB-8F5C-4B8A-AA59-A7E9FDB9C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16</TotalTime>
  <Pages>7</Pages>
  <Words>1296</Words>
  <Characters>7790</Characters>
  <Application>Microsoft Office Word</Application>
  <DocSecurity>0</DocSecurity>
  <Lines>239</Lines>
  <Paragraphs>160</Paragraphs>
  <ScaleCrop>false</ScaleCrop>
  <HeadingPairs>
    <vt:vector size="2" baseType="variant">
      <vt:variant>
        <vt:lpstr>Title</vt:lpstr>
      </vt:variant>
      <vt:variant>
        <vt:i4>1</vt:i4>
      </vt:variant>
    </vt:vector>
  </HeadingPairs>
  <TitlesOfParts>
    <vt:vector size="1" baseType="lpstr">
      <vt:lpstr>H.Sup.IANA "SDP codepoints for gateway control – Release 1" (New): input draft (Sapporo, Japan, 30 June – 11 July 2014)</vt:lpstr>
    </vt:vector>
  </TitlesOfParts>
  <Manager>ITU-T</Manager>
  <Company>International Telecommunication Union (ITU)</Company>
  <LinksUpToDate>false</LinksUpToDate>
  <CharactersWithSpaces>8959</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Approval: H.Sup.14 (ex H.Sup.IANA) "SDP codepoints for gateway control – Release 1" (New)</dc:title>
  <dc:creator>Editor H.Sup.14</dc:creator>
  <cp:keywords>3/16</cp:keywords>
  <dc:description>TD 239 (PLEN/16)  For: Sapporo, Japan, 30 June – 11 July 2014_x000d_Document date: _x000d_Saved by ITU51008704 at 13:11:39 on 08/07/2014</dc:description>
  <cp:lastModifiedBy>Author</cp:lastModifiedBy>
  <cp:revision>8</cp:revision>
  <cp:lastPrinted>2002-08-01T07:30:00Z</cp:lastPrinted>
  <dcterms:created xsi:type="dcterms:W3CDTF">2014-07-06T01:12:00Z</dcterms:created>
  <dcterms:modified xsi:type="dcterms:W3CDTF">2014-07-08T11:11:00Z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_NewReviewCycle">
    <vt:lpwstr/>
  </property>
  <property fmtid="{D5CDD505-2E9C-101B-9397-08002B2CF9AE}" pid="8" name="Docnum">
    <vt:lpwstr>TD 239 (PLEN/16)</vt:lpwstr>
  </property>
  <property fmtid="{D5CDD505-2E9C-101B-9397-08002B2CF9AE}" pid="9" name="Docdate">
    <vt:lpwstr/>
  </property>
  <property fmtid="{D5CDD505-2E9C-101B-9397-08002B2CF9AE}" pid="10" name="Docorlang">
    <vt:lpwstr>English only Original: English</vt:lpwstr>
  </property>
  <property fmtid="{D5CDD505-2E9C-101B-9397-08002B2CF9AE}" pid="11" name="Docbluepink">
    <vt:lpwstr>3/16</vt:lpwstr>
  </property>
  <property fmtid="{D5CDD505-2E9C-101B-9397-08002B2CF9AE}" pid="12" name="Docdest">
    <vt:lpwstr>Sapporo, Japan, 30 June – 11 July 2014</vt:lpwstr>
  </property>
  <property fmtid="{D5CDD505-2E9C-101B-9397-08002B2CF9AE}" pid="13" name="Docauthor">
    <vt:lpwstr>Editor H.Sup.14</vt:lpwstr>
  </property>
</Properties>
</file>