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14:paraId="1A185E50" w14:textId="77777777">
        <w:trPr>
          <w:cantSplit/>
        </w:trPr>
        <w:tc>
          <w:tcPr>
            <w:tcW w:w="6297" w:type="dxa"/>
            <w:gridSpan w:val="4"/>
            <w:vAlign w:val="center"/>
          </w:tcPr>
          <w:p w14:paraId="21E5CF72" w14:textId="77777777"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14:paraId="08540389" w14:textId="77777777" w:rsidR="006C499C" w:rsidRPr="00A14FB6" w:rsidRDefault="00F14752" w:rsidP="006C499C">
            <w:pPr>
              <w:spacing w:before="0"/>
              <w:jc w:val="right"/>
              <w:rPr>
                <w:b/>
                <w:bCs/>
                <w:sz w:val="40"/>
              </w:rPr>
            </w:pPr>
            <w:bookmarkStart w:id="3" w:name="docnumber"/>
            <w:r w:rsidRPr="00F14752">
              <w:rPr>
                <w:b/>
                <w:bCs/>
                <w:sz w:val="40"/>
              </w:rPr>
              <w:t>AVD</w:t>
            </w:r>
            <w:r w:rsidR="006C499C" w:rsidRPr="00F14752">
              <w:rPr>
                <w:b/>
                <w:bCs/>
                <w:sz w:val="40"/>
              </w:rPr>
              <w:t>-</w:t>
            </w:r>
            <w:bookmarkEnd w:id="3"/>
            <w:r>
              <w:rPr>
                <w:b/>
                <w:bCs/>
                <w:sz w:val="40"/>
              </w:rPr>
              <w:t>4587</w:t>
            </w:r>
          </w:p>
        </w:tc>
      </w:tr>
      <w:tr w:rsidR="006C499C" w:rsidRPr="00A14FB6" w14:paraId="31CE3F8A" w14:textId="77777777">
        <w:trPr>
          <w:cantSplit/>
          <w:trHeight w:val="461"/>
        </w:trPr>
        <w:tc>
          <w:tcPr>
            <w:tcW w:w="4857" w:type="dxa"/>
            <w:gridSpan w:val="3"/>
            <w:vMerge w:val="restart"/>
            <w:tcBorders>
              <w:bottom w:val="nil"/>
            </w:tcBorders>
          </w:tcPr>
          <w:p w14:paraId="33E6D7BD" w14:textId="77777777"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14:paraId="39EF3BBC" w14:textId="77777777"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14:paraId="29D37F7A" w14:textId="77777777" w:rsidR="006C499C" w:rsidRPr="00A14FB6" w:rsidRDefault="006C499C" w:rsidP="006C499C">
            <w:pPr>
              <w:jc w:val="right"/>
              <w:rPr>
                <w:b/>
                <w:bCs/>
                <w:sz w:val="40"/>
              </w:rPr>
            </w:pPr>
            <w:r w:rsidRPr="00A14FB6">
              <w:rPr>
                <w:b/>
                <w:bCs/>
                <w:smallCaps/>
                <w:sz w:val="32"/>
              </w:rPr>
              <w:t>STUDY GROUP 16</w:t>
            </w:r>
          </w:p>
        </w:tc>
      </w:tr>
      <w:tr w:rsidR="006C499C" w:rsidRPr="00A14FB6" w14:paraId="6AAC1E31" w14:textId="77777777">
        <w:trPr>
          <w:cantSplit/>
          <w:trHeight w:val="355"/>
        </w:trPr>
        <w:tc>
          <w:tcPr>
            <w:tcW w:w="4857" w:type="dxa"/>
            <w:gridSpan w:val="3"/>
            <w:vMerge/>
            <w:tcBorders>
              <w:bottom w:val="single" w:sz="12" w:space="0" w:color="auto"/>
            </w:tcBorders>
          </w:tcPr>
          <w:p w14:paraId="50687144" w14:textId="77777777"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14:paraId="51CE1944" w14:textId="77777777" w:rsidR="006C499C" w:rsidRPr="00A14FB6" w:rsidRDefault="006C499C" w:rsidP="006C499C">
            <w:pPr>
              <w:jc w:val="right"/>
              <w:rPr>
                <w:b/>
                <w:bCs/>
                <w:sz w:val="28"/>
              </w:rPr>
            </w:pPr>
            <w:r w:rsidRPr="00A14FB6">
              <w:rPr>
                <w:b/>
                <w:bCs/>
                <w:sz w:val="28"/>
              </w:rPr>
              <w:t>Original: English</w:t>
            </w:r>
          </w:p>
        </w:tc>
      </w:tr>
      <w:tr w:rsidR="006C499C" w:rsidRPr="00A14FB6" w14:paraId="3F1BD789" w14:textId="77777777" w:rsidTr="00C03EC3">
        <w:trPr>
          <w:cantSplit/>
          <w:trHeight w:val="357"/>
        </w:trPr>
        <w:tc>
          <w:tcPr>
            <w:tcW w:w="1617" w:type="dxa"/>
          </w:tcPr>
          <w:p w14:paraId="680F2B7E" w14:textId="77777777"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14:paraId="29047DFB" w14:textId="77777777" w:rsidR="006C499C" w:rsidRPr="00A14FB6" w:rsidRDefault="00F14752" w:rsidP="006C499C">
            <w:r>
              <w:t>Q5/16</w:t>
            </w:r>
          </w:p>
        </w:tc>
        <w:tc>
          <w:tcPr>
            <w:tcW w:w="5276" w:type="dxa"/>
            <w:gridSpan w:val="3"/>
          </w:tcPr>
          <w:p w14:paraId="2C61CDAB" w14:textId="77777777"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14:paraId="70048A09" w14:textId="77777777">
        <w:trPr>
          <w:cantSplit/>
          <w:trHeight w:val="357"/>
        </w:trPr>
        <w:tc>
          <w:tcPr>
            <w:tcW w:w="9923" w:type="dxa"/>
            <w:gridSpan w:val="5"/>
          </w:tcPr>
          <w:p w14:paraId="2A288860" w14:textId="77777777"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14:paraId="67AEA2CE" w14:textId="77777777">
        <w:trPr>
          <w:cantSplit/>
          <w:trHeight w:val="357"/>
        </w:trPr>
        <w:tc>
          <w:tcPr>
            <w:tcW w:w="1617" w:type="dxa"/>
          </w:tcPr>
          <w:p w14:paraId="79308030" w14:textId="77777777"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14:paraId="54B2BAA1" w14:textId="77777777" w:rsidR="006C499C" w:rsidRPr="00A14FB6" w:rsidRDefault="00F14752" w:rsidP="006C499C">
            <w:r>
              <w:t>Editor H.TPS-AV</w:t>
            </w:r>
          </w:p>
        </w:tc>
      </w:tr>
      <w:tr w:rsidR="006C499C" w:rsidRPr="00A14FB6" w14:paraId="30E19612" w14:textId="77777777">
        <w:trPr>
          <w:cantSplit/>
          <w:trHeight w:val="357"/>
        </w:trPr>
        <w:tc>
          <w:tcPr>
            <w:tcW w:w="1617" w:type="dxa"/>
          </w:tcPr>
          <w:p w14:paraId="31A89D64" w14:textId="77777777"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14:paraId="2CAAD607" w14:textId="77777777" w:rsidR="006C499C" w:rsidRPr="00A14FB6" w:rsidRDefault="00F14752" w:rsidP="006C499C">
            <w:pPr>
              <w:spacing w:after="120"/>
            </w:pPr>
            <w:r w:rsidRPr="00A45323">
              <w:t xml:space="preserve">H.TPS-AV "Audio/video parameters for telepresence systems" (New):  </w:t>
            </w:r>
            <w:r>
              <w:t xml:space="preserve">Input </w:t>
            </w:r>
            <w:r w:rsidRPr="00A45323">
              <w:t>Draft</w:t>
            </w:r>
          </w:p>
        </w:tc>
      </w:tr>
      <w:tr w:rsidR="006C499C" w:rsidRPr="00A14FB6" w14:paraId="31D82AC9" w14:textId="77777777">
        <w:trPr>
          <w:cantSplit/>
          <w:trHeight w:val="357"/>
        </w:trPr>
        <w:tc>
          <w:tcPr>
            <w:tcW w:w="1617" w:type="dxa"/>
            <w:tcBorders>
              <w:bottom w:val="single" w:sz="12" w:space="0" w:color="auto"/>
            </w:tcBorders>
          </w:tcPr>
          <w:p w14:paraId="59470DF9" w14:textId="77777777"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14:paraId="15EFF6B5" w14:textId="77777777" w:rsidR="006C499C" w:rsidRPr="00A14FB6" w:rsidRDefault="00F14752" w:rsidP="006C499C">
            <w:pPr>
              <w:spacing w:after="120"/>
            </w:pPr>
            <w:r>
              <w:t>Proposal</w:t>
            </w:r>
          </w:p>
        </w:tc>
      </w:tr>
    </w:tbl>
    <w:bookmarkEnd w:id="1"/>
    <w:bookmarkEnd w:id="10"/>
    <w:p w14:paraId="4CEE413A" w14:textId="77777777" w:rsidR="000A701F" w:rsidRPr="00ED508B" w:rsidRDefault="000A701F" w:rsidP="000A701F">
      <w:pPr>
        <w:pStyle w:val="Headingb"/>
      </w:pPr>
      <w:r w:rsidRPr="00ED508B">
        <w:t>1.</w:t>
      </w:r>
      <w:r w:rsidRPr="00ED508B">
        <w:tab/>
        <w:t>Introduction</w:t>
      </w:r>
    </w:p>
    <w:p w14:paraId="6B493099" w14:textId="77777777" w:rsidR="000A701F" w:rsidRPr="00987EDB" w:rsidRDefault="000A701F" w:rsidP="000A701F">
      <w:r w:rsidRPr="00ED508B">
        <w:t xml:space="preserve">This document contains the Editor's </w:t>
      </w:r>
      <w:r>
        <w:t xml:space="preserve">input </w:t>
      </w:r>
      <w:r w:rsidRPr="00ED508B">
        <w:t>draft (H.TPS-AV Ed. 1.</w:t>
      </w:r>
      <w:r>
        <w:t>6</w:t>
      </w:r>
      <w:r w:rsidRPr="00ED508B">
        <w:t>) for H.TPS-AV "Audio/video parameters for telepresence systems" (New).</w:t>
      </w:r>
    </w:p>
    <w:p w14:paraId="71DA5850" w14:textId="77777777" w:rsidR="000A701F" w:rsidRPr="00ED508B" w:rsidRDefault="000A701F" w:rsidP="000A701F">
      <w:pPr>
        <w:pStyle w:val="Headingb"/>
      </w:pPr>
      <w:bookmarkStart w:id="11" w:name="_Toc110697633"/>
      <w:bookmarkStart w:id="12" w:name="_Toc110768492"/>
      <w:bookmarkStart w:id="13" w:name="_Toc110778499"/>
      <w:r w:rsidRPr="00ED508B">
        <w:t>Document History</w:t>
      </w:r>
      <w:bookmarkEnd w:id="11"/>
      <w:bookmarkEnd w:id="12"/>
      <w:bookmarkEnd w:id="13"/>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0A701F" w:rsidRPr="00ED508B" w14:paraId="656E227C" w14:textId="77777777" w:rsidTr="00C02EF8">
        <w:trPr>
          <w:tblHeader/>
          <w:jc w:val="center"/>
        </w:trPr>
        <w:tc>
          <w:tcPr>
            <w:tcW w:w="9889" w:type="dxa"/>
            <w:gridSpan w:val="2"/>
            <w:tcBorders>
              <w:top w:val="single" w:sz="12" w:space="0" w:color="auto"/>
              <w:bottom w:val="single" w:sz="4" w:space="0" w:color="auto"/>
            </w:tcBorders>
            <w:shd w:val="clear" w:color="auto" w:fill="auto"/>
          </w:tcPr>
          <w:p w14:paraId="607AE348" w14:textId="77777777" w:rsidR="000A701F" w:rsidRPr="00ED508B" w:rsidRDefault="000A701F" w:rsidP="00C02EF8">
            <w:pPr>
              <w:pStyle w:val="Tablehead"/>
            </w:pPr>
            <w:r w:rsidRPr="00ED508B">
              <w:t>Document History</w:t>
            </w:r>
          </w:p>
        </w:tc>
      </w:tr>
      <w:tr w:rsidR="000A701F" w:rsidRPr="00ED508B" w14:paraId="54674EDB" w14:textId="77777777" w:rsidTr="00C02EF8">
        <w:trPr>
          <w:jc w:val="center"/>
        </w:trPr>
        <w:tc>
          <w:tcPr>
            <w:tcW w:w="2660" w:type="dxa"/>
            <w:tcBorders>
              <w:top w:val="single" w:sz="4" w:space="0" w:color="auto"/>
            </w:tcBorders>
            <w:shd w:val="clear" w:color="auto" w:fill="auto"/>
          </w:tcPr>
          <w:p w14:paraId="4D2DED60" w14:textId="77777777" w:rsidR="000A701F" w:rsidRPr="00ED508B" w:rsidRDefault="000A701F" w:rsidP="00C02EF8">
            <w:pPr>
              <w:pStyle w:val="Tabletext"/>
            </w:pPr>
            <w:r w:rsidRPr="00ED508B">
              <w:t>Issue</w:t>
            </w:r>
          </w:p>
        </w:tc>
        <w:tc>
          <w:tcPr>
            <w:tcW w:w="7229" w:type="dxa"/>
            <w:tcBorders>
              <w:top w:val="single" w:sz="4" w:space="0" w:color="auto"/>
            </w:tcBorders>
            <w:shd w:val="clear" w:color="auto" w:fill="auto"/>
          </w:tcPr>
          <w:p w14:paraId="75F85F27" w14:textId="77777777" w:rsidR="000A701F" w:rsidRPr="00ED508B" w:rsidRDefault="000A701F" w:rsidP="00C02EF8">
            <w:pPr>
              <w:pStyle w:val="Tabletext"/>
            </w:pPr>
            <w:r w:rsidRPr="00ED508B">
              <w:t>Notes</w:t>
            </w:r>
          </w:p>
        </w:tc>
      </w:tr>
      <w:tr w:rsidR="000A701F" w:rsidRPr="00ED508B" w14:paraId="5818EA98" w14:textId="77777777" w:rsidTr="00C02EF8">
        <w:trPr>
          <w:jc w:val="center"/>
        </w:trPr>
        <w:tc>
          <w:tcPr>
            <w:tcW w:w="2660" w:type="dxa"/>
          </w:tcPr>
          <w:p w14:paraId="1A4912C9" w14:textId="77777777" w:rsidR="000A701F" w:rsidRPr="00ED508B" w:rsidRDefault="000A701F" w:rsidP="00C02EF8">
            <w:pPr>
              <w:pStyle w:val="Tabletext"/>
              <w:rPr>
                <w:sz w:val="20"/>
              </w:rPr>
            </w:pPr>
            <w:r w:rsidRPr="00ED508B">
              <w:t xml:space="preserve">H.TPS-AV </w:t>
            </w:r>
            <w:r w:rsidRPr="00ED508B">
              <w:rPr>
                <w:sz w:val="20"/>
              </w:rPr>
              <w:t>Ed. 0.1</w:t>
            </w:r>
          </w:p>
        </w:tc>
        <w:tc>
          <w:tcPr>
            <w:tcW w:w="7229" w:type="dxa"/>
          </w:tcPr>
          <w:p w14:paraId="006259BA" w14:textId="77777777" w:rsidR="000A701F" w:rsidRPr="00ED508B" w:rsidRDefault="000A701F" w:rsidP="00C02EF8">
            <w:pPr>
              <w:pStyle w:val="Tabletext"/>
              <w:rPr>
                <w:sz w:val="20"/>
              </w:rPr>
            </w:pPr>
            <w:r w:rsidRPr="00ED508B">
              <w:rPr>
                <w:sz w:val="20"/>
              </w:rPr>
              <w:t>Initial baseline text. Output from Boston meeting July 2011. Based on AVD-4092, 4075, 4106.</w:t>
            </w:r>
          </w:p>
        </w:tc>
      </w:tr>
      <w:tr w:rsidR="000A701F" w:rsidRPr="00ED508B" w14:paraId="4821B1E6" w14:textId="77777777" w:rsidTr="00C02EF8">
        <w:trPr>
          <w:jc w:val="center"/>
        </w:trPr>
        <w:tc>
          <w:tcPr>
            <w:tcW w:w="2660" w:type="dxa"/>
          </w:tcPr>
          <w:p w14:paraId="4EECA1A3" w14:textId="77777777" w:rsidR="000A701F" w:rsidRPr="00ED508B" w:rsidRDefault="000A701F" w:rsidP="00C02EF8">
            <w:pPr>
              <w:pStyle w:val="Tabletext"/>
            </w:pPr>
            <w:r w:rsidRPr="00ED508B">
              <w:t xml:space="preserve">H.TPS-AV </w:t>
            </w:r>
            <w:r w:rsidRPr="00ED508B">
              <w:rPr>
                <w:sz w:val="20"/>
              </w:rPr>
              <w:t>Ed. 0.2</w:t>
            </w:r>
          </w:p>
        </w:tc>
        <w:tc>
          <w:tcPr>
            <w:tcW w:w="7229" w:type="dxa"/>
          </w:tcPr>
          <w:p w14:paraId="6701B8F6" w14:textId="77777777" w:rsidR="000A701F" w:rsidRPr="00ED508B" w:rsidRDefault="000A701F" w:rsidP="00C02EF8">
            <w:pPr>
              <w:pStyle w:val="Tabletext"/>
              <w:rPr>
                <w:sz w:val="20"/>
              </w:rPr>
            </w:pPr>
            <w:r w:rsidRPr="00ED508B">
              <w:rPr>
                <w:sz w:val="20"/>
              </w:rPr>
              <w:t>Input text to the November/December ITU-T SG16 meeting. It is a copy of the output of the Boston meeting with changes marks accepted.</w:t>
            </w:r>
          </w:p>
        </w:tc>
      </w:tr>
      <w:tr w:rsidR="000A701F" w:rsidRPr="00ED508B" w14:paraId="726A7D83" w14:textId="77777777" w:rsidTr="00C02EF8">
        <w:trPr>
          <w:jc w:val="center"/>
        </w:trPr>
        <w:tc>
          <w:tcPr>
            <w:tcW w:w="2660" w:type="dxa"/>
          </w:tcPr>
          <w:p w14:paraId="4FB29A0C" w14:textId="77777777" w:rsidR="000A701F" w:rsidRPr="00ED508B" w:rsidRDefault="000A701F" w:rsidP="00C02EF8">
            <w:pPr>
              <w:pStyle w:val="Tabletext"/>
            </w:pPr>
            <w:r w:rsidRPr="00ED508B">
              <w:t xml:space="preserve">H.TPS-AV </w:t>
            </w:r>
            <w:r w:rsidRPr="00ED508B">
              <w:rPr>
                <w:sz w:val="20"/>
              </w:rPr>
              <w:t>Ed. 0.3</w:t>
            </w:r>
          </w:p>
        </w:tc>
        <w:tc>
          <w:tcPr>
            <w:tcW w:w="7229" w:type="dxa"/>
          </w:tcPr>
          <w:p w14:paraId="11CCA1DE" w14:textId="77777777" w:rsidR="000A701F" w:rsidRPr="00ED508B" w:rsidRDefault="000A701F" w:rsidP="00C02EF8">
            <w:pPr>
              <w:pStyle w:val="Tabletext"/>
              <w:rPr>
                <w:sz w:val="20"/>
              </w:rPr>
            </w:pPr>
            <w:r w:rsidRPr="00ED508B">
              <w:rPr>
                <w:sz w:val="20"/>
              </w:rPr>
              <w:t xml:space="preserve">Output text from the November/December ITU-T SG16 meeting. It incorporates: </w:t>
            </w:r>
            <w:hyperlink r:id="rId7" w:history="1">
              <w:r w:rsidRPr="00ED508B">
                <w:rPr>
                  <w:rStyle w:val="Hyperlink"/>
                  <w:sz w:val="20"/>
                </w:rPr>
                <w:t>C.694</w:t>
              </w:r>
            </w:hyperlink>
            <w:r w:rsidRPr="00ED508B">
              <w:rPr>
                <w:sz w:val="20"/>
              </w:rPr>
              <w:t xml:space="preserve">, </w:t>
            </w:r>
            <w:hyperlink r:id="rId8" w:history="1">
              <w:r w:rsidRPr="00ED508B">
                <w:rPr>
                  <w:rStyle w:val="Hyperlink"/>
                  <w:sz w:val="20"/>
                </w:rPr>
                <w:t>C.747</w:t>
              </w:r>
            </w:hyperlink>
            <w:r w:rsidRPr="00ED508B">
              <w:rPr>
                <w:sz w:val="20"/>
              </w:rPr>
              <w:t xml:space="preserve">, </w:t>
            </w:r>
            <w:hyperlink r:id="rId9" w:history="1">
              <w:r w:rsidRPr="00ED508B">
                <w:rPr>
                  <w:rStyle w:val="Hyperlink"/>
                  <w:sz w:val="20"/>
                </w:rPr>
                <w:t>C.748</w:t>
              </w:r>
            </w:hyperlink>
            <w:r w:rsidRPr="00ED508B">
              <w:rPr>
                <w:sz w:val="20"/>
              </w:rPr>
              <w:t xml:space="preserve">, </w:t>
            </w:r>
            <w:hyperlink r:id="rId10" w:history="1">
              <w:r w:rsidRPr="00ED508B">
                <w:rPr>
                  <w:rStyle w:val="Hyperlink"/>
                  <w:sz w:val="20"/>
                </w:rPr>
                <w:t>C.749</w:t>
              </w:r>
            </w:hyperlink>
            <w:r w:rsidRPr="00ED508B">
              <w:rPr>
                <w:sz w:val="20"/>
              </w:rPr>
              <w:t xml:space="preserve">, </w:t>
            </w:r>
            <w:hyperlink r:id="rId11" w:history="1">
              <w:r w:rsidRPr="00ED508B">
                <w:rPr>
                  <w:rStyle w:val="Hyperlink"/>
                  <w:sz w:val="20"/>
                </w:rPr>
                <w:t>C.709</w:t>
              </w:r>
            </w:hyperlink>
            <w:r w:rsidRPr="00ED508B">
              <w:rPr>
                <w:sz w:val="20"/>
              </w:rPr>
              <w:t xml:space="preserve"> and </w:t>
            </w:r>
            <w:hyperlink r:id="rId12" w:history="1">
              <w:r w:rsidRPr="00ED508B">
                <w:rPr>
                  <w:rStyle w:val="Hyperlink"/>
                  <w:sz w:val="20"/>
                </w:rPr>
                <w:t>C.762</w:t>
              </w:r>
            </w:hyperlink>
            <w:r w:rsidRPr="00ED508B">
              <w:rPr>
                <w:sz w:val="20"/>
              </w:rPr>
              <w:t>.</w:t>
            </w:r>
          </w:p>
        </w:tc>
      </w:tr>
      <w:tr w:rsidR="000A701F" w:rsidRPr="00ED508B" w14:paraId="388B5BC1" w14:textId="77777777" w:rsidTr="00C02EF8">
        <w:trPr>
          <w:jc w:val="center"/>
        </w:trPr>
        <w:tc>
          <w:tcPr>
            <w:tcW w:w="2660" w:type="dxa"/>
          </w:tcPr>
          <w:p w14:paraId="7A5E0FCF" w14:textId="77777777" w:rsidR="000A701F" w:rsidRPr="00ED508B" w:rsidRDefault="000A701F" w:rsidP="00C02EF8">
            <w:pPr>
              <w:pStyle w:val="Tabletext"/>
            </w:pPr>
            <w:r w:rsidRPr="00ED508B">
              <w:t xml:space="preserve">H.TPS-AV </w:t>
            </w:r>
            <w:r w:rsidRPr="00ED508B">
              <w:rPr>
                <w:sz w:val="20"/>
              </w:rPr>
              <w:t>Ed. 0.4</w:t>
            </w:r>
          </w:p>
        </w:tc>
        <w:tc>
          <w:tcPr>
            <w:tcW w:w="7229" w:type="dxa"/>
          </w:tcPr>
          <w:p w14:paraId="059176E8" w14:textId="77777777" w:rsidR="000A701F" w:rsidRPr="00ED508B" w:rsidRDefault="000A701F" w:rsidP="00C02EF8">
            <w:pPr>
              <w:pStyle w:val="Tabletext"/>
              <w:rPr>
                <w:sz w:val="20"/>
              </w:rPr>
            </w:pPr>
            <w:r w:rsidRPr="00ED508B">
              <w:rPr>
                <w:sz w:val="20"/>
              </w:rPr>
              <w:t xml:space="preserve">Input text to the Geneva, Switzerland meeting February 2012. It is a copy of </w:t>
            </w:r>
            <w:hyperlink r:id="rId13" w:history="1">
              <w:r w:rsidRPr="00ED508B">
                <w:rPr>
                  <w:rStyle w:val="Hyperlink"/>
                  <w:sz w:val="20"/>
                </w:rPr>
                <w:t>TD 0645R1/WP2</w:t>
              </w:r>
            </w:hyperlink>
            <w:r w:rsidRPr="00ED508B">
              <w:rPr>
                <w:sz w:val="20"/>
              </w:rPr>
              <w:t xml:space="preserve"> from the Geneva, Switzerland 21 November – 02 December 2011 meeting with the change marks accepted. </w:t>
            </w:r>
          </w:p>
        </w:tc>
      </w:tr>
      <w:tr w:rsidR="000A701F" w:rsidRPr="00ED508B" w14:paraId="1AA4889D" w14:textId="77777777" w:rsidTr="00C02EF8">
        <w:trPr>
          <w:jc w:val="center"/>
        </w:trPr>
        <w:tc>
          <w:tcPr>
            <w:tcW w:w="2660" w:type="dxa"/>
          </w:tcPr>
          <w:p w14:paraId="554BBACD" w14:textId="77777777" w:rsidR="000A701F" w:rsidRPr="00ED508B" w:rsidRDefault="000A701F" w:rsidP="00C02EF8">
            <w:pPr>
              <w:pStyle w:val="Tabletext"/>
            </w:pPr>
            <w:r w:rsidRPr="00ED508B">
              <w:t xml:space="preserve">H.TPS-AV </w:t>
            </w:r>
            <w:r w:rsidRPr="00ED508B">
              <w:rPr>
                <w:sz w:val="20"/>
              </w:rPr>
              <w:t>Ed. 0.5</w:t>
            </w:r>
          </w:p>
        </w:tc>
        <w:tc>
          <w:tcPr>
            <w:tcW w:w="7229" w:type="dxa"/>
          </w:tcPr>
          <w:p w14:paraId="554A3372" w14:textId="77777777" w:rsidR="000A701F" w:rsidRPr="00ED508B" w:rsidRDefault="000A701F" w:rsidP="00C02EF8">
            <w:pPr>
              <w:pStyle w:val="Tabletext"/>
              <w:rPr>
                <w:sz w:val="20"/>
              </w:rPr>
            </w:pPr>
            <w:r w:rsidRPr="00ED508B">
              <w:rPr>
                <w:sz w:val="20"/>
              </w:rPr>
              <w:t xml:space="preserve">Output text from the Geneva meeting February 2012. It incorporates: </w:t>
            </w:r>
            <w:hyperlink r:id="rId14" w:history="1">
              <w:r w:rsidRPr="00ED508B">
                <w:rPr>
                  <w:rStyle w:val="Hyperlink"/>
                  <w:sz w:val="20"/>
                </w:rPr>
                <w:t>AVD-4215</w:t>
              </w:r>
            </w:hyperlink>
            <w:r w:rsidRPr="00ED508B">
              <w:rPr>
                <w:sz w:val="20"/>
              </w:rPr>
              <w:t xml:space="preserve">, </w:t>
            </w:r>
            <w:hyperlink r:id="rId15" w:history="1">
              <w:r w:rsidRPr="00ED508B">
                <w:rPr>
                  <w:rStyle w:val="Hyperlink"/>
                  <w:sz w:val="20"/>
                </w:rPr>
                <w:t>AVD-4216</w:t>
              </w:r>
            </w:hyperlink>
            <w:r w:rsidRPr="00ED508B">
              <w:rPr>
                <w:sz w:val="20"/>
              </w:rPr>
              <w:t xml:space="preserve">, </w:t>
            </w:r>
            <w:hyperlink r:id="rId16" w:history="1">
              <w:r w:rsidRPr="00ED508B">
                <w:rPr>
                  <w:rStyle w:val="Hyperlink"/>
                  <w:sz w:val="20"/>
                </w:rPr>
                <w:t>AVD-4217</w:t>
              </w:r>
            </w:hyperlink>
            <w:r w:rsidRPr="00ED508B">
              <w:rPr>
                <w:sz w:val="20"/>
              </w:rPr>
              <w:t xml:space="preserve">, </w:t>
            </w:r>
            <w:hyperlink r:id="rId17" w:history="1">
              <w:r w:rsidRPr="00ED508B">
                <w:rPr>
                  <w:rStyle w:val="Hyperlink"/>
                  <w:sz w:val="20"/>
                </w:rPr>
                <w:t>AVD-4218</w:t>
              </w:r>
            </w:hyperlink>
            <w:r w:rsidRPr="00ED508B">
              <w:rPr>
                <w:sz w:val="20"/>
              </w:rPr>
              <w:t xml:space="preserve">, and </w:t>
            </w:r>
            <w:hyperlink r:id="rId18" w:history="1">
              <w:r w:rsidRPr="00ED508B">
                <w:rPr>
                  <w:rStyle w:val="Hyperlink"/>
                  <w:sz w:val="20"/>
                </w:rPr>
                <w:t>AVD-4219</w:t>
              </w:r>
            </w:hyperlink>
            <w:r w:rsidRPr="00ED508B">
              <w:rPr>
                <w:sz w:val="20"/>
              </w:rPr>
              <w:t>.</w:t>
            </w:r>
          </w:p>
        </w:tc>
      </w:tr>
      <w:tr w:rsidR="000A701F" w:rsidRPr="00ED508B" w14:paraId="0362148D" w14:textId="77777777" w:rsidTr="00C02EF8">
        <w:trPr>
          <w:jc w:val="center"/>
        </w:trPr>
        <w:tc>
          <w:tcPr>
            <w:tcW w:w="2660" w:type="dxa"/>
          </w:tcPr>
          <w:p w14:paraId="3519AD9A" w14:textId="77777777" w:rsidR="000A701F" w:rsidRPr="00ED508B" w:rsidRDefault="000A701F" w:rsidP="00C02EF8">
            <w:pPr>
              <w:pStyle w:val="Tabletext"/>
            </w:pPr>
            <w:r w:rsidRPr="00ED508B">
              <w:t xml:space="preserve">H.TPS-AV </w:t>
            </w:r>
            <w:r w:rsidRPr="00ED508B">
              <w:rPr>
                <w:sz w:val="20"/>
              </w:rPr>
              <w:t>Ed. 0.6</w:t>
            </w:r>
          </w:p>
        </w:tc>
        <w:tc>
          <w:tcPr>
            <w:tcW w:w="7229" w:type="dxa"/>
          </w:tcPr>
          <w:p w14:paraId="3525BA1F" w14:textId="77777777" w:rsidR="000A701F" w:rsidRPr="00ED508B" w:rsidRDefault="000A701F" w:rsidP="00C02EF8">
            <w:pPr>
              <w:pStyle w:val="Tabletext"/>
              <w:rPr>
                <w:sz w:val="20"/>
              </w:rPr>
            </w:pPr>
            <w:r w:rsidRPr="00ED508B">
              <w:rPr>
                <w:sz w:val="20"/>
              </w:rPr>
              <w:t xml:space="preserve">Input text to the SG 16 meeting April 2012. It is a copy of </w:t>
            </w:r>
            <w:r w:rsidRPr="00ED508B">
              <w:rPr>
                <w:rStyle w:val="Hyperlink"/>
                <w:sz w:val="20"/>
              </w:rPr>
              <w:t>TD-15</w:t>
            </w:r>
            <w:r w:rsidRPr="00ED508B">
              <w:rPr>
                <w:sz w:val="20"/>
              </w:rPr>
              <w:t xml:space="preserve"> from the Geneva, February 2012 meeting with the change marks accepted and editorial cleanup. TD 768/WP2.</w:t>
            </w:r>
          </w:p>
        </w:tc>
      </w:tr>
      <w:tr w:rsidR="000A701F" w:rsidRPr="00ED508B" w14:paraId="6C984A6F" w14:textId="77777777" w:rsidTr="00C02EF8">
        <w:trPr>
          <w:jc w:val="center"/>
        </w:trPr>
        <w:tc>
          <w:tcPr>
            <w:tcW w:w="2660" w:type="dxa"/>
          </w:tcPr>
          <w:p w14:paraId="64BB1E2B" w14:textId="77777777" w:rsidR="000A701F" w:rsidRPr="00ED508B" w:rsidRDefault="000A701F" w:rsidP="00C02EF8">
            <w:pPr>
              <w:pStyle w:val="Tabletext"/>
            </w:pPr>
            <w:r w:rsidRPr="00ED508B">
              <w:t xml:space="preserve">H.TPS-AV </w:t>
            </w:r>
            <w:r w:rsidRPr="00ED508B">
              <w:rPr>
                <w:sz w:val="20"/>
              </w:rPr>
              <w:t>Ed. 0.7</w:t>
            </w:r>
          </w:p>
        </w:tc>
        <w:tc>
          <w:tcPr>
            <w:tcW w:w="7229" w:type="dxa"/>
          </w:tcPr>
          <w:p w14:paraId="79813341" w14:textId="77777777" w:rsidR="000A701F" w:rsidRPr="00ED508B" w:rsidRDefault="000A701F" w:rsidP="00C02EF8">
            <w:pPr>
              <w:pStyle w:val="Tabletext"/>
              <w:rPr>
                <w:sz w:val="20"/>
              </w:rPr>
            </w:pPr>
            <w:r w:rsidRPr="00ED508B">
              <w:rPr>
                <w:sz w:val="20"/>
              </w:rPr>
              <w:t xml:space="preserve">Output Text from the Geneva Meeting April 2012.  It incorporates: </w:t>
            </w:r>
            <w:hyperlink r:id="rId19" w:history="1">
              <w:r w:rsidRPr="00ED508B">
                <w:rPr>
                  <w:rStyle w:val="Hyperlink"/>
                  <w:sz w:val="20"/>
                </w:rPr>
                <w:t>C.899</w:t>
              </w:r>
            </w:hyperlink>
            <w:r w:rsidRPr="00ED508B">
              <w:rPr>
                <w:rStyle w:val="Hyperlink"/>
                <w:sz w:val="20"/>
              </w:rPr>
              <w:t xml:space="preserve">, </w:t>
            </w:r>
            <w:hyperlink r:id="rId20" w:history="1">
              <w:hyperlink r:id="rId21" w:history="1">
                <w:r w:rsidRPr="00ED508B">
                  <w:rPr>
                    <w:rStyle w:val="Hyperlink"/>
                    <w:sz w:val="20"/>
                  </w:rPr>
                  <w:t>C.931</w:t>
                </w:r>
              </w:hyperlink>
            </w:hyperlink>
            <w:r w:rsidRPr="00ED508B">
              <w:rPr>
                <w:rStyle w:val="Hyperlink"/>
                <w:sz w:val="20"/>
              </w:rPr>
              <w:t xml:space="preserve">, </w:t>
            </w:r>
            <w:hyperlink r:id="rId22" w:history="1">
              <w:r w:rsidRPr="00ED508B">
                <w:rPr>
                  <w:rStyle w:val="Hyperlink"/>
                  <w:sz w:val="20"/>
                </w:rPr>
                <w:t>C.940</w:t>
              </w:r>
            </w:hyperlink>
            <w:r w:rsidRPr="00ED508B">
              <w:rPr>
                <w:rStyle w:val="Hyperlink"/>
                <w:sz w:val="20"/>
              </w:rPr>
              <w:t xml:space="preserve"> and agreed Requirements Terminology.</w:t>
            </w:r>
          </w:p>
        </w:tc>
      </w:tr>
      <w:tr w:rsidR="000A701F" w:rsidRPr="00ED508B" w14:paraId="43180E8B" w14:textId="77777777" w:rsidTr="00C02EF8">
        <w:trPr>
          <w:jc w:val="center"/>
        </w:trPr>
        <w:tc>
          <w:tcPr>
            <w:tcW w:w="2660" w:type="dxa"/>
          </w:tcPr>
          <w:p w14:paraId="296C6E0D" w14:textId="77777777" w:rsidR="000A701F" w:rsidRPr="00ED508B" w:rsidRDefault="000A701F" w:rsidP="00C02EF8">
            <w:pPr>
              <w:pStyle w:val="Tabletext"/>
            </w:pPr>
            <w:r w:rsidRPr="00ED508B">
              <w:t xml:space="preserve">H.TPS-AV </w:t>
            </w:r>
            <w:r w:rsidRPr="00ED508B">
              <w:rPr>
                <w:sz w:val="20"/>
              </w:rPr>
              <w:t>Ed. 0.8</w:t>
            </w:r>
          </w:p>
        </w:tc>
        <w:tc>
          <w:tcPr>
            <w:tcW w:w="7229" w:type="dxa"/>
          </w:tcPr>
          <w:p w14:paraId="3FC6A796" w14:textId="77777777" w:rsidR="000A701F" w:rsidRPr="00ED508B" w:rsidRDefault="000A701F" w:rsidP="00C02EF8">
            <w:pPr>
              <w:pStyle w:val="Tabletext"/>
              <w:rPr>
                <w:sz w:val="20"/>
              </w:rPr>
            </w:pPr>
            <w:r w:rsidRPr="00ED508B">
              <w:rPr>
                <w:sz w:val="20"/>
              </w:rPr>
              <w:t xml:space="preserve">Input text to the Brisbane, Australia meeting September 2012. It is a copy of </w:t>
            </w:r>
            <w:hyperlink r:id="rId23" w:history="1">
              <w:r w:rsidRPr="00ED508B">
                <w:rPr>
                  <w:rStyle w:val="Hyperlink"/>
                  <w:sz w:val="20"/>
                </w:rPr>
                <w:t>TD 0768R1/WP2</w:t>
              </w:r>
            </w:hyperlink>
            <w:r w:rsidRPr="00ED508B">
              <w:rPr>
                <w:sz w:val="20"/>
              </w:rPr>
              <w:t xml:space="preserve"> from the Geneva, Switzerland 30 April – 11 May 2012 meeting with the change marks accepted.</w:t>
            </w:r>
          </w:p>
        </w:tc>
      </w:tr>
      <w:tr w:rsidR="000A701F" w:rsidRPr="00ED508B" w14:paraId="71B2396B" w14:textId="77777777" w:rsidTr="00C02EF8">
        <w:trPr>
          <w:jc w:val="center"/>
        </w:trPr>
        <w:tc>
          <w:tcPr>
            <w:tcW w:w="2660" w:type="dxa"/>
          </w:tcPr>
          <w:p w14:paraId="0CF2B74D" w14:textId="77777777" w:rsidR="000A701F" w:rsidRPr="00ED508B" w:rsidRDefault="000A701F" w:rsidP="00C02EF8">
            <w:pPr>
              <w:pStyle w:val="Tabletext"/>
            </w:pPr>
            <w:r w:rsidRPr="00ED508B">
              <w:t xml:space="preserve">H.TPS-AV </w:t>
            </w:r>
            <w:r w:rsidRPr="00ED508B">
              <w:rPr>
                <w:sz w:val="20"/>
              </w:rPr>
              <w:t>Ed. 0.9</w:t>
            </w:r>
          </w:p>
        </w:tc>
        <w:tc>
          <w:tcPr>
            <w:tcW w:w="7229" w:type="dxa"/>
          </w:tcPr>
          <w:p w14:paraId="566EBF6A" w14:textId="77777777" w:rsidR="000A701F" w:rsidRPr="00ED508B" w:rsidRDefault="000A701F" w:rsidP="00C02EF8">
            <w:pPr>
              <w:pStyle w:val="Tabletext"/>
              <w:rPr>
                <w:sz w:val="20"/>
              </w:rPr>
            </w:pPr>
            <w:r w:rsidRPr="00ED508B">
              <w:rPr>
                <w:sz w:val="20"/>
              </w:rPr>
              <w:t xml:space="preserve">Output text from the Brisbane meeting September 2012.  It incorporates: </w:t>
            </w:r>
            <w:hyperlink r:id="rId24" w:history="1">
              <w:r w:rsidRPr="00ED508B">
                <w:rPr>
                  <w:rStyle w:val="Hyperlink"/>
                  <w:sz w:val="20"/>
                </w:rPr>
                <w:t>AVD-4287</w:t>
              </w:r>
            </w:hyperlink>
            <w:r w:rsidRPr="00ED508B">
              <w:rPr>
                <w:rStyle w:val="Hyperlink"/>
              </w:rPr>
              <w:t xml:space="preserve">, </w:t>
            </w:r>
            <w:hyperlink r:id="rId25" w:history="1">
              <w:r w:rsidRPr="00ED508B">
                <w:rPr>
                  <w:rStyle w:val="Hyperlink"/>
                  <w:sz w:val="20"/>
                </w:rPr>
                <w:t>AVD-4289</w:t>
              </w:r>
            </w:hyperlink>
            <w:r w:rsidRPr="00ED508B">
              <w:rPr>
                <w:rStyle w:val="Hyperlink"/>
                <w:sz w:val="20"/>
              </w:rPr>
              <w:t xml:space="preserve">, </w:t>
            </w:r>
            <w:hyperlink r:id="rId26" w:history="1">
              <w:r w:rsidRPr="00ED508B">
                <w:rPr>
                  <w:rStyle w:val="Hyperlink"/>
                  <w:sz w:val="20"/>
                </w:rPr>
                <w:t>AVD-4290</w:t>
              </w:r>
            </w:hyperlink>
            <w:r w:rsidRPr="00ED508B">
              <w:rPr>
                <w:rStyle w:val="Hyperlink"/>
                <w:sz w:val="20"/>
              </w:rPr>
              <w:t xml:space="preserve">, and </w:t>
            </w:r>
            <w:hyperlink r:id="rId27" w:history="1">
              <w:r w:rsidRPr="00ED508B">
                <w:rPr>
                  <w:rStyle w:val="Hyperlink"/>
                  <w:sz w:val="20"/>
                </w:rPr>
                <w:t>AVD-4334</w:t>
              </w:r>
            </w:hyperlink>
          </w:p>
        </w:tc>
      </w:tr>
      <w:tr w:rsidR="000A701F" w:rsidRPr="00ED508B" w14:paraId="354326A5" w14:textId="77777777" w:rsidTr="00C02EF8">
        <w:trPr>
          <w:jc w:val="center"/>
        </w:trPr>
        <w:tc>
          <w:tcPr>
            <w:tcW w:w="2660" w:type="dxa"/>
          </w:tcPr>
          <w:p w14:paraId="5D51BDFF" w14:textId="77777777" w:rsidR="000A701F" w:rsidRPr="00ED508B" w:rsidRDefault="000A701F" w:rsidP="00C02EF8">
            <w:pPr>
              <w:pStyle w:val="Tabletext"/>
            </w:pPr>
            <w:r w:rsidRPr="00ED508B">
              <w:t xml:space="preserve">H.TPS-AV </w:t>
            </w:r>
            <w:r w:rsidRPr="00ED508B">
              <w:rPr>
                <w:sz w:val="20"/>
              </w:rPr>
              <w:t>Ed. 1.0</w:t>
            </w:r>
          </w:p>
        </w:tc>
        <w:tc>
          <w:tcPr>
            <w:tcW w:w="7229" w:type="dxa"/>
          </w:tcPr>
          <w:p w14:paraId="23F2D0DB" w14:textId="77777777" w:rsidR="000A701F" w:rsidRPr="00ED508B" w:rsidRDefault="000A701F" w:rsidP="00C02EF8">
            <w:pPr>
              <w:pStyle w:val="Tabletext"/>
              <w:rPr>
                <w:sz w:val="20"/>
              </w:rPr>
            </w:pPr>
            <w:r w:rsidRPr="00ED508B">
              <w:rPr>
                <w:sz w:val="20"/>
              </w:rPr>
              <w:t xml:space="preserve">Input text to the Geneva, Switzerland meeting January 2013. It is a copy of </w:t>
            </w:r>
            <w:hyperlink r:id="rId28" w:history="1">
              <w:r w:rsidRPr="00ED508B">
                <w:rPr>
                  <w:rStyle w:val="Hyperlink"/>
                  <w:sz w:val="20"/>
                </w:rPr>
                <w:t>TD-39</w:t>
              </w:r>
            </w:hyperlink>
            <w:r w:rsidRPr="00ED508B">
              <w:rPr>
                <w:sz w:val="20"/>
              </w:rPr>
              <w:t xml:space="preserve"> from the Brisbane, Australia September 2012 meeting with the change marks accepted.</w:t>
            </w:r>
          </w:p>
        </w:tc>
      </w:tr>
      <w:tr w:rsidR="000A701F" w:rsidRPr="00ED508B" w14:paraId="12644C6E" w14:textId="77777777" w:rsidTr="00C02EF8">
        <w:trPr>
          <w:jc w:val="center"/>
        </w:trPr>
        <w:tc>
          <w:tcPr>
            <w:tcW w:w="2660" w:type="dxa"/>
          </w:tcPr>
          <w:p w14:paraId="6C2E4D8C" w14:textId="77777777" w:rsidR="000A701F" w:rsidRPr="00ED508B" w:rsidRDefault="000A701F" w:rsidP="00C02EF8">
            <w:pPr>
              <w:pStyle w:val="Tabletext"/>
            </w:pPr>
            <w:r w:rsidRPr="00ED508B">
              <w:t xml:space="preserve">H.TPS-AV </w:t>
            </w:r>
            <w:r w:rsidRPr="00ED508B">
              <w:rPr>
                <w:sz w:val="20"/>
              </w:rPr>
              <w:t>Ed. 1.1</w:t>
            </w:r>
          </w:p>
        </w:tc>
        <w:tc>
          <w:tcPr>
            <w:tcW w:w="7229" w:type="dxa"/>
          </w:tcPr>
          <w:p w14:paraId="4761EA3F" w14:textId="77777777" w:rsidR="000A701F" w:rsidRPr="00ED508B" w:rsidRDefault="000A701F" w:rsidP="00C02EF8">
            <w:pPr>
              <w:pStyle w:val="Tabletext"/>
              <w:rPr>
                <w:sz w:val="20"/>
              </w:rPr>
            </w:pPr>
            <w:r w:rsidRPr="00ED508B">
              <w:rPr>
                <w:sz w:val="20"/>
              </w:rPr>
              <w:t xml:space="preserve">Output text from the Geneva, Switzerland meeting January 2013. It incorporates </w:t>
            </w:r>
            <w:hyperlink r:id="rId29" w:history="1">
              <w:r w:rsidRPr="00ED508B">
                <w:rPr>
                  <w:rStyle w:val="Hyperlink"/>
                  <w:sz w:val="20"/>
                </w:rPr>
                <w:t>C.90</w:t>
              </w:r>
            </w:hyperlink>
            <w:r w:rsidRPr="00ED508B">
              <w:rPr>
                <w:rStyle w:val="Hyperlink"/>
                <w:sz w:val="20"/>
              </w:rPr>
              <w:t xml:space="preserve">, </w:t>
            </w:r>
            <w:hyperlink r:id="rId30" w:history="1">
              <w:r w:rsidRPr="00ED508B">
                <w:rPr>
                  <w:rStyle w:val="Hyperlink"/>
                  <w:sz w:val="20"/>
                </w:rPr>
                <w:t>C.140</w:t>
              </w:r>
            </w:hyperlink>
            <w:r w:rsidRPr="00ED508B">
              <w:rPr>
                <w:rStyle w:val="Hyperlink"/>
                <w:sz w:val="20"/>
              </w:rPr>
              <w:t xml:space="preserve">, </w:t>
            </w:r>
            <w:hyperlink r:id="rId31" w:history="1">
              <w:r w:rsidRPr="00ED508B">
                <w:rPr>
                  <w:rStyle w:val="Hyperlink"/>
                  <w:sz w:val="20"/>
                </w:rPr>
                <w:t>C.141</w:t>
              </w:r>
            </w:hyperlink>
            <w:r w:rsidRPr="00ED508B">
              <w:rPr>
                <w:rStyle w:val="Hyperlink"/>
                <w:sz w:val="20"/>
              </w:rPr>
              <w:t xml:space="preserve">, </w:t>
            </w:r>
            <w:hyperlink r:id="rId32" w:history="1">
              <w:r w:rsidRPr="00ED508B">
                <w:rPr>
                  <w:rStyle w:val="Hyperlink"/>
                  <w:sz w:val="20"/>
                </w:rPr>
                <w:t>C.142</w:t>
              </w:r>
            </w:hyperlink>
            <w:r w:rsidRPr="00ED508B">
              <w:rPr>
                <w:rStyle w:val="Hyperlink"/>
                <w:sz w:val="20"/>
              </w:rPr>
              <w:t xml:space="preserve">, and </w:t>
            </w:r>
            <w:hyperlink r:id="rId33" w:history="1">
              <w:r w:rsidRPr="00ED508B">
                <w:rPr>
                  <w:rStyle w:val="Hyperlink"/>
                  <w:sz w:val="20"/>
                </w:rPr>
                <w:t>TD 45/WP1</w:t>
              </w:r>
            </w:hyperlink>
          </w:p>
        </w:tc>
      </w:tr>
      <w:tr w:rsidR="000A701F" w:rsidRPr="00ED508B" w14:paraId="7630CA6B" w14:textId="77777777" w:rsidTr="00C02EF8">
        <w:trPr>
          <w:jc w:val="center"/>
        </w:trPr>
        <w:tc>
          <w:tcPr>
            <w:tcW w:w="2660" w:type="dxa"/>
          </w:tcPr>
          <w:p w14:paraId="2CD4CDC3" w14:textId="77777777" w:rsidR="000A701F" w:rsidRPr="00ED508B" w:rsidRDefault="000A701F" w:rsidP="00C02EF8">
            <w:pPr>
              <w:pStyle w:val="Tabletext"/>
            </w:pPr>
            <w:r w:rsidRPr="00ED508B">
              <w:lastRenderedPageBreak/>
              <w:t xml:space="preserve">H.TPS-AV </w:t>
            </w:r>
            <w:r w:rsidRPr="00ED508B">
              <w:rPr>
                <w:sz w:val="20"/>
              </w:rPr>
              <w:t>Ed. 1.2</w:t>
            </w:r>
          </w:p>
        </w:tc>
        <w:tc>
          <w:tcPr>
            <w:tcW w:w="7229" w:type="dxa"/>
          </w:tcPr>
          <w:p w14:paraId="7AE67559" w14:textId="77777777" w:rsidR="000A701F" w:rsidRPr="00ED508B" w:rsidRDefault="000A701F" w:rsidP="00C02EF8">
            <w:pPr>
              <w:pStyle w:val="Tabletext"/>
              <w:rPr>
                <w:sz w:val="20"/>
              </w:rPr>
            </w:pPr>
            <w:r w:rsidRPr="00ED508B">
              <w:rPr>
                <w:sz w:val="20"/>
              </w:rPr>
              <w:t xml:space="preserve">Input text to the Oslo, Norway meeting June 2013. It is a copy of </w:t>
            </w:r>
            <w:hyperlink r:id="rId34" w:history="1">
              <w:r w:rsidRPr="00ED508B">
                <w:rPr>
                  <w:rStyle w:val="Hyperlink"/>
                  <w:sz w:val="20"/>
                </w:rPr>
                <w:t>TD-31</w:t>
              </w:r>
            </w:hyperlink>
            <w:r w:rsidRPr="00ED508B">
              <w:rPr>
                <w:sz w:val="20"/>
              </w:rPr>
              <w:t xml:space="preserve"> from the Geneva, Switzerland January 2013 meeting with the change marks accepted.</w:t>
            </w:r>
          </w:p>
        </w:tc>
      </w:tr>
      <w:tr w:rsidR="000A701F" w:rsidRPr="00ED508B" w14:paraId="1E4785AA" w14:textId="77777777" w:rsidTr="00C02EF8">
        <w:trPr>
          <w:jc w:val="center"/>
        </w:trPr>
        <w:tc>
          <w:tcPr>
            <w:tcW w:w="2660" w:type="dxa"/>
          </w:tcPr>
          <w:p w14:paraId="48D26B13" w14:textId="77777777" w:rsidR="000A701F" w:rsidRPr="00ED508B" w:rsidRDefault="000A701F" w:rsidP="00C02EF8">
            <w:pPr>
              <w:pStyle w:val="Tabletext"/>
            </w:pPr>
            <w:r w:rsidRPr="00ED508B">
              <w:t xml:space="preserve">H.TPS-AV </w:t>
            </w:r>
            <w:r w:rsidRPr="00ED508B">
              <w:rPr>
                <w:sz w:val="20"/>
              </w:rPr>
              <w:t>Ed. 1.3</w:t>
            </w:r>
          </w:p>
        </w:tc>
        <w:tc>
          <w:tcPr>
            <w:tcW w:w="7229" w:type="dxa"/>
          </w:tcPr>
          <w:p w14:paraId="4B6289A6" w14:textId="77777777" w:rsidR="000A701F" w:rsidRPr="00ED508B" w:rsidRDefault="000A701F" w:rsidP="00C02EF8">
            <w:pPr>
              <w:pStyle w:val="Tabletext"/>
              <w:rPr>
                <w:sz w:val="20"/>
              </w:rPr>
            </w:pPr>
            <w:r w:rsidRPr="00ED508B">
              <w:rPr>
                <w:sz w:val="20"/>
              </w:rPr>
              <w:t xml:space="preserve">Output text from the Oslo, Norway meeting June 2013.  It incorporates </w:t>
            </w:r>
            <w:hyperlink r:id="rId35" w:tgtFrame="_parent" w:history="1">
              <w:r w:rsidRPr="00ED508B">
                <w:rPr>
                  <w:color w:val="0000FF"/>
                  <w:sz w:val="20"/>
                  <w:u w:val="single"/>
                </w:rPr>
                <w:t>AVD-4440</w:t>
              </w:r>
            </w:hyperlink>
            <w:r w:rsidRPr="00ED508B">
              <w:rPr>
                <w:color w:val="0000FF"/>
                <w:sz w:val="20"/>
                <w:u w:val="single"/>
              </w:rPr>
              <w:t xml:space="preserve">, </w:t>
            </w:r>
            <w:hyperlink r:id="rId36" w:tgtFrame="_parent" w:history="1">
              <w:r w:rsidRPr="00ED508B">
                <w:rPr>
                  <w:color w:val="0000FF"/>
                  <w:sz w:val="20"/>
                  <w:u w:val="single"/>
                </w:rPr>
                <w:t>AVD-4441</w:t>
              </w:r>
            </w:hyperlink>
            <w:r w:rsidRPr="00ED508B">
              <w:rPr>
                <w:color w:val="0000FF"/>
                <w:sz w:val="20"/>
                <w:u w:val="single"/>
              </w:rPr>
              <w:t xml:space="preserve">, </w:t>
            </w:r>
            <w:hyperlink r:id="rId37" w:tgtFrame="_parent" w:history="1">
              <w:r w:rsidRPr="00ED508B">
                <w:rPr>
                  <w:color w:val="0000FF"/>
                  <w:sz w:val="20"/>
                  <w:u w:val="single"/>
                </w:rPr>
                <w:t>AVD-4443</w:t>
              </w:r>
            </w:hyperlink>
            <w:r w:rsidRPr="00ED508B">
              <w:rPr>
                <w:color w:val="0000FF"/>
                <w:sz w:val="20"/>
                <w:u w:val="single"/>
              </w:rPr>
              <w:t xml:space="preserve">, </w:t>
            </w:r>
            <w:hyperlink r:id="rId38" w:tgtFrame="_parent" w:history="1">
              <w:r w:rsidRPr="00ED508B">
                <w:rPr>
                  <w:color w:val="0000FF"/>
                  <w:sz w:val="20"/>
                  <w:u w:val="single"/>
                </w:rPr>
                <w:t>AVD-4445</w:t>
              </w:r>
            </w:hyperlink>
            <w:r w:rsidRPr="00ED508B">
              <w:rPr>
                <w:color w:val="0000FF"/>
                <w:sz w:val="20"/>
                <w:u w:val="single"/>
              </w:rPr>
              <w:t xml:space="preserve">, </w:t>
            </w:r>
            <w:hyperlink r:id="rId39" w:tgtFrame="_parent" w:history="1">
              <w:r w:rsidRPr="00ED508B">
                <w:rPr>
                  <w:color w:val="0000FF"/>
                  <w:sz w:val="20"/>
                  <w:u w:val="single"/>
                </w:rPr>
                <w:t>AVD-4461</w:t>
              </w:r>
            </w:hyperlink>
            <w:r w:rsidRPr="00ED508B">
              <w:rPr>
                <w:color w:val="0000FF"/>
                <w:sz w:val="20"/>
                <w:u w:val="single"/>
              </w:rPr>
              <w:t xml:space="preserve">, </w:t>
            </w:r>
            <w:hyperlink r:id="rId40" w:tgtFrame="_parent" w:history="1">
              <w:r w:rsidRPr="00ED508B">
                <w:rPr>
                  <w:color w:val="0000FF"/>
                  <w:sz w:val="20"/>
                  <w:u w:val="single"/>
                </w:rPr>
                <w:t>AVD-4467</w:t>
              </w:r>
            </w:hyperlink>
            <w:r w:rsidRPr="00ED508B">
              <w:rPr>
                <w:color w:val="0000FF"/>
                <w:sz w:val="20"/>
                <w:u w:val="single"/>
              </w:rPr>
              <w:t xml:space="preserve">, and </w:t>
            </w:r>
            <w:hyperlink r:id="rId41" w:history="1">
              <w:r w:rsidRPr="00ED508B">
                <w:rPr>
                  <w:rStyle w:val="Hyperlink"/>
                  <w:sz w:val="20"/>
                </w:rPr>
                <w:t>AVD-4465</w:t>
              </w:r>
            </w:hyperlink>
          </w:p>
        </w:tc>
      </w:tr>
      <w:tr w:rsidR="000A701F" w:rsidRPr="00ED508B" w14:paraId="6F55E0F6" w14:textId="77777777" w:rsidTr="00C02EF8">
        <w:trPr>
          <w:jc w:val="center"/>
        </w:trPr>
        <w:tc>
          <w:tcPr>
            <w:tcW w:w="2660" w:type="dxa"/>
          </w:tcPr>
          <w:p w14:paraId="38DF94DD" w14:textId="77777777" w:rsidR="000A701F" w:rsidRPr="00ED508B" w:rsidRDefault="000A701F" w:rsidP="00C02EF8">
            <w:pPr>
              <w:pStyle w:val="Tabletext"/>
            </w:pPr>
            <w:r w:rsidRPr="00ED508B">
              <w:t xml:space="preserve">H.TPS-AV </w:t>
            </w:r>
            <w:r w:rsidRPr="00ED508B">
              <w:rPr>
                <w:sz w:val="20"/>
              </w:rPr>
              <w:t>Ed. 1.4</w:t>
            </w:r>
          </w:p>
        </w:tc>
        <w:tc>
          <w:tcPr>
            <w:tcW w:w="7229" w:type="dxa"/>
          </w:tcPr>
          <w:p w14:paraId="745EAE69" w14:textId="77777777" w:rsidR="000A701F" w:rsidRPr="00ED508B" w:rsidRDefault="000A701F" w:rsidP="00C02EF8">
            <w:pPr>
              <w:pStyle w:val="Tabletext"/>
              <w:rPr>
                <w:sz w:val="20"/>
              </w:rPr>
            </w:pPr>
            <w:r w:rsidRPr="00ED508B">
              <w:rPr>
                <w:sz w:val="20"/>
              </w:rPr>
              <w:t xml:space="preserve">Input text to the Geneva Meeting, October 2013.  It is a copy of </w:t>
            </w:r>
            <w:hyperlink r:id="rId42" w:tgtFrame="_parent" w:history="1">
              <w:r w:rsidRPr="00ED508B">
                <w:rPr>
                  <w:rStyle w:val="Hyperlink"/>
                  <w:szCs w:val="24"/>
                </w:rPr>
                <w:t>TD-25a</w:t>
              </w:r>
            </w:hyperlink>
            <w:r w:rsidRPr="00ED508B">
              <w:rPr>
                <w:sz w:val="20"/>
              </w:rPr>
              <w:t xml:space="preserve"> from the Oslo, Norway June 2013 meeting with the change marks accepted and editorial cleanup.</w:t>
            </w:r>
          </w:p>
        </w:tc>
      </w:tr>
      <w:tr w:rsidR="000A701F" w:rsidRPr="00ED508B" w14:paraId="04AC1A10" w14:textId="77777777" w:rsidTr="00C02EF8">
        <w:trPr>
          <w:jc w:val="center"/>
        </w:trPr>
        <w:tc>
          <w:tcPr>
            <w:tcW w:w="2660" w:type="dxa"/>
          </w:tcPr>
          <w:p w14:paraId="4CA43015" w14:textId="77777777" w:rsidR="000A701F" w:rsidRPr="00ED508B" w:rsidRDefault="000A701F" w:rsidP="00C02EF8">
            <w:pPr>
              <w:pStyle w:val="Tabletext"/>
            </w:pPr>
            <w:r w:rsidRPr="00ED508B">
              <w:t xml:space="preserve">H.TPS-AV </w:t>
            </w:r>
            <w:r w:rsidRPr="00ED508B">
              <w:rPr>
                <w:sz w:val="20"/>
              </w:rPr>
              <w:t>Ed. 1.</w:t>
            </w:r>
            <w:r>
              <w:rPr>
                <w:sz w:val="20"/>
              </w:rPr>
              <w:t>5</w:t>
            </w:r>
          </w:p>
        </w:tc>
        <w:tc>
          <w:tcPr>
            <w:tcW w:w="7229" w:type="dxa"/>
          </w:tcPr>
          <w:p w14:paraId="51D57310" w14:textId="77777777" w:rsidR="000A701F" w:rsidRPr="00CD2CCB" w:rsidRDefault="000A701F" w:rsidP="00C02EF8">
            <w:pPr>
              <w:pStyle w:val="Tabletext"/>
              <w:rPr>
                <w:sz w:val="20"/>
              </w:rPr>
            </w:pPr>
            <w:r w:rsidRPr="00CD2CCB">
              <w:rPr>
                <w:sz w:val="20"/>
              </w:rPr>
              <w:t xml:space="preserve">Output text from the Geneva Meeting October 2013.  It incorporates </w:t>
            </w:r>
            <w:hyperlink r:id="rId43" w:history="1">
              <w:r w:rsidRPr="00B94123">
                <w:rPr>
                  <w:rStyle w:val="Hyperlink"/>
                  <w:sz w:val="20"/>
                  <w:lang w:eastAsia="zh-CN"/>
                </w:rPr>
                <w:t>C.298</w:t>
              </w:r>
            </w:hyperlink>
            <w:r w:rsidRPr="00CD2CCB">
              <w:rPr>
                <w:color w:val="0000FF"/>
                <w:sz w:val="20"/>
                <w:u w:val="single"/>
              </w:rPr>
              <w:t xml:space="preserve">, </w:t>
            </w:r>
            <w:hyperlink r:id="rId44" w:history="1">
              <w:r w:rsidRPr="00B94123">
                <w:rPr>
                  <w:rStyle w:val="Hyperlink"/>
                  <w:sz w:val="20"/>
                  <w:lang w:eastAsia="zh-CN"/>
                </w:rPr>
                <w:t>C.299</w:t>
              </w:r>
            </w:hyperlink>
            <w:r w:rsidRPr="00CD2CCB">
              <w:rPr>
                <w:color w:val="0000FF"/>
                <w:sz w:val="20"/>
                <w:u w:val="single"/>
              </w:rPr>
              <w:t xml:space="preserve">, </w:t>
            </w:r>
            <w:hyperlink r:id="rId45" w:history="1">
              <w:r w:rsidRPr="00B94123">
                <w:rPr>
                  <w:rStyle w:val="Hyperlink"/>
                  <w:sz w:val="20"/>
                  <w:lang w:eastAsia="zh-CN"/>
                </w:rPr>
                <w:t>C.300</w:t>
              </w:r>
            </w:hyperlink>
            <w:r w:rsidRPr="00CD2CCB">
              <w:rPr>
                <w:color w:val="0000FF"/>
                <w:sz w:val="20"/>
                <w:u w:val="single"/>
              </w:rPr>
              <w:t>,</w:t>
            </w:r>
            <w:r w:rsidRPr="00B94123">
              <w:rPr>
                <w:sz w:val="20"/>
              </w:rPr>
              <w:t xml:space="preserve"> </w:t>
            </w:r>
            <w:hyperlink r:id="rId46" w:history="1">
              <w:r w:rsidRPr="00B94123">
                <w:rPr>
                  <w:rStyle w:val="Hyperlink"/>
                  <w:sz w:val="20"/>
                  <w:lang w:eastAsia="zh-CN"/>
                </w:rPr>
                <w:t>C.379</w:t>
              </w:r>
            </w:hyperlink>
            <w:r w:rsidRPr="00B94123">
              <w:rPr>
                <w:sz w:val="20"/>
                <w:lang w:eastAsia="zh-CN"/>
              </w:rPr>
              <w:t>, and editorial cleanup</w:t>
            </w:r>
            <w:r w:rsidRPr="00CD2CCB">
              <w:rPr>
                <w:color w:val="0000FF"/>
                <w:sz w:val="20"/>
                <w:u w:val="single"/>
              </w:rPr>
              <w:t>.</w:t>
            </w:r>
          </w:p>
        </w:tc>
      </w:tr>
      <w:tr w:rsidR="004C0C8B" w:rsidRPr="00ED508B" w14:paraId="7895F960" w14:textId="77777777" w:rsidTr="00C02EF8">
        <w:trPr>
          <w:jc w:val="center"/>
          <w:ins w:id="14" w:author="Information Technology" w:date="2014-03-03T13:06:00Z"/>
        </w:trPr>
        <w:tc>
          <w:tcPr>
            <w:tcW w:w="2660" w:type="dxa"/>
          </w:tcPr>
          <w:p w14:paraId="597084D8" w14:textId="77777777" w:rsidR="004C0C8B" w:rsidRPr="00ED508B" w:rsidRDefault="004C0C8B" w:rsidP="00C02EF8">
            <w:pPr>
              <w:pStyle w:val="Tabletext"/>
              <w:rPr>
                <w:ins w:id="15" w:author="Information Technology" w:date="2014-03-03T13:06:00Z"/>
              </w:rPr>
            </w:pPr>
            <w:ins w:id="16" w:author="Information Technology" w:date="2014-03-03T13:06:00Z">
              <w:r w:rsidRPr="00ED508B">
                <w:t xml:space="preserve">H.TPS-AV </w:t>
              </w:r>
              <w:r w:rsidRPr="00ED508B">
                <w:rPr>
                  <w:sz w:val="20"/>
                </w:rPr>
                <w:t>Ed. 1.</w:t>
              </w:r>
              <w:r>
                <w:rPr>
                  <w:sz w:val="20"/>
                </w:rPr>
                <w:t>6</w:t>
              </w:r>
            </w:ins>
          </w:p>
        </w:tc>
        <w:tc>
          <w:tcPr>
            <w:tcW w:w="7229" w:type="dxa"/>
          </w:tcPr>
          <w:p w14:paraId="4CA532AD" w14:textId="77777777" w:rsidR="004C0C8B" w:rsidRPr="00CD2CCB" w:rsidRDefault="004C0C8B" w:rsidP="00C02EF8">
            <w:pPr>
              <w:pStyle w:val="Tabletext"/>
              <w:rPr>
                <w:ins w:id="17" w:author="Information Technology" w:date="2014-03-03T13:06:00Z"/>
                <w:sz w:val="20"/>
              </w:rPr>
            </w:pPr>
            <w:ins w:id="18" w:author="Information Technology" w:date="2014-03-03T13:06:00Z">
              <w:r w:rsidRPr="00ED508B">
                <w:rPr>
                  <w:sz w:val="20"/>
                </w:rPr>
                <w:t>Input tex</w:t>
              </w:r>
              <w:r>
                <w:rPr>
                  <w:sz w:val="20"/>
                </w:rPr>
                <w:t>t to the Geneva Meeting, March 2014</w:t>
              </w:r>
              <w:r w:rsidRPr="00ED508B">
                <w:rPr>
                  <w:sz w:val="20"/>
                </w:rPr>
                <w:t xml:space="preserve">.  It is a copy of </w:t>
              </w:r>
              <w:r w:rsidRPr="004C0C8B">
                <w:rPr>
                  <w:sz w:val="20"/>
                  <w:rPrChange w:id="19" w:author="Information Technology" w:date="2014-03-03T13:10:00Z">
                    <w:rPr>
                      <w:rStyle w:val="Hyperlink"/>
                      <w:szCs w:val="24"/>
                    </w:rPr>
                  </w:rPrChange>
                </w:rPr>
                <w:fldChar w:fldCharType="begin"/>
              </w:r>
            </w:ins>
            <w:ins w:id="20" w:author="Information Technology" w:date="2014-03-03T13:13:00Z">
              <w:r>
                <w:rPr>
                  <w:sz w:val="20"/>
                </w:rPr>
                <w:instrText>HYPERLINK "http://www.itu.int/md/meetingdoc.asp?lang=en&amp;parent=T13-SG16-131028-TD-WP1-0089" \t "_parent"</w:instrText>
              </w:r>
            </w:ins>
            <w:ins w:id="21" w:author="Information Technology" w:date="2014-03-03T13:06:00Z">
              <w:r w:rsidRPr="004C0C8B">
                <w:rPr>
                  <w:sz w:val="20"/>
                  <w:rPrChange w:id="22" w:author="Information Technology" w:date="2014-03-03T13:10:00Z">
                    <w:rPr>
                      <w:rStyle w:val="Hyperlink"/>
                      <w:szCs w:val="24"/>
                    </w:rPr>
                  </w:rPrChange>
                </w:rPr>
                <w:fldChar w:fldCharType="separate"/>
              </w:r>
            </w:ins>
            <w:ins w:id="23" w:author="Information Technology" w:date="2014-03-03T13:08:00Z">
              <w:r w:rsidRPr="004C0C8B">
                <w:rPr>
                  <w:rStyle w:val="Hyperlink"/>
                  <w:sz w:val="20"/>
                  <w:rPrChange w:id="24" w:author="Information Technology" w:date="2014-03-03T13:10:00Z">
                    <w:rPr>
                      <w:rStyle w:val="Hyperlink"/>
                      <w:szCs w:val="24"/>
                    </w:rPr>
                  </w:rPrChange>
                </w:rPr>
                <w:t>TD-89</w:t>
              </w:r>
            </w:ins>
            <w:ins w:id="25" w:author="Information Technology" w:date="2014-03-03T13:06:00Z">
              <w:r w:rsidRPr="004C0C8B">
                <w:rPr>
                  <w:rStyle w:val="Hyperlink"/>
                  <w:sz w:val="20"/>
                  <w:rPrChange w:id="26" w:author="Information Technology" w:date="2014-03-03T13:10:00Z">
                    <w:rPr>
                      <w:rStyle w:val="Hyperlink"/>
                      <w:szCs w:val="24"/>
                    </w:rPr>
                  </w:rPrChange>
                </w:rPr>
                <w:fldChar w:fldCharType="end"/>
              </w:r>
              <w:r>
                <w:rPr>
                  <w:sz w:val="20"/>
                </w:rPr>
                <w:t xml:space="preserve"> from the Geneva</w:t>
              </w:r>
            </w:ins>
            <w:ins w:id="27" w:author="Information Technology" w:date="2014-03-03T13:07:00Z">
              <w:r>
                <w:rPr>
                  <w:sz w:val="20"/>
                </w:rPr>
                <w:t>,</w:t>
              </w:r>
            </w:ins>
            <w:ins w:id="28" w:author="Information Technology" w:date="2014-03-03T13:06:00Z">
              <w:r>
                <w:rPr>
                  <w:sz w:val="20"/>
                </w:rPr>
                <w:t xml:space="preserve"> </w:t>
              </w:r>
            </w:ins>
            <w:ins w:id="29" w:author="Information Technology" w:date="2014-03-03T13:07:00Z">
              <w:r>
                <w:rPr>
                  <w:sz w:val="20"/>
                </w:rPr>
                <w:t>October</w:t>
              </w:r>
            </w:ins>
            <w:ins w:id="30" w:author="Information Technology" w:date="2014-03-03T13:06:00Z">
              <w:r w:rsidRPr="00ED508B">
                <w:rPr>
                  <w:sz w:val="20"/>
                </w:rPr>
                <w:t xml:space="preserve"> 2013 meeting with the change marks accepted and editorial cleanup.</w:t>
              </w:r>
            </w:ins>
          </w:p>
        </w:tc>
      </w:tr>
    </w:tbl>
    <w:p w14:paraId="2C8CD29C" w14:textId="77777777" w:rsidR="000A701F" w:rsidRPr="00ED508B" w:rsidRDefault="000A701F" w:rsidP="000A701F">
      <w:pPr>
        <w:pStyle w:val="Headingb"/>
      </w:pPr>
      <w:r w:rsidRPr="00ED508B">
        <w:t>Living List Items:</w:t>
      </w:r>
    </w:p>
    <w:p w14:paraId="31787288" w14:textId="77777777" w:rsidR="000A701F" w:rsidRPr="00987EDB" w:rsidRDefault="000A701F" w:rsidP="000A701F">
      <w:pPr>
        <w:numPr>
          <w:ilvl w:val="0"/>
          <w:numId w:val="10"/>
        </w:numPr>
        <w:tabs>
          <w:tab w:val="clear" w:pos="794"/>
          <w:tab w:val="clear" w:pos="1191"/>
          <w:tab w:val="clear" w:pos="1588"/>
          <w:tab w:val="clear" w:pos="1985"/>
        </w:tabs>
        <w:overflowPunct/>
        <w:autoSpaceDE/>
        <w:autoSpaceDN/>
        <w:adjustRightInd/>
        <w:ind w:left="567" w:hanging="567"/>
        <w:textAlignment w:val="auto"/>
        <w:rPr>
          <w:highlight w:val="yellow"/>
        </w:rPr>
      </w:pPr>
      <w:r w:rsidRPr="00ED508B">
        <w:rPr>
          <w:highlight w:val="yellow"/>
        </w:rPr>
        <w:t>All parameters that correspond to IETF CLUE information elements need to be periodically checked for accuracy and updated as needed.</w:t>
      </w:r>
    </w:p>
    <w:p w14:paraId="74CE864C" w14:textId="77777777" w:rsidR="000A701F" w:rsidRPr="00ED508B" w:rsidRDefault="000A701F" w:rsidP="000A701F">
      <w:pPr>
        <w:numPr>
          <w:ilvl w:val="0"/>
          <w:numId w:val="10"/>
        </w:numPr>
        <w:tabs>
          <w:tab w:val="clear" w:pos="794"/>
          <w:tab w:val="clear" w:pos="1191"/>
          <w:tab w:val="clear" w:pos="1588"/>
          <w:tab w:val="clear" w:pos="1985"/>
        </w:tabs>
        <w:overflowPunct/>
        <w:autoSpaceDE/>
        <w:autoSpaceDN/>
        <w:adjustRightInd/>
        <w:ind w:left="567" w:hanging="567"/>
        <w:textAlignment w:val="auto"/>
        <w:rPr>
          <w:highlight w:val="yellow"/>
        </w:rPr>
      </w:pPr>
      <w:r w:rsidRPr="00ED508B">
        <w:rPr>
          <w:highlight w:val="yellow"/>
        </w:rPr>
        <w:t>Addition of configuration parameters (number of displays, etc</w:t>
      </w:r>
      <w:r>
        <w:rPr>
          <w:highlight w:val="yellow"/>
        </w:rPr>
        <w:t>.</w:t>
      </w:r>
      <w:r w:rsidRPr="00ED508B">
        <w:rPr>
          <w:highlight w:val="yellow"/>
        </w:rPr>
        <w:t>) might be useful for descriptive or conformance purposes.  More contributions are needed.</w:t>
      </w:r>
    </w:p>
    <w:p w14:paraId="320308F9" w14:textId="77777777" w:rsidR="000A701F" w:rsidRPr="00B94123" w:rsidRDefault="000A701F" w:rsidP="000A701F">
      <w:pPr>
        <w:numPr>
          <w:ilvl w:val="0"/>
          <w:numId w:val="10"/>
        </w:numPr>
        <w:tabs>
          <w:tab w:val="clear" w:pos="794"/>
          <w:tab w:val="clear" w:pos="1191"/>
          <w:tab w:val="clear" w:pos="1588"/>
          <w:tab w:val="clear" w:pos="1985"/>
        </w:tabs>
        <w:overflowPunct/>
        <w:autoSpaceDE/>
        <w:autoSpaceDN/>
        <w:adjustRightInd/>
        <w:ind w:left="567" w:hanging="567"/>
        <w:textAlignment w:val="auto"/>
        <w:rPr>
          <w:highlight w:val="yellow"/>
        </w:rPr>
      </w:pPr>
      <w:r w:rsidRPr="00ED508B">
        <w:rPr>
          <w:highlight w:val="yellow"/>
        </w:rPr>
        <w:t xml:space="preserve">Some parameters such as MaxMBPS may be already signalled (H.239, H.241). Parameter </w:t>
      </w:r>
      <w:r w:rsidRPr="0009323C">
        <w:rPr>
          <w:highlight w:val="yellow"/>
        </w:rPr>
        <w:t>definitions need to be updated to indicate this.</w:t>
      </w:r>
    </w:p>
    <w:p w14:paraId="397BF992" w14:textId="77777777" w:rsidR="000A701F" w:rsidRDefault="000A701F" w:rsidP="000A701F">
      <w:pPr>
        <w:numPr>
          <w:ilvl w:val="0"/>
          <w:numId w:val="10"/>
        </w:numPr>
        <w:tabs>
          <w:tab w:val="clear" w:pos="794"/>
          <w:tab w:val="clear" w:pos="1191"/>
          <w:tab w:val="clear" w:pos="1588"/>
          <w:tab w:val="clear" w:pos="1985"/>
        </w:tabs>
        <w:overflowPunct/>
        <w:autoSpaceDE/>
        <w:autoSpaceDN/>
        <w:adjustRightInd/>
        <w:ind w:left="567" w:hanging="567"/>
        <w:textAlignment w:val="auto"/>
        <w:rPr>
          <w:highlight w:val="yellow"/>
        </w:rPr>
      </w:pPr>
      <w:r w:rsidRPr="00B94123">
        <w:rPr>
          <w:highlight w:val="yellow"/>
        </w:rPr>
        <w:t>TSB comments should be addressed.</w:t>
      </w:r>
    </w:p>
    <w:p w14:paraId="642229F5" w14:textId="77777777" w:rsidR="000A701F" w:rsidRPr="00B94123" w:rsidRDefault="000A701F" w:rsidP="000A701F">
      <w:pPr>
        <w:numPr>
          <w:ilvl w:val="0"/>
          <w:numId w:val="10"/>
        </w:numPr>
        <w:tabs>
          <w:tab w:val="clear" w:pos="794"/>
          <w:tab w:val="clear" w:pos="1191"/>
          <w:tab w:val="clear" w:pos="1588"/>
          <w:tab w:val="clear" w:pos="1985"/>
        </w:tabs>
        <w:overflowPunct/>
        <w:autoSpaceDE/>
        <w:autoSpaceDN/>
        <w:adjustRightInd/>
        <w:ind w:left="567" w:hanging="567"/>
        <w:textAlignment w:val="auto"/>
        <w:rPr>
          <w:highlight w:val="yellow"/>
        </w:rPr>
      </w:pPr>
      <w:r>
        <w:rPr>
          <w:highlight w:val="yellow"/>
        </w:rPr>
        <w:t>References to CLUE Data Model Schema will likely need to be replaced with a reference to the actual xml signaling RFC.  The Data Model schema is informational, and not standards track.</w:t>
      </w:r>
    </w:p>
    <w:p w14:paraId="0DB086A1" w14:textId="77777777" w:rsidR="000A701F" w:rsidRPr="00ED508B" w:rsidRDefault="000A701F" w:rsidP="000A701F"/>
    <w:p w14:paraId="4829942C" w14:textId="77777777" w:rsidR="000A701F" w:rsidRPr="00ED508B" w:rsidRDefault="000A701F" w:rsidP="000A701F">
      <w:pPr>
        <w:sectPr w:rsidR="000A701F" w:rsidRPr="00ED508B" w:rsidSect="00A45323">
          <w:headerReference w:type="default" r:id="rId47"/>
          <w:footerReference w:type="first" r:id="rId48"/>
          <w:pgSz w:w="11907" w:h="16840"/>
          <w:pgMar w:top="1417" w:right="1134" w:bottom="1417" w:left="1134" w:header="720" w:footer="720" w:gutter="0"/>
          <w:cols w:space="720"/>
          <w:titlePg/>
          <w:docGrid w:linePitch="326"/>
        </w:sectPr>
      </w:pPr>
    </w:p>
    <w:p w14:paraId="7E2632F9" w14:textId="77777777" w:rsidR="000A701F" w:rsidRPr="00ED508B" w:rsidRDefault="000A701F" w:rsidP="000A701F">
      <w:pPr>
        <w:keepNext/>
        <w:jc w:val="center"/>
        <w:rPr>
          <w:b/>
          <w:bCs/>
        </w:rPr>
      </w:pPr>
      <w:r w:rsidRPr="00ED508B">
        <w:rPr>
          <w:b/>
          <w:bCs/>
        </w:rPr>
        <w:lastRenderedPageBreak/>
        <w:t>CONTENTS</w:t>
      </w:r>
    </w:p>
    <w:tbl>
      <w:tblPr>
        <w:tblW w:w="9889" w:type="dxa"/>
        <w:tblLayout w:type="fixed"/>
        <w:tblLook w:val="04A0" w:firstRow="1" w:lastRow="0" w:firstColumn="1" w:lastColumn="0" w:noHBand="0" w:noVBand="1"/>
      </w:tblPr>
      <w:tblGrid>
        <w:gridCol w:w="9889"/>
      </w:tblGrid>
      <w:tr w:rsidR="000A701F" w:rsidRPr="00ED508B" w14:paraId="008ADEB3" w14:textId="77777777" w:rsidTr="00C02EF8">
        <w:trPr>
          <w:tblHeader/>
        </w:trPr>
        <w:tc>
          <w:tcPr>
            <w:tcW w:w="9889" w:type="dxa"/>
          </w:tcPr>
          <w:p w14:paraId="1A7E763E" w14:textId="77777777" w:rsidR="000A701F" w:rsidRPr="00ED508B" w:rsidRDefault="000A701F" w:rsidP="00C02EF8">
            <w:pPr>
              <w:pStyle w:val="toc0"/>
            </w:pPr>
            <w:r w:rsidRPr="00ED508B">
              <w:tab/>
              <w:t>Page</w:t>
            </w:r>
          </w:p>
        </w:tc>
      </w:tr>
      <w:tr w:rsidR="000A701F" w:rsidRPr="00ED508B" w14:paraId="1881A72E" w14:textId="77777777" w:rsidTr="00C02EF8">
        <w:tc>
          <w:tcPr>
            <w:tcW w:w="9889" w:type="dxa"/>
          </w:tcPr>
          <w:p w14:paraId="6A8E3904" w14:textId="77777777" w:rsidR="000A701F" w:rsidRPr="00ED508B" w:rsidRDefault="000A701F" w:rsidP="00C02EF8">
            <w:pPr>
              <w:pStyle w:val="TOC1"/>
              <w:rPr>
                <w:rFonts w:asciiTheme="minorHAnsi" w:eastAsiaTheme="minorEastAsia" w:hAnsiTheme="minorHAnsi" w:cstheme="minorBidi"/>
                <w:sz w:val="22"/>
                <w:szCs w:val="22"/>
              </w:rPr>
            </w:pPr>
            <w:r w:rsidRPr="00ED508B">
              <w:rPr>
                <w:noProof/>
              </w:rPr>
              <w:fldChar w:fldCharType="begin"/>
            </w:r>
            <w:r w:rsidRPr="00ED508B">
              <w:instrText xml:space="preserve"> TOC \o "1-3" \h \z \t "Annex_NoTitle,1,Appendix_NoTitle,1,Annex_No &amp; title,1,Appendix_No &amp; title,1" </w:instrText>
            </w:r>
            <w:r w:rsidRPr="00ED508B">
              <w:rPr>
                <w:noProof/>
              </w:rPr>
              <w:fldChar w:fldCharType="separate"/>
            </w:r>
            <w:hyperlink w:anchor="_Toc370201787" w:history="1">
              <w:r w:rsidRPr="00ED508B">
                <w:rPr>
                  <w:rStyle w:val="Hyperlink"/>
                </w:rPr>
                <w:t>1</w:t>
              </w:r>
              <w:r w:rsidRPr="00ED508B">
                <w:rPr>
                  <w:rFonts w:asciiTheme="minorHAnsi" w:eastAsiaTheme="minorEastAsia" w:hAnsiTheme="minorHAnsi" w:cstheme="minorBidi"/>
                  <w:sz w:val="22"/>
                  <w:szCs w:val="22"/>
                </w:rPr>
                <w:tab/>
              </w:r>
              <w:r w:rsidRPr="00ED508B">
                <w:rPr>
                  <w:rStyle w:val="Hyperlink"/>
                </w:rPr>
                <w:t>Scope</w:t>
              </w:r>
              <w:r w:rsidRPr="00ED508B">
                <w:rPr>
                  <w:webHidden/>
                </w:rPr>
                <w:tab/>
              </w:r>
              <w:r w:rsidRPr="00ED508B">
                <w:rPr>
                  <w:webHidden/>
                </w:rPr>
                <w:fldChar w:fldCharType="begin"/>
              </w:r>
              <w:r w:rsidRPr="00ED508B">
                <w:rPr>
                  <w:webHidden/>
                </w:rPr>
                <w:instrText xml:space="preserve"> PAGEREF _Toc370201787 \h </w:instrText>
              </w:r>
              <w:r w:rsidRPr="00ED508B">
                <w:rPr>
                  <w:webHidden/>
                </w:rPr>
              </w:r>
              <w:r w:rsidRPr="00ED508B">
                <w:rPr>
                  <w:webHidden/>
                </w:rPr>
                <w:fldChar w:fldCharType="separate"/>
              </w:r>
              <w:r w:rsidRPr="00ED508B">
                <w:rPr>
                  <w:webHidden/>
                </w:rPr>
                <w:t>5</w:t>
              </w:r>
              <w:r w:rsidRPr="00ED508B">
                <w:rPr>
                  <w:webHidden/>
                </w:rPr>
                <w:fldChar w:fldCharType="end"/>
              </w:r>
            </w:hyperlink>
          </w:p>
          <w:p w14:paraId="6D2E2CF0" w14:textId="77777777" w:rsidR="000A701F" w:rsidRPr="00ED508B" w:rsidRDefault="004C2271" w:rsidP="00C02EF8">
            <w:pPr>
              <w:pStyle w:val="TOC1"/>
              <w:rPr>
                <w:rFonts w:asciiTheme="minorHAnsi" w:eastAsiaTheme="minorEastAsia" w:hAnsiTheme="minorHAnsi" w:cstheme="minorBidi"/>
                <w:sz w:val="22"/>
                <w:szCs w:val="22"/>
              </w:rPr>
            </w:pPr>
            <w:hyperlink w:anchor="_Toc370201788" w:history="1">
              <w:r w:rsidR="000A701F" w:rsidRPr="00ED508B">
                <w:rPr>
                  <w:rStyle w:val="Hyperlink"/>
                </w:rPr>
                <w:t>2</w:t>
              </w:r>
              <w:r w:rsidR="000A701F" w:rsidRPr="00ED508B">
                <w:rPr>
                  <w:rFonts w:asciiTheme="minorHAnsi" w:eastAsiaTheme="minorEastAsia" w:hAnsiTheme="minorHAnsi" w:cstheme="minorBidi"/>
                  <w:sz w:val="22"/>
                  <w:szCs w:val="22"/>
                </w:rPr>
                <w:tab/>
              </w:r>
              <w:r w:rsidR="000A701F" w:rsidRPr="00ED508B">
                <w:rPr>
                  <w:rStyle w:val="Hyperlink"/>
                </w:rPr>
                <w:t>References</w:t>
              </w:r>
              <w:r w:rsidR="000A701F" w:rsidRPr="00ED508B">
                <w:rPr>
                  <w:webHidden/>
                </w:rPr>
                <w:tab/>
              </w:r>
              <w:r w:rsidR="000A701F" w:rsidRPr="00ED508B">
                <w:rPr>
                  <w:webHidden/>
                </w:rPr>
                <w:fldChar w:fldCharType="begin"/>
              </w:r>
              <w:r w:rsidR="000A701F" w:rsidRPr="00ED508B">
                <w:rPr>
                  <w:webHidden/>
                </w:rPr>
                <w:instrText xml:space="preserve"> PAGEREF _Toc370201788 \h </w:instrText>
              </w:r>
              <w:r w:rsidR="000A701F" w:rsidRPr="00ED508B">
                <w:rPr>
                  <w:webHidden/>
                </w:rPr>
              </w:r>
              <w:r w:rsidR="000A701F" w:rsidRPr="00ED508B">
                <w:rPr>
                  <w:webHidden/>
                </w:rPr>
                <w:fldChar w:fldCharType="separate"/>
              </w:r>
              <w:r w:rsidR="000A701F" w:rsidRPr="00ED508B">
                <w:rPr>
                  <w:webHidden/>
                </w:rPr>
                <w:t>5</w:t>
              </w:r>
              <w:r w:rsidR="000A701F" w:rsidRPr="00ED508B">
                <w:rPr>
                  <w:webHidden/>
                </w:rPr>
                <w:fldChar w:fldCharType="end"/>
              </w:r>
            </w:hyperlink>
          </w:p>
          <w:p w14:paraId="1F7EDA5E" w14:textId="77777777" w:rsidR="000A701F" w:rsidRPr="00ED508B" w:rsidRDefault="004C2271" w:rsidP="00C02EF8">
            <w:pPr>
              <w:pStyle w:val="TOC1"/>
              <w:rPr>
                <w:rFonts w:asciiTheme="minorHAnsi" w:eastAsiaTheme="minorEastAsia" w:hAnsiTheme="minorHAnsi" w:cstheme="minorBidi"/>
                <w:sz w:val="22"/>
                <w:szCs w:val="22"/>
              </w:rPr>
            </w:pPr>
            <w:hyperlink w:anchor="_Toc370201789" w:history="1">
              <w:r w:rsidR="000A701F" w:rsidRPr="00ED508B">
                <w:rPr>
                  <w:rStyle w:val="Hyperlink"/>
                </w:rPr>
                <w:t>3</w:t>
              </w:r>
              <w:r w:rsidR="000A701F" w:rsidRPr="00ED508B">
                <w:rPr>
                  <w:rFonts w:asciiTheme="minorHAnsi" w:eastAsiaTheme="minorEastAsia" w:hAnsiTheme="minorHAnsi" w:cstheme="minorBidi"/>
                  <w:sz w:val="22"/>
                  <w:szCs w:val="22"/>
                </w:rPr>
                <w:tab/>
              </w:r>
              <w:r w:rsidR="000A701F" w:rsidRPr="00ED508B">
                <w:rPr>
                  <w:rStyle w:val="Hyperlink"/>
                </w:rPr>
                <w:t>Definitions</w:t>
              </w:r>
              <w:r w:rsidR="000A701F" w:rsidRPr="00ED508B">
                <w:rPr>
                  <w:webHidden/>
                </w:rPr>
                <w:tab/>
              </w:r>
              <w:r w:rsidR="000A701F" w:rsidRPr="00ED508B">
                <w:rPr>
                  <w:webHidden/>
                </w:rPr>
                <w:fldChar w:fldCharType="begin"/>
              </w:r>
              <w:r w:rsidR="000A701F" w:rsidRPr="00ED508B">
                <w:rPr>
                  <w:webHidden/>
                </w:rPr>
                <w:instrText xml:space="preserve"> PAGEREF _Toc370201789 \h </w:instrText>
              </w:r>
              <w:r w:rsidR="000A701F" w:rsidRPr="00ED508B">
                <w:rPr>
                  <w:webHidden/>
                </w:rPr>
              </w:r>
              <w:r w:rsidR="000A701F" w:rsidRPr="00ED508B">
                <w:rPr>
                  <w:webHidden/>
                </w:rPr>
                <w:fldChar w:fldCharType="separate"/>
              </w:r>
              <w:r w:rsidR="000A701F" w:rsidRPr="00ED508B">
                <w:rPr>
                  <w:webHidden/>
                </w:rPr>
                <w:t>7</w:t>
              </w:r>
              <w:r w:rsidR="000A701F" w:rsidRPr="00ED508B">
                <w:rPr>
                  <w:webHidden/>
                </w:rPr>
                <w:fldChar w:fldCharType="end"/>
              </w:r>
            </w:hyperlink>
          </w:p>
          <w:p w14:paraId="608C0045" w14:textId="77777777" w:rsidR="000A701F" w:rsidRPr="00ED508B" w:rsidRDefault="004C2271" w:rsidP="00C02EF8">
            <w:pPr>
              <w:pStyle w:val="TOC2"/>
              <w:rPr>
                <w:rFonts w:asciiTheme="minorHAnsi" w:eastAsiaTheme="minorEastAsia" w:hAnsiTheme="minorHAnsi" w:cstheme="minorBidi"/>
                <w:sz w:val="22"/>
                <w:szCs w:val="22"/>
              </w:rPr>
            </w:pPr>
            <w:hyperlink w:anchor="_Toc370201790" w:history="1">
              <w:r w:rsidR="000A701F" w:rsidRPr="00ED508B">
                <w:rPr>
                  <w:rStyle w:val="Hyperlink"/>
                </w:rPr>
                <w:t>3.1</w:t>
              </w:r>
              <w:r w:rsidR="000A701F" w:rsidRPr="00ED508B">
                <w:rPr>
                  <w:rFonts w:asciiTheme="minorHAnsi" w:eastAsiaTheme="minorEastAsia" w:hAnsiTheme="minorHAnsi" w:cstheme="minorBidi"/>
                  <w:sz w:val="22"/>
                  <w:szCs w:val="22"/>
                </w:rPr>
                <w:tab/>
              </w:r>
              <w:r w:rsidR="000A701F" w:rsidRPr="00ED508B">
                <w:rPr>
                  <w:rStyle w:val="Hyperlink"/>
                </w:rPr>
                <w:t>Terms defined elsewhere</w:t>
              </w:r>
              <w:r w:rsidR="000A701F" w:rsidRPr="00ED508B">
                <w:rPr>
                  <w:webHidden/>
                </w:rPr>
                <w:tab/>
              </w:r>
              <w:r w:rsidR="000A701F" w:rsidRPr="00ED508B">
                <w:rPr>
                  <w:webHidden/>
                </w:rPr>
                <w:fldChar w:fldCharType="begin"/>
              </w:r>
              <w:r w:rsidR="000A701F" w:rsidRPr="00ED508B">
                <w:rPr>
                  <w:webHidden/>
                </w:rPr>
                <w:instrText xml:space="preserve"> PAGEREF _Toc370201790 \h </w:instrText>
              </w:r>
              <w:r w:rsidR="000A701F" w:rsidRPr="00ED508B">
                <w:rPr>
                  <w:webHidden/>
                </w:rPr>
              </w:r>
              <w:r w:rsidR="000A701F" w:rsidRPr="00ED508B">
                <w:rPr>
                  <w:webHidden/>
                </w:rPr>
                <w:fldChar w:fldCharType="separate"/>
              </w:r>
              <w:r w:rsidR="000A701F" w:rsidRPr="00ED508B">
                <w:rPr>
                  <w:webHidden/>
                </w:rPr>
                <w:t>7</w:t>
              </w:r>
              <w:r w:rsidR="000A701F" w:rsidRPr="00ED508B">
                <w:rPr>
                  <w:webHidden/>
                </w:rPr>
                <w:fldChar w:fldCharType="end"/>
              </w:r>
            </w:hyperlink>
          </w:p>
          <w:p w14:paraId="75F332C7" w14:textId="77777777" w:rsidR="000A701F" w:rsidRPr="00ED508B" w:rsidRDefault="004C2271" w:rsidP="00C02EF8">
            <w:pPr>
              <w:pStyle w:val="TOC2"/>
              <w:rPr>
                <w:rFonts w:asciiTheme="minorHAnsi" w:eastAsiaTheme="minorEastAsia" w:hAnsiTheme="minorHAnsi" w:cstheme="minorBidi"/>
                <w:sz w:val="22"/>
                <w:szCs w:val="22"/>
              </w:rPr>
            </w:pPr>
            <w:hyperlink w:anchor="_Toc370201791" w:history="1">
              <w:r w:rsidR="000A701F" w:rsidRPr="00ED508B">
                <w:rPr>
                  <w:rStyle w:val="Hyperlink"/>
                </w:rPr>
                <w:t>3.2</w:t>
              </w:r>
              <w:r w:rsidR="000A701F" w:rsidRPr="00ED508B">
                <w:rPr>
                  <w:rFonts w:asciiTheme="minorHAnsi" w:eastAsiaTheme="minorEastAsia" w:hAnsiTheme="minorHAnsi" w:cstheme="minorBidi"/>
                  <w:sz w:val="22"/>
                  <w:szCs w:val="22"/>
                </w:rPr>
                <w:tab/>
              </w:r>
              <w:r w:rsidR="000A701F" w:rsidRPr="00ED508B">
                <w:rPr>
                  <w:rStyle w:val="Hyperlink"/>
                </w:rPr>
                <w:t>Terms defined in this Recommendation</w:t>
              </w:r>
              <w:r w:rsidR="000A701F" w:rsidRPr="00ED508B">
                <w:rPr>
                  <w:webHidden/>
                </w:rPr>
                <w:tab/>
              </w:r>
              <w:r w:rsidR="000A701F" w:rsidRPr="00ED508B">
                <w:rPr>
                  <w:webHidden/>
                </w:rPr>
                <w:fldChar w:fldCharType="begin"/>
              </w:r>
              <w:r w:rsidR="000A701F" w:rsidRPr="00ED508B">
                <w:rPr>
                  <w:webHidden/>
                </w:rPr>
                <w:instrText xml:space="preserve"> PAGEREF _Toc370201791 \h </w:instrText>
              </w:r>
              <w:r w:rsidR="000A701F" w:rsidRPr="00ED508B">
                <w:rPr>
                  <w:webHidden/>
                </w:rPr>
              </w:r>
              <w:r w:rsidR="000A701F" w:rsidRPr="00ED508B">
                <w:rPr>
                  <w:webHidden/>
                </w:rPr>
                <w:fldChar w:fldCharType="separate"/>
              </w:r>
              <w:r w:rsidR="000A701F" w:rsidRPr="00ED508B">
                <w:rPr>
                  <w:webHidden/>
                </w:rPr>
                <w:t>7</w:t>
              </w:r>
              <w:r w:rsidR="000A701F" w:rsidRPr="00ED508B">
                <w:rPr>
                  <w:webHidden/>
                </w:rPr>
                <w:fldChar w:fldCharType="end"/>
              </w:r>
            </w:hyperlink>
          </w:p>
          <w:p w14:paraId="0DEFE2B9" w14:textId="77777777" w:rsidR="000A701F" w:rsidRPr="00ED508B" w:rsidRDefault="004C2271" w:rsidP="00C02EF8">
            <w:pPr>
              <w:pStyle w:val="TOC1"/>
              <w:rPr>
                <w:rFonts w:asciiTheme="minorHAnsi" w:eastAsiaTheme="minorEastAsia" w:hAnsiTheme="minorHAnsi" w:cstheme="minorBidi"/>
                <w:sz w:val="22"/>
                <w:szCs w:val="22"/>
              </w:rPr>
            </w:pPr>
            <w:hyperlink w:anchor="_Toc370201792" w:history="1">
              <w:r w:rsidR="000A701F" w:rsidRPr="00ED508B">
                <w:rPr>
                  <w:rStyle w:val="Hyperlink"/>
                </w:rPr>
                <w:t>4</w:t>
              </w:r>
              <w:r w:rsidR="000A701F" w:rsidRPr="00ED508B">
                <w:rPr>
                  <w:rFonts w:asciiTheme="minorHAnsi" w:eastAsiaTheme="minorEastAsia" w:hAnsiTheme="minorHAnsi" w:cstheme="minorBidi"/>
                  <w:sz w:val="22"/>
                  <w:szCs w:val="22"/>
                </w:rPr>
                <w:tab/>
              </w:r>
              <w:r w:rsidR="000A701F" w:rsidRPr="00ED508B">
                <w:rPr>
                  <w:rStyle w:val="Hyperlink"/>
                </w:rPr>
                <w:t>Abbreviations and acronyms</w:t>
              </w:r>
              <w:r w:rsidR="000A701F" w:rsidRPr="00ED508B">
                <w:rPr>
                  <w:webHidden/>
                </w:rPr>
                <w:tab/>
              </w:r>
              <w:r w:rsidR="000A701F" w:rsidRPr="00ED508B">
                <w:rPr>
                  <w:webHidden/>
                </w:rPr>
                <w:fldChar w:fldCharType="begin"/>
              </w:r>
              <w:r w:rsidR="000A701F" w:rsidRPr="00ED508B">
                <w:rPr>
                  <w:webHidden/>
                </w:rPr>
                <w:instrText xml:space="preserve"> PAGEREF _Toc370201792 \h </w:instrText>
              </w:r>
              <w:r w:rsidR="000A701F" w:rsidRPr="00ED508B">
                <w:rPr>
                  <w:webHidden/>
                </w:rPr>
              </w:r>
              <w:r w:rsidR="000A701F" w:rsidRPr="00ED508B">
                <w:rPr>
                  <w:webHidden/>
                </w:rPr>
                <w:fldChar w:fldCharType="separate"/>
              </w:r>
              <w:r w:rsidR="000A701F" w:rsidRPr="00ED508B">
                <w:rPr>
                  <w:webHidden/>
                </w:rPr>
                <w:t>7</w:t>
              </w:r>
              <w:r w:rsidR="000A701F" w:rsidRPr="00ED508B">
                <w:rPr>
                  <w:webHidden/>
                </w:rPr>
                <w:fldChar w:fldCharType="end"/>
              </w:r>
            </w:hyperlink>
          </w:p>
          <w:p w14:paraId="46D9925F" w14:textId="77777777" w:rsidR="000A701F" w:rsidRPr="00ED508B" w:rsidRDefault="004C2271" w:rsidP="00C02EF8">
            <w:pPr>
              <w:pStyle w:val="TOC1"/>
              <w:rPr>
                <w:rFonts w:asciiTheme="minorHAnsi" w:eastAsiaTheme="minorEastAsia" w:hAnsiTheme="minorHAnsi" w:cstheme="minorBidi"/>
                <w:sz w:val="22"/>
                <w:szCs w:val="22"/>
              </w:rPr>
            </w:pPr>
            <w:hyperlink w:anchor="_Toc370201793" w:history="1">
              <w:r w:rsidR="000A701F" w:rsidRPr="00ED508B">
                <w:rPr>
                  <w:rStyle w:val="Hyperlink"/>
                </w:rPr>
                <w:t>5</w:t>
              </w:r>
              <w:r w:rsidR="000A701F" w:rsidRPr="00ED508B">
                <w:rPr>
                  <w:rFonts w:asciiTheme="minorHAnsi" w:eastAsiaTheme="minorEastAsia" w:hAnsiTheme="minorHAnsi" w:cstheme="minorBidi"/>
                  <w:sz w:val="22"/>
                  <w:szCs w:val="22"/>
                </w:rPr>
                <w:tab/>
              </w:r>
              <w:r w:rsidR="000A701F" w:rsidRPr="00ED508B">
                <w:rPr>
                  <w:rStyle w:val="Hyperlink"/>
                </w:rPr>
                <w:t>Conventions</w:t>
              </w:r>
              <w:r w:rsidR="000A701F" w:rsidRPr="00ED508B">
                <w:rPr>
                  <w:webHidden/>
                </w:rPr>
                <w:tab/>
              </w:r>
              <w:r w:rsidR="000A701F" w:rsidRPr="00ED508B">
                <w:rPr>
                  <w:webHidden/>
                </w:rPr>
                <w:fldChar w:fldCharType="begin"/>
              </w:r>
              <w:r w:rsidR="000A701F" w:rsidRPr="00ED508B">
                <w:rPr>
                  <w:webHidden/>
                </w:rPr>
                <w:instrText xml:space="preserve"> PAGEREF _Toc370201793 \h </w:instrText>
              </w:r>
              <w:r w:rsidR="000A701F" w:rsidRPr="00ED508B">
                <w:rPr>
                  <w:webHidden/>
                </w:rPr>
              </w:r>
              <w:r w:rsidR="000A701F" w:rsidRPr="00ED508B">
                <w:rPr>
                  <w:webHidden/>
                </w:rPr>
                <w:fldChar w:fldCharType="separate"/>
              </w:r>
              <w:r w:rsidR="000A701F" w:rsidRPr="00ED508B">
                <w:rPr>
                  <w:webHidden/>
                </w:rPr>
                <w:t>8</w:t>
              </w:r>
              <w:r w:rsidR="000A701F" w:rsidRPr="00ED508B">
                <w:rPr>
                  <w:webHidden/>
                </w:rPr>
                <w:fldChar w:fldCharType="end"/>
              </w:r>
            </w:hyperlink>
          </w:p>
          <w:p w14:paraId="23D12513" w14:textId="77777777" w:rsidR="000A701F" w:rsidRPr="00ED508B" w:rsidRDefault="004C2271" w:rsidP="00C02EF8">
            <w:pPr>
              <w:pStyle w:val="TOC2"/>
              <w:rPr>
                <w:rFonts w:asciiTheme="minorHAnsi" w:eastAsiaTheme="minorEastAsia" w:hAnsiTheme="minorHAnsi" w:cstheme="minorBidi"/>
                <w:sz w:val="22"/>
                <w:szCs w:val="22"/>
              </w:rPr>
            </w:pPr>
            <w:hyperlink w:anchor="_Toc370201794" w:history="1">
              <w:r w:rsidR="000A701F" w:rsidRPr="00ED508B">
                <w:rPr>
                  <w:rStyle w:val="Hyperlink"/>
                </w:rPr>
                <w:t>5.1</w:t>
              </w:r>
              <w:r w:rsidR="000A701F" w:rsidRPr="00ED508B">
                <w:rPr>
                  <w:rFonts w:asciiTheme="minorHAnsi" w:eastAsiaTheme="minorEastAsia" w:hAnsiTheme="minorHAnsi" w:cstheme="minorBidi"/>
                  <w:sz w:val="22"/>
                  <w:szCs w:val="22"/>
                </w:rPr>
                <w:tab/>
              </w:r>
              <w:r w:rsidR="000A701F" w:rsidRPr="00ED508B">
                <w:rPr>
                  <w:rStyle w:val="Hyperlink"/>
                </w:rPr>
                <w:t>Requirement terminology</w:t>
              </w:r>
              <w:r w:rsidR="000A701F" w:rsidRPr="00ED508B">
                <w:rPr>
                  <w:webHidden/>
                </w:rPr>
                <w:tab/>
              </w:r>
              <w:r w:rsidR="000A701F" w:rsidRPr="00ED508B">
                <w:rPr>
                  <w:webHidden/>
                </w:rPr>
                <w:fldChar w:fldCharType="begin"/>
              </w:r>
              <w:r w:rsidR="000A701F" w:rsidRPr="00ED508B">
                <w:rPr>
                  <w:webHidden/>
                </w:rPr>
                <w:instrText xml:space="preserve"> PAGEREF _Toc370201794 \h </w:instrText>
              </w:r>
              <w:r w:rsidR="000A701F" w:rsidRPr="00ED508B">
                <w:rPr>
                  <w:webHidden/>
                </w:rPr>
              </w:r>
              <w:r w:rsidR="000A701F" w:rsidRPr="00ED508B">
                <w:rPr>
                  <w:webHidden/>
                </w:rPr>
                <w:fldChar w:fldCharType="separate"/>
              </w:r>
              <w:r w:rsidR="000A701F" w:rsidRPr="00ED508B">
                <w:rPr>
                  <w:webHidden/>
                </w:rPr>
                <w:t>8</w:t>
              </w:r>
              <w:r w:rsidR="000A701F" w:rsidRPr="00ED508B">
                <w:rPr>
                  <w:webHidden/>
                </w:rPr>
                <w:fldChar w:fldCharType="end"/>
              </w:r>
            </w:hyperlink>
          </w:p>
          <w:p w14:paraId="29880639" w14:textId="77777777" w:rsidR="000A701F" w:rsidRPr="00ED508B" w:rsidRDefault="004C2271" w:rsidP="00C02EF8">
            <w:pPr>
              <w:pStyle w:val="TOC1"/>
              <w:rPr>
                <w:rFonts w:asciiTheme="minorHAnsi" w:eastAsiaTheme="minorEastAsia" w:hAnsiTheme="minorHAnsi" w:cstheme="minorBidi"/>
                <w:sz w:val="22"/>
                <w:szCs w:val="22"/>
              </w:rPr>
            </w:pPr>
            <w:hyperlink w:anchor="_Toc370201795" w:history="1">
              <w:r w:rsidR="000A701F" w:rsidRPr="00ED508B">
                <w:rPr>
                  <w:rStyle w:val="Hyperlink"/>
                </w:rPr>
                <w:t>6</w:t>
              </w:r>
              <w:r w:rsidR="000A701F" w:rsidRPr="00ED508B">
                <w:rPr>
                  <w:rFonts w:asciiTheme="minorHAnsi" w:eastAsiaTheme="minorEastAsia" w:hAnsiTheme="minorHAnsi" w:cstheme="minorBidi"/>
                  <w:sz w:val="22"/>
                  <w:szCs w:val="22"/>
                </w:rPr>
                <w:tab/>
              </w:r>
              <w:r w:rsidR="000A701F" w:rsidRPr="00ED508B">
                <w:rPr>
                  <w:rStyle w:val="Hyperlink"/>
                </w:rPr>
                <w:t>H.323 Telepresence Parameter Usage</w:t>
              </w:r>
              <w:r w:rsidR="000A701F" w:rsidRPr="00ED508B">
                <w:rPr>
                  <w:webHidden/>
                </w:rPr>
                <w:tab/>
              </w:r>
              <w:r w:rsidR="000A701F" w:rsidRPr="00ED508B">
                <w:rPr>
                  <w:webHidden/>
                </w:rPr>
                <w:fldChar w:fldCharType="begin"/>
              </w:r>
              <w:r w:rsidR="000A701F" w:rsidRPr="00ED508B">
                <w:rPr>
                  <w:webHidden/>
                </w:rPr>
                <w:instrText xml:space="preserve"> PAGEREF _Toc370201795 \h </w:instrText>
              </w:r>
              <w:r w:rsidR="000A701F" w:rsidRPr="00ED508B">
                <w:rPr>
                  <w:webHidden/>
                </w:rPr>
              </w:r>
              <w:r w:rsidR="000A701F" w:rsidRPr="00ED508B">
                <w:rPr>
                  <w:webHidden/>
                </w:rPr>
                <w:fldChar w:fldCharType="separate"/>
              </w:r>
              <w:r w:rsidR="000A701F" w:rsidRPr="00ED508B">
                <w:rPr>
                  <w:webHidden/>
                </w:rPr>
                <w:t>8</w:t>
              </w:r>
              <w:r w:rsidR="000A701F" w:rsidRPr="00ED508B">
                <w:rPr>
                  <w:webHidden/>
                </w:rPr>
                <w:fldChar w:fldCharType="end"/>
              </w:r>
            </w:hyperlink>
          </w:p>
          <w:p w14:paraId="626374A6" w14:textId="77777777" w:rsidR="000A701F" w:rsidRPr="00ED508B" w:rsidRDefault="004C2271" w:rsidP="00C02EF8">
            <w:pPr>
              <w:pStyle w:val="TOC1"/>
              <w:rPr>
                <w:rFonts w:asciiTheme="minorHAnsi" w:eastAsiaTheme="minorEastAsia" w:hAnsiTheme="minorHAnsi" w:cstheme="minorBidi"/>
                <w:sz w:val="22"/>
                <w:szCs w:val="22"/>
              </w:rPr>
            </w:pPr>
            <w:hyperlink w:anchor="_Toc370201796" w:history="1">
              <w:r w:rsidR="000A701F" w:rsidRPr="00ED508B">
                <w:rPr>
                  <w:rStyle w:val="Hyperlink"/>
                </w:rPr>
                <w:t>7</w:t>
              </w:r>
              <w:r w:rsidR="000A701F" w:rsidRPr="00ED508B">
                <w:rPr>
                  <w:rFonts w:asciiTheme="minorHAnsi" w:eastAsiaTheme="minorEastAsia" w:hAnsiTheme="minorHAnsi" w:cstheme="minorBidi"/>
                  <w:sz w:val="22"/>
                  <w:szCs w:val="22"/>
                </w:rPr>
                <w:tab/>
              </w:r>
              <w:r w:rsidR="000A701F" w:rsidRPr="00ED508B">
                <w:rPr>
                  <w:rStyle w:val="Hyperlink"/>
                  <w:lang w:eastAsia="zh-CN"/>
                </w:rPr>
                <w:t>Telepresence endpoint parameters</w:t>
              </w:r>
              <w:r w:rsidR="000A701F" w:rsidRPr="00ED508B">
                <w:rPr>
                  <w:webHidden/>
                </w:rPr>
                <w:tab/>
              </w:r>
              <w:r w:rsidR="000A701F" w:rsidRPr="00ED508B">
                <w:rPr>
                  <w:webHidden/>
                </w:rPr>
                <w:fldChar w:fldCharType="begin"/>
              </w:r>
              <w:r w:rsidR="000A701F" w:rsidRPr="00ED508B">
                <w:rPr>
                  <w:webHidden/>
                </w:rPr>
                <w:instrText xml:space="preserve"> PAGEREF _Toc370201796 \h </w:instrText>
              </w:r>
              <w:r w:rsidR="000A701F" w:rsidRPr="00ED508B">
                <w:rPr>
                  <w:webHidden/>
                </w:rPr>
              </w:r>
              <w:r w:rsidR="000A701F" w:rsidRPr="00ED508B">
                <w:rPr>
                  <w:webHidden/>
                </w:rPr>
                <w:fldChar w:fldCharType="separate"/>
              </w:r>
              <w:r w:rsidR="000A701F" w:rsidRPr="00ED508B">
                <w:rPr>
                  <w:webHidden/>
                </w:rPr>
                <w:t>9</w:t>
              </w:r>
              <w:r w:rsidR="000A701F" w:rsidRPr="00ED508B">
                <w:rPr>
                  <w:webHidden/>
                </w:rPr>
                <w:fldChar w:fldCharType="end"/>
              </w:r>
            </w:hyperlink>
          </w:p>
          <w:p w14:paraId="1C7EEA22" w14:textId="77777777" w:rsidR="000A701F" w:rsidRPr="00ED508B" w:rsidRDefault="004C2271" w:rsidP="00C02EF8">
            <w:pPr>
              <w:pStyle w:val="TOC2"/>
              <w:rPr>
                <w:rFonts w:asciiTheme="minorHAnsi" w:eastAsiaTheme="minorEastAsia" w:hAnsiTheme="minorHAnsi" w:cstheme="minorBidi"/>
                <w:sz w:val="22"/>
                <w:szCs w:val="22"/>
              </w:rPr>
            </w:pPr>
            <w:hyperlink w:anchor="_Toc370201797" w:history="1">
              <w:r w:rsidR="000A701F" w:rsidRPr="00ED508B">
                <w:rPr>
                  <w:rStyle w:val="Hyperlink"/>
                  <w:lang w:eastAsia="zh-CN"/>
                </w:rPr>
                <w:t>7.1</w:t>
              </w:r>
              <w:r w:rsidR="000A701F" w:rsidRPr="00ED508B">
                <w:rPr>
                  <w:rFonts w:asciiTheme="minorHAnsi" w:eastAsiaTheme="minorEastAsia" w:hAnsiTheme="minorHAnsi" w:cstheme="minorBidi"/>
                  <w:sz w:val="22"/>
                  <w:szCs w:val="22"/>
                </w:rPr>
                <w:tab/>
              </w:r>
              <w:r w:rsidR="000A701F" w:rsidRPr="00ED508B">
                <w:rPr>
                  <w:rStyle w:val="Hyperlink"/>
                  <w:lang w:eastAsia="zh-CN"/>
                </w:rPr>
                <w:t>Capture Related Parameters</w:t>
              </w:r>
              <w:r w:rsidR="000A701F" w:rsidRPr="00ED508B">
                <w:rPr>
                  <w:webHidden/>
                </w:rPr>
                <w:tab/>
              </w:r>
              <w:r w:rsidR="000A701F" w:rsidRPr="00ED508B">
                <w:rPr>
                  <w:webHidden/>
                </w:rPr>
                <w:fldChar w:fldCharType="begin"/>
              </w:r>
              <w:r w:rsidR="000A701F" w:rsidRPr="00ED508B">
                <w:rPr>
                  <w:webHidden/>
                </w:rPr>
                <w:instrText xml:space="preserve"> PAGEREF _Toc370201797 \h </w:instrText>
              </w:r>
              <w:r w:rsidR="000A701F" w:rsidRPr="00ED508B">
                <w:rPr>
                  <w:webHidden/>
                </w:rPr>
              </w:r>
              <w:r w:rsidR="000A701F" w:rsidRPr="00ED508B">
                <w:rPr>
                  <w:webHidden/>
                </w:rPr>
                <w:fldChar w:fldCharType="separate"/>
              </w:r>
              <w:r w:rsidR="000A701F" w:rsidRPr="00ED508B">
                <w:rPr>
                  <w:webHidden/>
                </w:rPr>
                <w:t>10</w:t>
              </w:r>
              <w:r w:rsidR="000A701F" w:rsidRPr="00ED508B">
                <w:rPr>
                  <w:webHidden/>
                </w:rPr>
                <w:fldChar w:fldCharType="end"/>
              </w:r>
            </w:hyperlink>
          </w:p>
          <w:p w14:paraId="4BE8EE6C" w14:textId="77777777" w:rsidR="000A701F" w:rsidRPr="00ED508B" w:rsidRDefault="004C2271" w:rsidP="00C02EF8">
            <w:pPr>
              <w:pStyle w:val="TOC3"/>
              <w:rPr>
                <w:rFonts w:asciiTheme="minorHAnsi" w:eastAsiaTheme="minorEastAsia" w:hAnsiTheme="minorHAnsi" w:cstheme="minorBidi"/>
                <w:sz w:val="22"/>
                <w:szCs w:val="22"/>
              </w:rPr>
            </w:pPr>
            <w:hyperlink w:anchor="_Toc370201798" w:history="1">
              <w:r w:rsidR="000A701F" w:rsidRPr="00ED508B">
                <w:rPr>
                  <w:rStyle w:val="Hyperlink"/>
                  <w:lang w:eastAsia="zh-CN"/>
                </w:rPr>
                <w:t>7.1.1</w:t>
              </w:r>
              <w:r w:rsidR="000A701F" w:rsidRPr="00ED508B">
                <w:rPr>
                  <w:rFonts w:asciiTheme="minorHAnsi" w:eastAsiaTheme="minorEastAsia" w:hAnsiTheme="minorHAnsi" w:cstheme="minorBidi"/>
                  <w:sz w:val="22"/>
                  <w:szCs w:val="22"/>
                </w:rPr>
                <w:tab/>
              </w:r>
              <w:r w:rsidR="000A701F" w:rsidRPr="00ED508B">
                <w:rPr>
                  <w:rStyle w:val="Hyperlink"/>
                  <w:lang w:eastAsia="zh-CN"/>
                </w:rPr>
                <w:t>General Parameters</w:t>
              </w:r>
              <w:r w:rsidR="000A701F" w:rsidRPr="00ED508B">
                <w:rPr>
                  <w:webHidden/>
                </w:rPr>
                <w:tab/>
              </w:r>
              <w:r w:rsidR="000A701F" w:rsidRPr="00ED508B">
                <w:rPr>
                  <w:webHidden/>
                </w:rPr>
                <w:fldChar w:fldCharType="begin"/>
              </w:r>
              <w:r w:rsidR="000A701F" w:rsidRPr="00ED508B">
                <w:rPr>
                  <w:webHidden/>
                </w:rPr>
                <w:instrText xml:space="preserve"> PAGEREF _Toc370201798 \h </w:instrText>
              </w:r>
              <w:r w:rsidR="000A701F" w:rsidRPr="00ED508B">
                <w:rPr>
                  <w:webHidden/>
                </w:rPr>
              </w:r>
              <w:r w:rsidR="000A701F" w:rsidRPr="00ED508B">
                <w:rPr>
                  <w:webHidden/>
                </w:rPr>
                <w:fldChar w:fldCharType="separate"/>
              </w:r>
              <w:r w:rsidR="000A701F" w:rsidRPr="00ED508B">
                <w:rPr>
                  <w:webHidden/>
                </w:rPr>
                <w:t>10</w:t>
              </w:r>
              <w:r w:rsidR="000A701F" w:rsidRPr="00ED508B">
                <w:rPr>
                  <w:webHidden/>
                </w:rPr>
                <w:fldChar w:fldCharType="end"/>
              </w:r>
            </w:hyperlink>
          </w:p>
          <w:p w14:paraId="420F776E" w14:textId="77777777" w:rsidR="000A701F" w:rsidRPr="00ED508B" w:rsidRDefault="004C2271" w:rsidP="00C02EF8">
            <w:pPr>
              <w:pStyle w:val="TOC3"/>
              <w:rPr>
                <w:rFonts w:asciiTheme="minorHAnsi" w:eastAsiaTheme="minorEastAsia" w:hAnsiTheme="minorHAnsi" w:cstheme="minorBidi"/>
                <w:sz w:val="22"/>
                <w:szCs w:val="22"/>
              </w:rPr>
            </w:pPr>
            <w:hyperlink w:anchor="_Toc370201799" w:history="1">
              <w:r w:rsidR="000A701F" w:rsidRPr="00ED508B">
                <w:rPr>
                  <w:rStyle w:val="Hyperlink"/>
                  <w:lang w:eastAsia="zh-CN"/>
                </w:rPr>
                <w:t>7.1.2</w:t>
              </w:r>
              <w:r w:rsidR="000A701F" w:rsidRPr="00ED508B">
                <w:rPr>
                  <w:rFonts w:asciiTheme="minorHAnsi" w:eastAsiaTheme="minorEastAsia" w:hAnsiTheme="minorHAnsi" w:cstheme="minorBidi"/>
                  <w:sz w:val="22"/>
                  <w:szCs w:val="22"/>
                </w:rPr>
                <w:tab/>
              </w:r>
              <w:r w:rsidR="000A701F" w:rsidRPr="00ED508B">
                <w:rPr>
                  <w:rStyle w:val="Hyperlink"/>
                  <w:lang w:eastAsia="zh-CN"/>
                </w:rPr>
                <w:t>Visual parameters</w:t>
              </w:r>
              <w:r w:rsidR="000A701F" w:rsidRPr="00ED508B">
                <w:rPr>
                  <w:webHidden/>
                </w:rPr>
                <w:tab/>
              </w:r>
              <w:r w:rsidR="000A701F" w:rsidRPr="00ED508B">
                <w:rPr>
                  <w:webHidden/>
                </w:rPr>
                <w:fldChar w:fldCharType="begin"/>
              </w:r>
              <w:r w:rsidR="000A701F" w:rsidRPr="00ED508B">
                <w:rPr>
                  <w:webHidden/>
                </w:rPr>
                <w:instrText xml:space="preserve"> PAGEREF _Toc370201799 \h </w:instrText>
              </w:r>
              <w:r w:rsidR="000A701F" w:rsidRPr="00ED508B">
                <w:rPr>
                  <w:webHidden/>
                </w:rPr>
              </w:r>
              <w:r w:rsidR="000A701F" w:rsidRPr="00ED508B">
                <w:rPr>
                  <w:webHidden/>
                </w:rPr>
                <w:fldChar w:fldCharType="separate"/>
              </w:r>
              <w:r w:rsidR="000A701F" w:rsidRPr="00ED508B">
                <w:rPr>
                  <w:webHidden/>
                </w:rPr>
                <w:t>16</w:t>
              </w:r>
              <w:r w:rsidR="000A701F" w:rsidRPr="00ED508B">
                <w:rPr>
                  <w:webHidden/>
                </w:rPr>
                <w:fldChar w:fldCharType="end"/>
              </w:r>
            </w:hyperlink>
          </w:p>
          <w:p w14:paraId="66659AC3" w14:textId="77777777" w:rsidR="000A701F" w:rsidRPr="00ED508B" w:rsidRDefault="004C2271" w:rsidP="00C02EF8">
            <w:pPr>
              <w:pStyle w:val="TOC3"/>
              <w:rPr>
                <w:rFonts w:asciiTheme="minorHAnsi" w:eastAsiaTheme="minorEastAsia" w:hAnsiTheme="minorHAnsi" w:cstheme="minorBidi"/>
                <w:sz w:val="22"/>
                <w:szCs w:val="22"/>
              </w:rPr>
            </w:pPr>
            <w:hyperlink w:anchor="_Toc370201800" w:history="1">
              <w:r w:rsidR="000A701F" w:rsidRPr="00ED508B">
                <w:rPr>
                  <w:rStyle w:val="Hyperlink"/>
                  <w:lang w:eastAsia="zh-CN"/>
                </w:rPr>
                <w:t>7.1.3</w:t>
              </w:r>
              <w:r w:rsidR="000A701F" w:rsidRPr="00ED508B">
                <w:rPr>
                  <w:rFonts w:asciiTheme="minorHAnsi" w:eastAsiaTheme="minorEastAsia" w:hAnsiTheme="minorHAnsi" w:cstheme="minorBidi"/>
                  <w:sz w:val="22"/>
                  <w:szCs w:val="22"/>
                </w:rPr>
                <w:tab/>
              </w:r>
              <w:r w:rsidR="000A701F" w:rsidRPr="00ED508B">
                <w:rPr>
                  <w:rStyle w:val="Hyperlink"/>
                  <w:lang w:eastAsia="zh-CN"/>
                </w:rPr>
                <w:t>Audio parameters</w:t>
              </w:r>
              <w:r w:rsidR="000A701F" w:rsidRPr="00ED508B">
                <w:rPr>
                  <w:webHidden/>
                </w:rPr>
                <w:tab/>
              </w:r>
              <w:r w:rsidR="000A701F" w:rsidRPr="00ED508B">
                <w:rPr>
                  <w:webHidden/>
                </w:rPr>
                <w:fldChar w:fldCharType="begin"/>
              </w:r>
              <w:r w:rsidR="000A701F" w:rsidRPr="00ED508B">
                <w:rPr>
                  <w:webHidden/>
                </w:rPr>
                <w:instrText xml:space="preserve"> PAGEREF _Toc370201800 \h </w:instrText>
              </w:r>
              <w:r w:rsidR="000A701F" w:rsidRPr="00ED508B">
                <w:rPr>
                  <w:webHidden/>
                </w:rPr>
              </w:r>
              <w:r w:rsidR="000A701F" w:rsidRPr="00ED508B">
                <w:rPr>
                  <w:webHidden/>
                </w:rPr>
                <w:fldChar w:fldCharType="separate"/>
              </w:r>
              <w:r w:rsidR="000A701F" w:rsidRPr="00ED508B">
                <w:rPr>
                  <w:webHidden/>
                </w:rPr>
                <w:t>23</w:t>
              </w:r>
              <w:r w:rsidR="000A701F" w:rsidRPr="00ED508B">
                <w:rPr>
                  <w:webHidden/>
                </w:rPr>
                <w:fldChar w:fldCharType="end"/>
              </w:r>
            </w:hyperlink>
          </w:p>
          <w:p w14:paraId="62EF28F1" w14:textId="77777777" w:rsidR="000A701F" w:rsidRPr="00ED508B" w:rsidRDefault="004C2271" w:rsidP="00C02EF8">
            <w:pPr>
              <w:pStyle w:val="TOC3"/>
              <w:rPr>
                <w:rFonts w:asciiTheme="minorHAnsi" w:eastAsiaTheme="minorEastAsia" w:hAnsiTheme="minorHAnsi" w:cstheme="minorBidi"/>
                <w:sz w:val="22"/>
                <w:szCs w:val="22"/>
              </w:rPr>
            </w:pPr>
            <w:hyperlink w:anchor="_Toc370201801" w:history="1">
              <w:r w:rsidR="000A701F" w:rsidRPr="00ED508B">
                <w:rPr>
                  <w:rStyle w:val="Hyperlink"/>
                  <w:lang w:eastAsia="zh-CN"/>
                </w:rPr>
                <w:t>7.1.4</w:t>
              </w:r>
              <w:r w:rsidR="000A701F" w:rsidRPr="00ED508B">
                <w:rPr>
                  <w:rFonts w:asciiTheme="minorHAnsi" w:eastAsiaTheme="minorEastAsia" w:hAnsiTheme="minorHAnsi" w:cstheme="minorBidi"/>
                  <w:sz w:val="22"/>
                  <w:szCs w:val="22"/>
                </w:rPr>
                <w:tab/>
              </w:r>
              <w:r w:rsidR="000A701F" w:rsidRPr="00ED508B">
                <w:rPr>
                  <w:rStyle w:val="Hyperlink"/>
                  <w:lang w:eastAsia="zh-CN"/>
                </w:rPr>
                <w:t>Delay parameters</w:t>
              </w:r>
              <w:r w:rsidR="000A701F" w:rsidRPr="00ED508B">
                <w:rPr>
                  <w:webHidden/>
                </w:rPr>
                <w:tab/>
              </w:r>
              <w:r w:rsidR="000A701F" w:rsidRPr="00ED508B">
                <w:rPr>
                  <w:webHidden/>
                </w:rPr>
                <w:fldChar w:fldCharType="begin"/>
              </w:r>
              <w:r w:rsidR="000A701F" w:rsidRPr="00ED508B">
                <w:rPr>
                  <w:webHidden/>
                </w:rPr>
                <w:instrText xml:space="preserve"> PAGEREF _Toc370201801 \h </w:instrText>
              </w:r>
              <w:r w:rsidR="000A701F" w:rsidRPr="00ED508B">
                <w:rPr>
                  <w:webHidden/>
                </w:rPr>
              </w:r>
              <w:r w:rsidR="000A701F" w:rsidRPr="00ED508B">
                <w:rPr>
                  <w:webHidden/>
                </w:rPr>
                <w:fldChar w:fldCharType="separate"/>
              </w:r>
              <w:r w:rsidR="000A701F" w:rsidRPr="00ED508B">
                <w:rPr>
                  <w:webHidden/>
                </w:rPr>
                <w:t>26</w:t>
              </w:r>
              <w:r w:rsidR="000A701F" w:rsidRPr="00ED508B">
                <w:rPr>
                  <w:webHidden/>
                </w:rPr>
                <w:fldChar w:fldCharType="end"/>
              </w:r>
            </w:hyperlink>
          </w:p>
          <w:p w14:paraId="0C029A4B" w14:textId="77777777" w:rsidR="000A701F" w:rsidRPr="00ED508B" w:rsidRDefault="004C2271" w:rsidP="00C02EF8">
            <w:pPr>
              <w:pStyle w:val="TOC2"/>
              <w:rPr>
                <w:rFonts w:asciiTheme="minorHAnsi" w:eastAsiaTheme="minorEastAsia" w:hAnsiTheme="minorHAnsi" w:cstheme="minorBidi"/>
                <w:sz w:val="22"/>
                <w:szCs w:val="22"/>
              </w:rPr>
            </w:pPr>
            <w:hyperlink w:anchor="_Toc370201802" w:history="1">
              <w:r w:rsidR="000A701F" w:rsidRPr="00ED508B">
                <w:rPr>
                  <w:rStyle w:val="Hyperlink"/>
                  <w:lang w:eastAsia="zh-CN"/>
                </w:rPr>
                <w:t>7.2</w:t>
              </w:r>
              <w:r w:rsidR="000A701F" w:rsidRPr="00ED508B">
                <w:rPr>
                  <w:rFonts w:asciiTheme="minorHAnsi" w:eastAsiaTheme="minorEastAsia" w:hAnsiTheme="minorHAnsi" w:cstheme="minorBidi"/>
                  <w:sz w:val="22"/>
                  <w:szCs w:val="22"/>
                </w:rPr>
                <w:tab/>
              </w:r>
              <w:r w:rsidR="000A701F" w:rsidRPr="00ED508B">
                <w:rPr>
                  <w:rStyle w:val="Hyperlink"/>
                  <w:lang w:eastAsia="zh-CN"/>
                </w:rPr>
                <w:t>Render related Parameters</w:t>
              </w:r>
              <w:r w:rsidR="000A701F" w:rsidRPr="00ED508B">
                <w:rPr>
                  <w:webHidden/>
                </w:rPr>
                <w:tab/>
              </w:r>
              <w:r w:rsidR="000A701F" w:rsidRPr="00ED508B">
                <w:rPr>
                  <w:webHidden/>
                </w:rPr>
                <w:fldChar w:fldCharType="begin"/>
              </w:r>
              <w:r w:rsidR="000A701F" w:rsidRPr="00ED508B">
                <w:rPr>
                  <w:webHidden/>
                </w:rPr>
                <w:instrText xml:space="preserve"> PAGEREF _Toc370201802 \h </w:instrText>
              </w:r>
              <w:r w:rsidR="000A701F" w:rsidRPr="00ED508B">
                <w:rPr>
                  <w:webHidden/>
                </w:rPr>
              </w:r>
              <w:r w:rsidR="000A701F" w:rsidRPr="00ED508B">
                <w:rPr>
                  <w:webHidden/>
                </w:rPr>
                <w:fldChar w:fldCharType="separate"/>
              </w:r>
              <w:r w:rsidR="000A701F" w:rsidRPr="00ED508B">
                <w:rPr>
                  <w:webHidden/>
                </w:rPr>
                <w:t>28</w:t>
              </w:r>
              <w:r w:rsidR="000A701F" w:rsidRPr="00ED508B">
                <w:rPr>
                  <w:webHidden/>
                </w:rPr>
                <w:fldChar w:fldCharType="end"/>
              </w:r>
            </w:hyperlink>
          </w:p>
          <w:p w14:paraId="5AE5E292" w14:textId="77777777" w:rsidR="000A701F" w:rsidRPr="00ED508B" w:rsidRDefault="004C2271" w:rsidP="00C02EF8">
            <w:pPr>
              <w:pStyle w:val="TOC3"/>
              <w:rPr>
                <w:rFonts w:asciiTheme="minorHAnsi" w:eastAsiaTheme="minorEastAsia" w:hAnsiTheme="minorHAnsi" w:cstheme="minorBidi"/>
                <w:sz w:val="22"/>
                <w:szCs w:val="22"/>
              </w:rPr>
            </w:pPr>
            <w:hyperlink w:anchor="_Toc370201803" w:history="1">
              <w:r w:rsidR="000A701F" w:rsidRPr="00ED508B">
                <w:rPr>
                  <w:rStyle w:val="Hyperlink"/>
                  <w:lang w:eastAsia="zh-CN"/>
                </w:rPr>
                <w:t>7.2.1</w:t>
              </w:r>
              <w:r w:rsidR="000A701F" w:rsidRPr="00ED508B">
                <w:rPr>
                  <w:rFonts w:asciiTheme="minorHAnsi" w:eastAsiaTheme="minorEastAsia" w:hAnsiTheme="minorHAnsi" w:cstheme="minorBidi"/>
                  <w:sz w:val="22"/>
                  <w:szCs w:val="22"/>
                </w:rPr>
                <w:tab/>
              </w:r>
              <w:r w:rsidR="000A701F" w:rsidRPr="00ED508B">
                <w:rPr>
                  <w:rStyle w:val="Hyperlink"/>
                  <w:lang w:eastAsia="zh-CN"/>
                </w:rPr>
                <w:t>Video parameters</w:t>
              </w:r>
              <w:r w:rsidR="000A701F" w:rsidRPr="00ED508B">
                <w:rPr>
                  <w:webHidden/>
                </w:rPr>
                <w:tab/>
              </w:r>
              <w:r w:rsidR="000A701F" w:rsidRPr="00ED508B">
                <w:rPr>
                  <w:webHidden/>
                </w:rPr>
                <w:fldChar w:fldCharType="begin"/>
              </w:r>
              <w:r w:rsidR="000A701F" w:rsidRPr="00ED508B">
                <w:rPr>
                  <w:webHidden/>
                </w:rPr>
                <w:instrText xml:space="preserve"> PAGEREF _Toc370201803 \h </w:instrText>
              </w:r>
              <w:r w:rsidR="000A701F" w:rsidRPr="00ED508B">
                <w:rPr>
                  <w:webHidden/>
                </w:rPr>
              </w:r>
              <w:r w:rsidR="000A701F" w:rsidRPr="00ED508B">
                <w:rPr>
                  <w:webHidden/>
                </w:rPr>
                <w:fldChar w:fldCharType="separate"/>
              </w:r>
              <w:r w:rsidR="000A701F" w:rsidRPr="00ED508B">
                <w:rPr>
                  <w:webHidden/>
                </w:rPr>
                <w:t>28</w:t>
              </w:r>
              <w:r w:rsidR="000A701F" w:rsidRPr="00ED508B">
                <w:rPr>
                  <w:webHidden/>
                </w:rPr>
                <w:fldChar w:fldCharType="end"/>
              </w:r>
            </w:hyperlink>
          </w:p>
          <w:p w14:paraId="4031E523" w14:textId="77777777" w:rsidR="000A701F" w:rsidRPr="00ED508B" w:rsidRDefault="004C2271" w:rsidP="00C02EF8">
            <w:pPr>
              <w:pStyle w:val="TOC3"/>
              <w:rPr>
                <w:rFonts w:asciiTheme="minorHAnsi" w:eastAsiaTheme="minorEastAsia" w:hAnsiTheme="minorHAnsi" w:cstheme="minorBidi"/>
                <w:sz w:val="22"/>
                <w:szCs w:val="22"/>
              </w:rPr>
            </w:pPr>
            <w:hyperlink w:anchor="_Toc370201804" w:history="1">
              <w:r w:rsidR="000A701F" w:rsidRPr="00ED508B">
                <w:rPr>
                  <w:rStyle w:val="Hyperlink"/>
                  <w:lang w:eastAsia="zh-CN"/>
                </w:rPr>
                <w:t>7.2.2</w:t>
              </w:r>
              <w:r w:rsidR="000A701F" w:rsidRPr="00ED508B">
                <w:rPr>
                  <w:rFonts w:asciiTheme="minorHAnsi" w:eastAsiaTheme="minorEastAsia" w:hAnsiTheme="minorHAnsi" w:cstheme="minorBidi"/>
                  <w:sz w:val="22"/>
                  <w:szCs w:val="22"/>
                </w:rPr>
                <w:tab/>
              </w:r>
              <w:r w:rsidR="000A701F" w:rsidRPr="00ED508B">
                <w:rPr>
                  <w:rStyle w:val="Hyperlink"/>
                  <w:lang w:eastAsia="zh-CN"/>
                </w:rPr>
                <w:t>Audio parameters</w:t>
              </w:r>
              <w:r w:rsidR="000A701F" w:rsidRPr="00ED508B">
                <w:rPr>
                  <w:webHidden/>
                </w:rPr>
                <w:tab/>
              </w:r>
              <w:r w:rsidR="000A701F" w:rsidRPr="00ED508B">
                <w:rPr>
                  <w:webHidden/>
                </w:rPr>
                <w:fldChar w:fldCharType="begin"/>
              </w:r>
              <w:r w:rsidR="000A701F" w:rsidRPr="00ED508B">
                <w:rPr>
                  <w:webHidden/>
                </w:rPr>
                <w:instrText xml:space="preserve"> PAGEREF _Toc370201804 \h </w:instrText>
              </w:r>
              <w:r w:rsidR="000A701F" w:rsidRPr="00ED508B">
                <w:rPr>
                  <w:webHidden/>
                </w:rPr>
              </w:r>
              <w:r w:rsidR="000A701F" w:rsidRPr="00ED508B">
                <w:rPr>
                  <w:webHidden/>
                </w:rPr>
                <w:fldChar w:fldCharType="separate"/>
              </w:r>
              <w:r w:rsidR="000A701F" w:rsidRPr="00ED508B">
                <w:rPr>
                  <w:webHidden/>
                </w:rPr>
                <w:t>28</w:t>
              </w:r>
              <w:r w:rsidR="000A701F" w:rsidRPr="00ED508B">
                <w:rPr>
                  <w:webHidden/>
                </w:rPr>
                <w:fldChar w:fldCharType="end"/>
              </w:r>
            </w:hyperlink>
          </w:p>
          <w:p w14:paraId="55305158" w14:textId="77777777" w:rsidR="000A701F" w:rsidRPr="00ED508B" w:rsidRDefault="004C2271" w:rsidP="00C02EF8">
            <w:pPr>
              <w:pStyle w:val="TOC2"/>
              <w:rPr>
                <w:rFonts w:asciiTheme="minorHAnsi" w:eastAsiaTheme="minorEastAsia" w:hAnsiTheme="minorHAnsi" w:cstheme="minorBidi"/>
                <w:sz w:val="22"/>
                <w:szCs w:val="22"/>
              </w:rPr>
            </w:pPr>
            <w:hyperlink w:anchor="_Toc370201805" w:history="1">
              <w:r w:rsidR="000A701F" w:rsidRPr="00ED508B">
                <w:rPr>
                  <w:rStyle w:val="Hyperlink"/>
                  <w:lang w:eastAsia="zh-CN"/>
                </w:rPr>
                <w:t>7.3</w:t>
              </w:r>
              <w:r w:rsidR="000A701F" w:rsidRPr="00ED508B">
                <w:rPr>
                  <w:rFonts w:asciiTheme="minorHAnsi" w:eastAsiaTheme="minorEastAsia" w:hAnsiTheme="minorHAnsi" w:cstheme="minorBidi"/>
                  <w:sz w:val="22"/>
                  <w:szCs w:val="22"/>
                </w:rPr>
                <w:tab/>
              </w:r>
              <w:r w:rsidR="000A701F" w:rsidRPr="00ED508B">
                <w:rPr>
                  <w:rStyle w:val="Hyperlink"/>
                  <w:lang w:eastAsia="zh-CN"/>
                </w:rPr>
                <w:t>Telepresence system environment parameters</w:t>
              </w:r>
              <w:r w:rsidR="000A701F" w:rsidRPr="00ED508B">
                <w:rPr>
                  <w:webHidden/>
                </w:rPr>
                <w:tab/>
              </w:r>
              <w:r w:rsidR="000A701F" w:rsidRPr="00ED508B">
                <w:rPr>
                  <w:webHidden/>
                </w:rPr>
                <w:fldChar w:fldCharType="begin"/>
              </w:r>
              <w:r w:rsidR="000A701F" w:rsidRPr="00ED508B">
                <w:rPr>
                  <w:webHidden/>
                </w:rPr>
                <w:instrText xml:space="preserve"> PAGEREF _Toc370201805 \h </w:instrText>
              </w:r>
              <w:r w:rsidR="000A701F" w:rsidRPr="00ED508B">
                <w:rPr>
                  <w:webHidden/>
                </w:rPr>
              </w:r>
              <w:r w:rsidR="000A701F" w:rsidRPr="00ED508B">
                <w:rPr>
                  <w:webHidden/>
                </w:rPr>
                <w:fldChar w:fldCharType="separate"/>
              </w:r>
              <w:r w:rsidR="000A701F" w:rsidRPr="00ED508B">
                <w:rPr>
                  <w:webHidden/>
                </w:rPr>
                <w:t>29</w:t>
              </w:r>
              <w:r w:rsidR="000A701F" w:rsidRPr="00ED508B">
                <w:rPr>
                  <w:webHidden/>
                </w:rPr>
                <w:fldChar w:fldCharType="end"/>
              </w:r>
            </w:hyperlink>
          </w:p>
          <w:p w14:paraId="39AD90CF" w14:textId="77777777" w:rsidR="000A701F" w:rsidRPr="00ED508B" w:rsidRDefault="004C2271" w:rsidP="00C02EF8">
            <w:pPr>
              <w:pStyle w:val="TOC3"/>
              <w:rPr>
                <w:rFonts w:asciiTheme="minorHAnsi" w:eastAsiaTheme="minorEastAsia" w:hAnsiTheme="minorHAnsi" w:cstheme="minorBidi"/>
                <w:sz w:val="22"/>
                <w:szCs w:val="22"/>
              </w:rPr>
            </w:pPr>
            <w:hyperlink w:anchor="_Toc370201806" w:history="1">
              <w:r w:rsidR="000A701F" w:rsidRPr="00ED508B">
                <w:rPr>
                  <w:rStyle w:val="Hyperlink"/>
                </w:rPr>
                <w:t>7.3.1</w:t>
              </w:r>
              <w:r w:rsidR="000A701F" w:rsidRPr="00ED508B">
                <w:rPr>
                  <w:rFonts w:asciiTheme="minorHAnsi" w:eastAsiaTheme="minorEastAsia" w:hAnsiTheme="minorHAnsi" w:cstheme="minorBidi"/>
                  <w:sz w:val="22"/>
                  <w:szCs w:val="22"/>
                </w:rPr>
                <w:tab/>
              </w:r>
              <w:r w:rsidR="000A701F" w:rsidRPr="00ED508B">
                <w:rPr>
                  <w:rStyle w:val="Hyperlink"/>
                </w:rPr>
                <w:t>Colour and lighting parameters</w:t>
              </w:r>
              <w:r w:rsidR="000A701F" w:rsidRPr="00ED508B">
                <w:rPr>
                  <w:webHidden/>
                </w:rPr>
                <w:tab/>
              </w:r>
              <w:r w:rsidR="000A701F" w:rsidRPr="00ED508B">
                <w:rPr>
                  <w:webHidden/>
                </w:rPr>
                <w:fldChar w:fldCharType="begin"/>
              </w:r>
              <w:r w:rsidR="000A701F" w:rsidRPr="00ED508B">
                <w:rPr>
                  <w:webHidden/>
                </w:rPr>
                <w:instrText xml:space="preserve"> PAGEREF _Toc370201806 \h </w:instrText>
              </w:r>
              <w:r w:rsidR="000A701F" w:rsidRPr="00ED508B">
                <w:rPr>
                  <w:webHidden/>
                </w:rPr>
              </w:r>
              <w:r w:rsidR="000A701F" w:rsidRPr="00ED508B">
                <w:rPr>
                  <w:webHidden/>
                </w:rPr>
                <w:fldChar w:fldCharType="separate"/>
              </w:r>
              <w:r w:rsidR="000A701F" w:rsidRPr="00ED508B">
                <w:rPr>
                  <w:webHidden/>
                </w:rPr>
                <w:t>29</w:t>
              </w:r>
              <w:r w:rsidR="000A701F" w:rsidRPr="00ED508B">
                <w:rPr>
                  <w:webHidden/>
                </w:rPr>
                <w:fldChar w:fldCharType="end"/>
              </w:r>
            </w:hyperlink>
          </w:p>
          <w:p w14:paraId="529927FF" w14:textId="77777777" w:rsidR="000A701F" w:rsidRPr="00ED508B" w:rsidRDefault="004C2271" w:rsidP="00C02EF8">
            <w:pPr>
              <w:pStyle w:val="TOC3"/>
              <w:rPr>
                <w:rFonts w:asciiTheme="minorHAnsi" w:eastAsiaTheme="minorEastAsia" w:hAnsiTheme="minorHAnsi" w:cstheme="minorBidi"/>
                <w:sz w:val="22"/>
                <w:szCs w:val="22"/>
              </w:rPr>
            </w:pPr>
            <w:hyperlink w:anchor="_Toc370201807" w:history="1">
              <w:r w:rsidR="000A701F" w:rsidRPr="00ED508B">
                <w:rPr>
                  <w:rStyle w:val="Hyperlink"/>
                </w:rPr>
                <w:t>7.3.2</w:t>
              </w:r>
              <w:r w:rsidR="000A701F" w:rsidRPr="00ED508B">
                <w:rPr>
                  <w:rFonts w:asciiTheme="minorHAnsi" w:eastAsiaTheme="minorEastAsia" w:hAnsiTheme="minorHAnsi" w:cstheme="minorBidi"/>
                  <w:sz w:val="22"/>
                  <w:szCs w:val="22"/>
                </w:rPr>
                <w:tab/>
              </w:r>
              <w:r w:rsidR="000A701F" w:rsidRPr="00ED508B">
                <w:rPr>
                  <w:rStyle w:val="Hyperlink"/>
                </w:rPr>
                <w:t>Acoustic Parameters</w:t>
              </w:r>
              <w:r w:rsidR="000A701F" w:rsidRPr="00ED508B">
                <w:rPr>
                  <w:webHidden/>
                </w:rPr>
                <w:tab/>
              </w:r>
              <w:r w:rsidR="000A701F" w:rsidRPr="00ED508B">
                <w:rPr>
                  <w:webHidden/>
                </w:rPr>
                <w:fldChar w:fldCharType="begin"/>
              </w:r>
              <w:r w:rsidR="000A701F" w:rsidRPr="00ED508B">
                <w:rPr>
                  <w:webHidden/>
                </w:rPr>
                <w:instrText xml:space="preserve"> PAGEREF _Toc370201807 \h </w:instrText>
              </w:r>
              <w:r w:rsidR="000A701F" w:rsidRPr="00ED508B">
                <w:rPr>
                  <w:webHidden/>
                </w:rPr>
              </w:r>
              <w:r w:rsidR="000A701F" w:rsidRPr="00ED508B">
                <w:rPr>
                  <w:webHidden/>
                </w:rPr>
                <w:fldChar w:fldCharType="separate"/>
              </w:r>
              <w:r w:rsidR="000A701F" w:rsidRPr="00ED508B">
                <w:rPr>
                  <w:webHidden/>
                </w:rPr>
                <w:t>31</w:t>
              </w:r>
              <w:r w:rsidR="000A701F" w:rsidRPr="00ED508B">
                <w:rPr>
                  <w:webHidden/>
                </w:rPr>
                <w:fldChar w:fldCharType="end"/>
              </w:r>
            </w:hyperlink>
          </w:p>
          <w:p w14:paraId="58A03076" w14:textId="77777777" w:rsidR="000A701F" w:rsidRPr="00ED508B" w:rsidRDefault="004C2271" w:rsidP="00C02EF8">
            <w:pPr>
              <w:pStyle w:val="TOC1"/>
              <w:rPr>
                <w:rFonts w:asciiTheme="minorHAnsi" w:eastAsiaTheme="minorEastAsia" w:hAnsiTheme="minorHAnsi" w:cstheme="minorBidi"/>
                <w:sz w:val="22"/>
                <w:szCs w:val="22"/>
              </w:rPr>
            </w:pPr>
            <w:hyperlink w:anchor="_Toc370201808" w:history="1">
              <w:r w:rsidR="000A701F" w:rsidRPr="00ED508B">
                <w:rPr>
                  <w:rStyle w:val="Hyperlink"/>
                </w:rPr>
                <w:t>Annex A  &lt;</w:t>
              </w:r>
              <w:r w:rsidR="000A701F" w:rsidRPr="00ED508B">
                <w:rPr>
                  <w:rStyle w:val="Hyperlink"/>
                  <w:highlight w:val="yellow"/>
                </w:rPr>
                <w:t>Annex Title - Placeholder</w:t>
              </w:r>
              <w:r w:rsidR="000A701F" w:rsidRPr="00ED508B">
                <w:rPr>
                  <w:rStyle w:val="Hyperlink"/>
                </w:rPr>
                <w:t>&gt;</w:t>
              </w:r>
              <w:r w:rsidR="000A701F" w:rsidRPr="00ED508B">
                <w:rPr>
                  <w:webHidden/>
                </w:rPr>
                <w:tab/>
              </w:r>
              <w:r w:rsidR="000A701F" w:rsidRPr="00ED508B">
                <w:rPr>
                  <w:webHidden/>
                </w:rPr>
                <w:fldChar w:fldCharType="begin"/>
              </w:r>
              <w:r w:rsidR="000A701F" w:rsidRPr="00ED508B">
                <w:rPr>
                  <w:webHidden/>
                </w:rPr>
                <w:instrText xml:space="preserve"> PAGEREF _Toc370201808 \h </w:instrText>
              </w:r>
              <w:r w:rsidR="000A701F" w:rsidRPr="00ED508B">
                <w:rPr>
                  <w:webHidden/>
                </w:rPr>
              </w:r>
              <w:r w:rsidR="000A701F" w:rsidRPr="00ED508B">
                <w:rPr>
                  <w:webHidden/>
                </w:rPr>
                <w:fldChar w:fldCharType="separate"/>
              </w:r>
              <w:r w:rsidR="000A701F" w:rsidRPr="00ED508B">
                <w:rPr>
                  <w:webHidden/>
                </w:rPr>
                <w:t>33</w:t>
              </w:r>
              <w:r w:rsidR="000A701F" w:rsidRPr="00ED508B">
                <w:rPr>
                  <w:webHidden/>
                </w:rPr>
                <w:fldChar w:fldCharType="end"/>
              </w:r>
            </w:hyperlink>
          </w:p>
          <w:p w14:paraId="146FFC02" w14:textId="77777777" w:rsidR="000A701F" w:rsidRPr="00ED508B" w:rsidRDefault="004C2271" w:rsidP="00C02EF8">
            <w:pPr>
              <w:pStyle w:val="TOC1"/>
              <w:rPr>
                <w:rFonts w:asciiTheme="minorHAnsi" w:eastAsiaTheme="minorEastAsia" w:hAnsiTheme="minorHAnsi" w:cstheme="minorBidi"/>
                <w:sz w:val="22"/>
                <w:szCs w:val="22"/>
              </w:rPr>
            </w:pPr>
            <w:hyperlink w:anchor="_Toc370201809" w:history="1">
              <w:r w:rsidR="000A701F" w:rsidRPr="00ED508B">
                <w:rPr>
                  <w:rStyle w:val="Hyperlink"/>
                </w:rPr>
                <w:t>Bibliography</w:t>
              </w:r>
              <w:r w:rsidR="000A701F" w:rsidRPr="00ED508B">
                <w:rPr>
                  <w:webHidden/>
                </w:rPr>
                <w:tab/>
              </w:r>
              <w:r w:rsidR="000A701F" w:rsidRPr="00ED508B">
                <w:rPr>
                  <w:webHidden/>
                </w:rPr>
                <w:fldChar w:fldCharType="begin"/>
              </w:r>
              <w:r w:rsidR="000A701F" w:rsidRPr="00ED508B">
                <w:rPr>
                  <w:webHidden/>
                </w:rPr>
                <w:instrText xml:space="preserve"> PAGEREF _Toc370201809 \h </w:instrText>
              </w:r>
              <w:r w:rsidR="000A701F" w:rsidRPr="00ED508B">
                <w:rPr>
                  <w:webHidden/>
                </w:rPr>
              </w:r>
              <w:r w:rsidR="000A701F" w:rsidRPr="00ED508B">
                <w:rPr>
                  <w:webHidden/>
                </w:rPr>
                <w:fldChar w:fldCharType="separate"/>
              </w:r>
              <w:r w:rsidR="000A701F" w:rsidRPr="00ED508B">
                <w:rPr>
                  <w:webHidden/>
                </w:rPr>
                <w:t>33</w:t>
              </w:r>
              <w:r w:rsidR="000A701F" w:rsidRPr="00ED508B">
                <w:rPr>
                  <w:webHidden/>
                </w:rPr>
                <w:fldChar w:fldCharType="end"/>
              </w:r>
            </w:hyperlink>
          </w:p>
          <w:p w14:paraId="272383BD" w14:textId="77777777" w:rsidR="000A701F" w:rsidRPr="00ED508B" w:rsidRDefault="000A701F" w:rsidP="00C02EF8">
            <w:pPr>
              <w:pStyle w:val="TableofFigures"/>
              <w:rPr>
                <w:rFonts w:eastAsia="Times New Roman"/>
              </w:rPr>
            </w:pPr>
            <w:r w:rsidRPr="00ED508B">
              <w:rPr>
                <w:rFonts w:eastAsia="Batang"/>
              </w:rPr>
              <w:fldChar w:fldCharType="end"/>
            </w:r>
          </w:p>
        </w:tc>
      </w:tr>
    </w:tbl>
    <w:p w14:paraId="40F7480F" w14:textId="77777777" w:rsidR="000A701F" w:rsidRPr="00ED508B" w:rsidRDefault="000A701F" w:rsidP="000A701F">
      <w:pPr>
        <w:tabs>
          <w:tab w:val="left" w:leader="dot" w:pos="9356"/>
        </w:tabs>
      </w:pPr>
    </w:p>
    <w:p w14:paraId="699431B3" w14:textId="77777777" w:rsidR="000A701F" w:rsidRPr="00ED508B" w:rsidRDefault="000A701F" w:rsidP="000A701F">
      <w:pPr>
        <w:jc w:val="center"/>
        <w:rPr>
          <w:b/>
          <w:bCs/>
        </w:rPr>
      </w:pPr>
      <w:r w:rsidRPr="00ED508B">
        <w:rPr>
          <w:b/>
          <w:bCs/>
        </w:rPr>
        <w:t>List of Tables</w:t>
      </w:r>
    </w:p>
    <w:tbl>
      <w:tblPr>
        <w:tblW w:w="9889" w:type="dxa"/>
        <w:tblLayout w:type="fixed"/>
        <w:tblLook w:val="04A0" w:firstRow="1" w:lastRow="0" w:firstColumn="1" w:lastColumn="0" w:noHBand="0" w:noVBand="1"/>
      </w:tblPr>
      <w:tblGrid>
        <w:gridCol w:w="9889"/>
      </w:tblGrid>
      <w:tr w:rsidR="000A701F" w:rsidRPr="00ED508B" w14:paraId="3E6F68B8" w14:textId="77777777" w:rsidTr="00C02EF8">
        <w:trPr>
          <w:tblHeader/>
        </w:trPr>
        <w:tc>
          <w:tcPr>
            <w:tcW w:w="9889" w:type="dxa"/>
          </w:tcPr>
          <w:p w14:paraId="7543A074" w14:textId="77777777" w:rsidR="000A701F" w:rsidRPr="00ED508B" w:rsidRDefault="000A701F" w:rsidP="00C02EF8">
            <w:pPr>
              <w:pStyle w:val="toc0"/>
            </w:pPr>
            <w:r w:rsidRPr="00ED508B">
              <w:tab/>
              <w:t>Page</w:t>
            </w:r>
          </w:p>
        </w:tc>
      </w:tr>
      <w:tr w:rsidR="000A701F" w:rsidRPr="00ED508B" w14:paraId="5436453B" w14:textId="77777777" w:rsidTr="00C02EF8">
        <w:tc>
          <w:tcPr>
            <w:tcW w:w="9889" w:type="dxa"/>
          </w:tcPr>
          <w:p w14:paraId="531127F2" w14:textId="77777777" w:rsidR="000A701F" w:rsidRPr="00ED508B" w:rsidRDefault="000A701F" w:rsidP="00C02EF8">
            <w:pPr>
              <w:pStyle w:val="TableofFigures"/>
              <w:rPr>
                <w:rFonts w:eastAsia="Times New Roman"/>
              </w:rPr>
            </w:pPr>
            <w:r w:rsidRPr="00ED508B">
              <w:rPr>
                <w:rFonts w:eastAsia="Times New Roman"/>
              </w:rPr>
              <w:fldChar w:fldCharType="begin"/>
            </w:r>
            <w:r w:rsidRPr="00ED508B">
              <w:rPr>
                <w:rFonts w:eastAsia="Times New Roman"/>
              </w:rPr>
              <w:instrText xml:space="preserve"> TOC \h \z \t "Table_No &amp; title" \c </w:instrText>
            </w:r>
            <w:r w:rsidRPr="00ED508B">
              <w:rPr>
                <w:rFonts w:eastAsia="Times New Roman"/>
              </w:rPr>
              <w:fldChar w:fldCharType="separate"/>
            </w:r>
            <w:r w:rsidRPr="00ED508B">
              <w:rPr>
                <w:rFonts w:eastAsia="Times New Roman"/>
                <w:b/>
                <w:bCs/>
                <w:noProof/>
              </w:rPr>
              <w:t>No table of figures entries found.</w:t>
            </w:r>
            <w:r w:rsidRPr="00ED508B">
              <w:rPr>
                <w:rFonts w:eastAsia="Times New Roman"/>
              </w:rPr>
              <w:fldChar w:fldCharType="end"/>
            </w:r>
          </w:p>
        </w:tc>
      </w:tr>
    </w:tbl>
    <w:p w14:paraId="410ACBDD" w14:textId="77777777" w:rsidR="000A701F" w:rsidRPr="00ED508B" w:rsidRDefault="000A701F" w:rsidP="000A701F"/>
    <w:p w14:paraId="563BB88C" w14:textId="77777777" w:rsidR="000A701F" w:rsidRPr="00ED508B" w:rsidRDefault="000A701F" w:rsidP="000A701F">
      <w:pPr>
        <w:jc w:val="center"/>
        <w:rPr>
          <w:b/>
          <w:bCs/>
        </w:rPr>
      </w:pPr>
      <w:r w:rsidRPr="00ED508B">
        <w:rPr>
          <w:b/>
          <w:bCs/>
        </w:rPr>
        <w:t>List of Figures</w:t>
      </w:r>
    </w:p>
    <w:tbl>
      <w:tblPr>
        <w:tblW w:w="9889" w:type="dxa"/>
        <w:tblLayout w:type="fixed"/>
        <w:tblLook w:val="04A0" w:firstRow="1" w:lastRow="0" w:firstColumn="1" w:lastColumn="0" w:noHBand="0" w:noVBand="1"/>
      </w:tblPr>
      <w:tblGrid>
        <w:gridCol w:w="9889"/>
      </w:tblGrid>
      <w:tr w:rsidR="000A701F" w:rsidRPr="00ED508B" w14:paraId="1103D0ED" w14:textId="77777777" w:rsidTr="00C02EF8">
        <w:trPr>
          <w:tblHeader/>
        </w:trPr>
        <w:tc>
          <w:tcPr>
            <w:tcW w:w="9889" w:type="dxa"/>
          </w:tcPr>
          <w:p w14:paraId="4C23B5D7" w14:textId="77777777" w:rsidR="000A701F" w:rsidRPr="00ED508B" w:rsidRDefault="000A701F" w:rsidP="00C02EF8">
            <w:pPr>
              <w:pStyle w:val="toc0"/>
            </w:pPr>
            <w:r w:rsidRPr="00ED508B">
              <w:tab/>
              <w:t>Page</w:t>
            </w:r>
          </w:p>
        </w:tc>
      </w:tr>
      <w:tr w:rsidR="000A701F" w:rsidRPr="00ED508B" w14:paraId="629C2D61" w14:textId="77777777" w:rsidTr="00C02EF8">
        <w:tc>
          <w:tcPr>
            <w:tcW w:w="9889" w:type="dxa"/>
          </w:tcPr>
          <w:p w14:paraId="5A72C314" w14:textId="77777777" w:rsidR="000A701F" w:rsidRPr="00ED508B" w:rsidRDefault="000A701F" w:rsidP="00C02EF8">
            <w:pPr>
              <w:pStyle w:val="TableofFigures"/>
              <w:rPr>
                <w:rFonts w:asciiTheme="minorHAnsi" w:eastAsiaTheme="minorEastAsia" w:hAnsiTheme="minorHAnsi" w:cstheme="minorBidi"/>
                <w:smallCaps/>
                <w:noProof/>
                <w:sz w:val="22"/>
                <w:szCs w:val="22"/>
                <w:lang w:eastAsia="en-US"/>
              </w:rPr>
            </w:pPr>
            <w:r w:rsidRPr="00ED508B">
              <w:rPr>
                <w:rFonts w:eastAsia="Times New Roman"/>
              </w:rPr>
              <w:fldChar w:fldCharType="begin"/>
            </w:r>
            <w:r w:rsidRPr="00ED508B">
              <w:rPr>
                <w:rFonts w:eastAsia="Times New Roman"/>
              </w:rPr>
              <w:instrText xml:space="preserve"> TOC \h \z \t "Figure_No &amp; title" \c </w:instrText>
            </w:r>
            <w:r w:rsidRPr="00ED508B">
              <w:rPr>
                <w:rFonts w:eastAsia="Times New Roman"/>
              </w:rPr>
              <w:fldChar w:fldCharType="separate"/>
            </w:r>
            <w:hyperlink w:anchor="_Toc370201747" w:history="1">
              <w:r w:rsidRPr="00ED508B">
                <w:rPr>
                  <w:rStyle w:val="Hyperlink"/>
                  <w:noProof/>
                  <w:lang w:eastAsia="zh-CN"/>
                </w:rPr>
                <w:t>Figure 1: Capture area axis (top view)</w:t>
              </w:r>
              <w:r w:rsidRPr="00ED508B">
                <w:rPr>
                  <w:noProof/>
                  <w:webHidden/>
                </w:rPr>
                <w:tab/>
              </w:r>
              <w:r w:rsidRPr="00ED508B">
                <w:rPr>
                  <w:noProof/>
                  <w:webHidden/>
                </w:rPr>
                <w:fldChar w:fldCharType="begin"/>
              </w:r>
              <w:r w:rsidRPr="00ED508B">
                <w:rPr>
                  <w:noProof/>
                  <w:webHidden/>
                </w:rPr>
                <w:instrText xml:space="preserve"> PAGEREF _Toc370201747 \h </w:instrText>
              </w:r>
              <w:r w:rsidRPr="00ED508B">
                <w:rPr>
                  <w:noProof/>
                  <w:webHidden/>
                </w:rPr>
              </w:r>
              <w:r w:rsidRPr="00ED508B">
                <w:rPr>
                  <w:noProof/>
                  <w:webHidden/>
                </w:rPr>
                <w:fldChar w:fldCharType="separate"/>
              </w:r>
              <w:r w:rsidRPr="00ED508B">
                <w:rPr>
                  <w:noProof/>
                  <w:webHidden/>
                </w:rPr>
                <w:t>19</w:t>
              </w:r>
              <w:r w:rsidRPr="00ED508B">
                <w:rPr>
                  <w:noProof/>
                  <w:webHidden/>
                </w:rPr>
                <w:fldChar w:fldCharType="end"/>
              </w:r>
            </w:hyperlink>
          </w:p>
          <w:p w14:paraId="7FB2ABD5" w14:textId="77777777" w:rsidR="000A701F" w:rsidRPr="00ED508B" w:rsidRDefault="004C2271" w:rsidP="00C02EF8">
            <w:pPr>
              <w:pStyle w:val="TableofFigures"/>
              <w:rPr>
                <w:rFonts w:asciiTheme="minorHAnsi" w:eastAsiaTheme="minorEastAsia" w:hAnsiTheme="minorHAnsi" w:cstheme="minorBidi"/>
                <w:smallCaps/>
                <w:noProof/>
                <w:sz w:val="22"/>
                <w:szCs w:val="22"/>
                <w:lang w:eastAsia="en-US"/>
              </w:rPr>
            </w:pPr>
            <w:hyperlink w:anchor="_Toc370201748" w:history="1">
              <w:r w:rsidR="000A701F" w:rsidRPr="00ED508B">
                <w:rPr>
                  <w:rStyle w:val="Hyperlink"/>
                  <w:noProof/>
                  <w:lang w:eastAsia="zh-CN"/>
                </w:rPr>
                <w:t>Figure 2: Capture area axis (3D view)</w:t>
              </w:r>
              <w:r w:rsidR="000A701F" w:rsidRPr="00ED508B">
                <w:rPr>
                  <w:noProof/>
                  <w:webHidden/>
                </w:rPr>
                <w:tab/>
              </w:r>
              <w:r w:rsidR="000A701F" w:rsidRPr="00ED508B">
                <w:rPr>
                  <w:noProof/>
                  <w:webHidden/>
                </w:rPr>
                <w:fldChar w:fldCharType="begin"/>
              </w:r>
              <w:r w:rsidR="000A701F" w:rsidRPr="00ED508B">
                <w:rPr>
                  <w:noProof/>
                  <w:webHidden/>
                </w:rPr>
                <w:instrText xml:space="preserve"> PAGEREF _Toc370201748 \h </w:instrText>
              </w:r>
              <w:r w:rsidR="000A701F" w:rsidRPr="00ED508B">
                <w:rPr>
                  <w:noProof/>
                  <w:webHidden/>
                </w:rPr>
              </w:r>
              <w:r w:rsidR="000A701F" w:rsidRPr="00ED508B">
                <w:rPr>
                  <w:noProof/>
                  <w:webHidden/>
                </w:rPr>
                <w:fldChar w:fldCharType="separate"/>
              </w:r>
              <w:r w:rsidR="000A701F" w:rsidRPr="00ED508B">
                <w:rPr>
                  <w:noProof/>
                  <w:webHidden/>
                </w:rPr>
                <w:t>20</w:t>
              </w:r>
              <w:r w:rsidR="000A701F" w:rsidRPr="00ED508B">
                <w:rPr>
                  <w:noProof/>
                  <w:webHidden/>
                </w:rPr>
                <w:fldChar w:fldCharType="end"/>
              </w:r>
            </w:hyperlink>
          </w:p>
          <w:p w14:paraId="0476F4DB" w14:textId="77777777" w:rsidR="000A701F" w:rsidRPr="00ED508B" w:rsidRDefault="000A701F" w:rsidP="00C02EF8">
            <w:pPr>
              <w:pStyle w:val="TableofFigures"/>
              <w:rPr>
                <w:rFonts w:eastAsia="Times New Roman"/>
              </w:rPr>
            </w:pPr>
            <w:r w:rsidRPr="00ED508B">
              <w:rPr>
                <w:rFonts w:eastAsia="Times New Roman"/>
              </w:rPr>
              <w:fldChar w:fldCharType="end"/>
            </w:r>
          </w:p>
        </w:tc>
      </w:tr>
    </w:tbl>
    <w:p w14:paraId="1C85C871" w14:textId="77777777" w:rsidR="000A701F" w:rsidRPr="00ED508B" w:rsidRDefault="000A701F" w:rsidP="000A701F"/>
    <w:p w14:paraId="53676799" w14:textId="77777777" w:rsidR="000A701F" w:rsidRPr="00ED508B" w:rsidRDefault="000A701F" w:rsidP="000A701F"/>
    <w:p w14:paraId="40FE3C89" w14:textId="77777777" w:rsidR="000A701F" w:rsidRPr="00ED508B" w:rsidRDefault="000A701F" w:rsidP="000A701F">
      <w:pPr>
        <w:pStyle w:val="RecNo"/>
        <w:pageBreakBefore/>
      </w:pPr>
      <w:r w:rsidRPr="00ED508B">
        <w:lastRenderedPageBreak/>
        <w:t>Draft new ITU-T H.TPS-AV</w:t>
      </w:r>
    </w:p>
    <w:p w14:paraId="74653972" w14:textId="77777777" w:rsidR="000A701F" w:rsidRPr="00ED508B" w:rsidRDefault="000A701F" w:rsidP="000A701F">
      <w:pPr>
        <w:pStyle w:val="Rectitle"/>
      </w:pPr>
      <w:r w:rsidRPr="00ED508B">
        <w:t>Audio/video parameters for telepresence systems</w:t>
      </w:r>
    </w:p>
    <w:p w14:paraId="6A59B6E8" w14:textId="77777777" w:rsidR="000A701F" w:rsidRPr="00ED508B" w:rsidRDefault="000A701F" w:rsidP="000A701F">
      <w:pPr>
        <w:pStyle w:val="Headingb"/>
      </w:pPr>
      <w:r w:rsidRPr="00ED508B">
        <w:t>AAP Summary</w:t>
      </w:r>
    </w:p>
    <w:p w14:paraId="0ECAE316" w14:textId="77777777" w:rsidR="000A701F" w:rsidRPr="00ED508B" w:rsidRDefault="000A701F" w:rsidP="000A701F">
      <w:pPr>
        <w:rPr>
          <w:highlight w:val="yellow"/>
        </w:rPr>
      </w:pPr>
      <w:r w:rsidRPr="00ED508B">
        <w:rPr>
          <w:highlight w:val="yellow"/>
        </w:rPr>
        <w:t>[To be provided before Consent]</w:t>
      </w:r>
    </w:p>
    <w:p w14:paraId="18767FB0" w14:textId="77777777" w:rsidR="000A701F" w:rsidRPr="00ED508B" w:rsidRDefault="000A701F" w:rsidP="000A701F">
      <w:pPr>
        <w:pStyle w:val="Headingb"/>
      </w:pPr>
      <w:r w:rsidRPr="00ED508B">
        <w:t>Summary</w:t>
      </w:r>
    </w:p>
    <w:p w14:paraId="150D3B5D" w14:textId="77777777" w:rsidR="000A701F" w:rsidRPr="00ED508B" w:rsidRDefault="000A701F" w:rsidP="000A701F">
      <w:r w:rsidRPr="00ED508B">
        <w:rPr>
          <w:rFonts w:hint="eastAsia"/>
          <w:lang w:eastAsia="zh-CN"/>
        </w:rPr>
        <w:t>This contribution defines the audio/video/</w:t>
      </w:r>
      <w:r w:rsidRPr="00ED508B">
        <w:rPr>
          <w:lang w:eastAsia="zh-CN"/>
        </w:rPr>
        <w:t>environment</w:t>
      </w:r>
      <w:r w:rsidRPr="00ED508B">
        <w:rPr>
          <w:rFonts w:hint="eastAsia"/>
          <w:lang w:eastAsia="zh-CN"/>
        </w:rPr>
        <w:t xml:space="preserve"> </w:t>
      </w:r>
      <w:r w:rsidRPr="00ED508B">
        <w:rPr>
          <w:lang w:eastAsia="zh-CN"/>
        </w:rPr>
        <w:t>parameters</w:t>
      </w:r>
      <w:r w:rsidRPr="00ED508B">
        <w:rPr>
          <w:rFonts w:hint="eastAsia"/>
          <w:lang w:eastAsia="zh-CN"/>
        </w:rPr>
        <w:t xml:space="preserve"> for telepresence system and gives the s</w:t>
      </w:r>
      <w:r w:rsidRPr="00ED508B">
        <w:rPr>
          <w:lang w:eastAsia="zh-CN"/>
        </w:rPr>
        <w:t>pecific</w:t>
      </w:r>
      <w:r w:rsidRPr="00ED508B">
        <w:rPr>
          <w:rFonts w:hint="eastAsia"/>
          <w:lang w:eastAsia="zh-CN"/>
        </w:rPr>
        <w:t xml:space="preserve"> format definition for these parameters as well.</w:t>
      </w:r>
    </w:p>
    <w:p w14:paraId="37AB09A5"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32" w:name="_Toc323231085"/>
      <w:bookmarkStart w:id="33" w:name="_Toc359380291"/>
      <w:bookmarkStart w:id="34" w:name="_Toc370201787"/>
      <w:r w:rsidRPr="00ED508B">
        <w:t>Scope</w:t>
      </w:r>
      <w:bookmarkEnd w:id="32"/>
      <w:bookmarkEnd w:id="33"/>
      <w:bookmarkEnd w:id="34"/>
    </w:p>
    <w:p w14:paraId="379DD4E3" w14:textId="77777777" w:rsidR="000A701F" w:rsidRPr="00ED508B" w:rsidRDefault="000A701F" w:rsidP="000A701F">
      <w:pPr>
        <w:rPr>
          <w:lang w:eastAsia="zh-CN"/>
        </w:rPr>
      </w:pPr>
      <w:r w:rsidRPr="00ED508B">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14:paraId="3CFCC90E" w14:textId="77777777" w:rsidR="000A701F" w:rsidRPr="00ED508B" w:rsidRDefault="000A701F" w:rsidP="000A701F">
      <w:pPr>
        <w:rPr>
          <w:lang w:eastAsia="zh-CN"/>
        </w:rPr>
      </w:pPr>
      <w:r w:rsidRPr="00ED508B">
        <w:rPr>
          <w:lang w:eastAsia="zh-CN"/>
        </w:rPr>
        <w:t>In order to prevent the above problems the capabilities of the telepresence session can:</w:t>
      </w:r>
    </w:p>
    <w:p w14:paraId="48B9E797" w14:textId="77777777" w:rsidR="000A701F" w:rsidRPr="00ED508B" w:rsidRDefault="000A701F" w:rsidP="000A701F">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Be negotiated between the telepresence end points (or other intermediaries as required) before media transmission in order to agree on a common set of capabilities.</w:t>
      </w:r>
    </w:p>
    <w:p w14:paraId="1EF66CF7" w14:textId="77777777" w:rsidR="000A701F" w:rsidRPr="00ED508B" w:rsidRDefault="000A701F" w:rsidP="000A701F">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Assume default capabilities based on support of a common profile.</w:t>
      </w:r>
    </w:p>
    <w:p w14:paraId="6EBF02CA" w14:textId="77777777" w:rsidR="000A701F" w:rsidRDefault="000A701F" w:rsidP="000A701F">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 combination of the above.</w:t>
      </w:r>
    </w:p>
    <w:p w14:paraId="30DAEF07" w14:textId="77777777" w:rsidR="000A701F" w:rsidRPr="00ED508B" w:rsidRDefault="000A701F" w:rsidP="000A701F">
      <w:pPr>
        <w:rPr>
          <w:lang w:eastAsia="zh-CN"/>
        </w:rPr>
      </w:pPr>
      <w:r w:rsidRPr="00ED508B">
        <w:rPr>
          <w:lang w:eastAsia="zh-CN"/>
        </w:rPr>
        <w:t>For example, a receiver could send its audio/video capabilities parameters to the sender through the capability negotiation. The sender would coordinate and send media streams to the receiver according to the receiver's capabilities.</w:t>
      </w:r>
    </w:p>
    <w:p w14:paraId="5A10ABE5" w14:textId="77777777" w:rsidR="000A701F" w:rsidRPr="00ED508B" w:rsidRDefault="000A701F" w:rsidP="000A701F">
      <w:r w:rsidRPr="00ED508B">
        <w:t>This Recommendation provides details of telepresence endpoint characteristics and how these relate to telepresence in [ITU-T H.323] systems.</w:t>
      </w:r>
    </w:p>
    <w:p w14:paraId="4C9F4D8D" w14:textId="77777777" w:rsidR="000A701F" w:rsidRPr="00ED508B" w:rsidRDefault="000A701F" w:rsidP="000A701F">
      <w:r w:rsidRPr="00ED508B">
        <w:rPr>
          <w:highlight w:val="yellow"/>
        </w:rPr>
        <w:t>{</w:t>
      </w:r>
      <w:r w:rsidRPr="00ED508B">
        <w:rPr>
          <w:i/>
          <w:highlight w:val="yellow"/>
        </w:rPr>
        <w:t xml:space="preserve">Editor’s note: Per </w:t>
      </w:r>
      <w:hyperlink r:id="rId49" w:history="1">
        <w:r w:rsidRPr="00ED508B">
          <w:rPr>
            <w:rStyle w:val="Hyperlink"/>
            <w:i/>
            <w:highlight w:val="yellow"/>
          </w:rPr>
          <w:t>TD-53/WP1</w:t>
        </w:r>
      </w:hyperlink>
      <w:r w:rsidRPr="00ED508B">
        <w:rPr>
          <w:i/>
          <w:highlight w:val="yellow"/>
        </w:rPr>
        <w:t>, the scope of H.TPS-AV needs to be reviewed to ensure QoS is included.}</w:t>
      </w:r>
    </w:p>
    <w:p w14:paraId="166F0081"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35" w:name="_Toc323231086"/>
      <w:bookmarkStart w:id="36" w:name="_Toc359380292"/>
      <w:bookmarkStart w:id="37" w:name="_Toc370201788"/>
      <w:r w:rsidRPr="00ED508B">
        <w:t>References</w:t>
      </w:r>
      <w:bookmarkEnd w:id="35"/>
      <w:bookmarkEnd w:id="36"/>
      <w:bookmarkEnd w:id="37"/>
    </w:p>
    <w:p w14:paraId="3B730604" w14:textId="77777777" w:rsidR="000A701F" w:rsidRPr="00ED508B" w:rsidRDefault="000A701F" w:rsidP="000A701F">
      <w:r w:rsidRPr="00ED508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46BAA749" w14:textId="77777777" w:rsidR="000A701F" w:rsidRPr="00ED508B" w:rsidRDefault="000A701F" w:rsidP="000A701F">
      <w:r w:rsidRPr="00ED508B">
        <w:t>The reference to a document within this Recommendation does not give it, as a stand-alone document, the status of a Recommendation.</w:t>
      </w:r>
    </w:p>
    <w:p w14:paraId="01B08193" w14:textId="77777777" w:rsidR="000A701F" w:rsidRPr="00ED508B" w:rsidRDefault="000A701F" w:rsidP="000A701F">
      <w:pPr>
        <w:pStyle w:val="Reftext"/>
      </w:pPr>
      <w:r w:rsidRPr="00ED508B">
        <w:t>[F.TPS-Reqs]</w:t>
      </w:r>
      <w:r w:rsidRPr="00ED508B">
        <w:tab/>
        <w:t xml:space="preserve">ITU-T Recommendation </w:t>
      </w:r>
      <w:r w:rsidRPr="00ED508B">
        <w:rPr>
          <w:highlight w:val="yellow"/>
        </w:rPr>
        <w:t xml:space="preserve">X.yyy </w:t>
      </w:r>
      <w:r w:rsidRPr="00ED508B">
        <w:t xml:space="preserve">(date), </w:t>
      </w:r>
      <w:r w:rsidRPr="00ED508B">
        <w:rPr>
          <w:i/>
          <w:iCs/>
        </w:rPr>
        <w:t>Definitions, requirements, and use cases for Telepresence Systems</w:t>
      </w:r>
      <w:r w:rsidRPr="00ED508B">
        <w:t>.</w:t>
      </w:r>
    </w:p>
    <w:p w14:paraId="6B67A703" w14:textId="77777777" w:rsidR="000A701F" w:rsidRPr="00ED508B" w:rsidRDefault="000A701F" w:rsidP="000A701F">
      <w:pPr>
        <w:pStyle w:val="Reftext"/>
      </w:pPr>
      <w:r w:rsidRPr="00ED508B">
        <w:t>[F/H.TPS-Arch]</w:t>
      </w:r>
      <w:r w:rsidRPr="00ED508B">
        <w:tab/>
        <w:t xml:space="preserve">ITU-T Recommendation </w:t>
      </w:r>
      <w:r w:rsidRPr="00ED508B">
        <w:rPr>
          <w:highlight w:val="yellow"/>
        </w:rPr>
        <w:t xml:space="preserve">X.yyy </w:t>
      </w:r>
      <w:r w:rsidRPr="00ED508B">
        <w:t xml:space="preserve">(date), </w:t>
      </w:r>
      <w:r w:rsidRPr="00ED508B">
        <w:rPr>
          <w:i/>
          <w:iCs/>
        </w:rPr>
        <w:t>Telepresence System Architecture</w:t>
      </w:r>
      <w:r w:rsidRPr="00ED508B">
        <w:t>.</w:t>
      </w:r>
    </w:p>
    <w:p w14:paraId="027F0A4B" w14:textId="77777777" w:rsidR="000A701F" w:rsidRPr="00ED508B" w:rsidRDefault="000A701F" w:rsidP="000A701F">
      <w:pPr>
        <w:pStyle w:val="Reftext"/>
      </w:pPr>
    </w:p>
    <w:p w14:paraId="5EBA8E86" w14:textId="77777777" w:rsidR="000A701F" w:rsidRPr="00ED508B" w:rsidRDefault="000A701F" w:rsidP="000A701F">
      <w:pPr>
        <w:pStyle w:val="Reftext"/>
      </w:pPr>
      <w:r w:rsidRPr="00ED508B">
        <w:lastRenderedPageBreak/>
        <w:t>[ITU-R BT.1361]</w:t>
      </w:r>
      <w:r w:rsidRPr="00ED508B">
        <w:tab/>
        <w:t xml:space="preserve">ITU-R Recommendation BT.1361 (02/1998), </w:t>
      </w:r>
      <w:r w:rsidRPr="00ED508B">
        <w:rPr>
          <w:i/>
          <w:iCs/>
        </w:rPr>
        <w:t>Worldwide unified colorimetry and related characteristics of future television and imaging systems</w:t>
      </w:r>
      <w:r w:rsidRPr="00ED508B">
        <w:t>.</w:t>
      </w:r>
    </w:p>
    <w:p w14:paraId="35FA9C20" w14:textId="77777777" w:rsidR="000A701F" w:rsidRPr="00ED508B" w:rsidRDefault="000A701F" w:rsidP="000A701F">
      <w:pPr>
        <w:pStyle w:val="Reftext"/>
      </w:pPr>
      <w:r w:rsidRPr="00ED508B">
        <w:t>[ITU-R BT.2020]</w:t>
      </w:r>
      <w:r w:rsidRPr="00ED508B">
        <w:tab/>
        <w:t xml:space="preserve">ITU-R Recommendation BT.2020 (08/2012), </w:t>
      </w:r>
      <w:r w:rsidRPr="00ED508B">
        <w:rPr>
          <w:i/>
          <w:iCs/>
        </w:rPr>
        <w:t>Parameter values for ultra-high definition television systems for production and international programme exchange</w:t>
      </w:r>
      <w:r w:rsidRPr="00ED508B">
        <w:t>.</w:t>
      </w:r>
    </w:p>
    <w:p w14:paraId="6A444240" w14:textId="77777777" w:rsidR="000A701F" w:rsidRPr="00ED508B" w:rsidRDefault="000A701F" w:rsidP="000A701F">
      <w:pPr>
        <w:pStyle w:val="Reftext"/>
        <w:ind w:hanging="2262"/>
      </w:pPr>
      <w:r w:rsidRPr="00ED508B">
        <w:t>[ITU-R BT.601]</w:t>
      </w:r>
      <w:r w:rsidRPr="00ED508B">
        <w:tab/>
      </w:r>
      <w:r w:rsidRPr="00ED508B">
        <w:tab/>
        <w:t xml:space="preserve">ITU-R Recommendation BT.601-7 (03/2011), </w:t>
      </w:r>
      <w:r w:rsidRPr="00ED508B">
        <w:rPr>
          <w:i/>
          <w:iCs/>
        </w:rPr>
        <w:t>Studio encoding parameters of digital television for standard 4:3 and wide screen 16:9 aspect ratios</w:t>
      </w:r>
      <w:r w:rsidRPr="00ED508B">
        <w:t>.</w:t>
      </w:r>
    </w:p>
    <w:p w14:paraId="57AE8E28" w14:textId="77777777" w:rsidR="000A701F" w:rsidRPr="00ED508B" w:rsidRDefault="000A701F" w:rsidP="000A701F">
      <w:pPr>
        <w:pStyle w:val="Reftext"/>
      </w:pPr>
      <w:r w:rsidRPr="00ED508B">
        <w:t xml:space="preserve"> [ITU-R BT.709]</w:t>
      </w:r>
      <w:r w:rsidRPr="00ED508B">
        <w:tab/>
        <w:t xml:space="preserve">ITU-R Recommendation BT.709-5 (04/2002), </w:t>
      </w:r>
      <w:r w:rsidRPr="00ED508B">
        <w:rPr>
          <w:i/>
          <w:iCs/>
        </w:rPr>
        <w:t>Parameter values for the HDTV standards for production and international programme exchange</w:t>
      </w:r>
      <w:r w:rsidRPr="00ED508B">
        <w:t>.</w:t>
      </w:r>
    </w:p>
    <w:p w14:paraId="5E906680" w14:textId="77777777" w:rsidR="000A701F" w:rsidRDefault="000A701F" w:rsidP="000A701F">
      <w:pPr>
        <w:pStyle w:val="Reftext"/>
        <w:rPr>
          <w:i/>
          <w:iCs/>
        </w:rPr>
      </w:pPr>
      <w:r w:rsidRPr="00ED508B">
        <w:t>[ITU-T G.122]</w:t>
      </w:r>
      <w:r w:rsidRPr="00ED508B">
        <w:tab/>
        <w:t xml:space="preserve">ITU-T Recommendation G.122 (03/1993), </w:t>
      </w:r>
      <w:r w:rsidRPr="00ED508B">
        <w:rPr>
          <w:i/>
          <w:iCs/>
        </w:rPr>
        <w:t>Influence of national systems on stability and talker echo in international connections.</w:t>
      </w:r>
    </w:p>
    <w:p w14:paraId="64B931C3" w14:textId="77777777" w:rsidR="000A701F" w:rsidRPr="00ED508B" w:rsidRDefault="000A701F" w:rsidP="000A701F">
      <w:pPr>
        <w:pStyle w:val="Reftext"/>
      </w:pPr>
      <w:r w:rsidRPr="00ED508B">
        <w:t xml:space="preserve"> [ITU-T H.245]</w:t>
      </w:r>
      <w:r w:rsidRPr="00ED508B">
        <w:tab/>
        <w:t xml:space="preserve">ITU-T Recommendation H.245 (05/2011), </w:t>
      </w:r>
      <w:r w:rsidRPr="00ED508B">
        <w:rPr>
          <w:i/>
          <w:iCs/>
        </w:rPr>
        <w:t>Control protocol for multimedia communication</w:t>
      </w:r>
      <w:r w:rsidRPr="00ED508B">
        <w:t>.</w:t>
      </w:r>
    </w:p>
    <w:p w14:paraId="2FB6E9F2" w14:textId="77777777" w:rsidR="000A701F" w:rsidRPr="00ED508B" w:rsidRDefault="000A701F" w:rsidP="000A701F">
      <w:pPr>
        <w:pStyle w:val="Reftext"/>
      </w:pPr>
      <w:r w:rsidRPr="00ED508B">
        <w:t>[ITU-T H.264]</w:t>
      </w:r>
      <w:r w:rsidRPr="00ED508B">
        <w:tab/>
        <w:t xml:space="preserve">ITU-T Recommendation H.264 (01/2012), </w:t>
      </w:r>
      <w:r w:rsidRPr="00ED508B">
        <w:rPr>
          <w:i/>
          <w:iCs/>
        </w:rPr>
        <w:t>Advanced video coding for generic audiovisual services</w:t>
      </w:r>
      <w:r w:rsidRPr="00ED508B">
        <w:t>.</w:t>
      </w:r>
    </w:p>
    <w:p w14:paraId="1739B62B" w14:textId="77777777" w:rsidR="000A701F" w:rsidRPr="00ED508B" w:rsidRDefault="000A701F" w:rsidP="000A701F">
      <w:pPr>
        <w:pStyle w:val="Reftext"/>
      </w:pPr>
      <w:r w:rsidRPr="00ED508B">
        <w:t>[ITU-T H.323]</w:t>
      </w:r>
      <w:r w:rsidRPr="00ED508B">
        <w:tab/>
        <w:t xml:space="preserve">ITU-T Recommendation H.323 (12/2009), </w:t>
      </w:r>
      <w:r w:rsidRPr="00ED508B">
        <w:rPr>
          <w:i/>
          <w:iCs/>
        </w:rPr>
        <w:t>Packet-based multimedia communications systems</w:t>
      </w:r>
      <w:r w:rsidRPr="00ED508B">
        <w:t>.</w:t>
      </w:r>
    </w:p>
    <w:p w14:paraId="1C0E4D84" w14:textId="77777777" w:rsidR="000A701F" w:rsidRPr="00ED508B" w:rsidRDefault="000A701F" w:rsidP="000A701F">
      <w:pPr>
        <w:pStyle w:val="Reftext"/>
      </w:pPr>
      <w:r w:rsidRPr="00ED508B">
        <w:t>[ITU-T P.56]</w:t>
      </w:r>
      <w:r w:rsidRPr="00ED508B">
        <w:tab/>
        <w:t xml:space="preserve">ITU-T Recommendation P.56 (12/2011), </w:t>
      </w:r>
      <w:r w:rsidRPr="00ED508B">
        <w:rPr>
          <w:i/>
          <w:iCs/>
        </w:rPr>
        <w:t>Objective measurement of active speech level</w:t>
      </w:r>
      <w:r w:rsidRPr="00ED508B">
        <w:t>.</w:t>
      </w:r>
    </w:p>
    <w:p w14:paraId="6BC075C6" w14:textId="77777777" w:rsidR="000A701F" w:rsidRPr="00ED508B" w:rsidRDefault="000A701F" w:rsidP="000A701F">
      <w:pPr>
        <w:pStyle w:val="Reftext"/>
      </w:pPr>
      <w:r w:rsidRPr="00ED508B">
        <w:t>[ITU-T P.300]</w:t>
      </w:r>
      <w:r w:rsidRPr="00ED508B">
        <w:tab/>
        <w:t xml:space="preserve">ITU-T Recommendation P.300 (11/2001), </w:t>
      </w:r>
      <w:r w:rsidRPr="00ED508B">
        <w:rPr>
          <w:i/>
          <w:iCs/>
        </w:rPr>
        <w:t>Transmission performance of group audio terminals (GATs)</w:t>
      </w:r>
      <w:r w:rsidRPr="00ED508B">
        <w:t>.</w:t>
      </w:r>
    </w:p>
    <w:p w14:paraId="51732F4E" w14:textId="77777777" w:rsidR="000A701F" w:rsidRPr="00ED508B" w:rsidRDefault="000A701F" w:rsidP="000A701F">
      <w:pPr>
        <w:pStyle w:val="Reftext"/>
      </w:pPr>
      <w:r w:rsidRPr="00ED508B">
        <w:t>[ITU-T P.501]</w:t>
      </w:r>
      <w:r w:rsidRPr="00ED508B">
        <w:tab/>
        <w:t xml:space="preserve">ITU-T Recommendation P.501 (01/2012), </w:t>
      </w:r>
      <w:r w:rsidRPr="00ED508B">
        <w:rPr>
          <w:i/>
          <w:iCs/>
        </w:rPr>
        <w:t>Test signals for use in telephonometry.</w:t>
      </w:r>
    </w:p>
    <w:p w14:paraId="4AEA9F46" w14:textId="77777777" w:rsidR="000A701F" w:rsidRPr="00ED508B" w:rsidRDefault="000A701F" w:rsidP="000A701F">
      <w:pPr>
        <w:pStyle w:val="Reftext"/>
      </w:pPr>
      <w:r w:rsidRPr="00ED508B">
        <w:t>[ITU-T Q.931]</w:t>
      </w:r>
      <w:r w:rsidRPr="00ED508B">
        <w:tab/>
        <w:t xml:space="preserve">ITU-T Recommendation Q.931 (05/1998), </w:t>
      </w:r>
      <w:r w:rsidRPr="00ED508B">
        <w:rPr>
          <w:i/>
          <w:iCs/>
        </w:rPr>
        <w:t>ISDN user-network interface layer 3 specification for basic call control</w:t>
      </w:r>
      <w:r w:rsidRPr="00ED508B">
        <w:t>.</w:t>
      </w:r>
    </w:p>
    <w:p w14:paraId="25ED1566" w14:textId="77777777" w:rsidR="000A701F" w:rsidRPr="00B94123" w:rsidRDefault="000A701F" w:rsidP="000A701F">
      <w:pPr>
        <w:pStyle w:val="Reftext"/>
        <w:rPr>
          <w:i/>
        </w:rPr>
      </w:pPr>
      <w:r>
        <w:t>[IETF CLUE DM</w:t>
      </w:r>
      <w:r w:rsidRPr="00ED508B">
        <w:t>]</w:t>
      </w:r>
      <w:r w:rsidRPr="00ED508B">
        <w:tab/>
      </w:r>
      <w:r w:rsidRPr="00ED508B">
        <w:tab/>
        <w:t xml:space="preserve">IETF </w:t>
      </w:r>
      <w:r w:rsidRPr="00B94123">
        <w:rPr>
          <w:highlight w:val="yellow"/>
        </w:rPr>
        <w:t>draft-ietf-clue-data-model-schema-0</w:t>
      </w:r>
      <w:r w:rsidRPr="00ED508B">
        <w:t xml:space="preserve">, </w:t>
      </w:r>
      <w:r w:rsidRPr="00B94123">
        <w:rPr>
          <w:i/>
        </w:rPr>
        <w:t>An XML schema for the CLUE Data Model.</w:t>
      </w:r>
    </w:p>
    <w:p w14:paraId="135AC326" w14:textId="77777777" w:rsidR="000A701F" w:rsidRPr="00ED508B" w:rsidRDefault="000A701F" w:rsidP="000A701F">
      <w:pPr>
        <w:pStyle w:val="Reftext"/>
      </w:pPr>
      <w:r w:rsidRPr="00ED508B">
        <w:t xml:space="preserve"> [IETF CLUE FW]</w:t>
      </w:r>
      <w:r w:rsidRPr="00ED508B">
        <w:tab/>
      </w:r>
      <w:r w:rsidRPr="00ED508B">
        <w:tab/>
        <w:t xml:space="preserve">IETF </w:t>
      </w:r>
      <w:r w:rsidRPr="00ED508B">
        <w:rPr>
          <w:highlight w:val="yellow"/>
        </w:rPr>
        <w:t>draft-ietf-clue-framework-1</w:t>
      </w:r>
      <w:r>
        <w:rPr>
          <w:highlight w:val="yellow"/>
        </w:rPr>
        <w:t>1</w:t>
      </w:r>
      <w:r w:rsidRPr="00ED508B">
        <w:t xml:space="preserve">, </w:t>
      </w:r>
      <w:r w:rsidRPr="00ED508B">
        <w:rPr>
          <w:i/>
          <w:iCs/>
        </w:rPr>
        <w:t>Framework for Telepresence Multi-Streams</w:t>
      </w:r>
      <w:r w:rsidRPr="00ED508B">
        <w:t>.</w:t>
      </w:r>
    </w:p>
    <w:p w14:paraId="1BFD3B29" w14:textId="77777777" w:rsidR="000A701F" w:rsidRPr="00ED508B" w:rsidRDefault="000A701F" w:rsidP="000A701F">
      <w:pPr>
        <w:pStyle w:val="enumlev1"/>
        <w:ind w:left="2265" w:hanging="2265"/>
      </w:pPr>
      <w:r w:rsidRPr="00ED508B">
        <w:t>[IETF RFC 4796]</w:t>
      </w:r>
      <w:r w:rsidRPr="00ED508B">
        <w:tab/>
      </w:r>
      <w:r w:rsidRPr="00ED508B">
        <w:tab/>
        <w:t xml:space="preserve">IETF RFC 4796 (2007), </w:t>
      </w:r>
      <w:r w:rsidRPr="00ED508B">
        <w:rPr>
          <w:i/>
        </w:rPr>
        <w:t>The Session Description Protocol (SDP) Content Attribute</w:t>
      </w:r>
      <w:r w:rsidRPr="00ED508B">
        <w:t>.</w:t>
      </w:r>
    </w:p>
    <w:p w14:paraId="5CD349C4" w14:textId="77777777" w:rsidR="000A701F" w:rsidRPr="00ED508B" w:rsidRDefault="000A701F" w:rsidP="000A701F">
      <w:pPr>
        <w:pStyle w:val="enumlev1"/>
        <w:ind w:left="2265" w:hanging="2265"/>
      </w:pPr>
      <w:r w:rsidRPr="00ED508B">
        <w:rPr>
          <w:rFonts w:eastAsia="Times New Roman"/>
        </w:rPr>
        <w:t>[IETF RFC 5646]</w:t>
      </w:r>
      <w:r w:rsidRPr="00ED508B">
        <w:rPr>
          <w:rFonts w:eastAsia="Times New Roman"/>
        </w:rPr>
        <w:tab/>
      </w:r>
      <w:r w:rsidRPr="00ED508B">
        <w:rPr>
          <w:rFonts w:eastAsia="Times New Roman"/>
        </w:rPr>
        <w:tab/>
        <w:t xml:space="preserve">IETF RFC 5646 (2009), </w:t>
      </w:r>
      <w:r w:rsidRPr="00ED508B">
        <w:rPr>
          <w:rFonts w:eastAsia="Times New Roman"/>
          <w:i/>
        </w:rPr>
        <w:t>Tags for Identifying Languages</w:t>
      </w:r>
      <w:r w:rsidRPr="00ED508B">
        <w:rPr>
          <w:rFonts w:eastAsia="Times New Roman"/>
        </w:rPr>
        <w:t>.</w:t>
      </w:r>
    </w:p>
    <w:p w14:paraId="30C1D50C" w14:textId="77777777" w:rsidR="000A701F" w:rsidRPr="00ED508B" w:rsidRDefault="000A701F" w:rsidP="000A701F">
      <w:pPr>
        <w:pStyle w:val="Reftext"/>
      </w:pPr>
      <w:r w:rsidRPr="00ED508B">
        <w:t>[ISO 11664-2]</w:t>
      </w:r>
      <w:r w:rsidRPr="00ED508B">
        <w:tab/>
      </w:r>
      <w:r w:rsidRPr="00ED508B">
        <w:tab/>
        <w:t xml:space="preserve">ISO 11664-2 (2007) / CIE S 014-2/E (2006), </w:t>
      </w:r>
      <w:r w:rsidRPr="00ED508B">
        <w:rPr>
          <w:i/>
          <w:iCs/>
        </w:rPr>
        <w:t>Colorimetry - Part 2: CIE standard illuminants</w:t>
      </w:r>
      <w:r w:rsidRPr="00ED508B">
        <w:t>.</w:t>
      </w:r>
    </w:p>
    <w:p w14:paraId="1716F5F8" w14:textId="77777777" w:rsidR="000A701F" w:rsidRPr="00ED508B" w:rsidRDefault="000A701F" w:rsidP="000A701F">
      <w:pPr>
        <w:pStyle w:val="Reftext"/>
      </w:pPr>
      <w:r w:rsidRPr="00ED508B">
        <w:t>[ISO 140-4]</w:t>
      </w:r>
      <w:r w:rsidRPr="00ED508B">
        <w:tab/>
      </w:r>
      <w:r w:rsidRPr="00ED508B">
        <w:tab/>
        <w:t xml:space="preserve">ISO 140-4 (1998), </w:t>
      </w:r>
      <w:r w:rsidRPr="00ED508B">
        <w:rPr>
          <w:i/>
          <w:iCs/>
        </w:rPr>
        <w:t>Acoustics - Measurement of sound insulation in buildings and of building elements - Part 4: Field measurements of airborne sound insulation between rooms</w:t>
      </w:r>
      <w:r w:rsidRPr="00ED508B">
        <w:t>.</w:t>
      </w:r>
    </w:p>
    <w:p w14:paraId="66E6DEF1" w14:textId="77777777" w:rsidR="000A701F" w:rsidRPr="00ED508B" w:rsidRDefault="000A701F" w:rsidP="000A701F">
      <w:pPr>
        <w:pStyle w:val="Reftext"/>
      </w:pPr>
      <w:r w:rsidRPr="00ED508B">
        <w:t>[ISO 717-1]</w:t>
      </w:r>
      <w:r w:rsidRPr="00ED508B">
        <w:tab/>
      </w:r>
      <w:r w:rsidRPr="00ED508B">
        <w:tab/>
        <w:t xml:space="preserve">ISO 717-1 (1996), </w:t>
      </w:r>
      <w:r w:rsidRPr="00ED508B">
        <w:rPr>
          <w:i/>
          <w:iCs/>
        </w:rPr>
        <w:t>Acoustics – Rating of sound insulation in buildings and of building elements – Part 1: Airborne Sound Insulation</w:t>
      </w:r>
      <w:r w:rsidRPr="00ED508B">
        <w:t>.</w:t>
      </w:r>
    </w:p>
    <w:p w14:paraId="4203B811" w14:textId="77777777" w:rsidR="000A701F" w:rsidRPr="00ED508B" w:rsidRDefault="000A701F" w:rsidP="000A701F">
      <w:pPr>
        <w:pStyle w:val="Reftext"/>
      </w:pPr>
      <w:r w:rsidRPr="00ED508B">
        <w:t>[ISO 8995]</w:t>
      </w:r>
      <w:r w:rsidRPr="00ED508B">
        <w:tab/>
      </w:r>
      <w:r w:rsidRPr="00ED508B">
        <w:tab/>
        <w:t xml:space="preserve">ISO 8995 (2002), </w:t>
      </w:r>
      <w:r w:rsidRPr="00ED508B">
        <w:rPr>
          <w:i/>
          <w:iCs/>
        </w:rPr>
        <w:t>Lighting of indoor work places</w:t>
      </w:r>
      <w:r w:rsidRPr="00ED508B">
        <w:t>.</w:t>
      </w:r>
    </w:p>
    <w:p w14:paraId="23B928F6" w14:textId="77777777" w:rsidR="000A701F" w:rsidRPr="00ED508B" w:rsidRDefault="000A701F" w:rsidP="000A701F">
      <w:pPr>
        <w:pStyle w:val="Reftext"/>
      </w:pPr>
      <w:r w:rsidRPr="00ED508B">
        <w:t>[</w:t>
      </w:r>
      <w:r>
        <w:t>P.Supp</w:t>
      </w:r>
      <w:r w:rsidRPr="00ED508B">
        <w:t xml:space="preserve"> 16]</w:t>
      </w:r>
      <w:r w:rsidRPr="00ED508B">
        <w:tab/>
      </w:r>
      <w:r w:rsidRPr="00ED508B">
        <w:tab/>
        <w:t xml:space="preserve">ITU-T Recommendation Series P Supplement 16 (11/1988), </w:t>
      </w:r>
      <w:r w:rsidRPr="00ED508B">
        <w:rPr>
          <w:i/>
          <w:iCs/>
        </w:rPr>
        <w:t>Guidelines for placement of microphones and loudspeakers in telephone conference rooms and for group audio terminals (GATs)</w:t>
      </w:r>
      <w:r w:rsidRPr="00ED508B">
        <w:t>.</w:t>
      </w:r>
    </w:p>
    <w:p w14:paraId="11653578"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38" w:name="_Toc323231087"/>
      <w:bookmarkStart w:id="39" w:name="_Toc359380293"/>
      <w:bookmarkStart w:id="40" w:name="_Toc370201789"/>
      <w:r w:rsidRPr="00ED508B">
        <w:lastRenderedPageBreak/>
        <w:t>Definitions</w:t>
      </w:r>
      <w:bookmarkEnd w:id="38"/>
      <w:bookmarkEnd w:id="39"/>
      <w:bookmarkEnd w:id="40"/>
    </w:p>
    <w:p w14:paraId="72C0F6BC" w14:textId="77777777" w:rsidR="000A701F" w:rsidRPr="00ED508B" w:rsidRDefault="000A701F" w:rsidP="000A701F">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41" w:name="_Toc323231088"/>
      <w:bookmarkStart w:id="42" w:name="_Toc359380294"/>
      <w:bookmarkStart w:id="43" w:name="_Toc370201790"/>
      <w:r w:rsidRPr="00ED508B">
        <w:t>Terms defined elsewhere</w:t>
      </w:r>
      <w:bookmarkEnd w:id="41"/>
      <w:bookmarkEnd w:id="42"/>
      <w:bookmarkEnd w:id="43"/>
    </w:p>
    <w:p w14:paraId="6FC688B3" w14:textId="77777777" w:rsidR="000A701F" w:rsidRPr="00ED508B" w:rsidRDefault="000A701F" w:rsidP="000A701F">
      <w:r w:rsidRPr="00ED508B">
        <w:t>This Recommendation uses the following terms defined elsewhere:</w:t>
      </w:r>
    </w:p>
    <w:p w14:paraId="2E77255A" w14:textId="77777777" w:rsidR="000A701F" w:rsidRPr="00ED508B" w:rsidRDefault="000A701F" w:rsidP="000A701F">
      <w:r w:rsidRPr="00ED508B">
        <w:rPr>
          <w:b/>
          <w:bCs/>
        </w:rPr>
        <w:t>3.1.1</w:t>
      </w:r>
      <w:r w:rsidRPr="00ED508B">
        <w:rPr>
          <w:b/>
          <w:bCs/>
        </w:rPr>
        <w:tab/>
        <w:t>camera-left and right</w:t>
      </w:r>
      <w:r w:rsidRPr="00ED508B">
        <w:t xml:space="preserve"> [IETF CLUE FW]: For media captures, camera-left and camera- right are from the point of view of a person observing the rendered media.  They are the opposite of stage-left and stage-right.</w:t>
      </w:r>
    </w:p>
    <w:p w14:paraId="2BE0BDF2" w14:textId="77777777" w:rsidR="000A701F" w:rsidRPr="00ED508B" w:rsidRDefault="000A701F" w:rsidP="000A701F">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44" w:name="_Toc323231089"/>
      <w:bookmarkStart w:id="45" w:name="_Toc359380295"/>
      <w:bookmarkStart w:id="46" w:name="_Toc370201791"/>
      <w:r w:rsidRPr="00ED508B">
        <w:t>Terms defined in this Recommendation</w:t>
      </w:r>
      <w:bookmarkEnd w:id="44"/>
      <w:bookmarkEnd w:id="45"/>
      <w:bookmarkEnd w:id="46"/>
    </w:p>
    <w:p w14:paraId="67E3B4FE" w14:textId="77777777" w:rsidR="000A701F" w:rsidRPr="00F6499B" w:rsidRDefault="000A701F" w:rsidP="000A701F">
      <w:pPr>
        <w:pStyle w:val="ListParagraph"/>
        <w:ind w:left="432"/>
        <w:rPr>
          <w:i/>
          <w:iCs/>
          <w:highlight w:val="yellow"/>
        </w:rPr>
      </w:pPr>
      <w:r w:rsidRPr="00F6499B">
        <w:rPr>
          <w:i/>
          <w:iCs/>
          <w:highlight w:val="yellow"/>
        </w:rPr>
        <w:t>{Editor's note: The definitions of consumer and provider are consistent with CLUE but are placeholders}</w:t>
      </w:r>
    </w:p>
    <w:p w14:paraId="25A36A70" w14:textId="77777777" w:rsidR="000A701F" w:rsidRPr="00ED508B" w:rsidRDefault="000A701F" w:rsidP="000A701F">
      <w:r w:rsidRPr="00ED508B">
        <w:t>This Recommendation defines the following terms:</w:t>
      </w:r>
    </w:p>
    <w:p w14:paraId="09370F53" w14:textId="77777777" w:rsidR="000A701F" w:rsidRPr="00ED508B" w:rsidRDefault="000A701F" w:rsidP="000A701F">
      <w:r w:rsidRPr="00ED508B">
        <w:rPr>
          <w:b/>
        </w:rPr>
        <w:t>3.2.1</w:t>
      </w:r>
      <w:r w:rsidRPr="00ED508B">
        <w:rPr>
          <w:b/>
        </w:rPr>
        <w:tab/>
      </w:r>
      <w:r w:rsidRPr="00ED508B">
        <w:rPr>
          <w:b/>
        </w:rPr>
        <w:tab/>
      </w:r>
      <w:bookmarkStart w:id="47" w:name="_Toc359380296"/>
      <w:r w:rsidRPr="00ED508B">
        <w:rPr>
          <w:b/>
        </w:rPr>
        <w:t>capability</w:t>
      </w:r>
      <w:r w:rsidRPr="00ED508B">
        <w:t>: A terminal has a particular capability if it is able to encode and transmit or receive and decode that particular signal. A capability may also relate to how a terminal captures or renders signal.</w:t>
      </w:r>
      <w:bookmarkEnd w:id="47"/>
    </w:p>
    <w:p w14:paraId="2053A551" w14:textId="77777777" w:rsidR="000A701F" w:rsidRPr="00ED508B" w:rsidRDefault="000A701F" w:rsidP="000A701F">
      <w:bookmarkStart w:id="48" w:name="_Toc359380297"/>
      <w:r w:rsidRPr="00ED508B">
        <w:rPr>
          <w:b/>
        </w:rPr>
        <w:t>3.2.2</w:t>
      </w:r>
      <w:r w:rsidRPr="00ED508B">
        <w:rPr>
          <w:b/>
        </w:rPr>
        <w:tab/>
      </w:r>
      <w:r w:rsidRPr="00ED508B">
        <w:rPr>
          <w:b/>
        </w:rPr>
        <w:tab/>
        <w:t>chroma:</w:t>
      </w:r>
      <w:r w:rsidRPr="00ED508B">
        <w:t xml:space="preserve"> </w:t>
      </w:r>
      <w:r w:rsidRPr="00ED508B">
        <w:rPr>
          <w:rFonts w:hint="eastAsia"/>
        </w:rPr>
        <w:t>An adjective specifying that a sample in a digital picture is representing one of the two colour difference signals related to the primary colours.</w:t>
      </w:r>
      <w:bookmarkEnd w:id="48"/>
    </w:p>
    <w:p w14:paraId="43F9D6D0" w14:textId="77777777" w:rsidR="000A701F" w:rsidRPr="00ED508B" w:rsidRDefault="000A701F" w:rsidP="000A701F">
      <w:pPr>
        <w:spacing w:before="0"/>
        <w:ind w:left="567"/>
        <w:rPr>
          <w:rFonts w:ascii="TimesNewRoman" w:hAnsi="TimesNewRoman" w:cs="TimesNewRoman"/>
          <w:sz w:val="18"/>
          <w:szCs w:val="18"/>
        </w:rPr>
      </w:pPr>
      <w:r w:rsidRPr="00ED508B">
        <w:rPr>
          <w:rFonts w:ascii="TimesNewRoman" w:hAnsi="TimesNewRoman" w:cs="TimesNewRoman"/>
          <w:sz w:val="18"/>
          <w:szCs w:val="18"/>
        </w:rPr>
        <w:t>NOTE – The term chroma is used rather than the term chrominance in order to avoid the implication of the use of linear</w:t>
      </w:r>
    </w:p>
    <w:p w14:paraId="62B2C0DA" w14:textId="77777777" w:rsidR="000A701F" w:rsidRPr="00ED508B" w:rsidRDefault="000A701F" w:rsidP="000A701F">
      <w:pPr>
        <w:spacing w:before="0"/>
        <w:ind w:left="567"/>
        <w:rPr>
          <w:rFonts w:ascii="TimesNewRoman" w:hAnsi="TimesNewRoman" w:cs="TimesNewRoman"/>
        </w:rPr>
      </w:pPr>
      <w:r w:rsidRPr="00ED508B">
        <w:rPr>
          <w:rFonts w:ascii="TimesNewRoman" w:hAnsi="TimesNewRoman" w:cs="TimesNewRoman"/>
          <w:sz w:val="18"/>
          <w:szCs w:val="18"/>
        </w:rPr>
        <w:t>light transfer characteristics that is often associated with the term chrominance.</w:t>
      </w:r>
    </w:p>
    <w:p w14:paraId="7E9D5C7C" w14:textId="77777777" w:rsidR="000A701F" w:rsidRPr="00ED508B" w:rsidRDefault="000A701F" w:rsidP="000A701F">
      <w:r w:rsidRPr="00ED508B">
        <w:rPr>
          <w:b/>
          <w:bCs/>
        </w:rPr>
        <w:t>3.2.3</w:t>
      </w:r>
      <w:r w:rsidRPr="00ED508B">
        <w:rPr>
          <w:b/>
          <w:bCs/>
        </w:rPr>
        <w:tab/>
        <w:t xml:space="preserve">consumer: </w:t>
      </w:r>
      <w:r w:rsidRPr="00ED508B">
        <w:rPr>
          <w:bCs/>
        </w:rPr>
        <w:t>A device that receives media streams.</w:t>
      </w:r>
    </w:p>
    <w:p w14:paraId="75F1F376" w14:textId="77777777" w:rsidR="000A701F" w:rsidRDefault="000A701F" w:rsidP="000A701F">
      <w:pPr>
        <w:spacing w:before="0"/>
        <w:rPr>
          <w:b/>
          <w:bCs/>
        </w:rPr>
      </w:pPr>
      <w:r w:rsidRPr="00ED508B">
        <w:rPr>
          <w:b/>
          <w:bCs/>
        </w:rPr>
        <w:t>3.2.4</w:t>
      </w:r>
      <w:r w:rsidRPr="00ED508B">
        <w:rPr>
          <w:b/>
          <w:bCs/>
        </w:rPr>
        <w:tab/>
        <w:t>cycles per degree:</w:t>
      </w:r>
      <w:r w:rsidRPr="00ED508B">
        <w:t xml:space="preserve"> The number of alternating white and black lines that can be captured or rendered per degree of visual field.</w:t>
      </w:r>
    </w:p>
    <w:p w14:paraId="5E15DDCB" w14:textId="77777777" w:rsidR="000A701F" w:rsidRPr="00ED508B" w:rsidRDefault="000A701F" w:rsidP="000A701F">
      <w:pPr>
        <w:spacing w:before="0"/>
        <w:rPr>
          <w:rFonts w:ascii="TimesNewRoman" w:hAnsi="TimesNewRoman" w:cs="TimesNewRoman"/>
        </w:rPr>
      </w:pPr>
      <w:r w:rsidRPr="00ED508B">
        <w:rPr>
          <w:b/>
          <w:bCs/>
        </w:rPr>
        <w:t>3.2.5</w:t>
      </w:r>
      <w:r w:rsidRPr="00ED508B">
        <w:rPr>
          <w:b/>
          <w:bCs/>
        </w:rPr>
        <w:tab/>
      </w:r>
      <w:r w:rsidRPr="00ED508B">
        <w:rPr>
          <w:b/>
          <w:bCs/>
        </w:rPr>
        <w:tab/>
        <w:t>luma:</w:t>
      </w:r>
      <w:r w:rsidRPr="00ED508B">
        <w:t xml:space="preserve"> </w:t>
      </w:r>
      <w:r w:rsidRPr="00ED508B">
        <w:rPr>
          <w:rFonts w:ascii="TimesNewRoman" w:hAnsi="TimesNewRoman" w:cs="TimesNewRoman"/>
        </w:rPr>
        <w:t>An adjective specifying that a sample in a digital picture is representing the monochrome signal related to the primary colours.</w:t>
      </w:r>
    </w:p>
    <w:p w14:paraId="07EA8C31" w14:textId="77777777" w:rsidR="000A701F" w:rsidRPr="00ED508B" w:rsidRDefault="000A701F" w:rsidP="000A701F">
      <w:pPr>
        <w:spacing w:before="0"/>
        <w:ind w:left="567"/>
        <w:rPr>
          <w:rFonts w:ascii="TimesNewRoman" w:hAnsi="TimesNewRoman" w:cs="TimesNewRoman"/>
          <w:sz w:val="18"/>
          <w:szCs w:val="18"/>
        </w:rPr>
      </w:pPr>
      <w:r w:rsidRPr="00ED508B">
        <w:rPr>
          <w:rFonts w:ascii="TimesNewRoman" w:hAnsi="TimesNewRoman" w:cs="TimesNewRoman"/>
          <w:sz w:val="18"/>
          <w:szCs w:val="18"/>
        </w:rPr>
        <w:t>NOTE – The term luma is used rather than the term luminance in order to avoid the implication of the use of linear</w:t>
      </w:r>
    </w:p>
    <w:p w14:paraId="4C10E64D" w14:textId="77777777" w:rsidR="000A701F" w:rsidRPr="00ED508B" w:rsidRDefault="000A701F" w:rsidP="000A701F">
      <w:pPr>
        <w:spacing w:before="0"/>
        <w:ind w:left="567"/>
        <w:rPr>
          <w:rFonts w:ascii="TimesNewRoman" w:hAnsi="TimesNewRoman" w:cs="TimesNewRoman"/>
        </w:rPr>
      </w:pPr>
      <w:r w:rsidRPr="00ED508B">
        <w:rPr>
          <w:rFonts w:ascii="TimesNewRoman" w:hAnsi="TimesNewRoman" w:cs="TimesNewRoman"/>
          <w:sz w:val="18"/>
          <w:szCs w:val="18"/>
        </w:rPr>
        <w:t>light transfer characteristics that is often associated with the term luminance.</w:t>
      </w:r>
    </w:p>
    <w:p w14:paraId="3F600225" w14:textId="77777777" w:rsidR="000A701F" w:rsidRPr="00ED508B" w:rsidRDefault="000A701F" w:rsidP="000A701F">
      <w:r w:rsidRPr="00ED508B">
        <w:rPr>
          <w:b/>
          <w:bCs/>
        </w:rPr>
        <w:t>3.2.6</w:t>
      </w:r>
      <w:r w:rsidRPr="00ED508B">
        <w:rPr>
          <w:b/>
          <w:bCs/>
        </w:rPr>
        <w:tab/>
        <w:t xml:space="preserve">provider: </w:t>
      </w:r>
      <w:r w:rsidRPr="00ED508B">
        <w:rPr>
          <w:bCs/>
        </w:rPr>
        <w:t>A device that sends media streams.</w:t>
      </w:r>
    </w:p>
    <w:p w14:paraId="613F2E0A" w14:textId="77777777" w:rsidR="000A701F" w:rsidRPr="00F6499B" w:rsidRDefault="000A701F" w:rsidP="000A701F">
      <w:pPr>
        <w:rPr>
          <w:i/>
          <w:iCs/>
          <w:highlight w:val="yellow"/>
        </w:rPr>
      </w:pPr>
      <w:r w:rsidRPr="00F6499B">
        <w:rPr>
          <w:i/>
          <w:iCs/>
          <w:highlight w:val="yellow"/>
        </w:rPr>
        <w:t>{Editor's note: In defining parameters related to capabilities it is important to understand in the general sense what a capability may be. It is expected that this definition will evolve. Further definitions may be required.}</w:t>
      </w:r>
    </w:p>
    <w:p w14:paraId="4FD6255A"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49" w:name="_Toc323231090"/>
      <w:bookmarkStart w:id="50" w:name="_Toc359380298"/>
      <w:bookmarkStart w:id="51" w:name="_Toc370201792"/>
      <w:r w:rsidRPr="00ED508B">
        <w:t>Abbreviations and acronyms</w:t>
      </w:r>
      <w:bookmarkEnd w:id="49"/>
      <w:bookmarkEnd w:id="50"/>
      <w:bookmarkEnd w:id="51"/>
    </w:p>
    <w:p w14:paraId="6563C0DD" w14:textId="77777777" w:rsidR="000A701F" w:rsidRPr="00ED508B" w:rsidRDefault="000A701F" w:rsidP="000A701F">
      <w:r w:rsidRPr="00ED508B">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A701F" w:rsidRPr="00ED508B" w14:paraId="0166473C" w14:textId="77777777" w:rsidTr="00C02EF8">
        <w:tc>
          <w:tcPr>
            <w:tcW w:w="1417" w:type="dxa"/>
            <w:shd w:val="clear" w:color="auto" w:fill="auto"/>
          </w:tcPr>
          <w:p w14:paraId="3EEACFF4" w14:textId="77777777" w:rsidR="000A701F" w:rsidRPr="00ED508B" w:rsidRDefault="000A701F" w:rsidP="00C02EF8">
            <w:r w:rsidRPr="00ED508B">
              <w:t>3D</w:t>
            </w:r>
          </w:p>
        </w:tc>
        <w:tc>
          <w:tcPr>
            <w:tcW w:w="8277" w:type="dxa"/>
            <w:shd w:val="clear" w:color="auto" w:fill="auto"/>
          </w:tcPr>
          <w:p w14:paraId="51388C2C" w14:textId="77777777" w:rsidR="000A701F" w:rsidRPr="00ED508B" w:rsidRDefault="000A701F" w:rsidP="00C02EF8">
            <w:r w:rsidRPr="00ED508B">
              <w:t>Three dimensional</w:t>
            </w:r>
          </w:p>
        </w:tc>
      </w:tr>
      <w:tr w:rsidR="000A701F" w:rsidRPr="00ED508B" w14:paraId="30A71258" w14:textId="77777777" w:rsidTr="00C02EF8">
        <w:tc>
          <w:tcPr>
            <w:tcW w:w="1417" w:type="dxa"/>
            <w:shd w:val="clear" w:color="auto" w:fill="auto"/>
          </w:tcPr>
          <w:p w14:paraId="4BC774B4" w14:textId="77777777" w:rsidR="000A701F" w:rsidRPr="00ED508B" w:rsidRDefault="000A701F" w:rsidP="00C02EF8">
            <w:r w:rsidRPr="00ED508B">
              <w:t>AD</w:t>
            </w:r>
          </w:p>
        </w:tc>
        <w:tc>
          <w:tcPr>
            <w:tcW w:w="8277" w:type="dxa"/>
            <w:shd w:val="clear" w:color="auto" w:fill="auto"/>
          </w:tcPr>
          <w:p w14:paraId="3DD5082A" w14:textId="77777777" w:rsidR="000A701F" w:rsidRPr="00ED508B" w:rsidRDefault="000A701F" w:rsidP="00C02EF8">
            <w:r w:rsidRPr="00ED508B">
              <w:t>Analogue to Digital</w:t>
            </w:r>
          </w:p>
        </w:tc>
      </w:tr>
      <w:tr w:rsidR="000A701F" w:rsidRPr="00ED508B" w14:paraId="2A24F349" w14:textId="77777777" w:rsidTr="00C02EF8">
        <w:tc>
          <w:tcPr>
            <w:tcW w:w="1417" w:type="dxa"/>
            <w:shd w:val="clear" w:color="auto" w:fill="auto"/>
          </w:tcPr>
          <w:p w14:paraId="147780B4" w14:textId="77777777" w:rsidR="000A701F" w:rsidRPr="00ED508B" w:rsidRDefault="000A701F" w:rsidP="00C02EF8">
            <w:r w:rsidRPr="00ED508B">
              <w:t>CCT</w:t>
            </w:r>
          </w:p>
        </w:tc>
        <w:tc>
          <w:tcPr>
            <w:tcW w:w="8277" w:type="dxa"/>
            <w:shd w:val="clear" w:color="auto" w:fill="auto"/>
          </w:tcPr>
          <w:p w14:paraId="47913ED9" w14:textId="77777777" w:rsidR="000A701F" w:rsidRPr="00ED508B" w:rsidRDefault="000A701F" w:rsidP="00C02EF8">
            <w:r w:rsidRPr="00ED508B">
              <w:t>Correlated colour temperature</w:t>
            </w:r>
          </w:p>
        </w:tc>
      </w:tr>
      <w:tr w:rsidR="000A701F" w:rsidRPr="00ED508B" w14:paraId="08712A81" w14:textId="77777777" w:rsidTr="00C02EF8">
        <w:tc>
          <w:tcPr>
            <w:tcW w:w="1417" w:type="dxa"/>
            <w:shd w:val="clear" w:color="auto" w:fill="auto"/>
          </w:tcPr>
          <w:p w14:paraId="6695F2F0" w14:textId="77777777" w:rsidR="000A701F" w:rsidRPr="00ED508B" w:rsidRDefault="000A701F" w:rsidP="00C02EF8">
            <w:r w:rsidRPr="00ED508B">
              <w:t>CPD</w:t>
            </w:r>
          </w:p>
        </w:tc>
        <w:tc>
          <w:tcPr>
            <w:tcW w:w="8277" w:type="dxa"/>
            <w:shd w:val="clear" w:color="auto" w:fill="auto"/>
          </w:tcPr>
          <w:p w14:paraId="2195BC9A" w14:textId="77777777" w:rsidR="000A701F" w:rsidRPr="00ED508B" w:rsidRDefault="000A701F" w:rsidP="00C02EF8">
            <w:r w:rsidRPr="00ED508B">
              <w:t>Cycles Per Degree</w:t>
            </w:r>
          </w:p>
        </w:tc>
      </w:tr>
      <w:tr w:rsidR="000A701F" w:rsidRPr="00ED508B" w14:paraId="61637B3C" w14:textId="77777777" w:rsidTr="00C02EF8">
        <w:tc>
          <w:tcPr>
            <w:tcW w:w="1417" w:type="dxa"/>
            <w:shd w:val="clear" w:color="auto" w:fill="auto"/>
          </w:tcPr>
          <w:p w14:paraId="78784012" w14:textId="77777777" w:rsidR="000A701F" w:rsidRPr="00ED508B" w:rsidRDefault="000A701F" w:rsidP="00C02EF8">
            <w:r w:rsidRPr="00ED508B">
              <w:t>CRI</w:t>
            </w:r>
          </w:p>
        </w:tc>
        <w:tc>
          <w:tcPr>
            <w:tcW w:w="8277" w:type="dxa"/>
            <w:shd w:val="clear" w:color="auto" w:fill="auto"/>
          </w:tcPr>
          <w:p w14:paraId="383EEEFF" w14:textId="77777777" w:rsidR="000A701F" w:rsidRPr="00ED508B" w:rsidRDefault="000A701F" w:rsidP="00C02EF8">
            <w:pPr>
              <w:rPr>
                <w:rFonts w:eastAsia="Times New Roman"/>
              </w:rPr>
            </w:pPr>
            <w:r w:rsidRPr="00ED508B">
              <w:t>Colour Rendering Index</w:t>
            </w:r>
          </w:p>
        </w:tc>
      </w:tr>
      <w:tr w:rsidR="000A701F" w:rsidRPr="00ED508B" w14:paraId="1E052D92" w14:textId="77777777" w:rsidTr="00C02EF8">
        <w:tc>
          <w:tcPr>
            <w:tcW w:w="1417" w:type="dxa"/>
            <w:shd w:val="clear" w:color="auto" w:fill="auto"/>
          </w:tcPr>
          <w:p w14:paraId="407B9B64" w14:textId="77777777" w:rsidR="000A701F" w:rsidRPr="00ED508B" w:rsidRDefault="000A701F" w:rsidP="00C02EF8">
            <w:r w:rsidRPr="00ED508B">
              <w:t>DA</w:t>
            </w:r>
          </w:p>
        </w:tc>
        <w:tc>
          <w:tcPr>
            <w:tcW w:w="8277" w:type="dxa"/>
            <w:shd w:val="clear" w:color="auto" w:fill="auto"/>
          </w:tcPr>
          <w:p w14:paraId="61052910" w14:textId="77777777" w:rsidR="000A701F" w:rsidRPr="00ED508B" w:rsidRDefault="000A701F" w:rsidP="00C02EF8">
            <w:r w:rsidRPr="00ED508B">
              <w:t>Digital to Analogue</w:t>
            </w:r>
          </w:p>
        </w:tc>
      </w:tr>
      <w:tr w:rsidR="000A701F" w:rsidRPr="00ED508B" w14:paraId="0307B2FF" w14:textId="77777777" w:rsidTr="00C02EF8">
        <w:tc>
          <w:tcPr>
            <w:tcW w:w="1417" w:type="dxa"/>
            <w:shd w:val="clear" w:color="auto" w:fill="auto"/>
          </w:tcPr>
          <w:p w14:paraId="47B1FCF3" w14:textId="77777777" w:rsidR="000A701F" w:rsidRPr="00ED508B" w:rsidRDefault="000A701F" w:rsidP="00C02EF8">
            <w:r w:rsidRPr="00ED508B">
              <w:t>RAS</w:t>
            </w:r>
          </w:p>
        </w:tc>
        <w:tc>
          <w:tcPr>
            <w:tcW w:w="8277" w:type="dxa"/>
            <w:shd w:val="clear" w:color="auto" w:fill="auto"/>
          </w:tcPr>
          <w:p w14:paraId="1241D7FD" w14:textId="77777777" w:rsidR="000A701F" w:rsidRPr="00ED508B" w:rsidRDefault="000A701F" w:rsidP="00C02EF8">
            <w:r w:rsidRPr="00ED508B">
              <w:t>Registration, Admission and Status</w:t>
            </w:r>
          </w:p>
        </w:tc>
      </w:tr>
      <w:tr w:rsidR="000A701F" w:rsidRPr="00ED508B" w14:paraId="1D83B5F1" w14:textId="77777777" w:rsidTr="00C02EF8">
        <w:tc>
          <w:tcPr>
            <w:tcW w:w="1417" w:type="dxa"/>
            <w:shd w:val="clear" w:color="auto" w:fill="auto"/>
          </w:tcPr>
          <w:p w14:paraId="596A88F2" w14:textId="77777777" w:rsidR="000A701F" w:rsidRPr="00ED508B" w:rsidRDefault="000A701F" w:rsidP="00C02EF8">
            <w:r w:rsidRPr="00ED508B">
              <w:t>RTP</w:t>
            </w:r>
          </w:p>
        </w:tc>
        <w:tc>
          <w:tcPr>
            <w:tcW w:w="8277" w:type="dxa"/>
            <w:shd w:val="clear" w:color="auto" w:fill="auto"/>
          </w:tcPr>
          <w:p w14:paraId="6714A17A" w14:textId="77777777" w:rsidR="000A701F" w:rsidRPr="00ED508B" w:rsidRDefault="000A701F" w:rsidP="00C02EF8">
            <w:r w:rsidRPr="00ED508B">
              <w:t>Real Time Protocol</w:t>
            </w:r>
          </w:p>
        </w:tc>
      </w:tr>
      <w:tr w:rsidR="000A701F" w:rsidRPr="00ED508B" w14:paraId="43819D0B" w14:textId="77777777" w:rsidTr="00C02EF8">
        <w:tc>
          <w:tcPr>
            <w:tcW w:w="1417" w:type="dxa"/>
            <w:shd w:val="clear" w:color="auto" w:fill="auto"/>
          </w:tcPr>
          <w:p w14:paraId="60E79240" w14:textId="77777777" w:rsidR="000A701F" w:rsidRPr="00ED508B" w:rsidRDefault="000A701F" w:rsidP="00C02EF8">
            <w:r w:rsidRPr="00ED508B">
              <w:t>RTCP</w:t>
            </w:r>
          </w:p>
        </w:tc>
        <w:tc>
          <w:tcPr>
            <w:tcW w:w="8277" w:type="dxa"/>
            <w:shd w:val="clear" w:color="auto" w:fill="auto"/>
          </w:tcPr>
          <w:p w14:paraId="2EE287D4" w14:textId="77777777" w:rsidR="000A701F" w:rsidRPr="00ED508B" w:rsidRDefault="000A701F" w:rsidP="00C02EF8">
            <w:r w:rsidRPr="00ED508B">
              <w:t>RTP Control Protocol</w:t>
            </w:r>
          </w:p>
        </w:tc>
      </w:tr>
      <w:tr w:rsidR="000A701F" w:rsidRPr="00ED508B" w14:paraId="03F01235" w14:textId="77777777" w:rsidTr="00C02EF8">
        <w:tc>
          <w:tcPr>
            <w:tcW w:w="1417" w:type="dxa"/>
            <w:shd w:val="clear" w:color="auto" w:fill="auto"/>
          </w:tcPr>
          <w:p w14:paraId="5E727E58" w14:textId="77777777" w:rsidR="000A701F" w:rsidRPr="00ED508B" w:rsidRDefault="000A701F" w:rsidP="00C02EF8">
            <w:r w:rsidRPr="00ED508B">
              <w:t>R'</w:t>
            </w:r>
            <w:r w:rsidRPr="00ED508B">
              <w:rPr>
                <w:vertAlign w:val="subscript"/>
              </w:rPr>
              <w:t>w</w:t>
            </w:r>
          </w:p>
        </w:tc>
        <w:tc>
          <w:tcPr>
            <w:tcW w:w="8277" w:type="dxa"/>
            <w:shd w:val="clear" w:color="auto" w:fill="auto"/>
          </w:tcPr>
          <w:p w14:paraId="6965DD84" w14:textId="77777777" w:rsidR="000A701F" w:rsidRPr="00ED508B" w:rsidRDefault="000A701F" w:rsidP="00C02EF8">
            <w:r w:rsidRPr="00ED508B">
              <w:t>Weighted apparent sound Reduction index</w:t>
            </w:r>
          </w:p>
        </w:tc>
      </w:tr>
      <w:tr w:rsidR="000A701F" w:rsidRPr="00ED508B" w14:paraId="29693439" w14:textId="77777777" w:rsidTr="00C02EF8">
        <w:tc>
          <w:tcPr>
            <w:tcW w:w="1417" w:type="dxa"/>
            <w:shd w:val="clear" w:color="auto" w:fill="auto"/>
          </w:tcPr>
          <w:p w14:paraId="2BF73B65" w14:textId="77777777" w:rsidR="000A701F" w:rsidRPr="00ED508B" w:rsidRDefault="000A701F" w:rsidP="00C02EF8">
            <w:r w:rsidRPr="00ED508B">
              <w:lastRenderedPageBreak/>
              <w:t>R</w:t>
            </w:r>
            <w:r w:rsidRPr="00ED508B">
              <w:rPr>
                <w:vertAlign w:val="subscript"/>
              </w:rPr>
              <w:t>w</w:t>
            </w:r>
          </w:p>
        </w:tc>
        <w:tc>
          <w:tcPr>
            <w:tcW w:w="8277" w:type="dxa"/>
            <w:shd w:val="clear" w:color="auto" w:fill="auto"/>
          </w:tcPr>
          <w:p w14:paraId="46AE57C0" w14:textId="77777777" w:rsidR="000A701F" w:rsidRPr="00ED508B" w:rsidRDefault="000A701F" w:rsidP="00C02EF8">
            <w:r w:rsidRPr="00ED508B">
              <w:t>Weighted sound Reduction index</w:t>
            </w:r>
          </w:p>
        </w:tc>
      </w:tr>
      <w:tr w:rsidR="000A701F" w:rsidRPr="00ED508B" w14:paraId="211FB751" w14:textId="77777777" w:rsidTr="00C02EF8">
        <w:tc>
          <w:tcPr>
            <w:tcW w:w="1417" w:type="dxa"/>
            <w:shd w:val="clear" w:color="auto" w:fill="auto"/>
          </w:tcPr>
          <w:p w14:paraId="44052F85" w14:textId="77777777" w:rsidR="000A701F" w:rsidRPr="00ED508B" w:rsidRDefault="000A701F" w:rsidP="00C02EF8">
            <w:r w:rsidRPr="00ED508B">
              <w:t>STC</w:t>
            </w:r>
          </w:p>
        </w:tc>
        <w:tc>
          <w:tcPr>
            <w:tcW w:w="8277" w:type="dxa"/>
            <w:shd w:val="clear" w:color="auto" w:fill="auto"/>
          </w:tcPr>
          <w:p w14:paraId="15FCDFBB" w14:textId="77777777" w:rsidR="000A701F" w:rsidRPr="00ED508B" w:rsidRDefault="000A701F" w:rsidP="00C02EF8">
            <w:r w:rsidRPr="00ED508B">
              <w:t>Sound Transmission Class</w:t>
            </w:r>
          </w:p>
        </w:tc>
      </w:tr>
      <w:tr w:rsidR="000A701F" w:rsidRPr="00ED508B" w14:paraId="1D43A3DE" w14:textId="77777777" w:rsidTr="00C02EF8">
        <w:tc>
          <w:tcPr>
            <w:tcW w:w="1417" w:type="dxa"/>
            <w:shd w:val="clear" w:color="auto" w:fill="auto"/>
          </w:tcPr>
          <w:p w14:paraId="58C8629C" w14:textId="77777777" w:rsidR="000A701F" w:rsidRPr="00ED508B" w:rsidRDefault="000A701F" w:rsidP="00C02EF8">
            <w:r w:rsidRPr="00ED508B">
              <w:t>VUI</w:t>
            </w:r>
          </w:p>
        </w:tc>
        <w:tc>
          <w:tcPr>
            <w:tcW w:w="8277" w:type="dxa"/>
            <w:shd w:val="clear" w:color="auto" w:fill="auto"/>
          </w:tcPr>
          <w:p w14:paraId="1A7BDFC1" w14:textId="77777777" w:rsidR="000A701F" w:rsidRPr="00ED508B" w:rsidRDefault="000A701F" w:rsidP="00C02EF8">
            <w:r w:rsidRPr="00ED508B">
              <w:t>Video Usability Information</w:t>
            </w:r>
          </w:p>
        </w:tc>
      </w:tr>
    </w:tbl>
    <w:p w14:paraId="46F22A54"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52" w:name="_Toc323231091"/>
      <w:bookmarkStart w:id="53" w:name="_Toc359380299"/>
      <w:bookmarkStart w:id="54" w:name="_Toc370201793"/>
      <w:r w:rsidRPr="00ED508B">
        <w:t>Conventions</w:t>
      </w:r>
      <w:bookmarkEnd w:id="52"/>
      <w:bookmarkEnd w:id="53"/>
      <w:bookmarkEnd w:id="54"/>
    </w:p>
    <w:p w14:paraId="534EB893" w14:textId="77777777" w:rsidR="000A701F" w:rsidRPr="00ED508B" w:rsidRDefault="000A701F" w:rsidP="000A701F">
      <w:pPr>
        <w:rPr>
          <w:highlight w:val="yellow"/>
        </w:rPr>
      </w:pPr>
      <w:r w:rsidRPr="00ED508B">
        <w:rPr>
          <w:highlight w:val="yellow"/>
        </w:rPr>
        <w:t>&lt;Describe any particular notation, style, presentation, etc. used within the Recommendation, if any&gt;</w:t>
      </w:r>
    </w:p>
    <w:p w14:paraId="0E0BB400" w14:textId="77777777" w:rsidR="000A701F" w:rsidRPr="00ED508B" w:rsidRDefault="000A701F" w:rsidP="000A701F">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55" w:name="_Toc39314359"/>
      <w:bookmarkStart w:id="56" w:name="_Toc41813761"/>
      <w:bookmarkStart w:id="57" w:name="_Toc47164109"/>
      <w:bookmarkStart w:id="58" w:name="_Toc47164456"/>
      <w:bookmarkStart w:id="59" w:name="_Toc57173065"/>
      <w:bookmarkStart w:id="60" w:name="_Toc68407671"/>
      <w:bookmarkStart w:id="61" w:name="_Toc130836531"/>
      <w:bookmarkStart w:id="62" w:name="_Toc140574940"/>
      <w:bookmarkStart w:id="63" w:name="_Toc145216434"/>
      <w:bookmarkStart w:id="64" w:name="_Toc146619240"/>
      <w:bookmarkStart w:id="65" w:name="_Toc146620597"/>
      <w:bookmarkStart w:id="66" w:name="_Toc147639032"/>
      <w:bookmarkStart w:id="67" w:name="_Toc245803037"/>
      <w:bookmarkStart w:id="68" w:name="_Toc254182074"/>
      <w:bookmarkStart w:id="69" w:name="_Toc259015378"/>
      <w:bookmarkStart w:id="70" w:name="_Toc259094677"/>
      <w:bookmarkStart w:id="71" w:name="_Toc321848293"/>
      <w:bookmarkStart w:id="72" w:name="_Toc359380300"/>
      <w:bookmarkStart w:id="73" w:name="_Toc370201794"/>
      <w:r w:rsidRPr="00ED508B">
        <w:t>Requirement terminology</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2051A3F" w14:textId="77777777" w:rsidR="000A701F" w:rsidRPr="00ED508B" w:rsidRDefault="000A701F" w:rsidP="000A701F">
      <w:pPr>
        <w:keepNext/>
        <w:keepLines/>
      </w:pPr>
      <w:r w:rsidRPr="00ED508B">
        <w:t>In this Recommendation the following conventions are used:</w:t>
      </w:r>
    </w:p>
    <w:p w14:paraId="48CCD035" w14:textId="77777777" w:rsidR="000A701F" w:rsidRPr="00ED508B" w:rsidRDefault="000A701F" w:rsidP="000A701F">
      <w:pPr>
        <w:numPr>
          <w:ilvl w:val="0"/>
          <w:numId w:val="15"/>
        </w:numPr>
        <w:tabs>
          <w:tab w:val="clear" w:pos="794"/>
          <w:tab w:val="clear" w:pos="1191"/>
          <w:tab w:val="clear" w:pos="1588"/>
          <w:tab w:val="clear" w:pos="1985"/>
        </w:tabs>
        <w:ind w:left="567" w:hanging="567"/>
      </w:pPr>
      <w:r w:rsidRPr="00ED508B">
        <w:t>"Shall" indicates a mandatory requirement.</w:t>
      </w:r>
    </w:p>
    <w:p w14:paraId="745C5BB1" w14:textId="77777777" w:rsidR="000A701F" w:rsidRPr="00ED508B" w:rsidRDefault="000A701F" w:rsidP="000A701F">
      <w:pPr>
        <w:numPr>
          <w:ilvl w:val="0"/>
          <w:numId w:val="15"/>
        </w:numPr>
        <w:tabs>
          <w:tab w:val="clear" w:pos="794"/>
          <w:tab w:val="clear" w:pos="1191"/>
          <w:tab w:val="clear" w:pos="1588"/>
          <w:tab w:val="clear" w:pos="1985"/>
        </w:tabs>
        <w:ind w:left="567" w:hanging="567"/>
      </w:pPr>
      <w:r w:rsidRPr="00ED508B">
        <w:t>"Should" indicates a suggested but optional course of action.</w:t>
      </w:r>
    </w:p>
    <w:p w14:paraId="1636785C" w14:textId="77777777" w:rsidR="000A701F" w:rsidRPr="00ED508B" w:rsidRDefault="000A701F" w:rsidP="000A701F">
      <w:pPr>
        <w:numPr>
          <w:ilvl w:val="0"/>
          <w:numId w:val="15"/>
        </w:numPr>
        <w:tabs>
          <w:tab w:val="clear" w:pos="794"/>
          <w:tab w:val="clear" w:pos="1191"/>
          <w:tab w:val="clear" w:pos="1588"/>
          <w:tab w:val="clear" w:pos="1985"/>
        </w:tabs>
        <w:ind w:left="567" w:hanging="567"/>
      </w:pPr>
      <w:r w:rsidRPr="00ED508B">
        <w:t>"May" indicates an optional course of action rather than a recommendation that something take place.</w:t>
      </w:r>
    </w:p>
    <w:p w14:paraId="42B419FE" w14:textId="77777777" w:rsidR="000A701F" w:rsidRPr="00F6499B" w:rsidRDefault="000A701F" w:rsidP="000A701F">
      <w:pPr>
        <w:rPr>
          <w:i/>
          <w:iCs/>
          <w:highlight w:val="yellow"/>
        </w:rPr>
      </w:pPr>
      <w:r w:rsidRPr="00F6499B">
        <w:rPr>
          <w:i/>
          <w:iCs/>
          <w:highlight w:val="yellow"/>
        </w:rPr>
        <w:t>{Editor's note: The text is not yet aligned with this terminology. A contribution from the editor is expected at the next meeting to address this.}</w:t>
      </w:r>
    </w:p>
    <w:p w14:paraId="1256046F"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74" w:name="_Toc323231092"/>
      <w:bookmarkStart w:id="75" w:name="_Toc359380301"/>
      <w:bookmarkStart w:id="76" w:name="_Toc370201795"/>
      <w:r w:rsidRPr="00ED508B">
        <w:t>H.323 Telepresence Parameter Usage</w:t>
      </w:r>
      <w:bookmarkEnd w:id="74"/>
      <w:bookmarkEnd w:id="75"/>
      <w:bookmarkEnd w:id="76"/>
    </w:p>
    <w:p w14:paraId="08F4E407" w14:textId="77777777" w:rsidR="000A701F" w:rsidRPr="00ED508B" w:rsidRDefault="000A701F" w:rsidP="000A701F">
      <w:r w:rsidRPr="00ED508B">
        <w:t>As shown in clause 9 / [F/H.TPS-Arch], a H.323 based telepresence endpoint may communicate with another endpoint using a "peer to peer" or "multi-point communication" mode. In either of these modes the establishment of a telepresence session follows three main phases:</w:t>
      </w:r>
    </w:p>
    <w:p w14:paraId="35DCA1E2" w14:textId="77777777" w:rsidR="000A701F" w:rsidRPr="00ED508B" w:rsidRDefault="000A701F" w:rsidP="000A701F">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Call setup phase: including RAS and [ITU-T Q.931] call signalling.</w:t>
      </w:r>
    </w:p>
    <w:p w14:paraId="6C3B1D90" w14:textId="77777777" w:rsidR="000A701F" w:rsidRPr="00ED508B" w:rsidRDefault="000A701F" w:rsidP="000A701F">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setup phase: including mast-slave determination, capability negotiation and "logical channel" opening through [ITU-T H.245] control signalling.</w:t>
      </w:r>
    </w:p>
    <w:p w14:paraId="32E9FB93" w14:textId="77777777" w:rsidR="000A701F" w:rsidRPr="00ED508B" w:rsidRDefault="000A701F" w:rsidP="000A701F">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control phase: including media stream transmission and control using RTP/RTCP and H.245 control signalling.</w:t>
      </w:r>
    </w:p>
    <w:p w14:paraId="5564FD5C" w14:textId="77777777" w:rsidR="000A701F" w:rsidRPr="00ED508B" w:rsidRDefault="000A701F" w:rsidP="000A701F">
      <w:r w:rsidRPr="00ED508B">
        <w:t xml:space="preserve">This Recommendation details parameters that are used to describe telepresence endpoint characteristics which are used in the media setup phase during capability negotiation. </w:t>
      </w:r>
      <w:r w:rsidRPr="00ED508B">
        <w:rPr>
          <w:rFonts w:eastAsia="SimSun" w:hint="eastAsia"/>
          <w:lang w:eastAsia="zh-CN"/>
        </w:rPr>
        <w:t xml:space="preserve">Typically, the provider advertises captures with </w:t>
      </w:r>
      <w:r w:rsidRPr="00ED508B">
        <w:rPr>
          <w:rFonts w:eastAsia="SimSun"/>
          <w:lang w:eastAsia="zh-CN"/>
        </w:rPr>
        <w:t xml:space="preserve">its </w:t>
      </w:r>
      <w:r w:rsidRPr="00ED508B">
        <w:rPr>
          <w:rFonts w:eastAsia="SimSun" w:hint="eastAsia"/>
          <w:lang w:eastAsia="zh-CN"/>
        </w:rPr>
        <w:t xml:space="preserve">characteristics and capabilities (what it can provide), e.g. some or all of those listed above. </w:t>
      </w:r>
      <w:r w:rsidRPr="00ED508B">
        <w:rPr>
          <w:rFonts w:eastAsia="SimSun"/>
          <w:lang w:eastAsia="zh-CN"/>
        </w:rPr>
        <w:t>T</w:t>
      </w:r>
      <w:r w:rsidRPr="00ED508B">
        <w:rPr>
          <w:rFonts w:eastAsia="SimSun" w:hint="eastAsia"/>
          <w:lang w:eastAsia="zh-CN"/>
        </w:rPr>
        <w:t xml:space="preserve">he consumer selects captures with characteristics and capabilities (only those </w:t>
      </w:r>
      <w:r w:rsidRPr="00ED508B">
        <w:rPr>
          <w:rFonts w:eastAsia="SimSun"/>
          <w:lang w:eastAsia="zh-CN"/>
        </w:rPr>
        <w:t>it</w:t>
      </w:r>
      <w:r w:rsidRPr="00ED508B">
        <w:rPr>
          <w:rFonts w:eastAsia="SimSun" w:hint="eastAsia"/>
          <w:lang w:eastAsia="zh-CN"/>
        </w:rPr>
        <w:t xml:space="preserve"> wants to </w:t>
      </w:r>
      <w:r w:rsidRPr="00ED508B">
        <w:rPr>
          <w:rFonts w:eastAsia="SimSun"/>
          <w:lang w:eastAsia="zh-CN"/>
        </w:rPr>
        <w:t>receive</w:t>
      </w:r>
      <w:r w:rsidRPr="00ED508B">
        <w:rPr>
          <w:rFonts w:eastAsia="SimSun" w:hint="eastAsia"/>
          <w:lang w:eastAsia="zh-CN"/>
        </w:rPr>
        <w:t>)</w:t>
      </w:r>
      <w:r w:rsidRPr="00ED508B">
        <w:rPr>
          <w:rFonts w:eastAsia="SimSun"/>
          <w:lang w:eastAsia="zh-CN"/>
        </w:rPr>
        <w:t>. T</w:t>
      </w:r>
      <w:r w:rsidRPr="00ED508B">
        <w:rPr>
          <w:rFonts w:eastAsia="SimSun" w:hint="eastAsia"/>
          <w:lang w:eastAsia="zh-CN"/>
        </w:rPr>
        <w:t xml:space="preserve">he provider can </w:t>
      </w:r>
      <w:r w:rsidRPr="00ED508B">
        <w:rPr>
          <w:rFonts w:eastAsia="SimSun"/>
          <w:lang w:eastAsia="zh-CN"/>
        </w:rPr>
        <w:t xml:space="preserve">then </w:t>
      </w:r>
      <w:r w:rsidRPr="00ED508B">
        <w:rPr>
          <w:rFonts w:eastAsia="SimSun" w:hint="eastAsia"/>
          <w:lang w:eastAsia="zh-CN"/>
        </w:rPr>
        <w:t xml:space="preserve">set up media transportation channels based on </w:t>
      </w:r>
      <w:r w:rsidRPr="00ED508B">
        <w:rPr>
          <w:rFonts w:eastAsia="SimSun"/>
          <w:lang w:eastAsia="zh-CN"/>
        </w:rPr>
        <w:t xml:space="preserve">the </w:t>
      </w:r>
      <w:r w:rsidRPr="00ED508B">
        <w:rPr>
          <w:rFonts w:eastAsia="SimSun" w:hint="eastAsia"/>
          <w:lang w:eastAsia="zh-CN"/>
        </w:rPr>
        <w:t>consumer</w:t>
      </w:r>
      <w:r w:rsidRPr="00ED508B">
        <w:rPr>
          <w:rFonts w:eastAsia="SimSun"/>
          <w:lang w:eastAsia="zh-CN"/>
        </w:rPr>
        <w:t>’</w:t>
      </w:r>
      <w:r w:rsidRPr="00ED508B">
        <w:rPr>
          <w:rFonts w:eastAsia="SimSun" w:hint="eastAsia"/>
          <w:lang w:eastAsia="zh-CN"/>
        </w:rPr>
        <w:t xml:space="preserve">s choice. </w:t>
      </w:r>
      <w:r w:rsidRPr="00ED508B">
        <w:t>The characteristics may be explicitly signalled or a default (not requiring signalling) may be assumed based on the support of this Recommendation.</w:t>
      </w:r>
    </w:p>
    <w:p w14:paraId="1E588CCA" w14:textId="77777777" w:rsidR="000A701F" w:rsidRPr="00ED508B" w:rsidRDefault="000A701F" w:rsidP="000A701F">
      <w:pPr>
        <w:rPr>
          <w:lang w:eastAsia="zh-CN"/>
        </w:rPr>
      </w:pPr>
      <w:r w:rsidRPr="00ED508B">
        <w:rPr>
          <w:lang w:eastAsia="zh-CN"/>
        </w:rPr>
        <w:t>A telepresence endpoint may have different capabilities related to audio, visual and environmental characteristics. For example these characteristics may include:</w:t>
      </w:r>
    </w:p>
    <w:p w14:paraId="461DD71B" w14:textId="77777777" w:rsidR="000A701F" w:rsidRPr="00ED508B"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of cameras, spatial relationships of cameras and capture capabilities, such as resolution, frame rate and aspect ratio, etc.</w:t>
      </w:r>
    </w:p>
    <w:p w14:paraId="01D209B8" w14:textId="77777777" w:rsidR="000A701F"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Viewpoint and field of view for cameras include overlap regions, missing regions or whether images of cameras can be composed to a seamless image in whole depth ranges.</w:t>
      </w:r>
    </w:p>
    <w:p w14:paraId="71CB8253" w14:textId="77777777" w:rsidR="000A701F"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type, size of displays,  spatial relationships of displays and display capabilities, such as resolution, frame rate, aspect ratio, and display border width, etc.</w:t>
      </w:r>
    </w:p>
    <w:p w14:paraId="2753A9FC" w14:textId="77777777" w:rsidR="000A701F" w:rsidRPr="00ED508B"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and type of presentation displays, spatial relationships of presentation displays and display capabilities.</w:t>
      </w:r>
    </w:p>
    <w:p w14:paraId="4FACEE74" w14:textId="77777777" w:rsidR="000A701F" w:rsidRPr="00ED508B"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lastRenderedPageBreak/>
        <w:t>Spatial relationships of microphones and parameters of microphones.</w:t>
      </w:r>
    </w:p>
    <w:p w14:paraId="3844C40A" w14:textId="77777777" w:rsidR="000A701F" w:rsidRPr="00ED508B"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speakers and parameters of speakers.</w:t>
      </w:r>
    </w:p>
    <w:p w14:paraId="41217CB0" w14:textId="77777777" w:rsidR="000A701F" w:rsidRPr="00ED508B" w:rsidRDefault="000A701F" w:rsidP="000A701F">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System environment parameters, such as colour temperature, etc.</w:t>
      </w:r>
    </w:p>
    <w:p w14:paraId="3CB94999" w14:textId="77777777" w:rsidR="000A701F" w:rsidRPr="00ED508B" w:rsidRDefault="000A701F" w:rsidP="000A701F">
      <w:r w:rsidRPr="00ED508B">
        <w:t>As shown in Figure 10 / [F/H.TPS-Arch] there are a number of interfaces (A1, G1 and G2) where negotiation related to media associated with a telepresence end point may take place. Thus parameters such as those shown in the examples above may need to be transported across these interfaces.</w:t>
      </w:r>
    </w:p>
    <w:p w14:paraId="2B494E5F" w14:textId="77777777" w:rsidR="000A701F" w:rsidRPr="00ED508B" w:rsidRDefault="000A701F" w:rsidP="000A701F">
      <w:r w:rsidRPr="00ED508B">
        <w:t>In order that each telepresence endpoint (or intermediate device) can understand what a parameter means it need to be described in detail. Section 7 below provides a list of parameters related to telepresence endpoints.</w:t>
      </w:r>
    </w:p>
    <w:p w14:paraId="3650598B" w14:textId="77777777" w:rsidR="000A701F" w:rsidRPr="00ED508B" w:rsidRDefault="000A701F" w:rsidP="000A701F">
      <w:pPr>
        <w:rPr>
          <w:rFonts w:eastAsia="SimSun"/>
          <w:lang w:eastAsia="zh-CN"/>
        </w:rPr>
      </w:pPr>
      <w:r w:rsidRPr="00ED508B">
        <w:rPr>
          <w:rFonts w:eastAsia="SimSun"/>
          <w:lang w:eastAsia="zh-CN"/>
        </w:rPr>
        <w:t>By utilising t</w:t>
      </w:r>
      <w:r w:rsidRPr="00ED508B">
        <w:rPr>
          <w:rFonts w:eastAsia="SimSun" w:hint="eastAsia"/>
          <w:lang w:eastAsia="zh-CN"/>
        </w:rPr>
        <w:t xml:space="preserve">hese parameters, the </w:t>
      </w:r>
      <w:r w:rsidRPr="00ED508B">
        <w:rPr>
          <w:rFonts w:eastAsia="SimSun"/>
          <w:lang w:eastAsia="zh-CN"/>
        </w:rPr>
        <w:t xml:space="preserve">characteristics of the </w:t>
      </w:r>
      <w:r w:rsidRPr="00ED508B">
        <w:rPr>
          <w:rFonts w:eastAsia="SimSun" w:hint="eastAsia"/>
          <w:lang w:eastAsia="zh-CN"/>
        </w:rPr>
        <w:t>streams can be identified and</w:t>
      </w:r>
      <w:r w:rsidRPr="00ED508B">
        <w:rPr>
          <w:rFonts w:eastAsia="SimSun"/>
          <w:lang w:eastAsia="zh-CN"/>
        </w:rPr>
        <w:t xml:space="preserve"> actions</w:t>
      </w:r>
      <w:r w:rsidRPr="00ED508B">
        <w:rPr>
          <w:rFonts w:eastAsia="SimSun" w:hint="eastAsia"/>
          <w:lang w:eastAsia="zh-CN"/>
        </w:rPr>
        <w:t xml:space="preserve"> performed for different application</w:t>
      </w:r>
      <w:r w:rsidRPr="00ED508B">
        <w:rPr>
          <w:rFonts w:eastAsia="SimSun"/>
          <w:lang w:eastAsia="zh-CN"/>
        </w:rPr>
        <w:t>s</w:t>
      </w:r>
      <w:r w:rsidRPr="00ED508B">
        <w:rPr>
          <w:rFonts w:eastAsia="SimSun" w:hint="eastAsia"/>
          <w:lang w:eastAsia="zh-CN"/>
        </w:rPr>
        <w:t xml:space="preserve">. </w:t>
      </w:r>
      <w:r w:rsidRPr="00ED508B">
        <w:rPr>
          <w:rFonts w:eastAsia="SimSun"/>
          <w:lang w:eastAsia="zh-CN"/>
        </w:rPr>
        <w:t xml:space="preserve"> </w:t>
      </w:r>
      <w:r w:rsidRPr="00ED508B">
        <w:rPr>
          <w:rFonts w:eastAsia="SimSun" w:hint="eastAsia"/>
          <w:lang w:eastAsia="zh-CN"/>
        </w:rPr>
        <w:t xml:space="preserve">For example, spatial information </w:t>
      </w:r>
      <w:r w:rsidRPr="00ED508B">
        <w:rPr>
          <w:rFonts w:eastAsia="SimSun"/>
          <w:lang w:eastAsia="zh-CN"/>
        </w:rPr>
        <w:t xml:space="preserve">for the captured audio and video media </w:t>
      </w:r>
      <w:r w:rsidRPr="00ED508B">
        <w:rPr>
          <w:rFonts w:eastAsia="SimSun" w:hint="eastAsia"/>
          <w:lang w:eastAsia="zh-CN"/>
        </w:rPr>
        <w:t xml:space="preserve">can be used to determine the </w:t>
      </w:r>
      <w:r w:rsidRPr="00ED508B">
        <w:rPr>
          <w:rFonts w:eastAsia="SimSun"/>
          <w:lang w:eastAsia="zh-CN"/>
        </w:rPr>
        <w:t>best method for preserving the spatial relationships when rendered on the room equipment.</w:t>
      </w:r>
    </w:p>
    <w:p w14:paraId="43880AD4" w14:textId="77777777" w:rsidR="000A701F" w:rsidRPr="00ED508B" w:rsidRDefault="000A701F" w:rsidP="000A701F">
      <w:pPr>
        <w:rPr>
          <w:rFonts w:eastAsia="SimSun"/>
          <w:lang w:eastAsia="zh-CN"/>
        </w:rPr>
      </w:pPr>
      <w:r w:rsidRPr="00ED508B">
        <w:rPr>
          <w:rFonts w:eastAsia="SimSun" w:hint="eastAsia"/>
          <w:lang w:eastAsia="zh-CN"/>
        </w:rPr>
        <w:t xml:space="preserve">Multiple parameters can be used together to determine </w:t>
      </w:r>
      <w:r w:rsidRPr="00ED508B">
        <w:rPr>
          <w:rFonts w:eastAsia="SimSun"/>
          <w:lang w:eastAsia="zh-CN"/>
        </w:rPr>
        <w:t>the importance of the streams.</w:t>
      </w:r>
      <w:r w:rsidRPr="00ED508B">
        <w:rPr>
          <w:rFonts w:eastAsia="SimSun" w:hint="eastAsia"/>
          <w:lang w:eastAsia="zh-CN"/>
        </w:rPr>
        <w:t xml:space="preserve"> </w:t>
      </w:r>
      <w:r w:rsidRPr="00ED508B">
        <w:rPr>
          <w:rFonts w:eastAsia="SimSun"/>
          <w:lang w:eastAsia="zh-CN"/>
        </w:rPr>
        <w:t xml:space="preserve"> Rendering and distribution decisions can be based on such combinations of parameters</w:t>
      </w:r>
      <w:r w:rsidRPr="00ED508B">
        <w:rPr>
          <w:rFonts w:eastAsia="SimSun" w:hint="eastAsia"/>
          <w:lang w:eastAsia="zh-CN"/>
        </w:rPr>
        <w:t>.</w:t>
      </w:r>
      <w:r w:rsidRPr="00ED508B">
        <w:rPr>
          <w:rFonts w:eastAsia="SimSun"/>
          <w:lang w:eastAsia="zh-CN"/>
        </w:rPr>
        <w:t xml:space="preserve">  For example, in congestion control less important streams can be simply dropped, or alternative captures that use lower resolutions or that use less bandwidth could be substituted.</w:t>
      </w:r>
    </w:p>
    <w:p w14:paraId="55143EFB" w14:textId="77777777" w:rsidR="000A701F" w:rsidRPr="00ED508B" w:rsidRDefault="000A701F" w:rsidP="000A701F">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77" w:name="_Toc323231093"/>
      <w:bookmarkStart w:id="78" w:name="_Toc359380302"/>
      <w:bookmarkStart w:id="79" w:name="_Toc370201796"/>
      <w:r w:rsidRPr="00ED508B">
        <w:rPr>
          <w:lang w:eastAsia="zh-CN"/>
        </w:rPr>
        <w:t>Telepresence endpoint parameters</w:t>
      </w:r>
      <w:bookmarkEnd w:id="77"/>
      <w:bookmarkEnd w:id="78"/>
      <w:bookmarkEnd w:id="79"/>
    </w:p>
    <w:p w14:paraId="04C10678" w14:textId="77777777" w:rsidR="000A701F" w:rsidRDefault="000A701F" w:rsidP="000A701F">
      <w:pPr>
        <w:rPr>
          <w:i/>
          <w:iCs/>
          <w:highlight w:val="yellow"/>
        </w:rPr>
      </w:pPr>
      <w:r w:rsidRPr="00F6499B">
        <w:rPr>
          <w:i/>
          <w:iCs/>
          <w:highlight w:val="yellow"/>
        </w:rPr>
        <w:t>{Editor's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14:paraId="7C21D08E" w14:textId="77777777" w:rsidR="000A701F" w:rsidRPr="00F6499B" w:rsidRDefault="000A701F" w:rsidP="000A701F">
      <w:pPr>
        <w:rPr>
          <w:i/>
          <w:iCs/>
          <w:highlight w:val="yellow"/>
        </w:rPr>
      </w:pPr>
      <w:r>
        <w:rPr>
          <w:i/>
          <w:iCs/>
          <w:highlight w:val="yellow"/>
        </w:rPr>
        <w:t>Contributions identifying possible additional categories in this template should include a justification describing why they are needed, and what criteria is proposed for proper classification .</w:t>
      </w:r>
      <w:r w:rsidRPr="00F6499B">
        <w:rPr>
          <w:i/>
          <w:iCs/>
          <w:highlight w:val="yellow"/>
        </w:rPr>
        <w:t>}</w:t>
      </w:r>
    </w:p>
    <w:p w14:paraId="384AC2CF" w14:textId="77777777" w:rsidR="000A701F" w:rsidRPr="00ED508B" w:rsidRDefault="000A701F" w:rsidP="000A701F">
      <w:r w:rsidRPr="00ED508B">
        <w:t>This clause 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1951"/>
        <w:gridCol w:w="7229"/>
      </w:tblGrid>
      <w:tr w:rsidR="000A701F" w:rsidRPr="00ED508B" w14:paraId="0E85F3AA" w14:textId="77777777" w:rsidTr="00C02EF8">
        <w:tc>
          <w:tcPr>
            <w:tcW w:w="1951" w:type="dxa"/>
            <w:shd w:val="clear" w:color="auto" w:fill="auto"/>
          </w:tcPr>
          <w:p w14:paraId="27205658" w14:textId="77777777" w:rsidR="000A701F" w:rsidRPr="00ED508B" w:rsidRDefault="000A701F" w:rsidP="00C02EF8">
            <w:pPr>
              <w:rPr>
                <w:b/>
                <w:bCs/>
              </w:rPr>
            </w:pPr>
            <w:r w:rsidRPr="00ED508B">
              <w:rPr>
                <w:b/>
                <w:bCs/>
              </w:rPr>
              <w:t>Identity:</w:t>
            </w:r>
          </w:p>
        </w:tc>
        <w:tc>
          <w:tcPr>
            <w:tcW w:w="7229" w:type="dxa"/>
            <w:shd w:val="clear" w:color="auto" w:fill="auto"/>
          </w:tcPr>
          <w:p w14:paraId="1E9D2AF6" w14:textId="77777777" w:rsidR="000A701F" w:rsidRPr="00ED508B" w:rsidRDefault="000A701F" w:rsidP="00C02EF8">
            <w:pPr>
              <w:rPr>
                <w:i/>
                <w:iCs/>
              </w:rPr>
            </w:pPr>
            <w:r w:rsidRPr="00ED508B">
              <w:rPr>
                <w:i/>
                <w:iCs/>
              </w:rPr>
              <w:t>A unique alphanumeric identifier in this Recommendation.</w:t>
            </w:r>
          </w:p>
        </w:tc>
      </w:tr>
      <w:tr w:rsidR="000A701F" w:rsidRPr="00ED508B" w14:paraId="381C52A2" w14:textId="77777777" w:rsidTr="00C02EF8">
        <w:tc>
          <w:tcPr>
            <w:tcW w:w="1951" w:type="dxa"/>
            <w:shd w:val="clear" w:color="auto" w:fill="auto"/>
          </w:tcPr>
          <w:p w14:paraId="43E1817F" w14:textId="77777777" w:rsidR="000A701F" w:rsidRPr="00ED508B" w:rsidRDefault="000A701F" w:rsidP="00C02EF8">
            <w:pPr>
              <w:rPr>
                <w:b/>
                <w:bCs/>
              </w:rPr>
            </w:pPr>
            <w:r w:rsidRPr="00ED508B">
              <w:rPr>
                <w:b/>
                <w:bCs/>
              </w:rPr>
              <w:t>Description:</w:t>
            </w:r>
          </w:p>
        </w:tc>
        <w:tc>
          <w:tcPr>
            <w:tcW w:w="7229" w:type="dxa"/>
            <w:shd w:val="clear" w:color="auto" w:fill="auto"/>
          </w:tcPr>
          <w:p w14:paraId="3D31BC94" w14:textId="77777777" w:rsidR="000A701F" w:rsidRPr="00ED508B" w:rsidRDefault="000A701F" w:rsidP="00C02EF8">
            <w:pPr>
              <w:rPr>
                <w:i/>
                <w:iCs/>
              </w:rPr>
            </w:pPr>
            <w:r w:rsidRPr="00ED508B">
              <w:rPr>
                <w:i/>
                <w:iCs/>
              </w:rPr>
              <w:t>A description of the function of the parameter.</w:t>
            </w:r>
          </w:p>
        </w:tc>
      </w:tr>
      <w:tr w:rsidR="000A701F" w:rsidRPr="00ED508B" w14:paraId="11ECE2FF" w14:textId="77777777" w:rsidTr="00C02EF8">
        <w:tc>
          <w:tcPr>
            <w:tcW w:w="1951" w:type="dxa"/>
            <w:shd w:val="clear" w:color="auto" w:fill="auto"/>
          </w:tcPr>
          <w:p w14:paraId="319AD4AA" w14:textId="77777777" w:rsidR="000A701F" w:rsidRPr="00ED508B" w:rsidRDefault="000A701F" w:rsidP="00C02EF8">
            <w:pPr>
              <w:rPr>
                <w:b/>
                <w:bCs/>
              </w:rPr>
            </w:pPr>
            <w:r w:rsidRPr="00ED508B">
              <w:rPr>
                <w:b/>
                <w:bCs/>
              </w:rPr>
              <w:t>Format:</w:t>
            </w:r>
          </w:p>
        </w:tc>
        <w:tc>
          <w:tcPr>
            <w:tcW w:w="7229" w:type="dxa"/>
            <w:shd w:val="clear" w:color="auto" w:fill="auto"/>
          </w:tcPr>
          <w:p w14:paraId="1BDD3FFF" w14:textId="77777777" w:rsidR="000A701F" w:rsidRPr="00ED508B" w:rsidRDefault="000A701F" w:rsidP="00C02EF8">
            <w:pPr>
              <w:rPr>
                <w:i/>
                <w:iCs/>
              </w:rPr>
            </w:pPr>
            <w:r w:rsidRPr="00ED508B">
              <w:rPr>
                <w:i/>
                <w:iCs/>
              </w:rPr>
              <w:t>The type of parameter, i.e. Boolean, alpha numeric string, integer, sequence of octets, character or enumeration.</w:t>
            </w:r>
          </w:p>
        </w:tc>
      </w:tr>
      <w:tr w:rsidR="000A701F" w:rsidRPr="00ED508B" w14:paraId="5DFE605F" w14:textId="77777777" w:rsidTr="00C02EF8">
        <w:tc>
          <w:tcPr>
            <w:tcW w:w="1951" w:type="dxa"/>
            <w:shd w:val="clear" w:color="auto" w:fill="auto"/>
          </w:tcPr>
          <w:p w14:paraId="47CCFD72" w14:textId="77777777" w:rsidR="000A701F" w:rsidRPr="00ED508B" w:rsidRDefault="000A701F" w:rsidP="00C02EF8">
            <w:pPr>
              <w:rPr>
                <w:b/>
                <w:bCs/>
              </w:rPr>
            </w:pPr>
            <w:r w:rsidRPr="00ED508B">
              <w:rPr>
                <w:b/>
                <w:bCs/>
              </w:rPr>
              <w:t>Possible Values:</w:t>
            </w:r>
          </w:p>
        </w:tc>
        <w:tc>
          <w:tcPr>
            <w:tcW w:w="7229" w:type="dxa"/>
            <w:shd w:val="clear" w:color="auto" w:fill="auto"/>
          </w:tcPr>
          <w:p w14:paraId="1E23C9B8" w14:textId="77777777" w:rsidR="000A701F" w:rsidRPr="00ED508B" w:rsidRDefault="000A701F" w:rsidP="00C02EF8">
            <w:pPr>
              <w:rPr>
                <w:i/>
                <w:iCs/>
              </w:rPr>
            </w:pPr>
            <w:r w:rsidRPr="00ED508B">
              <w:rPr>
                <w:i/>
                <w:iCs/>
              </w:rPr>
              <w:t>The parameter must specify which values can be transported.</w:t>
            </w:r>
          </w:p>
        </w:tc>
      </w:tr>
      <w:tr w:rsidR="000A701F" w:rsidRPr="00ED508B" w14:paraId="6256CD2E" w14:textId="77777777" w:rsidTr="00C02EF8">
        <w:tc>
          <w:tcPr>
            <w:tcW w:w="1951" w:type="dxa"/>
            <w:shd w:val="clear" w:color="auto" w:fill="auto"/>
          </w:tcPr>
          <w:p w14:paraId="02C41620" w14:textId="77777777" w:rsidR="000A701F" w:rsidRPr="00ED508B" w:rsidRDefault="000A701F" w:rsidP="00C02EF8">
            <w:pPr>
              <w:rPr>
                <w:b/>
                <w:bCs/>
              </w:rPr>
            </w:pPr>
            <w:r w:rsidRPr="00ED508B">
              <w:rPr>
                <w:b/>
                <w:bCs/>
              </w:rPr>
              <w:t>Default:</w:t>
            </w:r>
          </w:p>
        </w:tc>
        <w:tc>
          <w:tcPr>
            <w:tcW w:w="7229" w:type="dxa"/>
            <w:shd w:val="clear" w:color="auto" w:fill="auto"/>
          </w:tcPr>
          <w:p w14:paraId="37917589" w14:textId="77777777" w:rsidR="000A701F" w:rsidRPr="00ED508B" w:rsidRDefault="000A701F" w:rsidP="00C02EF8">
            <w:pPr>
              <w:rPr>
                <w:i/>
                <w:iCs/>
              </w:rPr>
            </w:pPr>
            <w:r w:rsidRPr="00ED508B">
              <w:rPr>
                <w:i/>
                <w:iCs/>
              </w:rPr>
              <w:t>Indicate if there is a default that may be assumed.</w:t>
            </w:r>
          </w:p>
        </w:tc>
      </w:tr>
      <w:tr w:rsidR="000A701F" w:rsidRPr="00ED508B" w14:paraId="48ACEB17" w14:textId="77777777" w:rsidTr="00C02EF8">
        <w:tc>
          <w:tcPr>
            <w:tcW w:w="1951" w:type="dxa"/>
            <w:shd w:val="clear" w:color="auto" w:fill="auto"/>
          </w:tcPr>
          <w:p w14:paraId="370A4856" w14:textId="77777777" w:rsidR="000A701F" w:rsidRPr="00ED508B" w:rsidRDefault="000A701F" w:rsidP="00C02EF8">
            <w:pPr>
              <w:rPr>
                <w:b/>
                <w:bCs/>
              </w:rPr>
            </w:pPr>
            <w:r w:rsidRPr="00ED508B">
              <w:rPr>
                <w:b/>
                <w:bCs/>
              </w:rPr>
              <w:t>Reference:</w:t>
            </w:r>
          </w:p>
        </w:tc>
        <w:tc>
          <w:tcPr>
            <w:tcW w:w="7229" w:type="dxa"/>
            <w:shd w:val="clear" w:color="auto" w:fill="auto"/>
          </w:tcPr>
          <w:p w14:paraId="2085D0EE" w14:textId="77777777" w:rsidR="000A701F" w:rsidRPr="00ED508B" w:rsidRDefault="000A701F" w:rsidP="00C02EF8">
            <w:pPr>
              <w:rPr>
                <w:i/>
                <w:iCs/>
              </w:rPr>
            </w:pPr>
            <w:r w:rsidRPr="00ED508B">
              <w:rPr>
                <w:i/>
                <w:iCs/>
              </w:rPr>
              <w:t>Where a parameter has previously been defined a reference to it may be included.</w:t>
            </w:r>
          </w:p>
        </w:tc>
      </w:tr>
      <w:tr w:rsidR="000A701F" w:rsidRPr="00ED508B" w14:paraId="3AED7995" w14:textId="77777777" w:rsidTr="00C02EF8">
        <w:tc>
          <w:tcPr>
            <w:tcW w:w="1951" w:type="dxa"/>
            <w:shd w:val="clear" w:color="auto" w:fill="auto"/>
          </w:tcPr>
          <w:p w14:paraId="2CC3A6C6" w14:textId="77777777" w:rsidR="000A701F" w:rsidRPr="00ED508B" w:rsidRDefault="000A701F" w:rsidP="00C02EF8">
            <w:pPr>
              <w:rPr>
                <w:b/>
                <w:bCs/>
              </w:rPr>
            </w:pPr>
            <w:r w:rsidRPr="00ED508B">
              <w:rPr>
                <w:b/>
                <w:bCs/>
              </w:rPr>
              <w:t>Interface:</w:t>
            </w:r>
          </w:p>
        </w:tc>
        <w:tc>
          <w:tcPr>
            <w:tcW w:w="7229" w:type="dxa"/>
            <w:shd w:val="clear" w:color="auto" w:fill="auto"/>
          </w:tcPr>
          <w:p w14:paraId="68E1D677" w14:textId="77777777" w:rsidR="000A701F" w:rsidRPr="00ED508B" w:rsidRDefault="000A701F" w:rsidP="00C02EF8">
            <w:pPr>
              <w:rPr>
                <w:i/>
                <w:iCs/>
              </w:rPr>
            </w:pPr>
            <w:r w:rsidRPr="00ED508B">
              <w:rPr>
                <w:i/>
                <w:iCs/>
              </w:rPr>
              <w:t>If the parameter is only applicable to a sub-set of interfaces (A1, B1, G1, G2) defined in section 9.1 / [F/H.TPS-Arch] it should be indicated here.</w:t>
            </w:r>
          </w:p>
        </w:tc>
      </w:tr>
      <w:tr w:rsidR="000A701F" w:rsidRPr="00ED508B" w14:paraId="5EA4BED0" w14:textId="77777777" w:rsidTr="00C02EF8">
        <w:tc>
          <w:tcPr>
            <w:tcW w:w="1951" w:type="dxa"/>
            <w:shd w:val="clear" w:color="auto" w:fill="auto"/>
          </w:tcPr>
          <w:p w14:paraId="435E279D" w14:textId="77777777" w:rsidR="000A701F" w:rsidRPr="00ED508B" w:rsidRDefault="000A701F" w:rsidP="00C02EF8">
            <w:pPr>
              <w:rPr>
                <w:b/>
                <w:bCs/>
              </w:rPr>
            </w:pPr>
            <w:r w:rsidRPr="00ED508B">
              <w:rPr>
                <w:b/>
                <w:bCs/>
              </w:rPr>
              <w:t>Supplementary Information:</w:t>
            </w:r>
          </w:p>
        </w:tc>
        <w:tc>
          <w:tcPr>
            <w:tcW w:w="7229" w:type="dxa"/>
            <w:shd w:val="clear" w:color="auto" w:fill="auto"/>
          </w:tcPr>
          <w:p w14:paraId="0E228DC0" w14:textId="77777777" w:rsidR="000A701F" w:rsidRPr="00ED508B" w:rsidRDefault="000A701F" w:rsidP="00C02EF8">
            <w:pPr>
              <w:rPr>
                <w:i/>
                <w:iCs/>
              </w:rPr>
            </w:pPr>
            <w:r w:rsidRPr="00ED508B">
              <w:rPr>
                <w:i/>
                <w:iCs/>
              </w:rPr>
              <w:t>Further information to the use or definition of the parameter.</w:t>
            </w:r>
          </w:p>
        </w:tc>
      </w:tr>
    </w:tbl>
    <w:p w14:paraId="71391703" w14:textId="77777777" w:rsidR="000A701F" w:rsidRPr="00ED508B" w:rsidRDefault="000A701F" w:rsidP="000A701F">
      <w:pPr>
        <w:pStyle w:val="Note"/>
      </w:pPr>
      <w:r w:rsidRPr="00ED508B">
        <w:t>NOTE </w:t>
      </w:r>
      <w:r w:rsidRPr="00ED508B">
        <w:noBreakHyphen/>
        <w:t xml:space="preserve"> The text in italics should be replaced according to the description.</w:t>
      </w:r>
    </w:p>
    <w:p w14:paraId="3634CC0C" w14:textId="77777777" w:rsidR="000A701F" w:rsidRPr="00ED508B" w:rsidRDefault="000A701F" w:rsidP="000A701F">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80" w:name="_Toc323231094"/>
      <w:bookmarkStart w:id="81" w:name="_Toc359380303"/>
      <w:bookmarkStart w:id="82" w:name="_Toc370201797"/>
      <w:r w:rsidRPr="00ED508B">
        <w:rPr>
          <w:lang w:eastAsia="zh-CN"/>
        </w:rPr>
        <w:lastRenderedPageBreak/>
        <w:t>Capture Related Parameters</w:t>
      </w:r>
      <w:bookmarkEnd w:id="80"/>
      <w:bookmarkEnd w:id="81"/>
      <w:bookmarkEnd w:id="82"/>
    </w:p>
    <w:p w14:paraId="2284A8E0" w14:textId="77777777" w:rsidR="000A701F" w:rsidRDefault="000A701F" w:rsidP="000A701F">
      <w:pPr>
        <w:rPr>
          <w:lang w:eastAsia="zh-CN"/>
        </w:rPr>
      </w:pPr>
      <w:r w:rsidRPr="00ED508B">
        <w:rPr>
          <w:lang w:eastAsia="zh-CN"/>
        </w:rPr>
        <w:t>This clause describes parameters related to the capture of audio and media.</w:t>
      </w:r>
    </w:p>
    <w:p w14:paraId="564F5BE9"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83" w:name="_Toc359380304"/>
      <w:bookmarkStart w:id="84" w:name="_Toc370201798"/>
      <w:r w:rsidRPr="00ED508B">
        <w:rPr>
          <w:lang w:eastAsia="zh-CN"/>
        </w:rPr>
        <w:t>General Parameters</w:t>
      </w:r>
      <w:bookmarkEnd w:id="83"/>
      <w:bookmarkEnd w:id="84"/>
    </w:p>
    <w:p w14:paraId="3D85DEE0" w14:textId="77777777" w:rsidR="000A701F" w:rsidRPr="00ED64CA"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Captured Media Type</w:t>
      </w:r>
    </w:p>
    <w:tbl>
      <w:tblPr>
        <w:tblW w:w="9180" w:type="dxa"/>
        <w:tblInd w:w="567" w:type="dxa"/>
        <w:tblLook w:val="04A0" w:firstRow="1" w:lastRow="0" w:firstColumn="1" w:lastColumn="0" w:noHBand="0" w:noVBand="1"/>
      </w:tblPr>
      <w:tblGrid>
        <w:gridCol w:w="1951"/>
        <w:gridCol w:w="7229"/>
      </w:tblGrid>
      <w:tr w:rsidR="000A701F" w:rsidRPr="00CB7E28" w14:paraId="2B86DBD8" w14:textId="77777777" w:rsidTr="00C02EF8">
        <w:tc>
          <w:tcPr>
            <w:tcW w:w="1951" w:type="dxa"/>
            <w:shd w:val="clear" w:color="auto" w:fill="auto"/>
          </w:tcPr>
          <w:p w14:paraId="53C3FA0F" w14:textId="77777777" w:rsidR="000A701F" w:rsidRPr="00EB0E0A" w:rsidRDefault="000A701F" w:rsidP="00C02EF8">
            <w:pPr>
              <w:rPr>
                <w:b/>
                <w:bCs/>
              </w:rPr>
            </w:pPr>
            <w:r w:rsidRPr="00EB0E0A">
              <w:rPr>
                <w:b/>
                <w:bCs/>
              </w:rPr>
              <w:t>Identity:</w:t>
            </w:r>
          </w:p>
        </w:tc>
        <w:tc>
          <w:tcPr>
            <w:tcW w:w="7229" w:type="dxa"/>
            <w:shd w:val="clear" w:color="auto" w:fill="auto"/>
          </w:tcPr>
          <w:p w14:paraId="205D049E" w14:textId="77777777" w:rsidR="000A701F" w:rsidRPr="009A4B06" w:rsidRDefault="000A701F" w:rsidP="00C02EF8">
            <w:r>
              <w:rPr>
                <w:rFonts w:ascii="TimesNewRoman" w:hAnsi="TimesNewRoman" w:cs="TimesNewRoman"/>
                <w:lang w:eastAsia="zh-CN"/>
              </w:rPr>
              <w:t>C</w:t>
            </w:r>
            <w:r w:rsidRPr="007125C8">
              <w:rPr>
                <w:rFonts w:ascii="TimesNewRoman" w:hAnsi="TimesNewRoman" w:cs="TimesNewRoman"/>
                <w:lang w:eastAsia="zh-CN"/>
              </w:rPr>
              <w:t>apturedMedia</w:t>
            </w:r>
            <w:r>
              <w:rPr>
                <w:rFonts w:ascii="TimesNewRoman" w:hAnsi="TimesNewRoman" w:cs="TimesNewRoman"/>
                <w:lang w:eastAsia="zh-CN"/>
              </w:rPr>
              <w:t>Type</w:t>
            </w:r>
          </w:p>
        </w:tc>
      </w:tr>
      <w:tr w:rsidR="000A701F" w:rsidRPr="00CB7E28" w14:paraId="2D7786FC" w14:textId="77777777" w:rsidTr="00C02EF8">
        <w:tc>
          <w:tcPr>
            <w:tcW w:w="1951" w:type="dxa"/>
            <w:shd w:val="clear" w:color="auto" w:fill="auto"/>
          </w:tcPr>
          <w:p w14:paraId="6FACBB04" w14:textId="77777777" w:rsidR="000A701F" w:rsidRPr="00EB0E0A" w:rsidRDefault="000A701F" w:rsidP="00C02EF8">
            <w:pPr>
              <w:rPr>
                <w:b/>
                <w:bCs/>
              </w:rPr>
            </w:pPr>
            <w:r w:rsidRPr="00EB0E0A">
              <w:rPr>
                <w:b/>
                <w:bCs/>
              </w:rPr>
              <w:t>Description:</w:t>
            </w:r>
          </w:p>
        </w:tc>
        <w:tc>
          <w:tcPr>
            <w:tcW w:w="7229" w:type="dxa"/>
            <w:shd w:val="clear" w:color="auto" w:fill="auto"/>
          </w:tcPr>
          <w:p w14:paraId="508F8894" w14:textId="77777777" w:rsidR="000A701F" w:rsidRPr="009A4B06" w:rsidRDefault="000A701F" w:rsidP="00C02EF8">
            <w:r w:rsidRPr="009A4B06">
              <w:t xml:space="preserve">This parameter </w:t>
            </w:r>
            <w:r>
              <w:t>is a mandatory field specifying the media type of the</w:t>
            </w:r>
            <w:r>
              <w:rPr>
                <w:rFonts w:hint="eastAsia"/>
                <w:lang w:eastAsia="zh-CN"/>
              </w:rPr>
              <w:t xml:space="preserve"> </w:t>
            </w:r>
            <w:r>
              <w:t>capture ("audio", "video", "text",...).</w:t>
            </w:r>
          </w:p>
        </w:tc>
      </w:tr>
      <w:tr w:rsidR="000A701F" w:rsidRPr="00CB7E28" w14:paraId="4E7640E4" w14:textId="77777777" w:rsidTr="00C02EF8">
        <w:tc>
          <w:tcPr>
            <w:tcW w:w="1951" w:type="dxa"/>
            <w:shd w:val="clear" w:color="auto" w:fill="auto"/>
          </w:tcPr>
          <w:p w14:paraId="5D8236A1" w14:textId="77777777" w:rsidR="000A701F" w:rsidRPr="00EB0E0A" w:rsidRDefault="000A701F" w:rsidP="00C02EF8">
            <w:pPr>
              <w:rPr>
                <w:b/>
                <w:bCs/>
              </w:rPr>
            </w:pPr>
            <w:r w:rsidRPr="00EB0E0A">
              <w:rPr>
                <w:b/>
                <w:bCs/>
              </w:rPr>
              <w:t>Format:</w:t>
            </w:r>
          </w:p>
        </w:tc>
        <w:tc>
          <w:tcPr>
            <w:tcW w:w="7229" w:type="dxa"/>
            <w:shd w:val="clear" w:color="auto" w:fill="auto"/>
          </w:tcPr>
          <w:p w14:paraId="6776AA75" w14:textId="77777777" w:rsidR="000A701F" w:rsidRPr="009A4B06" w:rsidRDefault="000A701F" w:rsidP="00C02EF8">
            <w:r>
              <w:t>Enumeration.</w:t>
            </w:r>
          </w:p>
        </w:tc>
      </w:tr>
      <w:tr w:rsidR="000A701F" w:rsidRPr="00CB7E28" w14:paraId="27FC0E93" w14:textId="77777777" w:rsidTr="00C02EF8">
        <w:tc>
          <w:tcPr>
            <w:tcW w:w="1951" w:type="dxa"/>
            <w:shd w:val="clear" w:color="auto" w:fill="auto"/>
          </w:tcPr>
          <w:p w14:paraId="29A4445E" w14:textId="77777777" w:rsidR="000A701F" w:rsidRPr="00EB0E0A" w:rsidRDefault="000A701F" w:rsidP="00C02EF8">
            <w:pPr>
              <w:rPr>
                <w:b/>
                <w:bCs/>
              </w:rPr>
            </w:pPr>
            <w:r w:rsidRPr="00EB0E0A">
              <w:rPr>
                <w:b/>
                <w:bCs/>
              </w:rPr>
              <w:t>Possible Values:</w:t>
            </w:r>
          </w:p>
        </w:tc>
        <w:tc>
          <w:tcPr>
            <w:tcW w:w="7229" w:type="dxa"/>
            <w:shd w:val="clear" w:color="auto" w:fill="auto"/>
          </w:tcPr>
          <w:p w14:paraId="1DDFA650" w14:textId="77777777" w:rsidR="000A701F" w:rsidRPr="009A4B06" w:rsidRDefault="000A701F" w:rsidP="00C02EF8">
            <w:r>
              <w:t>Audio, Video, Text…</w:t>
            </w:r>
          </w:p>
        </w:tc>
      </w:tr>
      <w:tr w:rsidR="000A701F" w:rsidRPr="00CB7E28" w14:paraId="027E0FB1" w14:textId="77777777" w:rsidTr="00C02EF8">
        <w:tc>
          <w:tcPr>
            <w:tcW w:w="1951" w:type="dxa"/>
            <w:shd w:val="clear" w:color="auto" w:fill="auto"/>
          </w:tcPr>
          <w:p w14:paraId="0BC7EA22" w14:textId="77777777" w:rsidR="000A701F" w:rsidRPr="00EB0E0A" w:rsidRDefault="000A701F" w:rsidP="00C02EF8">
            <w:pPr>
              <w:rPr>
                <w:b/>
                <w:bCs/>
              </w:rPr>
            </w:pPr>
            <w:r w:rsidRPr="00EB0E0A">
              <w:rPr>
                <w:b/>
                <w:bCs/>
              </w:rPr>
              <w:t>Default:</w:t>
            </w:r>
          </w:p>
        </w:tc>
        <w:tc>
          <w:tcPr>
            <w:tcW w:w="7229" w:type="dxa"/>
            <w:shd w:val="clear" w:color="auto" w:fill="auto"/>
          </w:tcPr>
          <w:p w14:paraId="0F6DCDD5" w14:textId="77777777" w:rsidR="000A701F" w:rsidRPr="009A4B06" w:rsidRDefault="000A701F" w:rsidP="00C02EF8">
            <w:r>
              <w:t>-</w:t>
            </w:r>
          </w:p>
        </w:tc>
      </w:tr>
      <w:tr w:rsidR="000A701F" w:rsidRPr="00CB7E28" w14:paraId="6B49BBC7" w14:textId="77777777" w:rsidTr="00C02EF8">
        <w:tc>
          <w:tcPr>
            <w:tcW w:w="1951" w:type="dxa"/>
            <w:shd w:val="clear" w:color="auto" w:fill="auto"/>
          </w:tcPr>
          <w:p w14:paraId="392CAC54" w14:textId="77777777" w:rsidR="000A701F" w:rsidRPr="00EB0E0A" w:rsidRDefault="000A701F" w:rsidP="00C02EF8">
            <w:pPr>
              <w:rPr>
                <w:b/>
                <w:bCs/>
              </w:rPr>
            </w:pPr>
            <w:r w:rsidRPr="00EB0E0A">
              <w:rPr>
                <w:b/>
                <w:bCs/>
              </w:rPr>
              <w:t>Reference:</w:t>
            </w:r>
          </w:p>
        </w:tc>
        <w:tc>
          <w:tcPr>
            <w:tcW w:w="7229" w:type="dxa"/>
            <w:shd w:val="clear" w:color="auto" w:fill="auto"/>
          </w:tcPr>
          <w:p w14:paraId="01DBE0BF" w14:textId="77777777" w:rsidR="000A701F" w:rsidRPr="00E05DB9" w:rsidRDefault="000A701F" w:rsidP="00C02EF8">
            <w:pPr>
              <w:rPr>
                <w:iCs/>
              </w:rPr>
            </w:pPr>
            <w:r w:rsidRPr="00E05DB9">
              <w:rPr>
                <w:iCs/>
              </w:rPr>
              <w:t xml:space="preserve">See the </w:t>
            </w:r>
            <w:r w:rsidRPr="00170D14">
              <w:rPr>
                <w:iCs/>
              </w:rPr>
              <w:t>'</w:t>
            </w:r>
            <w:r>
              <w:rPr>
                <w:rFonts w:ascii="TimesNewRoman" w:hAnsi="TimesNewRoman" w:cs="TimesNewRoman"/>
                <w:lang w:eastAsia="zh-CN"/>
              </w:rPr>
              <w:t xml:space="preserve"> C</w:t>
            </w:r>
            <w:r w:rsidRPr="007125C8">
              <w:rPr>
                <w:rFonts w:ascii="TimesNewRoman" w:hAnsi="TimesNewRoman" w:cs="TimesNewRoman"/>
                <w:lang w:eastAsia="zh-CN"/>
              </w:rPr>
              <w:t>apturedMedia</w:t>
            </w:r>
            <w:r w:rsidRPr="00170D14">
              <w:rPr>
                <w:iCs/>
              </w:rPr>
              <w:t xml:space="preserve"> '</w:t>
            </w:r>
            <w:r w:rsidRPr="00170D14" w:rsidDel="00170D14">
              <w:rPr>
                <w:iCs/>
              </w:rPr>
              <w:t xml:space="preserve"> </w:t>
            </w:r>
            <w:r w:rsidRPr="00170D14">
              <w:rPr>
                <w:iCs/>
              </w:rPr>
              <w:t xml:space="preserve">attributes </w:t>
            </w:r>
            <w:r w:rsidRPr="00E05DB9">
              <w:rPr>
                <w:iCs/>
              </w:rPr>
              <w:t xml:space="preserve">in [IETF CLUE </w:t>
            </w:r>
            <w:r>
              <w:rPr>
                <w:iCs/>
              </w:rPr>
              <w:t>DATA MODEL</w:t>
            </w:r>
            <w:r w:rsidRPr="00E05DB9">
              <w:rPr>
                <w:iCs/>
              </w:rPr>
              <w:t>] for further information.</w:t>
            </w:r>
          </w:p>
        </w:tc>
      </w:tr>
      <w:tr w:rsidR="000A701F" w:rsidRPr="00CB7E28" w14:paraId="566D2257" w14:textId="77777777" w:rsidTr="00C02EF8">
        <w:tc>
          <w:tcPr>
            <w:tcW w:w="1951" w:type="dxa"/>
            <w:shd w:val="clear" w:color="auto" w:fill="auto"/>
          </w:tcPr>
          <w:p w14:paraId="06B5AA93" w14:textId="77777777" w:rsidR="000A701F" w:rsidRPr="00EB0E0A" w:rsidRDefault="000A701F" w:rsidP="00C02EF8">
            <w:pPr>
              <w:rPr>
                <w:b/>
                <w:bCs/>
              </w:rPr>
            </w:pPr>
            <w:r w:rsidRPr="00EB0E0A">
              <w:rPr>
                <w:b/>
                <w:bCs/>
              </w:rPr>
              <w:t>Interface:</w:t>
            </w:r>
          </w:p>
        </w:tc>
        <w:tc>
          <w:tcPr>
            <w:tcW w:w="7229" w:type="dxa"/>
            <w:shd w:val="clear" w:color="auto" w:fill="auto"/>
          </w:tcPr>
          <w:p w14:paraId="025D7564" w14:textId="77777777" w:rsidR="000A701F" w:rsidRPr="00EB0E0A" w:rsidRDefault="000A701F" w:rsidP="00C02EF8">
            <w:pPr>
              <w:rPr>
                <w:i/>
                <w:iCs/>
              </w:rPr>
            </w:pPr>
            <w:r w:rsidRPr="00EB0E0A">
              <w:rPr>
                <w:i/>
                <w:iCs/>
              </w:rPr>
              <w:t>-</w:t>
            </w:r>
          </w:p>
        </w:tc>
      </w:tr>
      <w:tr w:rsidR="000A701F" w:rsidRPr="00CB7E28" w14:paraId="3D2420CA" w14:textId="77777777" w:rsidTr="00C02EF8">
        <w:tc>
          <w:tcPr>
            <w:tcW w:w="1951" w:type="dxa"/>
            <w:shd w:val="clear" w:color="auto" w:fill="auto"/>
          </w:tcPr>
          <w:p w14:paraId="33CB5979" w14:textId="77777777" w:rsidR="000A701F" w:rsidRPr="00EB0E0A" w:rsidRDefault="000A701F" w:rsidP="00C02EF8">
            <w:pPr>
              <w:rPr>
                <w:b/>
                <w:bCs/>
              </w:rPr>
            </w:pPr>
            <w:r w:rsidRPr="00EB0E0A">
              <w:rPr>
                <w:b/>
                <w:bCs/>
              </w:rPr>
              <w:t>Supplementary Information:</w:t>
            </w:r>
          </w:p>
        </w:tc>
        <w:tc>
          <w:tcPr>
            <w:tcW w:w="7229" w:type="dxa"/>
            <w:shd w:val="clear" w:color="auto" w:fill="auto"/>
          </w:tcPr>
          <w:p w14:paraId="1B3436B9" w14:textId="77777777" w:rsidR="000A701F" w:rsidRPr="009A4B06" w:rsidRDefault="000A701F" w:rsidP="00C02EF8">
            <w:r>
              <w:t>The possible values of this parameter are TBD.</w:t>
            </w:r>
          </w:p>
        </w:tc>
      </w:tr>
    </w:tbl>
    <w:p w14:paraId="2E0AA719"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Scene Description</w:t>
      </w:r>
    </w:p>
    <w:tbl>
      <w:tblPr>
        <w:tblW w:w="9180" w:type="dxa"/>
        <w:tblInd w:w="567" w:type="dxa"/>
        <w:tblLook w:val="04A0" w:firstRow="1" w:lastRow="0" w:firstColumn="1" w:lastColumn="0" w:noHBand="0" w:noVBand="1"/>
      </w:tblPr>
      <w:tblGrid>
        <w:gridCol w:w="1951"/>
        <w:gridCol w:w="7229"/>
      </w:tblGrid>
      <w:tr w:rsidR="000A701F" w:rsidRPr="00ED508B" w14:paraId="43C59E6C" w14:textId="77777777" w:rsidTr="00C02EF8">
        <w:tc>
          <w:tcPr>
            <w:tcW w:w="1951" w:type="dxa"/>
            <w:shd w:val="clear" w:color="auto" w:fill="auto"/>
          </w:tcPr>
          <w:p w14:paraId="69B92905" w14:textId="77777777" w:rsidR="000A701F" w:rsidRPr="00ED508B" w:rsidRDefault="000A701F" w:rsidP="00C02EF8">
            <w:pPr>
              <w:rPr>
                <w:b/>
                <w:bCs/>
              </w:rPr>
            </w:pPr>
            <w:r w:rsidRPr="00ED508B">
              <w:rPr>
                <w:b/>
                <w:bCs/>
              </w:rPr>
              <w:t>Identity:</w:t>
            </w:r>
          </w:p>
        </w:tc>
        <w:tc>
          <w:tcPr>
            <w:tcW w:w="7229" w:type="dxa"/>
            <w:shd w:val="clear" w:color="auto" w:fill="auto"/>
          </w:tcPr>
          <w:p w14:paraId="7F6794D5" w14:textId="77777777" w:rsidR="000A701F" w:rsidRPr="00ED508B" w:rsidRDefault="000A701F" w:rsidP="00C02EF8">
            <w:r w:rsidRPr="00ED508B">
              <w:t>Scene Description</w:t>
            </w:r>
          </w:p>
        </w:tc>
      </w:tr>
      <w:tr w:rsidR="000A701F" w:rsidRPr="00ED508B" w14:paraId="374E26DC" w14:textId="77777777" w:rsidTr="00C02EF8">
        <w:tc>
          <w:tcPr>
            <w:tcW w:w="1951" w:type="dxa"/>
            <w:shd w:val="clear" w:color="auto" w:fill="auto"/>
          </w:tcPr>
          <w:p w14:paraId="0F5B7692" w14:textId="77777777" w:rsidR="000A701F" w:rsidRPr="00ED508B" w:rsidRDefault="000A701F" w:rsidP="00C02EF8">
            <w:pPr>
              <w:rPr>
                <w:b/>
                <w:bCs/>
              </w:rPr>
            </w:pPr>
            <w:r w:rsidRPr="00ED508B">
              <w:rPr>
                <w:b/>
                <w:bCs/>
              </w:rPr>
              <w:t>Description:</w:t>
            </w:r>
          </w:p>
        </w:tc>
        <w:tc>
          <w:tcPr>
            <w:tcW w:w="7229" w:type="dxa"/>
            <w:shd w:val="clear" w:color="auto" w:fill="auto"/>
          </w:tcPr>
          <w:p w14:paraId="42E070A4" w14:textId="77777777" w:rsidR="000A701F" w:rsidRPr="00ED508B" w:rsidRDefault="000A701F" w:rsidP="00C02EF8">
            <w:r w:rsidRPr="00ED508B">
              <w:t>This parameter provides a textual description of the overall scene. Multiple languages may be included in the description.</w:t>
            </w:r>
          </w:p>
        </w:tc>
      </w:tr>
      <w:tr w:rsidR="000A701F" w:rsidRPr="00ED508B" w14:paraId="546FE03D" w14:textId="77777777" w:rsidTr="00C02EF8">
        <w:tc>
          <w:tcPr>
            <w:tcW w:w="1951" w:type="dxa"/>
            <w:shd w:val="clear" w:color="auto" w:fill="auto"/>
          </w:tcPr>
          <w:p w14:paraId="4C35933F" w14:textId="77777777" w:rsidR="000A701F" w:rsidRPr="00ED508B" w:rsidRDefault="000A701F" w:rsidP="00C02EF8">
            <w:pPr>
              <w:rPr>
                <w:b/>
                <w:bCs/>
              </w:rPr>
            </w:pPr>
            <w:r w:rsidRPr="00ED508B">
              <w:rPr>
                <w:b/>
                <w:bCs/>
              </w:rPr>
              <w:t>Format:</w:t>
            </w:r>
          </w:p>
        </w:tc>
        <w:tc>
          <w:tcPr>
            <w:tcW w:w="7229" w:type="dxa"/>
            <w:shd w:val="clear" w:color="auto" w:fill="auto"/>
          </w:tcPr>
          <w:p w14:paraId="3E5EC31C" w14:textId="77777777" w:rsidR="000A701F" w:rsidRPr="00ED508B" w:rsidRDefault="000A701F" w:rsidP="00C02EF8">
            <w:r w:rsidRPr="00ED508B">
              <w:t>List of Strings.</w:t>
            </w:r>
          </w:p>
        </w:tc>
      </w:tr>
      <w:tr w:rsidR="000A701F" w:rsidRPr="00ED508B" w14:paraId="2B286B28" w14:textId="77777777" w:rsidTr="00C02EF8">
        <w:tc>
          <w:tcPr>
            <w:tcW w:w="1951" w:type="dxa"/>
            <w:shd w:val="clear" w:color="auto" w:fill="auto"/>
          </w:tcPr>
          <w:p w14:paraId="62FA608C" w14:textId="77777777" w:rsidR="000A701F" w:rsidRPr="00ED508B" w:rsidRDefault="000A701F" w:rsidP="00C02EF8">
            <w:pPr>
              <w:rPr>
                <w:b/>
                <w:bCs/>
              </w:rPr>
            </w:pPr>
            <w:r w:rsidRPr="00ED508B">
              <w:rPr>
                <w:b/>
                <w:bCs/>
              </w:rPr>
              <w:t>Possible Values:</w:t>
            </w:r>
          </w:p>
        </w:tc>
        <w:tc>
          <w:tcPr>
            <w:tcW w:w="7229" w:type="dxa"/>
            <w:shd w:val="clear" w:color="auto" w:fill="auto"/>
          </w:tcPr>
          <w:p w14:paraId="3A56B347" w14:textId="77777777" w:rsidR="000A701F" w:rsidRPr="00ED508B" w:rsidRDefault="000A701F" w:rsidP="00C02EF8">
            <w:r w:rsidRPr="00ED508B">
              <w:t>A list of &lt;description text&gt; and &lt;language tag&gt; may be provided.</w:t>
            </w:r>
          </w:p>
        </w:tc>
      </w:tr>
      <w:tr w:rsidR="000A701F" w:rsidRPr="00ED508B" w14:paraId="5DC1DDD2" w14:textId="77777777" w:rsidTr="00C02EF8">
        <w:tc>
          <w:tcPr>
            <w:tcW w:w="1951" w:type="dxa"/>
            <w:shd w:val="clear" w:color="auto" w:fill="auto"/>
          </w:tcPr>
          <w:p w14:paraId="48A3B87E" w14:textId="77777777" w:rsidR="000A701F" w:rsidRPr="00ED508B" w:rsidRDefault="000A701F" w:rsidP="00C02EF8">
            <w:pPr>
              <w:rPr>
                <w:b/>
                <w:bCs/>
              </w:rPr>
            </w:pPr>
            <w:r w:rsidRPr="00ED508B">
              <w:rPr>
                <w:b/>
                <w:bCs/>
              </w:rPr>
              <w:t>Default:</w:t>
            </w:r>
          </w:p>
        </w:tc>
        <w:tc>
          <w:tcPr>
            <w:tcW w:w="7229" w:type="dxa"/>
            <w:shd w:val="clear" w:color="auto" w:fill="auto"/>
          </w:tcPr>
          <w:p w14:paraId="4BE9A73E" w14:textId="77777777" w:rsidR="000A701F" w:rsidRPr="00ED508B" w:rsidRDefault="000A701F" w:rsidP="00C02EF8">
            <w:r w:rsidRPr="00ED508B">
              <w:t>-</w:t>
            </w:r>
          </w:p>
        </w:tc>
      </w:tr>
      <w:tr w:rsidR="000A701F" w:rsidRPr="00ED508B" w14:paraId="572667B3" w14:textId="77777777" w:rsidTr="00C02EF8">
        <w:tc>
          <w:tcPr>
            <w:tcW w:w="1951" w:type="dxa"/>
            <w:shd w:val="clear" w:color="auto" w:fill="auto"/>
          </w:tcPr>
          <w:p w14:paraId="7167BB7F" w14:textId="77777777" w:rsidR="000A701F" w:rsidRPr="00ED508B" w:rsidRDefault="000A701F" w:rsidP="00C02EF8">
            <w:pPr>
              <w:rPr>
                <w:b/>
                <w:bCs/>
              </w:rPr>
            </w:pPr>
            <w:r w:rsidRPr="00ED508B">
              <w:rPr>
                <w:b/>
                <w:bCs/>
              </w:rPr>
              <w:t>Reference:</w:t>
            </w:r>
          </w:p>
        </w:tc>
        <w:tc>
          <w:tcPr>
            <w:tcW w:w="7229" w:type="dxa"/>
            <w:shd w:val="clear" w:color="auto" w:fill="auto"/>
          </w:tcPr>
          <w:p w14:paraId="3390DACB" w14:textId="77777777" w:rsidR="000A701F" w:rsidRPr="00ED508B" w:rsidRDefault="000A701F" w:rsidP="00C02EF8">
            <w:pPr>
              <w:rPr>
                <w:iCs/>
              </w:rPr>
            </w:pPr>
            <w:r w:rsidRPr="00ED508B">
              <w:rPr>
                <w:iCs/>
              </w:rPr>
              <w:t>See the “</w:t>
            </w:r>
            <w:r w:rsidRPr="00ED508B">
              <w:t>Description</w:t>
            </w:r>
            <w:r w:rsidRPr="00ED508B">
              <w:rPr>
                <w:iCs/>
              </w:rPr>
              <w:t xml:space="preserve">" attribute in </w:t>
            </w:r>
            <w:r>
              <w:rPr>
                <w:iCs/>
              </w:rPr>
              <w:t xml:space="preserve">7.2.1 of </w:t>
            </w:r>
            <w:r w:rsidRPr="00ED508B">
              <w:rPr>
                <w:iCs/>
              </w:rPr>
              <w:t>[IETF CLUE FW] for further information.</w:t>
            </w:r>
          </w:p>
        </w:tc>
      </w:tr>
      <w:tr w:rsidR="000A701F" w:rsidRPr="00ED508B" w14:paraId="74CA569E" w14:textId="77777777" w:rsidTr="00C02EF8">
        <w:tc>
          <w:tcPr>
            <w:tcW w:w="1951" w:type="dxa"/>
            <w:shd w:val="clear" w:color="auto" w:fill="auto"/>
          </w:tcPr>
          <w:p w14:paraId="77652294" w14:textId="77777777" w:rsidR="000A701F" w:rsidRPr="00ED508B" w:rsidRDefault="000A701F" w:rsidP="00C02EF8">
            <w:pPr>
              <w:rPr>
                <w:b/>
                <w:bCs/>
              </w:rPr>
            </w:pPr>
            <w:r w:rsidRPr="00ED508B">
              <w:rPr>
                <w:b/>
                <w:bCs/>
              </w:rPr>
              <w:t>Interface:</w:t>
            </w:r>
          </w:p>
        </w:tc>
        <w:tc>
          <w:tcPr>
            <w:tcW w:w="7229" w:type="dxa"/>
            <w:shd w:val="clear" w:color="auto" w:fill="auto"/>
          </w:tcPr>
          <w:p w14:paraId="7DEC7ED3" w14:textId="77777777" w:rsidR="000A701F" w:rsidRPr="00ED508B" w:rsidRDefault="000A701F" w:rsidP="00C02EF8">
            <w:pPr>
              <w:rPr>
                <w:i/>
                <w:iCs/>
              </w:rPr>
            </w:pPr>
            <w:r w:rsidRPr="00ED508B">
              <w:rPr>
                <w:i/>
                <w:iCs/>
              </w:rPr>
              <w:t>-</w:t>
            </w:r>
          </w:p>
        </w:tc>
      </w:tr>
      <w:tr w:rsidR="000A701F" w:rsidRPr="00ED508B" w14:paraId="1D130F1E" w14:textId="77777777" w:rsidTr="00C02EF8">
        <w:tc>
          <w:tcPr>
            <w:tcW w:w="1951" w:type="dxa"/>
            <w:shd w:val="clear" w:color="auto" w:fill="auto"/>
          </w:tcPr>
          <w:p w14:paraId="1169CFE1" w14:textId="77777777" w:rsidR="000A701F" w:rsidRPr="00ED508B" w:rsidRDefault="000A701F" w:rsidP="00C02EF8">
            <w:pPr>
              <w:rPr>
                <w:b/>
                <w:bCs/>
              </w:rPr>
            </w:pPr>
            <w:r w:rsidRPr="00ED508B">
              <w:rPr>
                <w:b/>
                <w:bCs/>
              </w:rPr>
              <w:t>Supplementary Information:</w:t>
            </w:r>
          </w:p>
        </w:tc>
        <w:tc>
          <w:tcPr>
            <w:tcW w:w="7229" w:type="dxa"/>
            <w:shd w:val="clear" w:color="auto" w:fill="auto"/>
          </w:tcPr>
          <w:p w14:paraId="2358B48B" w14:textId="77777777" w:rsidR="000A701F" w:rsidRPr="00187A1F" w:rsidRDefault="000A701F" w:rsidP="00C02EF8">
            <w:r w:rsidRPr="00ED508B">
              <w:t>Describing the scene using text in multiple languages may assist in the consumer being able to make a more informed decision about which scenes to choose in the event that multiple scenes are offered.</w:t>
            </w:r>
          </w:p>
        </w:tc>
      </w:tr>
    </w:tbl>
    <w:p w14:paraId="7F37A479" w14:textId="77777777" w:rsidR="000A701F"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Capture </w:t>
      </w:r>
      <w:r w:rsidRPr="00F6499B">
        <w:t xml:space="preserve">Scene </w:t>
      </w:r>
      <w:r>
        <w:t xml:space="preserve">Entry </w:t>
      </w:r>
      <w:r w:rsidRPr="00F6499B">
        <w:t>Description</w:t>
      </w:r>
    </w:p>
    <w:p w14:paraId="14ADA71A" w14:textId="77777777" w:rsidR="000A701F" w:rsidRPr="0079378A" w:rsidRDefault="000A701F" w:rsidP="000A701F">
      <w:r w:rsidRPr="00F6499B">
        <w:rPr>
          <w:i/>
          <w:highlight w:val="yellow"/>
        </w:rPr>
        <w:t>{Edi</w:t>
      </w:r>
      <w:r>
        <w:rPr>
          <w:i/>
          <w:highlight w:val="yellow"/>
        </w:rPr>
        <w:t>tor’s note: “Capture Scene Entry” is not adequately described.  Further contributions are needed</w:t>
      </w:r>
      <w:r w:rsidRPr="00F6499B">
        <w:rPr>
          <w:i/>
          <w:highlight w:val="yellow"/>
        </w:rPr>
        <w:t>}</w:t>
      </w:r>
    </w:p>
    <w:p w14:paraId="64F04EB5" w14:textId="77777777" w:rsidR="000A701F" w:rsidRPr="0079378A" w:rsidRDefault="000A701F" w:rsidP="000A701F"/>
    <w:tbl>
      <w:tblPr>
        <w:tblW w:w="9180" w:type="dxa"/>
        <w:tblInd w:w="567" w:type="dxa"/>
        <w:tblLook w:val="04A0" w:firstRow="1" w:lastRow="0" w:firstColumn="1" w:lastColumn="0" w:noHBand="0" w:noVBand="1"/>
      </w:tblPr>
      <w:tblGrid>
        <w:gridCol w:w="1951"/>
        <w:gridCol w:w="7229"/>
      </w:tblGrid>
      <w:tr w:rsidR="000A701F" w:rsidRPr="00ED508B" w14:paraId="6A600C7B" w14:textId="77777777" w:rsidTr="00C02EF8">
        <w:tc>
          <w:tcPr>
            <w:tcW w:w="1951" w:type="dxa"/>
            <w:shd w:val="clear" w:color="auto" w:fill="auto"/>
          </w:tcPr>
          <w:p w14:paraId="720873C8" w14:textId="77777777" w:rsidR="000A701F" w:rsidRPr="00ED508B" w:rsidRDefault="000A701F" w:rsidP="00C02EF8">
            <w:pPr>
              <w:rPr>
                <w:b/>
                <w:bCs/>
              </w:rPr>
            </w:pPr>
            <w:r w:rsidRPr="00ED508B">
              <w:rPr>
                <w:b/>
                <w:bCs/>
              </w:rPr>
              <w:t>Identity:</w:t>
            </w:r>
          </w:p>
        </w:tc>
        <w:tc>
          <w:tcPr>
            <w:tcW w:w="7229" w:type="dxa"/>
            <w:shd w:val="clear" w:color="auto" w:fill="auto"/>
          </w:tcPr>
          <w:p w14:paraId="494EAD6D" w14:textId="77777777" w:rsidR="000A701F" w:rsidRPr="00ED508B" w:rsidRDefault="000A701F" w:rsidP="00C02EF8">
            <w:r>
              <w:t xml:space="preserve">Capture </w:t>
            </w:r>
            <w:r w:rsidRPr="00ED508B">
              <w:t>Scene Description</w:t>
            </w:r>
          </w:p>
        </w:tc>
      </w:tr>
      <w:tr w:rsidR="000A701F" w:rsidRPr="00ED508B" w14:paraId="570DD0BD" w14:textId="77777777" w:rsidTr="00C02EF8">
        <w:tc>
          <w:tcPr>
            <w:tcW w:w="1951" w:type="dxa"/>
            <w:shd w:val="clear" w:color="auto" w:fill="auto"/>
          </w:tcPr>
          <w:p w14:paraId="01CBBB61" w14:textId="77777777" w:rsidR="000A701F" w:rsidRPr="00ED508B" w:rsidRDefault="000A701F" w:rsidP="00C02EF8">
            <w:pPr>
              <w:rPr>
                <w:b/>
                <w:bCs/>
              </w:rPr>
            </w:pPr>
            <w:r w:rsidRPr="00ED508B">
              <w:rPr>
                <w:b/>
                <w:bCs/>
              </w:rPr>
              <w:t>Description:</w:t>
            </w:r>
          </w:p>
        </w:tc>
        <w:tc>
          <w:tcPr>
            <w:tcW w:w="7229" w:type="dxa"/>
            <w:shd w:val="clear" w:color="auto" w:fill="auto"/>
          </w:tcPr>
          <w:p w14:paraId="7FE032E7" w14:textId="77777777" w:rsidR="000A701F" w:rsidRPr="00ED508B" w:rsidRDefault="000A701F" w:rsidP="00C02EF8">
            <w:r w:rsidRPr="00ED508B">
              <w:t>This parameter provides a tex</w:t>
            </w:r>
            <w:r>
              <w:t xml:space="preserve">tual description of the capture </w:t>
            </w:r>
            <w:r w:rsidRPr="00ED508B">
              <w:t>scene</w:t>
            </w:r>
            <w:r>
              <w:t xml:space="preserve"> entry</w:t>
            </w:r>
            <w:r w:rsidRPr="00ED508B">
              <w:t>. Multiple languages may be included in the description.</w:t>
            </w:r>
          </w:p>
        </w:tc>
      </w:tr>
      <w:tr w:rsidR="000A701F" w:rsidRPr="00ED508B" w14:paraId="5B56C9D9" w14:textId="77777777" w:rsidTr="00C02EF8">
        <w:tc>
          <w:tcPr>
            <w:tcW w:w="1951" w:type="dxa"/>
            <w:shd w:val="clear" w:color="auto" w:fill="auto"/>
          </w:tcPr>
          <w:p w14:paraId="480DC724" w14:textId="77777777" w:rsidR="000A701F" w:rsidRPr="00ED508B" w:rsidRDefault="000A701F" w:rsidP="00C02EF8">
            <w:pPr>
              <w:rPr>
                <w:b/>
                <w:bCs/>
              </w:rPr>
            </w:pPr>
            <w:r w:rsidRPr="00ED508B">
              <w:rPr>
                <w:b/>
                <w:bCs/>
              </w:rPr>
              <w:t>Format:</w:t>
            </w:r>
          </w:p>
        </w:tc>
        <w:tc>
          <w:tcPr>
            <w:tcW w:w="7229" w:type="dxa"/>
            <w:shd w:val="clear" w:color="auto" w:fill="auto"/>
          </w:tcPr>
          <w:p w14:paraId="539D79CF" w14:textId="77777777" w:rsidR="000A701F" w:rsidRPr="00ED508B" w:rsidRDefault="000A701F" w:rsidP="00C02EF8">
            <w:r w:rsidRPr="00ED508B">
              <w:t>List of Strings.</w:t>
            </w:r>
          </w:p>
        </w:tc>
      </w:tr>
      <w:tr w:rsidR="000A701F" w:rsidRPr="00ED508B" w14:paraId="703A9437" w14:textId="77777777" w:rsidTr="00C02EF8">
        <w:tc>
          <w:tcPr>
            <w:tcW w:w="1951" w:type="dxa"/>
            <w:shd w:val="clear" w:color="auto" w:fill="auto"/>
          </w:tcPr>
          <w:p w14:paraId="2B8A66E5" w14:textId="77777777" w:rsidR="000A701F" w:rsidRPr="00ED508B" w:rsidRDefault="000A701F" w:rsidP="00C02EF8">
            <w:pPr>
              <w:rPr>
                <w:b/>
                <w:bCs/>
              </w:rPr>
            </w:pPr>
            <w:r w:rsidRPr="00ED508B">
              <w:rPr>
                <w:b/>
                <w:bCs/>
              </w:rPr>
              <w:lastRenderedPageBreak/>
              <w:t>Possible Values:</w:t>
            </w:r>
          </w:p>
        </w:tc>
        <w:tc>
          <w:tcPr>
            <w:tcW w:w="7229" w:type="dxa"/>
            <w:shd w:val="clear" w:color="auto" w:fill="auto"/>
          </w:tcPr>
          <w:p w14:paraId="779A2998" w14:textId="77777777" w:rsidR="000A701F" w:rsidRPr="00ED508B" w:rsidRDefault="000A701F" w:rsidP="00C02EF8">
            <w:r w:rsidRPr="00ED508B">
              <w:t>A list of &lt;description text&gt; and &lt;language tag&gt; may be provided.</w:t>
            </w:r>
          </w:p>
        </w:tc>
      </w:tr>
      <w:tr w:rsidR="000A701F" w:rsidRPr="00ED508B" w14:paraId="61C4A816" w14:textId="77777777" w:rsidTr="00C02EF8">
        <w:tc>
          <w:tcPr>
            <w:tcW w:w="1951" w:type="dxa"/>
            <w:shd w:val="clear" w:color="auto" w:fill="auto"/>
          </w:tcPr>
          <w:p w14:paraId="125506AE" w14:textId="77777777" w:rsidR="000A701F" w:rsidRPr="00ED508B" w:rsidRDefault="000A701F" w:rsidP="00C02EF8">
            <w:pPr>
              <w:rPr>
                <w:b/>
                <w:bCs/>
              </w:rPr>
            </w:pPr>
            <w:r w:rsidRPr="00ED508B">
              <w:rPr>
                <w:b/>
                <w:bCs/>
              </w:rPr>
              <w:t>Default:</w:t>
            </w:r>
          </w:p>
        </w:tc>
        <w:tc>
          <w:tcPr>
            <w:tcW w:w="7229" w:type="dxa"/>
            <w:shd w:val="clear" w:color="auto" w:fill="auto"/>
          </w:tcPr>
          <w:p w14:paraId="62EE0F0F" w14:textId="77777777" w:rsidR="000A701F" w:rsidRPr="00ED508B" w:rsidRDefault="000A701F" w:rsidP="00C02EF8">
            <w:r w:rsidRPr="00ED508B">
              <w:t>-</w:t>
            </w:r>
          </w:p>
        </w:tc>
      </w:tr>
      <w:tr w:rsidR="000A701F" w:rsidRPr="00ED508B" w14:paraId="2D340446" w14:textId="77777777" w:rsidTr="00C02EF8">
        <w:tc>
          <w:tcPr>
            <w:tcW w:w="1951" w:type="dxa"/>
            <w:shd w:val="clear" w:color="auto" w:fill="auto"/>
          </w:tcPr>
          <w:p w14:paraId="50713493" w14:textId="77777777" w:rsidR="000A701F" w:rsidRPr="00ED508B" w:rsidRDefault="000A701F" w:rsidP="00C02EF8">
            <w:pPr>
              <w:rPr>
                <w:b/>
                <w:bCs/>
              </w:rPr>
            </w:pPr>
            <w:r w:rsidRPr="00ED508B">
              <w:rPr>
                <w:b/>
                <w:bCs/>
              </w:rPr>
              <w:t>Reference:</w:t>
            </w:r>
          </w:p>
        </w:tc>
        <w:tc>
          <w:tcPr>
            <w:tcW w:w="7229" w:type="dxa"/>
            <w:shd w:val="clear" w:color="auto" w:fill="auto"/>
          </w:tcPr>
          <w:p w14:paraId="21FACA6A" w14:textId="77777777" w:rsidR="000A701F" w:rsidRPr="00ED508B" w:rsidRDefault="000A701F" w:rsidP="00C02EF8">
            <w:pPr>
              <w:rPr>
                <w:iCs/>
              </w:rPr>
            </w:pPr>
            <w:r w:rsidRPr="00ED508B">
              <w:rPr>
                <w:iCs/>
              </w:rPr>
              <w:t>See the “</w:t>
            </w:r>
            <w:r w:rsidRPr="00ED508B">
              <w:t>Description</w:t>
            </w:r>
            <w:r w:rsidRPr="00ED508B">
              <w:rPr>
                <w:iCs/>
              </w:rPr>
              <w:t xml:space="preserve">" attribute in </w:t>
            </w:r>
            <w:r>
              <w:rPr>
                <w:iCs/>
              </w:rPr>
              <w:t xml:space="preserve">7.2.2 of </w:t>
            </w:r>
            <w:r w:rsidRPr="00ED508B">
              <w:rPr>
                <w:iCs/>
              </w:rPr>
              <w:t>[IETF CLUE FW] for further information.</w:t>
            </w:r>
          </w:p>
        </w:tc>
      </w:tr>
      <w:tr w:rsidR="000A701F" w:rsidRPr="00ED508B" w14:paraId="238554C7" w14:textId="77777777" w:rsidTr="00C02EF8">
        <w:tc>
          <w:tcPr>
            <w:tcW w:w="1951" w:type="dxa"/>
            <w:shd w:val="clear" w:color="auto" w:fill="auto"/>
          </w:tcPr>
          <w:p w14:paraId="3F94BB02" w14:textId="77777777" w:rsidR="000A701F" w:rsidRPr="00ED508B" w:rsidRDefault="000A701F" w:rsidP="00C02EF8">
            <w:pPr>
              <w:rPr>
                <w:b/>
                <w:bCs/>
              </w:rPr>
            </w:pPr>
            <w:r w:rsidRPr="00ED508B">
              <w:rPr>
                <w:b/>
                <w:bCs/>
              </w:rPr>
              <w:t>Interface:</w:t>
            </w:r>
          </w:p>
        </w:tc>
        <w:tc>
          <w:tcPr>
            <w:tcW w:w="7229" w:type="dxa"/>
            <w:shd w:val="clear" w:color="auto" w:fill="auto"/>
          </w:tcPr>
          <w:p w14:paraId="47D723CD" w14:textId="77777777" w:rsidR="000A701F" w:rsidRPr="00ED508B" w:rsidRDefault="000A701F" w:rsidP="00C02EF8">
            <w:pPr>
              <w:rPr>
                <w:i/>
                <w:iCs/>
              </w:rPr>
            </w:pPr>
            <w:r w:rsidRPr="00ED508B">
              <w:rPr>
                <w:i/>
                <w:iCs/>
              </w:rPr>
              <w:t>-</w:t>
            </w:r>
          </w:p>
        </w:tc>
      </w:tr>
      <w:tr w:rsidR="000A701F" w:rsidRPr="00ED508B" w14:paraId="4E9A192F" w14:textId="77777777" w:rsidTr="00C02EF8">
        <w:tc>
          <w:tcPr>
            <w:tcW w:w="1951" w:type="dxa"/>
            <w:shd w:val="clear" w:color="auto" w:fill="auto"/>
          </w:tcPr>
          <w:p w14:paraId="4D121FF2" w14:textId="77777777" w:rsidR="000A701F" w:rsidRPr="00ED508B" w:rsidRDefault="000A701F" w:rsidP="00C02EF8">
            <w:pPr>
              <w:rPr>
                <w:b/>
                <w:bCs/>
              </w:rPr>
            </w:pPr>
            <w:r w:rsidRPr="00ED508B">
              <w:rPr>
                <w:b/>
                <w:bCs/>
              </w:rPr>
              <w:t>Supplementary Information:</w:t>
            </w:r>
          </w:p>
        </w:tc>
        <w:tc>
          <w:tcPr>
            <w:tcW w:w="7229" w:type="dxa"/>
            <w:shd w:val="clear" w:color="auto" w:fill="auto"/>
          </w:tcPr>
          <w:p w14:paraId="4B6075F5" w14:textId="77777777" w:rsidR="000A701F" w:rsidRPr="00187A1F" w:rsidRDefault="000A701F" w:rsidP="00C02EF8">
            <w:r w:rsidRPr="00ED508B">
              <w:t>Describing the scene using text in multiple languages may assist in the consumer being able to make a more informed decision about which scenes to choose in the event that multiple scenes are offered.</w:t>
            </w:r>
          </w:p>
        </w:tc>
      </w:tr>
    </w:tbl>
    <w:p w14:paraId="08C51078"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Scene Switch Policy</w:t>
      </w:r>
    </w:p>
    <w:tbl>
      <w:tblPr>
        <w:tblW w:w="9180" w:type="dxa"/>
        <w:tblInd w:w="567" w:type="dxa"/>
        <w:tblLook w:val="04A0" w:firstRow="1" w:lastRow="0" w:firstColumn="1" w:lastColumn="0" w:noHBand="0" w:noVBand="1"/>
      </w:tblPr>
      <w:tblGrid>
        <w:gridCol w:w="1951"/>
        <w:gridCol w:w="7229"/>
      </w:tblGrid>
      <w:tr w:rsidR="000A701F" w:rsidRPr="00ED508B" w14:paraId="39DD3A34" w14:textId="77777777" w:rsidTr="00C02EF8">
        <w:tc>
          <w:tcPr>
            <w:tcW w:w="1951" w:type="dxa"/>
            <w:shd w:val="clear" w:color="auto" w:fill="auto"/>
          </w:tcPr>
          <w:p w14:paraId="0B1590C2" w14:textId="77777777" w:rsidR="000A701F" w:rsidRPr="00ED508B" w:rsidRDefault="000A701F" w:rsidP="00C02EF8">
            <w:pPr>
              <w:rPr>
                <w:b/>
                <w:bCs/>
              </w:rPr>
            </w:pPr>
            <w:r w:rsidRPr="00ED508B">
              <w:rPr>
                <w:b/>
                <w:bCs/>
              </w:rPr>
              <w:t>Identity:</w:t>
            </w:r>
          </w:p>
        </w:tc>
        <w:tc>
          <w:tcPr>
            <w:tcW w:w="7229" w:type="dxa"/>
            <w:shd w:val="clear" w:color="auto" w:fill="auto"/>
          </w:tcPr>
          <w:p w14:paraId="555F08B0" w14:textId="77777777" w:rsidR="000A701F" w:rsidRPr="00ED508B" w:rsidRDefault="000A701F" w:rsidP="00C02EF8">
            <w:r w:rsidRPr="00ED508B">
              <w:t>Scene Switch Policy</w:t>
            </w:r>
          </w:p>
        </w:tc>
      </w:tr>
      <w:tr w:rsidR="000A701F" w:rsidRPr="00ED508B" w14:paraId="18157EAB" w14:textId="77777777" w:rsidTr="00C02EF8">
        <w:tc>
          <w:tcPr>
            <w:tcW w:w="1951" w:type="dxa"/>
            <w:shd w:val="clear" w:color="auto" w:fill="auto"/>
          </w:tcPr>
          <w:p w14:paraId="770EB6CD" w14:textId="77777777" w:rsidR="000A701F" w:rsidRPr="00ED508B" w:rsidRDefault="000A701F" w:rsidP="00C02EF8">
            <w:pPr>
              <w:rPr>
                <w:b/>
                <w:bCs/>
              </w:rPr>
            </w:pPr>
            <w:r w:rsidRPr="00ED508B">
              <w:rPr>
                <w:b/>
                <w:bCs/>
              </w:rPr>
              <w:t>Description:</w:t>
            </w:r>
          </w:p>
        </w:tc>
        <w:tc>
          <w:tcPr>
            <w:tcW w:w="7229" w:type="dxa"/>
            <w:shd w:val="clear" w:color="auto" w:fill="auto"/>
          </w:tcPr>
          <w:p w14:paraId="0A87D57B" w14:textId="77777777" w:rsidR="000A701F" w:rsidRPr="00ED508B" w:rsidRDefault="000A701F" w:rsidP="00C02EF8">
            <w:r w:rsidRPr="00ED508B">
              <w:t>This parameter indicates which media switching policies are supported, The "site-switch" policy means all captures are switched at the same  time to keep captures from the same endpoint site together. The "segment-switch" policy means different captures can switch at different times, and can be coming from different endpoints.</w:t>
            </w:r>
          </w:p>
        </w:tc>
      </w:tr>
      <w:tr w:rsidR="000A701F" w:rsidRPr="00ED508B" w14:paraId="5DF9073C" w14:textId="77777777" w:rsidTr="00C02EF8">
        <w:tc>
          <w:tcPr>
            <w:tcW w:w="1951" w:type="dxa"/>
            <w:shd w:val="clear" w:color="auto" w:fill="auto"/>
          </w:tcPr>
          <w:p w14:paraId="0BA91554" w14:textId="77777777" w:rsidR="000A701F" w:rsidRPr="00ED508B" w:rsidRDefault="000A701F" w:rsidP="00C02EF8">
            <w:pPr>
              <w:rPr>
                <w:b/>
                <w:bCs/>
              </w:rPr>
            </w:pPr>
            <w:r w:rsidRPr="00ED508B">
              <w:rPr>
                <w:b/>
                <w:bCs/>
              </w:rPr>
              <w:t>Format:</w:t>
            </w:r>
          </w:p>
        </w:tc>
        <w:tc>
          <w:tcPr>
            <w:tcW w:w="7229" w:type="dxa"/>
            <w:shd w:val="clear" w:color="auto" w:fill="auto"/>
          </w:tcPr>
          <w:p w14:paraId="70A3FB9F" w14:textId="77777777" w:rsidR="000A701F" w:rsidRPr="00ED508B" w:rsidRDefault="000A701F" w:rsidP="00C02EF8">
            <w:r w:rsidRPr="00ED508B">
              <w:t>Enumeration</w:t>
            </w:r>
          </w:p>
        </w:tc>
      </w:tr>
      <w:tr w:rsidR="000A701F" w:rsidRPr="00ED508B" w14:paraId="77EE1DFB" w14:textId="77777777" w:rsidTr="00C02EF8">
        <w:tc>
          <w:tcPr>
            <w:tcW w:w="1951" w:type="dxa"/>
            <w:shd w:val="clear" w:color="auto" w:fill="auto"/>
          </w:tcPr>
          <w:p w14:paraId="35976808" w14:textId="77777777" w:rsidR="000A701F" w:rsidRPr="00ED508B" w:rsidRDefault="000A701F" w:rsidP="00C02EF8">
            <w:pPr>
              <w:rPr>
                <w:b/>
                <w:bCs/>
              </w:rPr>
            </w:pPr>
            <w:r w:rsidRPr="00ED508B">
              <w:rPr>
                <w:b/>
                <w:bCs/>
              </w:rPr>
              <w:t>Possible Values:</w:t>
            </w:r>
          </w:p>
        </w:tc>
        <w:tc>
          <w:tcPr>
            <w:tcW w:w="7229" w:type="dxa"/>
            <w:shd w:val="clear" w:color="auto" w:fill="auto"/>
          </w:tcPr>
          <w:p w14:paraId="0C7ECF94" w14:textId="77777777" w:rsidR="000A701F" w:rsidRPr="00ED508B" w:rsidRDefault="000A701F" w:rsidP="00C02EF8">
            <w:r w:rsidRPr="00ED508B">
              <w:t>“site-switch”, “segment-switch”</w:t>
            </w:r>
          </w:p>
        </w:tc>
      </w:tr>
      <w:tr w:rsidR="000A701F" w:rsidRPr="00ED508B" w14:paraId="717ECB2B" w14:textId="77777777" w:rsidTr="00C02EF8">
        <w:tc>
          <w:tcPr>
            <w:tcW w:w="1951" w:type="dxa"/>
            <w:shd w:val="clear" w:color="auto" w:fill="auto"/>
          </w:tcPr>
          <w:p w14:paraId="05010F63" w14:textId="77777777" w:rsidR="000A701F" w:rsidRPr="00ED508B" w:rsidRDefault="000A701F" w:rsidP="00C02EF8">
            <w:pPr>
              <w:rPr>
                <w:b/>
                <w:bCs/>
              </w:rPr>
            </w:pPr>
            <w:r w:rsidRPr="00ED508B">
              <w:rPr>
                <w:b/>
                <w:bCs/>
              </w:rPr>
              <w:t>Default:</w:t>
            </w:r>
          </w:p>
        </w:tc>
        <w:tc>
          <w:tcPr>
            <w:tcW w:w="7229" w:type="dxa"/>
            <w:shd w:val="clear" w:color="auto" w:fill="auto"/>
          </w:tcPr>
          <w:p w14:paraId="14B7FD58" w14:textId="77777777" w:rsidR="000A701F" w:rsidRPr="00ED508B" w:rsidRDefault="000A701F" w:rsidP="00C02EF8">
            <w:r w:rsidRPr="00ED508B">
              <w:t>-</w:t>
            </w:r>
          </w:p>
        </w:tc>
      </w:tr>
      <w:tr w:rsidR="000A701F" w:rsidRPr="00ED508B" w14:paraId="3F47D640" w14:textId="77777777" w:rsidTr="00C02EF8">
        <w:tc>
          <w:tcPr>
            <w:tcW w:w="1951" w:type="dxa"/>
            <w:shd w:val="clear" w:color="auto" w:fill="auto"/>
          </w:tcPr>
          <w:p w14:paraId="28452549" w14:textId="77777777" w:rsidR="000A701F" w:rsidRPr="00ED508B" w:rsidRDefault="000A701F" w:rsidP="00C02EF8">
            <w:pPr>
              <w:rPr>
                <w:b/>
                <w:bCs/>
              </w:rPr>
            </w:pPr>
            <w:r w:rsidRPr="00ED508B">
              <w:rPr>
                <w:b/>
                <w:bCs/>
              </w:rPr>
              <w:t>Reference:</w:t>
            </w:r>
          </w:p>
        </w:tc>
        <w:tc>
          <w:tcPr>
            <w:tcW w:w="7229" w:type="dxa"/>
            <w:shd w:val="clear" w:color="auto" w:fill="auto"/>
          </w:tcPr>
          <w:p w14:paraId="7FB43450" w14:textId="77777777" w:rsidR="000A701F" w:rsidRPr="00ED508B" w:rsidRDefault="000A701F" w:rsidP="00C02EF8">
            <w:pPr>
              <w:rPr>
                <w:i/>
                <w:iCs/>
              </w:rPr>
            </w:pPr>
            <w:r w:rsidRPr="00ED508B">
              <w:rPr>
                <w:iCs/>
              </w:rPr>
              <w:t>See the “</w:t>
            </w:r>
            <w:r w:rsidRPr="00ED508B">
              <w:t>Scene-switch-policy</w:t>
            </w:r>
            <w:r w:rsidRPr="00ED508B">
              <w:rPr>
                <w:iCs/>
              </w:rPr>
              <w:t>" attribute in [IETF CLUE FW] for further information.</w:t>
            </w:r>
          </w:p>
        </w:tc>
      </w:tr>
      <w:tr w:rsidR="000A701F" w:rsidRPr="00ED508B" w14:paraId="30CBB41F" w14:textId="77777777" w:rsidTr="00C02EF8">
        <w:tc>
          <w:tcPr>
            <w:tcW w:w="1951" w:type="dxa"/>
            <w:shd w:val="clear" w:color="auto" w:fill="auto"/>
          </w:tcPr>
          <w:p w14:paraId="41F33263" w14:textId="77777777" w:rsidR="000A701F" w:rsidRPr="00ED508B" w:rsidRDefault="000A701F" w:rsidP="00C02EF8">
            <w:pPr>
              <w:rPr>
                <w:b/>
                <w:bCs/>
              </w:rPr>
            </w:pPr>
            <w:r w:rsidRPr="00ED508B">
              <w:rPr>
                <w:b/>
                <w:bCs/>
              </w:rPr>
              <w:t>Interface:</w:t>
            </w:r>
          </w:p>
        </w:tc>
        <w:tc>
          <w:tcPr>
            <w:tcW w:w="7229" w:type="dxa"/>
            <w:shd w:val="clear" w:color="auto" w:fill="auto"/>
          </w:tcPr>
          <w:p w14:paraId="29E0D157" w14:textId="77777777" w:rsidR="000A701F" w:rsidRPr="00ED508B" w:rsidRDefault="000A701F" w:rsidP="00C02EF8">
            <w:pPr>
              <w:rPr>
                <w:i/>
                <w:iCs/>
              </w:rPr>
            </w:pPr>
            <w:r w:rsidRPr="00ED508B">
              <w:rPr>
                <w:i/>
                <w:iCs/>
              </w:rPr>
              <w:t>-</w:t>
            </w:r>
          </w:p>
        </w:tc>
      </w:tr>
      <w:tr w:rsidR="000A701F" w:rsidRPr="00ED508B" w14:paraId="4C48F12E" w14:textId="77777777" w:rsidTr="00C02EF8">
        <w:tc>
          <w:tcPr>
            <w:tcW w:w="1951" w:type="dxa"/>
            <w:shd w:val="clear" w:color="auto" w:fill="auto"/>
          </w:tcPr>
          <w:p w14:paraId="11C9E7F9" w14:textId="77777777" w:rsidR="000A701F" w:rsidRPr="00ED508B" w:rsidRDefault="000A701F" w:rsidP="00C02EF8">
            <w:pPr>
              <w:rPr>
                <w:b/>
                <w:bCs/>
              </w:rPr>
            </w:pPr>
            <w:r w:rsidRPr="00ED508B">
              <w:rPr>
                <w:b/>
                <w:bCs/>
              </w:rPr>
              <w:t>Supplementary Information:</w:t>
            </w:r>
          </w:p>
        </w:tc>
        <w:tc>
          <w:tcPr>
            <w:tcW w:w="7229" w:type="dxa"/>
            <w:shd w:val="clear" w:color="auto" w:fill="auto"/>
          </w:tcPr>
          <w:p w14:paraId="09D505B7" w14:textId="77777777" w:rsidR="000A701F" w:rsidRPr="00ED508B" w:rsidRDefault="000A701F" w:rsidP="00C02EF8">
            <w:r w:rsidRPr="00ED508B">
              <w:t>-</w:t>
            </w:r>
          </w:p>
        </w:tc>
      </w:tr>
    </w:tbl>
    <w:p w14:paraId="2559584A"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Language</w:t>
      </w:r>
    </w:p>
    <w:tbl>
      <w:tblPr>
        <w:tblW w:w="9180" w:type="dxa"/>
        <w:tblInd w:w="567" w:type="dxa"/>
        <w:tblLook w:val="04A0" w:firstRow="1" w:lastRow="0" w:firstColumn="1" w:lastColumn="0" w:noHBand="0" w:noVBand="1"/>
      </w:tblPr>
      <w:tblGrid>
        <w:gridCol w:w="1951"/>
        <w:gridCol w:w="7229"/>
      </w:tblGrid>
      <w:tr w:rsidR="000A701F" w:rsidRPr="00ED508B" w14:paraId="65D61FE6" w14:textId="77777777" w:rsidTr="00C02EF8">
        <w:trPr>
          <w:trHeight w:val="500"/>
        </w:trPr>
        <w:tc>
          <w:tcPr>
            <w:tcW w:w="1951" w:type="dxa"/>
            <w:shd w:val="clear" w:color="auto" w:fill="auto"/>
          </w:tcPr>
          <w:p w14:paraId="6F9CDBE8" w14:textId="77777777" w:rsidR="000A701F" w:rsidRPr="00ED508B" w:rsidRDefault="000A701F" w:rsidP="00C02EF8">
            <w:pPr>
              <w:rPr>
                <w:b/>
                <w:bCs/>
              </w:rPr>
            </w:pPr>
            <w:r w:rsidRPr="00ED508B">
              <w:rPr>
                <w:b/>
                <w:bCs/>
              </w:rPr>
              <w:t>Identity:</w:t>
            </w:r>
          </w:p>
        </w:tc>
        <w:tc>
          <w:tcPr>
            <w:tcW w:w="7229" w:type="dxa"/>
            <w:shd w:val="clear" w:color="auto" w:fill="auto"/>
          </w:tcPr>
          <w:p w14:paraId="6FAD48FE" w14:textId="77777777" w:rsidR="000A701F" w:rsidRPr="00ED508B" w:rsidRDefault="000A701F" w:rsidP="00C02EF8">
            <w:r w:rsidRPr="00ED508B">
              <w:t>Language</w:t>
            </w:r>
          </w:p>
        </w:tc>
      </w:tr>
      <w:tr w:rsidR="000A701F" w:rsidRPr="00ED508B" w14:paraId="28894D5E" w14:textId="77777777" w:rsidTr="00C02EF8">
        <w:tc>
          <w:tcPr>
            <w:tcW w:w="1951" w:type="dxa"/>
            <w:shd w:val="clear" w:color="auto" w:fill="auto"/>
          </w:tcPr>
          <w:p w14:paraId="62929C7C" w14:textId="77777777" w:rsidR="000A701F" w:rsidRPr="00ED508B" w:rsidRDefault="000A701F" w:rsidP="00C02EF8">
            <w:pPr>
              <w:rPr>
                <w:b/>
                <w:bCs/>
              </w:rPr>
            </w:pPr>
            <w:r w:rsidRPr="00ED508B">
              <w:rPr>
                <w:b/>
                <w:bCs/>
              </w:rPr>
              <w:t>Description:</w:t>
            </w:r>
          </w:p>
        </w:tc>
        <w:tc>
          <w:tcPr>
            <w:tcW w:w="7229" w:type="dxa"/>
            <w:shd w:val="clear" w:color="auto" w:fill="auto"/>
          </w:tcPr>
          <w:p w14:paraId="2D8A2A66" w14:textId="77777777" w:rsidR="000A701F" w:rsidRPr="00ED508B" w:rsidRDefault="000A701F" w:rsidP="00C02EF8">
            <w:r w:rsidRPr="00ED508B">
              <w:t>This attribute indicates one or more languages are used in the content of the media capture. Captures may be offered in different languages in case of multilingual and/or accessible conferences. A Consumer can use this parameter to differentiate between them.</w:t>
            </w:r>
          </w:p>
        </w:tc>
      </w:tr>
      <w:tr w:rsidR="000A701F" w:rsidRPr="00ED508B" w14:paraId="50D3BC67" w14:textId="77777777" w:rsidTr="00C02EF8">
        <w:tc>
          <w:tcPr>
            <w:tcW w:w="1951" w:type="dxa"/>
            <w:shd w:val="clear" w:color="auto" w:fill="auto"/>
          </w:tcPr>
          <w:p w14:paraId="3669DF79" w14:textId="77777777" w:rsidR="000A701F" w:rsidRPr="00ED508B" w:rsidRDefault="000A701F" w:rsidP="00C02EF8">
            <w:pPr>
              <w:rPr>
                <w:b/>
                <w:bCs/>
              </w:rPr>
            </w:pPr>
            <w:r w:rsidRPr="00ED508B">
              <w:rPr>
                <w:b/>
                <w:bCs/>
              </w:rPr>
              <w:t>Format:</w:t>
            </w:r>
          </w:p>
        </w:tc>
        <w:tc>
          <w:tcPr>
            <w:tcW w:w="7229" w:type="dxa"/>
            <w:shd w:val="clear" w:color="auto" w:fill="auto"/>
          </w:tcPr>
          <w:p w14:paraId="16AEF402" w14:textId="77777777" w:rsidR="000A701F" w:rsidRPr="00ED508B" w:rsidRDefault="000A701F" w:rsidP="00C02EF8">
            <w:r w:rsidRPr="00ED508B">
              <w:t>Enumeration</w:t>
            </w:r>
          </w:p>
        </w:tc>
      </w:tr>
      <w:tr w:rsidR="000A701F" w:rsidRPr="00ED508B" w14:paraId="32BD421C" w14:textId="77777777" w:rsidTr="00C02EF8">
        <w:tc>
          <w:tcPr>
            <w:tcW w:w="1951" w:type="dxa"/>
            <w:shd w:val="clear" w:color="auto" w:fill="auto"/>
          </w:tcPr>
          <w:p w14:paraId="65EFA6CA" w14:textId="77777777" w:rsidR="000A701F" w:rsidRPr="00ED508B" w:rsidRDefault="000A701F" w:rsidP="00C02EF8">
            <w:pPr>
              <w:rPr>
                <w:b/>
                <w:bCs/>
              </w:rPr>
            </w:pPr>
            <w:r w:rsidRPr="00ED508B">
              <w:rPr>
                <w:b/>
                <w:bCs/>
              </w:rPr>
              <w:t>Possible Values:</w:t>
            </w:r>
          </w:p>
        </w:tc>
        <w:tc>
          <w:tcPr>
            <w:tcW w:w="7229" w:type="dxa"/>
            <w:shd w:val="clear" w:color="auto" w:fill="auto"/>
          </w:tcPr>
          <w:p w14:paraId="35DE7863" w14:textId="77777777" w:rsidR="000A701F" w:rsidRPr="00ED508B" w:rsidRDefault="000A701F" w:rsidP="00C02EF8">
            <w:r w:rsidRPr="00ED508B">
              <w:t>The values of the 'Subtag' column for the "Type: language" entries in the "Language Subtag Registry" defined in [IETF RFC 5646]</w:t>
            </w:r>
          </w:p>
        </w:tc>
      </w:tr>
      <w:tr w:rsidR="000A701F" w:rsidRPr="00ED508B" w14:paraId="101AC337" w14:textId="77777777" w:rsidTr="00C02EF8">
        <w:tc>
          <w:tcPr>
            <w:tcW w:w="1951" w:type="dxa"/>
            <w:shd w:val="clear" w:color="auto" w:fill="auto"/>
          </w:tcPr>
          <w:p w14:paraId="219E0557" w14:textId="77777777" w:rsidR="000A701F" w:rsidRPr="00ED508B" w:rsidRDefault="000A701F" w:rsidP="00C02EF8">
            <w:pPr>
              <w:rPr>
                <w:b/>
                <w:bCs/>
              </w:rPr>
            </w:pPr>
            <w:r w:rsidRPr="00ED508B">
              <w:rPr>
                <w:b/>
                <w:bCs/>
              </w:rPr>
              <w:t>Default:</w:t>
            </w:r>
          </w:p>
        </w:tc>
        <w:tc>
          <w:tcPr>
            <w:tcW w:w="7229" w:type="dxa"/>
            <w:shd w:val="clear" w:color="auto" w:fill="auto"/>
          </w:tcPr>
          <w:p w14:paraId="463F93ED" w14:textId="77777777" w:rsidR="000A701F" w:rsidRPr="00ED508B" w:rsidRDefault="000A701F" w:rsidP="00C02EF8">
            <w:r w:rsidRPr="00ED508B">
              <w:t>None.</w:t>
            </w:r>
          </w:p>
        </w:tc>
      </w:tr>
      <w:tr w:rsidR="000A701F" w:rsidRPr="00ED508B" w14:paraId="56835FC6" w14:textId="77777777" w:rsidTr="00C02EF8">
        <w:tc>
          <w:tcPr>
            <w:tcW w:w="1951" w:type="dxa"/>
            <w:shd w:val="clear" w:color="auto" w:fill="auto"/>
          </w:tcPr>
          <w:p w14:paraId="6DBFDFD5" w14:textId="77777777" w:rsidR="000A701F" w:rsidRPr="00ED508B" w:rsidRDefault="000A701F" w:rsidP="00C02EF8">
            <w:pPr>
              <w:rPr>
                <w:b/>
                <w:bCs/>
              </w:rPr>
            </w:pPr>
            <w:r w:rsidRPr="00ED508B">
              <w:rPr>
                <w:b/>
                <w:bCs/>
              </w:rPr>
              <w:t>Reference:</w:t>
            </w:r>
          </w:p>
        </w:tc>
        <w:tc>
          <w:tcPr>
            <w:tcW w:w="7229" w:type="dxa"/>
            <w:shd w:val="clear" w:color="auto" w:fill="auto"/>
          </w:tcPr>
          <w:p w14:paraId="74FAD9D3" w14:textId="77777777" w:rsidR="000A701F" w:rsidRPr="00ED508B" w:rsidRDefault="000A701F" w:rsidP="00C02EF8">
            <w:pPr>
              <w:rPr>
                <w:i/>
              </w:rPr>
            </w:pPr>
            <w:r w:rsidRPr="00ED508B">
              <w:t>See "Language" in [IETF CLUE FW] for further information.</w:t>
            </w:r>
          </w:p>
        </w:tc>
      </w:tr>
      <w:tr w:rsidR="000A701F" w:rsidRPr="00ED508B" w14:paraId="75250A6C" w14:textId="77777777" w:rsidTr="00C02EF8">
        <w:tc>
          <w:tcPr>
            <w:tcW w:w="1951" w:type="dxa"/>
            <w:shd w:val="clear" w:color="auto" w:fill="auto"/>
          </w:tcPr>
          <w:p w14:paraId="08FE0CF8" w14:textId="77777777" w:rsidR="000A701F" w:rsidRPr="00ED508B" w:rsidRDefault="000A701F" w:rsidP="00C02EF8">
            <w:pPr>
              <w:rPr>
                <w:b/>
                <w:bCs/>
              </w:rPr>
            </w:pPr>
            <w:r w:rsidRPr="00ED508B">
              <w:rPr>
                <w:b/>
                <w:bCs/>
              </w:rPr>
              <w:t>Interface:</w:t>
            </w:r>
          </w:p>
        </w:tc>
        <w:tc>
          <w:tcPr>
            <w:tcW w:w="7229" w:type="dxa"/>
            <w:shd w:val="clear" w:color="auto" w:fill="auto"/>
          </w:tcPr>
          <w:p w14:paraId="15443800" w14:textId="77777777" w:rsidR="000A701F" w:rsidRPr="00ED508B" w:rsidRDefault="000A701F" w:rsidP="00C02EF8">
            <w:pPr>
              <w:rPr>
                <w:i/>
                <w:iCs/>
              </w:rPr>
            </w:pPr>
            <w:r w:rsidRPr="00ED508B">
              <w:rPr>
                <w:i/>
                <w:iCs/>
              </w:rPr>
              <w:t>-</w:t>
            </w:r>
          </w:p>
        </w:tc>
      </w:tr>
      <w:tr w:rsidR="000A701F" w:rsidRPr="00ED508B" w14:paraId="103F6226" w14:textId="77777777" w:rsidTr="00C02EF8">
        <w:tc>
          <w:tcPr>
            <w:tcW w:w="1951" w:type="dxa"/>
            <w:shd w:val="clear" w:color="auto" w:fill="auto"/>
          </w:tcPr>
          <w:p w14:paraId="290DDACE" w14:textId="77777777" w:rsidR="000A701F" w:rsidRPr="00ED508B" w:rsidRDefault="000A701F" w:rsidP="00C02EF8">
            <w:pPr>
              <w:rPr>
                <w:b/>
                <w:bCs/>
              </w:rPr>
            </w:pPr>
            <w:r w:rsidRPr="00ED508B">
              <w:rPr>
                <w:b/>
                <w:bCs/>
              </w:rPr>
              <w:t>Supplementary Information:</w:t>
            </w:r>
          </w:p>
        </w:tc>
        <w:tc>
          <w:tcPr>
            <w:tcW w:w="7229" w:type="dxa"/>
            <w:shd w:val="clear" w:color="auto" w:fill="auto"/>
          </w:tcPr>
          <w:p w14:paraId="138FD732" w14:textId="77777777" w:rsidR="000A701F" w:rsidRPr="00ED508B" w:rsidRDefault="000A701F" w:rsidP="00C02EF8">
            <w:r w:rsidRPr="00ED508B">
              <w:t>-</w:t>
            </w:r>
          </w:p>
        </w:tc>
      </w:tr>
    </w:tbl>
    <w:p w14:paraId="6AA4FC22"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Priority</w:t>
      </w:r>
    </w:p>
    <w:tbl>
      <w:tblPr>
        <w:tblW w:w="9180" w:type="dxa"/>
        <w:tblInd w:w="567" w:type="dxa"/>
        <w:tblLook w:val="04A0" w:firstRow="1" w:lastRow="0" w:firstColumn="1" w:lastColumn="0" w:noHBand="0" w:noVBand="1"/>
      </w:tblPr>
      <w:tblGrid>
        <w:gridCol w:w="1951"/>
        <w:gridCol w:w="7229"/>
      </w:tblGrid>
      <w:tr w:rsidR="000A701F" w:rsidRPr="00ED508B" w14:paraId="10A94F7E" w14:textId="77777777" w:rsidTr="00C02EF8">
        <w:trPr>
          <w:trHeight w:val="500"/>
        </w:trPr>
        <w:tc>
          <w:tcPr>
            <w:tcW w:w="1951" w:type="dxa"/>
            <w:shd w:val="clear" w:color="auto" w:fill="auto"/>
          </w:tcPr>
          <w:p w14:paraId="56698442" w14:textId="77777777" w:rsidR="000A701F" w:rsidRPr="00ED508B" w:rsidRDefault="000A701F" w:rsidP="00C02EF8">
            <w:pPr>
              <w:rPr>
                <w:b/>
                <w:bCs/>
              </w:rPr>
            </w:pPr>
            <w:r w:rsidRPr="00ED508B">
              <w:rPr>
                <w:b/>
                <w:bCs/>
              </w:rPr>
              <w:t>Identity:</w:t>
            </w:r>
          </w:p>
        </w:tc>
        <w:tc>
          <w:tcPr>
            <w:tcW w:w="7229" w:type="dxa"/>
            <w:shd w:val="clear" w:color="auto" w:fill="auto"/>
          </w:tcPr>
          <w:p w14:paraId="2903C500" w14:textId="77777777" w:rsidR="000A701F" w:rsidRPr="00ED508B" w:rsidRDefault="000A701F" w:rsidP="00C02EF8">
            <w:r w:rsidRPr="00ED508B">
              <w:t>Priority</w:t>
            </w:r>
          </w:p>
        </w:tc>
      </w:tr>
      <w:tr w:rsidR="000A701F" w:rsidRPr="00ED508B" w14:paraId="745AEFC9" w14:textId="77777777" w:rsidTr="00C02EF8">
        <w:tc>
          <w:tcPr>
            <w:tcW w:w="1951" w:type="dxa"/>
            <w:shd w:val="clear" w:color="auto" w:fill="auto"/>
          </w:tcPr>
          <w:p w14:paraId="4A5B5AFB" w14:textId="77777777" w:rsidR="000A701F" w:rsidRPr="00ED508B" w:rsidRDefault="000A701F" w:rsidP="00C02EF8">
            <w:pPr>
              <w:rPr>
                <w:b/>
                <w:bCs/>
              </w:rPr>
            </w:pPr>
            <w:r w:rsidRPr="00ED508B">
              <w:rPr>
                <w:b/>
                <w:bCs/>
              </w:rPr>
              <w:t>Description:</w:t>
            </w:r>
          </w:p>
        </w:tc>
        <w:tc>
          <w:tcPr>
            <w:tcW w:w="7229" w:type="dxa"/>
            <w:shd w:val="clear" w:color="auto" w:fill="auto"/>
          </w:tcPr>
          <w:p w14:paraId="2DBE3098" w14:textId="77777777" w:rsidR="000A701F" w:rsidRPr="00ED508B" w:rsidRDefault="000A701F" w:rsidP="00C02EF8">
            <w:r w:rsidRPr="00ED508B">
              <w:t>This parameter indicates a relative priority between different Media Captures. The Provider sets this priority, and the Consumer may use the priority to help decide which captures it wishes to receive.</w:t>
            </w:r>
          </w:p>
        </w:tc>
      </w:tr>
      <w:tr w:rsidR="000A701F" w:rsidRPr="00ED508B" w14:paraId="4C4FEE9B" w14:textId="77777777" w:rsidTr="00C02EF8">
        <w:tc>
          <w:tcPr>
            <w:tcW w:w="1951" w:type="dxa"/>
            <w:shd w:val="clear" w:color="auto" w:fill="auto"/>
          </w:tcPr>
          <w:p w14:paraId="5FADF78A" w14:textId="77777777" w:rsidR="000A701F" w:rsidRPr="00ED508B" w:rsidRDefault="000A701F" w:rsidP="00C02EF8">
            <w:pPr>
              <w:rPr>
                <w:b/>
                <w:bCs/>
              </w:rPr>
            </w:pPr>
            <w:r w:rsidRPr="00ED508B">
              <w:rPr>
                <w:b/>
                <w:bCs/>
              </w:rPr>
              <w:t>Format:</w:t>
            </w:r>
          </w:p>
        </w:tc>
        <w:tc>
          <w:tcPr>
            <w:tcW w:w="7229" w:type="dxa"/>
            <w:shd w:val="clear" w:color="auto" w:fill="auto"/>
          </w:tcPr>
          <w:p w14:paraId="2FFE5D59" w14:textId="77777777" w:rsidR="000A701F" w:rsidRPr="00ED508B" w:rsidRDefault="000A701F" w:rsidP="00C02EF8">
            <w:r w:rsidRPr="00ED508B">
              <w:t>Integer</w:t>
            </w:r>
          </w:p>
        </w:tc>
      </w:tr>
      <w:tr w:rsidR="000A701F" w:rsidRPr="00ED508B" w14:paraId="6CA34CDE" w14:textId="77777777" w:rsidTr="00C02EF8">
        <w:tc>
          <w:tcPr>
            <w:tcW w:w="1951" w:type="dxa"/>
            <w:shd w:val="clear" w:color="auto" w:fill="auto"/>
          </w:tcPr>
          <w:p w14:paraId="318190E4" w14:textId="77777777" w:rsidR="000A701F" w:rsidRPr="00ED508B" w:rsidRDefault="000A701F" w:rsidP="00C02EF8">
            <w:pPr>
              <w:rPr>
                <w:b/>
                <w:bCs/>
              </w:rPr>
            </w:pPr>
            <w:r w:rsidRPr="00ED508B">
              <w:rPr>
                <w:b/>
                <w:bCs/>
              </w:rPr>
              <w:t>Possible Values:</w:t>
            </w:r>
          </w:p>
        </w:tc>
        <w:tc>
          <w:tcPr>
            <w:tcW w:w="7229" w:type="dxa"/>
            <w:shd w:val="clear" w:color="auto" w:fill="auto"/>
          </w:tcPr>
          <w:p w14:paraId="52A059D6" w14:textId="77777777" w:rsidR="000A701F" w:rsidRPr="00ED508B" w:rsidRDefault="000A701F" w:rsidP="00C02EF8">
            <w:r w:rsidRPr="00ED508B">
              <w:t xml:space="preserve">1 upwards. </w:t>
            </w:r>
          </w:p>
        </w:tc>
      </w:tr>
      <w:tr w:rsidR="000A701F" w:rsidRPr="00ED508B" w14:paraId="538A0781" w14:textId="77777777" w:rsidTr="00C02EF8">
        <w:tc>
          <w:tcPr>
            <w:tcW w:w="1951" w:type="dxa"/>
            <w:shd w:val="clear" w:color="auto" w:fill="auto"/>
          </w:tcPr>
          <w:p w14:paraId="4FC8D097" w14:textId="77777777" w:rsidR="000A701F" w:rsidRPr="00ED508B" w:rsidRDefault="000A701F" w:rsidP="00C02EF8">
            <w:pPr>
              <w:rPr>
                <w:b/>
                <w:bCs/>
              </w:rPr>
            </w:pPr>
            <w:r w:rsidRPr="00ED508B">
              <w:rPr>
                <w:b/>
                <w:bCs/>
              </w:rPr>
              <w:t>Default:</w:t>
            </w:r>
          </w:p>
        </w:tc>
        <w:tc>
          <w:tcPr>
            <w:tcW w:w="7229" w:type="dxa"/>
            <w:shd w:val="clear" w:color="auto" w:fill="auto"/>
          </w:tcPr>
          <w:p w14:paraId="65F71914" w14:textId="77777777" w:rsidR="000A701F" w:rsidRPr="00ED508B" w:rsidRDefault="000A701F" w:rsidP="00C02EF8">
            <w:r w:rsidRPr="00ED508B">
              <w:t>None.</w:t>
            </w:r>
          </w:p>
        </w:tc>
      </w:tr>
      <w:tr w:rsidR="000A701F" w:rsidRPr="00ED508B" w14:paraId="1C332EDE" w14:textId="77777777" w:rsidTr="00C02EF8">
        <w:tc>
          <w:tcPr>
            <w:tcW w:w="1951" w:type="dxa"/>
            <w:shd w:val="clear" w:color="auto" w:fill="auto"/>
          </w:tcPr>
          <w:p w14:paraId="714EC7A3" w14:textId="77777777" w:rsidR="000A701F" w:rsidRPr="00ED508B" w:rsidRDefault="000A701F" w:rsidP="00C02EF8">
            <w:pPr>
              <w:rPr>
                <w:b/>
                <w:bCs/>
              </w:rPr>
            </w:pPr>
            <w:r w:rsidRPr="00ED508B">
              <w:rPr>
                <w:b/>
                <w:bCs/>
              </w:rPr>
              <w:t>Reference:</w:t>
            </w:r>
          </w:p>
        </w:tc>
        <w:tc>
          <w:tcPr>
            <w:tcW w:w="7229" w:type="dxa"/>
            <w:shd w:val="clear" w:color="auto" w:fill="auto"/>
          </w:tcPr>
          <w:p w14:paraId="764DA801" w14:textId="77777777" w:rsidR="000A701F" w:rsidRPr="00ED508B" w:rsidRDefault="000A701F" w:rsidP="00C02EF8">
            <w:pPr>
              <w:rPr>
                <w:i/>
              </w:rPr>
            </w:pPr>
            <w:r w:rsidRPr="00ED508B">
              <w:t>See "Priority" in [IETF CLUE FW] for further information.</w:t>
            </w:r>
          </w:p>
        </w:tc>
      </w:tr>
      <w:tr w:rsidR="000A701F" w:rsidRPr="00ED508B" w14:paraId="0889174A" w14:textId="77777777" w:rsidTr="00C02EF8">
        <w:tc>
          <w:tcPr>
            <w:tcW w:w="1951" w:type="dxa"/>
            <w:shd w:val="clear" w:color="auto" w:fill="auto"/>
          </w:tcPr>
          <w:p w14:paraId="7299C1E7" w14:textId="77777777" w:rsidR="000A701F" w:rsidRPr="00ED508B" w:rsidRDefault="000A701F" w:rsidP="00C02EF8">
            <w:pPr>
              <w:rPr>
                <w:b/>
                <w:bCs/>
              </w:rPr>
            </w:pPr>
            <w:r w:rsidRPr="00ED508B">
              <w:rPr>
                <w:b/>
                <w:bCs/>
              </w:rPr>
              <w:t>Interface:</w:t>
            </w:r>
          </w:p>
        </w:tc>
        <w:tc>
          <w:tcPr>
            <w:tcW w:w="7229" w:type="dxa"/>
            <w:shd w:val="clear" w:color="auto" w:fill="auto"/>
          </w:tcPr>
          <w:p w14:paraId="0FB0B128" w14:textId="77777777" w:rsidR="000A701F" w:rsidRPr="00ED508B" w:rsidRDefault="000A701F" w:rsidP="00C02EF8">
            <w:pPr>
              <w:rPr>
                <w:i/>
                <w:iCs/>
              </w:rPr>
            </w:pPr>
            <w:r w:rsidRPr="00ED508B">
              <w:rPr>
                <w:i/>
                <w:iCs/>
              </w:rPr>
              <w:t>-</w:t>
            </w:r>
          </w:p>
        </w:tc>
      </w:tr>
      <w:tr w:rsidR="000A701F" w:rsidRPr="00ED508B" w14:paraId="7B4F4855" w14:textId="77777777" w:rsidTr="00C02EF8">
        <w:tc>
          <w:tcPr>
            <w:tcW w:w="1951" w:type="dxa"/>
            <w:shd w:val="clear" w:color="auto" w:fill="auto"/>
          </w:tcPr>
          <w:p w14:paraId="0E4F1780" w14:textId="77777777" w:rsidR="000A701F" w:rsidRPr="00ED508B" w:rsidRDefault="000A701F" w:rsidP="00C02EF8">
            <w:pPr>
              <w:rPr>
                <w:b/>
                <w:bCs/>
              </w:rPr>
            </w:pPr>
            <w:r w:rsidRPr="00ED508B">
              <w:rPr>
                <w:b/>
                <w:bCs/>
              </w:rPr>
              <w:t>Supplementary Information:</w:t>
            </w:r>
          </w:p>
        </w:tc>
        <w:tc>
          <w:tcPr>
            <w:tcW w:w="7229" w:type="dxa"/>
            <w:shd w:val="clear" w:color="auto" w:fill="auto"/>
          </w:tcPr>
          <w:p w14:paraId="0B454406" w14:textId="77777777" w:rsidR="000A701F" w:rsidRPr="00ED508B" w:rsidRDefault="000A701F" w:rsidP="00C02EF8">
            <w:r w:rsidRPr="00ED508B">
              <w:t>-</w:t>
            </w:r>
          </w:p>
        </w:tc>
      </w:tr>
    </w:tbl>
    <w:p w14:paraId="2B96E0E3"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Embedded text</w:t>
      </w:r>
    </w:p>
    <w:tbl>
      <w:tblPr>
        <w:tblW w:w="9180" w:type="dxa"/>
        <w:tblInd w:w="567" w:type="dxa"/>
        <w:tblLook w:val="04A0" w:firstRow="1" w:lastRow="0" w:firstColumn="1" w:lastColumn="0" w:noHBand="0" w:noVBand="1"/>
      </w:tblPr>
      <w:tblGrid>
        <w:gridCol w:w="1951"/>
        <w:gridCol w:w="7229"/>
      </w:tblGrid>
      <w:tr w:rsidR="000A701F" w:rsidRPr="00ED508B" w14:paraId="14FBFB8D" w14:textId="77777777" w:rsidTr="00C02EF8">
        <w:trPr>
          <w:trHeight w:val="500"/>
        </w:trPr>
        <w:tc>
          <w:tcPr>
            <w:tcW w:w="1951" w:type="dxa"/>
            <w:shd w:val="clear" w:color="auto" w:fill="auto"/>
          </w:tcPr>
          <w:p w14:paraId="563E2F9E" w14:textId="77777777" w:rsidR="000A701F" w:rsidRPr="00ED508B" w:rsidRDefault="000A701F" w:rsidP="00C02EF8">
            <w:pPr>
              <w:rPr>
                <w:b/>
                <w:bCs/>
              </w:rPr>
            </w:pPr>
            <w:r w:rsidRPr="00ED508B">
              <w:rPr>
                <w:b/>
                <w:bCs/>
              </w:rPr>
              <w:t>Identity:</w:t>
            </w:r>
          </w:p>
        </w:tc>
        <w:tc>
          <w:tcPr>
            <w:tcW w:w="7229" w:type="dxa"/>
            <w:shd w:val="clear" w:color="auto" w:fill="auto"/>
          </w:tcPr>
          <w:p w14:paraId="2AB5A15B" w14:textId="77777777" w:rsidR="000A701F" w:rsidRPr="00ED508B" w:rsidRDefault="000A701F" w:rsidP="00C02EF8">
            <w:r w:rsidRPr="00ED508B">
              <w:t>Embedded text</w:t>
            </w:r>
          </w:p>
        </w:tc>
      </w:tr>
      <w:tr w:rsidR="000A701F" w:rsidRPr="00ED508B" w14:paraId="2375B18E" w14:textId="77777777" w:rsidTr="00C02EF8">
        <w:tc>
          <w:tcPr>
            <w:tcW w:w="1951" w:type="dxa"/>
            <w:shd w:val="clear" w:color="auto" w:fill="auto"/>
          </w:tcPr>
          <w:p w14:paraId="21EDFB62" w14:textId="77777777" w:rsidR="000A701F" w:rsidRPr="00ED508B" w:rsidRDefault="000A701F" w:rsidP="00C02EF8">
            <w:pPr>
              <w:rPr>
                <w:b/>
                <w:bCs/>
              </w:rPr>
            </w:pPr>
            <w:r w:rsidRPr="00ED508B">
              <w:rPr>
                <w:b/>
                <w:bCs/>
              </w:rPr>
              <w:t>Description:</w:t>
            </w:r>
          </w:p>
        </w:tc>
        <w:tc>
          <w:tcPr>
            <w:tcW w:w="7229" w:type="dxa"/>
            <w:shd w:val="clear" w:color="auto" w:fill="auto"/>
          </w:tcPr>
          <w:p w14:paraId="41D1AA0E" w14:textId="77777777" w:rsidR="000A701F" w:rsidRPr="00ED508B" w:rsidRDefault="000A701F" w:rsidP="00C02EF8">
            <w:r w:rsidRPr="00ED508B">
              <w:t>This parameter indicates that a capture provides embedded textual information. For example the video capture may contain speech to text information composed with the video image. This attribute is only applicable to video captures and presentation streams with visual information.</w:t>
            </w:r>
          </w:p>
        </w:tc>
      </w:tr>
      <w:tr w:rsidR="000A701F" w:rsidRPr="00ED508B" w14:paraId="23BFD31B" w14:textId="77777777" w:rsidTr="00C02EF8">
        <w:tc>
          <w:tcPr>
            <w:tcW w:w="1951" w:type="dxa"/>
            <w:shd w:val="clear" w:color="auto" w:fill="auto"/>
          </w:tcPr>
          <w:p w14:paraId="75295F96" w14:textId="77777777" w:rsidR="000A701F" w:rsidRPr="00ED508B" w:rsidRDefault="000A701F" w:rsidP="00C02EF8">
            <w:pPr>
              <w:rPr>
                <w:b/>
                <w:bCs/>
              </w:rPr>
            </w:pPr>
            <w:r w:rsidRPr="00ED508B">
              <w:rPr>
                <w:b/>
                <w:bCs/>
              </w:rPr>
              <w:t>Format:</w:t>
            </w:r>
          </w:p>
        </w:tc>
        <w:tc>
          <w:tcPr>
            <w:tcW w:w="7229" w:type="dxa"/>
            <w:shd w:val="clear" w:color="auto" w:fill="auto"/>
          </w:tcPr>
          <w:p w14:paraId="4F44F6E0" w14:textId="77777777" w:rsidR="000A701F" w:rsidRPr="00ED508B" w:rsidRDefault="000A701F" w:rsidP="00C02EF8">
            <w:r w:rsidRPr="00ED508B">
              <w:t xml:space="preserve">Boolean </w:t>
            </w:r>
          </w:p>
        </w:tc>
      </w:tr>
      <w:tr w:rsidR="000A701F" w:rsidRPr="00ED508B" w14:paraId="53CF82A7" w14:textId="77777777" w:rsidTr="00C02EF8">
        <w:tc>
          <w:tcPr>
            <w:tcW w:w="1951" w:type="dxa"/>
            <w:shd w:val="clear" w:color="auto" w:fill="auto"/>
          </w:tcPr>
          <w:p w14:paraId="11128396" w14:textId="77777777" w:rsidR="000A701F" w:rsidRPr="00ED508B" w:rsidRDefault="000A701F" w:rsidP="00C02EF8">
            <w:pPr>
              <w:rPr>
                <w:b/>
                <w:bCs/>
              </w:rPr>
            </w:pPr>
            <w:r w:rsidRPr="00ED508B">
              <w:rPr>
                <w:b/>
                <w:bCs/>
              </w:rPr>
              <w:t>Possible Values:</w:t>
            </w:r>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977"/>
            </w:tblGrid>
            <w:tr w:rsidR="000A701F" w:rsidRPr="00ED508B" w14:paraId="4F2BC24F" w14:textId="77777777" w:rsidTr="00C02EF8">
              <w:tc>
                <w:tcPr>
                  <w:tcW w:w="1021" w:type="dxa"/>
                  <w:shd w:val="clear" w:color="auto" w:fill="auto"/>
                </w:tcPr>
                <w:p w14:paraId="0E4EBDA1" w14:textId="77777777" w:rsidR="000A701F" w:rsidRPr="00ED508B" w:rsidRDefault="000A701F" w:rsidP="00C02EF8">
                  <w:r w:rsidRPr="00ED508B">
                    <w:t>True</w:t>
                  </w:r>
                </w:p>
              </w:tc>
              <w:tc>
                <w:tcPr>
                  <w:tcW w:w="5977" w:type="dxa"/>
                  <w:shd w:val="clear" w:color="auto" w:fill="auto"/>
                </w:tcPr>
                <w:p w14:paraId="7DCD7C70" w14:textId="77777777" w:rsidR="000A701F" w:rsidRPr="00ED508B" w:rsidRDefault="000A701F" w:rsidP="00C02EF8">
                  <w:r w:rsidRPr="00ED508B">
                    <w:t>The capture contains embedded text</w:t>
                  </w:r>
                </w:p>
              </w:tc>
            </w:tr>
            <w:tr w:rsidR="000A701F" w:rsidRPr="00ED508B" w14:paraId="049F3BA9" w14:textId="77777777" w:rsidTr="00C02EF8">
              <w:tc>
                <w:tcPr>
                  <w:tcW w:w="1021" w:type="dxa"/>
                  <w:shd w:val="clear" w:color="auto" w:fill="auto"/>
                </w:tcPr>
                <w:p w14:paraId="5CCA20A5" w14:textId="77777777" w:rsidR="000A701F" w:rsidRPr="00ED508B" w:rsidRDefault="000A701F" w:rsidP="00C02EF8">
                  <w:r w:rsidRPr="00ED508B">
                    <w:t>False</w:t>
                  </w:r>
                </w:p>
              </w:tc>
              <w:tc>
                <w:tcPr>
                  <w:tcW w:w="5977" w:type="dxa"/>
                  <w:shd w:val="clear" w:color="auto" w:fill="auto"/>
                </w:tcPr>
                <w:p w14:paraId="515352E0" w14:textId="77777777" w:rsidR="000A701F" w:rsidRPr="00ED508B" w:rsidRDefault="000A701F" w:rsidP="00C02EF8">
                  <w:r w:rsidRPr="00ED508B">
                    <w:t>The capture does not contain embedded text</w:t>
                  </w:r>
                </w:p>
              </w:tc>
            </w:tr>
          </w:tbl>
          <w:p w14:paraId="6BC08587" w14:textId="77777777" w:rsidR="000A701F" w:rsidRPr="00ED508B" w:rsidRDefault="000A701F" w:rsidP="00C02EF8"/>
        </w:tc>
      </w:tr>
      <w:tr w:rsidR="000A701F" w:rsidRPr="00ED508B" w14:paraId="72D780C4" w14:textId="77777777" w:rsidTr="00C02EF8">
        <w:tc>
          <w:tcPr>
            <w:tcW w:w="1951" w:type="dxa"/>
            <w:shd w:val="clear" w:color="auto" w:fill="auto"/>
          </w:tcPr>
          <w:p w14:paraId="5AD42F30" w14:textId="77777777" w:rsidR="000A701F" w:rsidRPr="00ED508B" w:rsidRDefault="000A701F" w:rsidP="00C02EF8">
            <w:pPr>
              <w:rPr>
                <w:b/>
                <w:bCs/>
              </w:rPr>
            </w:pPr>
            <w:r w:rsidRPr="00ED508B">
              <w:rPr>
                <w:b/>
                <w:bCs/>
              </w:rPr>
              <w:t>Default:</w:t>
            </w:r>
          </w:p>
        </w:tc>
        <w:tc>
          <w:tcPr>
            <w:tcW w:w="7229" w:type="dxa"/>
            <w:shd w:val="clear" w:color="auto" w:fill="auto"/>
          </w:tcPr>
          <w:p w14:paraId="19231B35" w14:textId="77777777" w:rsidR="000A701F" w:rsidRPr="00ED508B" w:rsidRDefault="000A701F" w:rsidP="00C02EF8">
            <w:r w:rsidRPr="00ED508B">
              <w:t>False</w:t>
            </w:r>
          </w:p>
        </w:tc>
      </w:tr>
      <w:tr w:rsidR="000A701F" w:rsidRPr="00ED508B" w14:paraId="4BCC1989" w14:textId="77777777" w:rsidTr="00C02EF8">
        <w:tc>
          <w:tcPr>
            <w:tcW w:w="1951" w:type="dxa"/>
            <w:shd w:val="clear" w:color="auto" w:fill="auto"/>
          </w:tcPr>
          <w:p w14:paraId="5073C81A" w14:textId="77777777" w:rsidR="000A701F" w:rsidRPr="00ED508B" w:rsidRDefault="000A701F" w:rsidP="00C02EF8">
            <w:pPr>
              <w:rPr>
                <w:b/>
                <w:bCs/>
              </w:rPr>
            </w:pPr>
            <w:r w:rsidRPr="00ED508B">
              <w:rPr>
                <w:b/>
                <w:bCs/>
              </w:rPr>
              <w:t>Reference:</w:t>
            </w:r>
          </w:p>
        </w:tc>
        <w:tc>
          <w:tcPr>
            <w:tcW w:w="7229" w:type="dxa"/>
            <w:shd w:val="clear" w:color="auto" w:fill="auto"/>
          </w:tcPr>
          <w:p w14:paraId="04D072AD" w14:textId="77777777" w:rsidR="000A701F" w:rsidRPr="00ED508B" w:rsidRDefault="000A701F" w:rsidP="00C02EF8">
            <w:pPr>
              <w:rPr>
                <w:i/>
              </w:rPr>
            </w:pPr>
            <w:r w:rsidRPr="00ED508B">
              <w:t>See "Boolean" in [IETF CLUE FW] for further information.</w:t>
            </w:r>
          </w:p>
        </w:tc>
      </w:tr>
      <w:tr w:rsidR="000A701F" w:rsidRPr="00ED508B" w14:paraId="3D26E062" w14:textId="77777777" w:rsidTr="00C02EF8">
        <w:tc>
          <w:tcPr>
            <w:tcW w:w="1951" w:type="dxa"/>
            <w:shd w:val="clear" w:color="auto" w:fill="auto"/>
          </w:tcPr>
          <w:p w14:paraId="6FFC6992" w14:textId="77777777" w:rsidR="000A701F" w:rsidRPr="00ED508B" w:rsidRDefault="000A701F" w:rsidP="00C02EF8">
            <w:pPr>
              <w:rPr>
                <w:b/>
                <w:bCs/>
              </w:rPr>
            </w:pPr>
            <w:r w:rsidRPr="00ED508B">
              <w:rPr>
                <w:b/>
                <w:bCs/>
              </w:rPr>
              <w:t>Interface:</w:t>
            </w:r>
          </w:p>
        </w:tc>
        <w:tc>
          <w:tcPr>
            <w:tcW w:w="7229" w:type="dxa"/>
            <w:shd w:val="clear" w:color="auto" w:fill="auto"/>
          </w:tcPr>
          <w:p w14:paraId="416AE6D9" w14:textId="77777777" w:rsidR="000A701F" w:rsidRPr="00ED508B" w:rsidRDefault="000A701F" w:rsidP="00C02EF8">
            <w:pPr>
              <w:rPr>
                <w:i/>
                <w:iCs/>
              </w:rPr>
            </w:pPr>
            <w:r w:rsidRPr="00ED508B">
              <w:rPr>
                <w:i/>
                <w:iCs/>
              </w:rPr>
              <w:t>-</w:t>
            </w:r>
          </w:p>
        </w:tc>
      </w:tr>
      <w:tr w:rsidR="000A701F" w:rsidRPr="00ED508B" w14:paraId="75B6D9B4" w14:textId="77777777" w:rsidTr="00C02EF8">
        <w:tc>
          <w:tcPr>
            <w:tcW w:w="1951" w:type="dxa"/>
            <w:shd w:val="clear" w:color="auto" w:fill="auto"/>
          </w:tcPr>
          <w:p w14:paraId="177AE95E" w14:textId="77777777" w:rsidR="000A701F" w:rsidRPr="00ED508B" w:rsidRDefault="000A701F" w:rsidP="00C02EF8">
            <w:pPr>
              <w:rPr>
                <w:b/>
                <w:bCs/>
              </w:rPr>
            </w:pPr>
            <w:r w:rsidRPr="00ED508B">
              <w:rPr>
                <w:b/>
                <w:bCs/>
              </w:rPr>
              <w:t>Supplementary Information:</w:t>
            </w:r>
          </w:p>
        </w:tc>
        <w:tc>
          <w:tcPr>
            <w:tcW w:w="7229" w:type="dxa"/>
            <w:shd w:val="clear" w:color="auto" w:fill="auto"/>
          </w:tcPr>
          <w:p w14:paraId="615785DA" w14:textId="77777777" w:rsidR="000A701F" w:rsidRPr="00ED508B" w:rsidRDefault="000A701F" w:rsidP="00C02EF8">
            <w:r w:rsidRPr="00ED508B">
              <w:t>-</w:t>
            </w:r>
          </w:p>
        </w:tc>
      </w:tr>
    </w:tbl>
    <w:p w14:paraId="02CAC29C"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Related to</w:t>
      </w:r>
    </w:p>
    <w:tbl>
      <w:tblPr>
        <w:tblW w:w="9180" w:type="dxa"/>
        <w:tblInd w:w="567" w:type="dxa"/>
        <w:tblLook w:val="04A0" w:firstRow="1" w:lastRow="0" w:firstColumn="1" w:lastColumn="0" w:noHBand="0" w:noVBand="1"/>
      </w:tblPr>
      <w:tblGrid>
        <w:gridCol w:w="1951"/>
        <w:gridCol w:w="7229"/>
      </w:tblGrid>
      <w:tr w:rsidR="000A701F" w:rsidRPr="00ED508B" w14:paraId="1B666506" w14:textId="77777777" w:rsidTr="00C02EF8">
        <w:trPr>
          <w:trHeight w:val="500"/>
        </w:trPr>
        <w:tc>
          <w:tcPr>
            <w:tcW w:w="1951" w:type="dxa"/>
            <w:shd w:val="clear" w:color="auto" w:fill="auto"/>
          </w:tcPr>
          <w:p w14:paraId="379883A9" w14:textId="77777777" w:rsidR="000A701F" w:rsidRPr="00ED508B" w:rsidRDefault="000A701F" w:rsidP="00C02EF8">
            <w:pPr>
              <w:keepNext/>
              <w:keepLines/>
              <w:jc w:val="center"/>
              <w:rPr>
                <w:b/>
                <w:bCs/>
              </w:rPr>
            </w:pPr>
            <w:r w:rsidRPr="00ED508B">
              <w:rPr>
                <w:b/>
                <w:bCs/>
              </w:rPr>
              <w:t>Identity:</w:t>
            </w:r>
          </w:p>
        </w:tc>
        <w:tc>
          <w:tcPr>
            <w:tcW w:w="7229" w:type="dxa"/>
            <w:shd w:val="clear" w:color="auto" w:fill="auto"/>
          </w:tcPr>
          <w:p w14:paraId="70FFAB95" w14:textId="77777777" w:rsidR="000A701F" w:rsidRPr="00ED508B" w:rsidRDefault="000A701F" w:rsidP="00C02EF8">
            <w:r w:rsidRPr="00ED508B">
              <w:t>Related to</w:t>
            </w:r>
          </w:p>
        </w:tc>
      </w:tr>
      <w:tr w:rsidR="000A701F" w:rsidRPr="00ED508B" w14:paraId="7E670D87" w14:textId="77777777" w:rsidTr="00C02EF8">
        <w:tc>
          <w:tcPr>
            <w:tcW w:w="1951" w:type="dxa"/>
            <w:shd w:val="clear" w:color="auto" w:fill="auto"/>
          </w:tcPr>
          <w:p w14:paraId="423E4E41" w14:textId="77777777" w:rsidR="000A701F" w:rsidRPr="00ED508B" w:rsidRDefault="000A701F" w:rsidP="00C02EF8">
            <w:pPr>
              <w:rPr>
                <w:b/>
                <w:bCs/>
              </w:rPr>
            </w:pPr>
            <w:r w:rsidRPr="00ED508B">
              <w:rPr>
                <w:b/>
                <w:bCs/>
              </w:rPr>
              <w:t>Description:</w:t>
            </w:r>
          </w:p>
        </w:tc>
        <w:tc>
          <w:tcPr>
            <w:tcW w:w="7229" w:type="dxa"/>
            <w:shd w:val="clear" w:color="auto" w:fill="auto"/>
          </w:tcPr>
          <w:p w14:paraId="6B4CDA7E" w14:textId="77777777" w:rsidR="000A701F" w:rsidRPr="00ED508B" w:rsidRDefault="000A701F" w:rsidP="00C02EF8">
            <w:r w:rsidRPr="00ED508B">
              <w:t>This attribute indicates the capture contains additional complementary information related to another capture. The value indicates the other capture to which this capture is providing additional information.</w:t>
            </w:r>
          </w:p>
        </w:tc>
      </w:tr>
      <w:tr w:rsidR="000A701F" w:rsidRPr="00ED508B" w14:paraId="578047CE" w14:textId="77777777" w:rsidTr="00C02EF8">
        <w:tc>
          <w:tcPr>
            <w:tcW w:w="1951" w:type="dxa"/>
            <w:shd w:val="clear" w:color="auto" w:fill="auto"/>
          </w:tcPr>
          <w:p w14:paraId="527EFAB0" w14:textId="77777777" w:rsidR="000A701F" w:rsidRPr="00ED508B" w:rsidRDefault="000A701F" w:rsidP="00C02EF8">
            <w:pPr>
              <w:keepNext/>
              <w:keepLines/>
              <w:jc w:val="center"/>
              <w:rPr>
                <w:b/>
                <w:bCs/>
              </w:rPr>
            </w:pPr>
            <w:r w:rsidRPr="00ED508B">
              <w:rPr>
                <w:b/>
                <w:bCs/>
              </w:rPr>
              <w:lastRenderedPageBreak/>
              <w:t>Format:</w:t>
            </w:r>
          </w:p>
        </w:tc>
        <w:tc>
          <w:tcPr>
            <w:tcW w:w="7229" w:type="dxa"/>
            <w:shd w:val="clear" w:color="auto" w:fill="auto"/>
          </w:tcPr>
          <w:p w14:paraId="6C641B82" w14:textId="77777777" w:rsidR="000A701F" w:rsidRPr="00ED508B" w:rsidRDefault="000A701F" w:rsidP="00C02EF8">
            <w:r w:rsidRPr="00ED508B">
              <w:t>&lt;TBD&gt;</w:t>
            </w:r>
          </w:p>
        </w:tc>
      </w:tr>
      <w:tr w:rsidR="000A701F" w:rsidRPr="00ED508B" w14:paraId="530FA8CD" w14:textId="77777777" w:rsidTr="00C02EF8">
        <w:tc>
          <w:tcPr>
            <w:tcW w:w="1951" w:type="dxa"/>
            <w:shd w:val="clear" w:color="auto" w:fill="auto"/>
          </w:tcPr>
          <w:p w14:paraId="6F4F9428" w14:textId="77777777" w:rsidR="000A701F" w:rsidRPr="00ED508B" w:rsidRDefault="000A701F" w:rsidP="00C02EF8">
            <w:pPr>
              <w:keepNext/>
              <w:keepLines/>
              <w:jc w:val="center"/>
              <w:rPr>
                <w:b/>
                <w:bCs/>
              </w:rPr>
            </w:pPr>
            <w:r w:rsidRPr="00ED508B">
              <w:rPr>
                <w:b/>
                <w:bCs/>
              </w:rPr>
              <w:t>Possible Values:</w:t>
            </w:r>
          </w:p>
        </w:tc>
        <w:tc>
          <w:tcPr>
            <w:tcW w:w="7229" w:type="dxa"/>
            <w:shd w:val="clear" w:color="auto" w:fill="auto"/>
          </w:tcPr>
          <w:p w14:paraId="5AF3B911" w14:textId="77777777" w:rsidR="000A701F" w:rsidRPr="00ED508B" w:rsidRDefault="000A701F" w:rsidP="00C02EF8">
            <w:r w:rsidRPr="00ED508B">
              <w:t>One or more capture identities.</w:t>
            </w:r>
          </w:p>
        </w:tc>
      </w:tr>
      <w:tr w:rsidR="000A701F" w:rsidRPr="00ED508B" w14:paraId="79BC07FC" w14:textId="77777777" w:rsidTr="00C02EF8">
        <w:tc>
          <w:tcPr>
            <w:tcW w:w="1951" w:type="dxa"/>
            <w:shd w:val="clear" w:color="auto" w:fill="auto"/>
          </w:tcPr>
          <w:p w14:paraId="1ACBA255" w14:textId="77777777" w:rsidR="000A701F" w:rsidRPr="00ED508B" w:rsidRDefault="000A701F" w:rsidP="00C02EF8">
            <w:pPr>
              <w:keepNext/>
              <w:keepLines/>
              <w:jc w:val="center"/>
              <w:rPr>
                <w:b/>
                <w:bCs/>
              </w:rPr>
            </w:pPr>
            <w:r w:rsidRPr="00ED508B">
              <w:rPr>
                <w:b/>
                <w:bCs/>
              </w:rPr>
              <w:t>Default:</w:t>
            </w:r>
          </w:p>
        </w:tc>
        <w:tc>
          <w:tcPr>
            <w:tcW w:w="7229" w:type="dxa"/>
            <w:shd w:val="clear" w:color="auto" w:fill="auto"/>
          </w:tcPr>
          <w:p w14:paraId="111F52E6" w14:textId="77777777" w:rsidR="000A701F" w:rsidRPr="00ED508B" w:rsidRDefault="000A701F" w:rsidP="00C02EF8">
            <w:r w:rsidRPr="00ED508B">
              <w:t>None</w:t>
            </w:r>
          </w:p>
        </w:tc>
      </w:tr>
      <w:tr w:rsidR="000A701F" w:rsidRPr="00ED508B" w14:paraId="264D67EE" w14:textId="77777777" w:rsidTr="00C02EF8">
        <w:tc>
          <w:tcPr>
            <w:tcW w:w="1951" w:type="dxa"/>
            <w:shd w:val="clear" w:color="auto" w:fill="auto"/>
          </w:tcPr>
          <w:p w14:paraId="3D8B44DC" w14:textId="77777777" w:rsidR="000A701F" w:rsidRPr="00ED508B" w:rsidRDefault="000A701F" w:rsidP="00C02EF8">
            <w:pPr>
              <w:keepNext/>
              <w:keepLines/>
              <w:jc w:val="center"/>
              <w:rPr>
                <w:b/>
                <w:bCs/>
              </w:rPr>
            </w:pPr>
            <w:r w:rsidRPr="00ED508B">
              <w:rPr>
                <w:b/>
                <w:bCs/>
              </w:rPr>
              <w:t>Reference:</w:t>
            </w:r>
          </w:p>
        </w:tc>
        <w:tc>
          <w:tcPr>
            <w:tcW w:w="7229" w:type="dxa"/>
            <w:shd w:val="clear" w:color="auto" w:fill="auto"/>
          </w:tcPr>
          <w:p w14:paraId="22DD7E92" w14:textId="77777777" w:rsidR="000A701F" w:rsidRPr="00ED508B" w:rsidRDefault="000A701F" w:rsidP="00C02EF8">
            <w:pPr>
              <w:rPr>
                <w:i/>
              </w:rPr>
            </w:pPr>
            <w:r w:rsidRPr="00ED508B">
              <w:t>See "Related to" in [IETF CLUE FW] for further information.</w:t>
            </w:r>
          </w:p>
        </w:tc>
      </w:tr>
      <w:tr w:rsidR="000A701F" w:rsidRPr="00ED508B" w14:paraId="1D8F347A" w14:textId="77777777" w:rsidTr="00C02EF8">
        <w:tc>
          <w:tcPr>
            <w:tcW w:w="1951" w:type="dxa"/>
            <w:shd w:val="clear" w:color="auto" w:fill="auto"/>
          </w:tcPr>
          <w:p w14:paraId="0298D47B" w14:textId="77777777" w:rsidR="000A701F" w:rsidRPr="00ED508B" w:rsidRDefault="000A701F" w:rsidP="00C02EF8">
            <w:pPr>
              <w:keepNext/>
              <w:keepLines/>
              <w:jc w:val="center"/>
              <w:rPr>
                <w:b/>
                <w:bCs/>
              </w:rPr>
            </w:pPr>
            <w:r w:rsidRPr="00ED508B">
              <w:rPr>
                <w:b/>
                <w:bCs/>
              </w:rPr>
              <w:t>Interface:</w:t>
            </w:r>
          </w:p>
        </w:tc>
        <w:tc>
          <w:tcPr>
            <w:tcW w:w="7229" w:type="dxa"/>
            <w:shd w:val="clear" w:color="auto" w:fill="auto"/>
          </w:tcPr>
          <w:p w14:paraId="3C1C1CF2" w14:textId="77777777" w:rsidR="000A701F" w:rsidRPr="00ED508B" w:rsidRDefault="000A701F" w:rsidP="00C02EF8">
            <w:pPr>
              <w:rPr>
                <w:i/>
                <w:iCs/>
              </w:rPr>
            </w:pPr>
            <w:r w:rsidRPr="00ED508B">
              <w:rPr>
                <w:i/>
                <w:iCs/>
              </w:rPr>
              <w:t>-</w:t>
            </w:r>
          </w:p>
        </w:tc>
      </w:tr>
    </w:tbl>
    <w:p w14:paraId="19DCFE85"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Presentation</w:t>
      </w:r>
    </w:p>
    <w:tbl>
      <w:tblPr>
        <w:tblW w:w="9180" w:type="dxa"/>
        <w:tblInd w:w="567" w:type="dxa"/>
        <w:tblLook w:val="04A0" w:firstRow="1" w:lastRow="0" w:firstColumn="1" w:lastColumn="0" w:noHBand="0" w:noVBand="1"/>
      </w:tblPr>
      <w:tblGrid>
        <w:gridCol w:w="1951"/>
        <w:gridCol w:w="7229"/>
      </w:tblGrid>
      <w:tr w:rsidR="000A701F" w:rsidRPr="00ED508B" w14:paraId="33B16DB8" w14:textId="77777777" w:rsidTr="00C02EF8">
        <w:trPr>
          <w:trHeight w:val="500"/>
        </w:trPr>
        <w:tc>
          <w:tcPr>
            <w:tcW w:w="1951" w:type="dxa"/>
            <w:shd w:val="clear" w:color="auto" w:fill="auto"/>
          </w:tcPr>
          <w:p w14:paraId="4E1CF1C2" w14:textId="77777777" w:rsidR="000A701F" w:rsidRPr="00ED508B" w:rsidRDefault="000A701F" w:rsidP="00C02EF8">
            <w:pPr>
              <w:rPr>
                <w:b/>
                <w:bCs/>
              </w:rPr>
            </w:pPr>
            <w:r w:rsidRPr="00ED508B">
              <w:rPr>
                <w:b/>
                <w:bCs/>
              </w:rPr>
              <w:t>Identity:</w:t>
            </w:r>
          </w:p>
        </w:tc>
        <w:tc>
          <w:tcPr>
            <w:tcW w:w="7229" w:type="dxa"/>
            <w:shd w:val="clear" w:color="auto" w:fill="auto"/>
          </w:tcPr>
          <w:p w14:paraId="47737738" w14:textId="77777777" w:rsidR="000A701F" w:rsidRPr="00ED508B" w:rsidRDefault="000A701F" w:rsidP="00C02EF8">
            <w:r w:rsidRPr="00ED508B">
              <w:t>Presentation</w:t>
            </w:r>
          </w:p>
        </w:tc>
      </w:tr>
      <w:tr w:rsidR="000A701F" w:rsidRPr="00ED508B" w14:paraId="1C72627F" w14:textId="77777777" w:rsidTr="00C02EF8">
        <w:tc>
          <w:tcPr>
            <w:tcW w:w="1951" w:type="dxa"/>
            <w:shd w:val="clear" w:color="auto" w:fill="auto"/>
          </w:tcPr>
          <w:p w14:paraId="38CB0589" w14:textId="77777777" w:rsidR="000A701F" w:rsidRPr="00ED508B" w:rsidRDefault="000A701F" w:rsidP="00C02EF8">
            <w:pPr>
              <w:rPr>
                <w:b/>
                <w:bCs/>
              </w:rPr>
            </w:pPr>
            <w:r w:rsidRPr="00ED508B">
              <w:rPr>
                <w:b/>
                <w:bCs/>
              </w:rPr>
              <w:t>Description:</w:t>
            </w:r>
          </w:p>
        </w:tc>
        <w:tc>
          <w:tcPr>
            <w:tcW w:w="7229" w:type="dxa"/>
            <w:shd w:val="clear" w:color="auto" w:fill="auto"/>
          </w:tcPr>
          <w:p w14:paraId="5FA01C81" w14:textId="77777777" w:rsidR="000A701F" w:rsidRPr="00ED508B" w:rsidRDefault="000A701F" w:rsidP="00C02EF8">
            <w:r w:rsidRPr="00ED508B">
              <w:t>This parameter indicates that the capture originates from a presentation device, that is one that provides supplementary information to a conference through slides, video, still images, data etc. This parameter is only sent if the capture is a presentation.</w:t>
            </w:r>
          </w:p>
        </w:tc>
      </w:tr>
      <w:tr w:rsidR="000A701F" w:rsidRPr="00ED508B" w14:paraId="44A23647" w14:textId="77777777" w:rsidTr="00C02EF8">
        <w:tc>
          <w:tcPr>
            <w:tcW w:w="1951" w:type="dxa"/>
            <w:shd w:val="clear" w:color="auto" w:fill="auto"/>
          </w:tcPr>
          <w:p w14:paraId="6B396F9C" w14:textId="77777777" w:rsidR="000A701F" w:rsidRPr="00ED508B" w:rsidRDefault="000A701F" w:rsidP="00C02EF8">
            <w:pPr>
              <w:rPr>
                <w:b/>
                <w:bCs/>
              </w:rPr>
            </w:pPr>
            <w:r w:rsidRPr="00ED508B">
              <w:rPr>
                <w:b/>
                <w:bCs/>
              </w:rPr>
              <w:t>Format:</w:t>
            </w:r>
          </w:p>
        </w:tc>
        <w:tc>
          <w:tcPr>
            <w:tcW w:w="7229" w:type="dxa"/>
            <w:shd w:val="clear" w:color="auto" w:fill="auto"/>
          </w:tcPr>
          <w:p w14:paraId="157BACD5" w14:textId="77777777" w:rsidR="000A701F" w:rsidRPr="00ED508B" w:rsidRDefault="000A701F" w:rsidP="00C02EF8">
            <w:r w:rsidRPr="00ED508B">
              <w:t>Enumeration</w:t>
            </w:r>
          </w:p>
        </w:tc>
      </w:tr>
      <w:tr w:rsidR="000A701F" w:rsidRPr="00ED508B" w14:paraId="2C4E418B" w14:textId="77777777" w:rsidTr="00C02EF8">
        <w:tc>
          <w:tcPr>
            <w:tcW w:w="1951" w:type="dxa"/>
            <w:shd w:val="clear" w:color="auto" w:fill="auto"/>
          </w:tcPr>
          <w:p w14:paraId="1E0925E6" w14:textId="77777777" w:rsidR="000A701F" w:rsidRPr="00ED508B" w:rsidRDefault="000A701F" w:rsidP="00C02EF8">
            <w:pPr>
              <w:rPr>
                <w:b/>
                <w:bCs/>
              </w:rPr>
            </w:pPr>
            <w:r w:rsidRPr="00ED508B">
              <w:rPr>
                <w:b/>
                <w:bCs/>
              </w:rPr>
              <w:t>Possible Values:</w:t>
            </w:r>
          </w:p>
        </w:tc>
        <w:tc>
          <w:tcPr>
            <w:tcW w:w="7229" w:type="dxa"/>
            <w:shd w:val="clear" w:color="auto" w:fill="auto"/>
          </w:tcPr>
          <w:p w14:paraId="5FFFB5CE" w14:textId="77777777" w:rsidR="000A701F" w:rsidRPr="00ED508B" w:rsidRDefault="000A701F" w:rsidP="00C02EF8">
            <w:pPr>
              <w:rPr>
                <w:i/>
              </w:rPr>
            </w:pPr>
            <w:r>
              <w:t>Presentation.</w:t>
            </w:r>
          </w:p>
          <w:p w14:paraId="6FEE8416" w14:textId="77777777" w:rsidR="000A701F" w:rsidRPr="00F6499B" w:rsidRDefault="000A701F" w:rsidP="00C02EF8">
            <w:pPr>
              <w:rPr>
                <w:i/>
                <w:highlight w:val="yellow"/>
              </w:rPr>
            </w:pPr>
            <w:r w:rsidRPr="00F6499B">
              <w:rPr>
                <w:i/>
                <w:highlight w:val="yellow"/>
              </w:rPr>
              <w:t>{Editor’s note: It is expected that presentation will be expanded into a hierarchy and that additional keywords may be defined. FFS.}</w:t>
            </w:r>
          </w:p>
        </w:tc>
      </w:tr>
      <w:tr w:rsidR="000A701F" w:rsidRPr="00ED508B" w14:paraId="40B59A1E" w14:textId="77777777" w:rsidTr="00C02EF8">
        <w:tc>
          <w:tcPr>
            <w:tcW w:w="1951" w:type="dxa"/>
            <w:shd w:val="clear" w:color="auto" w:fill="auto"/>
          </w:tcPr>
          <w:p w14:paraId="51354D95" w14:textId="77777777" w:rsidR="000A701F" w:rsidRPr="00ED508B" w:rsidRDefault="000A701F" w:rsidP="00C02EF8">
            <w:pPr>
              <w:rPr>
                <w:b/>
                <w:bCs/>
              </w:rPr>
            </w:pPr>
            <w:r w:rsidRPr="00ED508B">
              <w:rPr>
                <w:b/>
                <w:bCs/>
              </w:rPr>
              <w:t>Default:</w:t>
            </w:r>
          </w:p>
        </w:tc>
        <w:tc>
          <w:tcPr>
            <w:tcW w:w="7229" w:type="dxa"/>
            <w:shd w:val="clear" w:color="auto" w:fill="auto"/>
          </w:tcPr>
          <w:p w14:paraId="04EE300A" w14:textId="77777777" w:rsidR="000A701F" w:rsidRPr="00ED508B" w:rsidRDefault="000A701F" w:rsidP="00C02EF8">
            <w:r w:rsidRPr="00ED508B">
              <w:t>None.</w:t>
            </w:r>
          </w:p>
        </w:tc>
      </w:tr>
      <w:tr w:rsidR="000A701F" w:rsidRPr="00ED508B" w14:paraId="3575B2D1" w14:textId="77777777" w:rsidTr="00C02EF8">
        <w:tc>
          <w:tcPr>
            <w:tcW w:w="1951" w:type="dxa"/>
            <w:shd w:val="clear" w:color="auto" w:fill="auto"/>
          </w:tcPr>
          <w:p w14:paraId="11E64A5E" w14:textId="77777777" w:rsidR="000A701F" w:rsidRPr="00ED508B" w:rsidRDefault="000A701F" w:rsidP="00C02EF8">
            <w:pPr>
              <w:rPr>
                <w:b/>
                <w:bCs/>
              </w:rPr>
            </w:pPr>
            <w:r w:rsidRPr="00ED508B">
              <w:rPr>
                <w:b/>
                <w:bCs/>
              </w:rPr>
              <w:t>Reference:</w:t>
            </w:r>
          </w:p>
        </w:tc>
        <w:tc>
          <w:tcPr>
            <w:tcW w:w="7229" w:type="dxa"/>
            <w:shd w:val="clear" w:color="auto" w:fill="auto"/>
          </w:tcPr>
          <w:p w14:paraId="4ABFA6FA" w14:textId="77777777" w:rsidR="000A701F" w:rsidRPr="00ED508B" w:rsidRDefault="000A701F" w:rsidP="00C02EF8">
            <w:pPr>
              <w:rPr>
                <w:i/>
              </w:rPr>
            </w:pPr>
            <w:r w:rsidRPr="00ED508B">
              <w:t>See "Presentation" in [IETF CLUE FW] for further information.</w:t>
            </w:r>
          </w:p>
        </w:tc>
      </w:tr>
      <w:tr w:rsidR="000A701F" w:rsidRPr="00ED508B" w14:paraId="6DE8A398" w14:textId="77777777" w:rsidTr="00C02EF8">
        <w:tc>
          <w:tcPr>
            <w:tcW w:w="1951" w:type="dxa"/>
            <w:shd w:val="clear" w:color="auto" w:fill="auto"/>
          </w:tcPr>
          <w:p w14:paraId="7F59C846" w14:textId="77777777" w:rsidR="000A701F" w:rsidRPr="00ED508B" w:rsidRDefault="000A701F" w:rsidP="00C02EF8">
            <w:pPr>
              <w:rPr>
                <w:b/>
                <w:bCs/>
              </w:rPr>
            </w:pPr>
            <w:r w:rsidRPr="00ED508B">
              <w:rPr>
                <w:b/>
                <w:bCs/>
              </w:rPr>
              <w:t>Interface:</w:t>
            </w:r>
          </w:p>
        </w:tc>
        <w:tc>
          <w:tcPr>
            <w:tcW w:w="7229" w:type="dxa"/>
            <w:shd w:val="clear" w:color="auto" w:fill="auto"/>
          </w:tcPr>
          <w:p w14:paraId="32652928" w14:textId="77777777" w:rsidR="000A701F" w:rsidRPr="00ED508B" w:rsidRDefault="000A701F" w:rsidP="00C02EF8">
            <w:pPr>
              <w:rPr>
                <w:i/>
                <w:iCs/>
              </w:rPr>
            </w:pPr>
            <w:r w:rsidRPr="00ED508B">
              <w:rPr>
                <w:i/>
                <w:iCs/>
              </w:rPr>
              <w:t>-</w:t>
            </w:r>
          </w:p>
        </w:tc>
      </w:tr>
      <w:tr w:rsidR="000A701F" w:rsidRPr="00ED508B" w14:paraId="6A722071" w14:textId="77777777" w:rsidTr="00C02EF8">
        <w:tc>
          <w:tcPr>
            <w:tcW w:w="1951" w:type="dxa"/>
            <w:shd w:val="clear" w:color="auto" w:fill="auto"/>
          </w:tcPr>
          <w:p w14:paraId="10D8E3AD" w14:textId="77777777" w:rsidR="000A701F" w:rsidRPr="00ED508B" w:rsidRDefault="000A701F" w:rsidP="00C02EF8">
            <w:pPr>
              <w:rPr>
                <w:b/>
                <w:bCs/>
              </w:rPr>
            </w:pPr>
            <w:r w:rsidRPr="00ED508B">
              <w:rPr>
                <w:b/>
                <w:bCs/>
              </w:rPr>
              <w:t>Supplementary Information:</w:t>
            </w:r>
          </w:p>
        </w:tc>
        <w:tc>
          <w:tcPr>
            <w:tcW w:w="7229" w:type="dxa"/>
            <w:shd w:val="clear" w:color="auto" w:fill="auto"/>
          </w:tcPr>
          <w:p w14:paraId="6BA31539" w14:textId="77777777" w:rsidR="000A701F" w:rsidRPr="00ED508B" w:rsidRDefault="000A701F" w:rsidP="00C02EF8">
            <w:r w:rsidRPr="00ED508B">
              <w:t>This parameters enables a receiver to uniquely identify captures that contain presentation material.</w:t>
            </w:r>
          </w:p>
        </w:tc>
      </w:tr>
    </w:tbl>
    <w:p w14:paraId="37538F41"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Composed</w:t>
      </w:r>
    </w:p>
    <w:tbl>
      <w:tblPr>
        <w:tblW w:w="9180" w:type="dxa"/>
        <w:tblInd w:w="567" w:type="dxa"/>
        <w:tblLook w:val="04A0" w:firstRow="1" w:lastRow="0" w:firstColumn="1" w:lastColumn="0" w:noHBand="0" w:noVBand="1"/>
      </w:tblPr>
      <w:tblGrid>
        <w:gridCol w:w="1951"/>
        <w:gridCol w:w="7229"/>
      </w:tblGrid>
      <w:tr w:rsidR="000A701F" w:rsidRPr="00ED508B" w14:paraId="514CCFDE" w14:textId="77777777" w:rsidTr="00C02EF8">
        <w:tc>
          <w:tcPr>
            <w:tcW w:w="1951" w:type="dxa"/>
            <w:shd w:val="clear" w:color="auto" w:fill="auto"/>
          </w:tcPr>
          <w:p w14:paraId="1BAB824A" w14:textId="77777777" w:rsidR="000A701F" w:rsidRPr="00ED508B" w:rsidRDefault="000A701F" w:rsidP="00C02EF8">
            <w:pPr>
              <w:rPr>
                <w:b/>
                <w:bCs/>
              </w:rPr>
            </w:pPr>
            <w:r w:rsidRPr="00ED508B">
              <w:rPr>
                <w:b/>
                <w:bCs/>
              </w:rPr>
              <w:t>Identity:</w:t>
            </w:r>
          </w:p>
        </w:tc>
        <w:tc>
          <w:tcPr>
            <w:tcW w:w="7229" w:type="dxa"/>
            <w:shd w:val="clear" w:color="auto" w:fill="auto"/>
          </w:tcPr>
          <w:p w14:paraId="1DB203E9" w14:textId="77777777" w:rsidR="000A701F" w:rsidRPr="00ED508B" w:rsidRDefault="000A701F" w:rsidP="00C02EF8">
            <w:r w:rsidRPr="00ED508B">
              <w:t xml:space="preserve">Composed </w:t>
            </w:r>
          </w:p>
        </w:tc>
      </w:tr>
      <w:tr w:rsidR="000A701F" w:rsidRPr="00ED508B" w14:paraId="3025D598" w14:textId="77777777" w:rsidTr="00C02EF8">
        <w:tc>
          <w:tcPr>
            <w:tcW w:w="1951" w:type="dxa"/>
            <w:shd w:val="clear" w:color="auto" w:fill="auto"/>
          </w:tcPr>
          <w:p w14:paraId="0ACF69C5" w14:textId="77777777" w:rsidR="000A701F" w:rsidRPr="00ED508B" w:rsidRDefault="000A701F" w:rsidP="00C02EF8">
            <w:pPr>
              <w:rPr>
                <w:b/>
                <w:bCs/>
              </w:rPr>
            </w:pPr>
            <w:r w:rsidRPr="00ED508B">
              <w:rPr>
                <w:b/>
                <w:bCs/>
              </w:rPr>
              <w:t>Description:</w:t>
            </w:r>
          </w:p>
        </w:tc>
        <w:tc>
          <w:tcPr>
            <w:tcW w:w="7229" w:type="dxa"/>
            <w:shd w:val="clear" w:color="auto" w:fill="auto"/>
          </w:tcPr>
          <w:p w14:paraId="5219502E" w14:textId="77777777" w:rsidR="000A701F" w:rsidRPr="00ED508B" w:rsidRDefault="000A701F" w:rsidP="00C02EF8">
            <w:r w:rsidRPr="00ED508B">
              <w:t>This parameter indicates that the media capture has been composed from several inputs.</w:t>
            </w:r>
          </w:p>
        </w:tc>
      </w:tr>
      <w:tr w:rsidR="000A701F" w:rsidRPr="00ED508B" w14:paraId="6084DF6A" w14:textId="77777777" w:rsidTr="00C02EF8">
        <w:tc>
          <w:tcPr>
            <w:tcW w:w="1951" w:type="dxa"/>
            <w:shd w:val="clear" w:color="auto" w:fill="auto"/>
          </w:tcPr>
          <w:p w14:paraId="367FFCBD" w14:textId="77777777" w:rsidR="000A701F" w:rsidRPr="00ED508B" w:rsidRDefault="000A701F" w:rsidP="00C02EF8">
            <w:pPr>
              <w:rPr>
                <w:b/>
                <w:bCs/>
              </w:rPr>
            </w:pPr>
            <w:r w:rsidRPr="00ED508B">
              <w:rPr>
                <w:b/>
                <w:bCs/>
              </w:rPr>
              <w:t>Format:</w:t>
            </w:r>
          </w:p>
        </w:tc>
        <w:tc>
          <w:tcPr>
            <w:tcW w:w="7229" w:type="dxa"/>
            <w:shd w:val="clear" w:color="auto" w:fill="auto"/>
          </w:tcPr>
          <w:p w14:paraId="670FB44D" w14:textId="77777777" w:rsidR="000A701F" w:rsidRPr="00ED508B" w:rsidRDefault="000A701F" w:rsidP="00C02EF8">
            <w:r w:rsidRPr="00ED508B">
              <w:t>Boolean</w:t>
            </w:r>
          </w:p>
        </w:tc>
      </w:tr>
      <w:tr w:rsidR="000A701F" w:rsidRPr="00ED508B" w14:paraId="630920D1" w14:textId="77777777" w:rsidTr="00C02EF8">
        <w:tc>
          <w:tcPr>
            <w:tcW w:w="1951" w:type="dxa"/>
            <w:shd w:val="clear" w:color="auto" w:fill="auto"/>
          </w:tcPr>
          <w:p w14:paraId="647BBF7F" w14:textId="77777777" w:rsidR="000A701F" w:rsidRPr="00ED508B" w:rsidRDefault="000A701F" w:rsidP="00C02EF8">
            <w:pPr>
              <w:rPr>
                <w:b/>
                <w:bCs/>
              </w:rPr>
            </w:pPr>
            <w:r w:rsidRPr="00ED508B">
              <w:rPr>
                <w:b/>
                <w:bCs/>
              </w:rPr>
              <w:t>Possible Values:</w:t>
            </w:r>
          </w:p>
        </w:tc>
        <w:tc>
          <w:tcPr>
            <w:tcW w:w="7229" w:type="dxa"/>
            <w:shd w:val="clear" w:color="auto" w:fill="auto"/>
          </w:tcPr>
          <w:p w14:paraId="7A6E4ABE" w14:textId="77777777" w:rsidR="000A701F" w:rsidRPr="00ED508B" w:rsidRDefault="000A701F" w:rsidP="00C02EF8">
            <w:r w:rsidRPr="00ED508B">
              <w:t>"No"     The capture is not composed.</w:t>
            </w:r>
          </w:p>
          <w:p w14:paraId="74365288" w14:textId="77777777" w:rsidR="000A701F" w:rsidRPr="00ED508B" w:rsidRDefault="000A701F" w:rsidP="00C02EF8">
            <w:r w:rsidRPr="00ED508B">
              <w:t>"Yes"    The capture is composed.</w:t>
            </w:r>
          </w:p>
        </w:tc>
      </w:tr>
      <w:tr w:rsidR="000A701F" w:rsidRPr="00ED508B" w14:paraId="445A427D" w14:textId="77777777" w:rsidTr="00C02EF8">
        <w:tc>
          <w:tcPr>
            <w:tcW w:w="1951" w:type="dxa"/>
            <w:shd w:val="clear" w:color="auto" w:fill="auto"/>
          </w:tcPr>
          <w:p w14:paraId="703CE40A" w14:textId="77777777" w:rsidR="000A701F" w:rsidRPr="00ED508B" w:rsidRDefault="000A701F" w:rsidP="00C02EF8">
            <w:pPr>
              <w:rPr>
                <w:b/>
                <w:bCs/>
              </w:rPr>
            </w:pPr>
            <w:r w:rsidRPr="00ED508B">
              <w:rPr>
                <w:b/>
                <w:bCs/>
              </w:rPr>
              <w:t>Default:</w:t>
            </w:r>
          </w:p>
        </w:tc>
        <w:tc>
          <w:tcPr>
            <w:tcW w:w="7229" w:type="dxa"/>
            <w:shd w:val="clear" w:color="auto" w:fill="auto"/>
          </w:tcPr>
          <w:p w14:paraId="6B0545F9" w14:textId="77777777" w:rsidR="000A701F" w:rsidRPr="00ED508B" w:rsidRDefault="000A701F" w:rsidP="00C02EF8">
            <w:r w:rsidRPr="00ED508B">
              <w:t>No</w:t>
            </w:r>
          </w:p>
        </w:tc>
      </w:tr>
      <w:tr w:rsidR="000A701F" w:rsidRPr="00ED508B" w14:paraId="44CC4171" w14:textId="77777777" w:rsidTr="00C02EF8">
        <w:tc>
          <w:tcPr>
            <w:tcW w:w="1951" w:type="dxa"/>
            <w:shd w:val="clear" w:color="auto" w:fill="auto"/>
          </w:tcPr>
          <w:p w14:paraId="55B597F1" w14:textId="77777777" w:rsidR="000A701F" w:rsidRPr="00ED508B" w:rsidRDefault="000A701F" w:rsidP="00C02EF8">
            <w:pPr>
              <w:rPr>
                <w:b/>
                <w:bCs/>
              </w:rPr>
            </w:pPr>
            <w:r w:rsidRPr="00ED508B">
              <w:rPr>
                <w:b/>
                <w:bCs/>
              </w:rPr>
              <w:t>Reference:</w:t>
            </w:r>
          </w:p>
        </w:tc>
        <w:tc>
          <w:tcPr>
            <w:tcW w:w="7229" w:type="dxa"/>
            <w:shd w:val="clear" w:color="auto" w:fill="auto"/>
          </w:tcPr>
          <w:p w14:paraId="3292CCEC" w14:textId="77777777" w:rsidR="000A701F" w:rsidRPr="00ED508B" w:rsidRDefault="000A701F" w:rsidP="00C02EF8">
            <w:pPr>
              <w:rPr>
                <w:i/>
              </w:rPr>
            </w:pPr>
            <w:r w:rsidRPr="00ED508B">
              <w:t>See the "Composed" attribute in [IETF CLUE FW].</w:t>
            </w:r>
          </w:p>
        </w:tc>
      </w:tr>
      <w:tr w:rsidR="000A701F" w:rsidRPr="00ED508B" w14:paraId="777AE479" w14:textId="77777777" w:rsidTr="00C02EF8">
        <w:tc>
          <w:tcPr>
            <w:tcW w:w="1951" w:type="dxa"/>
            <w:shd w:val="clear" w:color="auto" w:fill="auto"/>
          </w:tcPr>
          <w:p w14:paraId="6AF75F5E" w14:textId="77777777" w:rsidR="000A701F" w:rsidRPr="00ED508B" w:rsidRDefault="000A701F" w:rsidP="00C02EF8">
            <w:pPr>
              <w:rPr>
                <w:b/>
                <w:bCs/>
              </w:rPr>
            </w:pPr>
            <w:r w:rsidRPr="00ED508B">
              <w:rPr>
                <w:b/>
                <w:bCs/>
              </w:rPr>
              <w:t>Interface:</w:t>
            </w:r>
          </w:p>
        </w:tc>
        <w:tc>
          <w:tcPr>
            <w:tcW w:w="7229" w:type="dxa"/>
            <w:shd w:val="clear" w:color="auto" w:fill="auto"/>
          </w:tcPr>
          <w:p w14:paraId="2F1298C1" w14:textId="77777777" w:rsidR="000A701F" w:rsidRPr="00ED508B" w:rsidRDefault="000A701F" w:rsidP="00C02EF8">
            <w:r w:rsidRPr="00ED508B">
              <w:t>-</w:t>
            </w:r>
          </w:p>
        </w:tc>
      </w:tr>
      <w:tr w:rsidR="000A701F" w:rsidRPr="00ED508B" w14:paraId="20C20C2B" w14:textId="77777777" w:rsidTr="00C02EF8">
        <w:tc>
          <w:tcPr>
            <w:tcW w:w="1951" w:type="dxa"/>
            <w:shd w:val="clear" w:color="auto" w:fill="auto"/>
          </w:tcPr>
          <w:p w14:paraId="409BF749" w14:textId="77777777" w:rsidR="000A701F" w:rsidRPr="00ED508B" w:rsidRDefault="000A701F" w:rsidP="00C02EF8">
            <w:pPr>
              <w:rPr>
                <w:b/>
                <w:bCs/>
              </w:rPr>
            </w:pPr>
            <w:r w:rsidRPr="00ED508B">
              <w:rPr>
                <w:b/>
                <w:bCs/>
              </w:rPr>
              <w:t>Supplementary Information:</w:t>
            </w:r>
          </w:p>
        </w:tc>
        <w:tc>
          <w:tcPr>
            <w:tcW w:w="7229" w:type="dxa"/>
            <w:shd w:val="clear" w:color="auto" w:fill="auto"/>
          </w:tcPr>
          <w:p w14:paraId="3A6A72C7" w14:textId="77777777" w:rsidR="000A701F" w:rsidRPr="00ED508B" w:rsidRDefault="000A701F" w:rsidP="00C02EF8">
            <w:r w:rsidRPr="00ED508B">
              <w:t>-</w:t>
            </w:r>
          </w:p>
        </w:tc>
      </w:tr>
    </w:tbl>
    <w:p w14:paraId="4F599939"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Auto switched</w:t>
      </w:r>
    </w:p>
    <w:tbl>
      <w:tblPr>
        <w:tblW w:w="9180" w:type="dxa"/>
        <w:tblInd w:w="567" w:type="dxa"/>
        <w:tblLook w:val="04A0" w:firstRow="1" w:lastRow="0" w:firstColumn="1" w:lastColumn="0" w:noHBand="0" w:noVBand="1"/>
      </w:tblPr>
      <w:tblGrid>
        <w:gridCol w:w="1951"/>
        <w:gridCol w:w="7229"/>
      </w:tblGrid>
      <w:tr w:rsidR="000A701F" w:rsidRPr="00ED508B" w14:paraId="09602A62" w14:textId="77777777" w:rsidTr="00C02EF8">
        <w:tc>
          <w:tcPr>
            <w:tcW w:w="1951" w:type="dxa"/>
            <w:shd w:val="clear" w:color="auto" w:fill="auto"/>
          </w:tcPr>
          <w:p w14:paraId="3B58041D" w14:textId="77777777" w:rsidR="000A701F" w:rsidRPr="00ED508B" w:rsidRDefault="000A701F" w:rsidP="00C02EF8">
            <w:pPr>
              <w:rPr>
                <w:b/>
                <w:bCs/>
              </w:rPr>
            </w:pPr>
            <w:r w:rsidRPr="00ED508B">
              <w:rPr>
                <w:b/>
                <w:bCs/>
              </w:rPr>
              <w:t>Identity:</w:t>
            </w:r>
          </w:p>
        </w:tc>
        <w:tc>
          <w:tcPr>
            <w:tcW w:w="7229" w:type="dxa"/>
            <w:shd w:val="clear" w:color="auto" w:fill="auto"/>
          </w:tcPr>
          <w:p w14:paraId="3AA28F4C" w14:textId="77777777" w:rsidR="000A701F" w:rsidRPr="00ED508B" w:rsidRDefault="000A701F" w:rsidP="00C02EF8">
            <w:r w:rsidRPr="00ED508B">
              <w:t xml:space="preserve">Auto switched </w:t>
            </w:r>
          </w:p>
        </w:tc>
      </w:tr>
      <w:tr w:rsidR="000A701F" w:rsidRPr="00ED508B" w14:paraId="728BA56B" w14:textId="77777777" w:rsidTr="00C02EF8">
        <w:tc>
          <w:tcPr>
            <w:tcW w:w="1951" w:type="dxa"/>
            <w:shd w:val="clear" w:color="auto" w:fill="auto"/>
          </w:tcPr>
          <w:p w14:paraId="4946A7ED" w14:textId="77777777" w:rsidR="000A701F" w:rsidRPr="00ED508B" w:rsidRDefault="000A701F" w:rsidP="00C02EF8">
            <w:pPr>
              <w:rPr>
                <w:b/>
                <w:bCs/>
              </w:rPr>
            </w:pPr>
            <w:r w:rsidRPr="00ED508B">
              <w:rPr>
                <w:b/>
                <w:bCs/>
              </w:rPr>
              <w:t>Description:</w:t>
            </w:r>
          </w:p>
        </w:tc>
        <w:tc>
          <w:tcPr>
            <w:tcW w:w="7229" w:type="dxa"/>
            <w:shd w:val="clear" w:color="auto" w:fill="auto"/>
          </w:tcPr>
          <w:p w14:paraId="36A4FD06" w14:textId="77777777" w:rsidR="000A701F" w:rsidRPr="00ED508B" w:rsidRDefault="000A701F" w:rsidP="00C02EF8">
            <w:r w:rsidRPr="00ED508B">
              <w:t xml:space="preserve">This parameter indicates that the content of the media capture depends on a particular rule. For example the video is from the "loudest speaker" </w:t>
            </w:r>
            <w:r w:rsidRPr="00ED508B">
              <w:lastRenderedPageBreak/>
              <w:t>determined by some algorithm.</w:t>
            </w:r>
          </w:p>
        </w:tc>
      </w:tr>
      <w:tr w:rsidR="000A701F" w:rsidRPr="00ED508B" w14:paraId="1BC926C9" w14:textId="77777777" w:rsidTr="00C02EF8">
        <w:tc>
          <w:tcPr>
            <w:tcW w:w="1951" w:type="dxa"/>
            <w:shd w:val="clear" w:color="auto" w:fill="auto"/>
          </w:tcPr>
          <w:p w14:paraId="7255FCB1" w14:textId="77777777" w:rsidR="000A701F" w:rsidRPr="00ED508B" w:rsidRDefault="000A701F" w:rsidP="00C02EF8">
            <w:pPr>
              <w:rPr>
                <w:b/>
                <w:bCs/>
              </w:rPr>
            </w:pPr>
            <w:r w:rsidRPr="00ED508B">
              <w:rPr>
                <w:b/>
                <w:bCs/>
              </w:rPr>
              <w:lastRenderedPageBreak/>
              <w:t>Format:</w:t>
            </w:r>
          </w:p>
        </w:tc>
        <w:tc>
          <w:tcPr>
            <w:tcW w:w="7229" w:type="dxa"/>
            <w:shd w:val="clear" w:color="auto" w:fill="auto"/>
          </w:tcPr>
          <w:p w14:paraId="67CC1832" w14:textId="77777777" w:rsidR="000A701F" w:rsidRPr="00ED508B" w:rsidRDefault="000A701F" w:rsidP="00C02EF8">
            <w:r w:rsidRPr="00ED508B">
              <w:t>Boolean</w:t>
            </w:r>
          </w:p>
        </w:tc>
      </w:tr>
      <w:tr w:rsidR="000A701F" w:rsidRPr="00ED508B" w14:paraId="2C8A86B1" w14:textId="77777777" w:rsidTr="00C02EF8">
        <w:tc>
          <w:tcPr>
            <w:tcW w:w="1951" w:type="dxa"/>
            <w:shd w:val="clear" w:color="auto" w:fill="auto"/>
          </w:tcPr>
          <w:p w14:paraId="0EE1A0B9" w14:textId="77777777" w:rsidR="000A701F" w:rsidRPr="00ED508B" w:rsidRDefault="000A701F" w:rsidP="00C02EF8">
            <w:pPr>
              <w:rPr>
                <w:b/>
                <w:bCs/>
              </w:rPr>
            </w:pPr>
            <w:r w:rsidRPr="00ED508B">
              <w:rPr>
                <w:b/>
                <w:bCs/>
              </w:rPr>
              <w:t>Possible Values:</w:t>
            </w:r>
          </w:p>
        </w:tc>
        <w:tc>
          <w:tcPr>
            <w:tcW w:w="7229" w:type="dxa"/>
            <w:shd w:val="clear" w:color="auto" w:fill="auto"/>
          </w:tcPr>
          <w:p w14:paraId="00DF996D" w14:textId="77777777" w:rsidR="000A701F" w:rsidRPr="00ED508B" w:rsidRDefault="000A701F" w:rsidP="00C02EF8">
            <w:r w:rsidRPr="00ED508B">
              <w:t>"No"     The content is not based on a rule.</w:t>
            </w:r>
          </w:p>
          <w:p w14:paraId="1D0D9143" w14:textId="77777777" w:rsidR="000A701F" w:rsidRPr="00ED508B" w:rsidRDefault="000A701F" w:rsidP="00C02EF8">
            <w:r w:rsidRPr="00ED508B">
              <w:t>"Yes"    Rule based content.</w:t>
            </w:r>
          </w:p>
        </w:tc>
      </w:tr>
      <w:tr w:rsidR="000A701F" w:rsidRPr="00ED508B" w14:paraId="18B4A35E" w14:textId="77777777" w:rsidTr="00C02EF8">
        <w:tc>
          <w:tcPr>
            <w:tcW w:w="1951" w:type="dxa"/>
            <w:shd w:val="clear" w:color="auto" w:fill="auto"/>
          </w:tcPr>
          <w:p w14:paraId="595E00FD" w14:textId="77777777" w:rsidR="000A701F" w:rsidRPr="00ED508B" w:rsidRDefault="000A701F" w:rsidP="00C02EF8">
            <w:pPr>
              <w:rPr>
                <w:b/>
                <w:bCs/>
              </w:rPr>
            </w:pPr>
            <w:r w:rsidRPr="00ED508B">
              <w:rPr>
                <w:b/>
                <w:bCs/>
              </w:rPr>
              <w:t>Default:</w:t>
            </w:r>
          </w:p>
        </w:tc>
        <w:tc>
          <w:tcPr>
            <w:tcW w:w="7229" w:type="dxa"/>
            <w:shd w:val="clear" w:color="auto" w:fill="auto"/>
          </w:tcPr>
          <w:p w14:paraId="0658D373" w14:textId="77777777" w:rsidR="000A701F" w:rsidRPr="00ED508B" w:rsidRDefault="000A701F" w:rsidP="00C02EF8">
            <w:r w:rsidRPr="00ED508B">
              <w:t>No</w:t>
            </w:r>
          </w:p>
        </w:tc>
      </w:tr>
      <w:tr w:rsidR="000A701F" w:rsidRPr="00ED508B" w14:paraId="0BD4C65B" w14:textId="77777777" w:rsidTr="00C02EF8">
        <w:tc>
          <w:tcPr>
            <w:tcW w:w="1951" w:type="dxa"/>
            <w:shd w:val="clear" w:color="auto" w:fill="auto"/>
          </w:tcPr>
          <w:p w14:paraId="64EC16A7" w14:textId="77777777" w:rsidR="000A701F" w:rsidRPr="00ED508B" w:rsidRDefault="000A701F" w:rsidP="00C02EF8">
            <w:pPr>
              <w:rPr>
                <w:b/>
                <w:bCs/>
              </w:rPr>
            </w:pPr>
            <w:r w:rsidRPr="00ED508B">
              <w:rPr>
                <w:b/>
                <w:bCs/>
              </w:rPr>
              <w:t>Reference:</w:t>
            </w:r>
          </w:p>
        </w:tc>
        <w:tc>
          <w:tcPr>
            <w:tcW w:w="7229" w:type="dxa"/>
            <w:shd w:val="clear" w:color="auto" w:fill="auto"/>
          </w:tcPr>
          <w:p w14:paraId="502DE5C6" w14:textId="77777777" w:rsidR="000A701F" w:rsidRPr="00ED508B" w:rsidRDefault="000A701F" w:rsidP="00C02EF8">
            <w:pPr>
              <w:rPr>
                <w:i/>
              </w:rPr>
            </w:pPr>
            <w:r w:rsidRPr="00ED508B">
              <w:t>This parameter aligns with the "Auto-switched" attribute in [IETF CLUE FW].</w:t>
            </w:r>
          </w:p>
        </w:tc>
      </w:tr>
      <w:tr w:rsidR="000A701F" w:rsidRPr="00ED508B" w14:paraId="4E7EDFB3" w14:textId="77777777" w:rsidTr="00C02EF8">
        <w:tc>
          <w:tcPr>
            <w:tcW w:w="1951" w:type="dxa"/>
            <w:shd w:val="clear" w:color="auto" w:fill="auto"/>
          </w:tcPr>
          <w:p w14:paraId="7CCA5A56" w14:textId="77777777" w:rsidR="000A701F" w:rsidRPr="00ED508B" w:rsidRDefault="000A701F" w:rsidP="00C02EF8">
            <w:pPr>
              <w:rPr>
                <w:b/>
                <w:bCs/>
              </w:rPr>
            </w:pPr>
            <w:r w:rsidRPr="00ED508B">
              <w:rPr>
                <w:b/>
                <w:bCs/>
              </w:rPr>
              <w:t>Interface:</w:t>
            </w:r>
          </w:p>
        </w:tc>
        <w:tc>
          <w:tcPr>
            <w:tcW w:w="7229" w:type="dxa"/>
            <w:shd w:val="clear" w:color="auto" w:fill="auto"/>
          </w:tcPr>
          <w:p w14:paraId="79F887CE" w14:textId="77777777" w:rsidR="000A701F" w:rsidRPr="00ED508B" w:rsidRDefault="000A701F" w:rsidP="00C02EF8">
            <w:r w:rsidRPr="00ED508B">
              <w:t>-</w:t>
            </w:r>
          </w:p>
        </w:tc>
      </w:tr>
      <w:tr w:rsidR="000A701F" w:rsidRPr="00ED508B" w14:paraId="0AE0CBB5" w14:textId="77777777" w:rsidTr="00C02EF8">
        <w:tc>
          <w:tcPr>
            <w:tcW w:w="1951" w:type="dxa"/>
            <w:shd w:val="clear" w:color="auto" w:fill="auto"/>
          </w:tcPr>
          <w:p w14:paraId="7458A539" w14:textId="77777777" w:rsidR="000A701F" w:rsidRPr="00ED508B" w:rsidRDefault="000A701F" w:rsidP="00C02EF8">
            <w:pPr>
              <w:rPr>
                <w:b/>
                <w:bCs/>
              </w:rPr>
            </w:pPr>
            <w:r w:rsidRPr="00ED508B">
              <w:rPr>
                <w:b/>
                <w:bCs/>
              </w:rPr>
              <w:t>Supplementary Information:</w:t>
            </w:r>
          </w:p>
        </w:tc>
        <w:tc>
          <w:tcPr>
            <w:tcW w:w="7229" w:type="dxa"/>
            <w:shd w:val="clear" w:color="auto" w:fill="auto"/>
          </w:tcPr>
          <w:p w14:paraId="07C77BB0" w14:textId="77777777" w:rsidR="000A701F" w:rsidRPr="00ED508B" w:rsidRDefault="000A701F" w:rsidP="00C02EF8">
            <w:r w:rsidRPr="00ED508B">
              <w:t>-</w:t>
            </w:r>
          </w:p>
        </w:tc>
      </w:tr>
    </w:tbl>
    <w:p w14:paraId="6CF39E24"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Spatial Information</w:t>
      </w:r>
    </w:p>
    <w:p w14:paraId="5906BE8B" w14:textId="77777777" w:rsidR="000A701F" w:rsidRDefault="000A701F" w:rsidP="000A701F">
      <w:pPr>
        <w:rPr>
          <w:lang w:eastAsia="zh-CN"/>
        </w:rPr>
      </w:pPr>
      <w:r w:rsidRPr="00ED508B">
        <w:rPr>
          <w:lang w:eastAsia="zh-CN"/>
        </w:rPr>
        <w:t xml:space="preserve">The parameters in this </w:t>
      </w:r>
      <w:r w:rsidRPr="00ED508B">
        <w:t>clause</w:t>
      </w:r>
      <w:r w:rsidRPr="00ED508B">
        <w:rPr>
          <w:lang w:eastAsia="zh-CN"/>
        </w:rPr>
        <w:t xml:space="preserve"> relate to all types of media captures. It is assumed that all the spatial information parameters share a common origin.</w:t>
      </w:r>
    </w:p>
    <w:p w14:paraId="72C8B0E3"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t xml:space="preserve">Capture </w:t>
      </w:r>
      <w:r w:rsidRPr="00F6499B">
        <w:t>Description</w:t>
      </w:r>
    </w:p>
    <w:tbl>
      <w:tblPr>
        <w:tblW w:w="9180" w:type="dxa"/>
        <w:tblInd w:w="567" w:type="dxa"/>
        <w:tblLook w:val="04A0" w:firstRow="1" w:lastRow="0" w:firstColumn="1" w:lastColumn="0" w:noHBand="0" w:noVBand="1"/>
      </w:tblPr>
      <w:tblGrid>
        <w:gridCol w:w="1951"/>
        <w:gridCol w:w="7229"/>
      </w:tblGrid>
      <w:tr w:rsidR="000A701F" w:rsidRPr="00ED508B" w14:paraId="742787F3" w14:textId="77777777" w:rsidTr="00C02EF8">
        <w:tc>
          <w:tcPr>
            <w:tcW w:w="1951" w:type="dxa"/>
            <w:shd w:val="clear" w:color="auto" w:fill="auto"/>
          </w:tcPr>
          <w:p w14:paraId="1836DEDE" w14:textId="77777777" w:rsidR="000A701F" w:rsidRPr="00ED508B" w:rsidRDefault="000A701F" w:rsidP="00C02EF8">
            <w:pPr>
              <w:rPr>
                <w:b/>
                <w:bCs/>
              </w:rPr>
            </w:pPr>
            <w:r w:rsidRPr="00ED508B">
              <w:rPr>
                <w:b/>
                <w:bCs/>
              </w:rPr>
              <w:t>Identity:</w:t>
            </w:r>
          </w:p>
        </w:tc>
        <w:tc>
          <w:tcPr>
            <w:tcW w:w="7229" w:type="dxa"/>
            <w:shd w:val="clear" w:color="auto" w:fill="auto"/>
          </w:tcPr>
          <w:p w14:paraId="0C109B6E" w14:textId="77777777" w:rsidR="000A701F" w:rsidRPr="00ED508B" w:rsidRDefault="000A701F" w:rsidP="00C02EF8">
            <w:r>
              <w:t xml:space="preserve">Capture </w:t>
            </w:r>
            <w:r w:rsidRPr="00ED508B">
              <w:t>Description</w:t>
            </w:r>
          </w:p>
        </w:tc>
      </w:tr>
      <w:tr w:rsidR="000A701F" w:rsidRPr="00ED508B" w14:paraId="0EE8DD6A" w14:textId="77777777" w:rsidTr="00C02EF8">
        <w:tc>
          <w:tcPr>
            <w:tcW w:w="1951" w:type="dxa"/>
            <w:shd w:val="clear" w:color="auto" w:fill="auto"/>
          </w:tcPr>
          <w:p w14:paraId="2B976FF0" w14:textId="77777777" w:rsidR="000A701F" w:rsidRPr="00ED508B" w:rsidRDefault="000A701F" w:rsidP="00C02EF8">
            <w:pPr>
              <w:rPr>
                <w:b/>
                <w:bCs/>
              </w:rPr>
            </w:pPr>
            <w:r w:rsidRPr="00ED508B">
              <w:rPr>
                <w:b/>
                <w:bCs/>
              </w:rPr>
              <w:t>Description:</w:t>
            </w:r>
          </w:p>
        </w:tc>
        <w:tc>
          <w:tcPr>
            <w:tcW w:w="7229" w:type="dxa"/>
            <w:shd w:val="clear" w:color="auto" w:fill="auto"/>
          </w:tcPr>
          <w:p w14:paraId="6BAE0B00" w14:textId="77777777" w:rsidR="000A701F" w:rsidRPr="00ED508B" w:rsidRDefault="000A701F" w:rsidP="00C02EF8">
            <w:r w:rsidRPr="00ED508B">
              <w:t>This parameter provides a tex</w:t>
            </w:r>
            <w:r>
              <w:t>tual description of the capture</w:t>
            </w:r>
            <w:r w:rsidRPr="00ED508B">
              <w:t>. Multiple languages may be included in the description.</w:t>
            </w:r>
          </w:p>
        </w:tc>
      </w:tr>
      <w:tr w:rsidR="000A701F" w:rsidRPr="00ED508B" w14:paraId="20858C2C" w14:textId="77777777" w:rsidTr="00C02EF8">
        <w:tc>
          <w:tcPr>
            <w:tcW w:w="1951" w:type="dxa"/>
            <w:shd w:val="clear" w:color="auto" w:fill="auto"/>
          </w:tcPr>
          <w:p w14:paraId="1682D9E4" w14:textId="77777777" w:rsidR="000A701F" w:rsidRPr="00ED508B" w:rsidRDefault="000A701F" w:rsidP="00C02EF8">
            <w:pPr>
              <w:rPr>
                <w:b/>
                <w:bCs/>
              </w:rPr>
            </w:pPr>
            <w:r w:rsidRPr="00ED508B">
              <w:rPr>
                <w:b/>
                <w:bCs/>
              </w:rPr>
              <w:t>Format:</w:t>
            </w:r>
          </w:p>
        </w:tc>
        <w:tc>
          <w:tcPr>
            <w:tcW w:w="7229" w:type="dxa"/>
            <w:shd w:val="clear" w:color="auto" w:fill="auto"/>
          </w:tcPr>
          <w:p w14:paraId="34EDC404" w14:textId="77777777" w:rsidR="000A701F" w:rsidRPr="00ED508B" w:rsidRDefault="000A701F" w:rsidP="00C02EF8">
            <w:r w:rsidRPr="00ED508B">
              <w:t>List of Strings.</w:t>
            </w:r>
          </w:p>
        </w:tc>
      </w:tr>
      <w:tr w:rsidR="000A701F" w:rsidRPr="00ED508B" w14:paraId="2063AEAA" w14:textId="77777777" w:rsidTr="00C02EF8">
        <w:tc>
          <w:tcPr>
            <w:tcW w:w="1951" w:type="dxa"/>
            <w:shd w:val="clear" w:color="auto" w:fill="auto"/>
          </w:tcPr>
          <w:p w14:paraId="3E5F28BC" w14:textId="77777777" w:rsidR="000A701F" w:rsidRPr="00ED508B" w:rsidRDefault="000A701F" w:rsidP="00C02EF8">
            <w:pPr>
              <w:rPr>
                <w:b/>
                <w:bCs/>
              </w:rPr>
            </w:pPr>
            <w:r w:rsidRPr="00ED508B">
              <w:rPr>
                <w:b/>
                <w:bCs/>
              </w:rPr>
              <w:t>Possible Values:</w:t>
            </w:r>
          </w:p>
        </w:tc>
        <w:tc>
          <w:tcPr>
            <w:tcW w:w="7229" w:type="dxa"/>
            <w:shd w:val="clear" w:color="auto" w:fill="auto"/>
          </w:tcPr>
          <w:p w14:paraId="63AA8957" w14:textId="77777777" w:rsidR="000A701F" w:rsidRPr="00ED508B" w:rsidRDefault="000A701F" w:rsidP="00C02EF8">
            <w:r w:rsidRPr="00ED508B">
              <w:t>A list of &lt;description text&gt; and &lt;language tag&gt; may be provided.</w:t>
            </w:r>
          </w:p>
        </w:tc>
      </w:tr>
      <w:tr w:rsidR="000A701F" w:rsidRPr="00ED508B" w14:paraId="136C96A9" w14:textId="77777777" w:rsidTr="00C02EF8">
        <w:tc>
          <w:tcPr>
            <w:tcW w:w="1951" w:type="dxa"/>
            <w:shd w:val="clear" w:color="auto" w:fill="auto"/>
          </w:tcPr>
          <w:p w14:paraId="2B30845A" w14:textId="77777777" w:rsidR="000A701F" w:rsidRPr="00ED508B" w:rsidRDefault="000A701F" w:rsidP="00C02EF8">
            <w:pPr>
              <w:rPr>
                <w:b/>
                <w:bCs/>
              </w:rPr>
            </w:pPr>
            <w:r w:rsidRPr="00ED508B">
              <w:rPr>
                <w:b/>
                <w:bCs/>
              </w:rPr>
              <w:t>Default:</w:t>
            </w:r>
          </w:p>
        </w:tc>
        <w:tc>
          <w:tcPr>
            <w:tcW w:w="7229" w:type="dxa"/>
            <w:shd w:val="clear" w:color="auto" w:fill="auto"/>
          </w:tcPr>
          <w:p w14:paraId="7F524D4E" w14:textId="77777777" w:rsidR="000A701F" w:rsidRPr="00ED508B" w:rsidRDefault="000A701F" w:rsidP="00C02EF8">
            <w:r w:rsidRPr="00ED508B">
              <w:t>-</w:t>
            </w:r>
          </w:p>
        </w:tc>
      </w:tr>
      <w:tr w:rsidR="000A701F" w:rsidRPr="00ED508B" w14:paraId="7FA5D216" w14:textId="77777777" w:rsidTr="00C02EF8">
        <w:tc>
          <w:tcPr>
            <w:tcW w:w="1951" w:type="dxa"/>
            <w:shd w:val="clear" w:color="auto" w:fill="auto"/>
          </w:tcPr>
          <w:p w14:paraId="47DC8578" w14:textId="77777777" w:rsidR="000A701F" w:rsidRPr="00ED508B" w:rsidRDefault="000A701F" w:rsidP="00C02EF8">
            <w:pPr>
              <w:rPr>
                <w:b/>
                <w:bCs/>
              </w:rPr>
            </w:pPr>
            <w:r w:rsidRPr="00ED508B">
              <w:rPr>
                <w:b/>
                <w:bCs/>
              </w:rPr>
              <w:t>Reference:</w:t>
            </w:r>
          </w:p>
        </w:tc>
        <w:tc>
          <w:tcPr>
            <w:tcW w:w="7229" w:type="dxa"/>
            <w:shd w:val="clear" w:color="auto" w:fill="auto"/>
          </w:tcPr>
          <w:p w14:paraId="71F92FA5" w14:textId="77777777" w:rsidR="000A701F" w:rsidRPr="00ED508B" w:rsidRDefault="000A701F" w:rsidP="00C02EF8">
            <w:pPr>
              <w:rPr>
                <w:iCs/>
              </w:rPr>
            </w:pPr>
            <w:r w:rsidRPr="00ED508B">
              <w:rPr>
                <w:iCs/>
              </w:rPr>
              <w:t>See the “</w:t>
            </w:r>
            <w:r w:rsidRPr="00ED508B">
              <w:t>Description</w:t>
            </w:r>
            <w:r w:rsidRPr="00ED508B">
              <w:rPr>
                <w:iCs/>
              </w:rPr>
              <w:t xml:space="preserve">" attribute in </w:t>
            </w:r>
            <w:r>
              <w:rPr>
                <w:iCs/>
              </w:rPr>
              <w:t xml:space="preserve">7.1.1 of </w:t>
            </w:r>
            <w:r w:rsidRPr="00ED508B">
              <w:rPr>
                <w:iCs/>
              </w:rPr>
              <w:t>[IETF CLUE FW] for further information.</w:t>
            </w:r>
          </w:p>
        </w:tc>
      </w:tr>
      <w:tr w:rsidR="000A701F" w:rsidRPr="00ED508B" w14:paraId="76241C77" w14:textId="77777777" w:rsidTr="00C02EF8">
        <w:tc>
          <w:tcPr>
            <w:tcW w:w="1951" w:type="dxa"/>
            <w:shd w:val="clear" w:color="auto" w:fill="auto"/>
          </w:tcPr>
          <w:p w14:paraId="17798DA8" w14:textId="77777777" w:rsidR="000A701F" w:rsidRPr="00ED508B" w:rsidRDefault="000A701F" w:rsidP="00C02EF8">
            <w:pPr>
              <w:rPr>
                <w:b/>
                <w:bCs/>
              </w:rPr>
            </w:pPr>
            <w:r w:rsidRPr="00ED508B">
              <w:rPr>
                <w:b/>
                <w:bCs/>
              </w:rPr>
              <w:t>Interface:</w:t>
            </w:r>
          </w:p>
        </w:tc>
        <w:tc>
          <w:tcPr>
            <w:tcW w:w="7229" w:type="dxa"/>
            <w:shd w:val="clear" w:color="auto" w:fill="auto"/>
          </w:tcPr>
          <w:p w14:paraId="2D3C1CA8" w14:textId="77777777" w:rsidR="000A701F" w:rsidRPr="00ED508B" w:rsidRDefault="000A701F" w:rsidP="00C02EF8">
            <w:pPr>
              <w:rPr>
                <w:i/>
                <w:iCs/>
              </w:rPr>
            </w:pPr>
            <w:r w:rsidRPr="00ED508B">
              <w:rPr>
                <w:i/>
                <w:iCs/>
              </w:rPr>
              <w:t>-</w:t>
            </w:r>
          </w:p>
        </w:tc>
      </w:tr>
      <w:tr w:rsidR="000A701F" w:rsidRPr="00ED508B" w14:paraId="744EA532" w14:textId="77777777" w:rsidTr="00C02EF8">
        <w:tc>
          <w:tcPr>
            <w:tcW w:w="1951" w:type="dxa"/>
            <w:shd w:val="clear" w:color="auto" w:fill="auto"/>
          </w:tcPr>
          <w:p w14:paraId="6264ED5A" w14:textId="77777777" w:rsidR="000A701F" w:rsidRPr="00ED508B" w:rsidRDefault="000A701F" w:rsidP="00C02EF8">
            <w:pPr>
              <w:rPr>
                <w:b/>
                <w:bCs/>
              </w:rPr>
            </w:pPr>
            <w:r w:rsidRPr="00ED508B">
              <w:rPr>
                <w:b/>
                <w:bCs/>
              </w:rPr>
              <w:t>Supplementary Information:</w:t>
            </w:r>
          </w:p>
        </w:tc>
        <w:tc>
          <w:tcPr>
            <w:tcW w:w="7229" w:type="dxa"/>
            <w:shd w:val="clear" w:color="auto" w:fill="auto"/>
          </w:tcPr>
          <w:p w14:paraId="54F273BB" w14:textId="77777777" w:rsidR="000A701F" w:rsidRPr="00ED508B" w:rsidRDefault="000A701F" w:rsidP="00C02EF8">
            <w:r w:rsidRPr="00ED508B">
              <w:t xml:space="preserve">Describing the </w:t>
            </w:r>
            <w:r>
              <w:t>capture</w:t>
            </w:r>
            <w:r w:rsidRPr="00ED508B">
              <w:t xml:space="preserve"> using text in multiple languages may assist in the consumer being able to make a more info</w:t>
            </w:r>
            <w:r>
              <w:t>rmed decision about which captures</w:t>
            </w:r>
            <w:r w:rsidRPr="00ED508B">
              <w:t xml:space="preserve"> to choose i</w:t>
            </w:r>
            <w:r>
              <w:t>n the event that multiple captures</w:t>
            </w:r>
            <w:r w:rsidRPr="00ED508B">
              <w:t xml:space="preserve"> are offered.</w:t>
            </w:r>
          </w:p>
        </w:tc>
      </w:tr>
    </w:tbl>
    <w:p w14:paraId="08246E52" w14:textId="77777777" w:rsidR="000A701F" w:rsidRPr="00ED508B" w:rsidRDefault="000A701F" w:rsidP="000A701F">
      <w:pPr>
        <w:rPr>
          <w:lang w:eastAsia="zh-CN"/>
        </w:rPr>
      </w:pPr>
    </w:p>
    <w:p w14:paraId="78A8FCB4"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Area Scale</w:t>
      </w:r>
    </w:p>
    <w:tbl>
      <w:tblPr>
        <w:tblW w:w="9180" w:type="dxa"/>
        <w:tblInd w:w="567" w:type="dxa"/>
        <w:tblLook w:val="04A0" w:firstRow="1" w:lastRow="0" w:firstColumn="1" w:lastColumn="0" w:noHBand="0" w:noVBand="1"/>
      </w:tblPr>
      <w:tblGrid>
        <w:gridCol w:w="1951"/>
        <w:gridCol w:w="7229"/>
      </w:tblGrid>
      <w:tr w:rsidR="000A701F" w:rsidRPr="00ED508B" w14:paraId="0022957B" w14:textId="77777777" w:rsidTr="00C02EF8">
        <w:tc>
          <w:tcPr>
            <w:tcW w:w="1951" w:type="dxa"/>
            <w:shd w:val="clear" w:color="auto" w:fill="auto"/>
          </w:tcPr>
          <w:p w14:paraId="05F37915" w14:textId="77777777" w:rsidR="000A701F" w:rsidRPr="00ED508B" w:rsidRDefault="000A701F" w:rsidP="00C02EF8">
            <w:pPr>
              <w:rPr>
                <w:b/>
                <w:bCs/>
              </w:rPr>
            </w:pPr>
            <w:r w:rsidRPr="00ED508B">
              <w:rPr>
                <w:b/>
                <w:bCs/>
              </w:rPr>
              <w:t>Identity:</w:t>
            </w:r>
          </w:p>
        </w:tc>
        <w:tc>
          <w:tcPr>
            <w:tcW w:w="7229" w:type="dxa"/>
            <w:shd w:val="clear" w:color="auto" w:fill="auto"/>
          </w:tcPr>
          <w:p w14:paraId="6878DF7C" w14:textId="77777777" w:rsidR="000A701F" w:rsidRPr="00ED508B" w:rsidRDefault="000A701F" w:rsidP="00C02EF8">
            <w:r w:rsidRPr="00ED508B">
              <w:t>AreaScale</w:t>
            </w:r>
          </w:p>
        </w:tc>
      </w:tr>
      <w:tr w:rsidR="000A701F" w:rsidRPr="00ED508B" w14:paraId="6084ABBB" w14:textId="77777777" w:rsidTr="00C02EF8">
        <w:tc>
          <w:tcPr>
            <w:tcW w:w="1951" w:type="dxa"/>
            <w:shd w:val="clear" w:color="auto" w:fill="auto"/>
          </w:tcPr>
          <w:p w14:paraId="49CD45B5" w14:textId="77777777" w:rsidR="000A701F" w:rsidRPr="00ED508B" w:rsidRDefault="000A701F" w:rsidP="00C02EF8">
            <w:pPr>
              <w:rPr>
                <w:b/>
                <w:bCs/>
              </w:rPr>
            </w:pPr>
            <w:r w:rsidRPr="00ED508B">
              <w:rPr>
                <w:b/>
                <w:bCs/>
              </w:rPr>
              <w:t>Description:</w:t>
            </w:r>
          </w:p>
        </w:tc>
        <w:tc>
          <w:tcPr>
            <w:tcW w:w="7229" w:type="dxa"/>
            <w:shd w:val="clear" w:color="auto" w:fill="auto"/>
          </w:tcPr>
          <w:p w14:paraId="62F8092B" w14:textId="77777777" w:rsidR="000A701F" w:rsidRPr="00ED508B" w:rsidRDefault="000A701F" w:rsidP="00C02EF8">
            <w:r w:rsidRPr="00ED508B">
              <w:t xml:space="preserve">This parameter indicates the type of scale that is being applied to the spatial information parameters </w:t>
            </w:r>
          </w:p>
        </w:tc>
      </w:tr>
      <w:tr w:rsidR="000A701F" w:rsidRPr="00ED508B" w14:paraId="136447B7" w14:textId="77777777" w:rsidTr="00C02EF8">
        <w:tc>
          <w:tcPr>
            <w:tcW w:w="1951" w:type="dxa"/>
            <w:shd w:val="clear" w:color="auto" w:fill="auto"/>
          </w:tcPr>
          <w:p w14:paraId="5CBD2177" w14:textId="77777777" w:rsidR="000A701F" w:rsidRPr="00ED508B" w:rsidRDefault="000A701F" w:rsidP="00C02EF8">
            <w:pPr>
              <w:rPr>
                <w:b/>
                <w:bCs/>
              </w:rPr>
            </w:pPr>
            <w:r w:rsidRPr="00ED508B">
              <w:rPr>
                <w:b/>
                <w:bCs/>
              </w:rPr>
              <w:t>Format:</w:t>
            </w:r>
          </w:p>
        </w:tc>
        <w:tc>
          <w:tcPr>
            <w:tcW w:w="7229" w:type="dxa"/>
            <w:shd w:val="clear" w:color="auto" w:fill="auto"/>
          </w:tcPr>
          <w:p w14:paraId="5EB9A7B9" w14:textId="77777777" w:rsidR="000A701F" w:rsidRPr="00ED508B" w:rsidRDefault="000A701F" w:rsidP="00C02EF8">
            <w:r w:rsidRPr="00ED508B">
              <w:t>Enumeration</w:t>
            </w:r>
          </w:p>
        </w:tc>
      </w:tr>
      <w:tr w:rsidR="000A701F" w:rsidRPr="00ED508B" w14:paraId="54B7AB57" w14:textId="77777777" w:rsidTr="00C02EF8">
        <w:tc>
          <w:tcPr>
            <w:tcW w:w="1951" w:type="dxa"/>
            <w:shd w:val="clear" w:color="auto" w:fill="auto"/>
          </w:tcPr>
          <w:p w14:paraId="091FF35A" w14:textId="77777777" w:rsidR="000A701F" w:rsidRPr="00ED508B" w:rsidRDefault="000A701F" w:rsidP="00C02EF8">
            <w:pPr>
              <w:rPr>
                <w:b/>
                <w:bCs/>
              </w:rPr>
            </w:pPr>
            <w:r w:rsidRPr="00ED508B">
              <w:rPr>
                <w:b/>
                <w:bCs/>
              </w:rPr>
              <w:t>Possible Values:</w:t>
            </w:r>
          </w:p>
        </w:tc>
        <w:tc>
          <w:tcPr>
            <w:tcW w:w="7229" w:type="dxa"/>
            <w:shd w:val="clear" w:color="auto" w:fill="auto"/>
          </w:tcPr>
          <w:p w14:paraId="29C77C31" w14:textId="77777777" w:rsidR="000A701F" w:rsidRPr="00ED508B" w:rsidRDefault="000A701F" w:rsidP="00C02EF8">
            <w:commentRangeStart w:id="85"/>
            <w:r w:rsidRPr="00ED508B">
              <w:t>"millimeters"</w:t>
            </w:r>
            <w:commentRangeEnd w:id="85"/>
            <w:r>
              <w:rPr>
                <w:rStyle w:val="CommentReference"/>
              </w:rPr>
              <w:commentReference w:id="85"/>
            </w:r>
            <w:r w:rsidRPr="00ED508B">
              <w:t xml:space="preserve"> The metric system with the millimetre unit is being applied.</w:t>
            </w:r>
          </w:p>
          <w:p w14:paraId="64F43BFD" w14:textId="77777777" w:rsidR="000A701F" w:rsidRPr="00ED508B" w:rsidRDefault="000A701F" w:rsidP="00C02EF8">
            <w:r w:rsidRPr="00ED508B">
              <w:t>"unknown" An unknown scale is being used that is the same for all captures in the capture scene entry. This may be used to indicate relative distances.</w:t>
            </w:r>
          </w:p>
          <w:p w14:paraId="08AE5119" w14:textId="77777777" w:rsidR="000A701F" w:rsidRPr="00ED508B" w:rsidRDefault="000A701F" w:rsidP="00C02EF8">
            <w:r w:rsidRPr="00ED508B">
              <w:lastRenderedPageBreak/>
              <w:t>"No scale" This indicates that the scale may be different for each capture in a capture scene entry.</w:t>
            </w:r>
          </w:p>
          <w:p w14:paraId="2269ED0C" w14:textId="77777777" w:rsidR="000A701F" w:rsidRPr="00ED508B" w:rsidRDefault="000A701F" w:rsidP="00C02EF8">
            <w:r w:rsidRPr="00ED508B">
              <w:t>&lt;Other?&gt;</w:t>
            </w:r>
          </w:p>
        </w:tc>
      </w:tr>
      <w:tr w:rsidR="000A701F" w:rsidRPr="00ED508B" w14:paraId="1C2DC9DE" w14:textId="77777777" w:rsidTr="00C02EF8">
        <w:tc>
          <w:tcPr>
            <w:tcW w:w="1951" w:type="dxa"/>
            <w:shd w:val="clear" w:color="auto" w:fill="auto"/>
          </w:tcPr>
          <w:p w14:paraId="25351B79" w14:textId="77777777" w:rsidR="000A701F" w:rsidRPr="00ED508B" w:rsidRDefault="000A701F" w:rsidP="00C02EF8">
            <w:pPr>
              <w:rPr>
                <w:b/>
                <w:bCs/>
              </w:rPr>
            </w:pPr>
            <w:r w:rsidRPr="00ED508B">
              <w:rPr>
                <w:b/>
                <w:bCs/>
              </w:rPr>
              <w:lastRenderedPageBreak/>
              <w:t>Default:</w:t>
            </w:r>
          </w:p>
        </w:tc>
        <w:tc>
          <w:tcPr>
            <w:tcW w:w="7229" w:type="dxa"/>
            <w:shd w:val="clear" w:color="auto" w:fill="auto"/>
          </w:tcPr>
          <w:p w14:paraId="016BB5E5" w14:textId="77777777" w:rsidR="000A701F" w:rsidRPr="00ED508B" w:rsidRDefault="000A701F" w:rsidP="00C02EF8">
            <w:r w:rsidRPr="00ED508B">
              <w:t>&lt;TBD&gt;</w:t>
            </w:r>
          </w:p>
        </w:tc>
      </w:tr>
      <w:tr w:rsidR="000A701F" w:rsidRPr="00ED508B" w14:paraId="4FDB7771" w14:textId="77777777" w:rsidTr="00C02EF8">
        <w:tc>
          <w:tcPr>
            <w:tcW w:w="1951" w:type="dxa"/>
            <w:shd w:val="clear" w:color="auto" w:fill="auto"/>
          </w:tcPr>
          <w:p w14:paraId="23A5FB8E" w14:textId="77777777" w:rsidR="000A701F" w:rsidRPr="00ED508B" w:rsidRDefault="000A701F" w:rsidP="00C02EF8">
            <w:pPr>
              <w:rPr>
                <w:b/>
                <w:bCs/>
              </w:rPr>
            </w:pPr>
            <w:r w:rsidRPr="00ED508B">
              <w:rPr>
                <w:b/>
                <w:bCs/>
              </w:rPr>
              <w:t>Reference:</w:t>
            </w:r>
          </w:p>
        </w:tc>
        <w:tc>
          <w:tcPr>
            <w:tcW w:w="7229" w:type="dxa"/>
            <w:shd w:val="clear" w:color="auto" w:fill="auto"/>
          </w:tcPr>
          <w:p w14:paraId="31B03484" w14:textId="77777777" w:rsidR="000A701F" w:rsidRPr="00ED508B" w:rsidRDefault="000A701F" w:rsidP="00C02EF8">
            <w:r w:rsidRPr="00ED508B">
              <w:t>See "Area Scale" in [IETF CLUE FW] for further information.</w:t>
            </w:r>
          </w:p>
        </w:tc>
      </w:tr>
      <w:tr w:rsidR="000A701F" w:rsidRPr="00ED508B" w14:paraId="78B9E1AB" w14:textId="77777777" w:rsidTr="00C02EF8">
        <w:tc>
          <w:tcPr>
            <w:tcW w:w="1951" w:type="dxa"/>
            <w:shd w:val="clear" w:color="auto" w:fill="auto"/>
          </w:tcPr>
          <w:p w14:paraId="3182172F" w14:textId="77777777" w:rsidR="000A701F" w:rsidRPr="00ED508B" w:rsidRDefault="000A701F" w:rsidP="00C02EF8">
            <w:pPr>
              <w:rPr>
                <w:b/>
                <w:bCs/>
              </w:rPr>
            </w:pPr>
            <w:r w:rsidRPr="00ED508B">
              <w:rPr>
                <w:b/>
                <w:bCs/>
              </w:rPr>
              <w:t>Interface:</w:t>
            </w:r>
          </w:p>
        </w:tc>
        <w:tc>
          <w:tcPr>
            <w:tcW w:w="7229" w:type="dxa"/>
            <w:shd w:val="clear" w:color="auto" w:fill="auto"/>
          </w:tcPr>
          <w:p w14:paraId="66C0423C" w14:textId="77777777" w:rsidR="000A701F" w:rsidRPr="00ED508B" w:rsidRDefault="000A701F" w:rsidP="00C02EF8">
            <w:r w:rsidRPr="00ED508B">
              <w:t>-</w:t>
            </w:r>
          </w:p>
        </w:tc>
      </w:tr>
      <w:tr w:rsidR="000A701F" w:rsidRPr="00ED508B" w14:paraId="0CB9B72E" w14:textId="77777777" w:rsidTr="00C02EF8">
        <w:tc>
          <w:tcPr>
            <w:tcW w:w="1951" w:type="dxa"/>
            <w:shd w:val="clear" w:color="auto" w:fill="auto"/>
          </w:tcPr>
          <w:p w14:paraId="0E135037" w14:textId="77777777" w:rsidR="000A701F" w:rsidRPr="00ED508B" w:rsidRDefault="000A701F" w:rsidP="00C02EF8">
            <w:pPr>
              <w:rPr>
                <w:b/>
                <w:bCs/>
              </w:rPr>
            </w:pPr>
            <w:r w:rsidRPr="00ED508B">
              <w:rPr>
                <w:b/>
                <w:bCs/>
              </w:rPr>
              <w:t>Supplementary Information:</w:t>
            </w:r>
          </w:p>
        </w:tc>
        <w:tc>
          <w:tcPr>
            <w:tcW w:w="7229" w:type="dxa"/>
            <w:shd w:val="clear" w:color="auto" w:fill="auto"/>
          </w:tcPr>
          <w:p w14:paraId="15F90176" w14:textId="77777777" w:rsidR="000A701F" w:rsidRPr="00ED508B" w:rsidRDefault="000A701F" w:rsidP="00C02EF8">
            <w:r w:rsidRPr="00ED508B">
              <w:t>-</w:t>
            </w:r>
          </w:p>
        </w:tc>
      </w:tr>
    </w:tbl>
    <w:p w14:paraId="4BB512BD"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Mobility of Capture</w:t>
      </w:r>
    </w:p>
    <w:tbl>
      <w:tblPr>
        <w:tblW w:w="9180" w:type="dxa"/>
        <w:tblInd w:w="567" w:type="dxa"/>
        <w:tblLook w:val="04A0" w:firstRow="1" w:lastRow="0" w:firstColumn="1" w:lastColumn="0" w:noHBand="0" w:noVBand="1"/>
      </w:tblPr>
      <w:tblGrid>
        <w:gridCol w:w="1951"/>
        <w:gridCol w:w="7229"/>
      </w:tblGrid>
      <w:tr w:rsidR="000A701F" w:rsidRPr="00ED508B" w14:paraId="447A3A65" w14:textId="77777777" w:rsidTr="00C02EF8">
        <w:trPr>
          <w:trHeight w:val="500"/>
        </w:trPr>
        <w:tc>
          <w:tcPr>
            <w:tcW w:w="1951" w:type="dxa"/>
            <w:shd w:val="clear" w:color="auto" w:fill="auto"/>
          </w:tcPr>
          <w:p w14:paraId="7C9CAAE2" w14:textId="77777777" w:rsidR="000A701F" w:rsidRPr="00ED508B" w:rsidRDefault="000A701F" w:rsidP="00C02EF8">
            <w:pPr>
              <w:rPr>
                <w:b/>
                <w:bCs/>
              </w:rPr>
            </w:pPr>
            <w:r w:rsidRPr="00ED508B">
              <w:rPr>
                <w:b/>
                <w:bCs/>
              </w:rPr>
              <w:t>Identity:</w:t>
            </w:r>
          </w:p>
        </w:tc>
        <w:tc>
          <w:tcPr>
            <w:tcW w:w="7229" w:type="dxa"/>
            <w:shd w:val="clear" w:color="auto" w:fill="auto"/>
          </w:tcPr>
          <w:p w14:paraId="21549238" w14:textId="77777777" w:rsidR="000A701F" w:rsidRPr="00ED508B" w:rsidRDefault="000A701F" w:rsidP="00C02EF8">
            <w:r w:rsidRPr="00ED508B">
              <w:t>Mobility of Capture</w:t>
            </w:r>
          </w:p>
        </w:tc>
      </w:tr>
      <w:tr w:rsidR="000A701F" w:rsidRPr="00ED508B" w14:paraId="08D8B736" w14:textId="77777777" w:rsidTr="00C02EF8">
        <w:tc>
          <w:tcPr>
            <w:tcW w:w="1951" w:type="dxa"/>
            <w:shd w:val="clear" w:color="auto" w:fill="auto"/>
          </w:tcPr>
          <w:p w14:paraId="201F1C8B" w14:textId="77777777" w:rsidR="000A701F" w:rsidRPr="00ED508B" w:rsidRDefault="000A701F" w:rsidP="00C02EF8">
            <w:pPr>
              <w:rPr>
                <w:b/>
                <w:bCs/>
              </w:rPr>
            </w:pPr>
            <w:r w:rsidRPr="00ED508B">
              <w:rPr>
                <w:b/>
                <w:bCs/>
              </w:rPr>
              <w:t>Description:</w:t>
            </w:r>
          </w:p>
        </w:tc>
        <w:tc>
          <w:tcPr>
            <w:tcW w:w="7229" w:type="dxa"/>
            <w:shd w:val="clear" w:color="auto" w:fill="auto"/>
          </w:tcPr>
          <w:p w14:paraId="6496D0E4" w14:textId="77777777" w:rsidR="000A701F" w:rsidRPr="00ED508B" w:rsidRDefault="000A701F" w:rsidP="00C02EF8">
            <w:r w:rsidRPr="00ED508B">
              <w:t xml:space="preserve">This parameter indicates whether or not the point of capture, line on point of capture, and area of capture values will stay the same, or are expected to change frequently. This allows a receiver to determine the optimal placement when rendering the capture. </w:t>
            </w:r>
          </w:p>
        </w:tc>
      </w:tr>
      <w:tr w:rsidR="000A701F" w:rsidRPr="00ED508B" w14:paraId="33EB2891" w14:textId="77777777" w:rsidTr="00C02EF8">
        <w:tc>
          <w:tcPr>
            <w:tcW w:w="1951" w:type="dxa"/>
            <w:shd w:val="clear" w:color="auto" w:fill="auto"/>
          </w:tcPr>
          <w:p w14:paraId="7CF95A2C" w14:textId="77777777" w:rsidR="000A701F" w:rsidRPr="00ED508B" w:rsidRDefault="000A701F" w:rsidP="00C02EF8">
            <w:pPr>
              <w:rPr>
                <w:b/>
                <w:bCs/>
              </w:rPr>
            </w:pPr>
            <w:r w:rsidRPr="00ED508B">
              <w:rPr>
                <w:b/>
                <w:bCs/>
              </w:rPr>
              <w:t>Format:</w:t>
            </w:r>
          </w:p>
        </w:tc>
        <w:tc>
          <w:tcPr>
            <w:tcW w:w="7229" w:type="dxa"/>
            <w:shd w:val="clear" w:color="auto" w:fill="auto"/>
          </w:tcPr>
          <w:p w14:paraId="050535BC" w14:textId="77777777" w:rsidR="000A701F" w:rsidRPr="00ED508B" w:rsidRDefault="000A701F" w:rsidP="00C02EF8">
            <w:r w:rsidRPr="00ED508B">
              <w:t>Enumeration</w:t>
            </w:r>
          </w:p>
        </w:tc>
      </w:tr>
      <w:tr w:rsidR="000A701F" w:rsidRPr="00ED508B" w14:paraId="5E4DD514" w14:textId="77777777" w:rsidTr="00C02EF8">
        <w:tc>
          <w:tcPr>
            <w:tcW w:w="1951" w:type="dxa"/>
            <w:shd w:val="clear" w:color="auto" w:fill="auto"/>
          </w:tcPr>
          <w:p w14:paraId="5F801026" w14:textId="77777777" w:rsidR="000A701F" w:rsidRPr="00ED508B" w:rsidRDefault="000A701F" w:rsidP="00C02EF8">
            <w:pPr>
              <w:rPr>
                <w:b/>
                <w:bCs/>
              </w:rPr>
            </w:pPr>
            <w:r w:rsidRPr="00ED508B">
              <w:rPr>
                <w:b/>
                <w:bCs/>
              </w:rPr>
              <w:t>Possible Values:</w:t>
            </w:r>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5126"/>
            </w:tblGrid>
            <w:tr w:rsidR="000A701F" w:rsidRPr="00ED508B" w14:paraId="5A9138B8" w14:textId="77777777" w:rsidTr="00C02EF8">
              <w:tc>
                <w:tcPr>
                  <w:tcW w:w="1872" w:type="dxa"/>
                  <w:shd w:val="clear" w:color="auto" w:fill="auto"/>
                </w:tcPr>
                <w:p w14:paraId="4EF87AF7" w14:textId="77777777" w:rsidR="000A701F" w:rsidRPr="00ED508B" w:rsidRDefault="000A701F" w:rsidP="00C02EF8">
                  <w:r w:rsidRPr="00ED508B">
                    <w:t>Static</w:t>
                  </w:r>
                </w:p>
              </w:tc>
              <w:tc>
                <w:tcPr>
                  <w:tcW w:w="5126" w:type="dxa"/>
                  <w:shd w:val="clear" w:color="auto" w:fill="auto"/>
                </w:tcPr>
                <w:p w14:paraId="2D92248E" w14:textId="77777777" w:rsidR="000A701F" w:rsidRPr="00ED508B" w:rsidRDefault="000A701F" w:rsidP="00C02EF8">
                  <w:r w:rsidRPr="00ED508B">
                    <w:t>The point of capture, line on point of capture, and area of capture values will stay the same for the duration of a conference.</w:t>
                  </w:r>
                </w:p>
              </w:tc>
            </w:tr>
            <w:tr w:rsidR="000A701F" w:rsidRPr="00ED508B" w14:paraId="42B537A7" w14:textId="77777777" w:rsidTr="00C02EF8">
              <w:tc>
                <w:tcPr>
                  <w:tcW w:w="1872" w:type="dxa"/>
                  <w:shd w:val="clear" w:color="auto" w:fill="auto"/>
                </w:tcPr>
                <w:p w14:paraId="1039E295" w14:textId="77777777" w:rsidR="000A701F" w:rsidRPr="00ED508B" w:rsidRDefault="000A701F" w:rsidP="00C02EF8">
                  <w:r w:rsidRPr="00ED508B">
                    <w:t>Dynamic</w:t>
                  </w:r>
                </w:p>
              </w:tc>
              <w:tc>
                <w:tcPr>
                  <w:tcW w:w="5126" w:type="dxa"/>
                  <w:shd w:val="clear" w:color="auto" w:fill="auto"/>
                </w:tcPr>
                <w:p w14:paraId="17B62BA6" w14:textId="77777777" w:rsidR="000A701F" w:rsidRPr="00ED508B" w:rsidRDefault="000A701F" w:rsidP="00C02EF8">
                  <w:r w:rsidRPr="00ED508B">
                    <w:t>The point of capture, line on point of capture, and area of capture values may change during a conference.</w:t>
                  </w:r>
                </w:p>
              </w:tc>
            </w:tr>
            <w:tr w:rsidR="000A701F" w:rsidRPr="00ED508B" w14:paraId="449BD6B0" w14:textId="77777777" w:rsidTr="00C02EF8">
              <w:tc>
                <w:tcPr>
                  <w:tcW w:w="1872" w:type="dxa"/>
                  <w:shd w:val="clear" w:color="auto" w:fill="auto"/>
                </w:tcPr>
                <w:p w14:paraId="3D24CBEC" w14:textId="77777777" w:rsidR="000A701F" w:rsidRPr="00ED508B" w:rsidRDefault="000A701F" w:rsidP="00C02EF8">
                  <w:r w:rsidRPr="00ED508B">
                    <w:t>HighlyDynamic</w:t>
                  </w:r>
                </w:p>
              </w:tc>
              <w:tc>
                <w:tcPr>
                  <w:tcW w:w="5126" w:type="dxa"/>
                  <w:shd w:val="clear" w:color="auto" w:fill="auto"/>
                </w:tcPr>
                <w:p w14:paraId="47AFF6CC" w14:textId="77777777" w:rsidR="000A701F" w:rsidRPr="00ED508B" w:rsidRDefault="000A701F" w:rsidP="00C02EF8">
                  <w:r w:rsidRPr="00ED508B">
                    <w:t>The point of capture, line on point of capture, and area of capture values are likely to change frequently during a conference. Periods of constant change may be expected.</w:t>
                  </w:r>
                </w:p>
              </w:tc>
            </w:tr>
          </w:tbl>
          <w:p w14:paraId="2987EAF7" w14:textId="77777777" w:rsidR="000A701F" w:rsidRPr="00ED508B" w:rsidRDefault="000A701F" w:rsidP="00C02EF8"/>
        </w:tc>
      </w:tr>
      <w:tr w:rsidR="000A701F" w:rsidRPr="00ED508B" w14:paraId="53F6CD23" w14:textId="77777777" w:rsidTr="00C02EF8">
        <w:tc>
          <w:tcPr>
            <w:tcW w:w="1951" w:type="dxa"/>
            <w:shd w:val="clear" w:color="auto" w:fill="auto"/>
          </w:tcPr>
          <w:p w14:paraId="6AF447D0" w14:textId="77777777" w:rsidR="000A701F" w:rsidRPr="00ED508B" w:rsidRDefault="000A701F" w:rsidP="00C02EF8">
            <w:pPr>
              <w:rPr>
                <w:b/>
                <w:bCs/>
              </w:rPr>
            </w:pPr>
            <w:r w:rsidRPr="00ED508B">
              <w:rPr>
                <w:b/>
                <w:bCs/>
              </w:rPr>
              <w:t>Default:</w:t>
            </w:r>
          </w:p>
        </w:tc>
        <w:tc>
          <w:tcPr>
            <w:tcW w:w="7229" w:type="dxa"/>
            <w:shd w:val="clear" w:color="auto" w:fill="auto"/>
          </w:tcPr>
          <w:p w14:paraId="3873F7D1" w14:textId="77777777" w:rsidR="000A701F" w:rsidRPr="00ED508B" w:rsidRDefault="000A701F" w:rsidP="00C02EF8">
            <w:r w:rsidRPr="00ED508B">
              <w:t>Static</w:t>
            </w:r>
          </w:p>
        </w:tc>
      </w:tr>
      <w:tr w:rsidR="000A701F" w:rsidRPr="00ED508B" w14:paraId="59E1B815" w14:textId="77777777" w:rsidTr="00C02EF8">
        <w:tc>
          <w:tcPr>
            <w:tcW w:w="1951" w:type="dxa"/>
            <w:shd w:val="clear" w:color="auto" w:fill="auto"/>
          </w:tcPr>
          <w:p w14:paraId="3E28AB1B" w14:textId="77777777" w:rsidR="000A701F" w:rsidRPr="00ED508B" w:rsidRDefault="000A701F" w:rsidP="00C02EF8">
            <w:pPr>
              <w:rPr>
                <w:b/>
                <w:bCs/>
              </w:rPr>
            </w:pPr>
            <w:r w:rsidRPr="00ED508B">
              <w:rPr>
                <w:b/>
                <w:bCs/>
              </w:rPr>
              <w:t>Reference:</w:t>
            </w:r>
          </w:p>
        </w:tc>
        <w:tc>
          <w:tcPr>
            <w:tcW w:w="7229" w:type="dxa"/>
            <w:shd w:val="clear" w:color="auto" w:fill="auto"/>
          </w:tcPr>
          <w:p w14:paraId="3938FA29" w14:textId="77777777" w:rsidR="000A701F" w:rsidRPr="00ED508B" w:rsidRDefault="000A701F" w:rsidP="00C02EF8">
            <w:pPr>
              <w:rPr>
                <w:i/>
              </w:rPr>
            </w:pPr>
            <w:r w:rsidRPr="00ED508B">
              <w:t>See "Mobility of capture" in [IETF CLUE FW] for further information.</w:t>
            </w:r>
          </w:p>
        </w:tc>
      </w:tr>
      <w:tr w:rsidR="000A701F" w:rsidRPr="00ED508B" w14:paraId="208A1C90" w14:textId="77777777" w:rsidTr="00C02EF8">
        <w:tc>
          <w:tcPr>
            <w:tcW w:w="1951" w:type="dxa"/>
            <w:shd w:val="clear" w:color="auto" w:fill="auto"/>
          </w:tcPr>
          <w:p w14:paraId="435FD884" w14:textId="77777777" w:rsidR="000A701F" w:rsidRPr="00ED508B" w:rsidRDefault="000A701F" w:rsidP="00C02EF8">
            <w:pPr>
              <w:rPr>
                <w:b/>
                <w:bCs/>
              </w:rPr>
            </w:pPr>
            <w:r w:rsidRPr="00ED508B">
              <w:rPr>
                <w:b/>
                <w:bCs/>
              </w:rPr>
              <w:t>Interface:</w:t>
            </w:r>
          </w:p>
        </w:tc>
        <w:tc>
          <w:tcPr>
            <w:tcW w:w="7229" w:type="dxa"/>
            <w:shd w:val="clear" w:color="auto" w:fill="auto"/>
          </w:tcPr>
          <w:p w14:paraId="4F022674" w14:textId="77777777" w:rsidR="000A701F" w:rsidRPr="00ED508B" w:rsidRDefault="000A701F" w:rsidP="00C02EF8">
            <w:pPr>
              <w:rPr>
                <w:i/>
                <w:iCs/>
              </w:rPr>
            </w:pPr>
            <w:r w:rsidRPr="00ED508B">
              <w:rPr>
                <w:i/>
                <w:iCs/>
              </w:rPr>
              <w:t>-</w:t>
            </w:r>
          </w:p>
        </w:tc>
      </w:tr>
      <w:tr w:rsidR="000A701F" w:rsidRPr="00ED508B" w14:paraId="007A37DE" w14:textId="77777777" w:rsidTr="00C02EF8">
        <w:tc>
          <w:tcPr>
            <w:tcW w:w="1951" w:type="dxa"/>
            <w:shd w:val="clear" w:color="auto" w:fill="auto"/>
          </w:tcPr>
          <w:p w14:paraId="6D7693C8" w14:textId="77777777" w:rsidR="000A701F" w:rsidRPr="00ED508B" w:rsidRDefault="000A701F" w:rsidP="00C02EF8">
            <w:pPr>
              <w:rPr>
                <w:b/>
                <w:bCs/>
              </w:rPr>
            </w:pPr>
            <w:r w:rsidRPr="00ED508B">
              <w:rPr>
                <w:b/>
                <w:bCs/>
              </w:rPr>
              <w:t>Supplementary Information:</w:t>
            </w:r>
          </w:p>
        </w:tc>
        <w:tc>
          <w:tcPr>
            <w:tcW w:w="7229" w:type="dxa"/>
            <w:shd w:val="clear" w:color="auto" w:fill="auto"/>
          </w:tcPr>
          <w:p w14:paraId="791046D4" w14:textId="77777777" w:rsidR="000A701F" w:rsidRPr="00ED508B" w:rsidRDefault="000A701F" w:rsidP="00C02EF8">
            <w:r w:rsidRPr="00ED508B">
              <w:t>-</w:t>
            </w:r>
          </w:p>
        </w:tc>
      </w:tr>
    </w:tbl>
    <w:p w14:paraId="6BBDF512"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View</w:t>
      </w:r>
    </w:p>
    <w:tbl>
      <w:tblPr>
        <w:tblW w:w="9180" w:type="dxa"/>
        <w:tblInd w:w="567" w:type="dxa"/>
        <w:tblLook w:val="04A0" w:firstRow="1" w:lastRow="0" w:firstColumn="1" w:lastColumn="0" w:noHBand="0" w:noVBand="1"/>
      </w:tblPr>
      <w:tblGrid>
        <w:gridCol w:w="1951"/>
        <w:gridCol w:w="7229"/>
      </w:tblGrid>
      <w:tr w:rsidR="000A701F" w:rsidRPr="00ED508B" w14:paraId="11AECCA9" w14:textId="77777777" w:rsidTr="00C02EF8">
        <w:trPr>
          <w:trHeight w:val="500"/>
        </w:trPr>
        <w:tc>
          <w:tcPr>
            <w:tcW w:w="1951" w:type="dxa"/>
            <w:shd w:val="clear" w:color="auto" w:fill="auto"/>
          </w:tcPr>
          <w:p w14:paraId="716FA0EF" w14:textId="77777777" w:rsidR="000A701F" w:rsidRPr="00ED508B" w:rsidRDefault="000A701F" w:rsidP="00C02EF8">
            <w:pPr>
              <w:rPr>
                <w:b/>
                <w:bCs/>
              </w:rPr>
            </w:pPr>
            <w:r w:rsidRPr="00ED508B">
              <w:rPr>
                <w:b/>
                <w:bCs/>
              </w:rPr>
              <w:t>Identity:</w:t>
            </w:r>
          </w:p>
        </w:tc>
        <w:tc>
          <w:tcPr>
            <w:tcW w:w="7229" w:type="dxa"/>
            <w:shd w:val="clear" w:color="auto" w:fill="auto"/>
          </w:tcPr>
          <w:p w14:paraId="627DDDB1" w14:textId="77777777" w:rsidR="000A701F" w:rsidRPr="00ED508B" w:rsidRDefault="000A701F" w:rsidP="00C02EF8">
            <w:r w:rsidRPr="00ED508B">
              <w:t>View</w:t>
            </w:r>
          </w:p>
        </w:tc>
      </w:tr>
      <w:tr w:rsidR="000A701F" w:rsidRPr="00ED508B" w14:paraId="56B3297D" w14:textId="77777777" w:rsidTr="00C02EF8">
        <w:tc>
          <w:tcPr>
            <w:tcW w:w="1951" w:type="dxa"/>
            <w:shd w:val="clear" w:color="auto" w:fill="auto"/>
          </w:tcPr>
          <w:p w14:paraId="79EE1E72" w14:textId="77777777" w:rsidR="000A701F" w:rsidRPr="00ED508B" w:rsidRDefault="000A701F" w:rsidP="00C02EF8">
            <w:pPr>
              <w:rPr>
                <w:b/>
                <w:bCs/>
              </w:rPr>
            </w:pPr>
            <w:r w:rsidRPr="00ED508B">
              <w:rPr>
                <w:b/>
                <w:bCs/>
              </w:rPr>
              <w:t>Description:</w:t>
            </w:r>
          </w:p>
        </w:tc>
        <w:tc>
          <w:tcPr>
            <w:tcW w:w="7229" w:type="dxa"/>
            <w:shd w:val="clear" w:color="auto" w:fill="auto"/>
          </w:tcPr>
          <w:p w14:paraId="3F12FE50" w14:textId="77777777" w:rsidR="000A701F" w:rsidRPr="00ED508B" w:rsidRDefault="000A701F" w:rsidP="00C02EF8">
            <w:r w:rsidRPr="00ED508B">
              <w:t xml:space="preserve">This parameter indicates what type of view the capture relates to. The Consumer can use this information to help choose which Media Captures it wishes to receive. </w:t>
            </w:r>
          </w:p>
        </w:tc>
      </w:tr>
      <w:tr w:rsidR="000A701F" w:rsidRPr="00ED508B" w14:paraId="46BAE62D" w14:textId="77777777" w:rsidTr="00C02EF8">
        <w:tc>
          <w:tcPr>
            <w:tcW w:w="1951" w:type="dxa"/>
            <w:shd w:val="clear" w:color="auto" w:fill="auto"/>
          </w:tcPr>
          <w:p w14:paraId="324B85DD" w14:textId="77777777" w:rsidR="000A701F" w:rsidRPr="00ED508B" w:rsidRDefault="000A701F" w:rsidP="00C02EF8">
            <w:pPr>
              <w:rPr>
                <w:b/>
                <w:bCs/>
              </w:rPr>
            </w:pPr>
            <w:r w:rsidRPr="00ED508B">
              <w:rPr>
                <w:b/>
                <w:bCs/>
              </w:rPr>
              <w:t>Format:</w:t>
            </w:r>
          </w:p>
        </w:tc>
        <w:tc>
          <w:tcPr>
            <w:tcW w:w="7229" w:type="dxa"/>
            <w:shd w:val="clear" w:color="auto" w:fill="auto"/>
          </w:tcPr>
          <w:p w14:paraId="165B46E1" w14:textId="77777777" w:rsidR="000A701F" w:rsidRPr="00ED508B" w:rsidRDefault="000A701F" w:rsidP="00C02EF8">
            <w:r w:rsidRPr="00ED508B">
              <w:t>Enumeration</w:t>
            </w:r>
          </w:p>
        </w:tc>
      </w:tr>
      <w:tr w:rsidR="000A701F" w:rsidRPr="00ED508B" w14:paraId="77F33C5A" w14:textId="77777777" w:rsidTr="00C02EF8">
        <w:tc>
          <w:tcPr>
            <w:tcW w:w="1951" w:type="dxa"/>
            <w:shd w:val="clear" w:color="auto" w:fill="auto"/>
          </w:tcPr>
          <w:p w14:paraId="0B1D2E48" w14:textId="77777777" w:rsidR="000A701F" w:rsidRPr="00ED508B" w:rsidRDefault="000A701F" w:rsidP="00C02EF8">
            <w:pPr>
              <w:rPr>
                <w:b/>
                <w:bCs/>
              </w:rPr>
            </w:pPr>
            <w:r w:rsidRPr="00ED508B">
              <w:rPr>
                <w:b/>
                <w:bCs/>
              </w:rPr>
              <w:t>Possible Values:</w:t>
            </w:r>
          </w:p>
        </w:tc>
        <w:tc>
          <w:tcPr>
            <w:tcW w:w="7229"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5693"/>
            </w:tblGrid>
            <w:tr w:rsidR="000A701F" w:rsidRPr="00ED508B" w14:paraId="71565082" w14:textId="77777777" w:rsidTr="00C02EF8">
              <w:tc>
                <w:tcPr>
                  <w:tcW w:w="1305" w:type="dxa"/>
                  <w:shd w:val="clear" w:color="auto" w:fill="auto"/>
                </w:tcPr>
                <w:p w14:paraId="79854324" w14:textId="77777777" w:rsidR="000A701F" w:rsidRPr="00ED508B" w:rsidRDefault="000A701F" w:rsidP="00C02EF8">
                  <w:r w:rsidRPr="00ED508B">
                    <w:t>Room</w:t>
                  </w:r>
                </w:p>
              </w:tc>
              <w:tc>
                <w:tcPr>
                  <w:tcW w:w="5693" w:type="dxa"/>
                  <w:shd w:val="clear" w:color="auto" w:fill="auto"/>
                </w:tcPr>
                <w:p w14:paraId="086DA4C2" w14:textId="77777777" w:rsidR="000A701F" w:rsidRPr="00ED508B" w:rsidRDefault="000A701F" w:rsidP="00C02EF8">
                  <w:r w:rsidRPr="00ED508B">
                    <w:t>Captures the entire scene</w:t>
                  </w:r>
                </w:p>
              </w:tc>
            </w:tr>
            <w:tr w:rsidR="000A701F" w:rsidRPr="00ED508B" w14:paraId="77B023D0" w14:textId="77777777" w:rsidTr="00C02EF8">
              <w:tc>
                <w:tcPr>
                  <w:tcW w:w="1305" w:type="dxa"/>
                  <w:shd w:val="clear" w:color="auto" w:fill="auto"/>
                </w:tcPr>
                <w:p w14:paraId="175B879C" w14:textId="77777777" w:rsidR="000A701F" w:rsidRPr="00ED508B" w:rsidRDefault="000A701F" w:rsidP="00C02EF8">
                  <w:r w:rsidRPr="00ED508B">
                    <w:t>Table</w:t>
                  </w:r>
                </w:p>
              </w:tc>
              <w:tc>
                <w:tcPr>
                  <w:tcW w:w="5693" w:type="dxa"/>
                  <w:shd w:val="clear" w:color="auto" w:fill="auto"/>
                </w:tcPr>
                <w:p w14:paraId="2D6E333B" w14:textId="77777777" w:rsidR="000A701F" w:rsidRPr="00ED508B" w:rsidRDefault="000A701F" w:rsidP="00C02EF8">
                  <w:r w:rsidRPr="00ED508B">
                    <w:t>Captures the conference table with seated participants</w:t>
                  </w:r>
                </w:p>
              </w:tc>
            </w:tr>
            <w:tr w:rsidR="000A701F" w:rsidRPr="00ED508B" w14:paraId="7DE85D7B" w14:textId="77777777" w:rsidTr="00C02EF8">
              <w:tc>
                <w:tcPr>
                  <w:tcW w:w="1305" w:type="dxa"/>
                  <w:shd w:val="clear" w:color="auto" w:fill="auto"/>
                </w:tcPr>
                <w:p w14:paraId="3B5AEA68" w14:textId="77777777" w:rsidR="000A701F" w:rsidRPr="00ED508B" w:rsidRDefault="000A701F" w:rsidP="00C02EF8">
                  <w:r w:rsidRPr="00ED508B">
                    <w:lastRenderedPageBreak/>
                    <w:t>Individual</w:t>
                  </w:r>
                </w:p>
              </w:tc>
              <w:tc>
                <w:tcPr>
                  <w:tcW w:w="5693" w:type="dxa"/>
                  <w:shd w:val="clear" w:color="auto" w:fill="auto"/>
                </w:tcPr>
                <w:p w14:paraId="29DF7DC3" w14:textId="77777777" w:rsidR="000A701F" w:rsidRPr="00ED508B" w:rsidRDefault="000A701F" w:rsidP="00C02EF8">
                  <w:r w:rsidRPr="00ED508B">
                    <w:t>Captures an individual participant</w:t>
                  </w:r>
                </w:p>
              </w:tc>
            </w:tr>
            <w:tr w:rsidR="000A701F" w:rsidRPr="00ED508B" w14:paraId="53A23427" w14:textId="77777777" w:rsidTr="00C02EF8">
              <w:tc>
                <w:tcPr>
                  <w:tcW w:w="1305" w:type="dxa"/>
                  <w:shd w:val="clear" w:color="auto" w:fill="auto"/>
                </w:tcPr>
                <w:p w14:paraId="56572800" w14:textId="77777777" w:rsidR="000A701F" w:rsidRPr="00ED508B" w:rsidRDefault="000A701F" w:rsidP="00C02EF8">
                  <w:r w:rsidRPr="00ED508B">
                    <w:t>Lectern</w:t>
                  </w:r>
                </w:p>
              </w:tc>
              <w:tc>
                <w:tcPr>
                  <w:tcW w:w="5693" w:type="dxa"/>
                  <w:shd w:val="clear" w:color="auto" w:fill="auto"/>
                </w:tcPr>
                <w:p w14:paraId="68A66CA0" w14:textId="77777777" w:rsidR="000A701F" w:rsidRPr="00ED508B" w:rsidRDefault="000A701F" w:rsidP="00C02EF8">
                  <w:r w:rsidRPr="00ED508B">
                    <w:t>Captures the region of the lectern including the presenter in a classroom style conference</w:t>
                  </w:r>
                </w:p>
              </w:tc>
            </w:tr>
            <w:tr w:rsidR="000A701F" w:rsidRPr="00ED508B" w14:paraId="0A60D55D" w14:textId="77777777" w:rsidTr="00C02EF8">
              <w:tc>
                <w:tcPr>
                  <w:tcW w:w="1305" w:type="dxa"/>
                  <w:shd w:val="clear" w:color="auto" w:fill="auto"/>
                </w:tcPr>
                <w:p w14:paraId="10B7A9F1" w14:textId="77777777" w:rsidR="000A701F" w:rsidRPr="00ED508B" w:rsidRDefault="000A701F" w:rsidP="00C02EF8">
                  <w:r w:rsidRPr="00ED508B">
                    <w:t>Audience</w:t>
                  </w:r>
                </w:p>
              </w:tc>
              <w:tc>
                <w:tcPr>
                  <w:tcW w:w="5693" w:type="dxa"/>
                  <w:shd w:val="clear" w:color="auto" w:fill="auto"/>
                </w:tcPr>
                <w:p w14:paraId="70FF39FF" w14:textId="77777777" w:rsidR="000A701F" w:rsidRPr="00ED508B" w:rsidRDefault="000A701F" w:rsidP="00C02EF8">
                  <w:r w:rsidRPr="00ED508B">
                    <w:t>Captures a region showing the audience in a classroom  style conference</w:t>
                  </w:r>
                </w:p>
              </w:tc>
            </w:tr>
          </w:tbl>
          <w:p w14:paraId="3FE60FA6" w14:textId="77777777" w:rsidR="000A701F" w:rsidRPr="00ED508B" w:rsidRDefault="000A701F" w:rsidP="00C02EF8">
            <w:pPr>
              <w:rPr>
                <w:i/>
              </w:rPr>
            </w:pPr>
          </w:p>
        </w:tc>
      </w:tr>
      <w:tr w:rsidR="000A701F" w:rsidRPr="00ED508B" w14:paraId="38377E5B" w14:textId="77777777" w:rsidTr="00C02EF8">
        <w:tc>
          <w:tcPr>
            <w:tcW w:w="1951" w:type="dxa"/>
            <w:shd w:val="clear" w:color="auto" w:fill="auto"/>
          </w:tcPr>
          <w:p w14:paraId="495F3BDC" w14:textId="77777777" w:rsidR="000A701F" w:rsidRPr="00ED508B" w:rsidRDefault="000A701F" w:rsidP="00C02EF8">
            <w:pPr>
              <w:rPr>
                <w:b/>
                <w:bCs/>
              </w:rPr>
            </w:pPr>
            <w:r w:rsidRPr="00ED508B">
              <w:rPr>
                <w:b/>
                <w:bCs/>
              </w:rPr>
              <w:lastRenderedPageBreak/>
              <w:t>Default:</w:t>
            </w:r>
          </w:p>
        </w:tc>
        <w:tc>
          <w:tcPr>
            <w:tcW w:w="7229" w:type="dxa"/>
            <w:shd w:val="clear" w:color="auto" w:fill="auto"/>
          </w:tcPr>
          <w:p w14:paraId="658847CD" w14:textId="77777777" w:rsidR="000A701F" w:rsidRPr="00ED508B" w:rsidRDefault="000A701F" w:rsidP="00C02EF8">
            <w:r w:rsidRPr="00ED508B">
              <w:t>None.</w:t>
            </w:r>
          </w:p>
        </w:tc>
      </w:tr>
      <w:tr w:rsidR="000A701F" w:rsidRPr="00ED508B" w14:paraId="078EB796" w14:textId="77777777" w:rsidTr="00C02EF8">
        <w:tc>
          <w:tcPr>
            <w:tcW w:w="1951" w:type="dxa"/>
            <w:shd w:val="clear" w:color="auto" w:fill="auto"/>
          </w:tcPr>
          <w:p w14:paraId="43F73EB4" w14:textId="77777777" w:rsidR="000A701F" w:rsidRPr="00ED508B" w:rsidRDefault="000A701F" w:rsidP="00C02EF8">
            <w:pPr>
              <w:rPr>
                <w:b/>
                <w:bCs/>
              </w:rPr>
            </w:pPr>
            <w:r w:rsidRPr="00ED508B">
              <w:rPr>
                <w:b/>
                <w:bCs/>
              </w:rPr>
              <w:t>Reference:</w:t>
            </w:r>
          </w:p>
        </w:tc>
        <w:tc>
          <w:tcPr>
            <w:tcW w:w="7229" w:type="dxa"/>
            <w:shd w:val="clear" w:color="auto" w:fill="auto"/>
          </w:tcPr>
          <w:p w14:paraId="7F2D4A77" w14:textId="77777777" w:rsidR="000A701F" w:rsidRPr="00ED508B" w:rsidRDefault="000A701F" w:rsidP="00C02EF8">
            <w:pPr>
              <w:rPr>
                <w:i/>
              </w:rPr>
            </w:pPr>
            <w:r w:rsidRPr="00ED508B">
              <w:t>See "View" in [IETF CLUE FW] for further information.</w:t>
            </w:r>
          </w:p>
        </w:tc>
      </w:tr>
      <w:tr w:rsidR="000A701F" w:rsidRPr="00ED508B" w14:paraId="54A19310" w14:textId="77777777" w:rsidTr="00C02EF8">
        <w:tc>
          <w:tcPr>
            <w:tcW w:w="1951" w:type="dxa"/>
            <w:shd w:val="clear" w:color="auto" w:fill="auto"/>
          </w:tcPr>
          <w:p w14:paraId="0925AED1" w14:textId="77777777" w:rsidR="000A701F" w:rsidRPr="00ED508B" w:rsidRDefault="000A701F" w:rsidP="00C02EF8">
            <w:pPr>
              <w:rPr>
                <w:b/>
                <w:bCs/>
              </w:rPr>
            </w:pPr>
            <w:r w:rsidRPr="00ED508B">
              <w:rPr>
                <w:b/>
                <w:bCs/>
              </w:rPr>
              <w:t>Interface:</w:t>
            </w:r>
          </w:p>
        </w:tc>
        <w:tc>
          <w:tcPr>
            <w:tcW w:w="7229" w:type="dxa"/>
            <w:shd w:val="clear" w:color="auto" w:fill="auto"/>
          </w:tcPr>
          <w:p w14:paraId="05B039AF" w14:textId="77777777" w:rsidR="000A701F" w:rsidRPr="00ED508B" w:rsidRDefault="000A701F" w:rsidP="00C02EF8">
            <w:pPr>
              <w:rPr>
                <w:i/>
                <w:iCs/>
              </w:rPr>
            </w:pPr>
            <w:r w:rsidRPr="00ED508B">
              <w:rPr>
                <w:i/>
                <w:iCs/>
              </w:rPr>
              <w:t>-</w:t>
            </w:r>
          </w:p>
        </w:tc>
      </w:tr>
      <w:tr w:rsidR="000A701F" w:rsidRPr="00ED508B" w14:paraId="5D07E54D" w14:textId="77777777" w:rsidTr="00C02EF8">
        <w:tc>
          <w:tcPr>
            <w:tcW w:w="1951" w:type="dxa"/>
            <w:shd w:val="clear" w:color="auto" w:fill="auto"/>
          </w:tcPr>
          <w:p w14:paraId="5593B842" w14:textId="77777777" w:rsidR="000A701F" w:rsidRPr="00ED508B" w:rsidRDefault="000A701F" w:rsidP="00C02EF8">
            <w:pPr>
              <w:rPr>
                <w:b/>
                <w:bCs/>
              </w:rPr>
            </w:pPr>
            <w:r w:rsidRPr="00ED508B">
              <w:rPr>
                <w:b/>
                <w:bCs/>
              </w:rPr>
              <w:t>Supplementary Information:</w:t>
            </w:r>
          </w:p>
        </w:tc>
        <w:tc>
          <w:tcPr>
            <w:tcW w:w="7229" w:type="dxa"/>
            <w:shd w:val="clear" w:color="auto" w:fill="auto"/>
          </w:tcPr>
          <w:p w14:paraId="1F10A7F3" w14:textId="77777777" w:rsidR="000A701F" w:rsidRPr="00ED508B" w:rsidRDefault="000A701F" w:rsidP="00C02EF8">
            <w:r w:rsidRPr="00ED508B">
              <w:t>-</w:t>
            </w:r>
          </w:p>
        </w:tc>
      </w:tr>
    </w:tbl>
    <w:p w14:paraId="12F49484"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Encoding Information</w:t>
      </w:r>
    </w:p>
    <w:p w14:paraId="4BF241C0"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Overall maximum bitrate</w:t>
      </w:r>
    </w:p>
    <w:tbl>
      <w:tblPr>
        <w:tblW w:w="9180" w:type="dxa"/>
        <w:tblInd w:w="567" w:type="dxa"/>
        <w:tblLook w:val="04A0" w:firstRow="1" w:lastRow="0" w:firstColumn="1" w:lastColumn="0" w:noHBand="0" w:noVBand="1"/>
      </w:tblPr>
      <w:tblGrid>
        <w:gridCol w:w="1951"/>
        <w:gridCol w:w="7229"/>
      </w:tblGrid>
      <w:tr w:rsidR="000A701F" w:rsidRPr="00ED508B" w14:paraId="695E1F08" w14:textId="77777777" w:rsidTr="00C02EF8">
        <w:tc>
          <w:tcPr>
            <w:tcW w:w="1951" w:type="dxa"/>
            <w:shd w:val="clear" w:color="auto" w:fill="auto"/>
          </w:tcPr>
          <w:p w14:paraId="27D14CA0" w14:textId="77777777" w:rsidR="000A701F" w:rsidRPr="00ED508B" w:rsidRDefault="000A701F" w:rsidP="00C02EF8">
            <w:pPr>
              <w:rPr>
                <w:b/>
                <w:bCs/>
              </w:rPr>
            </w:pPr>
            <w:r w:rsidRPr="00ED508B">
              <w:rPr>
                <w:b/>
                <w:bCs/>
              </w:rPr>
              <w:t>Identity:</w:t>
            </w:r>
          </w:p>
        </w:tc>
        <w:tc>
          <w:tcPr>
            <w:tcW w:w="7229" w:type="dxa"/>
            <w:shd w:val="clear" w:color="auto" w:fill="auto"/>
          </w:tcPr>
          <w:p w14:paraId="237562DB" w14:textId="77777777" w:rsidR="000A701F" w:rsidRPr="00ED508B" w:rsidRDefault="000A701F" w:rsidP="00C02EF8">
            <w:r w:rsidRPr="00ED508B">
              <w:t>maxGroupBitrate</w:t>
            </w:r>
          </w:p>
        </w:tc>
      </w:tr>
      <w:tr w:rsidR="000A701F" w:rsidRPr="00ED508B" w14:paraId="6DADDEC6" w14:textId="77777777" w:rsidTr="00C02EF8">
        <w:tc>
          <w:tcPr>
            <w:tcW w:w="1951" w:type="dxa"/>
            <w:shd w:val="clear" w:color="auto" w:fill="auto"/>
          </w:tcPr>
          <w:p w14:paraId="5AD96DF1" w14:textId="77777777" w:rsidR="000A701F" w:rsidRPr="00ED508B" w:rsidRDefault="000A701F" w:rsidP="00C02EF8">
            <w:pPr>
              <w:rPr>
                <w:b/>
                <w:bCs/>
              </w:rPr>
            </w:pPr>
            <w:r w:rsidRPr="00ED508B">
              <w:rPr>
                <w:b/>
                <w:bCs/>
              </w:rPr>
              <w:t>Description:</w:t>
            </w:r>
          </w:p>
        </w:tc>
        <w:tc>
          <w:tcPr>
            <w:tcW w:w="7229" w:type="dxa"/>
            <w:shd w:val="clear" w:color="auto" w:fill="auto"/>
          </w:tcPr>
          <w:p w14:paraId="625B8FF0" w14:textId="77777777" w:rsidR="000A701F" w:rsidRPr="00ED508B" w:rsidRDefault="000A701F" w:rsidP="00C02EF8">
            <w:r w:rsidRPr="00ED508B">
              <w:t>This parameter indicates the maximum number of bits per second relating to all encoded media of a particular type (audio or video) sent from the endpoint.</w:t>
            </w:r>
          </w:p>
        </w:tc>
      </w:tr>
      <w:tr w:rsidR="000A701F" w:rsidRPr="00ED508B" w14:paraId="3AEB3FFF" w14:textId="77777777" w:rsidTr="00C02EF8">
        <w:tc>
          <w:tcPr>
            <w:tcW w:w="1951" w:type="dxa"/>
            <w:shd w:val="clear" w:color="auto" w:fill="auto"/>
          </w:tcPr>
          <w:p w14:paraId="4248440C" w14:textId="77777777" w:rsidR="000A701F" w:rsidRPr="00ED508B" w:rsidRDefault="000A701F" w:rsidP="00C02EF8">
            <w:pPr>
              <w:rPr>
                <w:b/>
                <w:bCs/>
              </w:rPr>
            </w:pPr>
            <w:r w:rsidRPr="00ED508B">
              <w:rPr>
                <w:b/>
                <w:bCs/>
              </w:rPr>
              <w:t>Format:</w:t>
            </w:r>
          </w:p>
        </w:tc>
        <w:tc>
          <w:tcPr>
            <w:tcW w:w="7229" w:type="dxa"/>
            <w:shd w:val="clear" w:color="auto" w:fill="auto"/>
          </w:tcPr>
          <w:p w14:paraId="69674C69" w14:textId="77777777" w:rsidR="000A701F" w:rsidRPr="00ED508B" w:rsidRDefault="000A701F" w:rsidP="00C02EF8">
            <w:r w:rsidRPr="00ED508B">
              <w:t>Numeric</w:t>
            </w:r>
          </w:p>
        </w:tc>
      </w:tr>
      <w:tr w:rsidR="000A701F" w:rsidRPr="00ED508B" w14:paraId="2744AB71" w14:textId="77777777" w:rsidTr="00C02EF8">
        <w:tc>
          <w:tcPr>
            <w:tcW w:w="1951" w:type="dxa"/>
            <w:shd w:val="clear" w:color="auto" w:fill="auto"/>
          </w:tcPr>
          <w:p w14:paraId="6E02EA08" w14:textId="77777777" w:rsidR="000A701F" w:rsidRPr="00ED508B" w:rsidRDefault="000A701F" w:rsidP="00C02EF8">
            <w:pPr>
              <w:rPr>
                <w:b/>
                <w:bCs/>
              </w:rPr>
            </w:pPr>
            <w:r w:rsidRPr="00ED508B">
              <w:rPr>
                <w:b/>
                <w:bCs/>
              </w:rPr>
              <w:t>Possible Values:</w:t>
            </w:r>
          </w:p>
        </w:tc>
        <w:tc>
          <w:tcPr>
            <w:tcW w:w="7229" w:type="dxa"/>
            <w:shd w:val="clear" w:color="auto" w:fill="auto"/>
          </w:tcPr>
          <w:p w14:paraId="00D9314B" w14:textId="77777777" w:rsidR="000A701F" w:rsidRPr="00ED508B" w:rsidRDefault="000A701F" w:rsidP="00C02EF8">
            <w:r w:rsidRPr="00ED508B">
              <w:t>0 upwards.</w:t>
            </w:r>
          </w:p>
        </w:tc>
      </w:tr>
      <w:tr w:rsidR="000A701F" w:rsidRPr="00ED508B" w14:paraId="373542E3" w14:textId="77777777" w:rsidTr="00C02EF8">
        <w:tc>
          <w:tcPr>
            <w:tcW w:w="1951" w:type="dxa"/>
            <w:shd w:val="clear" w:color="auto" w:fill="auto"/>
          </w:tcPr>
          <w:p w14:paraId="1071D370" w14:textId="77777777" w:rsidR="000A701F" w:rsidRPr="00ED508B" w:rsidRDefault="000A701F" w:rsidP="00C02EF8">
            <w:pPr>
              <w:rPr>
                <w:b/>
                <w:bCs/>
              </w:rPr>
            </w:pPr>
            <w:r w:rsidRPr="00ED508B">
              <w:rPr>
                <w:b/>
                <w:bCs/>
              </w:rPr>
              <w:t>Default:</w:t>
            </w:r>
          </w:p>
        </w:tc>
        <w:tc>
          <w:tcPr>
            <w:tcW w:w="7229" w:type="dxa"/>
            <w:shd w:val="clear" w:color="auto" w:fill="auto"/>
          </w:tcPr>
          <w:p w14:paraId="79C9364E" w14:textId="77777777" w:rsidR="000A701F" w:rsidRPr="00ED508B" w:rsidRDefault="000A701F" w:rsidP="00C02EF8">
            <w:r w:rsidRPr="00ED508B">
              <w:t>None.</w:t>
            </w:r>
          </w:p>
        </w:tc>
      </w:tr>
      <w:tr w:rsidR="000A701F" w:rsidRPr="00ED508B" w14:paraId="399A11B6" w14:textId="77777777" w:rsidTr="00C02EF8">
        <w:tc>
          <w:tcPr>
            <w:tcW w:w="1951" w:type="dxa"/>
            <w:shd w:val="clear" w:color="auto" w:fill="auto"/>
          </w:tcPr>
          <w:p w14:paraId="1153D9F5" w14:textId="77777777" w:rsidR="000A701F" w:rsidRPr="00ED508B" w:rsidRDefault="000A701F" w:rsidP="00C02EF8">
            <w:pPr>
              <w:rPr>
                <w:b/>
                <w:bCs/>
              </w:rPr>
            </w:pPr>
            <w:r w:rsidRPr="00ED508B">
              <w:rPr>
                <w:b/>
                <w:bCs/>
              </w:rPr>
              <w:t>Reference:</w:t>
            </w:r>
          </w:p>
        </w:tc>
        <w:tc>
          <w:tcPr>
            <w:tcW w:w="7229" w:type="dxa"/>
            <w:shd w:val="clear" w:color="auto" w:fill="auto"/>
          </w:tcPr>
          <w:p w14:paraId="58DD3729" w14:textId="77777777" w:rsidR="000A701F" w:rsidRPr="00ED508B" w:rsidRDefault="000A701F" w:rsidP="00C02EF8">
            <w:r w:rsidRPr="00ED508B">
              <w:t>See "maxGroupBandwidth" in [IETF CLUE FW] for further information.</w:t>
            </w:r>
          </w:p>
        </w:tc>
      </w:tr>
      <w:tr w:rsidR="000A701F" w:rsidRPr="00ED508B" w14:paraId="06A23D29" w14:textId="77777777" w:rsidTr="00C02EF8">
        <w:tc>
          <w:tcPr>
            <w:tcW w:w="1951" w:type="dxa"/>
            <w:shd w:val="clear" w:color="auto" w:fill="auto"/>
          </w:tcPr>
          <w:p w14:paraId="66A64995" w14:textId="77777777" w:rsidR="000A701F" w:rsidRPr="00ED508B" w:rsidRDefault="000A701F" w:rsidP="00C02EF8">
            <w:pPr>
              <w:rPr>
                <w:b/>
                <w:bCs/>
              </w:rPr>
            </w:pPr>
            <w:r w:rsidRPr="00ED508B">
              <w:rPr>
                <w:b/>
                <w:bCs/>
              </w:rPr>
              <w:t>Interface:</w:t>
            </w:r>
          </w:p>
        </w:tc>
        <w:tc>
          <w:tcPr>
            <w:tcW w:w="7229" w:type="dxa"/>
            <w:shd w:val="clear" w:color="auto" w:fill="auto"/>
          </w:tcPr>
          <w:p w14:paraId="1461CA80" w14:textId="77777777" w:rsidR="000A701F" w:rsidRPr="00ED508B" w:rsidRDefault="000A701F" w:rsidP="00C02EF8">
            <w:r w:rsidRPr="00ED508B">
              <w:t>-</w:t>
            </w:r>
          </w:p>
        </w:tc>
      </w:tr>
      <w:tr w:rsidR="000A701F" w:rsidRPr="00ED508B" w14:paraId="4F615D08" w14:textId="77777777" w:rsidTr="00C02EF8">
        <w:tc>
          <w:tcPr>
            <w:tcW w:w="1951" w:type="dxa"/>
            <w:shd w:val="clear" w:color="auto" w:fill="auto"/>
          </w:tcPr>
          <w:p w14:paraId="19110B43" w14:textId="77777777" w:rsidR="000A701F" w:rsidRPr="00ED508B" w:rsidRDefault="000A701F" w:rsidP="00C02EF8">
            <w:pPr>
              <w:rPr>
                <w:b/>
                <w:bCs/>
              </w:rPr>
            </w:pPr>
            <w:r w:rsidRPr="00ED508B">
              <w:rPr>
                <w:b/>
                <w:bCs/>
              </w:rPr>
              <w:t>Supplementary Information:</w:t>
            </w:r>
          </w:p>
        </w:tc>
        <w:tc>
          <w:tcPr>
            <w:tcW w:w="7229" w:type="dxa"/>
            <w:shd w:val="clear" w:color="auto" w:fill="auto"/>
          </w:tcPr>
          <w:p w14:paraId="3DE9DA1D" w14:textId="77777777" w:rsidR="000A701F" w:rsidRPr="00ED508B" w:rsidRDefault="000A701F" w:rsidP="00C02EF8">
            <w:r w:rsidRPr="00ED508B">
              <w:t>-</w:t>
            </w:r>
          </w:p>
        </w:tc>
      </w:tr>
    </w:tbl>
    <w:p w14:paraId="653AD538" w14:textId="77777777" w:rsidR="000A701F"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Overall maximum macroblocks per second</w:t>
      </w:r>
    </w:p>
    <w:p w14:paraId="1D12B2F7" w14:textId="77777777" w:rsidR="000A701F" w:rsidRPr="00305A75" w:rsidRDefault="000A701F" w:rsidP="000A701F">
      <w:r w:rsidRPr="00F6499B">
        <w:rPr>
          <w:i/>
          <w:highlight w:val="yellow"/>
        </w:rPr>
        <w:t>{Ed</w:t>
      </w:r>
      <w:r>
        <w:rPr>
          <w:i/>
          <w:highlight w:val="yellow"/>
        </w:rPr>
        <w:t>itor’s note: maxGroupH264Mbps does not appear in</w:t>
      </w:r>
      <w:r w:rsidRPr="00305A75">
        <w:rPr>
          <w:i/>
          <w:highlight w:val="yellow"/>
        </w:rPr>
        <w:t xml:space="preserve"> </w:t>
      </w:r>
      <w:r w:rsidRPr="00B94123">
        <w:rPr>
          <w:highlight w:val="yellow"/>
        </w:rPr>
        <w:t xml:space="preserve">IETF </w:t>
      </w:r>
      <w:r w:rsidRPr="00305A75">
        <w:rPr>
          <w:highlight w:val="yellow"/>
        </w:rPr>
        <w:t>draft-</w:t>
      </w:r>
      <w:r w:rsidRPr="00ED508B">
        <w:rPr>
          <w:highlight w:val="yellow"/>
        </w:rPr>
        <w:t>ietf-clue-framework-1</w:t>
      </w:r>
      <w:r>
        <w:rPr>
          <w:highlight w:val="yellow"/>
        </w:rPr>
        <w:t>2</w:t>
      </w:r>
      <w:r w:rsidRPr="00F6499B">
        <w:rPr>
          <w:i/>
          <w:highlight w:val="yellow"/>
        </w:rPr>
        <w:t>.}</w:t>
      </w:r>
    </w:p>
    <w:tbl>
      <w:tblPr>
        <w:tblW w:w="9180" w:type="dxa"/>
        <w:tblInd w:w="567" w:type="dxa"/>
        <w:tblLook w:val="04A0" w:firstRow="1" w:lastRow="0" w:firstColumn="1" w:lastColumn="0" w:noHBand="0" w:noVBand="1"/>
      </w:tblPr>
      <w:tblGrid>
        <w:gridCol w:w="1951"/>
        <w:gridCol w:w="7229"/>
      </w:tblGrid>
      <w:tr w:rsidR="000A701F" w:rsidRPr="00ED508B" w14:paraId="4256C520" w14:textId="77777777" w:rsidTr="00C02EF8">
        <w:tc>
          <w:tcPr>
            <w:tcW w:w="1951" w:type="dxa"/>
            <w:shd w:val="clear" w:color="auto" w:fill="auto"/>
          </w:tcPr>
          <w:p w14:paraId="71687D9A" w14:textId="77777777" w:rsidR="000A701F" w:rsidRPr="00ED508B" w:rsidRDefault="000A701F" w:rsidP="00C02EF8">
            <w:pPr>
              <w:rPr>
                <w:b/>
                <w:bCs/>
              </w:rPr>
            </w:pPr>
            <w:r w:rsidRPr="00ED508B">
              <w:rPr>
                <w:b/>
                <w:bCs/>
              </w:rPr>
              <w:t>Identity:</w:t>
            </w:r>
          </w:p>
        </w:tc>
        <w:tc>
          <w:tcPr>
            <w:tcW w:w="7229" w:type="dxa"/>
            <w:shd w:val="clear" w:color="auto" w:fill="auto"/>
          </w:tcPr>
          <w:p w14:paraId="50A76EE9" w14:textId="77777777" w:rsidR="000A701F" w:rsidRPr="00ED508B" w:rsidRDefault="000A701F" w:rsidP="00C02EF8">
            <w:r w:rsidRPr="00ED508B">
              <w:t>maxGroupMpbs</w:t>
            </w:r>
          </w:p>
        </w:tc>
      </w:tr>
      <w:tr w:rsidR="000A701F" w:rsidRPr="00ED508B" w14:paraId="3C183CD1" w14:textId="77777777" w:rsidTr="00C02EF8">
        <w:tc>
          <w:tcPr>
            <w:tcW w:w="1951" w:type="dxa"/>
            <w:shd w:val="clear" w:color="auto" w:fill="auto"/>
          </w:tcPr>
          <w:p w14:paraId="15D5265B" w14:textId="77777777" w:rsidR="000A701F" w:rsidRPr="00ED508B" w:rsidRDefault="000A701F" w:rsidP="00C02EF8">
            <w:pPr>
              <w:rPr>
                <w:b/>
                <w:bCs/>
              </w:rPr>
            </w:pPr>
            <w:r w:rsidRPr="00ED508B">
              <w:rPr>
                <w:b/>
                <w:bCs/>
              </w:rPr>
              <w:t>Description:</w:t>
            </w:r>
          </w:p>
        </w:tc>
        <w:tc>
          <w:tcPr>
            <w:tcW w:w="7229" w:type="dxa"/>
            <w:shd w:val="clear" w:color="auto" w:fill="auto"/>
          </w:tcPr>
          <w:p w14:paraId="2D2D40B5" w14:textId="77777777" w:rsidR="000A701F" w:rsidRPr="00ED508B" w:rsidRDefault="000A701F" w:rsidP="00C02EF8">
            <w:r w:rsidRPr="00ED508B">
              <w:t>This parameter indicates the maximum number of H.264 macroblocks per second for all encoded video sent from the endpoint.</w:t>
            </w:r>
          </w:p>
        </w:tc>
      </w:tr>
      <w:tr w:rsidR="000A701F" w:rsidRPr="00ED508B" w14:paraId="15BE944A" w14:textId="77777777" w:rsidTr="00C02EF8">
        <w:tc>
          <w:tcPr>
            <w:tcW w:w="1951" w:type="dxa"/>
            <w:shd w:val="clear" w:color="auto" w:fill="auto"/>
          </w:tcPr>
          <w:p w14:paraId="08E1E855" w14:textId="77777777" w:rsidR="000A701F" w:rsidRPr="00ED508B" w:rsidRDefault="000A701F" w:rsidP="00C02EF8">
            <w:pPr>
              <w:rPr>
                <w:b/>
                <w:bCs/>
              </w:rPr>
            </w:pPr>
            <w:r w:rsidRPr="00ED508B">
              <w:rPr>
                <w:b/>
                <w:bCs/>
              </w:rPr>
              <w:t>Format:</w:t>
            </w:r>
          </w:p>
        </w:tc>
        <w:tc>
          <w:tcPr>
            <w:tcW w:w="7229" w:type="dxa"/>
            <w:shd w:val="clear" w:color="auto" w:fill="auto"/>
          </w:tcPr>
          <w:p w14:paraId="5D9AC684" w14:textId="77777777" w:rsidR="000A701F" w:rsidRPr="00ED508B" w:rsidRDefault="000A701F" w:rsidP="00C02EF8">
            <w:r w:rsidRPr="00ED508B">
              <w:t>Numeric</w:t>
            </w:r>
          </w:p>
        </w:tc>
      </w:tr>
      <w:tr w:rsidR="000A701F" w:rsidRPr="00ED508B" w14:paraId="71706EBA" w14:textId="77777777" w:rsidTr="00C02EF8">
        <w:tc>
          <w:tcPr>
            <w:tcW w:w="1951" w:type="dxa"/>
            <w:shd w:val="clear" w:color="auto" w:fill="auto"/>
          </w:tcPr>
          <w:p w14:paraId="4B4BA8A8" w14:textId="77777777" w:rsidR="000A701F" w:rsidRPr="00ED508B" w:rsidRDefault="000A701F" w:rsidP="00C02EF8">
            <w:pPr>
              <w:rPr>
                <w:b/>
                <w:bCs/>
              </w:rPr>
            </w:pPr>
            <w:r w:rsidRPr="00ED508B">
              <w:rPr>
                <w:b/>
                <w:bCs/>
              </w:rPr>
              <w:t>Possible Values:</w:t>
            </w:r>
          </w:p>
        </w:tc>
        <w:tc>
          <w:tcPr>
            <w:tcW w:w="7229" w:type="dxa"/>
            <w:shd w:val="clear" w:color="auto" w:fill="auto"/>
          </w:tcPr>
          <w:p w14:paraId="309223B4" w14:textId="77777777" w:rsidR="000A701F" w:rsidRPr="00ED508B" w:rsidRDefault="000A701F" w:rsidP="00C02EF8">
            <w:r w:rsidRPr="00ED508B">
              <w:t>0 upwards.</w:t>
            </w:r>
          </w:p>
        </w:tc>
      </w:tr>
      <w:tr w:rsidR="000A701F" w:rsidRPr="00ED508B" w14:paraId="719AEC35" w14:textId="77777777" w:rsidTr="00C02EF8">
        <w:tc>
          <w:tcPr>
            <w:tcW w:w="1951" w:type="dxa"/>
            <w:shd w:val="clear" w:color="auto" w:fill="auto"/>
          </w:tcPr>
          <w:p w14:paraId="0154DA92" w14:textId="77777777" w:rsidR="000A701F" w:rsidRPr="00ED508B" w:rsidRDefault="000A701F" w:rsidP="00C02EF8">
            <w:pPr>
              <w:rPr>
                <w:b/>
                <w:bCs/>
              </w:rPr>
            </w:pPr>
            <w:r w:rsidRPr="00ED508B">
              <w:rPr>
                <w:b/>
                <w:bCs/>
              </w:rPr>
              <w:t>Default:</w:t>
            </w:r>
          </w:p>
        </w:tc>
        <w:tc>
          <w:tcPr>
            <w:tcW w:w="7229" w:type="dxa"/>
            <w:shd w:val="clear" w:color="auto" w:fill="auto"/>
          </w:tcPr>
          <w:p w14:paraId="2F51D667" w14:textId="77777777" w:rsidR="000A701F" w:rsidRPr="00ED508B" w:rsidRDefault="000A701F" w:rsidP="00C02EF8">
            <w:r w:rsidRPr="00ED508B">
              <w:t>None.</w:t>
            </w:r>
          </w:p>
        </w:tc>
      </w:tr>
      <w:tr w:rsidR="000A701F" w:rsidRPr="00ED508B" w14:paraId="37E5A4B7" w14:textId="77777777" w:rsidTr="00C02EF8">
        <w:tc>
          <w:tcPr>
            <w:tcW w:w="1951" w:type="dxa"/>
            <w:shd w:val="clear" w:color="auto" w:fill="auto"/>
          </w:tcPr>
          <w:p w14:paraId="5F649AD6" w14:textId="77777777" w:rsidR="000A701F" w:rsidRPr="00ED508B" w:rsidRDefault="000A701F" w:rsidP="00C02EF8">
            <w:pPr>
              <w:rPr>
                <w:b/>
                <w:bCs/>
              </w:rPr>
            </w:pPr>
            <w:r w:rsidRPr="00ED508B">
              <w:rPr>
                <w:b/>
                <w:bCs/>
              </w:rPr>
              <w:t>Reference:</w:t>
            </w:r>
          </w:p>
        </w:tc>
        <w:tc>
          <w:tcPr>
            <w:tcW w:w="7229" w:type="dxa"/>
            <w:shd w:val="clear" w:color="auto" w:fill="auto"/>
          </w:tcPr>
          <w:p w14:paraId="3194E36D" w14:textId="77777777" w:rsidR="000A701F" w:rsidRPr="00ED508B" w:rsidRDefault="000A701F" w:rsidP="00C02EF8">
            <w:r w:rsidRPr="00ED508B">
              <w:t>See "maxGroupH264Mbps" in [IETF CLUE FW] for further information.</w:t>
            </w:r>
          </w:p>
        </w:tc>
      </w:tr>
      <w:tr w:rsidR="000A701F" w:rsidRPr="00ED508B" w14:paraId="7A25C745" w14:textId="77777777" w:rsidTr="00C02EF8">
        <w:tc>
          <w:tcPr>
            <w:tcW w:w="1951" w:type="dxa"/>
            <w:shd w:val="clear" w:color="auto" w:fill="auto"/>
          </w:tcPr>
          <w:p w14:paraId="7FECCB55" w14:textId="77777777" w:rsidR="000A701F" w:rsidRPr="00ED508B" w:rsidRDefault="000A701F" w:rsidP="00C02EF8">
            <w:pPr>
              <w:rPr>
                <w:b/>
                <w:bCs/>
              </w:rPr>
            </w:pPr>
            <w:r w:rsidRPr="00ED508B">
              <w:rPr>
                <w:b/>
                <w:bCs/>
              </w:rPr>
              <w:t>Interface:</w:t>
            </w:r>
          </w:p>
        </w:tc>
        <w:tc>
          <w:tcPr>
            <w:tcW w:w="7229" w:type="dxa"/>
            <w:shd w:val="clear" w:color="auto" w:fill="auto"/>
          </w:tcPr>
          <w:p w14:paraId="3A416754" w14:textId="77777777" w:rsidR="000A701F" w:rsidRPr="00ED508B" w:rsidRDefault="000A701F" w:rsidP="00C02EF8">
            <w:r w:rsidRPr="00ED508B">
              <w:t>-</w:t>
            </w:r>
          </w:p>
        </w:tc>
      </w:tr>
      <w:tr w:rsidR="000A701F" w:rsidRPr="00ED508B" w14:paraId="686C65C6" w14:textId="77777777" w:rsidTr="00C02EF8">
        <w:tc>
          <w:tcPr>
            <w:tcW w:w="1951" w:type="dxa"/>
            <w:shd w:val="clear" w:color="auto" w:fill="auto"/>
          </w:tcPr>
          <w:p w14:paraId="165AA665" w14:textId="77777777" w:rsidR="000A701F" w:rsidRPr="00ED508B" w:rsidRDefault="000A701F" w:rsidP="00C02EF8">
            <w:pPr>
              <w:rPr>
                <w:b/>
                <w:bCs/>
              </w:rPr>
            </w:pPr>
            <w:r w:rsidRPr="00ED508B">
              <w:rPr>
                <w:b/>
                <w:bCs/>
              </w:rPr>
              <w:t>Supplementary Information:</w:t>
            </w:r>
          </w:p>
        </w:tc>
        <w:tc>
          <w:tcPr>
            <w:tcW w:w="7229" w:type="dxa"/>
            <w:shd w:val="clear" w:color="auto" w:fill="auto"/>
          </w:tcPr>
          <w:p w14:paraId="2EAE1BC7" w14:textId="77777777" w:rsidR="000A701F" w:rsidRPr="00ED508B" w:rsidRDefault="000A701F" w:rsidP="00C02EF8">
            <w:r w:rsidRPr="00ED508B">
              <w:t>-</w:t>
            </w:r>
          </w:p>
        </w:tc>
      </w:tr>
    </w:tbl>
    <w:p w14:paraId="21895DE2" w14:textId="77777777" w:rsidR="000A701F" w:rsidRPr="00305A75" w:rsidRDefault="000A701F" w:rsidP="000A701F">
      <w:r w:rsidRPr="00F6499B">
        <w:lastRenderedPageBreak/>
        <w:t>Max Capture Encodings</w:t>
      </w:r>
    </w:p>
    <w:tbl>
      <w:tblPr>
        <w:tblW w:w="9180" w:type="dxa"/>
        <w:tblInd w:w="567" w:type="dxa"/>
        <w:tblLook w:val="04A0" w:firstRow="1" w:lastRow="0" w:firstColumn="1" w:lastColumn="0" w:noHBand="0" w:noVBand="1"/>
      </w:tblPr>
      <w:tblGrid>
        <w:gridCol w:w="1951"/>
        <w:gridCol w:w="7229"/>
      </w:tblGrid>
      <w:tr w:rsidR="000A701F" w:rsidRPr="00ED508B" w14:paraId="4A9FBF4B" w14:textId="77777777" w:rsidTr="00C02EF8">
        <w:tc>
          <w:tcPr>
            <w:tcW w:w="1951" w:type="dxa"/>
            <w:shd w:val="clear" w:color="auto" w:fill="auto"/>
          </w:tcPr>
          <w:p w14:paraId="2DE371BB" w14:textId="77777777" w:rsidR="000A701F" w:rsidRPr="00ED508B" w:rsidRDefault="000A701F" w:rsidP="00C02EF8">
            <w:pPr>
              <w:rPr>
                <w:b/>
                <w:bCs/>
              </w:rPr>
            </w:pPr>
            <w:r w:rsidRPr="00ED508B">
              <w:rPr>
                <w:b/>
                <w:bCs/>
              </w:rPr>
              <w:t>Identity:</w:t>
            </w:r>
          </w:p>
        </w:tc>
        <w:tc>
          <w:tcPr>
            <w:tcW w:w="7229" w:type="dxa"/>
            <w:shd w:val="clear" w:color="auto" w:fill="auto"/>
          </w:tcPr>
          <w:p w14:paraId="098EE97B" w14:textId="77777777" w:rsidR="000A701F" w:rsidRPr="00ED508B" w:rsidRDefault="000A701F" w:rsidP="00C02EF8">
            <w:r w:rsidRPr="00ED508B">
              <w:t xml:space="preserve">Max Capture Encodings </w:t>
            </w:r>
          </w:p>
        </w:tc>
      </w:tr>
      <w:tr w:rsidR="000A701F" w:rsidRPr="00ED508B" w14:paraId="5762421C" w14:textId="77777777" w:rsidTr="00C02EF8">
        <w:tc>
          <w:tcPr>
            <w:tcW w:w="1951" w:type="dxa"/>
            <w:shd w:val="clear" w:color="auto" w:fill="auto"/>
          </w:tcPr>
          <w:p w14:paraId="6D7A6F25" w14:textId="77777777" w:rsidR="000A701F" w:rsidRPr="00ED508B" w:rsidRDefault="000A701F" w:rsidP="00C02EF8">
            <w:pPr>
              <w:rPr>
                <w:b/>
                <w:bCs/>
              </w:rPr>
            </w:pPr>
            <w:r w:rsidRPr="00ED508B">
              <w:rPr>
                <w:b/>
                <w:bCs/>
              </w:rPr>
              <w:t>Description:</w:t>
            </w:r>
          </w:p>
        </w:tc>
        <w:tc>
          <w:tcPr>
            <w:tcW w:w="7229" w:type="dxa"/>
            <w:shd w:val="clear" w:color="auto" w:fill="auto"/>
          </w:tcPr>
          <w:p w14:paraId="0D06C28D" w14:textId="77777777" w:rsidR="000A701F" w:rsidRPr="00ED508B" w:rsidRDefault="000A701F" w:rsidP="00C02EF8">
            <w:r w:rsidRPr="00ED508B">
              <w:t>This attribute indicates the maximum number of specific encodings of a media capture that may be provided by the sender. Where multiple encodings are specified for a capture the consumer uses this attribute to ensure that it doesn’t request encodings that a provider lacks resources for.</w:t>
            </w:r>
            <w:r w:rsidRPr="00ED508B" w:rsidDel="00AB1AE1">
              <w:t xml:space="preserve"> </w:t>
            </w:r>
          </w:p>
        </w:tc>
      </w:tr>
      <w:tr w:rsidR="000A701F" w:rsidRPr="00ED508B" w14:paraId="7008FB1B" w14:textId="77777777" w:rsidTr="00C02EF8">
        <w:tc>
          <w:tcPr>
            <w:tcW w:w="1951" w:type="dxa"/>
            <w:shd w:val="clear" w:color="auto" w:fill="auto"/>
          </w:tcPr>
          <w:p w14:paraId="6F8F106C" w14:textId="77777777" w:rsidR="000A701F" w:rsidRPr="00ED508B" w:rsidRDefault="000A701F" w:rsidP="00C02EF8">
            <w:pPr>
              <w:rPr>
                <w:b/>
                <w:bCs/>
              </w:rPr>
            </w:pPr>
            <w:r w:rsidRPr="00ED508B">
              <w:rPr>
                <w:b/>
                <w:bCs/>
              </w:rPr>
              <w:t>Format:</w:t>
            </w:r>
          </w:p>
        </w:tc>
        <w:tc>
          <w:tcPr>
            <w:tcW w:w="7229" w:type="dxa"/>
            <w:shd w:val="clear" w:color="auto" w:fill="auto"/>
          </w:tcPr>
          <w:p w14:paraId="5E7600C9" w14:textId="77777777" w:rsidR="000A701F" w:rsidRPr="00ED508B" w:rsidRDefault="000A701F" w:rsidP="00C02EF8">
            <w:r w:rsidRPr="00ED508B">
              <w:t>Unsigned integer</w:t>
            </w:r>
          </w:p>
        </w:tc>
      </w:tr>
      <w:tr w:rsidR="000A701F" w:rsidRPr="00ED508B" w14:paraId="590B5DFB" w14:textId="77777777" w:rsidTr="00C02EF8">
        <w:tc>
          <w:tcPr>
            <w:tcW w:w="1951" w:type="dxa"/>
            <w:shd w:val="clear" w:color="auto" w:fill="auto"/>
          </w:tcPr>
          <w:p w14:paraId="23961DB7" w14:textId="77777777" w:rsidR="000A701F" w:rsidRPr="00ED508B" w:rsidRDefault="000A701F" w:rsidP="00C02EF8">
            <w:pPr>
              <w:rPr>
                <w:b/>
                <w:bCs/>
              </w:rPr>
            </w:pPr>
            <w:r w:rsidRPr="00ED508B">
              <w:rPr>
                <w:b/>
                <w:bCs/>
              </w:rPr>
              <w:t>Possible Values:</w:t>
            </w:r>
          </w:p>
        </w:tc>
        <w:tc>
          <w:tcPr>
            <w:tcW w:w="7229" w:type="dxa"/>
            <w:shd w:val="clear" w:color="auto" w:fill="auto"/>
          </w:tcPr>
          <w:p w14:paraId="50FEC654" w14:textId="77777777" w:rsidR="000A701F" w:rsidRPr="00ED508B" w:rsidRDefault="000A701F" w:rsidP="00C02EF8">
            <w:r w:rsidRPr="00ED508B">
              <w:t>1 or more.</w:t>
            </w:r>
          </w:p>
        </w:tc>
      </w:tr>
      <w:tr w:rsidR="000A701F" w:rsidRPr="00ED508B" w14:paraId="6DA09A5C" w14:textId="77777777" w:rsidTr="00C02EF8">
        <w:tc>
          <w:tcPr>
            <w:tcW w:w="1951" w:type="dxa"/>
            <w:shd w:val="clear" w:color="auto" w:fill="auto"/>
          </w:tcPr>
          <w:p w14:paraId="24213B61" w14:textId="77777777" w:rsidR="000A701F" w:rsidRPr="00ED508B" w:rsidRDefault="000A701F" w:rsidP="00C02EF8">
            <w:pPr>
              <w:rPr>
                <w:b/>
                <w:bCs/>
              </w:rPr>
            </w:pPr>
            <w:r w:rsidRPr="00ED508B">
              <w:rPr>
                <w:b/>
                <w:bCs/>
              </w:rPr>
              <w:t>Default:</w:t>
            </w:r>
          </w:p>
        </w:tc>
        <w:tc>
          <w:tcPr>
            <w:tcW w:w="7229" w:type="dxa"/>
            <w:shd w:val="clear" w:color="auto" w:fill="auto"/>
          </w:tcPr>
          <w:p w14:paraId="29EFBFDF" w14:textId="77777777" w:rsidR="000A701F" w:rsidRPr="00ED508B" w:rsidRDefault="000A701F" w:rsidP="00C02EF8">
            <w:r w:rsidRPr="00ED508B">
              <w:t>1</w:t>
            </w:r>
          </w:p>
        </w:tc>
      </w:tr>
      <w:tr w:rsidR="000A701F" w:rsidRPr="00ED508B" w14:paraId="3C7E2E1A" w14:textId="77777777" w:rsidTr="00C02EF8">
        <w:tc>
          <w:tcPr>
            <w:tcW w:w="1951" w:type="dxa"/>
            <w:shd w:val="clear" w:color="auto" w:fill="auto"/>
          </w:tcPr>
          <w:p w14:paraId="454EBF25" w14:textId="77777777" w:rsidR="000A701F" w:rsidRPr="00ED508B" w:rsidRDefault="000A701F" w:rsidP="00C02EF8">
            <w:pPr>
              <w:rPr>
                <w:b/>
                <w:bCs/>
              </w:rPr>
            </w:pPr>
            <w:r w:rsidRPr="00ED508B">
              <w:rPr>
                <w:b/>
                <w:bCs/>
              </w:rPr>
              <w:t>Reference:</w:t>
            </w:r>
          </w:p>
        </w:tc>
        <w:tc>
          <w:tcPr>
            <w:tcW w:w="7229" w:type="dxa"/>
            <w:shd w:val="clear" w:color="auto" w:fill="auto"/>
          </w:tcPr>
          <w:p w14:paraId="7907D4DD" w14:textId="77777777" w:rsidR="000A701F" w:rsidRPr="00ED508B" w:rsidRDefault="000A701F" w:rsidP="00C02EF8">
            <w:pPr>
              <w:rPr>
                <w:i/>
              </w:rPr>
            </w:pPr>
            <w:r w:rsidRPr="00ED508B">
              <w:t>This parameter aligns with the "Max Capture Encodings" attribute in [IETF CLUE FW].</w:t>
            </w:r>
          </w:p>
        </w:tc>
      </w:tr>
    </w:tbl>
    <w:p w14:paraId="4FBB7330"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86" w:name="_Toc359382446"/>
      <w:bookmarkStart w:id="87" w:name="_Toc359380305"/>
      <w:bookmarkStart w:id="88" w:name="_Toc370201799"/>
      <w:bookmarkEnd w:id="86"/>
      <w:r w:rsidRPr="00ED508B">
        <w:rPr>
          <w:lang w:eastAsia="zh-CN"/>
        </w:rPr>
        <w:t>Visual parameters</w:t>
      </w:r>
      <w:bookmarkEnd w:id="87"/>
      <w:bookmarkEnd w:id="88"/>
    </w:p>
    <w:p w14:paraId="653EC6D0" w14:textId="77777777" w:rsidR="000A701F" w:rsidRPr="00ED508B" w:rsidRDefault="000A701F" w:rsidP="000A701F">
      <w:pPr>
        <w:rPr>
          <w:lang w:eastAsia="zh-CN"/>
        </w:rPr>
      </w:pPr>
      <w:r w:rsidRPr="00ED508B">
        <w:rPr>
          <w:lang w:eastAsia="zh-CN"/>
        </w:rPr>
        <w:t>This clause describes the telepresence parameters related to the visual capabilities.</w:t>
      </w:r>
    </w:p>
    <w:p w14:paraId="345DF341"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Colour Gamut </w:t>
      </w:r>
    </w:p>
    <w:tbl>
      <w:tblPr>
        <w:tblW w:w="9180" w:type="dxa"/>
        <w:tblInd w:w="567" w:type="dxa"/>
        <w:tblLook w:val="04A0" w:firstRow="1" w:lastRow="0" w:firstColumn="1" w:lastColumn="0" w:noHBand="0" w:noVBand="1"/>
      </w:tblPr>
      <w:tblGrid>
        <w:gridCol w:w="1951"/>
        <w:gridCol w:w="7229"/>
      </w:tblGrid>
      <w:tr w:rsidR="000A701F" w:rsidRPr="00ED508B" w14:paraId="2D77D435" w14:textId="77777777" w:rsidTr="00C02EF8">
        <w:tc>
          <w:tcPr>
            <w:tcW w:w="1951" w:type="dxa"/>
            <w:shd w:val="clear" w:color="auto" w:fill="auto"/>
          </w:tcPr>
          <w:p w14:paraId="1349C85A" w14:textId="77777777" w:rsidR="000A701F" w:rsidRPr="00ED508B" w:rsidRDefault="000A701F" w:rsidP="00C02EF8">
            <w:pPr>
              <w:rPr>
                <w:b/>
                <w:bCs/>
              </w:rPr>
            </w:pPr>
            <w:r w:rsidRPr="00ED508B">
              <w:rPr>
                <w:b/>
                <w:bCs/>
              </w:rPr>
              <w:t>Identity:</w:t>
            </w:r>
          </w:p>
        </w:tc>
        <w:tc>
          <w:tcPr>
            <w:tcW w:w="7229" w:type="dxa"/>
            <w:shd w:val="clear" w:color="auto" w:fill="auto"/>
          </w:tcPr>
          <w:p w14:paraId="1097DFF8" w14:textId="77777777" w:rsidR="000A701F" w:rsidRPr="00ED508B" w:rsidRDefault="000A701F" w:rsidP="00C02EF8">
            <w:r w:rsidRPr="00ED508B">
              <w:t>ColourGamut</w:t>
            </w:r>
          </w:p>
        </w:tc>
      </w:tr>
      <w:tr w:rsidR="000A701F" w:rsidRPr="00ED508B" w14:paraId="311CFCFF" w14:textId="77777777" w:rsidTr="00C02EF8">
        <w:tc>
          <w:tcPr>
            <w:tcW w:w="1951" w:type="dxa"/>
            <w:shd w:val="clear" w:color="auto" w:fill="auto"/>
          </w:tcPr>
          <w:p w14:paraId="6914C80C" w14:textId="77777777" w:rsidR="000A701F" w:rsidRPr="00ED508B" w:rsidRDefault="000A701F" w:rsidP="00C02EF8">
            <w:pPr>
              <w:rPr>
                <w:b/>
                <w:bCs/>
              </w:rPr>
            </w:pPr>
            <w:r w:rsidRPr="00ED508B">
              <w:rPr>
                <w:b/>
                <w:bCs/>
              </w:rPr>
              <w:t>Description:</w:t>
            </w:r>
          </w:p>
        </w:tc>
        <w:tc>
          <w:tcPr>
            <w:tcW w:w="7229" w:type="dxa"/>
            <w:shd w:val="clear" w:color="auto" w:fill="auto"/>
          </w:tcPr>
          <w:p w14:paraId="5D4B698C" w14:textId="77777777" w:rsidR="000A701F" w:rsidRPr="00ED508B" w:rsidRDefault="000A701F" w:rsidP="00C02EF8">
            <w:r w:rsidRPr="00ED508B">
              <w:t>This parameter indicates the Colour Gamut used in a Telepresence Video Stream.</w:t>
            </w:r>
          </w:p>
        </w:tc>
      </w:tr>
      <w:tr w:rsidR="000A701F" w:rsidRPr="00ED508B" w14:paraId="3278BD05" w14:textId="77777777" w:rsidTr="00C02EF8">
        <w:tc>
          <w:tcPr>
            <w:tcW w:w="1951" w:type="dxa"/>
            <w:shd w:val="clear" w:color="auto" w:fill="auto"/>
          </w:tcPr>
          <w:p w14:paraId="40229402" w14:textId="77777777" w:rsidR="000A701F" w:rsidRPr="00ED508B" w:rsidRDefault="000A701F" w:rsidP="00C02EF8">
            <w:pPr>
              <w:rPr>
                <w:b/>
                <w:bCs/>
              </w:rPr>
            </w:pPr>
            <w:r w:rsidRPr="00ED508B">
              <w:rPr>
                <w:b/>
                <w:bCs/>
              </w:rPr>
              <w:t>Format:</w:t>
            </w:r>
          </w:p>
        </w:tc>
        <w:tc>
          <w:tcPr>
            <w:tcW w:w="7229" w:type="dxa"/>
            <w:shd w:val="clear" w:color="auto" w:fill="auto"/>
          </w:tcPr>
          <w:p w14:paraId="0994F49C" w14:textId="77777777" w:rsidR="000A701F" w:rsidRPr="00ED508B" w:rsidRDefault="000A701F" w:rsidP="00C02EF8">
            <w:r w:rsidRPr="00ED508B">
              <w:t>String</w:t>
            </w:r>
          </w:p>
        </w:tc>
      </w:tr>
      <w:tr w:rsidR="000A701F" w:rsidRPr="00ED508B" w14:paraId="0818E187" w14:textId="77777777" w:rsidTr="00C02EF8">
        <w:tc>
          <w:tcPr>
            <w:tcW w:w="1951" w:type="dxa"/>
            <w:shd w:val="clear" w:color="auto" w:fill="auto"/>
          </w:tcPr>
          <w:p w14:paraId="5CF83312" w14:textId="77777777" w:rsidR="000A701F" w:rsidRPr="00ED508B" w:rsidRDefault="000A701F" w:rsidP="00C02EF8">
            <w:pPr>
              <w:rPr>
                <w:b/>
                <w:bCs/>
              </w:rPr>
            </w:pPr>
            <w:r w:rsidRPr="00ED508B">
              <w:rPr>
                <w:b/>
                <w:bCs/>
              </w:rPr>
              <w:t>Possible Values:</w:t>
            </w:r>
          </w:p>
        </w:tc>
        <w:tc>
          <w:tcPr>
            <w:tcW w:w="7229" w:type="dxa"/>
            <w:shd w:val="clear" w:color="auto" w:fill="auto"/>
          </w:tcPr>
          <w:p w14:paraId="38CC139B" w14:textId="77777777" w:rsidR="000A701F" w:rsidRPr="00ED508B" w:rsidRDefault="000A701F" w:rsidP="00C02EF8">
            <w:r>
              <w:t xml:space="preserve">BT.709, </w:t>
            </w:r>
            <w:r w:rsidRPr="00ED508B">
              <w:t>BT.601, BT.1361, BT.2020</w:t>
            </w:r>
          </w:p>
        </w:tc>
      </w:tr>
      <w:tr w:rsidR="000A701F" w:rsidRPr="00ED508B" w14:paraId="633EADFF" w14:textId="77777777" w:rsidTr="00C02EF8">
        <w:tc>
          <w:tcPr>
            <w:tcW w:w="1951" w:type="dxa"/>
            <w:shd w:val="clear" w:color="auto" w:fill="auto"/>
          </w:tcPr>
          <w:p w14:paraId="3D909EB5" w14:textId="77777777" w:rsidR="000A701F" w:rsidRPr="00ED508B" w:rsidRDefault="000A701F" w:rsidP="00C02EF8">
            <w:pPr>
              <w:rPr>
                <w:b/>
                <w:bCs/>
              </w:rPr>
            </w:pPr>
            <w:r w:rsidRPr="00ED508B">
              <w:rPr>
                <w:b/>
                <w:bCs/>
              </w:rPr>
              <w:t>Default:</w:t>
            </w:r>
          </w:p>
        </w:tc>
        <w:tc>
          <w:tcPr>
            <w:tcW w:w="7229" w:type="dxa"/>
            <w:shd w:val="clear" w:color="auto" w:fill="auto"/>
          </w:tcPr>
          <w:p w14:paraId="7025551A" w14:textId="77777777" w:rsidR="000A701F" w:rsidRPr="00ED508B" w:rsidRDefault="000A701F" w:rsidP="00C02EF8">
            <w:r w:rsidRPr="00ED508B">
              <w:t>BT.709.</w:t>
            </w:r>
          </w:p>
        </w:tc>
      </w:tr>
      <w:tr w:rsidR="000A701F" w:rsidRPr="00ED508B" w14:paraId="73E48E0F" w14:textId="77777777" w:rsidTr="00C02EF8">
        <w:tc>
          <w:tcPr>
            <w:tcW w:w="1951" w:type="dxa"/>
            <w:shd w:val="clear" w:color="auto" w:fill="auto"/>
          </w:tcPr>
          <w:p w14:paraId="76A5EAAC" w14:textId="77777777" w:rsidR="000A701F" w:rsidRPr="00ED508B" w:rsidRDefault="000A701F" w:rsidP="00C02EF8">
            <w:pPr>
              <w:rPr>
                <w:b/>
                <w:bCs/>
              </w:rPr>
            </w:pPr>
            <w:r w:rsidRPr="00ED508B">
              <w:rPr>
                <w:b/>
                <w:bCs/>
              </w:rPr>
              <w:t>Reference:</w:t>
            </w:r>
          </w:p>
        </w:tc>
        <w:tc>
          <w:tcPr>
            <w:tcW w:w="7229" w:type="dxa"/>
            <w:shd w:val="clear" w:color="auto" w:fill="auto"/>
          </w:tcPr>
          <w:p w14:paraId="5628BCEC" w14:textId="77777777" w:rsidR="000A701F" w:rsidRPr="00ED508B" w:rsidRDefault="000A701F" w:rsidP="00C02EF8">
            <w:r w:rsidRPr="00ED508B">
              <w:t>-</w:t>
            </w:r>
          </w:p>
        </w:tc>
      </w:tr>
      <w:tr w:rsidR="000A701F" w:rsidRPr="00ED508B" w14:paraId="4459419A" w14:textId="77777777" w:rsidTr="00C02EF8">
        <w:tc>
          <w:tcPr>
            <w:tcW w:w="1951" w:type="dxa"/>
            <w:shd w:val="clear" w:color="auto" w:fill="auto"/>
          </w:tcPr>
          <w:p w14:paraId="222ADDF9" w14:textId="77777777" w:rsidR="000A701F" w:rsidRPr="00ED508B" w:rsidRDefault="000A701F" w:rsidP="00C02EF8">
            <w:pPr>
              <w:rPr>
                <w:b/>
                <w:bCs/>
              </w:rPr>
            </w:pPr>
            <w:r w:rsidRPr="00ED508B">
              <w:rPr>
                <w:b/>
                <w:bCs/>
              </w:rPr>
              <w:t>Interface:</w:t>
            </w:r>
          </w:p>
        </w:tc>
        <w:tc>
          <w:tcPr>
            <w:tcW w:w="7229" w:type="dxa"/>
            <w:shd w:val="clear" w:color="auto" w:fill="auto"/>
          </w:tcPr>
          <w:p w14:paraId="61924B22" w14:textId="77777777" w:rsidR="000A701F" w:rsidRPr="00ED508B" w:rsidRDefault="000A701F" w:rsidP="00C02EF8">
            <w:r w:rsidRPr="00ED508B">
              <w:t>-</w:t>
            </w:r>
          </w:p>
        </w:tc>
      </w:tr>
      <w:tr w:rsidR="000A701F" w:rsidRPr="00ED508B" w14:paraId="73D7B7E0" w14:textId="77777777" w:rsidTr="00C02EF8">
        <w:tc>
          <w:tcPr>
            <w:tcW w:w="1951" w:type="dxa"/>
            <w:shd w:val="clear" w:color="auto" w:fill="auto"/>
          </w:tcPr>
          <w:p w14:paraId="2F367A27" w14:textId="77777777" w:rsidR="000A701F" w:rsidRPr="00ED508B" w:rsidRDefault="000A701F" w:rsidP="00C02EF8">
            <w:pPr>
              <w:rPr>
                <w:b/>
                <w:bCs/>
              </w:rPr>
            </w:pPr>
            <w:r w:rsidRPr="00ED508B">
              <w:rPr>
                <w:b/>
                <w:bCs/>
              </w:rPr>
              <w:t>Supplementary Information:</w:t>
            </w:r>
          </w:p>
        </w:tc>
        <w:tc>
          <w:tcPr>
            <w:tcW w:w="7229" w:type="dxa"/>
            <w:shd w:val="clear" w:color="auto" w:fill="auto"/>
          </w:tcPr>
          <w:p w14:paraId="57F8EF67" w14:textId="77777777" w:rsidR="000A701F" w:rsidRDefault="000A701F" w:rsidP="00C02EF8">
            <w:r w:rsidRPr="00ED508B">
              <w:t>In the absence of visual usability information (VUI) signal</w:t>
            </w:r>
            <w:r w:rsidRPr="00ED508B">
              <w:rPr>
                <w:rFonts w:hint="eastAsia"/>
              </w:rPr>
              <w:t>l</w:t>
            </w:r>
            <w:r w:rsidRPr="00ED508B">
              <w:t>ing (or if the VUI signalling indicates "unspecified"), telepresence systems shall process all received video signals per [ITU-R BT.709]. For example: Annex E.2 / [ITU-T H.264] regarding VUI has the "colour primaries" element that allows the signalling of the chromaticity and white point.</w:t>
            </w:r>
          </w:p>
          <w:p w14:paraId="040515F8" w14:textId="77777777" w:rsidR="000A701F" w:rsidRPr="00ED508B" w:rsidRDefault="000A701F" w:rsidP="00C02EF8">
            <w:r w:rsidRPr="00ED508B">
              <w:t>If the transmitted video is not conformant with [ITU-R BT.709], senders should always signal the black level and range of the luma and chroma signals, transfer characteristics, the colour primaries, and the matrix coefficients in their video bit streams.  Receivers may use this information to optimally render the received pictures.</w:t>
            </w:r>
          </w:p>
          <w:p w14:paraId="52286C83" w14:textId="77777777" w:rsidR="000A701F" w:rsidRPr="00ED508B" w:rsidRDefault="000A701F" w:rsidP="00C02EF8">
            <w:r w:rsidRPr="00ED508B">
              <w:t>See clause 7.3.1.4 for more information on the use of colour and lighting parameters.</w:t>
            </w:r>
          </w:p>
        </w:tc>
      </w:tr>
    </w:tbl>
    <w:p w14:paraId="35B607DC"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LumaBitDepth </w:t>
      </w:r>
    </w:p>
    <w:tbl>
      <w:tblPr>
        <w:tblW w:w="9180" w:type="dxa"/>
        <w:tblInd w:w="567" w:type="dxa"/>
        <w:tblLook w:val="04A0" w:firstRow="1" w:lastRow="0" w:firstColumn="1" w:lastColumn="0" w:noHBand="0" w:noVBand="1"/>
      </w:tblPr>
      <w:tblGrid>
        <w:gridCol w:w="1951"/>
        <w:gridCol w:w="7229"/>
      </w:tblGrid>
      <w:tr w:rsidR="000A701F" w:rsidRPr="00ED508B" w14:paraId="1AC35DB8" w14:textId="77777777" w:rsidTr="00C02EF8">
        <w:tc>
          <w:tcPr>
            <w:tcW w:w="1951" w:type="dxa"/>
            <w:shd w:val="clear" w:color="auto" w:fill="auto"/>
          </w:tcPr>
          <w:p w14:paraId="23584396" w14:textId="77777777" w:rsidR="000A701F" w:rsidRPr="00ED508B" w:rsidRDefault="000A701F" w:rsidP="00C02EF8">
            <w:pPr>
              <w:rPr>
                <w:b/>
                <w:bCs/>
              </w:rPr>
            </w:pPr>
            <w:r w:rsidRPr="00ED508B">
              <w:rPr>
                <w:b/>
                <w:bCs/>
              </w:rPr>
              <w:t>Identity:</w:t>
            </w:r>
          </w:p>
        </w:tc>
        <w:tc>
          <w:tcPr>
            <w:tcW w:w="7229" w:type="dxa"/>
            <w:shd w:val="clear" w:color="auto" w:fill="auto"/>
          </w:tcPr>
          <w:p w14:paraId="0C25A1F8" w14:textId="77777777" w:rsidR="000A701F" w:rsidRPr="00ED508B" w:rsidRDefault="000A701F" w:rsidP="00C02EF8">
            <w:r w:rsidRPr="00ED508B">
              <w:t>LumaBitDepth</w:t>
            </w:r>
          </w:p>
        </w:tc>
      </w:tr>
      <w:tr w:rsidR="000A701F" w:rsidRPr="00ED508B" w14:paraId="039B38F9" w14:textId="77777777" w:rsidTr="00C02EF8">
        <w:tc>
          <w:tcPr>
            <w:tcW w:w="1951" w:type="dxa"/>
            <w:shd w:val="clear" w:color="auto" w:fill="auto"/>
          </w:tcPr>
          <w:p w14:paraId="53EF1F47" w14:textId="77777777" w:rsidR="000A701F" w:rsidRPr="00ED508B" w:rsidRDefault="000A701F" w:rsidP="00C02EF8">
            <w:pPr>
              <w:rPr>
                <w:b/>
                <w:bCs/>
              </w:rPr>
            </w:pPr>
            <w:r w:rsidRPr="00ED508B">
              <w:rPr>
                <w:b/>
                <w:bCs/>
              </w:rPr>
              <w:t>Description:</w:t>
            </w:r>
          </w:p>
        </w:tc>
        <w:tc>
          <w:tcPr>
            <w:tcW w:w="7229" w:type="dxa"/>
            <w:shd w:val="clear" w:color="auto" w:fill="auto"/>
          </w:tcPr>
          <w:p w14:paraId="178FD2EB" w14:textId="77777777" w:rsidR="000A701F" w:rsidRPr="00ED508B" w:rsidRDefault="000A701F" w:rsidP="00C02EF8">
            <w:r w:rsidRPr="00ED508B">
              <w:t>This parameter indicates the bit depth of the luma samples in a digital picture.</w:t>
            </w:r>
          </w:p>
        </w:tc>
      </w:tr>
      <w:tr w:rsidR="000A701F" w:rsidRPr="00ED508B" w14:paraId="19BF06FE" w14:textId="77777777" w:rsidTr="00C02EF8">
        <w:tc>
          <w:tcPr>
            <w:tcW w:w="1951" w:type="dxa"/>
            <w:shd w:val="clear" w:color="auto" w:fill="auto"/>
          </w:tcPr>
          <w:p w14:paraId="74E55363" w14:textId="77777777" w:rsidR="000A701F" w:rsidRPr="00ED508B" w:rsidRDefault="000A701F" w:rsidP="00C02EF8">
            <w:pPr>
              <w:rPr>
                <w:b/>
                <w:bCs/>
              </w:rPr>
            </w:pPr>
            <w:r w:rsidRPr="00ED508B">
              <w:rPr>
                <w:b/>
                <w:bCs/>
              </w:rPr>
              <w:lastRenderedPageBreak/>
              <w:t>Format:</w:t>
            </w:r>
          </w:p>
        </w:tc>
        <w:tc>
          <w:tcPr>
            <w:tcW w:w="7229" w:type="dxa"/>
            <w:shd w:val="clear" w:color="auto" w:fill="auto"/>
          </w:tcPr>
          <w:p w14:paraId="1CBD003E" w14:textId="77777777" w:rsidR="000A701F" w:rsidRPr="00ED508B" w:rsidRDefault="000A701F" w:rsidP="00C02EF8">
            <w:r w:rsidRPr="00ED508B">
              <w:t>Integer</w:t>
            </w:r>
          </w:p>
        </w:tc>
      </w:tr>
      <w:tr w:rsidR="000A701F" w:rsidRPr="00ED508B" w14:paraId="731DC9EE" w14:textId="77777777" w:rsidTr="00C02EF8">
        <w:tc>
          <w:tcPr>
            <w:tcW w:w="1951" w:type="dxa"/>
            <w:shd w:val="clear" w:color="auto" w:fill="auto"/>
          </w:tcPr>
          <w:p w14:paraId="507C0827" w14:textId="77777777" w:rsidR="000A701F" w:rsidRPr="00ED508B" w:rsidRDefault="000A701F" w:rsidP="00C02EF8">
            <w:pPr>
              <w:rPr>
                <w:b/>
                <w:bCs/>
              </w:rPr>
            </w:pPr>
            <w:r w:rsidRPr="00ED508B">
              <w:rPr>
                <w:b/>
                <w:bCs/>
              </w:rPr>
              <w:t>Possible Values:</w:t>
            </w:r>
          </w:p>
        </w:tc>
        <w:tc>
          <w:tcPr>
            <w:tcW w:w="7229" w:type="dxa"/>
            <w:shd w:val="clear" w:color="auto" w:fill="auto"/>
          </w:tcPr>
          <w:p w14:paraId="41519DC1" w14:textId="77777777" w:rsidR="000A701F" w:rsidRPr="00ED508B" w:rsidRDefault="000A701F" w:rsidP="00C02EF8">
            <w:r w:rsidRPr="00ED508B">
              <w:t>8 through 14</w:t>
            </w:r>
          </w:p>
        </w:tc>
      </w:tr>
      <w:tr w:rsidR="000A701F" w:rsidRPr="00ED508B" w14:paraId="0596C8A8" w14:textId="77777777" w:rsidTr="00C02EF8">
        <w:tc>
          <w:tcPr>
            <w:tcW w:w="1951" w:type="dxa"/>
            <w:shd w:val="clear" w:color="auto" w:fill="auto"/>
          </w:tcPr>
          <w:p w14:paraId="58D8A0FA" w14:textId="77777777" w:rsidR="000A701F" w:rsidRPr="00ED508B" w:rsidRDefault="000A701F" w:rsidP="00C02EF8">
            <w:pPr>
              <w:rPr>
                <w:b/>
                <w:bCs/>
              </w:rPr>
            </w:pPr>
            <w:r w:rsidRPr="00ED508B">
              <w:rPr>
                <w:b/>
                <w:bCs/>
              </w:rPr>
              <w:t>Default:</w:t>
            </w:r>
          </w:p>
        </w:tc>
        <w:tc>
          <w:tcPr>
            <w:tcW w:w="7229" w:type="dxa"/>
            <w:shd w:val="clear" w:color="auto" w:fill="auto"/>
          </w:tcPr>
          <w:p w14:paraId="09A477DB" w14:textId="77777777" w:rsidR="000A701F" w:rsidRPr="00ED508B" w:rsidRDefault="000A701F" w:rsidP="00C02EF8">
            <w:r w:rsidRPr="00ED508B">
              <w:t>8</w:t>
            </w:r>
          </w:p>
        </w:tc>
      </w:tr>
      <w:tr w:rsidR="000A701F" w:rsidRPr="00ED508B" w14:paraId="66D90B18" w14:textId="77777777" w:rsidTr="00C02EF8">
        <w:tc>
          <w:tcPr>
            <w:tcW w:w="1951" w:type="dxa"/>
            <w:shd w:val="clear" w:color="auto" w:fill="auto"/>
          </w:tcPr>
          <w:p w14:paraId="049C7C13" w14:textId="77777777" w:rsidR="000A701F" w:rsidRPr="00ED508B" w:rsidRDefault="000A701F" w:rsidP="00C02EF8">
            <w:pPr>
              <w:rPr>
                <w:b/>
                <w:bCs/>
              </w:rPr>
            </w:pPr>
            <w:r w:rsidRPr="00ED508B">
              <w:rPr>
                <w:b/>
                <w:bCs/>
              </w:rPr>
              <w:t>Reference:</w:t>
            </w:r>
          </w:p>
        </w:tc>
        <w:tc>
          <w:tcPr>
            <w:tcW w:w="7229" w:type="dxa"/>
            <w:shd w:val="clear" w:color="auto" w:fill="auto"/>
          </w:tcPr>
          <w:p w14:paraId="02508A5F" w14:textId="77777777" w:rsidR="000A701F" w:rsidRPr="00ED508B" w:rsidRDefault="000A701F" w:rsidP="00C02EF8">
            <w:r w:rsidRPr="00ED508B">
              <w:t>-</w:t>
            </w:r>
          </w:p>
        </w:tc>
      </w:tr>
      <w:tr w:rsidR="000A701F" w:rsidRPr="00ED508B" w14:paraId="7204E32E" w14:textId="77777777" w:rsidTr="00C02EF8">
        <w:tc>
          <w:tcPr>
            <w:tcW w:w="1951" w:type="dxa"/>
            <w:shd w:val="clear" w:color="auto" w:fill="auto"/>
          </w:tcPr>
          <w:p w14:paraId="2F8B747C" w14:textId="77777777" w:rsidR="000A701F" w:rsidRPr="00ED508B" w:rsidRDefault="000A701F" w:rsidP="00C02EF8">
            <w:pPr>
              <w:rPr>
                <w:b/>
                <w:bCs/>
              </w:rPr>
            </w:pPr>
            <w:r w:rsidRPr="00ED508B">
              <w:rPr>
                <w:b/>
                <w:bCs/>
              </w:rPr>
              <w:t>Interface:</w:t>
            </w:r>
          </w:p>
        </w:tc>
        <w:tc>
          <w:tcPr>
            <w:tcW w:w="7229" w:type="dxa"/>
            <w:shd w:val="clear" w:color="auto" w:fill="auto"/>
          </w:tcPr>
          <w:p w14:paraId="14007E95" w14:textId="77777777" w:rsidR="000A701F" w:rsidRPr="00ED508B" w:rsidRDefault="000A701F" w:rsidP="00C02EF8">
            <w:r w:rsidRPr="00ED508B">
              <w:t>-</w:t>
            </w:r>
          </w:p>
        </w:tc>
      </w:tr>
    </w:tbl>
    <w:p w14:paraId="408C5FBC"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ChromaBitDepth </w:t>
      </w:r>
    </w:p>
    <w:tbl>
      <w:tblPr>
        <w:tblW w:w="9180" w:type="dxa"/>
        <w:tblInd w:w="567" w:type="dxa"/>
        <w:tblLook w:val="04A0" w:firstRow="1" w:lastRow="0" w:firstColumn="1" w:lastColumn="0" w:noHBand="0" w:noVBand="1"/>
      </w:tblPr>
      <w:tblGrid>
        <w:gridCol w:w="1951"/>
        <w:gridCol w:w="7229"/>
      </w:tblGrid>
      <w:tr w:rsidR="000A701F" w:rsidRPr="00ED508B" w14:paraId="7F58A54A" w14:textId="77777777" w:rsidTr="00C02EF8">
        <w:tc>
          <w:tcPr>
            <w:tcW w:w="1951" w:type="dxa"/>
            <w:shd w:val="clear" w:color="auto" w:fill="auto"/>
          </w:tcPr>
          <w:p w14:paraId="64418B3B" w14:textId="77777777" w:rsidR="000A701F" w:rsidRPr="00ED508B" w:rsidRDefault="000A701F" w:rsidP="00C02EF8">
            <w:pPr>
              <w:rPr>
                <w:b/>
                <w:bCs/>
              </w:rPr>
            </w:pPr>
            <w:r w:rsidRPr="00ED508B">
              <w:rPr>
                <w:b/>
                <w:bCs/>
              </w:rPr>
              <w:t>Identity:</w:t>
            </w:r>
          </w:p>
        </w:tc>
        <w:tc>
          <w:tcPr>
            <w:tcW w:w="7229" w:type="dxa"/>
            <w:shd w:val="clear" w:color="auto" w:fill="auto"/>
          </w:tcPr>
          <w:p w14:paraId="418751C4" w14:textId="77777777" w:rsidR="000A701F" w:rsidRPr="00ED508B" w:rsidRDefault="000A701F" w:rsidP="00C02EF8">
            <w:r w:rsidRPr="00ED508B">
              <w:t>ChromaBitDepth</w:t>
            </w:r>
          </w:p>
        </w:tc>
      </w:tr>
      <w:tr w:rsidR="000A701F" w:rsidRPr="00ED508B" w14:paraId="52B6EFC9" w14:textId="77777777" w:rsidTr="00C02EF8">
        <w:tc>
          <w:tcPr>
            <w:tcW w:w="1951" w:type="dxa"/>
            <w:shd w:val="clear" w:color="auto" w:fill="auto"/>
          </w:tcPr>
          <w:p w14:paraId="06CA06F7" w14:textId="77777777" w:rsidR="000A701F" w:rsidRPr="00ED508B" w:rsidRDefault="000A701F" w:rsidP="00C02EF8">
            <w:pPr>
              <w:rPr>
                <w:b/>
                <w:bCs/>
              </w:rPr>
            </w:pPr>
            <w:r w:rsidRPr="00ED508B">
              <w:rPr>
                <w:b/>
                <w:bCs/>
              </w:rPr>
              <w:t>Description:</w:t>
            </w:r>
          </w:p>
        </w:tc>
        <w:tc>
          <w:tcPr>
            <w:tcW w:w="7229" w:type="dxa"/>
            <w:shd w:val="clear" w:color="auto" w:fill="auto"/>
          </w:tcPr>
          <w:p w14:paraId="0F79E79B" w14:textId="77777777" w:rsidR="000A701F" w:rsidRPr="00ED508B" w:rsidRDefault="000A701F" w:rsidP="00C02EF8">
            <w:r w:rsidRPr="00ED508B">
              <w:t>This parameter indicates the bit depth of the chroma samples in a digital picture.</w:t>
            </w:r>
          </w:p>
        </w:tc>
      </w:tr>
      <w:tr w:rsidR="000A701F" w:rsidRPr="00ED508B" w14:paraId="5B4BADC6" w14:textId="77777777" w:rsidTr="00C02EF8">
        <w:tc>
          <w:tcPr>
            <w:tcW w:w="1951" w:type="dxa"/>
            <w:shd w:val="clear" w:color="auto" w:fill="auto"/>
          </w:tcPr>
          <w:p w14:paraId="4F19E0FD" w14:textId="77777777" w:rsidR="000A701F" w:rsidRPr="00ED508B" w:rsidRDefault="000A701F" w:rsidP="00C02EF8">
            <w:pPr>
              <w:rPr>
                <w:b/>
                <w:bCs/>
              </w:rPr>
            </w:pPr>
            <w:r w:rsidRPr="00ED508B">
              <w:rPr>
                <w:b/>
                <w:bCs/>
              </w:rPr>
              <w:t>Format:</w:t>
            </w:r>
          </w:p>
        </w:tc>
        <w:tc>
          <w:tcPr>
            <w:tcW w:w="7229" w:type="dxa"/>
            <w:shd w:val="clear" w:color="auto" w:fill="auto"/>
          </w:tcPr>
          <w:p w14:paraId="2ED92420" w14:textId="77777777" w:rsidR="000A701F" w:rsidRPr="00ED508B" w:rsidRDefault="000A701F" w:rsidP="00C02EF8">
            <w:r w:rsidRPr="00ED508B">
              <w:t>Integer</w:t>
            </w:r>
          </w:p>
        </w:tc>
      </w:tr>
      <w:tr w:rsidR="000A701F" w:rsidRPr="00ED508B" w14:paraId="3620F34B" w14:textId="77777777" w:rsidTr="00C02EF8">
        <w:tc>
          <w:tcPr>
            <w:tcW w:w="1951" w:type="dxa"/>
            <w:shd w:val="clear" w:color="auto" w:fill="auto"/>
          </w:tcPr>
          <w:p w14:paraId="01567015" w14:textId="77777777" w:rsidR="000A701F" w:rsidRPr="00ED508B" w:rsidRDefault="000A701F" w:rsidP="00C02EF8">
            <w:pPr>
              <w:rPr>
                <w:b/>
                <w:bCs/>
              </w:rPr>
            </w:pPr>
            <w:r w:rsidRPr="00ED508B">
              <w:rPr>
                <w:b/>
                <w:bCs/>
              </w:rPr>
              <w:t>Possible Values:</w:t>
            </w:r>
          </w:p>
        </w:tc>
        <w:tc>
          <w:tcPr>
            <w:tcW w:w="7229" w:type="dxa"/>
            <w:shd w:val="clear" w:color="auto" w:fill="auto"/>
          </w:tcPr>
          <w:p w14:paraId="6C167F5D" w14:textId="77777777" w:rsidR="000A701F" w:rsidRPr="00ED508B" w:rsidRDefault="000A701F" w:rsidP="00C02EF8">
            <w:r w:rsidRPr="00ED508B">
              <w:t>8 through 14</w:t>
            </w:r>
          </w:p>
        </w:tc>
      </w:tr>
      <w:tr w:rsidR="000A701F" w:rsidRPr="00ED508B" w14:paraId="21726FF0" w14:textId="77777777" w:rsidTr="00C02EF8">
        <w:tc>
          <w:tcPr>
            <w:tcW w:w="1951" w:type="dxa"/>
            <w:shd w:val="clear" w:color="auto" w:fill="auto"/>
          </w:tcPr>
          <w:p w14:paraId="292267D4" w14:textId="77777777" w:rsidR="000A701F" w:rsidRPr="00ED508B" w:rsidRDefault="000A701F" w:rsidP="00C02EF8">
            <w:pPr>
              <w:rPr>
                <w:b/>
                <w:bCs/>
              </w:rPr>
            </w:pPr>
            <w:r w:rsidRPr="00ED508B">
              <w:rPr>
                <w:b/>
                <w:bCs/>
              </w:rPr>
              <w:t>Default:</w:t>
            </w:r>
          </w:p>
        </w:tc>
        <w:tc>
          <w:tcPr>
            <w:tcW w:w="7229" w:type="dxa"/>
            <w:shd w:val="clear" w:color="auto" w:fill="auto"/>
          </w:tcPr>
          <w:p w14:paraId="27F5F2DA" w14:textId="77777777" w:rsidR="000A701F" w:rsidRPr="00ED508B" w:rsidRDefault="000A701F" w:rsidP="00C02EF8">
            <w:r w:rsidRPr="00ED508B">
              <w:t>8</w:t>
            </w:r>
          </w:p>
        </w:tc>
      </w:tr>
      <w:tr w:rsidR="000A701F" w:rsidRPr="00ED508B" w14:paraId="7C273135" w14:textId="77777777" w:rsidTr="00C02EF8">
        <w:tc>
          <w:tcPr>
            <w:tcW w:w="1951" w:type="dxa"/>
            <w:shd w:val="clear" w:color="auto" w:fill="auto"/>
          </w:tcPr>
          <w:p w14:paraId="3E3CFC64" w14:textId="77777777" w:rsidR="000A701F" w:rsidRPr="00ED508B" w:rsidRDefault="000A701F" w:rsidP="00C02EF8">
            <w:pPr>
              <w:rPr>
                <w:b/>
                <w:bCs/>
              </w:rPr>
            </w:pPr>
            <w:r w:rsidRPr="00ED508B">
              <w:rPr>
                <w:b/>
                <w:bCs/>
              </w:rPr>
              <w:t>Reference:</w:t>
            </w:r>
          </w:p>
        </w:tc>
        <w:tc>
          <w:tcPr>
            <w:tcW w:w="7229" w:type="dxa"/>
            <w:shd w:val="clear" w:color="auto" w:fill="auto"/>
          </w:tcPr>
          <w:p w14:paraId="44AB56A1" w14:textId="77777777" w:rsidR="000A701F" w:rsidRPr="00ED508B" w:rsidRDefault="000A701F" w:rsidP="00C02EF8">
            <w:r w:rsidRPr="00ED508B">
              <w:t>-</w:t>
            </w:r>
          </w:p>
        </w:tc>
      </w:tr>
      <w:tr w:rsidR="000A701F" w:rsidRPr="00ED508B" w14:paraId="0AE011DA" w14:textId="77777777" w:rsidTr="00C02EF8">
        <w:tc>
          <w:tcPr>
            <w:tcW w:w="1951" w:type="dxa"/>
            <w:shd w:val="clear" w:color="auto" w:fill="auto"/>
          </w:tcPr>
          <w:p w14:paraId="0697AC7A" w14:textId="77777777" w:rsidR="000A701F" w:rsidRPr="00ED508B" w:rsidRDefault="000A701F" w:rsidP="00C02EF8">
            <w:pPr>
              <w:rPr>
                <w:b/>
                <w:bCs/>
              </w:rPr>
            </w:pPr>
            <w:r w:rsidRPr="00ED508B">
              <w:rPr>
                <w:b/>
                <w:bCs/>
              </w:rPr>
              <w:t>Interface:</w:t>
            </w:r>
          </w:p>
        </w:tc>
        <w:tc>
          <w:tcPr>
            <w:tcW w:w="7229" w:type="dxa"/>
            <w:shd w:val="clear" w:color="auto" w:fill="auto"/>
          </w:tcPr>
          <w:p w14:paraId="03C07F4B" w14:textId="77777777" w:rsidR="000A701F" w:rsidRPr="00ED508B" w:rsidRDefault="000A701F" w:rsidP="00C02EF8">
            <w:r w:rsidRPr="00ED508B">
              <w:t>-</w:t>
            </w:r>
          </w:p>
        </w:tc>
      </w:tr>
    </w:tbl>
    <w:p w14:paraId="5119951C"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Effective Resolution</w:t>
      </w:r>
    </w:p>
    <w:p w14:paraId="5D7A46DC" w14:textId="77777777" w:rsidR="000A701F" w:rsidRPr="00ED508B" w:rsidRDefault="000A701F" w:rsidP="000A701F">
      <w:r w:rsidRPr="00ED508B">
        <w:t xml:space="preserve">Human visual acuity is the ability to distinguish fine detail.  It is generally measured in </w:t>
      </w:r>
      <w:r w:rsidRPr="00ED508B">
        <w:rPr>
          <w:i/>
          <w:iCs/>
        </w:rPr>
        <w:t xml:space="preserve">cycles per degree </w:t>
      </w:r>
      <w:r w:rsidRPr="00ED508B">
        <w:t>(CPD), and therefore measures an angular resolution.  People with excellent visual acuity can resolve 50 CPD – 1.2 arc minute per line pair (o</w:t>
      </w:r>
      <w:r>
        <w:t>r 0.35 mm line pair at 1 meter)</w:t>
      </w:r>
      <w:r w:rsidRPr="00ED508B">
        <w:t xml:space="preserve"> [b-ImagePro</w:t>
      </w:r>
      <w:r w:rsidRPr="008B0826">
        <w:t>]</w:t>
      </w:r>
      <w:r w:rsidRPr="00B94123">
        <w:t>)</w:t>
      </w:r>
      <w:r w:rsidRPr="008B0826">
        <w:t>.</w:t>
      </w:r>
      <w:r>
        <w:t xml:space="preserve"> </w:t>
      </w:r>
      <w:r w:rsidRPr="00ED508B">
        <w:t xml:space="preserve">Camera resolution is usually measured in </w:t>
      </w:r>
      <w:r w:rsidRPr="00ED508B">
        <w:rPr>
          <w:i/>
          <w:iCs/>
        </w:rPr>
        <w:t>lines</w:t>
      </w:r>
      <w:r w:rsidRPr="00ED508B">
        <w:t xml:space="preserve"> across the entire horizontal or vertical field of view.  Black and white lines are alternated.  A </w:t>
      </w:r>
      <w:r w:rsidRPr="00ED508B">
        <w:rPr>
          <w:i/>
          <w:iCs/>
        </w:rPr>
        <w:t>cycle</w:t>
      </w:r>
      <w:r w:rsidRPr="00ED508B">
        <w:t xml:space="preserve"> is equivalent to 2 lines of camera resolution – that is, a black+white line pair comprises a cycle.  The field of view of a camera is measured in degrees.  Therefore the </w:t>
      </w:r>
      <w:r w:rsidRPr="00ED508B">
        <w:rPr>
          <w:i/>
          <w:iCs/>
        </w:rPr>
        <w:t>cycles per degree</w:t>
      </w:r>
      <w:r w:rsidRPr="00ED508B">
        <w:t xml:space="preserve"> for a camera can be computed as </w:t>
      </w:r>
      <w:r w:rsidRPr="00ED508B">
        <w:rPr>
          <w:i/>
          <w:iCs/>
        </w:rPr>
        <w:t>lines</w:t>
      </w:r>
      <w:r w:rsidRPr="00ED508B">
        <w:t>/(2*</w:t>
      </w:r>
      <w:r w:rsidRPr="00ED508B">
        <w:rPr>
          <w:i/>
          <w:iCs/>
        </w:rPr>
        <w:t>field_of_view</w:t>
      </w:r>
      <w:r w:rsidRPr="00ED508B">
        <w:t>).</w:t>
      </w:r>
    </w:p>
    <w:p w14:paraId="36FD5125" w14:textId="77777777" w:rsidR="000A701F" w:rsidRPr="00ED508B" w:rsidRDefault="000A701F" w:rsidP="000A701F">
      <w:r w:rsidRPr="00ED508B">
        <w:t>Similarly</w:t>
      </w:r>
      <w:r>
        <w:t>,</w:t>
      </w:r>
      <w:r w:rsidRPr="00ED508B">
        <w:t xml:space="preserve"> display resolution is measured in pixels (width by height).  For modern flat panel displays, a </w:t>
      </w:r>
      <w:r w:rsidRPr="00ED508B">
        <w:rPr>
          <w:i/>
          <w:iCs/>
        </w:rPr>
        <w:t>line</w:t>
      </w:r>
      <w:r w:rsidRPr="00ED508B">
        <w:t xml:space="preserve"> is equivalent to a row or column of pixels.  The </w:t>
      </w:r>
      <w:r w:rsidRPr="00ED508B">
        <w:rPr>
          <w:i/>
          <w:iCs/>
        </w:rPr>
        <w:t>cycles per degree</w:t>
      </w:r>
      <w:r w:rsidRPr="00ED508B">
        <w:t xml:space="preserve"> </w:t>
      </w:r>
      <w:r>
        <w:t xml:space="preserve">value </w:t>
      </w:r>
      <w:r w:rsidRPr="00ED508B">
        <w:t xml:space="preserve">for a display depends on the subtended angle of the display, which in turn depends on the size of the display and the distance of the display surface from the viewer.  Therefore, the </w:t>
      </w:r>
      <w:r w:rsidRPr="00ED508B">
        <w:rPr>
          <w:i/>
          <w:iCs/>
        </w:rPr>
        <w:t>cycles per degree</w:t>
      </w:r>
      <w:r w:rsidRPr="00ED508B">
        <w:t xml:space="preserve"> for a display can be computed as </w:t>
      </w:r>
      <w:r w:rsidRPr="00ED508B">
        <w:rPr>
          <w:i/>
          <w:iCs/>
        </w:rPr>
        <w:t>pixels</w:t>
      </w:r>
      <w:r w:rsidRPr="00ED508B">
        <w:t>/(2*</w:t>
      </w:r>
      <w:r w:rsidRPr="00ED508B">
        <w:rPr>
          <w:i/>
          <w:iCs/>
        </w:rPr>
        <w:t>subtended_angle</w:t>
      </w:r>
      <w:r w:rsidRPr="00ED508B">
        <w:t>).</w:t>
      </w:r>
    </w:p>
    <w:p w14:paraId="2F1ECF82"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Example</w:t>
      </w:r>
    </w:p>
    <w:p w14:paraId="4C0B8A9D" w14:textId="77777777" w:rsidR="000A701F" w:rsidRPr="00ED508B" w:rsidRDefault="000A701F" w:rsidP="000A701F">
      <w:r w:rsidRPr="00ED508B">
        <w:t>A typ</w:t>
      </w:r>
      <w:r>
        <w:t>ical three</w:t>
      </w:r>
      <w:r w:rsidRPr="00ED508B">
        <w:t>-display</w:t>
      </w:r>
      <w:r>
        <w:t xml:space="preserve"> telepresence system uses three</w:t>
      </w:r>
      <w:r w:rsidRPr="00ED508B">
        <w:t xml:space="preserve"> cameras with horizontal field of view of 25 degrees.  It uses 65 inch 16x9 displays, and is calibrated to show images at actual size.</w:t>
      </w:r>
    </w:p>
    <w:p w14:paraId="71D18173" w14:textId="77777777" w:rsidR="000A701F" w:rsidRDefault="000A701F" w:rsidP="000A701F">
      <w:r w:rsidRPr="00ED508B">
        <w:t>Each display has a width of 56.65 inches (1439 mm), and the viewers are seated 3.245 meters from the display.  At this distance, the horizontal subtended angle is also 25 degrees, matching the camera field of view.</w:t>
      </w:r>
    </w:p>
    <w:p w14:paraId="0D5FFF82" w14:textId="77777777" w:rsidR="000A701F" w:rsidRDefault="000A701F" w:rsidP="000A701F">
      <w:r w:rsidRPr="00ED508B">
        <w:t>The native resolution of each display is 1920 x1080 pixels (1080p); which corresponds to 1920/(2*25) cycles per degree – or about 38.4 CPD.</w:t>
      </w:r>
    </w:p>
    <w:p w14:paraId="36D9D2E7" w14:textId="77777777" w:rsidR="000A701F" w:rsidRPr="00ED508B" w:rsidRDefault="000A701F" w:rsidP="000A701F">
      <w:r w:rsidRPr="00ED508B">
        <w:t>Similarly, 720p corresponds to about 24 CPD. A 65"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0A701F" w:rsidRPr="00ED508B" w14:paraId="1063F75D" w14:textId="77777777" w:rsidTr="00C02EF8">
        <w:tc>
          <w:tcPr>
            <w:tcW w:w="1951" w:type="dxa"/>
            <w:shd w:val="clear" w:color="auto" w:fill="auto"/>
          </w:tcPr>
          <w:p w14:paraId="5D7CB5FE" w14:textId="77777777" w:rsidR="000A701F" w:rsidRPr="00ED508B" w:rsidRDefault="000A701F" w:rsidP="00C02EF8">
            <w:pPr>
              <w:rPr>
                <w:b/>
                <w:bCs/>
              </w:rPr>
            </w:pPr>
            <w:r w:rsidRPr="00ED508B">
              <w:rPr>
                <w:b/>
                <w:bCs/>
              </w:rPr>
              <w:t>Identity:</w:t>
            </w:r>
          </w:p>
        </w:tc>
        <w:tc>
          <w:tcPr>
            <w:tcW w:w="7229" w:type="dxa"/>
            <w:shd w:val="clear" w:color="auto" w:fill="auto"/>
          </w:tcPr>
          <w:p w14:paraId="145EB575" w14:textId="77777777" w:rsidR="000A701F" w:rsidRPr="00ED508B" w:rsidRDefault="000A701F" w:rsidP="00C02EF8">
            <w:r w:rsidRPr="00ED508B">
              <w:t>EffectiveResolution</w:t>
            </w:r>
          </w:p>
        </w:tc>
      </w:tr>
      <w:tr w:rsidR="000A701F" w:rsidRPr="00ED508B" w14:paraId="154AC54C" w14:textId="77777777" w:rsidTr="00C02EF8">
        <w:tc>
          <w:tcPr>
            <w:tcW w:w="1951" w:type="dxa"/>
            <w:shd w:val="clear" w:color="auto" w:fill="auto"/>
          </w:tcPr>
          <w:p w14:paraId="6615648E" w14:textId="77777777" w:rsidR="000A701F" w:rsidRPr="00ED508B" w:rsidRDefault="000A701F" w:rsidP="00C02EF8">
            <w:pPr>
              <w:rPr>
                <w:b/>
                <w:bCs/>
              </w:rPr>
            </w:pPr>
            <w:r w:rsidRPr="00ED508B">
              <w:rPr>
                <w:b/>
                <w:bCs/>
              </w:rPr>
              <w:t>Description:</w:t>
            </w:r>
          </w:p>
        </w:tc>
        <w:tc>
          <w:tcPr>
            <w:tcW w:w="7229" w:type="dxa"/>
            <w:shd w:val="clear" w:color="auto" w:fill="auto"/>
          </w:tcPr>
          <w:p w14:paraId="5DBF7726" w14:textId="77777777" w:rsidR="000A701F" w:rsidRPr="00ED508B" w:rsidRDefault="000A701F" w:rsidP="00C02EF8">
            <w:r w:rsidRPr="00ED508B">
              <w:t xml:space="preserve">This parameter indicates effective resolution of a rendered video stream </w:t>
            </w:r>
            <w:r w:rsidRPr="00ED508B">
              <w:lastRenderedPageBreak/>
              <w:t>as perceived by the viewer.</w:t>
            </w:r>
          </w:p>
        </w:tc>
      </w:tr>
      <w:tr w:rsidR="000A701F" w:rsidRPr="00ED508B" w14:paraId="6675613F" w14:textId="77777777" w:rsidTr="00C02EF8">
        <w:tc>
          <w:tcPr>
            <w:tcW w:w="1951" w:type="dxa"/>
            <w:shd w:val="clear" w:color="auto" w:fill="auto"/>
          </w:tcPr>
          <w:p w14:paraId="707FBBF0" w14:textId="77777777" w:rsidR="000A701F" w:rsidRPr="00ED508B" w:rsidRDefault="000A701F" w:rsidP="00C02EF8">
            <w:pPr>
              <w:rPr>
                <w:b/>
                <w:bCs/>
              </w:rPr>
            </w:pPr>
            <w:r w:rsidRPr="00ED508B">
              <w:rPr>
                <w:b/>
                <w:bCs/>
              </w:rPr>
              <w:lastRenderedPageBreak/>
              <w:t>Format:</w:t>
            </w:r>
          </w:p>
        </w:tc>
        <w:tc>
          <w:tcPr>
            <w:tcW w:w="7229" w:type="dxa"/>
            <w:shd w:val="clear" w:color="auto" w:fill="auto"/>
          </w:tcPr>
          <w:p w14:paraId="6F59E364" w14:textId="77777777" w:rsidR="000A701F" w:rsidRPr="00ED508B" w:rsidRDefault="000A701F" w:rsidP="00C02EF8">
            <w:r w:rsidRPr="00ED508B">
              <w:t>Floating Point number</w:t>
            </w:r>
          </w:p>
        </w:tc>
      </w:tr>
      <w:tr w:rsidR="000A701F" w:rsidRPr="00ED508B" w14:paraId="7B5CB5AB" w14:textId="77777777" w:rsidTr="00C02EF8">
        <w:tc>
          <w:tcPr>
            <w:tcW w:w="1951" w:type="dxa"/>
            <w:shd w:val="clear" w:color="auto" w:fill="auto"/>
          </w:tcPr>
          <w:p w14:paraId="402099B5" w14:textId="77777777" w:rsidR="000A701F" w:rsidRPr="00ED508B" w:rsidRDefault="000A701F" w:rsidP="00C02EF8">
            <w:pPr>
              <w:rPr>
                <w:b/>
                <w:bCs/>
              </w:rPr>
            </w:pPr>
            <w:r w:rsidRPr="00ED508B">
              <w:rPr>
                <w:b/>
                <w:bCs/>
              </w:rPr>
              <w:t>Possible Values:</w:t>
            </w:r>
          </w:p>
        </w:tc>
        <w:tc>
          <w:tcPr>
            <w:tcW w:w="7229" w:type="dxa"/>
            <w:shd w:val="clear" w:color="auto" w:fill="auto"/>
          </w:tcPr>
          <w:p w14:paraId="3DB59D34" w14:textId="77777777" w:rsidR="000A701F" w:rsidRPr="00ED508B" w:rsidRDefault="000A701F" w:rsidP="00C02EF8">
            <w:r w:rsidRPr="00ED508B">
              <w:t>Positive numbers in Cycles per Degree</w:t>
            </w:r>
          </w:p>
        </w:tc>
      </w:tr>
      <w:tr w:rsidR="000A701F" w:rsidRPr="00ED508B" w14:paraId="7970EDBE" w14:textId="77777777" w:rsidTr="00C02EF8">
        <w:tc>
          <w:tcPr>
            <w:tcW w:w="1951" w:type="dxa"/>
            <w:shd w:val="clear" w:color="auto" w:fill="auto"/>
          </w:tcPr>
          <w:p w14:paraId="2EB262E6" w14:textId="77777777" w:rsidR="000A701F" w:rsidRPr="00ED508B" w:rsidRDefault="000A701F" w:rsidP="00C02EF8">
            <w:pPr>
              <w:rPr>
                <w:b/>
                <w:bCs/>
              </w:rPr>
            </w:pPr>
            <w:r w:rsidRPr="00ED508B">
              <w:rPr>
                <w:b/>
                <w:bCs/>
              </w:rPr>
              <w:t>Default:</w:t>
            </w:r>
          </w:p>
        </w:tc>
        <w:tc>
          <w:tcPr>
            <w:tcW w:w="7229" w:type="dxa"/>
            <w:shd w:val="clear" w:color="auto" w:fill="auto"/>
          </w:tcPr>
          <w:p w14:paraId="0C88DC1D" w14:textId="77777777" w:rsidR="000A701F" w:rsidRPr="00ED508B" w:rsidRDefault="000A701F" w:rsidP="00C02EF8">
            <w:r w:rsidRPr="00ED508B">
              <w:t>-</w:t>
            </w:r>
          </w:p>
        </w:tc>
      </w:tr>
      <w:tr w:rsidR="000A701F" w:rsidRPr="00ED508B" w14:paraId="41C95FD3" w14:textId="77777777" w:rsidTr="00C02EF8">
        <w:tc>
          <w:tcPr>
            <w:tcW w:w="1951" w:type="dxa"/>
            <w:shd w:val="clear" w:color="auto" w:fill="auto"/>
          </w:tcPr>
          <w:p w14:paraId="7C5D8E7A" w14:textId="77777777" w:rsidR="000A701F" w:rsidRPr="00ED508B" w:rsidRDefault="000A701F" w:rsidP="00C02EF8">
            <w:pPr>
              <w:rPr>
                <w:b/>
                <w:bCs/>
              </w:rPr>
            </w:pPr>
            <w:r w:rsidRPr="00ED508B">
              <w:rPr>
                <w:b/>
                <w:bCs/>
              </w:rPr>
              <w:t>Reference:</w:t>
            </w:r>
          </w:p>
        </w:tc>
        <w:tc>
          <w:tcPr>
            <w:tcW w:w="7229" w:type="dxa"/>
            <w:shd w:val="clear" w:color="auto" w:fill="auto"/>
          </w:tcPr>
          <w:p w14:paraId="2C2FD349" w14:textId="77777777" w:rsidR="000A701F" w:rsidRPr="00ED508B" w:rsidRDefault="000A701F" w:rsidP="00C02EF8">
            <w:r w:rsidRPr="00ED508B">
              <w:t>-</w:t>
            </w:r>
          </w:p>
        </w:tc>
      </w:tr>
      <w:tr w:rsidR="000A701F" w:rsidRPr="00ED508B" w14:paraId="3ABF02F3" w14:textId="77777777" w:rsidTr="00C02EF8">
        <w:tc>
          <w:tcPr>
            <w:tcW w:w="1951" w:type="dxa"/>
            <w:shd w:val="clear" w:color="auto" w:fill="auto"/>
          </w:tcPr>
          <w:p w14:paraId="656E065B" w14:textId="77777777" w:rsidR="000A701F" w:rsidRPr="00ED508B" w:rsidRDefault="000A701F" w:rsidP="00C02EF8">
            <w:pPr>
              <w:rPr>
                <w:b/>
                <w:bCs/>
              </w:rPr>
            </w:pPr>
            <w:r w:rsidRPr="00ED508B">
              <w:rPr>
                <w:b/>
                <w:bCs/>
              </w:rPr>
              <w:t>Interface:</w:t>
            </w:r>
          </w:p>
        </w:tc>
        <w:tc>
          <w:tcPr>
            <w:tcW w:w="7229" w:type="dxa"/>
            <w:shd w:val="clear" w:color="auto" w:fill="auto"/>
          </w:tcPr>
          <w:p w14:paraId="48F6AFB1" w14:textId="77777777" w:rsidR="000A701F" w:rsidRPr="00ED508B" w:rsidRDefault="000A701F" w:rsidP="00C02EF8">
            <w:r w:rsidRPr="00ED508B">
              <w:t>-</w:t>
            </w:r>
          </w:p>
        </w:tc>
      </w:tr>
    </w:tbl>
    <w:p w14:paraId="4CE10276" w14:textId="77777777" w:rsidR="000A701F" w:rsidRPr="00ED508B" w:rsidRDefault="000A701F" w:rsidP="000A701F">
      <w:r w:rsidRPr="00ED508B">
        <w:t>Telepresence systems should provide effective resolutions between 25 CPD and 50 CPD.</w:t>
      </w:r>
    </w:p>
    <w:p w14:paraId="6F284F11"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Number of video captures</w:t>
      </w:r>
    </w:p>
    <w:tbl>
      <w:tblPr>
        <w:tblW w:w="9180" w:type="dxa"/>
        <w:tblInd w:w="567" w:type="dxa"/>
        <w:tblLook w:val="04A0" w:firstRow="1" w:lastRow="0" w:firstColumn="1" w:lastColumn="0" w:noHBand="0" w:noVBand="1"/>
      </w:tblPr>
      <w:tblGrid>
        <w:gridCol w:w="1951"/>
        <w:gridCol w:w="7229"/>
      </w:tblGrid>
      <w:tr w:rsidR="000A701F" w:rsidRPr="00ED508B" w14:paraId="0D75828A" w14:textId="77777777" w:rsidTr="00C02EF8">
        <w:tc>
          <w:tcPr>
            <w:tcW w:w="1951" w:type="dxa"/>
            <w:shd w:val="clear" w:color="auto" w:fill="auto"/>
          </w:tcPr>
          <w:p w14:paraId="786E3615" w14:textId="77777777" w:rsidR="000A701F" w:rsidRPr="00ED508B" w:rsidRDefault="000A701F" w:rsidP="00C02EF8">
            <w:pPr>
              <w:rPr>
                <w:b/>
                <w:bCs/>
              </w:rPr>
            </w:pPr>
            <w:r w:rsidRPr="00ED508B">
              <w:rPr>
                <w:b/>
                <w:bCs/>
              </w:rPr>
              <w:t>Identity:</w:t>
            </w:r>
          </w:p>
        </w:tc>
        <w:tc>
          <w:tcPr>
            <w:tcW w:w="7229" w:type="dxa"/>
            <w:shd w:val="clear" w:color="auto" w:fill="auto"/>
          </w:tcPr>
          <w:p w14:paraId="371DCE06" w14:textId="77777777" w:rsidR="000A701F" w:rsidRPr="00ED508B" w:rsidRDefault="000A701F" w:rsidP="00C02EF8">
            <w:r w:rsidRPr="00ED508B">
              <w:t>NumVideoCapture.</w:t>
            </w:r>
          </w:p>
        </w:tc>
      </w:tr>
      <w:tr w:rsidR="000A701F" w:rsidRPr="00ED508B" w14:paraId="7F4A9D0D" w14:textId="77777777" w:rsidTr="00C02EF8">
        <w:tc>
          <w:tcPr>
            <w:tcW w:w="1951" w:type="dxa"/>
            <w:shd w:val="clear" w:color="auto" w:fill="auto"/>
          </w:tcPr>
          <w:p w14:paraId="701DB11C" w14:textId="77777777" w:rsidR="000A701F" w:rsidRPr="00ED508B" w:rsidRDefault="000A701F" w:rsidP="00C02EF8">
            <w:pPr>
              <w:rPr>
                <w:b/>
                <w:bCs/>
              </w:rPr>
            </w:pPr>
            <w:r w:rsidRPr="00ED508B">
              <w:rPr>
                <w:b/>
                <w:bCs/>
              </w:rPr>
              <w:t>Description:</w:t>
            </w:r>
          </w:p>
        </w:tc>
        <w:tc>
          <w:tcPr>
            <w:tcW w:w="7229" w:type="dxa"/>
            <w:shd w:val="clear" w:color="auto" w:fill="auto"/>
          </w:tcPr>
          <w:p w14:paraId="3E207C3A" w14:textId="77777777" w:rsidR="000A701F" w:rsidRPr="00ED508B" w:rsidRDefault="000A701F" w:rsidP="00C02EF8">
            <w:r w:rsidRPr="00ED508B">
              <w:t xml:space="preserve">This parameter indicates the number of video captures. </w:t>
            </w:r>
          </w:p>
        </w:tc>
      </w:tr>
      <w:tr w:rsidR="000A701F" w:rsidRPr="00ED508B" w14:paraId="7504E6DA" w14:textId="77777777" w:rsidTr="00C02EF8">
        <w:tc>
          <w:tcPr>
            <w:tcW w:w="1951" w:type="dxa"/>
            <w:shd w:val="clear" w:color="auto" w:fill="auto"/>
          </w:tcPr>
          <w:p w14:paraId="6C77EFB6" w14:textId="77777777" w:rsidR="000A701F" w:rsidRPr="00ED508B" w:rsidRDefault="000A701F" w:rsidP="00C02EF8">
            <w:pPr>
              <w:rPr>
                <w:b/>
                <w:bCs/>
              </w:rPr>
            </w:pPr>
            <w:r w:rsidRPr="00ED508B">
              <w:rPr>
                <w:b/>
                <w:bCs/>
              </w:rPr>
              <w:t>Format:</w:t>
            </w:r>
          </w:p>
        </w:tc>
        <w:tc>
          <w:tcPr>
            <w:tcW w:w="7229" w:type="dxa"/>
            <w:shd w:val="clear" w:color="auto" w:fill="auto"/>
          </w:tcPr>
          <w:p w14:paraId="5033F9D9" w14:textId="77777777" w:rsidR="000A701F" w:rsidRPr="00ED508B" w:rsidRDefault="000A701F" w:rsidP="00C02EF8">
            <w:r w:rsidRPr="00ED508B">
              <w:t>Integer</w:t>
            </w:r>
          </w:p>
        </w:tc>
      </w:tr>
      <w:tr w:rsidR="000A701F" w:rsidRPr="00ED508B" w14:paraId="37BDB19C" w14:textId="77777777" w:rsidTr="00C02EF8">
        <w:tc>
          <w:tcPr>
            <w:tcW w:w="1951" w:type="dxa"/>
            <w:shd w:val="clear" w:color="auto" w:fill="auto"/>
          </w:tcPr>
          <w:p w14:paraId="58191E0C" w14:textId="77777777" w:rsidR="000A701F" w:rsidRPr="00ED508B" w:rsidRDefault="000A701F" w:rsidP="00C02EF8">
            <w:pPr>
              <w:rPr>
                <w:b/>
                <w:bCs/>
              </w:rPr>
            </w:pPr>
            <w:r w:rsidRPr="00ED508B">
              <w:rPr>
                <w:b/>
                <w:bCs/>
              </w:rPr>
              <w:t>Possible Values:</w:t>
            </w:r>
          </w:p>
        </w:tc>
        <w:tc>
          <w:tcPr>
            <w:tcW w:w="7229" w:type="dxa"/>
            <w:shd w:val="clear" w:color="auto" w:fill="auto"/>
          </w:tcPr>
          <w:p w14:paraId="56A29F14" w14:textId="77777777" w:rsidR="000A701F" w:rsidRPr="00ED508B" w:rsidRDefault="000A701F" w:rsidP="00C02EF8">
            <w:r w:rsidRPr="00ED508B">
              <w:t>0 upwards.</w:t>
            </w:r>
          </w:p>
        </w:tc>
      </w:tr>
      <w:tr w:rsidR="000A701F" w:rsidRPr="00ED508B" w14:paraId="2FA54A53" w14:textId="77777777" w:rsidTr="00C02EF8">
        <w:tc>
          <w:tcPr>
            <w:tcW w:w="1951" w:type="dxa"/>
            <w:shd w:val="clear" w:color="auto" w:fill="auto"/>
          </w:tcPr>
          <w:p w14:paraId="0353845E" w14:textId="77777777" w:rsidR="000A701F" w:rsidRPr="00ED508B" w:rsidRDefault="000A701F" w:rsidP="00C02EF8">
            <w:pPr>
              <w:rPr>
                <w:b/>
                <w:bCs/>
              </w:rPr>
            </w:pPr>
            <w:r w:rsidRPr="00ED508B">
              <w:rPr>
                <w:b/>
                <w:bCs/>
              </w:rPr>
              <w:t>Default:</w:t>
            </w:r>
          </w:p>
        </w:tc>
        <w:tc>
          <w:tcPr>
            <w:tcW w:w="7229" w:type="dxa"/>
            <w:shd w:val="clear" w:color="auto" w:fill="auto"/>
          </w:tcPr>
          <w:p w14:paraId="3609C3B2" w14:textId="77777777" w:rsidR="000A701F" w:rsidRPr="00ED508B" w:rsidRDefault="000A701F" w:rsidP="00C02EF8">
            <w:r w:rsidRPr="00ED508B">
              <w:t>-</w:t>
            </w:r>
          </w:p>
        </w:tc>
      </w:tr>
      <w:tr w:rsidR="000A701F" w:rsidRPr="00ED508B" w14:paraId="04E89FA6" w14:textId="77777777" w:rsidTr="00C02EF8">
        <w:tc>
          <w:tcPr>
            <w:tcW w:w="1951" w:type="dxa"/>
            <w:shd w:val="clear" w:color="auto" w:fill="auto"/>
          </w:tcPr>
          <w:p w14:paraId="732127A5" w14:textId="77777777" w:rsidR="000A701F" w:rsidRPr="00ED508B" w:rsidRDefault="000A701F" w:rsidP="00C02EF8">
            <w:pPr>
              <w:rPr>
                <w:b/>
                <w:bCs/>
              </w:rPr>
            </w:pPr>
            <w:r w:rsidRPr="00ED508B">
              <w:rPr>
                <w:b/>
                <w:bCs/>
              </w:rPr>
              <w:t>Reference:</w:t>
            </w:r>
          </w:p>
        </w:tc>
        <w:tc>
          <w:tcPr>
            <w:tcW w:w="7229" w:type="dxa"/>
            <w:shd w:val="clear" w:color="auto" w:fill="auto"/>
          </w:tcPr>
          <w:p w14:paraId="59FAC872" w14:textId="77777777" w:rsidR="000A701F" w:rsidRPr="00ED508B" w:rsidRDefault="000A701F" w:rsidP="00C02EF8">
            <w:pPr>
              <w:rPr>
                <w:i/>
                <w:iCs/>
              </w:rPr>
            </w:pPr>
            <w:r w:rsidRPr="00ED508B">
              <w:rPr>
                <w:i/>
                <w:iCs/>
              </w:rPr>
              <w:t>-</w:t>
            </w:r>
          </w:p>
        </w:tc>
      </w:tr>
      <w:tr w:rsidR="000A701F" w:rsidRPr="00ED508B" w14:paraId="4CD90EA7" w14:textId="77777777" w:rsidTr="00C02EF8">
        <w:tc>
          <w:tcPr>
            <w:tcW w:w="1951" w:type="dxa"/>
            <w:shd w:val="clear" w:color="auto" w:fill="auto"/>
          </w:tcPr>
          <w:p w14:paraId="6B415BCC" w14:textId="77777777" w:rsidR="000A701F" w:rsidRPr="00ED508B" w:rsidRDefault="000A701F" w:rsidP="00C02EF8">
            <w:pPr>
              <w:rPr>
                <w:b/>
                <w:bCs/>
              </w:rPr>
            </w:pPr>
            <w:r w:rsidRPr="00ED508B">
              <w:rPr>
                <w:b/>
                <w:bCs/>
              </w:rPr>
              <w:t>Interface:</w:t>
            </w:r>
          </w:p>
        </w:tc>
        <w:tc>
          <w:tcPr>
            <w:tcW w:w="7229" w:type="dxa"/>
            <w:shd w:val="clear" w:color="auto" w:fill="auto"/>
          </w:tcPr>
          <w:p w14:paraId="456B9FAA" w14:textId="77777777" w:rsidR="000A701F" w:rsidRPr="00ED508B" w:rsidRDefault="000A701F" w:rsidP="00C02EF8">
            <w:pPr>
              <w:rPr>
                <w:i/>
                <w:iCs/>
              </w:rPr>
            </w:pPr>
            <w:r w:rsidRPr="00ED508B">
              <w:rPr>
                <w:i/>
                <w:iCs/>
              </w:rPr>
              <w:t>-</w:t>
            </w:r>
          </w:p>
        </w:tc>
      </w:tr>
      <w:tr w:rsidR="000A701F" w:rsidRPr="00ED508B" w14:paraId="5E93FF18" w14:textId="77777777" w:rsidTr="00C02EF8">
        <w:tc>
          <w:tcPr>
            <w:tcW w:w="1951" w:type="dxa"/>
            <w:shd w:val="clear" w:color="auto" w:fill="auto"/>
          </w:tcPr>
          <w:p w14:paraId="3E140AF6" w14:textId="77777777" w:rsidR="000A701F" w:rsidRPr="00ED508B" w:rsidRDefault="000A701F" w:rsidP="00C02EF8">
            <w:pPr>
              <w:rPr>
                <w:b/>
                <w:bCs/>
              </w:rPr>
            </w:pPr>
            <w:r w:rsidRPr="00ED508B">
              <w:rPr>
                <w:b/>
                <w:bCs/>
              </w:rPr>
              <w:t>Supplementary Information:</w:t>
            </w:r>
          </w:p>
        </w:tc>
        <w:tc>
          <w:tcPr>
            <w:tcW w:w="7229" w:type="dxa"/>
            <w:shd w:val="clear" w:color="auto" w:fill="auto"/>
          </w:tcPr>
          <w:p w14:paraId="21F56798" w14:textId="77777777" w:rsidR="000A701F" w:rsidRPr="00ED508B" w:rsidRDefault="000A701F" w:rsidP="00C02EF8">
            <w:r w:rsidRPr="00ED508B">
              <w:t xml:space="preserve">This parameter may be implicitly signalled as a result of describing multiple captures. For example each </w:t>
            </w:r>
            <w:r>
              <w:t>video capture in [IETF CLUE FW]</w:t>
            </w:r>
            <w:r w:rsidRPr="00ED508B">
              <w:t xml:space="preserve"> represents a video stream. Therefore the total number of video captures in a capture scene entry indicates the number of video streams.</w:t>
            </w:r>
          </w:p>
        </w:tc>
      </w:tr>
    </w:tbl>
    <w:p w14:paraId="6EAE237E"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spatial information</w:t>
      </w:r>
    </w:p>
    <w:p w14:paraId="29948891" w14:textId="77777777" w:rsidR="000A701F" w:rsidRPr="00ED508B" w:rsidRDefault="000A701F" w:rsidP="000A701F">
      <w:pPr>
        <w:rPr>
          <w:lang w:eastAsia="zh-CN"/>
        </w:rPr>
      </w:pPr>
      <w:r w:rsidRPr="00ED508B">
        <w:rPr>
          <w:lang w:eastAsia="zh-CN"/>
        </w:rPr>
        <w:t xml:space="preserve">This </w:t>
      </w:r>
      <w:r w:rsidRPr="00ED508B">
        <w:t>clause</w:t>
      </w:r>
      <w:r w:rsidRPr="00ED508B">
        <w:rPr>
          <w:lang w:eastAsia="zh-CN"/>
        </w:rPr>
        <w:t xml:space="preserve"> describes parameters related to spatial information of a single video capture.</w:t>
      </w:r>
    </w:p>
    <w:p w14:paraId="4247FCD1" w14:textId="77777777" w:rsidR="000A701F" w:rsidRPr="00F6499B" w:rsidRDefault="000A701F" w:rsidP="000A701F">
      <w:pPr>
        <w:rPr>
          <w:i/>
          <w:iCs/>
          <w:highlight w:val="yellow"/>
        </w:rPr>
      </w:pPr>
      <w:r w:rsidRPr="00F6499B">
        <w:rPr>
          <w:i/>
          <w:iCs/>
          <w:highlight w:val="yellow"/>
        </w:rPr>
        <w:t>{Editor's note: The details of the parameters below are subject to change due to discussions in the CLUE WG on spatial information.}</w:t>
      </w:r>
    </w:p>
    <w:p w14:paraId="5EBAA51B"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area</w:t>
      </w:r>
    </w:p>
    <w:tbl>
      <w:tblPr>
        <w:tblW w:w="9180" w:type="dxa"/>
        <w:tblInd w:w="567" w:type="dxa"/>
        <w:tblLook w:val="04A0" w:firstRow="1" w:lastRow="0" w:firstColumn="1" w:lastColumn="0" w:noHBand="0" w:noVBand="1"/>
      </w:tblPr>
      <w:tblGrid>
        <w:gridCol w:w="1951"/>
        <w:gridCol w:w="7229"/>
      </w:tblGrid>
      <w:tr w:rsidR="000A701F" w:rsidRPr="00ED508B" w14:paraId="00B5EFF2" w14:textId="77777777" w:rsidTr="00C02EF8">
        <w:tc>
          <w:tcPr>
            <w:tcW w:w="1951" w:type="dxa"/>
            <w:shd w:val="clear" w:color="auto" w:fill="auto"/>
          </w:tcPr>
          <w:p w14:paraId="395CEC14" w14:textId="77777777" w:rsidR="000A701F" w:rsidRPr="00ED508B" w:rsidRDefault="000A701F" w:rsidP="00C02EF8">
            <w:pPr>
              <w:rPr>
                <w:b/>
                <w:bCs/>
              </w:rPr>
            </w:pPr>
            <w:r w:rsidRPr="00ED508B">
              <w:rPr>
                <w:b/>
                <w:bCs/>
              </w:rPr>
              <w:t>Identity:</w:t>
            </w:r>
          </w:p>
        </w:tc>
        <w:tc>
          <w:tcPr>
            <w:tcW w:w="7229" w:type="dxa"/>
            <w:shd w:val="clear" w:color="auto" w:fill="auto"/>
          </w:tcPr>
          <w:p w14:paraId="3CD98AFD" w14:textId="77777777" w:rsidR="000A701F" w:rsidRPr="00ED508B" w:rsidRDefault="000A701F" w:rsidP="00C02EF8">
            <w:r w:rsidRPr="00ED508B">
              <w:t>CapArea</w:t>
            </w:r>
          </w:p>
        </w:tc>
      </w:tr>
      <w:tr w:rsidR="000A701F" w:rsidRPr="00ED508B" w14:paraId="13035F65" w14:textId="77777777" w:rsidTr="00C02EF8">
        <w:tc>
          <w:tcPr>
            <w:tcW w:w="1951" w:type="dxa"/>
            <w:shd w:val="clear" w:color="auto" w:fill="auto"/>
          </w:tcPr>
          <w:p w14:paraId="5EC2B6D5" w14:textId="77777777" w:rsidR="000A701F" w:rsidRPr="00ED508B" w:rsidRDefault="000A701F" w:rsidP="00C02EF8">
            <w:pPr>
              <w:rPr>
                <w:b/>
                <w:bCs/>
              </w:rPr>
            </w:pPr>
            <w:r w:rsidRPr="00ED508B">
              <w:rPr>
                <w:b/>
                <w:bCs/>
              </w:rPr>
              <w:t>Description:</w:t>
            </w:r>
          </w:p>
        </w:tc>
        <w:tc>
          <w:tcPr>
            <w:tcW w:w="7229" w:type="dxa"/>
            <w:shd w:val="clear" w:color="auto" w:fill="auto"/>
          </w:tcPr>
          <w:p w14:paraId="6EECF1C1" w14:textId="77777777" w:rsidR="000A701F" w:rsidRPr="00ED508B" w:rsidRDefault="000A701F" w:rsidP="00C02EF8">
            <w:r w:rsidRPr="00ED508B">
              <w:t>This parameter indicates which area the video capture represents from the overall capture scene in terms of a set of four X,</w:t>
            </w:r>
            <w:r>
              <w:t xml:space="preserve"> Y and Z Cartesian coordinates.</w:t>
            </w:r>
          </w:p>
        </w:tc>
      </w:tr>
      <w:tr w:rsidR="000A701F" w:rsidRPr="00ED508B" w14:paraId="2EEAE5EB" w14:textId="77777777" w:rsidTr="00C02EF8">
        <w:tc>
          <w:tcPr>
            <w:tcW w:w="1951" w:type="dxa"/>
            <w:shd w:val="clear" w:color="auto" w:fill="auto"/>
          </w:tcPr>
          <w:p w14:paraId="036F56EC" w14:textId="77777777" w:rsidR="000A701F" w:rsidRPr="00ED508B" w:rsidRDefault="000A701F" w:rsidP="00C02EF8">
            <w:pPr>
              <w:rPr>
                <w:b/>
                <w:bCs/>
              </w:rPr>
            </w:pPr>
            <w:r w:rsidRPr="00ED508B">
              <w:rPr>
                <w:b/>
                <w:bCs/>
              </w:rPr>
              <w:t>Format:</w:t>
            </w:r>
          </w:p>
        </w:tc>
        <w:tc>
          <w:tcPr>
            <w:tcW w:w="7229" w:type="dxa"/>
            <w:shd w:val="clear" w:color="auto" w:fill="auto"/>
          </w:tcPr>
          <w:p w14:paraId="61665C2C" w14:textId="77777777" w:rsidR="000A701F" w:rsidRPr="00ED508B" w:rsidRDefault="000A701F" w:rsidP="00C02EF8">
            <w:r w:rsidRPr="00ED508B">
              <w:t>List of Strings</w:t>
            </w:r>
          </w:p>
        </w:tc>
      </w:tr>
      <w:tr w:rsidR="000A701F" w:rsidRPr="00ED508B" w14:paraId="5B2B3E9E" w14:textId="77777777" w:rsidTr="00C02EF8">
        <w:tc>
          <w:tcPr>
            <w:tcW w:w="1951" w:type="dxa"/>
            <w:shd w:val="clear" w:color="auto" w:fill="auto"/>
          </w:tcPr>
          <w:p w14:paraId="04832B5C" w14:textId="77777777" w:rsidR="000A701F" w:rsidRPr="00ED508B" w:rsidRDefault="000A701F" w:rsidP="00C02EF8">
            <w:pPr>
              <w:rPr>
                <w:b/>
                <w:bCs/>
              </w:rPr>
            </w:pPr>
            <w:r w:rsidRPr="00ED508B">
              <w:rPr>
                <w:b/>
                <w:bCs/>
              </w:rPr>
              <w:t>Possible Values:</w:t>
            </w:r>
          </w:p>
        </w:tc>
        <w:tc>
          <w:tcPr>
            <w:tcW w:w="7229" w:type="dxa"/>
            <w:shd w:val="clear" w:color="auto" w:fill="auto"/>
          </w:tcPr>
          <w:p w14:paraId="37232ABC" w14:textId="77777777" w:rsidR="000A701F" w:rsidRPr="00ED508B" w:rsidRDefault="000A701F" w:rsidP="00C02EF8">
            <w:r>
              <w:t>Four</w:t>
            </w:r>
            <w:r w:rsidRPr="00ED508B">
              <w:t xml:space="preserve"> list elements each with (X, Y, Z)</w:t>
            </w:r>
            <w:r>
              <w:t xml:space="preserve"> </w:t>
            </w:r>
            <w:r w:rsidRPr="00ED508B">
              <w:t>where X, Y and Z are numbers.</w:t>
            </w:r>
          </w:p>
        </w:tc>
      </w:tr>
      <w:tr w:rsidR="000A701F" w:rsidRPr="00ED508B" w14:paraId="645E3288" w14:textId="77777777" w:rsidTr="00C02EF8">
        <w:tc>
          <w:tcPr>
            <w:tcW w:w="1951" w:type="dxa"/>
            <w:shd w:val="clear" w:color="auto" w:fill="auto"/>
          </w:tcPr>
          <w:p w14:paraId="250E28D0" w14:textId="77777777" w:rsidR="000A701F" w:rsidRPr="00ED508B" w:rsidRDefault="000A701F" w:rsidP="00C02EF8">
            <w:pPr>
              <w:rPr>
                <w:b/>
                <w:bCs/>
              </w:rPr>
            </w:pPr>
            <w:r w:rsidRPr="00ED508B">
              <w:rPr>
                <w:b/>
                <w:bCs/>
              </w:rPr>
              <w:t>Default:</w:t>
            </w:r>
          </w:p>
        </w:tc>
        <w:tc>
          <w:tcPr>
            <w:tcW w:w="7229" w:type="dxa"/>
            <w:shd w:val="clear" w:color="auto" w:fill="auto"/>
          </w:tcPr>
          <w:p w14:paraId="2B407F3E" w14:textId="77777777" w:rsidR="000A701F" w:rsidRPr="00ED508B" w:rsidRDefault="000A701F" w:rsidP="00C02EF8">
            <w:r w:rsidRPr="00ED508B">
              <w:t>-</w:t>
            </w:r>
          </w:p>
        </w:tc>
      </w:tr>
      <w:tr w:rsidR="000A701F" w:rsidRPr="00ED508B" w14:paraId="0C8D300D" w14:textId="77777777" w:rsidTr="00C02EF8">
        <w:tc>
          <w:tcPr>
            <w:tcW w:w="1951" w:type="dxa"/>
            <w:shd w:val="clear" w:color="auto" w:fill="auto"/>
          </w:tcPr>
          <w:p w14:paraId="0CC5706A" w14:textId="77777777" w:rsidR="000A701F" w:rsidRPr="00ED508B" w:rsidRDefault="000A701F" w:rsidP="00C02EF8">
            <w:pPr>
              <w:rPr>
                <w:b/>
                <w:bCs/>
              </w:rPr>
            </w:pPr>
            <w:r w:rsidRPr="00ED508B">
              <w:rPr>
                <w:b/>
                <w:bCs/>
              </w:rPr>
              <w:t>Reference:</w:t>
            </w:r>
          </w:p>
        </w:tc>
        <w:tc>
          <w:tcPr>
            <w:tcW w:w="7229" w:type="dxa"/>
            <w:shd w:val="clear" w:color="auto" w:fill="auto"/>
          </w:tcPr>
          <w:p w14:paraId="0D76404B" w14:textId="77777777" w:rsidR="000A701F" w:rsidRPr="00ED508B" w:rsidRDefault="000A701F" w:rsidP="00C02EF8">
            <w:r w:rsidRPr="00ED508B">
              <w:t>See "Area of Capture" in [IETF CLUE FW] for further information.</w:t>
            </w:r>
          </w:p>
        </w:tc>
      </w:tr>
      <w:tr w:rsidR="000A701F" w:rsidRPr="00ED508B" w14:paraId="19CBE564" w14:textId="77777777" w:rsidTr="00C02EF8">
        <w:tc>
          <w:tcPr>
            <w:tcW w:w="1951" w:type="dxa"/>
            <w:shd w:val="clear" w:color="auto" w:fill="auto"/>
          </w:tcPr>
          <w:p w14:paraId="1F791C0C" w14:textId="77777777" w:rsidR="000A701F" w:rsidRPr="00ED508B" w:rsidRDefault="000A701F" w:rsidP="00C02EF8">
            <w:pPr>
              <w:rPr>
                <w:b/>
                <w:bCs/>
              </w:rPr>
            </w:pPr>
            <w:r w:rsidRPr="00ED508B">
              <w:rPr>
                <w:b/>
                <w:bCs/>
              </w:rPr>
              <w:t>Interface:</w:t>
            </w:r>
          </w:p>
        </w:tc>
        <w:tc>
          <w:tcPr>
            <w:tcW w:w="7229" w:type="dxa"/>
            <w:shd w:val="clear" w:color="auto" w:fill="auto"/>
          </w:tcPr>
          <w:p w14:paraId="0435AA1E" w14:textId="77777777" w:rsidR="000A701F" w:rsidRPr="00ED508B" w:rsidRDefault="000A701F" w:rsidP="00C02EF8">
            <w:pPr>
              <w:rPr>
                <w:i/>
                <w:iCs/>
              </w:rPr>
            </w:pPr>
            <w:r w:rsidRPr="00ED508B">
              <w:rPr>
                <w:i/>
                <w:iCs/>
              </w:rPr>
              <w:t>-</w:t>
            </w:r>
          </w:p>
        </w:tc>
      </w:tr>
      <w:tr w:rsidR="000A701F" w:rsidRPr="00ED508B" w14:paraId="059558ED" w14:textId="77777777" w:rsidTr="00C02EF8">
        <w:tc>
          <w:tcPr>
            <w:tcW w:w="1951" w:type="dxa"/>
            <w:shd w:val="clear" w:color="auto" w:fill="auto"/>
          </w:tcPr>
          <w:p w14:paraId="3E2BF26A" w14:textId="77777777" w:rsidR="000A701F" w:rsidRPr="00ED508B" w:rsidRDefault="000A701F" w:rsidP="00C02EF8">
            <w:pPr>
              <w:rPr>
                <w:b/>
                <w:bCs/>
              </w:rPr>
            </w:pPr>
            <w:r w:rsidRPr="00ED508B">
              <w:rPr>
                <w:b/>
                <w:bCs/>
              </w:rPr>
              <w:t>Supplementary Information:</w:t>
            </w:r>
          </w:p>
        </w:tc>
        <w:tc>
          <w:tcPr>
            <w:tcW w:w="7229" w:type="dxa"/>
            <w:shd w:val="clear" w:color="auto" w:fill="auto"/>
          </w:tcPr>
          <w:p w14:paraId="36FF921E" w14:textId="77777777" w:rsidR="000A701F" w:rsidRPr="00ED508B" w:rsidRDefault="000A701F" w:rsidP="00C02EF8">
            <w:r w:rsidRPr="00ED508B">
              <w:t xml:space="preserve">This parameter is used to indicate the area of the video capture, and is also used to determine the spatial relationship between video captures.  It is also possible to determine from the capture area information where gaps are present due to display borders etc. which should be taken into </w:t>
            </w:r>
            <w:r w:rsidRPr="00ED508B">
              <w:lastRenderedPageBreak/>
              <w:t>consideration by a renderer when rendering video streams.</w:t>
            </w:r>
          </w:p>
        </w:tc>
      </w:tr>
    </w:tbl>
    <w:p w14:paraId="4D812F46" w14:textId="77777777" w:rsidR="000A701F" w:rsidRPr="00ED508B" w:rsidRDefault="000A701F" w:rsidP="000A701F">
      <w:pPr>
        <w:pStyle w:val="Heading6"/>
        <w:keepNext w:val="0"/>
        <w:keepLines w:val="0"/>
        <w:numPr>
          <w:ilvl w:val="5"/>
          <w:numId w:val="16"/>
        </w:numPr>
        <w:tabs>
          <w:tab w:val="clear" w:pos="1588"/>
          <w:tab w:val="clear" w:pos="1985"/>
        </w:tabs>
        <w:overflowPunct/>
        <w:autoSpaceDE/>
        <w:autoSpaceDN/>
        <w:adjustRightInd/>
        <w:spacing w:before="240" w:after="60"/>
        <w:textAlignment w:val="auto"/>
        <w:rPr>
          <w:lang w:eastAsia="zh-CN"/>
        </w:rPr>
      </w:pPr>
      <w:r w:rsidRPr="00ED508B">
        <w:rPr>
          <w:lang w:eastAsia="zh-CN"/>
        </w:rPr>
        <w:lastRenderedPageBreak/>
        <w:t xml:space="preserve">Example usage of the </w:t>
      </w:r>
      <w:r w:rsidRPr="00ED508B">
        <w:t>capture</w:t>
      </w:r>
      <w:r w:rsidRPr="00ED508B">
        <w:rPr>
          <w:lang w:eastAsia="zh-CN"/>
        </w:rPr>
        <w:t xml:space="preserve"> area parameter</w:t>
      </w:r>
    </w:p>
    <w:p w14:paraId="6FFF6C97" w14:textId="77777777" w:rsidR="000A701F" w:rsidRPr="00ED508B" w:rsidRDefault="000A701F" w:rsidP="000A701F">
      <w:r w:rsidRPr="00ED508B">
        <w:t xml:space="preserve">Capturers </w:t>
      </w:r>
      <w:r w:rsidRPr="00ED508B">
        <w:rPr>
          <w:rFonts w:hint="eastAsia"/>
        </w:rPr>
        <w:t xml:space="preserve">send </w:t>
      </w:r>
      <w:r w:rsidRPr="00ED508B">
        <w:t xml:space="preserve">the Capture Area </w:t>
      </w:r>
      <w:r w:rsidRPr="00ED508B">
        <w:rPr>
          <w:rFonts w:hint="eastAsia"/>
        </w:rPr>
        <w:t>parameters re</w:t>
      </w:r>
      <w:r w:rsidRPr="00ED508B">
        <w:t>nderers, in terms of a set of four X,</w:t>
      </w:r>
      <w:r w:rsidRPr="00ED508B">
        <w:rPr>
          <w:rFonts w:hint="eastAsia"/>
        </w:rPr>
        <w:t xml:space="preserve"> </w:t>
      </w:r>
      <w:r w:rsidRPr="00ED508B">
        <w:t>Y and Z coordinates</w:t>
      </w:r>
      <w:r w:rsidRPr="00ED508B">
        <w:rPr>
          <w:rFonts w:hint="eastAsia"/>
        </w:rPr>
        <w:t>, respectively.</w:t>
      </w:r>
      <w:r w:rsidRPr="00ED508B">
        <w:t xml:space="preserve"> F</w:t>
      </w:r>
      <w:r w:rsidRPr="00ED508B">
        <w:rPr>
          <w:rFonts w:hint="eastAsia"/>
        </w:rPr>
        <w:t>or example,</w:t>
      </w:r>
      <w:r w:rsidRPr="00ED508B">
        <w:t>the coplanar capture area is represented by for point bottom left (X1, Y1, Z1), bottom right (X2. Y2, Z2), top left (X3, Y3, Z3) and top right (X4 ,Y4, Z4). Following the conventions of "Area of Capture" [IETF CLUE FW],</w:t>
      </w:r>
      <w:r w:rsidRPr="00ED508B">
        <w:rPr>
          <w:rFonts w:hint="eastAsia"/>
        </w:rPr>
        <w:t xml:space="preserve"> </w:t>
      </w:r>
      <w:r w:rsidRPr="00ED508B">
        <w:t>as numbers</w:t>
      </w:r>
      <w:r w:rsidRPr="00ED508B">
        <w:rPr>
          <w:rFonts w:hint="eastAsia"/>
        </w:rPr>
        <w:t xml:space="preserve"> </w:t>
      </w:r>
      <w:r w:rsidRPr="00ED508B">
        <w:t>move from lower to higher, the location goes from</w:t>
      </w:r>
      <w:r w:rsidRPr="00ED508B">
        <w:rPr>
          <w:rFonts w:hint="eastAsia"/>
        </w:rPr>
        <w:t xml:space="preserve"> </w:t>
      </w:r>
      <w:r w:rsidRPr="00ED508B">
        <w:t>camera left to right</w:t>
      </w:r>
      <w:r w:rsidRPr="00ED508B">
        <w:rPr>
          <w:rFonts w:hint="eastAsia"/>
        </w:rPr>
        <w:t xml:space="preserve"> </w:t>
      </w:r>
      <w:r w:rsidRPr="00ED508B">
        <w:t xml:space="preserve">(in the case of the 'x' dimension), audience front to back (in the case of the 'y' dimension </w:t>
      </w:r>
      <w:r w:rsidRPr="00ED508B">
        <w:rPr>
          <w:rFonts w:hint="eastAsia"/>
        </w:rPr>
        <w:t xml:space="preserve">) </w:t>
      </w:r>
      <w:r w:rsidRPr="00ED508B">
        <w:t>or low to high (in the case of the</w:t>
      </w:r>
      <w:r w:rsidRPr="00ED508B">
        <w:rPr>
          <w:rFonts w:hint="eastAsia"/>
        </w:rPr>
        <w:t xml:space="preserve"> </w:t>
      </w:r>
      <w:r w:rsidRPr="00ED508B">
        <w:t>'z' dimension )</w:t>
      </w:r>
      <w:r w:rsidRPr="00ED508B">
        <w:rPr>
          <w:rFonts w:hint="eastAsia"/>
        </w:rPr>
        <w:t xml:space="preserve">, which is shown in figure 1(top view) and </w:t>
      </w:r>
      <w:r w:rsidRPr="00ED508B">
        <w:t xml:space="preserve">figure </w:t>
      </w:r>
      <w:r w:rsidRPr="00ED508B">
        <w:rPr>
          <w:rFonts w:hint="eastAsia"/>
        </w:rPr>
        <w:t>2 (3D view)</w:t>
      </w:r>
      <w:r w:rsidRPr="00ED508B">
        <w:t>.</w:t>
      </w:r>
    </w:p>
    <w:p w14:paraId="34F5C6BB" w14:textId="77777777" w:rsidR="000A701F" w:rsidRPr="00ED508B" w:rsidRDefault="000A701F" w:rsidP="000A701F">
      <w:pPr>
        <w:pStyle w:val="Figure"/>
      </w:pPr>
      <w:r w:rsidRPr="00ED508B">
        <w:rPr>
          <w:noProof/>
          <w:lang w:val="en-US"/>
        </w:rPr>
        <w:drawing>
          <wp:inline distT="0" distB="0" distL="0" distR="0" wp14:anchorId="01500F0D" wp14:editId="775E10F4">
            <wp:extent cx="5638800" cy="53625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638800" cy="5362575"/>
                    </a:xfrm>
                    <a:prstGeom prst="rect">
                      <a:avLst/>
                    </a:prstGeom>
                    <a:noFill/>
                    <a:ln>
                      <a:noFill/>
                    </a:ln>
                  </pic:spPr>
                </pic:pic>
              </a:graphicData>
            </a:graphic>
          </wp:inline>
        </w:drawing>
      </w:r>
    </w:p>
    <w:p w14:paraId="53D5C0BC" w14:textId="77777777" w:rsidR="000A701F" w:rsidRPr="00ED508B" w:rsidRDefault="000A701F" w:rsidP="000A701F">
      <w:pPr>
        <w:pStyle w:val="FigureNotitle"/>
        <w:rPr>
          <w:lang w:eastAsia="zh-CN"/>
        </w:rPr>
      </w:pPr>
      <w:bookmarkStart w:id="89" w:name="_Toc370201747"/>
      <w:r w:rsidRPr="00ED508B">
        <w:rPr>
          <w:lang w:eastAsia="zh-CN"/>
        </w:rPr>
        <w:t>Figure 1: Capture area axis (top view)</w:t>
      </w:r>
      <w:bookmarkEnd w:id="89"/>
    </w:p>
    <w:p w14:paraId="4A4FCD1B" w14:textId="77777777" w:rsidR="000A701F" w:rsidRPr="00ED508B" w:rsidRDefault="000A701F" w:rsidP="000A701F">
      <w:pPr>
        <w:pStyle w:val="Figure"/>
      </w:pPr>
      <w:r w:rsidRPr="00ED508B">
        <w:rPr>
          <w:noProof/>
          <w:lang w:val="en-US"/>
        </w:rPr>
        <w:lastRenderedPageBreak/>
        <w:drawing>
          <wp:inline distT="0" distB="0" distL="0" distR="0" wp14:anchorId="6EBD596C" wp14:editId="711C887B">
            <wp:extent cx="6048375" cy="4924425"/>
            <wp:effectExtent l="0" t="0" r="9525" b="9525"/>
            <wp:docPr id="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048375" cy="4924425"/>
                    </a:xfrm>
                    <a:prstGeom prst="rect">
                      <a:avLst/>
                    </a:prstGeom>
                    <a:noFill/>
                    <a:ln>
                      <a:noFill/>
                    </a:ln>
                  </pic:spPr>
                </pic:pic>
              </a:graphicData>
            </a:graphic>
          </wp:inline>
        </w:drawing>
      </w:r>
    </w:p>
    <w:p w14:paraId="727C525B" w14:textId="77777777" w:rsidR="000A701F" w:rsidRPr="00ED508B" w:rsidRDefault="000A701F" w:rsidP="000A701F">
      <w:pPr>
        <w:pStyle w:val="FigureNotitle"/>
      </w:pPr>
      <w:bookmarkStart w:id="90" w:name="_Toc370201748"/>
      <w:r w:rsidRPr="00ED508B">
        <w:rPr>
          <w:lang w:eastAsia="zh-CN"/>
        </w:rPr>
        <w:t>Figure 2: Capture area axis (3D view)</w:t>
      </w:r>
      <w:bookmarkEnd w:id="90"/>
    </w:p>
    <w:p w14:paraId="26706D30" w14:textId="77777777" w:rsidR="000A701F" w:rsidRPr="00ED508B" w:rsidRDefault="000A701F" w:rsidP="000A701F">
      <w:pPr>
        <w:pStyle w:val="Note"/>
        <w:rPr>
          <w:lang w:eastAsia="zh-CN"/>
        </w:rPr>
      </w:pPr>
      <w:r w:rsidRPr="00ED508B">
        <w:rPr>
          <w:lang w:eastAsia="zh-CN"/>
        </w:rPr>
        <w:t>NOTE </w:t>
      </w:r>
      <w:r w:rsidRPr="00ED508B">
        <w:rPr>
          <w:lang w:eastAsia="zh-CN"/>
        </w:rPr>
        <w:noBreakHyphen/>
        <w:t xml:space="preserve"> The “Capture point”, “Scene Area” or </w:t>
      </w:r>
      <w:r w:rsidRPr="00ED508B">
        <w:t>“</w:t>
      </w:r>
      <w:r w:rsidRPr="00ED508B">
        <w:rPr>
          <w:rFonts w:hint="eastAsia"/>
        </w:rPr>
        <w:t>Point on line of capture</w:t>
      </w:r>
      <w:r w:rsidRPr="00ED508B">
        <w:t xml:space="preserve">” </w:t>
      </w:r>
      <w:r w:rsidRPr="00ED508B">
        <w:rPr>
          <w:lang w:eastAsia="zh-CN"/>
        </w:rPr>
        <w:t>parameters are not considered in the above diagrams.</w:t>
      </w:r>
    </w:p>
    <w:p w14:paraId="4219954B" w14:textId="77777777" w:rsidR="000A701F" w:rsidRDefault="000A701F" w:rsidP="000A701F">
      <w:pPr>
        <w:pStyle w:val="Normalbeforetable"/>
      </w:pPr>
      <w:r w:rsidRPr="00ED508B">
        <w:t>On reception of the Capture Area information renderers may use this information in several ways to render the received video streams illustrated below. The examples below only discusses the x-axis for simplicity, the calculations may equally be applied to the Y and Z axis. A scale of millimetres is assumed.</w:t>
      </w:r>
      <w:r>
        <w:t xml:space="preserve"> </w:t>
      </w:r>
      <w:r w:rsidRPr="00ED508B">
        <w:rPr>
          <w:rFonts w:hint="eastAsia"/>
        </w:rPr>
        <w:t xml:space="preserve">First, the capture area can be used to indicate the spatial information of the video capture. </w:t>
      </w:r>
      <w:r w:rsidRPr="00ED508B">
        <w:t>F</w:t>
      </w:r>
      <w:r w:rsidRPr="00ED508B">
        <w:rPr>
          <w:rFonts w:hint="eastAsia"/>
        </w:rPr>
        <w:t xml:space="preserve">or example, </w:t>
      </w:r>
      <w:r w:rsidRPr="00ED508B">
        <w:t>a capture of Region A with an area of capture:</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0A701F" w14:paraId="3A7AA44A" w14:textId="77777777" w:rsidTr="00C02EF8">
        <w:trPr>
          <w:jc w:val="center"/>
        </w:trPr>
        <w:tc>
          <w:tcPr>
            <w:tcW w:w="1721" w:type="dxa"/>
            <w:shd w:val="clear" w:color="auto" w:fill="auto"/>
          </w:tcPr>
          <w:p w14:paraId="6A812354" w14:textId="77777777" w:rsidR="000A701F" w:rsidRDefault="000A701F" w:rsidP="00C02EF8">
            <w:pPr>
              <w:pStyle w:val="Tabletext"/>
            </w:pPr>
          </w:p>
        </w:tc>
        <w:tc>
          <w:tcPr>
            <w:tcW w:w="1971" w:type="dxa"/>
            <w:shd w:val="clear" w:color="auto" w:fill="auto"/>
          </w:tcPr>
          <w:p w14:paraId="7735397C" w14:textId="77777777" w:rsidR="000A701F" w:rsidRDefault="000A701F" w:rsidP="00C02EF8">
            <w:pPr>
              <w:pStyle w:val="Tabletext"/>
            </w:pPr>
            <w:r w:rsidRPr="00ED508B">
              <w:t>bottom left</w:t>
            </w:r>
          </w:p>
        </w:tc>
        <w:tc>
          <w:tcPr>
            <w:tcW w:w="1971" w:type="dxa"/>
            <w:shd w:val="clear" w:color="auto" w:fill="auto"/>
          </w:tcPr>
          <w:p w14:paraId="4FEB406F" w14:textId="77777777" w:rsidR="000A701F" w:rsidRDefault="000A701F" w:rsidP="00C02EF8">
            <w:pPr>
              <w:pStyle w:val="Tabletext"/>
            </w:pPr>
            <w:r w:rsidRPr="00ED508B">
              <w:t>bottom right</w:t>
            </w:r>
          </w:p>
        </w:tc>
        <w:tc>
          <w:tcPr>
            <w:tcW w:w="1971" w:type="dxa"/>
            <w:shd w:val="clear" w:color="auto" w:fill="auto"/>
          </w:tcPr>
          <w:p w14:paraId="0F13BBDE" w14:textId="77777777" w:rsidR="000A701F" w:rsidRDefault="000A701F" w:rsidP="00C02EF8">
            <w:pPr>
              <w:pStyle w:val="Tabletext"/>
            </w:pPr>
            <w:r w:rsidRPr="00ED508B">
              <w:t>top left</w:t>
            </w:r>
          </w:p>
        </w:tc>
        <w:tc>
          <w:tcPr>
            <w:tcW w:w="1971" w:type="dxa"/>
            <w:shd w:val="clear" w:color="auto" w:fill="auto"/>
          </w:tcPr>
          <w:p w14:paraId="031AE973" w14:textId="77777777" w:rsidR="000A701F" w:rsidRDefault="000A701F" w:rsidP="00C02EF8">
            <w:pPr>
              <w:pStyle w:val="Tabletext"/>
            </w:pPr>
            <w:r w:rsidRPr="00ED508B">
              <w:t>top right</w:t>
            </w:r>
          </w:p>
        </w:tc>
      </w:tr>
      <w:tr w:rsidR="000A701F" w14:paraId="224039EE" w14:textId="77777777" w:rsidTr="00C02EF8">
        <w:trPr>
          <w:jc w:val="center"/>
        </w:trPr>
        <w:tc>
          <w:tcPr>
            <w:tcW w:w="1721" w:type="dxa"/>
            <w:shd w:val="clear" w:color="auto" w:fill="auto"/>
          </w:tcPr>
          <w:p w14:paraId="0DFD779D" w14:textId="77777777" w:rsidR="000A701F" w:rsidRDefault="000A701F" w:rsidP="00C02EF8">
            <w:pPr>
              <w:pStyle w:val="Tabletext"/>
            </w:pPr>
            <w:r w:rsidRPr="00ED508B">
              <w:t>Region A</w:t>
            </w:r>
          </w:p>
        </w:tc>
        <w:tc>
          <w:tcPr>
            <w:tcW w:w="1971" w:type="dxa"/>
            <w:shd w:val="clear" w:color="auto" w:fill="auto"/>
          </w:tcPr>
          <w:p w14:paraId="4FE28C83" w14:textId="77777777" w:rsidR="000A701F" w:rsidRDefault="000A701F" w:rsidP="00C02EF8">
            <w:pPr>
              <w:pStyle w:val="Tabletext"/>
            </w:pPr>
            <w:r w:rsidRPr="00ED508B">
              <w:t>(0,2000,0)</w:t>
            </w:r>
          </w:p>
        </w:tc>
        <w:tc>
          <w:tcPr>
            <w:tcW w:w="1971" w:type="dxa"/>
            <w:shd w:val="clear" w:color="auto" w:fill="auto"/>
          </w:tcPr>
          <w:p w14:paraId="41356C8F" w14:textId="77777777" w:rsidR="000A701F" w:rsidRDefault="000A701F" w:rsidP="00C02EF8">
            <w:pPr>
              <w:pStyle w:val="Tabletext"/>
            </w:pPr>
            <w:r w:rsidRPr="00ED508B">
              <w:t>(980,2200,0)</w:t>
            </w:r>
          </w:p>
        </w:tc>
        <w:tc>
          <w:tcPr>
            <w:tcW w:w="1971" w:type="dxa"/>
            <w:shd w:val="clear" w:color="auto" w:fill="auto"/>
          </w:tcPr>
          <w:p w14:paraId="3992842A" w14:textId="77777777" w:rsidR="000A701F" w:rsidRDefault="000A701F" w:rsidP="00C02EF8">
            <w:pPr>
              <w:pStyle w:val="Tabletext"/>
            </w:pPr>
            <w:r w:rsidRPr="00ED508B">
              <w:t>(0,2000,600)</w:t>
            </w:r>
          </w:p>
        </w:tc>
        <w:tc>
          <w:tcPr>
            <w:tcW w:w="1971" w:type="dxa"/>
            <w:shd w:val="clear" w:color="auto" w:fill="auto"/>
          </w:tcPr>
          <w:p w14:paraId="44E50D68" w14:textId="77777777" w:rsidR="000A701F" w:rsidRDefault="000A701F" w:rsidP="00C02EF8">
            <w:pPr>
              <w:pStyle w:val="Tabletext"/>
            </w:pPr>
            <w:r w:rsidRPr="00ED508B">
              <w:t>(980,2200,600)</w:t>
            </w:r>
          </w:p>
        </w:tc>
      </w:tr>
    </w:tbl>
    <w:p w14:paraId="14FB2F90" w14:textId="77777777" w:rsidR="000A701F" w:rsidRPr="00ED508B" w:rsidRDefault="000A701F" w:rsidP="000A701F">
      <w:r w:rsidRPr="00ED508B">
        <w:t>The capture area above indicates that in terms of the X-axis the width of 980mm. Considering the X coordinates this leads to a planer width of 1000mm. Thus</w:t>
      </w:r>
      <w:r w:rsidRPr="00ED508B">
        <w:rPr>
          <w:rFonts w:hint="eastAsia"/>
        </w:rPr>
        <w:t xml:space="preserve"> the </w:t>
      </w:r>
      <w:r w:rsidRPr="00ED508B">
        <w:t>renderer</w:t>
      </w:r>
      <w:r w:rsidRPr="00ED508B">
        <w:rPr>
          <w:rFonts w:hint="eastAsia"/>
        </w:rPr>
        <w:t xml:space="preserve"> can use this information to render the pictures in correct spatial place.</w:t>
      </w:r>
    </w:p>
    <w:p w14:paraId="035C6176" w14:textId="77777777" w:rsidR="000A701F" w:rsidRPr="00ED508B" w:rsidRDefault="000A701F" w:rsidP="000A701F">
      <w:pPr>
        <w:pStyle w:val="Normalbeforetable"/>
      </w:pPr>
      <w:r w:rsidRPr="00ED508B">
        <w:rPr>
          <w:rFonts w:hint="eastAsia"/>
        </w:rPr>
        <w:t xml:space="preserve">Second, the capture area can be used to describe the spatial relationship between video captures. </w:t>
      </w:r>
      <w:r w:rsidRPr="00ED508B">
        <w:t>For example if we consider the above capture of Region A and add a capture for Region B below:</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0A701F" w:rsidRPr="00F6499B" w14:paraId="76C4D3B7" w14:textId="77777777" w:rsidTr="00C02EF8">
        <w:trPr>
          <w:jc w:val="center"/>
        </w:trPr>
        <w:tc>
          <w:tcPr>
            <w:tcW w:w="1721" w:type="dxa"/>
            <w:shd w:val="clear" w:color="auto" w:fill="auto"/>
          </w:tcPr>
          <w:p w14:paraId="0A139D8C" w14:textId="77777777" w:rsidR="000A701F" w:rsidRPr="00F6499B" w:rsidRDefault="000A701F" w:rsidP="00C02EF8">
            <w:pPr>
              <w:pStyle w:val="Tabletext"/>
            </w:pPr>
          </w:p>
        </w:tc>
        <w:tc>
          <w:tcPr>
            <w:tcW w:w="1971" w:type="dxa"/>
            <w:shd w:val="clear" w:color="auto" w:fill="auto"/>
          </w:tcPr>
          <w:p w14:paraId="2D8FC7BF" w14:textId="77777777" w:rsidR="000A701F" w:rsidRPr="00F6499B" w:rsidRDefault="000A701F" w:rsidP="00C02EF8">
            <w:pPr>
              <w:pStyle w:val="Tabletext"/>
            </w:pPr>
            <w:r w:rsidRPr="00F6499B">
              <w:t xml:space="preserve">bottom left </w:t>
            </w:r>
          </w:p>
        </w:tc>
        <w:tc>
          <w:tcPr>
            <w:tcW w:w="1971" w:type="dxa"/>
            <w:shd w:val="clear" w:color="auto" w:fill="auto"/>
          </w:tcPr>
          <w:p w14:paraId="7FEEB397" w14:textId="77777777" w:rsidR="000A701F" w:rsidRPr="00F6499B" w:rsidRDefault="000A701F" w:rsidP="00C02EF8">
            <w:pPr>
              <w:pStyle w:val="Tabletext"/>
            </w:pPr>
            <w:r w:rsidRPr="00F6499B">
              <w:t xml:space="preserve">bottom right  </w:t>
            </w:r>
          </w:p>
        </w:tc>
        <w:tc>
          <w:tcPr>
            <w:tcW w:w="1971" w:type="dxa"/>
            <w:shd w:val="clear" w:color="auto" w:fill="auto"/>
          </w:tcPr>
          <w:p w14:paraId="036C9375" w14:textId="77777777" w:rsidR="000A701F" w:rsidRPr="00F6499B" w:rsidRDefault="000A701F" w:rsidP="00C02EF8">
            <w:pPr>
              <w:pStyle w:val="Tabletext"/>
            </w:pPr>
            <w:r w:rsidRPr="00F6499B">
              <w:t>top left</w:t>
            </w:r>
          </w:p>
        </w:tc>
        <w:tc>
          <w:tcPr>
            <w:tcW w:w="1971" w:type="dxa"/>
            <w:shd w:val="clear" w:color="auto" w:fill="auto"/>
          </w:tcPr>
          <w:p w14:paraId="77619CAF" w14:textId="77777777" w:rsidR="000A701F" w:rsidRPr="00F6499B" w:rsidRDefault="000A701F" w:rsidP="00C02EF8">
            <w:pPr>
              <w:pStyle w:val="Tabletext"/>
            </w:pPr>
            <w:r w:rsidRPr="00F6499B">
              <w:t>top right</w:t>
            </w:r>
          </w:p>
        </w:tc>
      </w:tr>
      <w:tr w:rsidR="000A701F" w:rsidRPr="00F6499B" w14:paraId="5E9C3A99" w14:textId="77777777" w:rsidTr="00C02EF8">
        <w:trPr>
          <w:jc w:val="center"/>
        </w:trPr>
        <w:tc>
          <w:tcPr>
            <w:tcW w:w="1721" w:type="dxa"/>
            <w:shd w:val="clear" w:color="auto" w:fill="auto"/>
          </w:tcPr>
          <w:p w14:paraId="77FB1447" w14:textId="77777777" w:rsidR="000A701F" w:rsidRPr="00F6499B" w:rsidRDefault="000A701F" w:rsidP="00C02EF8">
            <w:pPr>
              <w:pStyle w:val="Tabletext"/>
            </w:pPr>
            <w:r w:rsidRPr="00F6499B">
              <w:t xml:space="preserve">Region B </w:t>
            </w:r>
          </w:p>
        </w:tc>
        <w:tc>
          <w:tcPr>
            <w:tcW w:w="1971" w:type="dxa"/>
            <w:shd w:val="clear" w:color="auto" w:fill="auto"/>
          </w:tcPr>
          <w:p w14:paraId="7645F149" w14:textId="77777777" w:rsidR="000A701F" w:rsidRPr="00F6499B" w:rsidRDefault="000A701F" w:rsidP="00C02EF8">
            <w:pPr>
              <w:pStyle w:val="Tabletext"/>
            </w:pPr>
            <w:r w:rsidRPr="00F6499B">
              <w:t xml:space="preserve">(990,2200,0) </w:t>
            </w:r>
          </w:p>
        </w:tc>
        <w:tc>
          <w:tcPr>
            <w:tcW w:w="1971" w:type="dxa"/>
            <w:shd w:val="clear" w:color="auto" w:fill="auto"/>
          </w:tcPr>
          <w:p w14:paraId="74466358" w14:textId="77777777" w:rsidR="000A701F" w:rsidRPr="00F6499B" w:rsidRDefault="000A701F" w:rsidP="00C02EF8">
            <w:pPr>
              <w:pStyle w:val="Tabletext"/>
            </w:pPr>
            <w:r w:rsidRPr="00F6499B">
              <w:t xml:space="preserve">(1990,2200,0) </w:t>
            </w:r>
          </w:p>
        </w:tc>
        <w:tc>
          <w:tcPr>
            <w:tcW w:w="1971" w:type="dxa"/>
            <w:shd w:val="clear" w:color="auto" w:fill="auto"/>
          </w:tcPr>
          <w:p w14:paraId="4B5E217A" w14:textId="77777777" w:rsidR="000A701F" w:rsidRPr="00F6499B" w:rsidRDefault="000A701F" w:rsidP="00C02EF8">
            <w:pPr>
              <w:pStyle w:val="Tabletext"/>
            </w:pPr>
            <w:r w:rsidRPr="00F6499B">
              <w:t xml:space="preserve">(990,2200,600) </w:t>
            </w:r>
          </w:p>
        </w:tc>
        <w:tc>
          <w:tcPr>
            <w:tcW w:w="1971" w:type="dxa"/>
            <w:shd w:val="clear" w:color="auto" w:fill="auto"/>
          </w:tcPr>
          <w:p w14:paraId="75371E8F" w14:textId="77777777" w:rsidR="000A701F" w:rsidRPr="00F6499B" w:rsidRDefault="000A701F" w:rsidP="00C02EF8">
            <w:pPr>
              <w:pStyle w:val="Tabletext"/>
            </w:pPr>
            <w:r w:rsidRPr="00F6499B">
              <w:t>(1990,2200,600)</w:t>
            </w:r>
          </w:p>
        </w:tc>
      </w:tr>
    </w:tbl>
    <w:p w14:paraId="2A80FA17" w14:textId="77777777" w:rsidR="000A701F" w:rsidRPr="00ED508B" w:rsidRDefault="000A701F" w:rsidP="000A701F">
      <w:r w:rsidRPr="00ED508B">
        <w:lastRenderedPageBreak/>
        <w:t xml:space="preserve">By analysing </w:t>
      </w:r>
      <w:r w:rsidRPr="00ED508B">
        <w:rPr>
          <w:rFonts w:hint="eastAsia"/>
        </w:rPr>
        <w:t xml:space="preserve">the capture area of </w:t>
      </w:r>
      <w:r w:rsidRPr="00ED508B">
        <w:t xml:space="preserve">Region A </w:t>
      </w:r>
      <w:r w:rsidRPr="00ED508B">
        <w:rPr>
          <w:rFonts w:hint="eastAsia"/>
        </w:rPr>
        <w:t xml:space="preserve">and </w:t>
      </w:r>
      <w:r w:rsidRPr="00ED508B">
        <w:t>Region B</w:t>
      </w:r>
      <w:r w:rsidRPr="00ED508B">
        <w:rPr>
          <w:rFonts w:hint="eastAsia"/>
        </w:rPr>
        <w:t>, respectively,</w:t>
      </w:r>
      <w:r w:rsidRPr="00ED508B">
        <w:t xml:space="preserve"> </w:t>
      </w:r>
      <w:r w:rsidRPr="00ED508B">
        <w:rPr>
          <w:rFonts w:hint="eastAsia"/>
        </w:rPr>
        <w:t>the spatial relationship of the two video captures,</w:t>
      </w:r>
      <w:r w:rsidRPr="00ED508B">
        <w:t xml:space="preserve"> that Region A</w:t>
      </w:r>
      <w:r w:rsidRPr="00ED508B">
        <w:rPr>
          <w:rFonts w:hint="eastAsia"/>
        </w:rPr>
        <w:t xml:space="preserve"> is to the left of </w:t>
      </w:r>
      <w:r w:rsidRPr="00ED508B">
        <w:t>Region B</w:t>
      </w:r>
      <w:r w:rsidRPr="00ED508B">
        <w:rPr>
          <w:rFonts w:hint="eastAsia"/>
        </w:rPr>
        <w:t xml:space="preserve"> and </w:t>
      </w:r>
      <w:r w:rsidRPr="00ED508B">
        <w:t>Region B</w:t>
      </w:r>
      <w:r w:rsidRPr="00ED508B">
        <w:rPr>
          <w:rFonts w:hint="eastAsia"/>
        </w:rPr>
        <w:t xml:space="preserve"> is to the right of </w:t>
      </w:r>
      <w:r w:rsidRPr="00ED508B">
        <w:t>Region A</w:t>
      </w:r>
      <w:r w:rsidRPr="00ED508B">
        <w:rPr>
          <w:rFonts w:hint="eastAsia"/>
        </w:rPr>
        <w:t xml:space="preserve">. </w:t>
      </w:r>
      <w:r w:rsidRPr="00ED508B">
        <w:t xml:space="preserve">Therefore </w:t>
      </w:r>
      <w:r w:rsidRPr="00ED508B">
        <w:rPr>
          <w:rFonts w:hint="eastAsia"/>
        </w:rPr>
        <w:t xml:space="preserve">the </w:t>
      </w:r>
      <w:r w:rsidRPr="00ED508B">
        <w:t>renderer</w:t>
      </w:r>
      <w:r w:rsidRPr="00ED508B">
        <w:rPr>
          <w:rFonts w:hint="eastAsia"/>
        </w:rPr>
        <w:t xml:space="preserve"> can use this information to render the pictures in correct spatial arrangement.</w:t>
      </w:r>
    </w:p>
    <w:p w14:paraId="31071D85" w14:textId="77777777" w:rsidR="000A701F" w:rsidRPr="00ED508B" w:rsidRDefault="000A701F" w:rsidP="000A701F">
      <w:r w:rsidRPr="00ED508B">
        <w:t>T</w:t>
      </w:r>
      <w:r w:rsidRPr="00ED508B">
        <w:rPr>
          <w:rFonts w:hint="eastAsia"/>
        </w:rPr>
        <w:t xml:space="preserve">hird, the capture area can be used to determine the gap between video captures. </w:t>
      </w:r>
      <w:r w:rsidRPr="00ED508B">
        <w:t>F</w:t>
      </w:r>
      <w:r w:rsidRPr="00ED508B">
        <w:rPr>
          <w:rFonts w:hint="eastAsia"/>
        </w:rPr>
        <w:t>or example,</w:t>
      </w:r>
      <w:r w:rsidRPr="00ED508B">
        <w:t xml:space="preserve"> by analysing the respective X coordinates (i.e. 980 and 990) it can be seen that there is a gap of 10mm between Regions A and B.</w:t>
      </w:r>
      <w:r w:rsidRPr="00ED508B">
        <w:rPr>
          <w:rFonts w:hint="eastAsia"/>
        </w:rPr>
        <w:t xml:space="preserve"> </w:t>
      </w:r>
      <w:r w:rsidRPr="00ED508B">
        <w:t>T</w:t>
      </w:r>
      <w:r w:rsidRPr="00ED508B">
        <w:rPr>
          <w:rFonts w:hint="eastAsia"/>
        </w:rPr>
        <w:t xml:space="preserve">he </w:t>
      </w:r>
      <w:r w:rsidRPr="00ED508B">
        <w:t>renderer</w:t>
      </w:r>
      <w:r w:rsidRPr="00ED508B">
        <w:rPr>
          <w:rFonts w:hint="eastAsia"/>
        </w:rPr>
        <w:t xml:space="preserve"> can use this information to perform processing on the images and render the</w:t>
      </w:r>
      <w:r w:rsidRPr="00ED508B">
        <w:t>m</w:t>
      </w:r>
      <w:r>
        <w:rPr>
          <w:rFonts w:hint="eastAsia"/>
        </w:rPr>
        <w:t xml:space="preserve"> </w:t>
      </w:r>
      <w:r w:rsidRPr="00ED508B">
        <w:rPr>
          <w:rFonts w:hint="eastAsia"/>
        </w:rPr>
        <w:t xml:space="preserve">in a continuous manner. </w:t>
      </w:r>
      <w:r w:rsidRPr="00ED508B">
        <w:t>T</w:t>
      </w:r>
      <w:r w:rsidRPr="00ED508B">
        <w:rPr>
          <w:rFonts w:hint="eastAsia"/>
        </w:rPr>
        <w:t xml:space="preserve">hat is, if the width of the gap is larger than the width of the borders between the displays on the receiver side, a virtual display border (For example, a black zone) </w:t>
      </w:r>
      <w:r w:rsidRPr="00ED508B">
        <w:t>can</w:t>
      </w:r>
      <w:r w:rsidRPr="00ED508B">
        <w:rPr>
          <w:rFonts w:hint="eastAsia"/>
        </w:rPr>
        <w:t xml:space="preserve"> be added to the captured images to achieve visual </w:t>
      </w:r>
      <w:r w:rsidRPr="00ED508B">
        <w:t>continuity</w:t>
      </w:r>
      <w:r w:rsidRPr="00ED508B">
        <w:rPr>
          <w:rFonts w:hint="eastAsia"/>
        </w:rPr>
        <w:t xml:space="preserve">. If the width of the gap is smaller than the width of the borders between the displays on the receiver side, the captured images </w:t>
      </w:r>
      <w:r w:rsidRPr="00ED508B">
        <w:t>can</w:t>
      </w:r>
      <w:r w:rsidRPr="00ED508B">
        <w:rPr>
          <w:rFonts w:hint="eastAsia"/>
        </w:rPr>
        <w:t xml:space="preserve"> be </w:t>
      </w:r>
      <w:r w:rsidRPr="00ED508B">
        <w:t>cropped</w:t>
      </w:r>
      <w:r w:rsidRPr="00ED508B">
        <w:rPr>
          <w:rFonts w:hint="eastAsia"/>
        </w:rPr>
        <w:t xml:space="preserve"> and scaled to achieve a continuous vision.</w:t>
      </w:r>
    </w:p>
    <w:p w14:paraId="790456FF"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point</w:t>
      </w:r>
    </w:p>
    <w:tbl>
      <w:tblPr>
        <w:tblW w:w="9180" w:type="dxa"/>
        <w:tblInd w:w="567" w:type="dxa"/>
        <w:tblLook w:val="04A0" w:firstRow="1" w:lastRow="0" w:firstColumn="1" w:lastColumn="0" w:noHBand="0" w:noVBand="1"/>
      </w:tblPr>
      <w:tblGrid>
        <w:gridCol w:w="1951"/>
        <w:gridCol w:w="7229"/>
      </w:tblGrid>
      <w:tr w:rsidR="000A701F" w:rsidRPr="00ED508B" w14:paraId="57E28132" w14:textId="77777777" w:rsidTr="00C02EF8">
        <w:tc>
          <w:tcPr>
            <w:tcW w:w="1951" w:type="dxa"/>
            <w:shd w:val="clear" w:color="auto" w:fill="auto"/>
          </w:tcPr>
          <w:p w14:paraId="368A731E" w14:textId="77777777" w:rsidR="000A701F" w:rsidRPr="00ED508B" w:rsidRDefault="000A701F" w:rsidP="00C02EF8">
            <w:pPr>
              <w:rPr>
                <w:b/>
                <w:bCs/>
              </w:rPr>
            </w:pPr>
            <w:r w:rsidRPr="00ED508B">
              <w:rPr>
                <w:b/>
                <w:bCs/>
              </w:rPr>
              <w:t>Identity:</w:t>
            </w:r>
          </w:p>
        </w:tc>
        <w:tc>
          <w:tcPr>
            <w:tcW w:w="7229" w:type="dxa"/>
            <w:shd w:val="clear" w:color="auto" w:fill="auto"/>
          </w:tcPr>
          <w:p w14:paraId="786F10C0" w14:textId="77777777" w:rsidR="000A701F" w:rsidRPr="00ED508B" w:rsidRDefault="000A701F" w:rsidP="00C02EF8">
            <w:r w:rsidRPr="00ED508B">
              <w:t>CapPoint</w:t>
            </w:r>
          </w:p>
        </w:tc>
      </w:tr>
      <w:tr w:rsidR="000A701F" w:rsidRPr="00ED508B" w14:paraId="65D6D4FB" w14:textId="77777777" w:rsidTr="00C02EF8">
        <w:tc>
          <w:tcPr>
            <w:tcW w:w="1951" w:type="dxa"/>
            <w:shd w:val="clear" w:color="auto" w:fill="auto"/>
          </w:tcPr>
          <w:p w14:paraId="2783474A" w14:textId="77777777" w:rsidR="000A701F" w:rsidRPr="00ED508B" w:rsidRDefault="000A701F" w:rsidP="00C02EF8">
            <w:pPr>
              <w:rPr>
                <w:b/>
                <w:bCs/>
              </w:rPr>
            </w:pPr>
            <w:r w:rsidRPr="00ED508B">
              <w:rPr>
                <w:b/>
                <w:bCs/>
              </w:rPr>
              <w:t>Description:</w:t>
            </w:r>
          </w:p>
        </w:tc>
        <w:tc>
          <w:tcPr>
            <w:tcW w:w="7229" w:type="dxa"/>
            <w:shd w:val="clear" w:color="auto" w:fill="auto"/>
          </w:tcPr>
          <w:p w14:paraId="7252997A" w14:textId="77777777" w:rsidR="000A701F" w:rsidRPr="00ED508B" w:rsidRDefault="000A701F" w:rsidP="00C02EF8">
            <w:r w:rsidRPr="00ED508B">
              <w:t>This parameter indicates where in the capture scene the video was captured from.</w:t>
            </w:r>
          </w:p>
        </w:tc>
      </w:tr>
      <w:tr w:rsidR="000A701F" w:rsidRPr="00ED508B" w14:paraId="042CF1FF" w14:textId="77777777" w:rsidTr="00C02EF8">
        <w:tc>
          <w:tcPr>
            <w:tcW w:w="1951" w:type="dxa"/>
            <w:shd w:val="clear" w:color="auto" w:fill="auto"/>
          </w:tcPr>
          <w:p w14:paraId="7DB57E2B" w14:textId="77777777" w:rsidR="000A701F" w:rsidRPr="00ED508B" w:rsidRDefault="000A701F" w:rsidP="00C02EF8">
            <w:pPr>
              <w:rPr>
                <w:b/>
                <w:bCs/>
              </w:rPr>
            </w:pPr>
            <w:r w:rsidRPr="00ED508B">
              <w:rPr>
                <w:b/>
                <w:bCs/>
              </w:rPr>
              <w:t>Format:</w:t>
            </w:r>
          </w:p>
        </w:tc>
        <w:tc>
          <w:tcPr>
            <w:tcW w:w="7229" w:type="dxa"/>
            <w:shd w:val="clear" w:color="auto" w:fill="auto"/>
          </w:tcPr>
          <w:p w14:paraId="36B6216C" w14:textId="77777777" w:rsidR="000A701F" w:rsidRPr="00ED508B" w:rsidRDefault="000A701F" w:rsidP="00C02EF8">
            <w:r w:rsidRPr="00ED508B">
              <w:t>String</w:t>
            </w:r>
          </w:p>
        </w:tc>
      </w:tr>
      <w:tr w:rsidR="000A701F" w:rsidRPr="00ED508B" w14:paraId="4A067252" w14:textId="77777777" w:rsidTr="00C02EF8">
        <w:tc>
          <w:tcPr>
            <w:tcW w:w="1951" w:type="dxa"/>
            <w:shd w:val="clear" w:color="auto" w:fill="auto"/>
          </w:tcPr>
          <w:p w14:paraId="4B4C7B3C" w14:textId="77777777" w:rsidR="000A701F" w:rsidRPr="00ED508B" w:rsidRDefault="000A701F" w:rsidP="00C02EF8">
            <w:pPr>
              <w:rPr>
                <w:b/>
                <w:bCs/>
              </w:rPr>
            </w:pPr>
            <w:r w:rsidRPr="00ED508B">
              <w:rPr>
                <w:b/>
                <w:bCs/>
              </w:rPr>
              <w:t>Possible Values:</w:t>
            </w:r>
          </w:p>
        </w:tc>
        <w:tc>
          <w:tcPr>
            <w:tcW w:w="7229" w:type="dxa"/>
            <w:shd w:val="clear" w:color="auto" w:fill="auto"/>
          </w:tcPr>
          <w:p w14:paraId="50207E18" w14:textId="77777777" w:rsidR="000A701F" w:rsidRPr="00ED508B" w:rsidRDefault="000A701F" w:rsidP="00C02EF8">
            <w:r w:rsidRPr="00ED508B">
              <w:t>X, Y, Z</w:t>
            </w:r>
          </w:p>
          <w:p w14:paraId="09923BA2" w14:textId="77777777" w:rsidR="000A701F" w:rsidRPr="00ED508B" w:rsidRDefault="000A701F" w:rsidP="00C02EF8">
            <w:r w:rsidRPr="00ED508B">
              <w:t>Where X, Y and Z are numbers.</w:t>
            </w:r>
          </w:p>
        </w:tc>
      </w:tr>
      <w:tr w:rsidR="000A701F" w:rsidRPr="00ED508B" w14:paraId="169882A7" w14:textId="77777777" w:rsidTr="00C02EF8">
        <w:tc>
          <w:tcPr>
            <w:tcW w:w="1951" w:type="dxa"/>
            <w:shd w:val="clear" w:color="auto" w:fill="auto"/>
          </w:tcPr>
          <w:p w14:paraId="745C7DAA" w14:textId="77777777" w:rsidR="000A701F" w:rsidRPr="00ED508B" w:rsidRDefault="000A701F" w:rsidP="00C02EF8">
            <w:pPr>
              <w:rPr>
                <w:b/>
                <w:bCs/>
              </w:rPr>
            </w:pPr>
            <w:r w:rsidRPr="00ED508B">
              <w:rPr>
                <w:b/>
                <w:bCs/>
              </w:rPr>
              <w:t>Default:</w:t>
            </w:r>
          </w:p>
        </w:tc>
        <w:tc>
          <w:tcPr>
            <w:tcW w:w="7229" w:type="dxa"/>
            <w:shd w:val="clear" w:color="auto" w:fill="auto"/>
          </w:tcPr>
          <w:p w14:paraId="1B4DE6B6" w14:textId="77777777" w:rsidR="000A701F" w:rsidRPr="00ED508B" w:rsidRDefault="000A701F" w:rsidP="00C02EF8">
            <w:r w:rsidRPr="00ED508B">
              <w:t>None.</w:t>
            </w:r>
          </w:p>
        </w:tc>
      </w:tr>
      <w:tr w:rsidR="000A701F" w:rsidRPr="00ED508B" w14:paraId="79B1F442" w14:textId="77777777" w:rsidTr="00C02EF8">
        <w:tc>
          <w:tcPr>
            <w:tcW w:w="1951" w:type="dxa"/>
            <w:shd w:val="clear" w:color="auto" w:fill="auto"/>
          </w:tcPr>
          <w:p w14:paraId="73D8EC6C" w14:textId="77777777" w:rsidR="000A701F" w:rsidRPr="00ED508B" w:rsidRDefault="000A701F" w:rsidP="00C02EF8">
            <w:pPr>
              <w:rPr>
                <w:b/>
                <w:bCs/>
              </w:rPr>
            </w:pPr>
            <w:r w:rsidRPr="00ED508B">
              <w:rPr>
                <w:b/>
                <w:bCs/>
              </w:rPr>
              <w:t>Reference:</w:t>
            </w:r>
          </w:p>
        </w:tc>
        <w:tc>
          <w:tcPr>
            <w:tcW w:w="7229" w:type="dxa"/>
            <w:shd w:val="clear" w:color="auto" w:fill="auto"/>
          </w:tcPr>
          <w:p w14:paraId="63F2EE6F" w14:textId="77777777" w:rsidR="000A701F" w:rsidRPr="00F6499B" w:rsidRDefault="000A701F" w:rsidP="00C02EF8">
            <w:r w:rsidRPr="00F6499B">
              <w:t>See "Point of Capture" in [IETF CLUE FW] for further information.</w:t>
            </w:r>
          </w:p>
        </w:tc>
      </w:tr>
      <w:tr w:rsidR="000A701F" w:rsidRPr="00ED508B" w14:paraId="28D44BD7" w14:textId="77777777" w:rsidTr="00C02EF8">
        <w:tc>
          <w:tcPr>
            <w:tcW w:w="1951" w:type="dxa"/>
            <w:shd w:val="clear" w:color="auto" w:fill="auto"/>
          </w:tcPr>
          <w:p w14:paraId="3AF4834F" w14:textId="77777777" w:rsidR="000A701F" w:rsidRPr="00ED508B" w:rsidRDefault="000A701F" w:rsidP="00C02EF8">
            <w:pPr>
              <w:rPr>
                <w:b/>
                <w:bCs/>
              </w:rPr>
            </w:pPr>
            <w:r w:rsidRPr="00ED508B">
              <w:rPr>
                <w:b/>
                <w:bCs/>
              </w:rPr>
              <w:t>Interface:</w:t>
            </w:r>
          </w:p>
        </w:tc>
        <w:tc>
          <w:tcPr>
            <w:tcW w:w="7229" w:type="dxa"/>
            <w:shd w:val="clear" w:color="auto" w:fill="auto"/>
          </w:tcPr>
          <w:p w14:paraId="515E46F0" w14:textId="77777777" w:rsidR="000A701F" w:rsidRPr="00ED508B" w:rsidRDefault="000A701F" w:rsidP="00C02EF8">
            <w:r w:rsidRPr="00ED508B">
              <w:t>-</w:t>
            </w:r>
          </w:p>
        </w:tc>
      </w:tr>
      <w:tr w:rsidR="000A701F" w:rsidRPr="00ED508B" w14:paraId="6E4E8168" w14:textId="77777777" w:rsidTr="00C02EF8">
        <w:tc>
          <w:tcPr>
            <w:tcW w:w="1951" w:type="dxa"/>
            <w:shd w:val="clear" w:color="auto" w:fill="auto"/>
          </w:tcPr>
          <w:p w14:paraId="736E4B19" w14:textId="77777777" w:rsidR="000A701F" w:rsidRPr="00ED508B" w:rsidRDefault="000A701F" w:rsidP="00C02EF8">
            <w:pPr>
              <w:rPr>
                <w:b/>
                <w:bCs/>
              </w:rPr>
            </w:pPr>
            <w:r w:rsidRPr="00ED508B">
              <w:rPr>
                <w:b/>
                <w:bCs/>
              </w:rPr>
              <w:t>Supplementary Information:</w:t>
            </w:r>
          </w:p>
        </w:tc>
        <w:tc>
          <w:tcPr>
            <w:tcW w:w="7229" w:type="dxa"/>
            <w:shd w:val="clear" w:color="auto" w:fill="auto"/>
          </w:tcPr>
          <w:p w14:paraId="6943EFAC" w14:textId="77777777" w:rsidR="000A701F" w:rsidRPr="00ED508B" w:rsidRDefault="000A701F" w:rsidP="00C02EF8">
            <w:r w:rsidRPr="00ED508B">
              <w:t>-</w:t>
            </w:r>
          </w:p>
        </w:tc>
      </w:tr>
    </w:tbl>
    <w:p w14:paraId="54C77083"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Point on line of capture</w:t>
      </w:r>
    </w:p>
    <w:tbl>
      <w:tblPr>
        <w:tblW w:w="9180" w:type="dxa"/>
        <w:tblInd w:w="567" w:type="dxa"/>
        <w:tblLook w:val="04A0" w:firstRow="1" w:lastRow="0" w:firstColumn="1" w:lastColumn="0" w:noHBand="0" w:noVBand="1"/>
      </w:tblPr>
      <w:tblGrid>
        <w:gridCol w:w="1951"/>
        <w:gridCol w:w="7229"/>
      </w:tblGrid>
      <w:tr w:rsidR="000A701F" w:rsidRPr="00ED508B" w14:paraId="5551D79D" w14:textId="77777777" w:rsidTr="00C02EF8">
        <w:tc>
          <w:tcPr>
            <w:tcW w:w="1951" w:type="dxa"/>
            <w:shd w:val="clear" w:color="auto" w:fill="auto"/>
          </w:tcPr>
          <w:p w14:paraId="023423A4" w14:textId="77777777" w:rsidR="000A701F" w:rsidRPr="00ED508B" w:rsidRDefault="000A701F" w:rsidP="00C02EF8">
            <w:pPr>
              <w:rPr>
                <w:b/>
                <w:bCs/>
              </w:rPr>
            </w:pPr>
            <w:r w:rsidRPr="00ED508B">
              <w:rPr>
                <w:b/>
                <w:bCs/>
              </w:rPr>
              <w:t>Identity:</w:t>
            </w:r>
          </w:p>
        </w:tc>
        <w:tc>
          <w:tcPr>
            <w:tcW w:w="7229" w:type="dxa"/>
            <w:shd w:val="clear" w:color="auto" w:fill="auto"/>
          </w:tcPr>
          <w:p w14:paraId="2547FA16" w14:textId="77777777" w:rsidR="000A701F" w:rsidRPr="00ED508B" w:rsidRDefault="000A701F" w:rsidP="00C02EF8">
            <w:r w:rsidRPr="00ED508B">
              <w:t>PointonlineofCap</w:t>
            </w:r>
          </w:p>
        </w:tc>
      </w:tr>
      <w:tr w:rsidR="000A701F" w:rsidRPr="00ED508B" w14:paraId="7F36C000" w14:textId="77777777" w:rsidTr="00C02EF8">
        <w:tc>
          <w:tcPr>
            <w:tcW w:w="1951" w:type="dxa"/>
            <w:shd w:val="clear" w:color="auto" w:fill="auto"/>
          </w:tcPr>
          <w:p w14:paraId="3FC986AA" w14:textId="77777777" w:rsidR="000A701F" w:rsidRPr="00ED508B" w:rsidRDefault="000A701F" w:rsidP="00C02EF8">
            <w:pPr>
              <w:rPr>
                <w:b/>
                <w:bCs/>
              </w:rPr>
            </w:pPr>
            <w:r w:rsidRPr="00ED508B">
              <w:rPr>
                <w:b/>
                <w:bCs/>
              </w:rPr>
              <w:t>Description:</w:t>
            </w:r>
          </w:p>
        </w:tc>
        <w:tc>
          <w:tcPr>
            <w:tcW w:w="7229" w:type="dxa"/>
            <w:shd w:val="clear" w:color="auto" w:fill="auto"/>
          </w:tcPr>
          <w:p w14:paraId="313FFF6D" w14:textId="77777777" w:rsidR="000A701F" w:rsidRPr="00ED508B" w:rsidRDefault="000A701F" w:rsidP="00C02EF8">
            <w:r w:rsidRPr="00ED508B">
              <w:t>A field with a single Cartesian (X, Y, Z) point value (virtual or physical) which describes a position in space of a second point on the optical axis of the capturing device; the first point being the Point of Capture (see above).</w:t>
            </w:r>
          </w:p>
        </w:tc>
      </w:tr>
      <w:tr w:rsidR="000A701F" w:rsidRPr="00ED508B" w14:paraId="2DA1C5FC" w14:textId="77777777" w:rsidTr="00C02EF8">
        <w:tc>
          <w:tcPr>
            <w:tcW w:w="1951" w:type="dxa"/>
            <w:shd w:val="clear" w:color="auto" w:fill="auto"/>
          </w:tcPr>
          <w:p w14:paraId="7270C42C" w14:textId="77777777" w:rsidR="000A701F" w:rsidRPr="00ED508B" w:rsidRDefault="000A701F" w:rsidP="00C02EF8">
            <w:pPr>
              <w:rPr>
                <w:b/>
                <w:bCs/>
              </w:rPr>
            </w:pPr>
            <w:r w:rsidRPr="00ED508B">
              <w:rPr>
                <w:b/>
                <w:bCs/>
              </w:rPr>
              <w:t>Format:</w:t>
            </w:r>
          </w:p>
        </w:tc>
        <w:tc>
          <w:tcPr>
            <w:tcW w:w="7229" w:type="dxa"/>
            <w:shd w:val="clear" w:color="auto" w:fill="auto"/>
          </w:tcPr>
          <w:p w14:paraId="6B22B5B5" w14:textId="77777777" w:rsidR="000A701F" w:rsidRPr="00ED508B" w:rsidRDefault="000A701F" w:rsidP="00C02EF8">
            <w:r w:rsidRPr="00ED508B">
              <w:t>String</w:t>
            </w:r>
          </w:p>
        </w:tc>
      </w:tr>
      <w:tr w:rsidR="000A701F" w:rsidRPr="00ED508B" w14:paraId="453CFD15" w14:textId="77777777" w:rsidTr="00C02EF8">
        <w:tc>
          <w:tcPr>
            <w:tcW w:w="1951" w:type="dxa"/>
            <w:shd w:val="clear" w:color="auto" w:fill="auto"/>
          </w:tcPr>
          <w:p w14:paraId="3235174F" w14:textId="77777777" w:rsidR="000A701F" w:rsidRPr="00ED508B" w:rsidRDefault="000A701F" w:rsidP="00C02EF8">
            <w:pPr>
              <w:rPr>
                <w:b/>
                <w:bCs/>
              </w:rPr>
            </w:pPr>
            <w:r w:rsidRPr="00ED508B">
              <w:rPr>
                <w:b/>
                <w:bCs/>
              </w:rPr>
              <w:t>Possible Values:</w:t>
            </w:r>
          </w:p>
        </w:tc>
        <w:tc>
          <w:tcPr>
            <w:tcW w:w="7229" w:type="dxa"/>
            <w:shd w:val="clear" w:color="auto" w:fill="auto"/>
          </w:tcPr>
          <w:p w14:paraId="39CC0578" w14:textId="77777777" w:rsidR="000A701F" w:rsidRPr="00ED508B" w:rsidRDefault="000A701F" w:rsidP="00C02EF8">
            <w:r w:rsidRPr="00ED508B">
              <w:t>X, Y, Z</w:t>
            </w:r>
          </w:p>
          <w:p w14:paraId="62FAA947" w14:textId="77777777" w:rsidR="000A701F" w:rsidRPr="00ED508B" w:rsidRDefault="000A701F" w:rsidP="00C02EF8">
            <w:r w:rsidRPr="00ED508B">
              <w:t>Where X, Y and Z are numbers.</w:t>
            </w:r>
          </w:p>
        </w:tc>
      </w:tr>
      <w:tr w:rsidR="000A701F" w:rsidRPr="00ED508B" w14:paraId="312CD058" w14:textId="77777777" w:rsidTr="00C02EF8">
        <w:tc>
          <w:tcPr>
            <w:tcW w:w="1951" w:type="dxa"/>
            <w:shd w:val="clear" w:color="auto" w:fill="auto"/>
          </w:tcPr>
          <w:p w14:paraId="4FC5E4DF" w14:textId="77777777" w:rsidR="000A701F" w:rsidRPr="00ED508B" w:rsidRDefault="000A701F" w:rsidP="00C02EF8">
            <w:pPr>
              <w:rPr>
                <w:b/>
                <w:bCs/>
              </w:rPr>
            </w:pPr>
            <w:r w:rsidRPr="00ED508B">
              <w:rPr>
                <w:b/>
                <w:bCs/>
              </w:rPr>
              <w:t>Default:</w:t>
            </w:r>
          </w:p>
        </w:tc>
        <w:tc>
          <w:tcPr>
            <w:tcW w:w="7229" w:type="dxa"/>
            <w:shd w:val="clear" w:color="auto" w:fill="auto"/>
          </w:tcPr>
          <w:p w14:paraId="75EA1B78" w14:textId="77777777" w:rsidR="000A701F" w:rsidRPr="00ED508B" w:rsidRDefault="000A701F" w:rsidP="00C02EF8">
            <w:r w:rsidRPr="00ED508B">
              <w:t>-</w:t>
            </w:r>
          </w:p>
        </w:tc>
      </w:tr>
      <w:tr w:rsidR="000A701F" w:rsidRPr="00ED508B" w14:paraId="62F62A7A" w14:textId="77777777" w:rsidTr="00C02EF8">
        <w:tc>
          <w:tcPr>
            <w:tcW w:w="1951" w:type="dxa"/>
            <w:shd w:val="clear" w:color="auto" w:fill="auto"/>
          </w:tcPr>
          <w:p w14:paraId="1F417C4A" w14:textId="77777777" w:rsidR="000A701F" w:rsidRPr="00ED508B" w:rsidRDefault="000A701F" w:rsidP="00C02EF8">
            <w:pPr>
              <w:rPr>
                <w:b/>
                <w:bCs/>
              </w:rPr>
            </w:pPr>
            <w:r w:rsidRPr="00ED508B">
              <w:rPr>
                <w:b/>
                <w:bCs/>
              </w:rPr>
              <w:t>Reference:</w:t>
            </w:r>
          </w:p>
        </w:tc>
        <w:tc>
          <w:tcPr>
            <w:tcW w:w="7229" w:type="dxa"/>
            <w:shd w:val="clear" w:color="auto" w:fill="auto"/>
          </w:tcPr>
          <w:p w14:paraId="2E49DED4" w14:textId="77777777" w:rsidR="000A701F" w:rsidRPr="00F6499B" w:rsidRDefault="000A701F" w:rsidP="00C02EF8">
            <w:r w:rsidRPr="00F6499B">
              <w:t>See the "Point on line of Capture" attribute in [IETF CLUE FW] for further information.</w:t>
            </w:r>
          </w:p>
        </w:tc>
      </w:tr>
      <w:tr w:rsidR="000A701F" w:rsidRPr="00ED508B" w14:paraId="265A6481" w14:textId="77777777" w:rsidTr="00C02EF8">
        <w:tc>
          <w:tcPr>
            <w:tcW w:w="1951" w:type="dxa"/>
            <w:shd w:val="clear" w:color="auto" w:fill="auto"/>
          </w:tcPr>
          <w:p w14:paraId="18C884C1" w14:textId="77777777" w:rsidR="000A701F" w:rsidRPr="00ED508B" w:rsidRDefault="000A701F" w:rsidP="00C02EF8">
            <w:pPr>
              <w:rPr>
                <w:b/>
                <w:bCs/>
              </w:rPr>
            </w:pPr>
            <w:r w:rsidRPr="00ED508B">
              <w:rPr>
                <w:b/>
                <w:bCs/>
              </w:rPr>
              <w:t>Interface:</w:t>
            </w:r>
          </w:p>
        </w:tc>
        <w:tc>
          <w:tcPr>
            <w:tcW w:w="7229" w:type="dxa"/>
            <w:shd w:val="clear" w:color="auto" w:fill="auto"/>
          </w:tcPr>
          <w:p w14:paraId="5F99B24F" w14:textId="77777777" w:rsidR="000A701F" w:rsidRPr="00ED508B" w:rsidRDefault="000A701F" w:rsidP="00C02EF8">
            <w:r w:rsidRPr="00ED508B">
              <w:t>-</w:t>
            </w:r>
          </w:p>
        </w:tc>
      </w:tr>
      <w:tr w:rsidR="000A701F" w:rsidRPr="00ED508B" w14:paraId="7B107B69" w14:textId="77777777" w:rsidTr="00C02EF8">
        <w:tc>
          <w:tcPr>
            <w:tcW w:w="1951" w:type="dxa"/>
            <w:shd w:val="clear" w:color="auto" w:fill="auto"/>
          </w:tcPr>
          <w:p w14:paraId="74CE809A" w14:textId="77777777" w:rsidR="000A701F" w:rsidRPr="00ED508B" w:rsidRDefault="000A701F" w:rsidP="00C02EF8">
            <w:pPr>
              <w:rPr>
                <w:b/>
                <w:bCs/>
              </w:rPr>
            </w:pPr>
            <w:r w:rsidRPr="00ED508B">
              <w:rPr>
                <w:b/>
                <w:bCs/>
              </w:rPr>
              <w:t>Supplementary Information:</w:t>
            </w:r>
          </w:p>
        </w:tc>
        <w:tc>
          <w:tcPr>
            <w:tcW w:w="7229" w:type="dxa"/>
            <w:shd w:val="clear" w:color="auto" w:fill="auto"/>
          </w:tcPr>
          <w:p w14:paraId="312888AF" w14:textId="77777777" w:rsidR="000A701F" w:rsidRPr="00ED508B" w:rsidRDefault="000A701F" w:rsidP="00C02EF8">
            <w:r w:rsidRPr="00ED508B">
              <w:t>Knowing the optical axis associated with a capture may assist a renderer to apply an appropriate geometric correction when rendering a capture.</w:t>
            </w:r>
          </w:p>
        </w:tc>
      </w:tr>
    </w:tbl>
    <w:p w14:paraId="425B632E" w14:textId="77777777" w:rsidR="000A701F" w:rsidRPr="00ED508B" w:rsidRDefault="000A701F" w:rsidP="000A701F">
      <w:pPr>
        <w:rPr>
          <w:lang w:eastAsia="zh-CN"/>
        </w:rPr>
      </w:pPr>
    </w:p>
    <w:p w14:paraId="46F8B540"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encoding information</w:t>
      </w:r>
    </w:p>
    <w:p w14:paraId="4E4E3469" w14:textId="77777777" w:rsidR="000A701F" w:rsidRPr="00ED508B" w:rsidRDefault="000A701F" w:rsidP="000A701F">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video capture.</w:t>
      </w:r>
    </w:p>
    <w:p w14:paraId="293D8A05"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Bitrate</w:t>
      </w:r>
    </w:p>
    <w:tbl>
      <w:tblPr>
        <w:tblW w:w="9180" w:type="dxa"/>
        <w:tblInd w:w="567" w:type="dxa"/>
        <w:tblLook w:val="04A0" w:firstRow="1" w:lastRow="0" w:firstColumn="1" w:lastColumn="0" w:noHBand="0" w:noVBand="1"/>
      </w:tblPr>
      <w:tblGrid>
        <w:gridCol w:w="1951"/>
        <w:gridCol w:w="7229"/>
      </w:tblGrid>
      <w:tr w:rsidR="000A701F" w:rsidRPr="00ED508B" w14:paraId="482C88EA" w14:textId="77777777" w:rsidTr="00C02EF8">
        <w:tc>
          <w:tcPr>
            <w:tcW w:w="1951" w:type="dxa"/>
            <w:shd w:val="clear" w:color="auto" w:fill="auto"/>
          </w:tcPr>
          <w:p w14:paraId="38E4AE8B" w14:textId="77777777" w:rsidR="000A701F" w:rsidRPr="00ED508B" w:rsidRDefault="000A701F" w:rsidP="00C02EF8">
            <w:pPr>
              <w:rPr>
                <w:b/>
                <w:bCs/>
              </w:rPr>
            </w:pPr>
            <w:r w:rsidRPr="00ED508B">
              <w:rPr>
                <w:b/>
                <w:bCs/>
              </w:rPr>
              <w:t>Identity:</w:t>
            </w:r>
          </w:p>
        </w:tc>
        <w:tc>
          <w:tcPr>
            <w:tcW w:w="7229" w:type="dxa"/>
            <w:shd w:val="clear" w:color="auto" w:fill="auto"/>
          </w:tcPr>
          <w:p w14:paraId="3808E456" w14:textId="77777777" w:rsidR="000A701F" w:rsidRPr="00ED508B" w:rsidRDefault="000A701F" w:rsidP="00C02EF8">
            <w:r w:rsidRPr="00ED508B">
              <w:t>maxVideoBitrate</w:t>
            </w:r>
          </w:p>
        </w:tc>
      </w:tr>
      <w:tr w:rsidR="000A701F" w:rsidRPr="00ED508B" w14:paraId="393552E9" w14:textId="77777777" w:rsidTr="00C02EF8">
        <w:tc>
          <w:tcPr>
            <w:tcW w:w="1951" w:type="dxa"/>
            <w:shd w:val="clear" w:color="auto" w:fill="auto"/>
          </w:tcPr>
          <w:p w14:paraId="6F8D5265" w14:textId="77777777" w:rsidR="000A701F" w:rsidRPr="00ED508B" w:rsidRDefault="000A701F" w:rsidP="00C02EF8">
            <w:pPr>
              <w:rPr>
                <w:b/>
                <w:bCs/>
              </w:rPr>
            </w:pPr>
            <w:r w:rsidRPr="00ED508B">
              <w:rPr>
                <w:b/>
                <w:bCs/>
              </w:rPr>
              <w:t>Description:</w:t>
            </w:r>
          </w:p>
        </w:tc>
        <w:tc>
          <w:tcPr>
            <w:tcW w:w="7229" w:type="dxa"/>
            <w:shd w:val="clear" w:color="auto" w:fill="auto"/>
          </w:tcPr>
          <w:p w14:paraId="1B9EE148" w14:textId="77777777" w:rsidR="000A701F" w:rsidRPr="00ED508B" w:rsidRDefault="000A701F" w:rsidP="00C02EF8">
            <w:r w:rsidRPr="00ED508B">
              <w:t>This parameter indicates the maximum number of bits per second relating to a single video encoding.</w:t>
            </w:r>
          </w:p>
        </w:tc>
      </w:tr>
      <w:tr w:rsidR="000A701F" w:rsidRPr="00ED508B" w14:paraId="22217276" w14:textId="77777777" w:rsidTr="00C02EF8">
        <w:tc>
          <w:tcPr>
            <w:tcW w:w="1951" w:type="dxa"/>
            <w:shd w:val="clear" w:color="auto" w:fill="auto"/>
          </w:tcPr>
          <w:p w14:paraId="4DBA809F" w14:textId="77777777" w:rsidR="000A701F" w:rsidRPr="00ED508B" w:rsidRDefault="000A701F" w:rsidP="00C02EF8">
            <w:pPr>
              <w:rPr>
                <w:b/>
                <w:bCs/>
              </w:rPr>
            </w:pPr>
            <w:r w:rsidRPr="00ED508B">
              <w:rPr>
                <w:b/>
                <w:bCs/>
              </w:rPr>
              <w:t>Format:</w:t>
            </w:r>
          </w:p>
        </w:tc>
        <w:tc>
          <w:tcPr>
            <w:tcW w:w="7229" w:type="dxa"/>
            <w:shd w:val="clear" w:color="auto" w:fill="auto"/>
          </w:tcPr>
          <w:p w14:paraId="06E534A6" w14:textId="77777777" w:rsidR="000A701F" w:rsidRPr="00ED508B" w:rsidRDefault="000A701F" w:rsidP="00C02EF8">
            <w:r w:rsidRPr="00ED508B">
              <w:t>Numeric</w:t>
            </w:r>
          </w:p>
        </w:tc>
      </w:tr>
      <w:tr w:rsidR="000A701F" w:rsidRPr="00ED508B" w14:paraId="56169442" w14:textId="77777777" w:rsidTr="00C02EF8">
        <w:tc>
          <w:tcPr>
            <w:tcW w:w="1951" w:type="dxa"/>
            <w:shd w:val="clear" w:color="auto" w:fill="auto"/>
          </w:tcPr>
          <w:p w14:paraId="7830EE82" w14:textId="77777777" w:rsidR="000A701F" w:rsidRPr="00ED508B" w:rsidRDefault="000A701F" w:rsidP="00C02EF8">
            <w:pPr>
              <w:rPr>
                <w:b/>
                <w:bCs/>
              </w:rPr>
            </w:pPr>
            <w:r w:rsidRPr="00ED508B">
              <w:rPr>
                <w:b/>
                <w:bCs/>
              </w:rPr>
              <w:t>Possible Values:</w:t>
            </w:r>
          </w:p>
        </w:tc>
        <w:tc>
          <w:tcPr>
            <w:tcW w:w="7229" w:type="dxa"/>
            <w:shd w:val="clear" w:color="auto" w:fill="auto"/>
          </w:tcPr>
          <w:p w14:paraId="083AE2AC" w14:textId="77777777" w:rsidR="000A701F" w:rsidRPr="00ED508B" w:rsidRDefault="000A701F" w:rsidP="00C02EF8">
            <w:r w:rsidRPr="00ED508B">
              <w:t>0 upwards.</w:t>
            </w:r>
          </w:p>
        </w:tc>
      </w:tr>
      <w:tr w:rsidR="000A701F" w:rsidRPr="00ED508B" w14:paraId="31299038" w14:textId="77777777" w:rsidTr="00C02EF8">
        <w:tc>
          <w:tcPr>
            <w:tcW w:w="1951" w:type="dxa"/>
            <w:shd w:val="clear" w:color="auto" w:fill="auto"/>
          </w:tcPr>
          <w:p w14:paraId="3B429586" w14:textId="77777777" w:rsidR="000A701F" w:rsidRPr="00ED508B" w:rsidRDefault="000A701F" w:rsidP="00C02EF8">
            <w:pPr>
              <w:rPr>
                <w:b/>
                <w:bCs/>
              </w:rPr>
            </w:pPr>
            <w:r w:rsidRPr="00ED508B">
              <w:rPr>
                <w:b/>
                <w:bCs/>
              </w:rPr>
              <w:t>Default:</w:t>
            </w:r>
          </w:p>
        </w:tc>
        <w:tc>
          <w:tcPr>
            <w:tcW w:w="7229" w:type="dxa"/>
            <w:shd w:val="clear" w:color="auto" w:fill="auto"/>
          </w:tcPr>
          <w:p w14:paraId="046EFE97" w14:textId="77777777" w:rsidR="000A701F" w:rsidRPr="00ED508B" w:rsidRDefault="000A701F" w:rsidP="00C02EF8">
            <w:r w:rsidRPr="00ED508B">
              <w:t>None.</w:t>
            </w:r>
          </w:p>
        </w:tc>
      </w:tr>
      <w:tr w:rsidR="000A701F" w:rsidRPr="00ED508B" w14:paraId="3F605BE3" w14:textId="77777777" w:rsidTr="00C02EF8">
        <w:tc>
          <w:tcPr>
            <w:tcW w:w="1951" w:type="dxa"/>
            <w:shd w:val="clear" w:color="auto" w:fill="auto"/>
          </w:tcPr>
          <w:p w14:paraId="228E7203" w14:textId="77777777" w:rsidR="000A701F" w:rsidRPr="00ED508B" w:rsidRDefault="000A701F" w:rsidP="00C02EF8">
            <w:pPr>
              <w:rPr>
                <w:b/>
                <w:bCs/>
              </w:rPr>
            </w:pPr>
            <w:r w:rsidRPr="00ED508B">
              <w:rPr>
                <w:b/>
                <w:bCs/>
              </w:rPr>
              <w:t>Reference:</w:t>
            </w:r>
          </w:p>
        </w:tc>
        <w:tc>
          <w:tcPr>
            <w:tcW w:w="7229" w:type="dxa"/>
            <w:shd w:val="clear" w:color="auto" w:fill="auto"/>
          </w:tcPr>
          <w:p w14:paraId="4DB8A35F" w14:textId="77777777" w:rsidR="000A701F" w:rsidRPr="00ED508B" w:rsidRDefault="000A701F" w:rsidP="00C02EF8">
            <w:r w:rsidRPr="00ED508B">
              <w:t>See "maxBandwidth" in [IETF CLUE FW] for further information.</w:t>
            </w:r>
          </w:p>
        </w:tc>
      </w:tr>
      <w:tr w:rsidR="000A701F" w:rsidRPr="00ED508B" w14:paraId="487FD5C5" w14:textId="77777777" w:rsidTr="00C02EF8">
        <w:tc>
          <w:tcPr>
            <w:tcW w:w="1951" w:type="dxa"/>
            <w:shd w:val="clear" w:color="auto" w:fill="auto"/>
          </w:tcPr>
          <w:p w14:paraId="6EB1EE47" w14:textId="77777777" w:rsidR="000A701F" w:rsidRPr="00ED508B" w:rsidRDefault="000A701F" w:rsidP="00C02EF8">
            <w:pPr>
              <w:rPr>
                <w:b/>
                <w:bCs/>
              </w:rPr>
            </w:pPr>
            <w:r w:rsidRPr="00ED508B">
              <w:rPr>
                <w:b/>
                <w:bCs/>
              </w:rPr>
              <w:t>Interface:</w:t>
            </w:r>
          </w:p>
        </w:tc>
        <w:tc>
          <w:tcPr>
            <w:tcW w:w="7229" w:type="dxa"/>
            <w:shd w:val="clear" w:color="auto" w:fill="auto"/>
          </w:tcPr>
          <w:p w14:paraId="3B0EF954" w14:textId="77777777" w:rsidR="000A701F" w:rsidRPr="00ED508B" w:rsidRDefault="000A701F" w:rsidP="00C02EF8">
            <w:r w:rsidRPr="00ED508B">
              <w:t>-</w:t>
            </w:r>
          </w:p>
        </w:tc>
      </w:tr>
      <w:tr w:rsidR="000A701F" w:rsidRPr="00ED508B" w14:paraId="4BDBA447" w14:textId="77777777" w:rsidTr="00C02EF8">
        <w:tc>
          <w:tcPr>
            <w:tcW w:w="1951" w:type="dxa"/>
            <w:shd w:val="clear" w:color="auto" w:fill="auto"/>
          </w:tcPr>
          <w:p w14:paraId="6B38C0A1" w14:textId="77777777" w:rsidR="000A701F" w:rsidRPr="00ED508B" w:rsidRDefault="000A701F" w:rsidP="00C02EF8">
            <w:pPr>
              <w:rPr>
                <w:b/>
                <w:bCs/>
              </w:rPr>
            </w:pPr>
            <w:r w:rsidRPr="00ED508B">
              <w:rPr>
                <w:b/>
                <w:bCs/>
              </w:rPr>
              <w:t>Supplementary Information:</w:t>
            </w:r>
          </w:p>
        </w:tc>
        <w:tc>
          <w:tcPr>
            <w:tcW w:w="7229" w:type="dxa"/>
            <w:shd w:val="clear" w:color="auto" w:fill="auto"/>
          </w:tcPr>
          <w:p w14:paraId="7B42C710" w14:textId="77777777" w:rsidR="000A701F" w:rsidRPr="00ED508B" w:rsidRDefault="000A701F" w:rsidP="00C02EF8">
            <w:r w:rsidRPr="00ED508B">
              <w:t>-</w:t>
            </w:r>
          </w:p>
        </w:tc>
      </w:tr>
    </w:tbl>
    <w:p w14:paraId="443A0E2F"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H.264 macroblocks per second</w:t>
      </w:r>
    </w:p>
    <w:tbl>
      <w:tblPr>
        <w:tblW w:w="9180" w:type="dxa"/>
        <w:tblInd w:w="567" w:type="dxa"/>
        <w:tblLook w:val="04A0" w:firstRow="1" w:lastRow="0" w:firstColumn="1" w:lastColumn="0" w:noHBand="0" w:noVBand="1"/>
      </w:tblPr>
      <w:tblGrid>
        <w:gridCol w:w="1951"/>
        <w:gridCol w:w="7229"/>
      </w:tblGrid>
      <w:tr w:rsidR="000A701F" w:rsidRPr="00ED508B" w14:paraId="11E5BA71" w14:textId="77777777" w:rsidTr="00C02EF8">
        <w:tc>
          <w:tcPr>
            <w:tcW w:w="1951" w:type="dxa"/>
            <w:shd w:val="clear" w:color="auto" w:fill="auto"/>
          </w:tcPr>
          <w:p w14:paraId="023F0B7A" w14:textId="77777777" w:rsidR="000A701F" w:rsidRPr="00ED508B" w:rsidRDefault="000A701F" w:rsidP="00C02EF8">
            <w:pPr>
              <w:rPr>
                <w:b/>
                <w:bCs/>
              </w:rPr>
            </w:pPr>
            <w:r w:rsidRPr="00ED508B">
              <w:rPr>
                <w:b/>
                <w:bCs/>
              </w:rPr>
              <w:t>Identity:</w:t>
            </w:r>
          </w:p>
        </w:tc>
        <w:tc>
          <w:tcPr>
            <w:tcW w:w="7229" w:type="dxa"/>
            <w:shd w:val="clear" w:color="auto" w:fill="auto"/>
          </w:tcPr>
          <w:p w14:paraId="47A7F819" w14:textId="77777777" w:rsidR="000A701F" w:rsidRPr="00ED508B" w:rsidRDefault="000A701F" w:rsidP="00C02EF8">
            <w:r w:rsidRPr="00ED508B">
              <w:t>maxH264Mpbs</w:t>
            </w:r>
          </w:p>
        </w:tc>
      </w:tr>
      <w:tr w:rsidR="000A701F" w:rsidRPr="00ED508B" w14:paraId="65B2D664" w14:textId="77777777" w:rsidTr="00C02EF8">
        <w:tc>
          <w:tcPr>
            <w:tcW w:w="1951" w:type="dxa"/>
            <w:shd w:val="clear" w:color="auto" w:fill="auto"/>
          </w:tcPr>
          <w:p w14:paraId="352E45FC" w14:textId="77777777" w:rsidR="000A701F" w:rsidRPr="00ED508B" w:rsidRDefault="000A701F" w:rsidP="00C02EF8">
            <w:pPr>
              <w:rPr>
                <w:b/>
                <w:bCs/>
              </w:rPr>
            </w:pPr>
            <w:r w:rsidRPr="00ED508B">
              <w:rPr>
                <w:b/>
                <w:bCs/>
              </w:rPr>
              <w:t>Description:</w:t>
            </w:r>
          </w:p>
        </w:tc>
        <w:tc>
          <w:tcPr>
            <w:tcW w:w="7229" w:type="dxa"/>
            <w:shd w:val="clear" w:color="auto" w:fill="auto"/>
          </w:tcPr>
          <w:p w14:paraId="4B3FB295" w14:textId="77777777" w:rsidR="000A701F" w:rsidRPr="00ED508B" w:rsidRDefault="000A701F" w:rsidP="00C02EF8">
            <w:r w:rsidRPr="00ED508B">
              <w:t xml:space="preserve">This parameter indicates the maximum number of </w:t>
            </w:r>
            <w:r>
              <w:t xml:space="preserve">ITU-T </w:t>
            </w:r>
            <w:r w:rsidRPr="00ED508B">
              <w:t>H.264 macroblocks per second relating to a single video encoding.</w:t>
            </w:r>
          </w:p>
        </w:tc>
      </w:tr>
      <w:tr w:rsidR="000A701F" w:rsidRPr="00ED508B" w14:paraId="678A9F2F" w14:textId="77777777" w:rsidTr="00C02EF8">
        <w:tc>
          <w:tcPr>
            <w:tcW w:w="1951" w:type="dxa"/>
            <w:shd w:val="clear" w:color="auto" w:fill="auto"/>
          </w:tcPr>
          <w:p w14:paraId="18D7B97C" w14:textId="77777777" w:rsidR="000A701F" w:rsidRPr="00ED508B" w:rsidRDefault="000A701F" w:rsidP="00C02EF8">
            <w:pPr>
              <w:rPr>
                <w:b/>
                <w:bCs/>
              </w:rPr>
            </w:pPr>
            <w:r w:rsidRPr="00ED508B">
              <w:rPr>
                <w:b/>
                <w:bCs/>
              </w:rPr>
              <w:t>Format:</w:t>
            </w:r>
          </w:p>
        </w:tc>
        <w:tc>
          <w:tcPr>
            <w:tcW w:w="7229" w:type="dxa"/>
            <w:shd w:val="clear" w:color="auto" w:fill="auto"/>
          </w:tcPr>
          <w:p w14:paraId="26F386E4" w14:textId="77777777" w:rsidR="000A701F" w:rsidRPr="00ED508B" w:rsidRDefault="000A701F" w:rsidP="00C02EF8">
            <w:r w:rsidRPr="00ED508B">
              <w:t>Numeric</w:t>
            </w:r>
          </w:p>
        </w:tc>
      </w:tr>
      <w:tr w:rsidR="000A701F" w:rsidRPr="00ED508B" w14:paraId="24E7DC39" w14:textId="77777777" w:rsidTr="00C02EF8">
        <w:tc>
          <w:tcPr>
            <w:tcW w:w="1951" w:type="dxa"/>
            <w:shd w:val="clear" w:color="auto" w:fill="auto"/>
          </w:tcPr>
          <w:p w14:paraId="4C09BD6B" w14:textId="77777777" w:rsidR="000A701F" w:rsidRPr="00ED508B" w:rsidRDefault="000A701F" w:rsidP="00C02EF8">
            <w:pPr>
              <w:rPr>
                <w:b/>
                <w:bCs/>
              </w:rPr>
            </w:pPr>
            <w:r w:rsidRPr="00ED508B">
              <w:rPr>
                <w:b/>
                <w:bCs/>
              </w:rPr>
              <w:t>Possible Values:</w:t>
            </w:r>
          </w:p>
        </w:tc>
        <w:tc>
          <w:tcPr>
            <w:tcW w:w="7229" w:type="dxa"/>
            <w:shd w:val="clear" w:color="auto" w:fill="auto"/>
          </w:tcPr>
          <w:p w14:paraId="2CB48891" w14:textId="77777777" w:rsidR="000A701F" w:rsidRPr="00ED508B" w:rsidRDefault="000A701F" w:rsidP="00C02EF8">
            <w:r w:rsidRPr="00ED508B">
              <w:t>0 upwards.</w:t>
            </w:r>
          </w:p>
        </w:tc>
      </w:tr>
      <w:tr w:rsidR="000A701F" w:rsidRPr="00ED508B" w14:paraId="0F4D42F0" w14:textId="77777777" w:rsidTr="00C02EF8">
        <w:tc>
          <w:tcPr>
            <w:tcW w:w="1951" w:type="dxa"/>
            <w:shd w:val="clear" w:color="auto" w:fill="auto"/>
          </w:tcPr>
          <w:p w14:paraId="6DF83D5D" w14:textId="77777777" w:rsidR="000A701F" w:rsidRPr="00ED508B" w:rsidRDefault="000A701F" w:rsidP="00C02EF8">
            <w:pPr>
              <w:rPr>
                <w:b/>
                <w:bCs/>
              </w:rPr>
            </w:pPr>
            <w:r w:rsidRPr="00ED508B">
              <w:rPr>
                <w:b/>
                <w:bCs/>
              </w:rPr>
              <w:t>Default:</w:t>
            </w:r>
          </w:p>
        </w:tc>
        <w:tc>
          <w:tcPr>
            <w:tcW w:w="7229" w:type="dxa"/>
            <w:shd w:val="clear" w:color="auto" w:fill="auto"/>
          </w:tcPr>
          <w:p w14:paraId="6756FDA3" w14:textId="77777777" w:rsidR="000A701F" w:rsidRPr="00ED508B" w:rsidRDefault="000A701F" w:rsidP="00C02EF8">
            <w:r w:rsidRPr="00ED508B">
              <w:t>None.</w:t>
            </w:r>
          </w:p>
        </w:tc>
      </w:tr>
      <w:tr w:rsidR="000A701F" w:rsidRPr="00ED508B" w14:paraId="72E30EF8" w14:textId="77777777" w:rsidTr="00C02EF8">
        <w:tc>
          <w:tcPr>
            <w:tcW w:w="1951" w:type="dxa"/>
            <w:shd w:val="clear" w:color="auto" w:fill="auto"/>
          </w:tcPr>
          <w:p w14:paraId="220DBA2B" w14:textId="77777777" w:rsidR="000A701F" w:rsidRPr="00ED508B" w:rsidRDefault="000A701F" w:rsidP="00C02EF8">
            <w:pPr>
              <w:rPr>
                <w:b/>
                <w:bCs/>
              </w:rPr>
            </w:pPr>
            <w:r w:rsidRPr="00ED508B">
              <w:rPr>
                <w:b/>
                <w:bCs/>
              </w:rPr>
              <w:t>Reference:</w:t>
            </w:r>
          </w:p>
        </w:tc>
        <w:tc>
          <w:tcPr>
            <w:tcW w:w="7229" w:type="dxa"/>
            <w:shd w:val="clear" w:color="auto" w:fill="auto"/>
          </w:tcPr>
          <w:p w14:paraId="03ABDA51" w14:textId="77777777" w:rsidR="000A701F" w:rsidRPr="00ED508B" w:rsidRDefault="000A701F" w:rsidP="00C02EF8">
            <w:r w:rsidRPr="00ED508B">
              <w:t>See "maxH264Mbps" in [IETF CLUE FW] for further information.</w:t>
            </w:r>
          </w:p>
        </w:tc>
      </w:tr>
      <w:tr w:rsidR="000A701F" w:rsidRPr="00ED508B" w14:paraId="291E2069" w14:textId="77777777" w:rsidTr="00C02EF8">
        <w:tc>
          <w:tcPr>
            <w:tcW w:w="1951" w:type="dxa"/>
            <w:shd w:val="clear" w:color="auto" w:fill="auto"/>
          </w:tcPr>
          <w:p w14:paraId="0BC22D1E" w14:textId="77777777" w:rsidR="000A701F" w:rsidRPr="00ED508B" w:rsidRDefault="000A701F" w:rsidP="00C02EF8">
            <w:pPr>
              <w:rPr>
                <w:b/>
                <w:bCs/>
              </w:rPr>
            </w:pPr>
            <w:r w:rsidRPr="00ED508B">
              <w:rPr>
                <w:b/>
                <w:bCs/>
              </w:rPr>
              <w:t>Interface:</w:t>
            </w:r>
          </w:p>
        </w:tc>
        <w:tc>
          <w:tcPr>
            <w:tcW w:w="7229" w:type="dxa"/>
            <w:shd w:val="clear" w:color="auto" w:fill="auto"/>
          </w:tcPr>
          <w:p w14:paraId="33499677" w14:textId="77777777" w:rsidR="000A701F" w:rsidRPr="00ED508B" w:rsidRDefault="000A701F" w:rsidP="00C02EF8">
            <w:r w:rsidRPr="00ED508B">
              <w:t>-</w:t>
            </w:r>
          </w:p>
        </w:tc>
      </w:tr>
      <w:tr w:rsidR="000A701F" w:rsidRPr="00ED508B" w14:paraId="076F3AB0" w14:textId="77777777" w:rsidTr="00C02EF8">
        <w:tc>
          <w:tcPr>
            <w:tcW w:w="1951" w:type="dxa"/>
            <w:shd w:val="clear" w:color="auto" w:fill="auto"/>
          </w:tcPr>
          <w:p w14:paraId="03CE1312" w14:textId="77777777" w:rsidR="000A701F" w:rsidRPr="00ED508B" w:rsidRDefault="000A701F" w:rsidP="00C02EF8">
            <w:pPr>
              <w:rPr>
                <w:b/>
                <w:bCs/>
              </w:rPr>
            </w:pPr>
            <w:r w:rsidRPr="00ED508B">
              <w:rPr>
                <w:b/>
                <w:bCs/>
              </w:rPr>
              <w:t>Supplementary Information:</w:t>
            </w:r>
          </w:p>
        </w:tc>
        <w:tc>
          <w:tcPr>
            <w:tcW w:w="7229" w:type="dxa"/>
            <w:shd w:val="clear" w:color="auto" w:fill="auto"/>
          </w:tcPr>
          <w:p w14:paraId="13BE527D" w14:textId="77777777" w:rsidR="000A701F" w:rsidRPr="00ED508B" w:rsidRDefault="000A701F" w:rsidP="00C02EF8">
            <w:r w:rsidRPr="00ED508B">
              <w:t>-</w:t>
            </w:r>
          </w:p>
        </w:tc>
      </w:tr>
    </w:tbl>
    <w:p w14:paraId="512B2B08"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width</w:t>
      </w:r>
    </w:p>
    <w:tbl>
      <w:tblPr>
        <w:tblW w:w="9180" w:type="dxa"/>
        <w:tblInd w:w="567" w:type="dxa"/>
        <w:tblLook w:val="04A0" w:firstRow="1" w:lastRow="0" w:firstColumn="1" w:lastColumn="0" w:noHBand="0" w:noVBand="1"/>
      </w:tblPr>
      <w:tblGrid>
        <w:gridCol w:w="1951"/>
        <w:gridCol w:w="7229"/>
      </w:tblGrid>
      <w:tr w:rsidR="000A701F" w:rsidRPr="00ED508B" w14:paraId="66F945E1" w14:textId="77777777" w:rsidTr="00C02EF8">
        <w:tc>
          <w:tcPr>
            <w:tcW w:w="1951" w:type="dxa"/>
            <w:shd w:val="clear" w:color="auto" w:fill="auto"/>
          </w:tcPr>
          <w:p w14:paraId="001EBB7C" w14:textId="77777777" w:rsidR="000A701F" w:rsidRPr="00ED508B" w:rsidRDefault="000A701F" w:rsidP="00C02EF8">
            <w:pPr>
              <w:rPr>
                <w:b/>
                <w:bCs/>
              </w:rPr>
            </w:pPr>
            <w:r w:rsidRPr="00ED508B">
              <w:rPr>
                <w:b/>
                <w:bCs/>
              </w:rPr>
              <w:t>Identity:</w:t>
            </w:r>
          </w:p>
        </w:tc>
        <w:tc>
          <w:tcPr>
            <w:tcW w:w="7229" w:type="dxa"/>
            <w:shd w:val="clear" w:color="auto" w:fill="auto"/>
          </w:tcPr>
          <w:p w14:paraId="360B34E7" w14:textId="77777777" w:rsidR="000A701F" w:rsidRPr="00ED508B" w:rsidRDefault="000A701F" w:rsidP="00C02EF8">
            <w:r w:rsidRPr="00ED508B">
              <w:t>maxWidth</w:t>
            </w:r>
          </w:p>
        </w:tc>
      </w:tr>
      <w:tr w:rsidR="000A701F" w:rsidRPr="00ED508B" w14:paraId="53658630" w14:textId="77777777" w:rsidTr="00C02EF8">
        <w:tc>
          <w:tcPr>
            <w:tcW w:w="1951" w:type="dxa"/>
            <w:shd w:val="clear" w:color="auto" w:fill="auto"/>
          </w:tcPr>
          <w:p w14:paraId="03FAA74D" w14:textId="77777777" w:rsidR="000A701F" w:rsidRPr="00ED508B" w:rsidRDefault="000A701F" w:rsidP="00C02EF8">
            <w:pPr>
              <w:rPr>
                <w:b/>
                <w:bCs/>
              </w:rPr>
            </w:pPr>
            <w:r w:rsidRPr="00ED508B">
              <w:rPr>
                <w:b/>
                <w:bCs/>
              </w:rPr>
              <w:t>Description:</w:t>
            </w:r>
          </w:p>
        </w:tc>
        <w:tc>
          <w:tcPr>
            <w:tcW w:w="7229" w:type="dxa"/>
            <w:shd w:val="clear" w:color="auto" w:fill="auto"/>
          </w:tcPr>
          <w:p w14:paraId="41F0F14A" w14:textId="77777777" w:rsidR="000A701F" w:rsidRPr="00ED508B" w:rsidRDefault="000A701F" w:rsidP="00C02EF8">
            <w:r w:rsidRPr="00ED508B">
              <w:t xml:space="preserve">This parameter indicates the maximum video resolution width in pixels. </w:t>
            </w:r>
          </w:p>
        </w:tc>
      </w:tr>
      <w:tr w:rsidR="000A701F" w:rsidRPr="00ED508B" w14:paraId="018B9F48" w14:textId="77777777" w:rsidTr="00C02EF8">
        <w:tc>
          <w:tcPr>
            <w:tcW w:w="1951" w:type="dxa"/>
            <w:shd w:val="clear" w:color="auto" w:fill="auto"/>
          </w:tcPr>
          <w:p w14:paraId="78D9C543" w14:textId="77777777" w:rsidR="000A701F" w:rsidRPr="00ED508B" w:rsidRDefault="000A701F" w:rsidP="00C02EF8">
            <w:pPr>
              <w:rPr>
                <w:b/>
                <w:bCs/>
              </w:rPr>
            </w:pPr>
            <w:r w:rsidRPr="00ED508B">
              <w:rPr>
                <w:b/>
                <w:bCs/>
              </w:rPr>
              <w:t>Format:</w:t>
            </w:r>
          </w:p>
        </w:tc>
        <w:tc>
          <w:tcPr>
            <w:tcW w:w="7229" w:type="dxa"/>
            <w:shd w:val="clear" w:color="auto" w:fill="auto"/>
          </w:tcPr>
          <w:p w14:paraId="557195C6" w14:textId="77777777" w:rsidR="000A701F" w:rsidRPr="00ED508B" w:rsidRDefault="000A701F" w:rsidP="00C02EF8">
            <w:r w:rsidRPr="00ED508B">
              <w:t>Numeric</w:t>
            </w:r>
          </w:p>
        </w:tc>
      </w:tr>
      <w:tr w:rsidR="000A701F" w:rsidRPr="00ED508B" w14:paraId="5EC11CA2" w14:textId="77777777" w:rsidTr="00C02EF8">
        <w:tc>
          <w:tcPr>
            <w:tcW w:w="1951" w:type="dxa"/>
            <w:shd w:val="clear" w:color="auto" w:fill="auto"/>
          </w:tcPr>
          <w:p w14:paraId="646A322B" w14:textId="77777777" w:rsidR="000A701F" w:rsidRPr="00ED508B" w:rsidRDefault="000A701F" w:rsidP="00C02EF8">
            <w:pPr>
              <w:rPr>
                <w:b/>
                <w:bCs/>
              </w:rPr>
            </w:pPr>
            <w:r w:rsidRPr="00ED508B">
              <w:rPr>
                <w:b/>
                <w:bCs/>
              </w:rPr>
              <w:t>Possible Values:</w:t>
            </w:r>
          </w:p>
        </w:tc>
        <w:tc>
          <w:tcPr>
            <w:tcW w:w="7229" w:type="dxa"/>
            <w:shd w:val="clear" w:color="auto" w:fill="auto"/>
          </w:tcPr>
          <w:p w14:paraId="5913917C" w14:textId="77777777" w:rsidR="000A701F" w:rsidRPr="00ED508B" w:rsidRDefault="000A701F" w:rsidP="00C02EF8">
            <w:r w:rsidRPr="00ED508B">
              <w:t>0 upwards.</w:t>
            </w:r>
          </w:p>
        </w:tc>
      </w:tr>
      <w:tr w:rsidR="000A701F" w:rsidRPr="00ED508B" w14:paraId="4ED04110" w14:textId="77777777" w:rsidTr="00C02EF8">
        <w:tc>
          <w:tcPr>
            <w:tcW w:w="1951" w:type="dxa"/>
            <w:shd w:val="clear" w:color="auto" w:fill="auto"/>
          </w:tcPr>
          <w:p w14:paraId="317463D8" w14:textId="77777777" w:rsidR="000A701F" w:rsidRPr="00ED508B" w:rsidRDefault="000A701F" w:rsidP="00C02EF8">
            <w:pPr>
              <w:rPr>
                <w:b/>
                <w:bCs/>
              </w:rPr>
            </w:pPr>
            <w:r w:rsidRPr="00ED508B">
              <w:rPr>
                <w:b/>
                <w:bCs/>
              </w:rPr>
              <w:t>Default:</w:t>
            </w:r>
          </w:p>
        </w:tc>
        <w:tc>
          <w:tcPr>
            <w:tcW w:w="7229" w:type="dxa"/>
            <w:shd w:val="clear" w:color="auto" w:fill="auto"/>
          </w:tcPr>
          <w:p w14:paraId="59272C02" w14:textId="77777777" w:rsidR="000A701F" w:rsidRPr="00ED508B" w:rsidRDefault="000A701F" w:rsidP="00C02EF8">
            <w:r w:rsidRPr="00ED508B">
              <w:t>None.</w:t>
            </w:r>
          </w:p>
        </w:tc>
      </w:tr>
      <w:tr w:rsidR="000A701F" w:rsidRPr="00ED508B" w14:paraId="0315B2F6" w14:textId="77777777" w:rsidTr="00C02EF8">
        <w:tc>
          <w:tcPr>
            <w:tcW w:w="1951" w:type="dxa"/>
            <w:shd w:val="clear" w:color="auto" w:fill="auto"/>
          </w:tcPr>
          <w:p w14:paraId="265CD1B7" w14:textId="77777777" w:rsidR="000A701F" w:rsidRPr="00ED508B" w:rsidRDefault="000A701F" w:rsidP="00C02EF8">
            <w:pPr>
              <w:rPr>
                <w:b/>
                <w:bCs/>
              </w:rPr>
            </w:pPr>
            <w:r w:rsidRPr="00ED508B">
              <w:rPr>
                <w:b/>
                <w:bCs/>
              </w:rPr>
              <w:t>Reference:</w:t>
            </w:r>
          </w:p>
        </w:tc>
        <w:tc>
          <w:tcPr>
            <w:tcW w:w="7229" w:type="dxa"/>
            <w:shd w:val="clear" w:color="auto" w:fill="auto"/>
          </w:tcPr>
          <w:p w14:paraId="51E61738" w14:textId="77777777" w:rsidR="000A701F" w:rsidRPr="00857568" w:rsidRDefault="000A701F" w:rsidP="00C02EF8">
            <w:r w:rsidRPr="00857568">
              <w:t>See "maxWidth" in [IETF CLUE FW] for further information.</w:t>
            </w:r>
          </w:p>
        </w:tc>
      </w:tr>
      <w:tr w:rsidR="000A701F" w:rsidRPr="00ED508B" w14:paraId="298ECE46" w14:textId="77777777" w:rsidTr="00C02EF8">
        <w:tc>
          <w:tcPr>
            <w:tcW w:w="1951" w:type="dxa"/>
            <w:shd w:val="clear" w:color="auto" w:fill="auto"/>
          </w:tcPr>
          <w:p w14:paraId="727F4541" w14:textId="77777777" w:rsidR="000A701F" w:rsidRPr="00ED508B" w:rsidRDefault="000A701F" w:rsidP="00C02EF8">
            <w:pPr>
              <w:rPr>
                <w:b/>
                <w:bCs/>
              </w:rPr>
            </w:pPr>
            <w:r w:rsidRPr="00ED508B">
              <w:rPr>
                <w:b/>
                <w:bCs/>
              </w:rPr>
              <w:t>Interface:</w:t>
            </w:r>
          </w:p>
        </w:tc>
        <w:tc>
          <w:tcPr>
            <w:tcW w:w="7229" w:type="dxa"/>
            <w:shd w:val="clear" w:color="auto" w:fill="auto"/>
          </w:tcPr>
          <w:p w14:paraId="1790D02B" w14:textId="77777777" w:rsidR="000A701F" w:rsidRPr="00ED508B" w:rsidRDefault="000A701F" w:rsidP="00C02EF8">
            <w:pPr>
              <w:rPr>
                <w:i/>
                <w:iCs/>
              </w:rPr>
            </w:pPr>
            <w:r w:rsidRPr="00ED508B">
              <w:rPr>
                <w:i/>
                <w:iCs/>
              </w:rPr>
              <w:t>-</w:t>
            </w:r>
          </w:p>
        </w:tc>
      </w:tr>
      <w:tr w:rsidR="000A701F" w:rsidRPr="00ED508B" w14:paraId="67369137" w14:textId="77777777" w:rsidTr="00C02EF8">
        <w:tc>
          <w:tcPr>
            <w:tcW w:w="1951" w:type="dxa"/>
            <w:shd w:val="clear" w:color="auto" w:fill="auto"/>
          </w:tcPr>
          <w:p w14:paraId="668C264C" w14:textId="77777777" w:rsidR="000A701F" w:rsidRPr="00ED508B" w:rsidRDefault="000A701F" w:rsidP="00C02EF8">
            <w:pPr>
              <w:rPr>
                <w:b/>
                <w:bCs/>
              </w:rPr>
            </w:pPr>
            <w:r w:rsidRPr="00ED508B">
              <w:rPr>
                <w:b/>
                <w:bCs/>
              </w:rPr>
              <w:t>Supplementary Information:</w:t>
            </w:r>
          </w:p>
        </w:tc>
        <w:tc>
          <w:tcPr>
            <w:tcW w:w="7229" w:type="dxa"/>
            <w:shd w:val="clear" w:color="auto" w:fill="auto"/>
          </w:tcPr>
          <w:p w14:paraId="29A62DC4" w14:textId="77777777" w:rsidR="000A701F" w:rsidRPr="00ED508B" w:rsidRDefault="000A701F" w:rsidP="00C02EF8">
            <w:pPr>
              <w:rPr>
                <w:i/>
                <w:iCs/>
              </w:rPr>
            </w:pPr>
            <w:r w:rsidRPr="00ED508B">
              <w:rPr>
                <w:i/>
                <w:iCs/>
              </w:rPr>
              <w:t>-</w:t>
            </w:r>
          </w:p>
        </w:tc>
      </w:tr>
    </w:tbl>
    <w:p w14:paraId="336DE317"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lastRenderedPageBreak/>
        <w:t>Maximum video resolution height</w:t>
      </w:r>
    </w:p>
    <w:tbl>
      <w:tblPr>
        <w:tblW w:w="9180" w:type="dxa"/>
        <w:tblInd w:w="567" w:type="dxa"/>
        <w:tblLook w:val="04A0" w:firstRow="1" w:lastRow="0" w:firstColumn="1" w:lastColumn="0" w:noHBand="0" w:noVBand="1"/>
      </w:tblPr>
      <w:tblGrid>
        <w:gridCol w:w="1951"/>
        <w:gridCol w:w="7229"/>
      </w:tblGrid>
      <w:tr w:rsidR="000A701F" w:rsidRPr="00ED508B" w14:paraId="5E9AB59E" w14:textId="77777777" w:rsidTr="00C02EF8">
        <w:tc>
          <w:tcPr>
            <w:tcW w:w="1951" w:type="dxa"/>
            <w:shd w:val="clear" w:color="auto" w:fill="auto"/>
          </w:tcPr>
          <w:p w14:paraId="19ADC9B7" w14:textId="77777777" w:rsidR="000A701F" w:rsidRPr="00ED508B" w:rsidRDefault="000A701F" w:rsidP="00C02EF8">
            <w:pPr>
              <w:rPr>
                <w:b/>
                <w:bCs/>
              </w:rPr>
            </w:pPr>
            <w:r w:rsidRPr="00ED508B">
              <w:rPr>
                <w:b/>
                <w:bCs/>
              </w:rPr>
              <w:t>Identity:</w:t>
            </w:r>
          </w:p>
        </w:tc>
        <w:tc>
          <w:tcPr>
            <w:tcW w:w="7229" w:type="dxa"/>
            <w:shd w:val="clear" w:color="auto" w:fill="auto"/>
          </w:tcPr>
          <w:p w14:paraId="3B203B96" w14:textId="77777777" w:rsidR="000A701F" w:rsidRPr="00ED508B" w:rsidRDefault="000A701F" w:rsidP="00C02EF8">
            <w:r w:rsidRPr="00ED508B">
              <w:t>maxHeight</w:t>
            </w:r>
          </w:p>
        </w:tc>
      </w:tr>
      <w:tr w:rsidR="000A701F" w:rsidRPr="00ED508B" w14:paraId="374F1F4E" w14:textId="77777777" w:rsidTr="00C02EF8">
        <w:tc>
          <w:tcPr>
            <w:tcW w:w="1951" w:type="dxa"/>
            <w:shd w:val="clear" w:color="auto" w:fill="auto"/>
          </w:tcPr>
          <w:p w14:paraId="70365D37" w14:textId="77777777" w:rsidR="000A701F" w:rsidRPr="00ED508B" w:rsidRDefault="000A701F" w:rsidP="00C02EF8">
            <w:pPr>
              <w:rPr>
                <w:b/>
                <w:bCs/>
              </w:rPr>
            </w:pPr>
            <w:r w:rsidRPr="00ED508B">
              <w:rPr>
                <w:b/>
                <w:bCs/>
              </w:rPr>
              <w:t>Description:</w:t>
            </w:r>
          </w:p>
        </w:tc>
        <w:tc>
          <w:tcPr>
            <w:tcW w:w="7229" w:type="dxa"/>
            <w:shd w:val="clear" w:color="auto" w:fill="auto"/>
          </w:tcPr>
          <w:p w14:paraId="70A2F99E" w14:textId="77777777" w:rsidR="000A701F" w:rsidRPr="00ED508B" w:rsidRDefault="000A701F" w:rsidP="00C02EF8">
            <w:r w:rsidRPr="00ED508B">
              <w:t xml:space="preserve">This parameter indicates the maximum video resolution width in pixels. </w:t>
            </w:r>
          </w:p>
        </w:tc>
      </w:tr>
      <w:tr w:rsidR="000A701F" w:rsidRPr="00ED508B" w14:paraId="57D7D9BA" w14:textId="77777777" w:rsidTr="00C02EF8">
        <w:tc>
          <w:tcPr>
            <w:tcW w:w="1951" w:type="dxa"/>
            <w:shd w:val="clear" w:color="auto" w:fill="auto"/>
          </w:tcPr>
          <w:p w14:paraId="7170C561" w14:textId="77777777" w:rsidR="000A701F" w:rsidRPr="00ED508B" w:rsidRDefault="000A701F" w:rsidP="00C02EF8">
            <w:pPr>
              <w:rPr>
                <w:b/>
                <w:bCs/>
              </w:rPr>
            </w:pPr>
            <w:r w:rsidRPr="00ED508B">
              <w:rPr>
                <w:b/>
                <w:bCs/>
              </w:rPr>
              <w:t>Format:</w:t>
            </w:r>
          </w:p>
        </w:tc>
        <w:tc>
          <w:tcPr>
            <w:tcW w:w="7229" w:type="dxa"/>
            <w:shd w:val="clear" w:color="auto" w:fill="auto"/>
          </w:tcPr>
          <w:p w14:paraId="0E511679" w14:textId="77777777" w:rsidR="000A701F" w:rsidRPr="00ED508B" w:rsidRDefault="000A701F" w:rsidP="00C02EF8">
            <w:r w:rsidRPr="00ED508B">
              <w:t>Numeric</w:t>
            </w:r>
          </w:p>
        </w:tc>
      </w:tr>
      <w:tr w:rsidR="000A701F" w:rsidRPr="00ED508B" w14:paraId="381A65CD" w14:textId="77777777" w:rsidTr="00C02EF8">
        <w:tc>
          <w:tcPr>
            <w:tcW w:w="1951" w:type="dxa"/>
            <w:shd w:val="clear" w:color="auto" w:fill="auto"/>
          </w:tcPr>
          <w:p w14:paraId="0EC89023" w14:textId="77777777" w:rsidR="000A701F" w:rsidRPr="00ED508B" w:rsidRDefault="000A701F" w:rsidP="00C02EF8">
            <w:pPr>
              <w:rPr>
                <w:b/>
                <w:bCs/>
              </w:rPr>
            </w:pPr>
            <w:r w:rsidRPr="00ED508B">
              <w:rPr>
                <w:b/>
                <w:bCs/>
              </w:rPr>
              <w:t>Possible Values:</w:t>
            </w:r>
          </w:p>
        </w:tc>
        <w:tc>
          <w:tcPr>
            <w:tcW w:w="7229" w:type="dxa"/>
            <w:shd w:val="clear" w:color="auto" w:fill="auto"/>
          </w:tcPr>
          <w:p w14:paraId="3F4E40D8" w14:textId="77777777" w:rsidR="000A701F" w:rsidRPr="00ED508B" w:rsidRDefault="000A701F" w:rsidP="00C02EF8">
            <w:r w:rsidRPr="00ED508B">
              <w:t>0 upwards.</w:t>
            </w:r>
          </w:p>
        </w:tc>
      </w:tr>
      <w:tr w:rsidR="000A701F" w:rsidRPr="00ED508B" w14:paraId="4B2AEB0F" w14:textId="77777777" w:rsidTr="00C02EF8">
        <w:tc>
          <w:tcPr>
            <w:tcW w:w="1951" w:type="dxa"/>
            <w:shd w:val="clear" w:color="auto" w:fill="auto"/>
          </w:tcPr>
          <w:p w14:paraId="67C04050" w14:textId="77777777" w:rsidR="000A701F" w:rsidRPr="00ED508B" w:rsidRDefault="000A701F" w:rsidP="00C02EF8">
            <w:pPr>
              <w:rPr>
                <w:b/>
                <w:bCs/>
              </w:rPr>
            </w:pPr>
            <w:r w:rsidRPr="00ED508B">
              <w:rPr>
                <w:b/>
                <w:bCs/>
              </w:rPr>
              <w:t>Default:</w:t>
            </w:r>
          </w:p>
        </w:tc>
        <w:tc>
          <w:tcPr>
            <w:tcW w:w="7229" w:type="dxa"/>
            <w:shd w:val="clear" w:color="auto" w:fill="auto"/>
          </w:tcPr>
          <w:p w14:paraId="55702AE8" w14:textId="77777777" w:rsidR="000A701F" w:rsidRPr="00ED508B" w:rsidRDefault="000A701F" w:rsidP="00C02EF8">
            <w:r w:rsidRPr="00ED508B">
              <w:t>None.</w:t>
            </w:r>
          </w:p>
        </w:tc>
      </w:tr>
      <w:tr w:rsidR="000A701F" w:rsidRPr="00ED508B" w14:paraId="5C2E91CF" w14:textId="77777777" w:rsidTr="00C02EF8">
        <w:tc>
          <w:tcPr>
            <w:tcW w:w="1951" w:type="dxa"/>
            <w:shd w:val="clear" w:color="auto" w:fill="auto"/>
          </w:tcPr>
          <w:p w14:paraId="4888840D" w14:textId="77777777" w:rsidR="000A701F" w:rsidRPr="00ED508B" w:rsidRDefault="000A701F" w:rsidP="00C02EF8">
            <w:pPr>
              <w:rPr>
                <w:b/>
                <w:bCs/>
              </w:rPr>
            </w:pPr>
            <w:r w:rsidRPr="00ED508B">
              <w:rPr>
                <w:b/>
                <w:bCs/>
              </w:rPr>
              <w:t>Reference:</w:t>
            </w:r>
          </w:p>
        </w:tc>
        <w:tc>
          <w:tcPr>
            <w:tcW w:w="7229" w:type="dxa"/>
            <w:shd w:val="clear" w:color="auto" w:fill="auto"/>
          </w:tcPr>
          <w:p w14:paraId="383ECC40" w14:textId="77777777" w:rsidR="000A701F" w:rsidRPr="00857568" w:rsidRDefault="000A701F" w:rsidP="00C02EF8">
            <w:r w:rsidRPr="00857568">
              <w:t>See "maxHeight" in [IETF CLUE FW] for further information.</w:t>
            </w:r>
          </w:p>
        </w:tc>
      </w:tr>
      <w:tr w:rsidR="000A701F" w:rsidRPr="00ED508B" w14:paraId="2F0CB1D4" w14:textId="77777777" w:rsidTr="00C02EF8">
        <w:tc>
          <w:tcPr>
            <w:tcW w:w="1951" w:type="dxa"/>
            <w:shd w:val="clear" w:color="auto" w:fill="auto"/>
          </w:tcPr>
          <w:p w14:paraId="019C94E2" w14:textId="77777777" w:rsidR="000A701F" w:rsidRPr="00ED508B" w:rsidRDefault="000A701F" w:rsidP="00C02EF8">
            <w:pPr>
              <w:rPr>
                <w:b/>
                <w:bCs/>
              </w:rPr>
            </w:pPr>
            <w:r w:rsidRPr="00ED508B">
              <w:rPr>
                <w:b/>
                <w:bCs/>
              </w:rPr>
              <w:t>Interface:</w:t>
            </w:r>
          </w:p>
        </w:tc>
        <w:tc>
          <w:tcPr>
            <w:tcW w:w="7229" w:type="dxa"/>
            <w:shd w:val="clear" w:color="auto" w:fill="auto"/>
          </w:tcPr>
          <w:p w14:paraId="6F085E0B" w14:textId="77777777" w:rsidR="000A701F" w:rsidRPr="00ED508B" w:rsidRDefault="000A701F" w:rsidP="00C02EF8">
            <w:pPr>
              <w:rPr>
                <w:i/>
                <w:iCs/>
              </w:rPr>
            </w:pPr>
            <w:r w:rsidRPr="00ED508B">
              <w:rPr>
                <w:i/>
                <w:iCs/>
              </w:rPr>
              <w:t>-</w:t>
            </w:r>
          </w:p>
        </w:tc>
      </w:tr>
      <w:tr w:rsidR="000A701F" w:rsidRPr="00ED508B" w14:paraId="2EB1E647" w14:textId="77777777" w:rsidTr="00C02EF8">
        <w:tc>
          <w:tcPr>
            <w:tcW w:w="1951" w:type="dxa"/>
            <w:shd w:val="clear" w:color="auto" w:fill="auto"/>
          </w:tcPr>
          <w:p w14:paraId="150ECB57" w14:textId="77777777" w:rsidR="000A701F" w:rsidRPr="00ED508B" w:rsidRDefault="000A701F" w:rsidP="00C02EF8">
            <w:pPr>
              <w:rPr>
                <w:b/>
                <w:bCs/>
              </w:rPr>
            </w:pPr>
            <w:r w:rsidRPr="00ED508B">
              <w:rPr>
                <w:b/>
                <w:bCs/>
              </w:rPr>
              <w:t>Supplementary Information:</w:t>
            </w:r>
          </w:p>
        </w:tc>
        <w:tc>
          <w:tcPr>
            <w:tcW w:w="7229" w:type="dxa"/>
            <w:shd w:val="clear" w:color="auto" w:fill="auto"/>
          </w:tcPr>
          <w:p w14:paraId="739B7A5B" w14:textId="77777777" w:rsidR="000A701F" w:rsidRPr="00ED508B" w:rsidRDefault="000A701F" w:rsidP="00C02EF8">
            <w:pPr>
              <w:rPr>
                <w:i/>
                <w:iCs/>
              </w:rPr>
            </w:pPr>
            <w:r w:rsidRPr="00ED508B">
              <w:rPr>
                <w:i/>
                <w:iCs/>
              </w:rPr>
              <w:t>-</w:t>
            </w:r>
          </w:p>
        </w:tc>
      </w:tr>
    </w:tbl>
    <w:p w14:paraId="79DBF6F3"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framerate</w:t>
      </w:r>
    </w:p>
    <w:tbl>
      <w:tblPr>
        <w:tblW w:w="9180" w:type="dxa"/>
        <w:tblInd w:w="567" w:type="dxa"/>
        <w:tblLook w:val="04A0" w:firstRow="1" w:lastRow="0" w:firstColumn="1" w:lastColumn="0" w:noHBand="0" w:noVBand="1"/>
      </w:tblPr>
      <w:tblGrid>
        <w:gridCol w:w="1951"/>
        <w:gridCol w:w="7229"/>
      </w:tblGrid>
      <w:tr w:rsidR="000A701F" w:rsidRPr="00ED508B" w14:paraId="40D54D8B" w14:textId="77777777" w:rsidTr="00C02EF8">
        <w:tc>
          <w:tcPr>
            <w:tcW w:w="1951" w:type="dxa"/>
            <w:shd w:val="clear" w:color="auto" w:fill="auto"/>
          </w:tcPr>
          <w:p w14:paraId="069DBB39" w14:textId="77777777" w:rsidR="000A701F" w:rsidRPr="00ED508B" w:rsidRDefault="000A701F" w:rsidP="00C02EF8">
            <w:pPr>
              <w:rPr>
                <w:b/>
                <w:bCs/>
              </w:rPr>
            </w:pPr>
            <w:r w:rsidRPr="00ED508B">
              <w:rPr>
                <w:b/>
                <w:bCs/>
              </w:rPr>
              <w:t>Identity:</w:t>
            </w:r>
          </w:p>
        </w:tc>
        <w:tc>
          <w:tcPr>
            <w:tcW w:w="7229" w:type="dxa"/>
            <w:shd w:val="clear" w:color="auto" w:fill="auto"/>
          </w:tcPr>
          <w:p w14:paraId="6C241F65" w14:textId="77777777" w:rsidR="000A701F" w:rsidRPr="00ED508B" w:rsidRDefault="000A701F" w:rsidP="00C02EF8">
            <w:r w:rsidRPr="00ED508B">
              <w:t>maxFrameRate</w:t>
            </w:r>
          </w:p>
        </w:tc>
      </w:tr>
      <w:tr w:rsidR="000A701F" w:rsidRPr="00ED508B" w14:paraId="365D22F5" w14:textId="77777777" w:rsidTr="00C02EF8">
        <w:tc>
          <w:tcPr>
            <w:tcW w:w="1951" w:type="dxa"/>
            <w:shd w:val="clear" w:color="auto" w:fill="auto"/>
          </w:tcPr>
          <w:p w14:paraId="520C9E0B" w14:textId="77777777" w:rsidR="000A701F" w:rsidRPr="00ED508B" w:rsidRDefault="000A701F" w:rsidP="00C02EF8">
            <w:pPr>
              <w:rPr>
                <w:b/>
                <w:bCs/>
              </w:rPr>
            </w:pPr>
            <w:r w:rsidRPr="00ED508B">
              <w:rPr>
                <w:b/>
                <w:bCs/>
              </w:rPr>
              <w:t>Description:</w:t>
            </w:r>
          </w:p>
        </w:tc>
        <w:tc>
          <w:tcPr>
            <w:tcW w:w="7229" w:type="dxa"/>
            <w:shd w:val="clear" w:color="auto" w:fill="auto"/>
          </w:tcPr>
          <w:p w14:paraId="4917EFF3" w14:textId="77777777" w:rsidR="000A701F" w:rsidRPr="00ED508B" w:rsidRDefault="000A701F" w:rsidP="00C02EF8">
            <w:r w:rsidRPr="00ED508B">
              <w:t xml:space="preserve">This parameter indicates the maximum video framerate. </w:t>
            </w:r>
          </w:p>
        </w:tc>
      </w:tr>
      <w:tr w:rsidR="000A701F" w:rsidRPr="00ED508B" w14:paraId="1EE19F3A" w14:textId="77777777" w:rsidTr="00C02EF8">
        <w:tc>
          <w:tcPr>
            <w:tcW w:w="1951" w:type="dxa"/>
            <w:shd w:val="clear" w:color="auto" w:fill="auto"/>
          </w:tcPr>
          <w:p w14:paraId="2E12D723" w14:textId="77777777" w:rsidR="000A701F" w:rsidRPr="00ED508B" w:rsidRDefault="000A701F" w:rsidP="00C02EF8">
            <w:pPr>
              <w:rPr>
                <w:b/>
                <w:bCs/>
              </w:rPr>
            </w:pPr>
            <w:r w:rsidRPr="00ED508B">
              <w:rPr>
                <w:b/>
                <w:bCs/>
              </w:rPr>
              <w:t>Format:</w:t>
            </w:r>
          </w:p>
        </w:tc>
        <w:tc>
          <w:tcPr>
            <w:tcW w:w="7229" w:type="dxa"/>
            <w:shd w:val="clear" w:color="auto" w:fill="auto"/>
          </w:tcPr>
          <w:p w14:paraId="23D43428" w14:textId="77777777" w:rsidR="000A701F" w:rsidRPr="00ED508B" w:rsidRDefault="000A701F" w:rsidP="00C02EF8">
            <w:r w:rsidRPr="00ED508B">
              <w:t>Numeric</w:t>
            </w:r>
          </w:p>
        </w:tc>
      </w:tr>
      <w:tr w:rsidR="000A701F" w:rsidRPr="00ED508B" w14:paraId="7F174293" w14:textId="77777777" w:rsidTr="00C02EF8">
        <w:tc>
          <w:tcPr>
            <w:tcW w:w="1951" w:type="dxa"/>
            <w:shd w:val="clear" w:color="auto" w:fill="auto"/>
          </w:tcPr>
          <w:p w14:paraId="50A62C7E" w14:textId="77777777" w:rsidR="000A701F" w:rsidRPr="00ED508B" w:rsidRDefault="000A701F" w:rsidP="00C02EF8">
            <w:pPr>
              <w:rPr>
                <w:b/>
                <w:bCs/>
              </w:rPr>
            </w:pPr>
            <w:r w:rsidRPr="00ED508B">
              <w:rPr>
                <w:b/>
                <w:bCs/>
              </w:rPr>
              <w:t>Possible Values:</w:t>
            </w:r>
          </w:p>
        </w:tc>
        <w:tc>
          <w:tcPr>
            <w:tcW w:w="7229" w:type="dxa"/>
            <w:shd w:val="clear" w:color="auto" w:fill="auto"/>
          </w:tcPr>
          <w:p w14:paraId="1205AF00" w14:textId="77777777" w:rsidR="000A701F" w:rsidRPr="00ED508B" w:rsidRDefault="000A701F" w:rsidP="00C02EF8">
            <w:r w:rsidRPr="00ED508B">
              <w:t>0 upwards.</w:t>
            </w:r>
          </w:p>
        </w:tc>
      </w:tr>
      <w:tr w:rsidR="000A701F" w:rsidRPr="00ED508B" w14:paraId="23C4612F" w14:textId="77777777" w:rsidTr="00C02EF8">
        <w:tc>
          <w:tcPr>
            <w:tcW w:w="1951" w:type="dxa"/>
            <w:shd w:val="clear" w:color="auto" w:fill="auto"/>
          </w:tcPr>
          <w:p w14:paraId="3A620EB8" w14:textId="77777777" w:rsidR="000A701F" w:rsidRPr="00ED508B" w:rsidRDefault="000A701F" w:rsidP="00C02EF8">
            <w:pPr>
              <w:rPr>
                <w:b/>
                <w:bCs/>
              </w:rPr>
            </w:pPr>
            <w:r w:rsidRPr="00ED508B">
              <w:rPr>
                <w:b/>
                <w:bCs/>
              </w:rPr>
              <w:t>Default:</w:t>
            </w:r>
          </w:p>
        </w:tc>
        <w:tc>
          <w:tcPr>
            <w:tcW w:w="7229" w:type="dxa"/>
            <w:shd w:val="clear" w:color="auto" w:fill="auto"/>
          </w:tcPr>
          <w:p w14:paraId="5EDB727F" w14:textId="77777777" w:rsidR="000A701F" w:rsidRPr="00ED508B" w:rsidRDefault="000A701F" w:rsidP="00C02EF8">
            <w:r w:rsidRPr="00ED508B">
              <w:t>None.</w:t>
            </w:r>
          </w:p>
        </w:tc>
      </w:tr>
      <w:tr w:rsidR="000A701F" w:rsidRPr="00ED508B" w14:paraId="60C8B0DD" w14:textId="77777777" w:rsidTr="00C02EF8">
        <w:tc>
          <w:tcPr>
            <w:tcW w:w="1951" w:type="dxa"/>
            <w:shd w:val="clear" w:color="auto" w:fill="auto"/>
          </w:tcPr>
          <w:p w14:paraId="3FD102E5" w14:textId="77777777" w:rsidR="000A701F" w:rsidRPr="00ED508B" w:rsidRDefault="000A701F" w:rsidP="00C02EF8">
            <w:pPr>
              <w:rPr>
                <w:b/>
                <w:bCs/>
              </w:rPr>
            </w:pPr>
            <w:r w:rsidRPr="00ED508B">
              <w:rPr>
                <w:b/>
                <w:bCs/>
              </w:rPr>
              <w:t>Reference:</w:t>
            </w:r>
          </w:p>
        </w:tc>
        <w:tc>
          <w:tcPr>
            <w:tcW w:w="7229" w:type="dxa"/>
            <w:shd w:val="clear" w:color="auto" w:fill="auto"/>
          </w:tcPr>
          <w:p w14:paraId="5068D538" w14:textId="77777777" w:rsidR="000A701F" w:rsidRPr="00857568" w:rsidRDefault="000A701F" w:rsidP="00C02EF8">
            <w:r w:rsidRPr="00857568">
              <w:t>See "maxFrameRate" in [IETF CLUE FW] for further information.</w:t>
            </w:r>
          </w:p>
        </w:tc>
      </w:tr>
      <w:tr w:rsidR="000A701F" w:rsidRPr="00ED508B" w14:paraId="688BFF5E" w14:textId="77777777" w:rsidTr="00C02EF8">
        <w:tc>
          <w:tcPr>
            <w:tcW w:w="1951" w:type="dxa"/>
            <w:shd w:val="clear" w:color="auto" w:fill="auto"/>
          </w:tcPr>
          <w:p w14:paraId="0E36013B" w14:textId="77777777" w:rsidR="000A701F" w:rsidRPr="00ED508B" w:rsidRDefault="000A701F" w:rsidP="00C02EF8">
            <w:pPr>
              <w:rPr>
                <w:b/>
                <w:bCs/>
              </w:rPr>
            </w:pPr>
            <w:r w:rsidRPr="00ED508B">
              <w:rPr>
                <w:b/>
                <w:bCs/>
              </w:rPr>
              <w:t>Interface:</w:t>
            </w:r>
          </w:p>
        </w:tc>
        <w:tc>
          <w:tcPr>
            <w:tcW w:w="7229" w:type="dxa"/>
            <w:shd w:val="clear" w:color="auto" w:fill="auto"/>
          </w:tcPr>
          <w:p w14:paraId="48D9D9F9" w14:textId="77777777" w:rsidR="000A701F" w:rsidRPr="00ED508B" w:rsidRDefault="000A701F" w:rsidP="00C02EF8">
            <w:pPr>
              <w:rPr>
                <w:i/>
                <w:iCs/>
              </w:rPr>
            </w:pPr>
            <w:r w:rsidRPr="00ED508B">
              <w:rPr>
                <w:i/>
                <w:iCs/>
              </w:rPr>
              <w:t>-</w:t>
            </w:r>
          </w:p>
        </w:tc>
      </w:tr>
      <w:tr w:rsidR="000A701F" w:rsidRPr="00ED508B" w14:paraId="3F4CE84A" w14:textId="77777777" w:rsidTr="00C02EF8">
        <w:tc>
          <w:tcPr>
            <w:tcW w:w="1951" w:type="dxa"/>
            <w:shd w:val="clear" w:color="auto" w:fill="auto"/>
          </w:tcPr>
          <w:p w14:paraId="5DD0B827" w14:textId="77777777" w:rsidR="000A701F" w:rsidRPr="00ED508B" w:rsidRDefault="000A701F" w:rsidP="00C02EF8">
            <w:pPr>
              <w:rPr>
                <w:b/>
                <w:bCs/>
              </w:rPr>
            </w:pPr>
            <w:r w:rsidRPr="00ED508B">
              <w:rPr>
                <w:b/>
                <w:bCs/>
              </w:rPr>
              <w:t>Supplementary Information:</w:t>
            </w:r>
          </w:p>
        </w:tc>
        <w:tc>
          <w:tcPr>
            <w:tcW w:w="7229" w:type="dxa"/>
            <w:shd w:val="clear" w:color="auto" w:fill="auto"/>
          </w:tcPr>
          <w:p w14:paraId="2B358570" w14:textId="77777777" w:rsidR="000A701F" w:rsidRPr="00ED508B" w:rsidRDefault="000A701F" w:rsidP="00C02EF8">
            <w:pPr>
              <w:rPr>
                <w:i/>
                <w:iCs/>
              </w:rPr>
            </w:pPr>
            <w:r w:rsidRPr="00ED508B">
              <w:rPr>
                <w:i/>
                <w:iCs/>
              </w:rPr>
              <w:t>-</w:t>
            </w:r>
          </w:p>
        </w:tc>
      </w:tr>
    </w:tbl>
    <w:p w14:paraId="0478271E"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91" w:name="_Toc359382448"/>
      <w:bookmarkStart w:id="92" w:name="_Toc359380306"/>
      <w:bookmarkStart w:id="93" w:name="_Toc370201800"/>
      <w:bookmarkEnd w:id="91"/>
      <w:r w:rsidRPr="00ED508B">
        <w:rPr>
          <w:lang w:eastAsia="zh-CN"/>
        </w:rPr>
        <w:t>Audio parameters</w:t>
      </w:r>
      <w:bookmarkEnd w:id="92"/>
      <w:bookmarkEnd w:id="93"/>
    </w:p>
    <w:p w14:paraId="10816146" w14:textId="77777777" w:rsidR="000A701F" w:rsidRPr="00ED508B" w:rsidRDefault="000A701F" w:rsidP="000A701F">
      <w:pPr>
        <w:rPr>
          <w:lang w:eastAsia="zh-CN"/>
        </w:rPr>
      </w:pPr>
      <w:r w:rsidRPr="00ED508B">
        <w:rPr>
          <w:lang w:eastAsia="zh-CN"/>
        </w:rPr>
        <w:t>This clause describes the telepresence parameters related to the audio capabilities.</w:t>
      </w:r>
    </w:p>
    <w:p w14:paraId="4E7D76D2" w14:textId="77777777" w:rsidR="000A701F" w:rsidRPr="00ED508B" w:rsidRDefault="000A701F" w:rsidP="000A701F">
      <w:pPr>
        <w:rPr>
          <w:i/>
          <w:lang w:eastAsia="zh-CN"/>
        </w:rPr>
      </w:pPr>
    </w:p>
    <w:p w14:paraId="3E443F90"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Number of audio captures</w:t>
      </w:r>
    </w:p>
    <w:tbl>
      <w:tblPr>
        <w:tblW w:w="9180" w:type="dxa"/>
        <w:tblInd w:w="567" w:type="dxa"/>
        <w:tblLook w:val="04A0" w:firstRow="1" w:lastRow="0" w:firstColumn="1" w:lastColumn="0" w:noHBand="0" w:noVBand="1"/>
      </w:tblPr>
      <w:tblGrid>
        <w:gridCol w:w="1951"/>
        <w:gridCol w:w="7229"/>
      </w:tblGrid>
      <w:tr w:rsidR="000A701F" w:rsidRPr="00ED508B" w14:paraId="31B77E04" w14:textId="77777777" w:rsidTr="00C02EF8">
        <w:tc>
          <w:tcPr>
            <w:tcW w:w="1951" w:type="dxa"/>
            <w:shd w:val="clear" w:color="auto" w:fill="auto"/>
          </w:tcPr>
          <w:p w14:paraId="5B475905" w14:textId="77777777" w:rsidR="000A701F" w:rsidRPr="00ED508B" w:rsidRDefault="000A701F" w:rsidP="00C02EF8">
            <w:pPr>
              <w:rPr>
                <w:b/>
                <w:bCs/>
              </w:rPr>
            </w:pPr>
            <w:r w:rsidRPr="00ED508B">
              <w:rPr>
                <w:b/>
                <w:bCs/>
              </w:rPr>
              <w:t>Identity:</w:t>
            </w:r>
          </w:p>
        </w:tc>
        <w:tc>
          <w:tcPr>
            <w:tcW w:w="7229" w:type="dxa"/>
            <w:shd w:val="clear" w:color="auto" w:fill="auto"/>
          </w:tcPr>
          <w:p w14:paraId="5B2EE942" w14:textId="77777777" w:rsidR="000A701F" w:rsidRPr="00ED508B" w:rsidRDefault="000A701F" w:rsidP="00C02EF8">
            <w:r w:rsidRPr="00ED508B">
              <w:t>NumAudioCapture.</w:t>
            </w:r>
          </w:p>
        </w:tc>
      </w:tr>
      <w:tr w:rsidR="000A701F" w:rsidRPr="00ED508B" w14:paraId="7F6E2B48" w14:textId="77777777" w:rsidTr="00C02EF8">
        <w:tc>
          <w:tcPr>
            <w:tcW w:w="1951" w:type="dxa"/>
            <w:shd w:val="clear" w:color="auto" w:fill="auto"/>
          </w:tcPr>
          <w:p w14:paraId="676A2EA6" w14:textId="77777777" w:rsidR="000A701F" w:rsidRPr="00ED508B" w:rsidRDefault="000A701F" w:rsidP="00C02EF8">
            <w:pPr>
              <w:rPr>
                <w:b/>
                <w:bCs/>
              </w:rPr>
            </w:pPr>
            <w:r w:rsidRPr="00ED508B">
              <w:rPr>
                <w:b/>
                <w:bCs/>
              </w:rPr>
              <w:t>Description:</w:t>
            </w:r>
          </w:p>
        </w:tc>
        <w:tc>
          <w:tcPr>
            <w:tcW w:w="7229" w:type="dxa"/>
            <w:shd w:val="clear" w:color="auto" w:fill="auto"/>
          </w:tcPr>
          <w:p w14:paraId="6F8C9648" w14:textId="77777777" w:rsidR="000A701F" w:rsidRPr="00ED508B" w:rsidRDefault="000A701F" w:rsidP="00C02EF8">
            <w:r w:rsidRPr="00ED508B">
              <w:t xml:space="preserve">This parameter indicates the number of audio captures. </w:t>
            </w:r>
          </w:p>
        </w:tc>
      </w:tr>
      <w:tr w:rsidR="000A701F" w:rsidRPr="00ED508B" w14:paraId="5E50407C" w14:textId="77777777" w:rsidTr="00C02EF8">
        <w:tc>
          <w:tcPr>
            <w:tcW w:w="1951" w:type="dxa"/>
            <w:shd w:val="clear" w:color="auto" w:fill="auto"/>
          </w:tcPr>
          <w:p w14:paraId="407F7559" w14:textId="77777777" w:rsidR="000A701F" w:rsidRPr="00ED508B" w:rsidRDefault="000A701F" w:rsidP="00C02EF8">
            <w:pPr>
              <w:rPr>
                <w:b/>
                <w:bCs/>
              </w:rPr>
            </w:pPr>
            <w:r w:rsidRPr="00ED508B">
              <w:rPr>
                <w:b/>
                <w:bCs/>
              </w:rPr>
              <w:t>Format:</w:t>
            </w:r>
          </w:p>
        </w:tc>
        <w:tc>
          <w:tcPr>
            <w:tcW w:w="7229" w:type="dxa"/>
            <w:shd w:val="clear" w:color="auto" w:fill="auto"/>
          </w:tcPr>
          <w:p w14:paraId="74C5AB79" w14:textId="77777777" w:rsidR="000A701F" w:rsidRPr="00ED508B" w:rsidRDefault="000A701F" w:rsidP="00C02EF8">
            <w:r w:rsidRPr="00ED508B">
              <w:t>Integer</w:t>
            </w:r>
          </w:p>
        </w:tc>
      </w:tr>
      <w:tr w:rsidR="000A701F" w:rsidRPr="00ED508B" w14:paraId="404F8B5C" w14:textId="77777777" w:rsidTr="00C02EF8">
        <w:tc>
          <w:tcPr>
            <w:tcW w:w="1951" w:type="dxa"/>
            <w:shd w:val="clear" w:color="auto" w:fill="auto"/>
          </w:tcPr>
          <w:p w14:paraId="47C6B4E1" w14:textId="77777777" w:rsidR="000A701F" w:rsidRPr="00ED508B" w:rsidRDefault="000A701F" w:rsidP="00C02EF8">
            <w:pPr>
              <w:rPr>
                <w:b/>
                <w:bCs/>
              </w:rPr>
            </w:pPr>
            <w:r w:rsidRPr="00ED508B">
              <w:rPr>
                <w:b/>
                <w:bCs/>
              </w:rPr>
              <w:t>Possible Values:</w:t>
            </w:r>
          </w:p>
        </w:tc>
        <w:tc>
          <w:tcPr>
            <w:tcW w:w="7229" w:type="dxa"/>
            <w:shd w:val="clear" w:color="auto" w:fill="auto"/>
          </w:tcPr>
          <w:p w14:paraId="2D1601CB" w14:textId="77777777" w:rsidR="000A701F" w:rsidRPr="00ED508B" w:rsidRDefault="000A701F" w:rsidP="00C02EF8">
            <w:r w:rsidRPr="00ED508B">
              <w:t>0 upwards.</w:t>
            </w:r>
          </w:p>
        </w:tc>
      </w:tr>
      <w:tr w:rsidR="000A701F" w:rsidRPr="00ED508B" w14:paraId="59F979AC" w14:textId="77777777" w:rsidTr="00C02EF8">
        <w:tc>
          <w:tcPr>
            <w:tcW w:w="1951" w:type="dxa"/>
            <w:shd w:val="clear" w:color="auto" w:fill="auto"/>
          </w:tcPr>
          <w:p w14:paraId="46A20E41" w14:textId="77777777" w:rsidR="000A701F" w:rsidRPr="00ED508B" w:rsidRDefault="000A701F" w:rsidP="00C02EF8">
            <w:pPr>
              <w:rPr>
                <w:b/>
                <w:bCs/>
              </w:rPr>
            </w:pPr>
            <w:r w:rsidRPr="00ED508B">
              <w:rPr>
                <w:b/>
                <w:bCs/>
              </w:rPr>
              <w:t>Default:</w:t>
            </w:r>
          </w:p>
        </w:tc>
        <w:tc>
          <w:tcPr>
            <w:tcW w:w="7229" w:type="dxa"/>
            <w:shd w:val="clear" w:color="auto" w:fill="auto"/>
          </w:tcPr>
          <w:p w14:paraId="5209B88A" w14:textId="77777777" w:rsidR="000A701F" w:rsidRPr="00ED508B" w:rsidRDefault="000A701F" w:rsidP="00C02EF8">
            <w:r w:rsidRPr="00ED508B">
              <w:t>-</w:t>
            </w:r>
          </w:p>
        </w:tc>
      </w:tr>
      <w:tr w:rsidR="000A701F" w:rsidRPr="00ED508B" w14:paraId="1C811904" w14:textId="77777777" w:rsidTr="00C02EF8">
        <w:tc>
          <w:tcPr>
            <w:tcW w:w="1951" w:type="dxa"/>
            <w:shd w:val="clear" w:color="auto" w:fill="auto"/>
          </w:tcPr>
          <w:p w14:paraId="52BD98C5" w14:textId="77777777" w:rsidR="000A701F" w:rsidRPr="00ED508B" w:rsidRDefault="000A701F" w:rsidP="00C02EF8">
            <w:pPr>
              <w:rPr>
                <w:b/>
                <w:bCs/>
              </w:rPr>
            </w:pPr>
            <w:r w:rsidRPr="00ED508B">
              <w:rPr>
                <w:b/>
                <w:bCs/>
              </w:rPr>
              <w:t>Reference:</w:t>
            </w:r>
          </w:p>
        </w:tc>
        <w:tc>
          <w:tcPr>
            <w:tcW w:w="7229" w:type="dxa"/>
            <w:shd w:val="clear" w:color="auto" w:fill="auto"/>
          </w:tcPr>
          <w:p w14:paraId="4E9A9CE0" w14:textId="77777777" w:rsidR="000A701F" w:rsidRPr="00ED508B" w:rsidRDefault="000A701F" w:rsidP="00C02EF8">
            <w:pPr>
              <w:rPr>
                <w:i/>
                <w:iCs/>
              </w:rPr>
            </w:pPr>
            <w:r w:rsidRPr="00ED508B">
              <w:rPr>
                <w:i/>
                <w:iCs/>
              </w:rPr>
              <w:t>-</w:t>
            </w:r>
          </w:p>
        </w:tc>
      </w:tr>
      <w:tr w:rsidR="000A701F" w:rsidRPr="00ED508B" w14:paraId="44522C8A" w14:textId="77777777" w:rsidTr="00C02EF8">
        <w:tc>
          <w:tcPr>
            <w:tcW w:w="1951" w:type="dxa"/>
            <w:shd w:val="clear" w:color="auto" w:fill="auto"/>
          </w:tcPr>
          <w:p w14:paraId="1FA9678D" w14:textId="77777777" w:rsidR="000A701F" w:rsidRPr="00ED508B" w:rsidRDefault="000A701F" w:rsidP="00C02EF8">
            <w:pPr>
              <w:rPr>
                <w:b/>
                <w:bCs/>
              </w:rPr>
            </w:pPr>
            <w:r w:rsidRPr="00ED508B">
              <w:rPr>
                <w:b/>
                <w:bCs/>
              </w:rPr>
              <w:t>Interface:</w:t>
            </w:r>
          </w:p>
        </w:tc>
        <w:tc>
          <w:tcPr>
            <w:tcW w:w="7229" w:type="dxa"/>
            <w:shd w:val="clear" w:color="auto" w:fill="auto"/>
          </w:tcPr>
          <w:p w14:paraId="40F64F6F" w14:textId="77777777" w:rsidR="000A701F" w:rsidRPr="00ED508B" w:rsidRDefault="000A701F" w:rsidP="00C02EF8">
            <w:pPr>
              <w:rPr>
                <w:i/>
                <w:iCs/>
              </w:rPr>
            </w:pPr>
            <w:r w:rsidRPr="00ED508B">
              <w:rPr>
                <w:i/>
                <w:iCs/>
              </w:rPr>
              <w:t>-</w:t>
            </w:r>
          </w:p>
        </w:tc>
      </w:tr>
      <w:tr w:rsidR="000A701F" w:rsidRPr="00ED508B" w14:paraId="44D00053" w14:textId="77777777" w:rsidTr="00C02EF8">
        <w:tc>
          <w:tcPr>
            <w:tcW w:w="1951" w:type="dxa"/>
            <w:shd w:val="clear" w:color="auto" w:fill="auto"/>
          </w:tcPr>
          <w:p w14:paraId="1F839475" w14:textId="77777777" w:rsidR="000A701F" w:rsidRPr="00ED508B" w:rsidRDefault="000A701F" w:rsidP="00C02EF8">
            <w:pPr>
              <w:rPr>
                <w:b/>
                <w:bCs/>
              </w:rPr>
            </w:pPr>
            <w:r w:rsidRPr="00ED508B">
              <w:rPr>
                <w:b/>
                <w:bCs/>
              </w:rPr>
              <w:t>Supplementary Information:</w:t>
            </w:r>
          </w:p>
        </w:tc>
        <w:tc>
          <w:tcPr>
            <w:tcW w:w="7229" w:type="dxa"/>
            <w:shd w:val="clear" w:color="auto" w:fill="auto"/>
          </w:tcPr>
          <w:p w14:paraId="15E31CAE" w14:textId="77777777" w:rsidR="000A701F" w:rsidRPr="00ED508B" w:rsidRDefault="000A701F" w:rsidP="00C02EF8">
            <w:r w:rsidRPr="00ED508B">
              <w:t xml:space="preserve">This parameter may be implicitly signalled as a result of describing multiple captures. For example each </w:t>
            </w:r>
            <w:r>
              <w:t>audio capture in [IETF CLUE FW]</w:t>
            </w:r>
            <w:r w:rsidRPr="00ED508B">
              <w:t xml:space="preserve"> represents a</w:t>
            </w:r>
            <w:r>
              <w:t>n</w:t>
            </w:r>
            <w:r w:rsidRPr="00ED508B">
              <w:t xml:space="preserve"> audio stream. Therefore the total number of audio captures in a capture scene entry indicates the number of audio streams.</w:t>
            </w:r>
          </w:p>
        </w:tc>
      </w:tr>
    </w:tbl>
    <w:p w14:paraId="7AA94412"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Audio capture spatial information</w:t>
      </w:r>
    </w:p>
    <w:p w14:paraId="4AA55129" w14:textId="77777777" w:rsidR="000A701F" w:rsidRPr="00ED508B" w:rsidRDefault="000A701F" w:rsidP="000A701F">
      <w:pPr>
        <w:rPr>
          <w:lang w:eastAsia="zh-CN"/>
        </w:rPr>
      </w:pPr>
      <w:r w:rsidRPr="00ED508B">
        <w:rPr>
          <w:lang w:eastAsia="zh-CN"/>
        </w:rPr>
        <w:t xml:space="preserve">This </w:t>
      </w:r>
      <w:r w:rsidRPr="00ED508B">
        <w:t>clause</w:t>
      </w:r>
      <w:r w:rsidRPr="00ED508B">
        <w:rPr>
          <w:i/>
          <w:iCs/>
        </w:rPr>
        <w:t xml:space="preserve"> </w:t>
      </w:r>
      <w:r w:rsidRPr="00ED508B">
        <w:rPr>
          <w:lang w:eastAsia="zh-CN"/>
        </w:rPr>
        <w:t>describes parameters related to spatial information of a single audio capture.</w:t>
      </w:r>
    </w:p>
    <w:p w14:paraId="43277E04" w14:textId="77777777" w:rsidR="000A701F" w:rsidRPr="00ED508B" w:rsidRDefault="000A701F" w:rsidP="000A701F">
      <w:pPr>
        <w:rPr>
          <w:lang w:eastAsia="zh-CN"/>
        </w:rPr>
      </w:pPr>
      <w:r w:rsidRPr="00ED508B">
        <w:rPr>
          <w:lang w:eastAsia="zh-CN"/>
        </w:rPr>
        <w:t xml:space="preserve">As per "Capture area" and "Capture point" parameters in </w:t>
      </w:r>
      <w:r w:rsidRPr="00ED508B">
        <w:t>clause</w:t>
      </w:r>
      <w:r w:rsidRPr="00ED508B">
        <w:rPr>
          <w:lang w:eastAsia="zh-CN"/>
        </w:rPr>
        <w:t xml:space="preserve"> 7.2.2.4 except the spatial parameters relate to audio instead of video.</w:t>
      </w:r>
    </w:p>
    <w:p w14:paraId="5D1A3D69"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encoding information</w:t>
      </w:r>
    </w:p>
    <w:p w14:paraId="52B2DCCE" w14:textId="77777777" w:rsidR="000A701F" w:rsidRPr="00ED508B" w:rsidRDefault="000A701F" w:rsidP="000A701F">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audio capture.</w:t>
      </w:r>
    </w:p>
    <w:p w14:paraId="32CDA7C0"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Audio Channel Format</w:t>
      </w:r>
    </w:p>
    <w:tbl>
      <w:tblPr>
        <w:tblW w:w="9180" w:type="dxa"/>
        <w:tblInd w:w="567" w:type="dxa"/>
        <w:tblLook w:val="04A0" w:firstRow="1" w:lastRow="0" w:firstColumn="1" w:lastColumn="0" w:noHBand="0" w:noVBand="1"/>
      </w:tblPr>
      <w:tblGrid>
        <w:gridCol w:w="1951"/>
        <w:gridCol w:w="7229"/>
      </w:tblGrid>
      <w:tr w:rsidR="000A701F" w:rsidRPr="00ED508B" w14:paraId="5AA8734B" w14:textId="77777777" w:rsidTr="00C02EF8">
        <w:tc>
          <w:tcPr>
            <w:tcW w:w="1951" w:type="dxa"/>
            <w:shd w:val="clear" w:color="auto" w:fill="auto"/>
          </w:tcPr>
          <w:p w14:paraId="16A92D38" w14:textId="77777777" w:rsidR="000A701F" w:rsidRPr="00ED508B" w:rsidRDefault="000A701F" w:rsidP="00C02EF8">
            <w:pPr>
              <w:rPr>
                <w:b/>
                <w:bCs/>
              </w:rPr>
            </w:pPr>
            <w:r w:rsidRPr="00ED508B">
              <w:rPr>
                <w:b/>
                <w:bCs/>
              </w:rPr>
              <w:t>Identity:</w:t>
            </w:r>
          </w:p>
        </w:tc>
        <w:tc>
          <w:tcPr>
            <w:tcW w:w="7229" w:type="dxa"/>
            <w:shd w:val="clear" w:color="auto" w:fill="auto"/>
          </w:tcPr>
          <w:p w14:paraId="73388738" w14:textId="77777777" w:rsidR="000A701F" w:rsidRPr="00ED508B" w:rsidRDefault="000A701F" w:rsidP="00C02EF8">
            <w:r w:rsidRPr="00ED508B">
              <w:t>AudioChannelFormat</w:t>
            </w:r>
          </w:p>
        </w:tc>
      </w:tr>
      <w:tr w:rsidR="000A701F" w:rsidRPr="00ED508B" w14:paraId="462EDD5D" w14:textId="77777777" w:rsidTr="00C02EF8">
        <w:tc>
          <w:tcPr>
            <w:tcW w:w="1951" w:type="dxa"/>
            <w:shd w:val="clear" w:color="auto" w:fill="auto"/>
          </w:tcPr>
          <w:p w14:paraId="0B5BD925" w14:textId="77777777" w:rsidR="000A701F" w:rsidRPr="00ED508B" w:rsidRDefault="000A701F" w:rsidP="00C02EF8">
            <w:pPr>
              <w:rPr>
                <w:b/>
                <w:bCs/>
              </w:rPr>
            </w:pPr>
            <w:r w:rsidRPr="00ED508B">
              <w:rPr>
                <w:b/>
                <w:bCs/>
              </w:rPr>
              <w:t>Description:</w:t>
            </w:r>
          </w:p>
        </w:tc>
        <w:tc>
          <w:tcPr>
            <w:tcW w:w="7229" w:type="dxa"/>
            <w:shd w:val="clear" w:color="auto" w:fill="auto"/>
          </w:tcPr>
          <w:p w14:paraId="5DA60C33" w14:textId="77777777" w:rsidR="000A701F" w:rsidRPr="00ED508B" w:rsidRDefault="000A701F" w:rsidP="00C02EF8">
            <w:r w:rsidRPr="00ED508B">
              <w:t xml:space="preserve">This parameter indicates the meaning of the channels is determined. E.g. the number of channels may be determined. </w:t>
            </w:r>
          </w:p>
        </w:tc>
      </w:tr>
      <w:tr w:rsidR="000A701F" w:rsidRPr="00ED508B" w14:paraId="3717778C" w14:textId="77777777" w:rsidTr="00C02EF8">
        <w:tc>
          <w:tcPr>
            <w:tcW w:w="1951" w:type="dxa"/>
            <w:shd w:val="clear" w:color="auto" w:fill="auto"/>
          </w:tcPr>
          <w:p w14:paraId="0EEF14A7" w14:textId="77777777" w:rsidR="000A701F" w:rsidRPr="00ED508B" w:rsidRDefault="000A701F" w:rsidP="00C02EF8">
            <w:pPr>
              <w:rPr>
                <w:b/>
                <w:bCs/>
              </w:rPr>
            </w:pPr>
            <w:r w:rsidRPr="00ED508B">
              <w:rPr>
                <w:b/>
                <w:bCs/>
              </w:rPr>
              <w:t>Format:</w:t>
            </w:r>
          </w:p>
        </w:tc>
        <w:tc>
          <w:tcPr>
            <w:tcW w:w="7229" w:type="dxa"/>
            <w:shd w:val="clear" w:color="auto" w:fill="auto"/>
          </w:tcPr>
          <w:p w14:paraId="04F7F24F" w14:textId="77777777" w:rsidR="000A701F" w:rsidRPr="00ED508B" w:rsidRDefault="000A701F" w:rsidP="00C02EF8">
            <w:r w:rsidRPr="00ED508B">
              <w:t>Enumeration</w:t>
            </w:r>
          </w:p>
        </w:tc>
      </w:tr>
      <w:tr w:rsidR="000A701F" w:rsidRPr="00ED508B" w14:paraId="089E1E0B" w14:textId="77777777" w:rsidTr="00C02EF8">
        <w:tc>
          <w:tcPr>
            <w:tcW w:w="1951" w:type="dxa"/>
            <w:shd w:val="clear" w:color="auto" w:fill="auto"/>
          </w:tcPr>
          <w:p w14:paraId="1A520E34" w14:textId="77777777" w:rsidR="000A701F" w:rsidRPr="00ED508B" w:rsidRDefault="000A701F" w:rsidP="00C02EF8">
            <w:pPr>
              <w:rPr>
                <w:b/>
                <w:bCs/>
              </w:rPr>
            </w:pPr>
            <w:r w:rsidRPr="00ED508B">
              <w:rPr>
                <w:b/>
                <w:bCs/>
              </w:rPr>
              <w:t>Possible Values:</w:t>
            </w:r>
          </w:p>
        </w:tc>
        <w:tc>
          <w:tcPr>
            <w:tcW w:w="7229" w:type="dxa"/>
            <w:shd w:val="clear" w:color="auto" w:fill="auto"/>
          </w:tcPr>
          <w:p w14:paraId="58F79A49" w14:textId="77777777" w:rsidR="000A701F" w:rsidRPr="00ED508B" w:rsidRDefault="000A701F" w:rsidP="00C02EF8">
            <w:r>
              <w:t>Mono</w:t>
            </w:r>
            <w:r>
              <w:tab/>
            </w:r>
            <w:r w:rsidRPr="00ED508B">
              <w:t>The audio capture a single mono channel.</w:t>
            </w:r>
          </w:p>
          <w:p w14:paraId="2DE6C19B" w14:textId="77777777" w:rsidR="000A701F" w:rsidRPr="00ED508B" w:rsidRDefault="000A701F" w:rsidP="00C02EF8">
            <w:r>
              <w:t>Stereo</w:t>
            </w:r>
            <w:r>
              <w:tab/>
            </w:r>
            <w:r w:rsidRPr="00ED508B">
              <w:t>The audio capture has two channels (left and right) in a stereo format.</w:t>
            </w:r>
          </w:p>
        </w:tc>
      </w:tr>
      <w:tr w:rsidR="000A701F" w:rsidRPr="00ED508B" w14:paraId="18F7FDA4" w14:textId="77777777" w:rsidTr="00C02EF8">
        <w:tc>
          <w:tcPr>
            <w:tcW w:w="1951" w:type="dxa"/>
            <w:shd w:val="clear" w:color="auto" w:fill="auto"/>
          </w:tcPr>
          <w:p w14:paraId="34F35175" w14:textId="77777777" w:rsidR="000A701F" w:rsidRPr="00ED508B" w:rsidRDefault="000A701F" w:rsidP="00C02EF8">
            <w:pPr>
              <w:rPr>
                <w:b/>
                <w:bCs/>
              </w:rPr>
            </w:pPr>
            <w:r w:rsidRPr="00ED508B">
              <w:rPr>
                <w:b/>
                <w:bCs/>
              </w:rPr>
              <w:t>Default:</w:t>
            </w:r>
          </w:p>
        </w:tc>
        <w:tc>
          <w:tcPr>
            <w:tcW w:w="7229" w:type="dxa"/>
            <w:shd w:val="clear" w:color="auto" w:fill="auto"/>
          </w:tcPr>
          <w:p w14:paraId="7588B796" w14:textId="77777777" w:rsidR="000A701F" w:rsidRPr="00ED508B" w:rsidRDefault="000A701F" w:rsidP="00C02EF8">
            <w:r w:rsidRPr="00ED508B">
              <w:t>None.</w:t>
            </w:r>
          </w:p>
        </w:tc>
      </w:tr>
      <w:tr w:rsidR="000A701F" w:rsidRPr="00ED508B" w14:paraId="308DB776" w14:textId="77777777" w:rsidTr="00C02EF8">
        <w:tc>
          <w:tcPr>
            <w:tcW w:w="1951" w:type="dxa"/>
            <w:shd w:val="clear" w:color="auto" w:fill="auto"/>
          </w:tcPr>
          <w:p w14:paraId="7CCA31B3" w14:textId="77777777" w:rsidR="000A701F" w:rsidRPr="00ED508B" w:rsidRDefault="000A701F" w:rsidP="00C02EF8">
            <w:pPr>
              <w:rPr>
                <w:b/>
                <w:bCs/>
              </w:rPr>
            </w:pPr>
            <w:r w:rsidRPr="00ED508B">
              <w:rPr>
                <w:b/>
                <w:bCs/>
              </w:rPr>
              <w:t>Reference:</w:t>
            </w:r>
          </w:p>
        </w:tc>
        <w:tc>
          <w:tcPr>
            <w:tcW w:w="7229" w:type="dxa"/>
            <w:shd w:val="clear" w:color="auto" w:fill="auto"/>
          </w:tcPr>
          <w:p w14:paraId="73E197E9" w14:textId="77777777" w:rsidR="000A701F" w:rsidRPr="008B5F3E" w:rsidRDefault="000A701F" w:rsidP="00C02EF8">
            <w:r w:rsidRPr="008B5F3E">
              <w:t>See "Audio Channel Format" in [IETF CLUE FW] for further information.</w:t>
            </w:r>
          </w:p>
        </w:tc>
      </w:tr>
      <w:tr w:rsidR="000A701F" w:rsidRPr="00ED508B" w14:paraId="3E68E3CC" w14:textId="77777777" w:rsidTr="00C02EF8">
        <w:tc>
          <w:tcPr>
            <w:tcW w:w="1951" w:type="dxa"/>
            <w:shd w:val="clear" w:color="auto" w:fill="auto"/>
          </w:tcPr>
          <w:p w14:paraId="47C40069" w14:textId="77777777" w:rsidR="000A701F" w:rsidRPr="00ED508B" w:rsidRDefault="000A701F" w:rsidP="00C02EF8">
            <w:pPr>
              <w:rPr>
                <w:b/>
                <w:bCs/>
              </w:rPr>
            </w:pPr>
            <w:r w:rsidRPr="00ED508B">
              <w:rPr>
                <w:b/>
                <w:bCs/>
              </w:rPr>
              <w:t>Interface:</w:t>
            </w:r>
          </w:p>
        </w:tc>
        <w:tc>
          <w:tcPr>
            <w:tcW w:w="7229" w:type="dxa"/>
            <w:shd w:val="clear" w:color="auto" w:fill="auto"/>
          </w:tcPr>
          <w:p w14:paraId="45508E1E" w14:textId="77777777" w:rsidR="000A701F" w:rsidRPr="00ED508B" w:rsidRDefault="000A701F" w:rsidP="00C02EF8">
            <w:pPr>
              <w:rPr>
                <w:i/>
                <w:iCs/>
              </w:rPr>
            </w:pPr>
            <w:r w:rsidRPr="00ED508B">
              <w:rPr>
                <w:i/>
                <w:iCs/>
              </w:rPr>
              <w:t>-</w:t>
            </w:r>
          </w:p>
        </w:tc>
      </w:tr>
      <w:tr w:rsidR="000A701F" w:rsidRPr="00ED508B" w14:paraId="48FECFB0" w14:textId="77777777" w:rsidTr="00C02EF8">
        <w:tc>
          <w:tcPr>
            <w:tcW w:w="1951" w:type="dxa"/>
            <w:shd w:val="clear" w:color="auto" w:fill="auto"/>
          </w:tcPr>
          <w:p w14:paraId="58F7ED36" w14:textId="77777777" w:rsidR="000A701F" w:rsidRPr="00ED508B" w:rsidRDefault="000A701F" w:rsidP="00C02EF8">
            <w:pPr>
              <w:rPr>
                <w:b/>
                <w:bCs/>
              </w:rPr>
            </w:pPr>
            <w:r w:rsidRPr="00ED508B">
              <w:rPr>
                <w:b/>
                <w:bCs/>
              </w:rPr>
              <w:t>Supplementary Information:</w:t>
            </w:r>
          </w:p>
        </w:tc>
        <w:tc>
          <w:tcPr>
            <w:tcW w:w="7229" w:type="dxa"/>
            <w:shd w:val="clear" w:color="auto" w:fill="auto"/>
          </w:tcPr>
          <w:p w14:paraId="3A54243B" w14:textId="77777777" w:rsidR="000A701F" w:rsidRPr="00ED508B" w:rsidRDefault="000A701F" w:rsidP="00C02EF8">
            <w:pPr>
              <w:rPr>
                <w:i/>
                <w:iCs/>
              </w:rPr>
            </w:pPr>
            <w:r w:rsidRPr="00ED508B">
              <w:rPr>
                <w:i/>
                <w:iCs/>
              </w:rPr>
              <w:t>-</w:t>
            </w:r>
          </w:p>
        </w:tc>
      </w:tr>
    </w:tbl>
    <w:p w14:paraId="72726E1F" w14:textId="77777777" w:rsidR="000A701F" w:rsidRPr="00F6499B" w:rsidRDefault="000A701F" w:rsidP="000A701F">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Audio Bitrate</w:t>
      </w:r>
    </w:p>
    <w:tbl>
      <w:tblPr>
        <w:tblW w:w="9180" w:type="dxa"/>
        <w:tblInd w:w="567" w:type="dxa"/>
        <w:tblLook w:val="04A0" w:firstRow="1" w:lastRow="0" w:firstColumn="1" w:lastColumn="0" w:noHBand="0" w:noVBand="1"/>
      </w:tblPr>
      <w:tblGrid>
        <w:gridCol w:w="1951"/>
        <w:gridCol w:w="7229"/>
      </w:tblGrid>
      <w:tr w:rsidR="000A701F" w:rsidRPr="00ED508B" w14:paraId="2EC77723" w14:textId="77777777" w:rsidTr="00C02EF8">
        <w:tc>
          <w:tcPr>
            <w:tcW w:w="1951" w:type="dxa"/>
            <w:shd w:val="clear" w:color="auto" w:fill="auto"/>
          </w:tcPr>
          <w:p w14:paraId="2AF79DA3" w14:textId="77777777" w:rsidR="000A701F" w:rsidRPr="00ED508B" w:rsidRDefault="000A701F" w:rsidP="00C02EF8">
            <w:pPr>
              <w:rPr>
                <w:b/>
                <w:bCs/>
              </w:rPr>
            </w:pPr>
            <w:r w:rsidRPr="00ED508B">
              <w:rPr>
                <w:b/>
                <w:bCs/>
              </w:rPr>
              <w:t>Identity:</w:t>
            </w:r>
          </w:p>
        </w:tc>
        <w:tc>
          <w:tcPr>
            <w:tcW w:w="7229" w:type="dxa"/>
            <w:shd w:val="clear" w:color="auto" w:fill="auto"/>
          </w:tcPr>
          <w:p w14:paraId="78675226" w14:textId="77777777" w:rsidR="000A701F" w:rsidRPr="00ED508B" w:rsidRDefault="000A701F" w:rsidP="00C02EF8">
            <w:r w:rsidRPr="00ED508B">
              <w:t>maxAudioBitrate</w:t>
            </w:r>
          </w:p>
        </w:tc>
      </w:tr>
      <w:tr w:rsidR="000A701F" w:rsidRPr="00ED508B" w14:paraId="6CC6AE3D" w14:textId="77777777" w:rsidTr="00C02EF8">
        <w:tc>
          <w:tcPr>
            <w:tcW w:w="1951" w:type="dxa"/>
            <w:shd w:val="clear" w:color="auto" w:fill="auto"/>
          </w:tcPr>
          <w:p w14:paraId="353252F5" w14:textId="77777777" w:rsidR="000A701F" w:rsidRPr="00ED508B" w:rsidRDefault="000A701F" w:rsidP="00C02EF8">
            <w:pPr>
              <w:rPr>
                <w:b/>
                <w:bCs/>
              </w:rPr>
            </w:pPr>
            <w:r w:rsidRPr="00ED508B">
              <w:rPr>
                <w:b/>
                <w:bCs/>
              </w:rPr>
              <w:t>Description:</w:t>
            </w:r>
          </w:p>
        </w:tc>
        <w:tc>
          <w:tcPr>
            <w:tcW w:w="7229" w:type="dxa"/>
            <w:shd w:val="clear" w:color="auto" w:fill="auto"/>
          </w:tcPr>
          <w:p w14:paraId="66A5414A" w14:textId="77777777" w:rsidR="000A701F" w:rsidRPr="00ED508B" w:rsidRDefault="000A701F" w:rsidP="00C02EF8">
            <w:r w:rsidRPr="00ED508B">
              <w:t>This parameter indicates the maximum number of bits per second relating to a single audio encoding.</w:t>
            </w:r>
          </w:p>
        </w:tc>
      </w:tr>
      <w:tr w:rsidR="000A701F" w:rsidRPr="00ED508B" w14:paraId="27A18037" w14:textId="77777777" w:rsidTr="00C02EF8">
        <w:tc>
          <w:tcPr>
            <w:tcW w:w="1951" w:type="dxa"/>
            <w:shd w:val="clear" w:color="auto" w:fill="auto"/>
          </w:tcPr>
          <w:p w14:paraId="1D174BC1" w14:textId="77777777" w:rsidR="000A701F" w:rsidRPr="00ED508B" w:rsidRDefault="000A701F" w:rsidP="00C02EF8">
            <w:pPr>
              <w:rPr>
                <w:b/>
                <w:bCs/>
              </w:rPr>
            </w:pPr>
            <w:r w:rsidRPr="00ED508B">
              <w:rPr>
                <w:b/>
                <w:bCs/>
              </w:rPr>
              <w:t>Format:</w:t>
            </w:r>
          </w:p>
        </w:tc>
        <w:tc>
          <w:tcPr>
            <w:tcW w:w="7229" w:type="dxa"/>
            <w:shd w:val="clear" w:color="auto" w:fill="auto"/>
          </w:tcPr>
          <w:p w14:paraId="21C1ECAD" w14:textId="77777777" w:rsidR="000A701F" w:rsidRPr="00ED508B" w:rsidRDefault="000A701F" w:rsidP="00C02EF8">
            <w:r w:rsidRPr="00ED508B">
              <w:t>Numeric</w:t>
            </w:r>
          </w:p>
        </w:tc>
      </w:tr>
      <w:tr w:rsidR="000A701F" w:rsidRPr="00ED508B" w14:paraId="54A7F258" w14:textId="77777777" w:rsidTr="00C02EF8">
        <w:tc>
          <w:tcPr>
            <w:tcW w:w="1951" w:type="dxa"/>
            <w:shd w:val="clear" w:color="auto" w:fill="auto"/>
          </w:tcPr>
          <w:p w14:paraId="79C08FE0" w14:textId="77777777" w:rsidR="000A701F" w:rsidRPr="00ED508B" w:rsidRDefault="000A701F" w:rsidP="00C02EF8">
            <w:pPr>
              <w:rPr>
                <w:b/>
                <w:bCs/>
              </w:rPr>
            </w:pPr>
            <w:r w:rsidRPr="00ED508B">
              <w:rPr>
                <w:b/>
                <w:bCs/>
              </w:rPr>
              <w:t>Possible Values:</w:t>
            </w:r>
          </w:p>
        </w:tc>
        <w:tc>
          <w:tcPr>
            <w:tcW w:w="7229" w:type="dxa"/>
            <w:shd w:val="clear" w:color="auto" w:fill="auto"/>
          </w:tcPr>
          <w:p w14:paraId="6B5C72AB" w14:textId="77777777" w:rsidR="000A701F" w:rsidRPr="00ED508B" w:rsidRDefault="000A701F" w:rsidP="00C02EF8">
            <w:r w:rsidRPr="00ED508B">
              <w:t>0 upwards.</w:t>
            </w:r>
          </w:p>
        </w:tc>
      </w:tr>
      <w:tr w:rsidR="000A701F" w:rsidRPr="00ED508B" w14:paraId="7AD17039" w14:textId="77777777" w:rsidTr="00C02EF8">
        <w:tc>
          <w:tcPr>
            <w:tcW w:w="1951" w:type="dxa"/>
            <w:shd w:val="clear" w:color="auto" w:fill="auto"/>
          </w:tcPr>
          <w:p w14:paraId="4A090D48" w14:textId="77777777" w:rsidR="000A701F" w:rsidRPr="00ED508B" w:rsidRDefault="000A701F" w:rsidP="00C02EF8">
            <w:pPr>
              <w:rPr>
                <w:b/>
                <w:bCs/>
              </w:rPr>
            </w:pPr>
            <w:r w:rsidRPr="00ED508B">
              <w:rPr>
                <w:b/>
                <w:bCs/>
              </w:rPr>
              <w:t>Default:</w:t>
            </w:r>
          </w:p>
        </w:tc>
        <w:tc>
          <w:tcPr>
            <w:tcW w:w="7229" w:type="dxa"/>
            <w:shd w:val="clear" w:color="auto" w:fill="auto"/>
          </w:tcPr>
          <w:p w14:paraId="584F71E6" w14:textId="77777777" w:rsidR="000A701F" w:rsidRPr="00ED508B" w:rsidRDefault="000A701F" w:rsidP="00C02EF8">
            <w:r w:rsidRPr="00ED508B">
              <w:t>None.</w:t>
            </w:r>
          </w:p>
        </w:tc>
      </w:tr>
      <w:tr w:rsidR="000A701F" w:rsidRPr="00ED508B" w14:paraId="68348BD4" w14:textId="77777777" w:rsidTr="00C02EF8">
        <w:tc>
          <w:tcPr>
            <w:tcW w:w="1951" w:type="dxa"/>
            <w:shd w:val="clear" w:color="auto" w:fill="auto"/>
          </w:tcPr>
          <w:p w14:paraId="4FCB3B95" w14:textId="77777777" w:rsidR="000A701F" w:rsidRPr="00ED508B" w:rsidRDefault="000A701F" w:rsidP="00C02EF8">
            <w:pPr>
              <w:rPr>
                <w:b/>
                <w:bCs/>
              </w:rPr>
            </w:pPr>
            <w:r w:rsidRPr="00ED508B">
              <w:rPr>
                <w:b/>
                <w:bCs/>
              </w:rPr>
              <w:t>Reference:</w:t>
            </w:r>
          </w:p>
        </w:tc>
        <w:tc>
          <w:tcPr>
            <w:tcW w:w="7229" w:type="dxa"/>
            <w:shd w:val="clear" w:color="auto" w:fill="auto"/>
          </w:tcPr>
          <w:p w14:paraId="42B9AD27" w14:textId="77777777" w:rsidR="000A701F" w:rsidRPr="008B5F3E" w:rsidRDefault="000A701F" w:rsidP="00C02EF8">
            <w:r w:rsidRPr="008B5F3E">
              <w:t>See clause 7.1/[IETF CLUE FW] for further information.</w:t>
            </w:r>
          </w:p>
        </w:tc>
      </w:tr>
      <w:tr w:rsidR="000A701F" w:rsidRPr="00ED508B" w14:paraId="3ABAF4DF" w14:textId="77777777" w:rsidTr="00C02EF8">
        <w:tc>
          <w:tcPr>
            <w:tcW w:w="1951" w:type="dxa"/>
            <w:shd w:val="clear" w:color="auto" w:fill="auto"/>
          </w:tcPr>
          <w:p w14:paraId="42E53BFA" w14:textId="77777777" w:rsidR="000A701F" w:rsidRPr="00ED508B" w:rsidRDefault="000A701F" w:rsidP="00C02EF8">
            <w:pPr>
              <w:rPr>
                <w:b/>
                <w:bCs/>
              </w:rPr>
            </w:pPr>
            <w:r w:rsidRPr="00ED508B">
              <w:rPr>
                <w:b/>
                <w:bCs/>
              </w:rPr>
              <w:t>Interface:</w:t>
            </w:r>
          </w:p>
        </w:tc>
        <w:tc>
          <w:tcPr>
            <w:tcW w:w="7229" w:type="dxa"/>
            <w:shd w:val="clear" w:color="auto" w:fill="auto"/>
          </w:tcPr>
          <w:p w14:paraId="6F3AB83D" w14:textId="77777777" w:rsidR="000A701F" w:rsidRPr="00ED508B" w:rsidRDefault="000A701F" w:rsidP="00C02EF8">
            <w:r w:rsidRPr="00ED508B">
              <w:t>-</w:t>
            </w:r>
          </w:p>
        </w:tc>
      </w:tr>
      <w:tr w:rsidR="000A701F" w:rsidRPr="00ED508B" w14:paraId="121AE709" w14:textId="77777777" w:rsidTr="00C02EF8">
        <w:tc>
          <w:tcPr>
            <w:tcW w:w="1951" w:type="dxa"/>
            <w:shd w:val="clear" w:color="auto" w:fill="auto"/>
          </w:tcPr>
          <w:p w14:paraId="3150DA77" w14:textId="77777777" w:rsidR="000A701F" w:rsidRPr="00ED508B" w:rsidRDefault="000A701F" w:rsidP="00C02EF8">
            <w:pPr>
              <w:rPr>
                <w:b/>
                <w:bCs/>
              </w:rPr>
            </w:pPr>
            <w:r w:rsidRPr="00ED508B">
              <w:rPr>
                <w:b/>
                <w:bCs/>
              </w:rPr>
              <w:t>Supplementary Information:</w:t>
            </w:r>
          </w:p>
        </w:tc>
        <w:tc>
          <w:tcPr>
            <w:tcW w:w="7229" w:type="dxa"/>
            <w:shd w:val="clear" w:color="auto" w:fill="auto"/>
          </w:tcPr>
          <w:p w14:paraId="05D9DDB4" w14:textId="77777777" w:rsidR="000A701F" w:rsidRPr="00ED508B" w:rsidRDefault="000A701F" w:rsidP="00C02EF8">
            <w:r w:rsidRPr="00ED508B">
              <w:t>-</w:t>
            </w:r>
          </w:p>
        </w:tc>
      </w:tr>
    </w:tbl>
    <w:p w14:paraId="2D1DF0EE"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Level</w:t>
      </w:r>
    </w:p>
    <w:tbl>
      <w:tblPr>
        <w:tblW w:w="9180" w:type="dxa"/>
        <w:tblInd w:w="567" w:type="dxa"/>
        <w:tblLook w:val="04A0" w:firstRow="1" w:lastRow="0" w:firstColumn="1" w:lastColumn="0" w:noHBand="0" w:noVBand="1"/>
      </w:tblPr>
      <w:tblGrid>
        <w:gridCol w:w="1951"/>
        <w:gridCol w:w="7229"/>
      </w:tblGrid>
      <w:tr w:rsidR="000A701F" w:rsidRPr="00ED508B" w14:paraId="1B9CC808" w14:textId="77777777" w:rsidTr="00C02EF8">
        <w:tc>
          <w:tcPr>
            <w:tcW w:w="1951" w:type="dxa"/>
            <w:shd w:val="clear" w:color="auto" w:fill="auto"/>
          </w:tcPr>
          <w:p w14:paraId="70B097D3" w14:textId="77777777" w:rsidR="000A701F" w:rsidRPr="00ED508B" w:rsidRDefault="000A701F" w:rsidP="00C02EF8">
            <w:pPr>
              <w:rPr>
                <w:b/>
                <w:bCs/>
              </w:rPr>
            </w:pPr>
            <w:r w:rsidRPr="00ED508B">
              <w:rPr>
                <w:b/>
                <w:bCs/>
              </w:rPr>
              <w:t>Identity:</w:t>
            </w:r>
          </w:p>
        </w:tc>
        <w:tc>
          <w:tcPr>
            <w:tcW w:w="7229" w:type="dxa"/>
            <w:shd w:val="clear" w:color="auto" w:fill="auto"/>
          </w:tcPr>
          <w:p w14:paraId="41BD70CA" w14:textId="77777777" w:rsidR="000A701F" w:rsidRPr="00ED508B" w:rsidRDefault="000A701F" w:rsidP="00C02EF8">
            <w:r w:rsidRPr="00ED508B">
              <w:t>AudioLevel</w:t>
            </w:r>
          </w:p>
        </w:tc>
      </w:tr>
      <w:tr w:rsidR="000A701F" w:rsidRPr="00ED508B" w14:paraId="1D7EBC40" w14:textId="77777777" w:rsidTr="00C02EF8">
        <w:tc>
          <w:tcPr>
            <w:tcW w:w="1951" w:type="dxa"/>
            <w:shd w:val="clear" w:color="auto" w:fill="auto"/>
          </w:tcPr>
          <w:p w14:paraId="68B29BCB" w14:textId="77777777" w:rsidR="000A701F" w:rsidRPr="00ED508B" w:rsidRDefault="000A701F" w:rsidP="00C02EF8">
            <w:pPr>
              <w:rPr>
                <w:b/>
                <w:bCs/>
              </w:rPr>
            </w:pPr>
            <w:r w:rsidRPr="00ED508B">
              <w:rPr>
                <w:b/>
                <w:bCs/>
              </w:rPr>
              <w:t>Description:</w:t>
            </w:r>
          </w:p>
        </w:tc>
        <w:tc>
          <w:tcPr>
            <w:tcW w:w="7229" w:type="dxa"/>
            <w:shd w:val="clear" w:color="auto" w:fill="auto"/>
          </w:tcPr>
          <w:p w14:paraId="270FA020" w14:textId="77777777" w:rsidR="000A701F" w:rsidRPr="00ED508B" w:rsidRDefault="000A701F" w:rsidP="00C02EF8">
            <w:r w:rsidRPr="00ED508B">
              <w:t>This parameter indicates the audio level sent in the Telepresence audio stream.</w:t>
            </w:r>
          </w:p>
        </w:tc>
      </w:tr>
      <w:tr w:rsidR="000A701F" w:rsidRPr="00ED508B" w14:paraId="335685FC" w14:textId="77777777" w:rsidTr="00C02EF8">
        <w:tc>
          <w:tcPr>
            <w:tcW w:w="1951" w:type="dxa"/>
            <w:shd w:val="clear" w:color="auto" w:fill="auto"/>
          </w:tcPr>
          <w:p w14:paraId="2208A7D0" w14:textId="77777777" w:rsidR="000A701F" w:rsidRPr="00ED508B" w:rsidRDefault="000A701F" w:rsidP="00C02EF8">
            <w:pPr>
              <w:rPr>
                <w:b/>
                <w:bCs/>
              </w:rPr>
            </w:pPr>
            <w:r w:rsidRPr="00ED508B">
              <w:rPr>
                <w:b/>
                <w:bCs/>
              </w:rPr>
              <w:t>Format:</w:t>
            </w:r>
          </w:p>
        </w:tc>
        <w:tc>
          <w:tcPr>
            <w:tcW w:w="7229" w:type="dxa"/>
            <w:shd w:val="clear" w:color="auto" w:fill="auto"/>
          </w:tcPr>
          <w:p w14:paraId="411A91C2" w14:textId="77777777" w:rsidR="000A701F" w:rsidRPr="00ED508B" w:rsidRDefault="000A701F" w:rsidP="00C02EF8">
            <w:r w:rsidRPr="00ED508B">
              <w:t>Numeric, in dBov</w:t>
            </w:r>
          </w:p>
        </w:tc>
      </w:tr>
      <w:tr w:rsidR="000A701F" w:rsidRPr="00ED508B" w14:paraId="557FADDE" w14:textId="77777777" w:rsidTr="00C02EF8">
        <w:tc>
          <w:tcPr>
            <w:tcW w:w="1951" w:type="dxa"/>
            <w:shd w:val="clear" w:color="auto" w:fill="auto"/>
          </w:tcPr>
          <w:p w14:paraId="195EEB77" w14:textId="77777777" w:rsidR="000A701F" w:rsidRPr="00ED508B" w:rsidRDefault="000A701F" w:rsidP="00C02EF8">
            <w:pPr>
              <w:rPr>
                <w:b/>
                <w:bCs/>
              </w:rPr>
            </w:pPr>
            <w:r w:rsidRPr="00ED508B">
              <w:rPr>
                <w:b/>
                <w:bCs/>
              </w:rPr>
              <w:lastRenderedPageBreak/>
              <w:t>Possible Values:</w:t>
            </w:r>
          </w:p>
        </w:tc>
        <w:tc>
          <w:tcPr>
            <w:tcW w:w="7229" w:type="dxa"/>
            <w:shd w:val="clear" w:color="auto" w:fill="auto"/>
          </w:tcPr>
          <w:p w14:paraId="697C02AE" w14:textId="77777777" w:rsidR="000A701F" w:rsidRPr="00ED508B" w:rsidRDefault="000A701F" w:rsidP="00C02EF8">
            <w:r w:rsidRPr="00ED508B">
              <w:t>-26</w:t>
            </w:r>
          </w:p>
        </w:tc>
      </w:tr>
      <w:tr w:rsidR="000A701F" w:rsidRPr="00ED508B" w14:paraId="3405294F" w14:textId="77777777" w:rsidTr="00C02EF8">
        <w:tc>
          <w:tcPr>
            <w:tcW w:w="1951" w:type="dxa"/>
            <w:shd w:val="clear" w:color="auto" w:fill="auto"/>
          </w:tcPr>
          <w:p w14:paraId="1E3E03A1" w14:textId="77777777" w:rsidR="000A701F" w:rsidRPr="00ED508B" w:rsidRDefault="000A701F" w:rsidP="00C02EF8">
            <w:pPr>
              <w:rPr>
                <w:b/>
                <w:bCs/>
              </w:rPr>
            </w:pPr>
            <w:r w:rsidRPr="00ED508B">
              <w:rPr>
                <w:b/>
                <w:bCs/>
              </w:rPr>
              <w:t>Default:</w:t>
            </w:r>
          </w:p>
        </w:tc>
        <w:tc>
          <w:tcPr>
            <w:tcW w:w="7229" w:type="dxa"/>
            <w:shd w:val="clear" w:color="auto" w:fill="auto"/>
          </w:tcPr>
          <w:p w14:paraId="4C1DF321" w14:textId="77777777" w:rsidR="000A701F" w:rsidRPr="00ED508B" w:rsidRDefault="000A701F" w:rsidP="00C02EF8">
            <w:r w:rsidRPr="00ED508B">
              <w:t>-26</w:t>
            </w:r>
          </w:p>
        </w:tc>
      </w:tr>
      <w:tr w:rsidR="000A701F" w:rsidRPr="00ED508B" w14:paraId="23263693" w14:textId="77777777" w:rsidTr="00C02EF8">
        <w:tc>
          <w:tcPr>
            <w:tcW w:w="1951" w:type="dxa"/>
            <w:shd w:val="clear" w:color="auto" w:fill="auto"/>
          </w:tcPr>
          <w:p w14:paraId="450E79E4" w14:textId="77777777" w:rsidR="000A701F" w:rsidRPr="00ED508B" w:rsidRDefault="000A701F" w:rsidP="00C02EF8">
            <w:pPr>
              <w:rPr>
                <w:b/>
                <w:bCs/>
              </w:rPr>
            </w:pPr>
            <w:r w:rsidRPr="00ED508B">
              <w:rPr>
                <w:b/>
                <w:bCs/>
              </w:rPr>
              <w:t>Reference:</w:t>
            </w:r>
          </w:p>
        </w:tc>
        <w:tc>
          <w:tcPr>
            <w:tcW w:w="7229" w:type="dxa"/>
            <w:shd w:val="clear" w:color="auto" w:fill="auto"/>
          </w:tcPr>
          <w:p w14:paraId="5766F086" w14:textId="77777777" w:rsidR="000A701F" w:rsidRPr="00ED508B" w:rsidRDefault="000A701F" w:rsidP="00C02EF8">
            <w:r w:rsidRPr="00ED508B">
              <w:t>-</w:t>
            </w:r>
          </w:p>
        </w:tc>
      </w:tr>
      <w:tr w:rsidR="000A701F" w:rsidRPr="00ED508B" w14:paraId="54134D49" w14:textId="77777777" w:rsidTr="00C02EF8">
        <w:tc>
          <w:tcPr>
            <w:tcW w:w="1951" w:type="dxa"/>
            <w:shd w:val="clear" w:color="auto" w:fill="auto"/>
          </w:tcPr>
          <w:p w14:paraId="0C085C7A" w14:textId="77777777" w:rsidR="000A701F" w:rsidRPr="00ED508B" w:rsidRDefault="000A701F" w:rsidP="00C02EF8">
            <w:pPr>
              <w:rPr>
                <w:b/>
                <w:bCs/>
              </w:rPr>
            </w:pPr>
            <w:r w:rsidRPr="00ED508B">
              <w:rPr>
                <w:b/>
                <w:bCs/>
              </w:rPr>
              <w:t>Interface:</w:t>
            </w:r>
          </w:p>
        </w:tc>
        <w:tc>
          <w:tcPr>
            <w:tcW w:w="7229" w:type="dxa"/>
            <w:shd w:val="clear" w:color="auto" w:fill="auto"/>
          </w:tcPr>
          <w:p w14:paraId="37D07B34" w14:textId="77777777" w:rsidR="000A701F" w:rsidRPr="00ED508B" w:rsidRDefault="000A701F" w:rsidP="00C02EF8">
            <w:r w:rsidRPr="00ED508B">
              <w:t>-</w:t>
            </w:r>
          </w:p>
        </w:tc>
      </w:tr>
    </w:tbl>
    <w:p w14:paraId="0388C9BB" w14:textId="77777777" w:rsidR="000A701F" w:rsidRPr="00ED508B" w:rsidRDefault="000A701F" w:rsidP="000A701F">
      <w:r w:rsidRPr="00ED508B">
        <w:t>Telepresence systems shall send audio to other telepresence systems with an average audio level of AudioLevel dBov as measured by [ITU-T P.56].</w:t>
      </w:r>
    </w:p>
    <w:p w14:paraId="31AFC71A" w14:textId="77777777" w:rsidR="000A701F" w:rsidRPr="00ED508B" w:rsidRDefault="000A701F" w:rsidP="000A701F">
      <w:r w:rsidRPr="00ED508B">
        <w:t>When a telepresence system connects to non-telepresence devices, it should use theAudioLevel expected by that device.  If this is unknown, it should use the Telepresence AudioLevel.</w:t>
      </w:r>
    </w:p>
    <w:p w14:paraId="3F7604D1"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Sending Loudness Rating</w:t>
      </w:r>
    </w:p>
    <w:tbl>
      <w:tblPr>
        <w:tblW w:w="9180" w:type="dxa"/>
        <w:tblInd w:w="567" w:type="dxa"/>
        <w:tblLook w:val="04A0" w:firstRow="1" w:lastRow="0" w:firstColumn="1" w:lastColumn="0" w:noHBand="0" w:noVBand="1"/>
      </w:tblPr>
      <w:tblGrid>
        <w:gridCol w:w="1951"/>
        <w:gridCol w:w="7229"/>
      </w:tblGrid>
      <w:tr w:rsidR="000A701F" w:rsidRPr="00ED508B" w14:paraId="40EC9839" w14:textId="77777777" w:rsidTr="00C02EF8">
        <w:tc>
          <w:tcPr>
            <w:tcW w:w="1951" w:type="dxa"/>
            <w:shd w:val="clear" w:color="auto" w:fill="auto"/>
          </w:tcPr>
          <w:p w14:paraId="2DA38DA2" w14:textId="77777777" w:rsidR="000A701F" w:rsidRPr="00ED508B" w:rsidRDefault="000A701F" w:rsidP="00C02EF8">
            <w:pPr>
              <w:rPr>
                <w:b/>
                <w:bCs/>
              </w:rPr>
            </w:pPr>
            <w:r w:rsidRPr="00ED508B">
              <w:rPr>
                <w:b/>
                <w:bCs/>
              </w:rPr>
              <w:t>Identity:</w:t>
            </w:r>
          </w:p>
        </w:tc>
        <w:tc>
          <w:tcPr>
            <w:tcW w:w="7229" w:type="dxa"/>
            <w:shd w:val="clear" w:color="auto" w:fill="auto"/>
          </w:tcPr>
          <w:p w14:paraId="767D532B" w14:textId="77777777" w:rsidR="000A701F" w:rsidRPr="00ED508B" w:rsidRDefault="000A701F" w:rsidP="00C02EF8">
            <w:r w:rsidRPr="00ED508B">
              <w:t>SendLoudnessRating</w:t>
            </w:r>
          </w:p>
        </w:tc>
      </w:tr>
      <w:tr w:rsidR="000A701F" w:rsidRPr="00ED508B" w14:paraId="1FFDF7FE" w14:textId="77777777" w:rsidTr="00C02EF8">
        <w:tc>
          <w:tcPr>
            <w:tcW w:w="1951" w:type="dxa"/>
            <w:shd w:val="clear" w:color="auto" w:fill="auto"/>
          </w:tcPr>
          <w:p w14:paraId="4F98A96F" w14:textId="77777777" w:rsidR="000A701F" w:rsidRPr="00ED508B" w:rsidRDefault="000A701F" w:rsidP="00C02EF8">
            <w:pPr>
              <w:rPr>
                <w:b/>
                <w:bCs/>
              </w:rPr>
            </w:pPr>
            <w:r w:rsidRPr="00ED508B">
              <w:rPr>
                <w:b/>
                <w:bCs/>
              </w:rPr>
              <w:t>Description:</w:t>
            </w:r>
          </w:p>
        </w:tc>
        <w:tc>
          <w:tcPr>
            <w:tcW w:w="7229" w:type="dxa"/>
            <w:shd w:val="clear" w:color="auto" w:fill="auto"/>
          </w:tcPr>
          <w:p w14:paraId="2EA8E24A" w14:textId="77777777" w:rsidR="000A701F" w:rsidRPr="00ED508B" w:rsidRDefault="000A701F" w:rsidP="00C02EF8">
            <w:r w:rsidRPr="00ED508B">
              <w:t>This parameter indicates the acoustic to electric transfer function of the Telepresence audio stream.</w:t>
            </w:r>
          </w:p>
        </w:tc>
      </w:tr>
      <w:tr w:rsidR="000A701F" w:rsidRPr="00ED508B" w14:paraId="3878A699" w14:textId="77777777" w:rsidTr="00C02EF8">
        <w:tc>
          <w:tcPr>
            <w:tcW w:w="1951" w:type="dxa"/>
            <w:shd w:val="clear" w:color="auto" w:fill="auto"/>
          </w:tcPr>
          <w:p w14:paraId="6D1F8D35" w14:textId="77777777" w:rsidR="000A701F" w:rsidRPr="00ED508B" w:rsidRDefault="000A701F" w:rsidP="00C02EF8">
            <w:pPr>
              <w:rPr>
                <w:b/>
                <w:bCs/>
              </w:rPr>
            </w:pPr>
            <w:r w:rsidRPr="00ED508B">
              <w:rPr>
                <w:b/>
                <w:bCs/>
              </w:rPr>
              <w:t>Format:</w:t>
            </w:r>
          </w:p>
        </w:tc>
        <w:tc>
          <w:tcPr>
            <w:tcW w:w="7229" w:type="dxa"/>
            <w:shd w:val="clear" w:color="auto" w:fill="auto"/>
          </w:tcPr>
          <w:p w14:paraId="6E792476" w14:textId="77777777" w:rsidR="000A701F" w:rsidRPr="00ED508B" w:rsidRDefault="000A701F" w:rsidP="00C02EF8">
            <w:r w:rsidRPr="00ED508B">
              <w:t>Numeric, in dB</w:t>
            </w:r>
          </w:p>
        </w:tc>
      </w:tr>
      <w:tr w:rsidR="000A701F" w:rsidRPr="00ED508B" w14:paraId="71C477CA" w14:textId="77777777" w:rsidTr="00C02EF8">
        <w:tc>
          <w:tcPr>
            <w:tcW w:w="1951" w:type="dxa"/>
            <w:shd w:val="clear" w:color="auto" w:fill="auto"/>
          </w:tcPr>
          <w:p w14:paraId="079C0C6F" w14:textId="77777777" w:rsidR="000A701F" w:rsidRPr="00ED508B" w:rsidRDefault="000A701F" w:rsidP="00C02EF8">
            <w:pPr>
              <w:rPr>
                <w:b/>
                <w:bCs/>
              </w:rPr>
            </w:pPr>
            <w:r w:rsidRPr="00ED508B">
              <w:rPr>
                <w:b/>
                <w:bCs/>
              </w:rPr>
              <w:t>Possible Values:</w:t>
            </w:r>
          </w:p>
        </w:tc>
        <w:tc>
          <w:tcPr>
            <w:tcW w:w="7229" w:type="dxa"/>
            <w:shd w:val="clear" w:color="auto" w:fill="auto"/>
          </w:tcPr>
          <w:p w14:paraId="0895B16E" w14:textId="77777777" w:rsidR="000A701F" w:rsidRPr="00ED508B" w:rsidRDefault="000A701F" w:rsidP="00C02EF8">
            <w:r w:rsidRPr="00ED508B">
              <w:t>(+ 13–F</w:t>
            </w:r>
            <w:r w:rsidRPr="00ED508B">
              <w:rPr>
                <w:vertAlign w:val="subscript"/>
              </w:rPr>
              <w:t>s</w:t>
            </w:r>
            <w:r w:rsidRPr="00ED508B">
              <w:rPr>
                <w:rFonts w:ascii="MS Sans Serif" w:hAnsi="MS Sans Serif"/>
              </w:rPr>
              <w:t>)</w:t>
            </w:r>
          </w:p>
        </w:tc>
      </w:tr>
      <w:tr w:rsidR="000A701F" w:rsidRPr="00ED508B" w14:paraId="140FBD38" w14:textId="77777777" w:rsidTr="00C02EF8">
        <w:tc>
          <w:tcPr>
            <w:tcW w:w="1951" w:type="dxa"/>
            <w:shd w:val="clear" w:color="auto" w:fill="auto"/>
          </w:tcPr>
          <w:p w14:paraId="19346E61" w14:textId="77777777" w:rsidR="000A701F" w:rsidRPr="00ED508B" w:rsidRDefault="000A701F" w:rsidP="00C02EF8">
            <w:pPr>
              <w:rPr>
                <w:b/>
                <w:bCs/>
              </w:rPr>
            </w:pPr>
            <w:r w:rsidRPr="00ED508B">
              <w:rPr>
                <w:b/>
                <w:bCs/>
              </w:rPr>
              <w:t>Default:</w:t>
            </w:r>
          </w:p>
        </w:tc>
        <w:tc>
          <w:tcPr>
            <w:tcW w:w="7229" w:type="dxa"/>
            <w:shd w:val="clear" w:color="auto" w:fill="auto"/>
          </w:tcPr>
          <w:p w14:paraId="0B7B4B98" w14:textId="77777777" w:rsidR="000A701F" w:rsidRPr="00F6499B" w:rsidRDefault="000A701F" w:rsidP="00C02EF8">
            <w:pPr>
              <w:rPr>
                <w:highlight w:val="yellow"/>
              </w:rPr>
            </w:pPr>
            <w:r w:rsidRPr="00F6499B">
              <w:rPr>
                <w:highlight w:val="yellow"/>
              </w:rPr>
              <w:t>TBD</w:t>
            </w:r>
          </w:p>
        </w:tc>
      </w:tr>
      <w:tr w:rsidR="000A701F" w:rsidRPr="00ED508B" w14:paraId="0447A59C" w14:textId="77777777" w:rsidTr="00C02EF8">
        <w:tc>
          <w:tcPr>
            <w:tcW w:w="1951" w:type="dxa"/>
            <w:shd w:val="clear" w:color="auto" w:fill="auto"/>
          </w:tcPr>
          <w:p w14:paraId="3ADACD42" w14:textId="77777777" w:rsidR="000A701F" w:rsidRPr="00ED508B" w:rsidRDefault="000A701F" w:rsidP="00C02EF8">
            <w:pPr>
              <w:rPr>
                <w:b/>
                <w:bCs/>
              </w:rPr>
            </w:pPr>
            <w:r w:rsidRPr="00ED508B">
              <w:rPr>
                <w:b/>
                <w:bCs/>
              </w:rPr>
              <w:t>Reference:</w:t>
            </w:r>
          </w:p>
        </w:tc>
        <w:tc>
          <w:tcPr>
            <w:tcW w:w="7229" w:type="dxa"/>
            <w:shd w:val="clear" w:color="auto" w:fill="auto"/>
          </w:tcPr>
          <w:p w14:paraId="7701347D" w14:textId="77777777" w:rsidR="000A701F" w:rsidRPr="00ED508B" w:rsidRDefault="000A701F" w:rsidP="00C02EF8">
            <w:r w:rsidRPr="00ED508B">
              <w:t>-</w:t>
            </w:r>
          </w:p>
        </w:tc>
      </w:tr>
      <w:tr w:rsidR="000A701F" w:rsidRPr="00ED508B" w14:paraId="40CC7BC7" w14:textId="77777777" w:rsidTr="00C02EF8">
        <w:tc>
          <w:tcPr>
            <w:tcW w:w="1951" w:type="dxa"/>
            <w:shd w:val="clear" w:color="auto" w:fill="auto"/>
          </w:tcPr>
          <w:p w14:paraId="4BA9116F" w14:textId="77777777" w:rsidR="000A701F" w:rsidRPr="00ED508B" w:rsidRDefault="000A701F" w:rsidP="00C02EF8">
            <w:pPr>
              <w:rPr>
                <w:b/>
                <w:bCs/>
              </w:rPr>
            </w:pPr>
            <w:r w:rsidRPr="00ED508B">
              <w:rPr>
                <w:b/>
                <w:bCs/>
              </w:rPr>
              <w:t>Interface:</w:t>
            </w:r>
          </w:p>
        </w:tc>
        <w:tc>
          <w:tcPr>
            <w:tcW w:w="7229" w:type="dxa"/>
            <w:shd w:val="clear" w:color="auto" w:fill="auto"/>
          </w:tcPr>
          <w:p w14:paraId="300EBF45" w14:textId="77777777" w:rsidR="000A701F" w:rsidRPr="00ED508B" w:rsidRDefault="000A701F" w:rsidP="00C02EF8">
            <w:r w:rsidRPr="00ED508B">
              <w:t>-</w:t>
            </w:r>
          </w:p>
        </w:tc>
      </w:tr>
      <w:tr w:rsidR="000A701F" w:rsidRPr="00ED508B" w14:paraId="10FB0243" w14:textId="77777777" w:rsidTr="00C02EF8">
        <w:tc>
          <w:tcPr>
            <w:tcW w:w="1951" w:type="dxa"/>
            <w:shd w:val="clear" w:color="auto" w:fill="auto"/>
          </w:tcPr>
          <w:p w14:paraId="7FB56698" w14:textId="77777777" w:rsidR="000A701F" w:rsidRPr="00ED508B" w:rsidRDefault="000A701F" w:rsidP="00C02EF8">
            <w:pPr>
              <w:rPr>
                <w:b/>
                <w:bCs/>
              </w:rPr>
            </w:pPr>
            <w:r w:rsidRPr="00ED508B">
              <w:rPr>
                <w:b/>
                <w:bCs/>
              </w:rPr>
              <w:t>Supplementary Information:</w:t>
            </w:r>
          </w:p>
        </w:tc>
        <w:tc>
          <w:tcPr>
            <w:tcW w:w="7229" w:type="dxa"/>
            <w:shd w:val="clear" w:color="auto" w:fill="auto"/>
          </w:tcPr>
          <w:p w14:paraId="6D2DC53C" w14:textId="77777777" w:rsidR="000A701F" w:rsidRPr="00ED508B" w:rsidRDefault="000A701F" w:rsidP="00C02EF8">
            <w:r w:rsidRPr="00ED508B">
              <w:t>The purposes of specifying Sending Loudness Rating for the sound capture are:</w:t>
            </w:r>
          </w:p>
          <w:p w14:paraId="0FF47DEB" w14:textId="77777777" w:rsidR="000A701F" w:rsidRPr="00ED508B" w:rsidRDefault="000A701F" w:rsidP="000A701F">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in order to use the whole dynamic of the A to D converter without saturating it.</w:t>
            </w:r>
          </w:p>
          <w:p w14:paraId="318F623C" w14:textId="77777777" w:rsidR="000A701F" w:rsidRDefault="000A701F" w:rsidP="000A701F">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of all the microphones in all the rooms in communication in such way that the same sound pressure levels at any conferee position create the same electrical value before the A to D conversion.</w:t>
            </w:r>
          </w:p>
          <w:p w14:paraId="64B864AC" w14:textId="77777777" w:rsidR="000A701F" w:rsidRPr="00ED508B" w:rsidRDefault="000A701F" w:rsidP="000A701F">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nominal electrical sending level from the Telepresence system to be compatible with that from conventional telephones.</w:t>
            </w:r>
          </w:p>
        </w:tc>
      </w:tr>
    </w:tbl>
    <w:p w14:paraId="08928DC6" w14:textId="77777777" w:rsidR="000A701F" w:rsidRPr="00ED508B" w:rsidRDefault="000A701F" w:rsidP="000A701F">
      <w:r w:rsidRPr="00ED508B">
        <w:t>Telepresence systems shall send audio to other telepresence sy</w:t>
      </w:r>
      <w:r>
        <w:t xml:space="preserve">stems with a SendLoudnessRating </w:t>
      </w:r>
      <w:r w:rsidRPr="00ED508B">
        <w:t>of (+ 13–F</w:t>
      </w:r>
      <w:r w:rsidRPr="00ED508B">
        <w:rPr>
          <w:vertAlign w:val="subscript"/>
        </w:rPr>
        <w:t>s</w:t>
      </w:r>
      <w:r w:rsidRPr="00ED508B">
        <w:rPr>
          <w:rFonts w:ascii="MS Sans Serif" w:hAnsi="MS Sans Serif"/>
        </w:rPr>
        <w:t>)</w:t>
      </w:r>
      <w:r w:rsidRPr="00ED508B">
        <w:t xml:space="preserve"> dB, measured in accordance with [ITU-T P.300].</w:t>
      </w:r>
    </w:p>
    <w:p w14:paraId="795598B4" w14:textId="77777777" w:rsidR="000A701F" w:rsidRPr="00ED508B" w:rsidRDefault="000A701F" w:rsidP="000A701F">
      <w:r w:rsidRPr="00ED508B">
        <w:t>In order to take into account the difference between the reference test positioning and the actual microphone</w:t>
      </w:r>
      <w:r w:rsidRPr="00ED508B">
        <w:noBreakHyphen/>
        <w:t>speaker operating distance (d</w:t>
      </w:r>
      <w:r w:rsidRPr="00ED508B">
        <w:rPr>
          <w:vertAlign w:val="subscript"/>
        </w:rPr>
        <w:t>s</w:t>
      </w:r>
      <w:r w:rsidRPr="00ED508B">
        <w:t>), for which the terminal is adjusted, the following correction factor F</w:t>
      </w:r>
      <w:r w:rsidRPr="00ED508B">
        <w:rPr>
          <w:vertAlign w:val="subscript"/>
        </w:rPr>
        <w:t>s</w:t>
      </w:r>
      <w:r w:rsidRPr="00ED508B">
        <w:t xml:space="preserve"> is defined:</w:t>
      </w:r>
    </w:p>
    <w:p w14:paraId="63D01EEF" w14:textId="77777777" w:rsidR="000A701F" w:rsidRPr="00ED508B" w:rsidRDefault="000A701F" w:rsidP="000A701F">
      <w:pPr>
        <w:pStyle w:val="Equation"/>
        <w:tabs>
          <w:tab w:val="clear" w:pos="9639"/>
          <w:tab w:val="right" w:pos="8640"/>
        </w:tabs>
      </w:pPr>
      <w:r w:rsidRPr="00ED508B">
        <w:tab/>
      </w:r>
      <w:r w:rsidRPr="00ED508B">
        <w:rPr>
          <w:position w:val="-28"/>
        </w:rPr>
        <w:object w:dxaOrig="2160" w:dyaOrig="680" w14:anchorId="6EACC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34.25pt" o:ole="">
            <v:imagedata r:id="rId54" o:title=""/>
          </v:shape>
          <o:OLEObject Type="Embed" ProgID="Equation.3" ShapeID="_x0000_i1025" DrawAspect="Content" ObjectID="_1455387737" r:id="rId55"/>
        </w:object>
      </w:r>
      <w:r w:rsidRPr="00ED508B">
        <w:tab/>
        <w:t>(d</w:t>
      </w:r>
      <w:r w:rsidRPr="00ED508B">
        <w:rPr>
          <w:vertAlign w:val="subscript"/>
        </w:rPr>
        <w:t>s</w:t>
      </w:r>
      <w:r w:rsidRPr="00ED508B">
        <w:t xml:space="preserve"> in meters)</w:t>
      </w:r>
    </w:p>
    <w:p w14:paraId="423FA63E" w14:textId="77777777" w:rsidR="000A701F" w:rsidRPr="00ED508B" w:rsidRDefault="000A701F" w:rsidP="000A701F">
      <w:pPr>
        <w:pStyle w:val="Note"/>
      </w:pPr>
      <w:r w:rsidRPr="008B5F3E">
        <w:t>NOTE </w:t>
      </w:r>
      <w:r w:rsidRPr="008B5F3E">
        <w:noBreakHyphen/>
        <w:t xml:space="preserve"> The formula for Sending Loudness Rating is currently only defined in an audio bandwidth</w:t>
      </w:r>
      <w:r w:rsidRPr="00ED508B">
        <w:t xml:space="preserve">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w:t>
      </w:r>
      <w:r w:rsidRPr="00ED508B">
        <w:lastRenderedPageBreak/>
        <w:t>to full-band audio signals is an on-going work item in ITU-T SG12, and new results will be incorporated in this Recommendation when available.</w:t>
      </w:r>
    </w:p>
    <w:p w14:paraId="1ED97630"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weightedMicrophoneLoudspeakerCouplingLoss</w:t>
      </w:r>
    </w:p>
    <w:tbl>
      <w:tblPr>
        <w:tblW w:w="9180" w:type="dxa"/>
        <w:tblInd w:w="567" w:type="dxa"/>
        <w:tblLook w:val="00A0" w:firstRow="1" w:lastRow="0" w:firstColumn="1" w:lastColumn="0" w:noHBand="0" w:noVBand="0"/>
      </w:tblPr>
      <w:tblGrid>
        <w:gridCol w:w="1951"/>
        <w:gridCol w:w="7229"/>
      </w:tblGrid>
      <w:tr w:rsidR="000A701F" w:rsidRPr="00ED508B" w14:paraId="18A019C3" w14:textId="77777777" w:rsidTr="00C02EF8">
        <w:tc>
          <w:tcPr>
            <w:tcW w:w="1951" w:type="dxa"/>
          </w:tcPr>
          <w:p w14:paraId="1797C4DD" w14:textId="77777777" w:rsidR="000A701F" w:rsidRPr="00ED508B" w:rsidRDefault="000A701F" w:rsidP="00C02EF8">
            <w:pPr>
              <w:rPr>
                <w:b/>
              </w:rPr>
            </w:pPr>
            <w:r w:rsidRPr="00ED508B">
              <w:rPr>
                <w:b/>
              </w:rPr>
              <w:t>Identity:</w:t>
            </w:r>
          </w:p>
        </w:tc>
        <w:tc>
          <w:tcPr>
            <w:tcW w:w="7229" w:type="dxa"/>
          </w:tcPr>
          <w:p w14:paraId="34681951" w14:textId="77777777" w:rsidR="000A701F" w:rsidRPr="00ED508B" w:rsidRDefault="000A701F" w:rsidP="00C02EF8">
            <w:r w:rsidRPr="00ED508B">
              <w:t>weightedMicrophoneLoudspeakerCouplingLoss.</w:t>
            </w:r>
          </w:p>
        </w:tc>
      </w:tr>
      <w:tr w:rsidR="000A701F" w:rsidRPr="00ED508B" w14:paraId="676E0B34" w14:textId="77777777" w:rsidTr="00C02EF8">
        <w:tc>
          <w:tcPr>
            <w:tcW w:w="1951" w:type="dxa"/>
          </w:tcPr>
          <w:p w14:paraId="5108FF71" w14:textId="77777777" w:rsidR="000A701F" w:rsidRPr="00ED508B" w:rsidRDefault="000A701F" w:rsidP="00C02EF8">
            <w:pPr>
              <w:rPr>
                <w:b/>
              </w:rPr>
            </w:pPr>
            <w:r w:rsidRPr="00ED508B">
              <w:rPr>
                <w:b/>
              </w:rPr>
              <w:t>Description:</w:t>
            </w:r>
          </w:p>
        </w:tc>
        <w:tc>
          <w:tcPr>
            <w:tcW w:w="7229" w:type="dxa"/>
          </w:tcPr>
          <w:p w14:paraId="613C7554" w14:textId="77777777" w:rsidR="000A701F" w:rsidRPr="00ED508B" w:rsidRDefault="000A701F" w:rsidP="00C02EF8">
            <w:r w:rsidRPr="00ED508B">
              <w:t>This parameter indicates the minimum weighted</w:t>
            </w:r>
            <w:r w:rsidRPr="00ED508B">
              <w:rPr>
                <w:rFonts w:eastAsia="SimSun" w:hint="eastAsia"/>
                <w:lang w:eastAsia="zh-CN"/>
              </w:rPr>
              <w:t xml:space="preserve"> c</w:t>
            </w:r>
            <w:r w:rsidRPr="00ED508B">
              <w:t>oupling</w:t>
            </w:r>
            <w:r w:rsidRPr="00ED508B">
              <w:rPr>
                <w:rFonts w:eastAsia="SimSun" w:hint="eastAsia"/>
                <w:lang w:eastAsia="zh-CN"/>
              </w:rPr>
              <w:t xml:space="preserve"> l</w:t>
            </w:r>
            <w:r w:rsidRPr="00ED508B">
              <w:t>oss between each microphone and loudspeaker</w:t>
            </w:r>
            <w:r w:rsidRPr="00ED508B">
              <w:rPr>
                <w:rFonts w:eastAsia="SimSun" w:hint="eastAsia"/>
                <w:lang w:eastAsia="zh-CN"/>
              </w:rPr>
              <w:t xml:space="preserve"> pair</w:t>
            </w:r>
            <w:r w:rsidRPr="00ED508B">
              <w:t>. In practice, the worst case (ie the one where the coupling loss is minimum) will be the case where the microphone and loudspeaker are physically closest together.</w:t>
            </w:r>
          </w:p>
        </w:tc>
      </w:tr>
      <w:tr w:rsidR="000A701F" w:rsidRPr="00ED508B" w14:paraId="63BB2054" w14:textId="77777777" w:rsidTr="00C02EF8">
        <w:tc>
          <w:tcPr>
            <w:tcW w:w="1951" w:type="dxa"/>
          </w:tcPr>
          <w:p w14:paraId="03B0B51E" w14:textId="77777777" w:rsidR="000A701F" w:rsidRPr="00ED508B" w:rsidRDefault="000A701F" w:rsidP="00C02EF8">
            <w:pPr>
              <w:rPr>
                <w:b/>
              </w:rPr>
            </w:pPr>
            <w:r w:rsidRPr="00ED508B">
              <w:rPr>
                <w:b/>
              </w:rPr>
              <w:t>Format:</w:t>
            </w:r>
          </w:p>
        </w:tc>
        <w:tc>
          <w:tcPr>
            <w:tcW w:w="7229" w:type="dxa"/>
          </w:tcPr>
          <w:p w14:paraId="2D20F09A" w14:textId="77777777" w:rsidR="000A701F" w:rsidRPr="00ED508B" w:rsidRDefault="000A701F" w:rsidP="00C02EF8">
            <w:r w:rsidRPr="00ED508B">
              <w:t>Numeric, in dB.</w:t>
            </w:r>
          </w:p>
        </w:tc>
      </w:tr>
      <w:tr w:rsidR="000A701F" w:rsidRPr="00ED508B" w14:paraId="60E77F6B" w14:textId="77777777" w:rsidTr="00C02EF8">
        <w:tc>
          <w:tcPr>
            <w:tcW w:w="1951" w:type="dxa"/>
          </w:tcPr>
          <w:p w14:paraId="1CD4354C" w14:textId="77777777" w:rsidR="000A701F" w:rsidRPr="00ED508B" w:rsidRDefault="000A701F" w:rsidP="00C02EF8">
            <w:pPr>
              <w:rPr>
                <w:b/>
              </w:rPr>
            </w:pPr>
            <w:r w:rsidRPr="00ED508B">
              <w:rPr>
                <w:b/>
              </w:rPr>
              <w:t>Possible Values:</w:t>
            </w:r>
          </w:p>
        </w:tc>
        <w:tc>
          <w:tcPr>
            <w:tcW w:w="7229" w:type="dxa"/>
          </w:tcPr>
          <w:p w14:paraId="140D64FA" w14:textId="77777777" w:rsidR="000A701F" w:rsidRPr="00ED508B" w:rsidRDefault="000A701F" w:rsidP="00C02EF8">
            <w:pPr>
              <w:rPr>
                <w:rFonts w:eastAsia="SimSun"/>
                <w:lang w:eastAsia="zh-CN"/>
              </w:rPr>
            </w:pPr>
            <w:r w:rsidRPr="00ED508B">
              <w:t>≥ X dB.</w:t>
            </w:r>
          </w:p>
        </w:tc>
      </w:tr>
      <w:tr w:rsidR="000A701F" w:rsidRPr="00ED508B" w14:paraId="6F7AC620" w14:textId="77777777" w:rsidTr="00C02EF8">
        <w:tc>
          <w:tcPr>
            <w:tcW w:w="1951" w:type="dxa"/>
          </w:tcPr>
          <w:p w14:paraId="2C101958" w14:textId="77777777" w:rsidR="000A701F" w:rsidRPr="00ED508B" w:rsidRDefault="000A701F" w:rsidP="00C02EF8">
            <w:pPr>
              <w:rPr>
                <w:b/>
              </w:rPr>
            </w:pPr>
            <w:r w:rsidRPr="00ED508B">
              <w:rPr>
                <w:b/>
              </w:rPr>
              <w:t>Default:</w:t>
            </w:r>
          </w:p>
        </w:tc>
        <w:tc>
          <w:tcPr>
            <w:tcW w:w="7229" w:type="dxa"/>
          </w:tcPr>
          <w:p w14:paraId="00A906E9" w14:textId="77777777" w:rsidR="000A701F" w:rsidRPr="00ED508B" w:rsidRDefault="000A701F" w:rsidP="00C02EF8">
            <w:r w:rsidRPr="00ED508B">
              <w:t>None.</w:t>
            </w:r>
          </w:p>
        </w:tc>
      </w:tr>
      <w:tr w:rsidR="000A701F" w:rsidRPr="00ED508B" w14:paraId="1E7A0C12" w14:textId="77777777" w:rsidTr="00C02EF8">
        <w:tc>
          <w:tcPr>
            <w:tcW w:w="1951" w:type="dxa"/>
          </w:tcPr>
          <w:p w14:paraId="540F9D48" w14:textId="77777777" w:rsidR="000A701F" w:rsidRPr="00ED508B" w:rsidRDefault="000A701F" w:rsidP="00C02EF8">
            <w:pPr>
              <w:rPr>
                <w:b/>
              </w:rPr>
            </w:pPr>
            <w:r w:rsidRPr="00ED508B">
              <w:rPr>
                <w:b/>
              </w:rPr>
              <w:t>Reference:</w:t>
            </w:r>
          </w:p>
        </w:tc>
        <w:tc>
          <w:tcPr>
            <w:tcW w:w="7229" w:type="dxa"/>
          </w:tcPr>
          <w:p w14:paraId="7611A87F" w14:textId="77777777" w:rsidR="000A701F" w:rsidRPr="00ED508B" w:rsidRDefault="000A701F" w:rsidP="00C02EF8">
            <w:pPr>
              <w:rPr>
                <w:i/>
                <w:iCs/>
              </w:rPr>
            </w:pPr>
            <w:r w:rsidRPr="00ED508B">
              <w:rPr>
                <w:i/>
                <w:iCs/>
              </w:rPr>
              <w:t>-</w:t>
            </w:r>
          </w:p>
        </w:tc>
      </w:tr>
      <w:tr w:rsidR="000A701F" w:rsidRPr="00ED508B" w14:paraId="77977D85" w14:textId="77777777" w:rsidTr="00C02EF8">
        <w:tc>
          <w:tcPr>
            <w:tcW w:w="1951" w:type="dxa"/>
          </w:tcPr>
          <w:p w14:paraId="4B2DD2CC" w14:textId="77777777" w:rsidR="000A701F" w:rsidRPr="00ED508B" w:rsidRDefault="000A701F" w:rsidP="00C02EF8">
            <w:pPr>
              <w:rPr>
                <w:b/>
              </w:rPr>
            </w:pPr>
            <w:r w:rsidRPr="00ED508B">
              <w:rPr>
                <w:b/>
              </w:rPr>
              <w:t>Interface:</w:t>
            </w:r>
          </w:p>
        </w:tc>
        <w:tc>
          <w:tcPr>
            <w:tcW w:w="7229" w:type="dxa"/>
          </w:tcPr>
          <w:p w14:paraId="37FCC828" w14:textId="77777777" w:rsidR="000A701F" w:rsidRPr="00ED508B" w:rsidRDefault="000A701F" w:rsidP="00C02EF8">
            <w:pPr>
              <w:rPr>
                <w:i/>
              </w:rPr>
            </w:pPr>
            <w:r w:rsidRPr="00ED508B">
              <w:rPr>
                <w:i/>
              </w:rPr>
              <w:t>-</w:t>
            </w:r>
          </w:p>
        </w:tc>
      </w:tr>
      <w:tr w:rsidR="000A701F" w:rsidRPr="00ED508B" w14:paraId="7747A282" w14:textId="77777777" w:rsidTr="00C02EF8">
        <w:trPr>
          <w:trHeight w:val="2201"/>
        </w:trPr>
        <w:tc>
          <w:tcPr>
            <w:tcW w:w="1951" w:type="dxa"/>
          </w:tcPr>
          <w:p w14:paraId="09B7531A" w14:textId="77777777" w:rsidR="000A701F" w:rsidRPr="00ED508B" w:rsidRDefault="000A701F" w:rsidP="00C02EF8">
            <w:pPr>
              <w:rPr>
                <w:b/>
              </w:rPr>
            </w:pPr>
            <w:r w:rsidRPr="00ED508B">
              <w:rPr>
                <w:b/>
              </w:rPr>
              <w:t>Supplementary Information:</w:t>
            </w:r>
          </w:p>
        </w:tc>
        <w:tc>
          <w:tcPr>
            <w:tcW w:w="7229" w:type="dxa"/>
          </w:tcPr>
          <w:p w14:paraId="58FBC29E" w14:textId="77777777" w:rsidR="000A701F" w:rsidRPr="00ED508B" w:rsidRDefault="000A701F" w:rsidP="00C02EF8">
            <w:r w:rsidRPr="00ED508B">
              <w:t>The inherent coupling between loudspeakers and microphones in a telepresence system plays a key role in determining how much additional echo path loss is required to render any echo essentially inaudible.  Maximizing the weightedMicrophoneLoudspeaker</w:t>
            </w:r>
            <w:r>
              <w:t>‌</w:t>
            </w:r>
            <w:r w:rsidRPr="00ED508B">
              <w:t>Coupling</w:t>
            </w:r>
            <w:r>
              <w:t>‌</w:t>
            </w:r>
            <w:r w:rsidRPr="00ED508B">
              <w:t>Loss of the system facilitates the operation of the Acoustic Echo Canceller which is required to provide this additional echo path loss, leading to improved full-duplex behaviour.</w:t>
            </w:r>
          </w:p>
          <w:p w14:paraId="4D660DC0" w14:textId="77777777" w:rsidR="000A701F" w:rsidRPr="00ED508B" w:rsidRDefault="000A701F" w:rsidP="00C02EF8">
            <w:r w:rsidRPr="00ED508B">
              <w:t>The audio levels in the system must first be calibrated to their nominal levels, and then for each loudspeaker/microphone pair a signal based on Annex A/[ITU-T P.501] is output through the loudspeaker, and simultaneously the signal picked-up by the microphone is recorded. The coupling loss is computed as the difference in level between these two signals, and is then weighted following B.4/[ITU-T G.122] in the 100 Hz - 16 kHz frequency range. During this measurement, every signal processing module, such as noise suppressor, echo canceller, automatic gain control, must be switched off (except for the frequency equalization filters if any).</w:t>
            </w:r>
          </w:p>
          <w:p w14:paraId="5F2A5D3C" w14:textId="77777777" w:rsidR="000A701F" w:rsidRPr="00ED508B" w:rsidRDefault="000A701F" w:rsidP="00C02EF8">
            <w:pPr>
              <w:pStyle w:val="Note"/>
            </w:pPr>
            <w:r w:rsidRPr="00ED508B">
              <w:t>NOTE</w:t>
            </w:r>
            <w:r>
              <w:t> </w:t>
            </w:r>
            <w:r>
              <w:noBreakHyphen/>
            </w:r>
            <w:r w:rsidRPr="00ED508B">
              <w:t xml:space="preserve"> This can only be measured for static microphones.</w:t>
            </w:r>
          </w:p>
        </w:tc>
      </w:tr>
    </w:tbl>
    <w:p w14:paraId="12323BA8"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94" w:name="_Toc359380307"/>
      <w:bookmarkStart w:id="95" w:name="_Toc370201801"/>
      <w:r w:rsidRPr="00ED508B">
        <w:rPr>
          <w:lang w:eastAsia="zh-CN"/>
        </w:rPr>
        <w:t>Delay parameters</w:t>
      </w:r>
      <w:bookmarkEnd w:id="94"/>
      <w:bookmarkEnd w:id="95"/>
    </w:p>
    <w:p w14:paraId="2C275B33" w14:textId="77777777" w:rsidR="000A701F" w:rsidRPr="00ED508B" w:rsidRDefault="000A701F" w:rsidP="000A701F">
      <w:pPr>
        <w:rPr>
          <w:lang w:eastAsia="zh-CN"/>
        </w:rPr>
      </w:pPr>
      <w:r w:rsidRPr="00ED508B">
        <w:rPr>
          <w:lang w:eastAsia="zh-CN"/>
        </w:rPr>
        <w:t>This clause describes the telepresence parameters related to delay.</w:t>
      </w:r>
    </w:p>
    <w:p w14:paraId="7CE26BB8" w14:textId="77777777" w:rsidR="000A701F" w:rsidRPr="00F6499B" w:rsidRDefault="000A701F" w:rsidP="000A701F">
      <w:pPr>
        <w:rPr>
          <w:i/>
          <w:iCs/>
          <w:highlight w:val="yellow"/>
        </w:rPr>
      </w:pPr>
      <w:r w:rsidRPr="00F6499B">
        <w:rPr>
          <w:i/>
          <w:iCs/>
          <w:highlight w:val="yellow"/>
        </w:rPr>
        <w:t xml:space="preserve">{Editor's note : The desired values for </w:t>
      </w:r>
      <w:r w:rsidRPr="00F6499B">
        <w:rPr>
          <w:i/>
          <w:highlight w:val="yellow"/>
        </w:rPr>
        <w:t>EndtoEndVideoDelay EndtoEndAudioDelay in their respective supplemental information sections are provisional</w:t>
      </w:r>
      <w:r w:rsidRPr="00F6499B">
        <w:rPr>
          <w:i/>
          <w:iCs/>
          <w:highlight w:val="yellow"/>
        </w:rPr>
        <w:t>, and need confirmation.}</w:t>
      </w:r>
    </w:p>
    <w:p w14:paraId="154B7AE4"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End to End Video Delay</w:t>
      </w:r>
    </w:p>
    <w:tbl>
      <w:tblPr>
        <w:tblW w:w="9180" w:type="dxa"/>
        <w:tblInd w:w="567" w:type="dxa"/>
        <w:tblLook w:val="04A0" w:firstRow="1" w:lastRow="0" w:firstColumn="1" w:lastColumn="0" w:noHBand="0" w:noVBand="1"/>
      </w:tblPr>
      <w:tblGrid>
        <w:gridCol w:w="1951"/>
        <w:gridCol w:w="7229"/>
      </w:tblGrid>
      <w:tr w:rsidR="000A701F" w:rsidRPr="00ED508B" w14:paraId="351737A7" w14:textId="77777777" w:rsidTr="00C02EF8">
        <w:tc>
          <w:tcPr>
            <w:tcW w:w="1951" w:type="dxa"/>
            <w:shd w:val="clear" w:color="auto" w:fill="auto"/>
          </w:tcPr>
          <w:p w14:paraId="0BB638D9" w14:textId="77777777" w:rsidR="000A701F" w:rsidRPr="00ED508B" w:rsidRDefault="000A701F" w:rsidP="00C02EF8">
            <w:pPr>
              <w:rPr>
                <w:b/>
                <w:bCs/>
              </w:rPr>
            </w:pPr>
            <w:r w:rsidRPr="00ED508B">
              <w:rPr>
                <w:b/>
                <w:bCs/>
              </w:rPr>
              <w:t>Identity:</w:t>
            </w:r>
          </w:p>
        </w:tc>
        <w:tc>
          <w:tcPr>
            <w:tcW w:w="7229" w:type="dxa"/>
            <w:shd w:val="clear" w:color="auto" w:fill="auto"/>
          </w:tcPr>
          <w:p w14:paraId="68AFA343" w14:textId="77777777" w:rsidR="000A701F" w:rsidRPr="00ED508B" w:rsidRDefault="000A701F" w:rsidP="00C02EF8">
            <w:r w:rsidRPr="00ED508B">
              <w:t>EndtoEndVideoDelay.</w:t>
            </w:r>
          </w:p>
        </w:tc>
      </w:tr>
      <w:tr w:rsidR="000A701F" w:rsidRPr="00ED508B" w14:paraId="610DC08C" w14:textId="77777777" w:rsidTr="00C02EF8">
        <w:tc>
          <w:tcPr>
            <w:tcW w:w="1951" w:type="dxa"/>
            <w:shd w:val="clear" w:color="auto" w:fill="auto"/>
          </w:tcPr>
          <w:p w14:paraId="56BED43D" w14:textId="77777777" w:rsidR="000A701F" w:rsidRPr="00ED508B" w:rsidRDefault="000A701F" w:rsidP="00C02EF8">
            <w:pPr>
              <w:rPr>
                <w:b/>
                <w:bCs/>
              </w:rPr>
            </w:pPr>
            <w:r w:rsidRPr="00ED508B">
              <w:rPr>
                <w:b/>
                <w:bCs/>
              </w:rPr>
              <w:t>Description:</w:t>
            </w:r>
          </w:p>
        </w:tc>
        <w:tc>
          <w:tcPr>
            <w:tcW w:w="7229" w:type="dxa"/>
            <w:shd w:val="clear" w:color="auto" w:fill="auto"/>
          </w:tcPr>
          <w:p w14:paraId="71E10871" w14:textId="77777777" w:rsidR="000A701F" w:rsidRPr="00ED508B" w:rsidRDefault="000A701F" w:rsidP="00C02EF8">
            <w:r w:rsidRPr="00ED508B">
              <w:t xml:space="preserve">This parameter indicates the one-way end to end delay (camera lens to video </w:t>
            </w:r>
            <w:r w:rsidRPr="00ED508B">
              <w:rPr>
                <w:highlight w:val="yellow"/>
              </w:rPr>
              <w:t>display</w:t>
            </w:r>
            <w:r w:rsidRPr="00ED508B">
              <w:t xml:space="preserve">) of the video media sent between two Telepresence terminals. </w:t>
            </w:r>
          </w:p>
        </w:tc>
      </w:tr>
      <w:tr w:rsidR="000A701F" w:rsidRPr="00ED508B" w14:paraId="1ADD4A6F" w14:textId="77777777" w:rsidTr="00C02EF8">
        <w:tc>
          <w:tcPr>
            <w:tcW w:w="1951" w:type="dxa"/>
            <w:shd w:val="clear" w:color="auto" w:fill="auto"/>
          </w:tcPr>
          <w:p w14:paraId="67A0B178" w14:textId="77777777" w:rsidR="000A701F" w:rsidRPr="00ED508B" w:rsidRDefault="000A701F" w:rsidP="00C02EF8">
            <w:pPr>
              <w:rPr>
                <w:b/>
                <w:bCs/>
              </w:rPr>
            </w:pPr>
            <w:r w:rsidRPr="00ED508B">
              <w:rPr>
                <w:b/>
                <w:bCs/>
              </w:rPr>
              <w:t>Format:</w:t>
            </w:r>
          </w:p>
        </w:tc>
        <w:tc>
          <w:tcPr>
            <w:tcW w:w="7229" w:type="dxa"/>
            <w:shd w:val="clear" w:color="auto" w:fill="auto"/>
          </w:tcPr>
          <w:p w14:paraId="1AC5370A" w14:textId="77777777" w:rsidR="000A701F" w:rsidRPr="00ED508B" w:rsidRDefault="000A701F" w:rsidP="00C02EF8">
            <w:r w:rsidRPr="00ED508B">
              <w:t>Integer.</w:t>
            </w:r>
          </w:p>
        </w:tc>
      </w:tr>
      <w:tr w:rsidR="000A701F" w:rsidRPr="00ED508B" w14:paraId="58476ECB" w14:textId="77777777" w:rsidTr="00C02EF8">
        <w:tc>
          <w:tcPr>
            <w:tcW w:w="1951" w:type="dxa"/>
            <w:shd w:val="clear" w:color="auto" w:fill="auto"/>
          </w:tcPr>
          <w:p w14:paraId="367D48F6" w14:textId="77777777" w:rsidR="000A701F" w:rsidRPr="00ED508B" w:rsidRDefault="000A701F" w:rsidP="00C02EF8">
            <w:pPr>
              <w:rPr>
                <w:b/>
                <w:bCs/>
              </w:rPr>
            </w:pPr>
            <w:r w:rsidRPr="00ED508B">
              <w:rPr>
                <w:b/>
                <w:bCs/>
              </w:rPr>
              <w:lastRenderedPageBreak/>
              <w:t>Possible Values:</w:t>
            </w:r>
          </w:p>
        </w:tc>
        <w:tc>
          <w:tcPr>
            <w:tcW w:w="7229" w:type="dxa"/>
            <w:shd w:val="clear" w:color="auto" w:fill="auto"/>
          </w:tcPr>
          <w:p w14:paraId="7F64C786" w14:textId="77777777" w:rsidR="000A701F" w:rsidRPr="00ED508B" w:rsidRDefault="000A701F" w:rsidP="00C02EF8">
            <w:r w:rsidRPr="00ED508B">
              <w:t>Positive numbers in milliseconds.</w:t>
            </w:r>
          </w:p>
        </w:tc>
      </w:tr>
      <w:tr w:rsidR="000A701F" w:rsidRPr="00ED508B" w14:paraId="5E9FD725" w14:textId="77777777" w:rsidTr="00C02EF8">
        <w:tc>
          <w:tcPr>
            <w:tcW w:w="1951" w:type="dxa"/>
            <w:shd w:val="clear" w:color="auto" w:fill="auto"/>
          </w:tcPr>
          <w:p w14:paraId="47723930" w14:textId="77777777" w:rsidR="000A701F" w:rsidRPr="00ED508B" w:rsidRDefault="000A701F" w:rsidP="00C02EF8">
            <w:pPr>
              <w:rPr>
                <w:b/>
                <w:bCs/>
              </w:rPr>
            </w:pPr>
            <w:r w:rsidRPr="00ED508B">
              <w:rPr>
                <w:b/>
                <w:bCs/>
              </w:rPr>
              <w:t>Default:</w:t>
            </w:r>
          </w:p>
        </w:tc>
        <w:tc>
          <w:tcPr>
            <w:tcW w:w="7229" w:type="dxa"/>
            <w:shd w:val="clear" w:color="auto" w:fill="auto"/>
          </w:tcPr>
          <w:p w14:paraId="0408BF4E" w14:textId="77777777" w:rsidR="000A701F" w:rsidRPr="00ED508B" w:rsidRDefault="000A701F" w:rsidP="00C02EF8">
            <w:r w:rsidRPr="00ED508B">
              <w:t>-</w:t>
            </w:r>
          </w:p>
        </w:tc>
      </w:tr>
      <w:tr w:rsidR="000A701F" w:rsidRPr="00ED508B" w14:paraId="6F0AE9DD" w14:textId="77777777" w:rsidTr="00C02EF8">
        <w:tc>
          <w:tcPr>
            <w:tcW w:w="1951" w:type="dxa"/>
            <w:shd w:val="clear" w:color="auto" w:fill="auto"/>
          </w:tcPr>
          <w:p w14:paraId="350D8F0B" w14:textId="77777777" w:rsidR="000A701F" w:rsidRPr="00ED508B" w:rsidRDefault="000A701F" w:rsidP="00C02EF8">
            <w:pPr>
              <w:rPr>
                <w:b/>
                <w:bCs/>
              </w:rPr>
            </w:pPr>
            <w:r w:rsidRPr="00ED508B">
              <w:rPr>
                <w:b/>
                <w:bCs/>
              </w:rPr>
              <w:t>Reference:</w:t>
            </w:r>
          </w:p>
        </w:tc>
        <w:tc>
          <w:tcPr>
            <w:tcW w:w="7229" w:type="dxa"/>
            <w:shd w:val="clear" w:color="auto" w:fill="auto"/>
          </w:tcPr>
          <w:p w14:paraId="64356259" w14:textId="77777777" w:rsidR="000A701F" w:rsidRPr="00ED508B" w:rsidRDefault="000A701F" w:rsidP="00C02EF8">
            <w:pPr>
              <w:rPr>
                <w:i/>
                <w:iCs/>
              </w:rPr>
            </w:pPr>
            <w:r w:rsidRPr="00ED508B">
              <w:rPr>
                <w:i/>
                <w:iCs/>
              </w:rPr>
              <w:t>-</w:t>
            </w:r>
          </w:p>
        </w:tc>
      </w:tr>
      <w:tr w:rsidR="000A701F" w:rsidRPr="00ED508B" w14:paraId="14B4F41A" w14:textId="77777777" w:rsidTr="00C02EF8">
        <w:tc>
          <w:tcPr>
            <w:tcW w:w="1951" w:type="dxa"/>
            <w:shd w:val="clear" w:color="auto" w:fill="auto"/>
          </w:tcPr>
          <w:p w14:paraId="10BAB4F4" w14:textId="77777777" w:rsidR="000A701F" w:rsidRPr="00ED508B" w:rsidRDefault="000A701F" w:rsidP="00C02EF8">
            <w:pPr>
              <w:rPr>
                <w:b/>
                <w:bCs/>
              </w:rPr>
            </w:pPr>
            <w:r w:rsidRPr="00ED508B">
              <w:rPr>
                <w:b/>
                <w:bCs/>
              </w:rPr>
              <w:t>Interface:</w:t>
            </w:r>
          </w:p>
        </w:tc>
        <w:tc>
          <w:tcPr>
            <w:tcW w:w="7229" w:type="dxa"/>
            <w:shd w:val="clear" w:color="auto" w:fill="auto"/>
          </w:tcPr>
          <w:p w14:paraId="65BCBD3F" w14:textId="77777777" w:rsidR="000A701F" w:rsidRPr="00ED508B" w:rsidRDefault="000A701F" w:rsidP="00C02EF8">
            <w:pPr>
              <w:rPr>
                <w:i/>
                <w:iCs/>
              </w:rPr>
            </w:pPr>
            <w:r w:rsidRPr="00ED508B">
              <w:rPr>
                <w:i/>
                <w:iCs/>
              </w:rPr>
              <w:t>-</w:t>
            </w:r>
          </w:p>
        </w:tc>
      </w:tr>
      <w:tr w:rsidR="000A701F" w:rsidRPr="00ED508B" w14:paraId="46EADF66" w14:textId="77777777" w:rsidTr="00C02EF8">
        <w:tc>
          <w:tcPr>
            <w:tcW w:w="1951" w:type="dxa"/>
            <w:shd w:val="clear" w:color="auto" w:fill="auto"/>
          </w:tcPr>
          <w:p w14:paraId="7D055798" w14:textId="77777777" w:rsidR="000A701F" w:rsidRPr="00ED508B" w:rsidRDefault="000A701F" w:rsidP="00C02EF8">
            <w:pPr>
              <w:rPr>
                <w:b/>
                <w:bCs/>
              </w:rPr>
            </w:pPr>
            <w:r w:rsidRPr="00ED508B">
              <w:rPr>
                <w:b/>
                <w:bCs/>
              </w:rPr>
              <w:t>Supplementary Information:</w:t>
            </w:r>
          </w:p>
        </w:tc>
        <w:tc>
          <w:tcPr>
            <w:tcW w:w="7229" w:type="dxa"/>
            <w:shd w:val="clear" w:color="auto" w:fill="auto"/>
          </w:tcPr>
          <w:p w14:paraId="50FE4D5E" w14:textId="77777777" w:rsidR="000A701F" w:rsidRPr="00ED508B" w:rsidRDefault="000A701F" w:rsidP="00C02EF8">
            <w:r w:rsidRPr="00ED508B">
              <w:rPr>
                <w:rFonts w:hint="eastAsia"/>
              </w:rPr>
              <w:t>In order to provide</w:t>
            </w:r>
            <w:r w:rsidRPr="00ED508B">
              <w:t xml:space="preserve"> a </w:t>
            </w:r>
            <w:r w:rsidRPr="00ED508B">
              <w:rPr>
                <w:rFonts w:hint="eastAsia"/>
              </w:rPr>
              <w:t>high QoE telepresence</w:t>
            </w:r>
            <w:r w:rsidRPr="00ED508B">
              <w:t xml:space="preserve"> experience</w:t>
            </w:r>
            <w:r w:rsidRPr="00ED508B">
              <w:rPr>
                <w:rFonts w:hint="eastAsia"/>
              </w:rPr>
              <w:t xml:space="preserve"> to end-users, telepresence systems</w:t>
            </w:r>
            <w:r w:rsidRPr="00ED508B">
              <w:t>, it is desirable for the</w:t>
            </w:r>
            <w:r w:rsidRPr="00ED508B">
              <w:rPr>
                <w:rFonts w:hint="eastAsia"/>
              </w:rPr>
              <w:t xml:space="preserve"> </w:t>
            </w:r>
            <w:r w:rsidRPr="00ED508B">
              <w:t xml:space="preserve">end to end video delay to be less than 325 milliseconds. </w:t>
            </w:r>
          </w:p>
        </w:tc>
      </w:tr>
    </w:tbl>
    <w:p w14:paraId="3B891423"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End to End Audio Delay </w:t>
      </w:r>
    </w:p>
    <w:tbl>
      <w:tblPr>
        <w:tblW w:w="9180" w:type="dxa"/>
        <w:tblInd w:w="567" w:type="dxa"/>
        <w:tblLook w:val="04A0" w:firstRow="1" w:lastRow="0" w:firstColumn="1" w:lastColumn="0" w:noHBand="0" w:noVBand="1"/>
      </w:tblPr>
      <w:tblGrid>
        <w:gridCol w:w="1951"/>
        <w:gridCol w:w="7229"/>
      </w:tblGrid>
      <w:tr w:rsidR="000A701F" w:rsidRPr="00ED508B" w14:paraId="0F8EA105" w14:textId="77777777" w:rsidTr="00C02EF8">
        <w:tc>
          <w:tcPr>
            <w:tcW w:w="1951" w:type="dxa"/>
            <w:shd w:val="clear" w:color="auto" w:fill="auto"/>
          </w:tcPr>
          <w:p w14:paraId="14D65284" w14:textId="77777777" w:rsidR="000A701F" w:rsidRPr="00ED508B" w:rsidRDefault="000A701F" w:rsidP="00C02EF8">
            <w:pPr>
              <w:rPr>
                <w:b/>
                <w:bCs/>
              </w:rPr>
            </w:pPr>
            <w:r w:rsidRPr="00ED508B">
              <w:rPr>
                <w:b/>
                <w:bCs/>
              </w:rPr>
              <w:t>Identity:</w:t>
            </w:r>
          </w:p>
        </w:tc>
        <w:tc>
          <w:tcPr>
            <w:tcW w:w="7229" w:type="dxa"/>
            <w:shd w:val="clear" w:color="auto" w:fill="auto"/>
          </w:tcPr>
          <w:p w14:paraId="7D285696" w14:textId="77777777" w:rsidR="000A701F" w:rsidRPr="00ED508B" w:rsidRDefault="000A701F" w:rsidP="00C02EF8">
            <w:r w:rsidRPr="00ED508B">
              <w:t>EndtoEndAudioDelay.</w:t>
            </w:r>
          </w:p>
        </w:tc>
      </w:tr>
      <w:tr w:rsidR="000A701F" w:rsidRPr="00ED508B" w14:paraId="130B510C" w14:textId="77777777" w:rsidTr="00C02EF8">
        <w:tc>
          <w:tcPr>
            <w:tcW w:w="1951" w:type="dxa"/>
            <w:shd w:val="clear" w:color="auto" w:fill="auto"/>
          </w:tcPr>
          <w:p w14:paraId="6DC3FF46" w14:textId="77777777" w:rsidR="000A701F" w:rsidRPr="00ED508B" w:rsidRDefault="000A701F" w:rsidP="00C02EF8">
            <w:pPr>
              <w:rPr>
                <w:b/>
                <w:bCs/>
              </w:rPr>
            </w:pPr>
            <w:r w:rsidRPr="00ED508B">
              <w:rPr>
                <w:b/>
                <w:bCs/>
              </w:rPr>
              <w:t>Description:</w:t>
            </w:r>
          </w:p>
        </w:tc>
        <w:tc>
          <w:tcPr>
            <w:tcW w:w="7229" w:type="dxa"/>
            <w:shd w:val="clear" w:color="auto" w:fill="auto"/>
          </w:tcPr>
          <w:p w14:paraId="1325250E" w14:textId="77777777" w:rsidR="000A701F" w:rsidRPr="00ED508B" w:rsidRDefault="000A701F" w:rsidP="00C02EF8">
            <w:r w:rsidRPr="00ED508B">
              <w:t xml:space="preserve">This parameter indicates the one-way end to end delay (mouth to ear) of the audio media sent between two Telepresence terminals. </w:t>
            </w:r>
          </w:p>
        </w:tc>
      </w:tr>
      <w:tr w:rsidR="000A701F" w:rsidRPr="00ED508B" w14:paraId="54AF6422" w14:textId="77777777" w:rsidTr="00C02EF8">
        <w:tc>
          <w:tcPr>
            <w:tcW w:w="1951" w:type="dxa"/>
            <w:shd w:val="clear" w:color="auto" w:fill="auto"/>
          </w:tcPr>
          <w:p w14:paraId="3430ED5C" w14:textId="77777777" w:rsidR="000A701F" w:rsidRPr="00ED508B" w:rsidRDefault="000A701F" w:rsidP="00C02EF8">
            <w:pPr>
              <w:rPr>
                <w:b/>
                <w:bCs/>
              </w:rPr>
            </w:pPr>
            <w:r w:rsidRPr="00ED508B">
              <w:rPr>
                <w:b/>
                <w:bCs/>
              </w:rPr>
              <w:t>Format:</w:t>
            </w:r>
          </w:p>
        </w:tc>
        <w:tc>
          <w:tcPr>
            <w:tcW w:w="7229" w:type="dxa"/>
            <w:shd w:val="clear" w:color="auto" w:fill="auto"/>
          </w:tcPr>
          <w:p w14:paraId="540EBE82" w14:textId="77777777" w:rsidR="000A701F" w:rsidRPr="00ED508B" w:rsidRDefault="000A701F" w:rsidP="00C02EF8">
            <w:r w:rsidRPr="00ED508B">
              <w:t>Integer.</w:t>
            </w:r>
          </w:p>
        </w:tc>
      </w:tr>
      <w:tr w:rsidR="000A701F" w:rsidRPr="00ED508B" w14:paraId="66D43377" w14:textId="77777777" w:rsidTr="00C02EF8">
        <w:tc>
          <w:tcPr>
            <w:tcW w:w="1951" w:type="dxa"/>
            <w:shd w:val="clear" w:color="auto" w:fill="auto"/>
          </w:tcPr>
          <w:p w14:paraId="67A13D32" w14:textId="77777777" w:rsidR="000A701F" w:rsidRPr="00ED508B" w:rsidRDefault="000A701F" w:rsidP="00C02EF8">
            <w:pPr>
              <w:rPr>
                <w:b/>
                <w:bCs/>
              </w:rPr>
            </w:pPr>
            <w:r w:rsidRPr="00ED508B">
              <w:rPr>
                <w:b/>
                <w:bCs/>
              </w:rPr>
              <w:t>Possible Values:</w:t>
            </w:r>
          </w:p>
        </w:tc>
        <w:tc>
          <w:tcPr>
            <w:tcW w:w="7229" w:type="dxa"/>
            <w:shd w:val="clear" w:color="auto" w:fill="auto"/>
          </w:tcPr>
          <w:p w14:paraId="2FB5A6FE" w14:textId="77777777" w:rsidR="000A701F" w:rsidRPr="00ED508B" w:rsidRDefault="000A701F" w:rsidP="00C02EF8">
            <w:r w:rsidRPr="00ED508B">
              <w:t>Positive numbers in milliseconds.</w:t>
            </w:r>
          </w:p>
        </w:tc>
      </w:tr>
      <w:tr w:rsidR="000A701F" w:rsidRPr="00ED508B" w14:paraId="73948FAB" w14:textId="77777777" w:rsidTr="00C02EF8">
        <w:tc>
          <w:tcPr>
            <w:tcW w:w="1951" w:type="dxa"/>
            <w:shd w:val="clear" w:color="auto" w:fill="auto"/>
          </w:tcPr>
          <w:p w14:paraId="75C74A39" w14:textId="77777777" w:rsidR="000A701F" w:rsidRPr="00ED508B" w:rsidRDefault="000A701F" w:rsidP="00C02EF8">
            <w:pPr>
              <w:rPr>
                <w:b/>
                <w:bCs/>
              </w:rPr>
            </w:pPr>
            <w:r w:rsidRPr="00ED508B">
              <w:rPr>
                <w:b/>
                <w:bCs/>
              </w:rPr>
              <w:t>Default:</w:t>
            </w:r>
          </w:p>
        </w:tc>
        <w:tc>
          <w:tcPr>
            <w:tcW w:w="7229" w:type="dxa"/>
            <w:shd w:val="clear" w:color="auto" w:fill="auto"/>
          </w:tcPr>
          <w:p w14:paraId="79775F6B" w14:textId="77777777" w:rsidR="000A701F" w:rsidRPr="00ED508B" w:rsidRDefault="000A701F" w:rsidP="00C02EF8">
            <w:r w:rsidRPr="00ED508B">
              <w:t>-</w:t>
            </w:r>
          </w:p>
        </w:tc>
      </w:tr>
      <w:tr w:rsidR="000A701F" w:rsidRPr="00ED508B" w14:paraId="09C42378" w14:textId="77777777" w:rsidTr="00C02EF8">
        <w:tc>
          <w:tcPr>
            <w:tcW w:w="1951" w:type="dxa"/>
            <w:shd w:val="clear" w:color="auto" w:fill="auto"/>
          </w:tcPr>
          <w:p w14:paraId="25588072" w14:textId="77777777" w:rsidR="000A701F" w:rsidRPr="00ED508B" w:rsidRDefault="000A701F" w:rsidP="00C02EF8">
            <w:pPr>
              <w:rPr>
                <w:b/>
                <w:bCs/>
              </w:rPr>
            </w:pPr>
            <w:r w:rsidRPr="00ED508B">
              <w:rPr>
                <w:b/>
                <w:bCs/>
              </w:rPr>
              <w:t>Reference:</w:t>
            </w:r>
          </w:p>
        </w:tc>
        <w:tc>
          <w:tcPr>
            <w:tcW w:w="7229" w:type="dxa"/>
            <w:shd w:val="clear" w:color="auto" w:fill="auto"/>
          </w:tcPr>
          <w:p w14:paraId="4F44497D" w14:textId="77777777" w:rsidR="000A701F" w:rsidRPr="00ED508B" w:rsidRDefault="000A701F" w:rsidP="00C02EF8">
            <w:r w:rsidRPr="00ED508B">
              <w:t>-</w:t>
            </w:r>
          </w:p>
        </w:tc>
      </w:tr>
      <w:tr w:rsidR="000A701F" w:rsidRPr="00ED508B" w14:paraId="73EE47CA" w14:textId="77777777" w:rsidTr="00C02EF8">
        <w:tc>
          <w:tcPr>
            <w:tcW w:w="1951" w:type="dxa"/>
            <w:shd w:val="clear" w:color="auto" w:fill="auto"/>
          </w:tcPr>
          <w:p w14:paraId="44916B04" w14:textId="77777777" w:rsidR="000A701F" w:rsidRPr="00ED508B" w:rsidRDefault="000A701F" w:rsidP="00C02EF8">
            <w:pPr>
              <w:rPr>
                <w:b/>
                <w:bCs/>
              </w:rPr>
            </w:pPr>
            <w:r w:rsidRPr="00ED508B">
              <w:rPr>
                <w:b/>
                <w:bCs/>
              </w:rPr>
              <w:t>Interface:</w:t>
            </w:r>
          </w:p>
        </w:tc>
        <w:tc>
          <w:tcPr>
            <w:tcW w:w="7229" w:type="dxa"/>
            <w:shd w:val="clear" w:color="auto" w:fill="auto"/>
          </w:tcPr>
          <w:p w14:paraId="19C349AE" w14:textId="77777777" w:rsidR="000A701F" w:rsidRPr="00ED508B" w:rsidRDefault="000A701F" w:rsidP="00C02EF8">
            <w:r w:rsidRPr="00ED508B">
              <w:t>-</w:t>
            </w:r>
          </w:p>
        </w:tc>
      </w:tr>
      <w:tr w:rsidR="000A701F" w:rsidRPr="00ED508B" w14:paraId="3B8BAB3C" w14:textId="77777777" w:rsidTr="00C02EF8">
        <w:tc>
          <w:tcPr>
            <w:tcW w:w="1951" w:type="dxa"/>
            <w:shd w:val="clear" w:color="auto" w:fill="auto"/>
          </w:tcPr>
          <w:p w14:paraId="1744F756" w14:textId="77777777" w:rsidR="000A701F" w:rsidRPr="00ED508B" w:rsidRDefault="000A701F" w:rsidP="00C02EF8">
            <w:pPr>
              <w:rPr>
                <w:b/>
                <w:bCs/>
              </w:rPr>
            </w:pPr>
            <w:r w:rsidRPr="00ED508B">
              <w:rPr>
                <w:b/>
                <w:bCs/>
              </w:rPr>
              <w:t>Supplementary Information:</w:t>
            </w:r>
          </w:p>
        </w:tc>
        <w:tc>
          <w:tcPr>
            <w:tcW w:w="7229" w:type="dxa"/>
            <w:shd w:val="clear" w:color="auto" w:fill="auto"/>
          </w:tcPr>
          <w:p w14:paraId="4BD167E5" w14:textId="77777777" w:rsidR="000A701F" w:rsidRPr="00ED508B" w:rsidRDefault="000A701F" w:rsidP="00C02EF8">
            <w:r w:rsidRPr="00ED508B">
              <w:rPr>
                <w:rFonts w:hint="eastAsia"/>
              </w:rPr>
              <w:t xml:space="preserve">In order to provide </w:t>
            </w:r>
            <w:r w:rsidRPr="00ED508B">
              <w:t xml:space="preserve">a </w:t>
            </w:r>
            <w:r w:rsidRPr="00ED508B">
              <w:rPr>
                <w:rFonts w:hint="eastAsia"/>
              </w:rPr>
              <w:t xml:space="preserve">high QoE telepresence </w:t>
            </w:r>
            <w:r w:rsidRPr="00ED508B">
              <w:t>experience</w:t>
            </w:r>
            <w:r w:rsidRPr="00ED508B">
              <w:rPr>
                <w:rFonts w:hint="eastAsia"/>
              </w:rPr>
              <w:t xml:space="preserve"> to end-users, telepresence systems</w:t>
            </w:r>
            <w:r w:rsidRPr="00ED508B">
              <w:t>, it is desirable for the</w:t>
            </w:r>
            <w:r w:rsidRPr="00ED508B">
              <w:rPr>
                <w:rFonts w:hint="eastAsia"/>
              </w:rPr>
              <w:t xml:space="preserve"> </w:t>
            </w:r>
            <w:r w:rsidRPr="00ED508B">
              <w:t xml:space="preserve">end to end audio delay to be less than 280 milliseconds.  </w:t>
            </w:r>
          </w:p>
        </w:tc>
      </w:tr>
    </w:tbl>
    <w:p w14:paraId="7834FDFA" w14:textId="77777777" w:rsidR="000A701F"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 Video Synchronization</w:t>
      </w:r>
    </w:p>
    <w:p w14:paraId="24005037" w14:textId="77777777" w:rsidR="000A701F" w:rsidRPr="00ED508B" w:rsidRDefault="000A701F" w:rsidP="000A701F"/>
    <w:tbl>
      <w:tblPr>
        <w:tblW w:w="9180" w:type="dxa"/>
        <w:tblInd w:w="567" w:type="dxa"/>
        <w:tblLook w:val="04A0" w:firstRow="1" w:lastRow="0" w:firstColumn="1" w:lastColumn="0" w:noHBand="0" w:noVBand="1"/>
      </w:tblPr>
      <w:tblGrid>
        <w:gridCol w:w="1951"/>
        <w:gridCol w:w="7229"/>
      </w:tblGrid>
      <w:tr w:rsidR="000A701F" w:rsidRPr="00ED508B" w14:paraId="0A3FB0F0" w14:textId="77777777" w:rsidTr="00C02EF8">
        <w:tc>
          <w:tcPr>
            <w:tcW w:w="1951" w:type="dxa"/>
            <w:shd w:val="clear" w:color="auto" w:fill="auto"/>
          </w:tcPr>
          <w:p w14:paraId="3B121324" w14:textId="77777777" w:rsidR="000A701F" w:rsidRPr="00ED508B" w:rsidRDefault="000A701F" w:rsidP="00C02EF8">
            <w:pPr>
              <w:rPr>
                <w:b/>
                <w:bCs/>
              </w:rPr>
            </w:pPr>
            <w:r w:rsidRPr="00ED508B">
              <w:rPr>
                <w:b/>
                <w:bCs/>
              </w:rPr>
              <w:t>Identity:</w:t>
            </w:r>
          </w:p>
        </w:tc>
        <w:tc>
          <w:tcPr>
            <w:tcW w:w="7229" w:type="dxa"/>
            <w:shd w:val="clear" w:color="auto" w:fill="auto"/>
          </w:tcPr>
          <w:p w14:paraId="3F7518A8" w14:textId="77777777" w:rsidR="000A701F" w:rsidRPr="00ED508B" w:rsidRDefault="000A701F" w:rsidP="00C02EF8">
            <w:r w:rsidRPr="00ED508B">
              <w:t>AudioVideoSynchronization.</w:t>
            </w:r>
          </w:p>
        </w:tc>
      </w:tr>
      <w:tr w:rsidR="000A701F" w:rsidRPr="00ED508B" w14:paraId="36E4E83E" w14:textId="77777777" w:rsidTr="00C02EF8">
        <w:tc>
          <w:tcPr>
            <w:tcW w:w="1951" w:type="dxa"/>
            <w:shd w:val="clear" w:color="auto" w:fill="auto"/>
          </w:tcPr>
          <w:p w14:paraId="48739ABD" w14:textId="77777777" w:rsidR="000A701F" w:rsidRPr="00ED508B" w:rsidRDefault="000A701F" w:rsidP="00C02EF8">
            <w:pPr>
              <w:rPr>
                <w:b/>
                <w:bCs/>
              </w:rPr>
            </w:pPr>
            <w:r w:rsidRPr="00ED508B">
              <w:rPr>
                <w:b/>
                <w:bCs/>
              </w:rPr>
              <w:t>Description:</w:t>
            </w:r>
          </w:p>
        </w:tc>
        <w:tc>
          <w:tcPr>
            <w:tcW w:w="7229" w:type="dxa"/>
            <w:shd w:val="clear" w:color="auto" w:fill="auto"/>
          </w:tcPr>
          <w:p w14:paraId="16041D4E" w14:textId="77777777" w:rsidR="000A701F" w:rsidRPr="00ED508B" w:rsidRDefault="000A701F" w:rsidP="00C02EF8">
            <w:r w:rsidRPr="00ED508B">
              <w:t xml:space="preserve">This parameter indicates the synchronization between an audio and the corresponding video media stream (EndtoEndVideoDelay-EndtoEndAudioDelay). </w:t>
            </w:r>
          </w:p>
        </w:tc>
      </w:tr>
      <w:tr w:rsidR="000A701F" w:rsidRPr="00ED508B" w14:paraId="67E93F4B" w14:textId="77777777" w:rsidTr="00C02EF8">
        <w:tc>
          <w:tcPr>
            <w:tcW w:w="1951" w:type="dxa"/>
            <w:shd w:val="clear" w:color="auto" w:fill="auto"/>
          </w:tcPr>
          <w:p w14:paraId="06AE6121" w14:textId="77777777" w:rsidR="000A701F" w:rsidRPr="00ED508B" w:rsidRDefault="000A701F" w:rsidP="00C02EF8">
            <w:pPr>
              <w:rPr>
                <w:b/>
                <w:bCs/>
              </w:rPr>
            </w:pPr>
            <w:r w:rsidRPr="00ED508B">
              <w:rPr>
                <w:b/>
                <w:bCs/>
              </w:rPr>
              <w:t>Format:</w:t>
            </w:r>
          </w:p>
        </w:tc>
        <w:tc>
          <w:tcPr>
            <w:tcW w:w="7229" w:type="dxa"/>
            <w:shd w:val="clear" w:color="auto" w:fill="auto"/>
          </w:tcPr>
          <w:p w14:paraId="6AD0D0DB" w14:textId="77777777" w:rsidR="000A701F" w:rsidRPr="00ED508B" w:rsidRDefault="000A701F" w:rsidP="00C02EF8">
            <w:r w:rsidRPr="00ED508B">
              <w:t>Integer.</w:t>
            </w:r>
          </w:p>
        </w:tc>
      </w:tr>
      <w:tr w:rsidR="000A701F" w:rsidRPr="00ED508B" w14:paraId="6AFBC92D" w14:textId="77777777" w:rsidTr="00C02EF8">
        <w:tc>
          <w:tcPr>
            <w:tcW w:w="1951" w:type="dxa"/>
            <w:shd w:val="clear" w:color="auto" w:fill="auto"/>
          </w:tcPr>
          <w:p w14:paraId="7A2E0313" w14:textId="77777777" w:rsidR="000A701F" w:rsidRPr="00ED508B" w:rsidRDefault="000A701F" w:rsidP="00C02EF8">
            <w:pPr>
              <w:rPr>
                <w:b/>
                <w:bCs/>
              </w:rPr>
            </w:pPr>
            <w:r w:rsidRPr="00ED508B">
              <w:rPr>
                <w:b/>
                <w:bCs/>
              </w:rPr>
              <w:t>Possible Values:</w:t>
            </w:r>
          </w:p>
        </w:tc>
        <w:tc>
          <w:tcPr>
            <w:tcW w:w="7229" w:type="dxa"/>
            <w:shd w:val="clear" w:color="auto" w:fill="auto"/>
          </w:tcPr>
          <w:p w14:paraId="5238E025" w14:textId="77777777" w:rsidR="000A701F" w:rsidRPr="00ED508B" w:rsidRDefault="000A701F" w:rsidP="00C02EF8">
            <w:r w:rsidRPr="00ED508B">
              <w:t>Positive numbers in milliseconds indicate that the audio del</w:t>
            </w:r>
            <w:r>
              <w:t>ay is less than the video delay;</w:t>
            </w:r>
            <w:r w:rsidRPr="00ED508B">
              <w:t xml:space="preserve"> negative n</w:t>
            </w:r>
            <w:r>
              <w:t>umbers in milliseconds indicate</w:t>
            </w:r>
            <w:r w:rsidRPr="00ED508B">
              <w:t xml:space="preserve"> that the audio delay is greater than the video delay.</w:t>
            </w:r>
          </w:p>
        </w:tc>
      </w:tr>
      <w:tr w:rsidR="000A701F" w:rsidRPr="00ED508B" w14:paraId="4516604B" w14:textId="77777777" w:rsidTr="00C02EF8">
        <w:tc>
          <w:tcPr>
            <w:tcW w:w="1951" w:type="dxa"/>
            <w:shd w:val="clear" w:color="auto" w:fill="auto"/>
          </w:tcPr>
          <w:p w14:paraId="5861A61A" w14:textId="77777777" w:rsidR="000A701F" w:rsidRPr="00ED508B" w:rsidRDefault="000A701F" w:rsidP="00C02EF8">
            <w:pPr>
              <w:rPr>
                <w:b/>
                <w:bCs/>
              </w:rPr>
            </w:pPr>
            <w:r w:rsidRPr="00ED508B">
              <w:rPr>
                <w:b/>
                <w:bCs/>
              </w:rPr>
              <w:t>Default:</w:t>
            </w:r>
          </w:p>
        </w:tc>
        <w:tc>
          <w:tcPr>
            <w:tcW w:w="7229" w:type="dxa"/>
            <w:shd w:val="clear" w:color="auto" w:fill="auto"/>
          </w:tcPr>
          <w:p w14:paraId="352E1CDF" w14:textId="77777777" w:rsidR="000A701F" w:rsidRPr="00ED508B" w:rsidRDefault="000A701F" w:rsidP="00C02EF8">
            <w:r w:rsidRPr="00ED508B">
              <w:t>None.</w:t>
            </w:r>
          </w:p>
        </w:tc>
      </w:tr>
      <w:tr w:rsidR="000A701F" w:rsidRPr="00ED508B" w14:paraId="1A94830D" w14:textId="77777777" w:rsidTr="00C02EF8">
        <w:tc>
          <w:tcPr>
            <w:tcW w:w="1951" w:type="dxa"/>
            <w:shd w:val="clear" w:color="auto" w:fill="auto"/>
          </w:tcPr>
          <w:p w14:paraId="0678E974" w14:textId="77777777" w:rsidR="000A701F" w:rsidRPr="00ED508B" w:rsidRDefault="000A701F" w:rsidP="00C02EF8">
            <w:pPr>
              <w:rPr>
                <w:b/>
                <w:bCs/>
              </w:rPr>
            </w:pPr>
            <w:r w:rsidRPr="00ED508B">
              <w:rPr>
                <w:b/>
                <w:bCs/>
              </w:rPr>
              <w:t>Reference:</w:t>
            </w:r>
          </w:p>
        </w:tc>
        <w:tc>
          <w:tcPr>
            <w:tcW w:w="7229" w:type="dxa"/>
            <w:shd w:val="clear" w:color="auto" w:fill="auto"/>
          </w:tcPr>
          <w:p w14:paraId="67A0B033" w14:textId="77777777" w:rsidR="000A701F" w:rsidRPr="00ED508B" w:rsidRDefault="000A701F" w:rsidP="00C02EF8">
            <w:pPr>
              <w:rPr>
                <w:i/>
                <w:iCs/>
              </w:rPr>
            </w:pPr>
            <w:r w:rsidRPr="00ED508B">
              <w:rPr>
                <w:i/>
                <w:iCs/>
              </w:rPr>
              <w:t>-</w:t>
            </w:r>
          </w:p>
        </w:tc>
      </w:tr>
      <w:tr w:rsidR="000A701F" w:rsidRPr="00ED508B" w14:paraId="3F0D4B66" w14:textId="77777777" w:rsidTr="00C02EF8">
        <w:tc>
          <w:tcPr>
            <w:tcW w:w="1951" w:type="dxa"/>
            <w:shd w:val="clear" w:color="auto" w:fill="auto"/>
          </w:tcPr>
          <w:p w14:paraId="4E743A20" w14:textId="77777777" w:rsidR="000A701F" w:rsidRPr="00ED508B" w:rsidRDefault="000A701F" w:rsidP="00C02EF8">
            <w:pPr>
              <w:rPr>
                <w:b/>
                <w:bCs/>
              </w:rPr>
            </w:pPr>
            <w:r w:rsidRPr="00ED508B">
              <w:rPr>
                <w:b/>
                <w:bCs/>
              </w:rPr>
              <w:t>Interface:</w:t>
            </w:r>
          </w:p>
        </w:tc>
        <w:tc>
          <w:tcPr>
            <w:tcW w:w="7229" w:type="dxa"/>
            <w:shd w:val="clear" w:color="auto" w:fill="auto"/>
          </w:tcPr>
          <w:p w14:paraId="5BE6C480" w14:textId="77777777" w:rsidR="000A701F" w:rsidRPr="00ED508B" w:rsidRDefault="000A701F" w:rsidP="00C02EF8">
            <w:pPr>
              <w:rPr>
                <w:i/>
                <w:iCs/>
              </w:rPr>
            </w:pPr>
            <w:r w:rsidRPr="00ED508B">
              <w:rPr>
                <w:i/>
                <w:iCs/>
              </w:rPr>
              <w:t>-</w:t>
            </w:r>
          </w:p>
        </w:tc>
      </w:tr>
      <w:tr w:rsidR="000A701F" w:rsidRPr="00ED508B" w14:paraId="4F335A34" w14:textId="77777777" w:rsidTr="00C02EF8">
        <w:tc>
          <w:tcPr>
            <w:tcW w:w="1951" w:type="dxa"/>
            <w:shd w:val="clear" w:color="auto" w:fill="auto"/>
          </w:tcPr>
          <w:p w14:paraId="7C126D48" w14:textId="77777777" w:rsidR="000A701F" w:rsidRPr="00ED508B" w:rsidRDefault="000A701F" w:rsidP="00C02EF8">
            <w:pPr>
              <w:rPr>
                <w:b/>
                <w:bCs/>
              </w:rPr>
            </w:pPr>
            <w:r w:rsidRPr="00ED508B">
              <w:rPr>
                <w:b/>
                <w:bCs/>
              </w:rPr>
              <w:t>Supplementary Information:</w:t>
            </w:r>
          </w:p>
        </w:tc>
        <w:tc>
          <w:tcPr>
            <w:tcW w:w="7229" w:type="dxa"/>
            <w:shd w:val="clear" w:color="auto" w:fill="auto"/>
          </w:tcPr>
          <w:p w14:paraId="69F74C34" w14:textId="77777777" w:rsidR="000A701F" w:rsidRPr="00ED508B" w:rsidRDefault="000A701F" w:rsidP="00C02EF8">
            <w:r w:rsidRPr="00ED508B">
              <w:rPr>
                <w:rFonts w:hint="eastAsia"/>
              </w:rPr>
              <w:t>In order to provide high QoE telepresence services to end-users, telepresence systems</w:t>
            </w:r>
            <w:r w:rsidRPr="00ED508B">
              <w:t>, it is desirable to maintain synchronization within 45 milliseconds.</w:t>
            </w:r>
          </w:p>
        </w:tc>
      </w:tr>
    </w:tbl>
    <w:p w14:paraId="00186BA4" w14:textId="77777777" w:rsidR="000A701F" w:rsidRPr="00ED508B" w:rsidRDefault="000A701F" w:rsidP="000A701F"/>
    <w:p w14:paraId="43E61186" w14:textId="77777777" w:rsidR="000A701F" w:rsidRPr="00ED508B" w:rsidRDefault="000A701F" w:rsidP="000A701F">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96" w:name="_Toc323231095"/>
      <w:bookmarkStart w:id="97" w:name="_Toc359380308"/>
      <w:bookmarkStart w:id="98" w:name="_Toc370201802"/>
      <w:r w:rsidRPr="00ED508B">
        <w:rPr>
          <w:lang w:eastAsia="zh-CN"/>
        </w:rPr>
        <w:lastRenderedPageBreak/>
        <w:t>Render related Parameters</w:t>
      </w:r>
      <w:bookmarkEnd w:id="96"/>
      <w:bookmarkEnd w:id="97"/>
      <w:bookmarkEnd w:id="98"/>
    </w:p>
    <w:p w14:paraId="6C3B1C31" w14:textId="77777777" w:rsidR="000A701F" w:rsidRPr="008B5F3E" w:rsidRDefault="000A701F" w:rsidP="000A701F">
      <w:pPr>
        <w:rPr>
          <w:i/>
          <w:iCs/>
          <w:highlight w:val="yellow"/>
        </w:rPr>
      </w:pPr>
      <w:r w:rsidRPr="008B5F3E">
        <w:rPr>
          <w:i/>
          <w:iCs/>
          <w:highlight w:val="yellow"/>
        </w:rPr>
        <w:t>Further contributions are likely to document parameters like the following:</w:t>
      </w:r>
    </w:p>
    <w:p w14:paraId="32B57B76" w14:textId="77777777" w:rsidR="000A701F" w:rsidRPr="008B5F3E" w:rsidRDefault="000A701F" w:rsidP="000A701F">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arrangement of displays</w:t>
      </w:r>
    </w:p>
    <w:p w14:paraId="774E3ADA" w14:textId="77777777" w:rsidR="000A701F" w:rsidRPr="008B5F3E" w:rsidRDefault="000A701F" w:rsidP="000A701F">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spatial arrangement of loud speakers.</w:t>
      </w:r>
    </w:p>
    <w:p w14:paraId="0F34A6FF"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99" w:name="_Toc359380309"/>
      <w:bookmarkStart w:id="100" w:name="_Toc370201803"/>
      <w:r w:rsidRPr="00ED508B">
        <w:rPr>
          <w:lang w:eastAsia="zh-CN"/>
        </w:rPr>
        <w:t>Video parameters</w:t>
      </w:r>
      <w:bookmarkEnd w:id="99"/>
      <w:bookmarkEnd w:id="100"/>
    </w:p>
    <w:p w14:paraId="71F74A64"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01" w:name="_Toc359380310"/>
      <w:bookmarkStart w:id="102" w:name="_Toc370201804"/>
      <w:r w:rsidRPr="00ED508B">
        <w:rPr>
          <w:lang w:eastAsia="zh-CN"/>
        </w:rPr>
        <w:t>Audio parameters</w:t>
      </w:r>
      <w:bookmarkEnd w:id="101"/>
      <w:bookmarkEnd w:id="102"/>
    </w:p>
    <w:p w14:paraId="36EDE2A7"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Receiving Loudness Rating</w:t>
      </w:r>
    </w:p>
    <w:tbl>
      <w:tblPr>
        <w:tblW w:w="9180" w:type="dxa"/>
        <w:tblInd w:w="567" w:type="dxa"/>
        <w:tblLook w:val="04A0" w:firstRow="1" w:lastRow="0" w:firstColumn="1" w:lastColumn="0" w:noHBand="0" w:noVBand="1"/>
      </w:tblPr>
      <w:tblGrid>
        <w:gridCol w:w="1951"/>
        <w:gridCol w:w="7229"/>
      </w:tblGrid>
      <w:tr w:rsidR="000A701F" w:rsidRPr="00ED508B" w14:paraId="1AB6E331" w14:textId="77777777" w:rsidTr="00C02EF8">
        <w:tc>
          <w:tcPr>
            <w:tcW w:w="1951" w:type="dxa"/>
            <w:shd w:val="clear" w:color="auto" w:fill="auto"/>
          </w:tcPr>
          <w:p w14:paraId="5F1CF21D" w14:textId="77777777" w:rsidR="000A701F" w:rsidRPr="00ED508B" w:rsidRDefault="000A701F" w:rsidP="00C02EF8">
            <w:pPr>
              <w:rPr>
                <w:b/>
                <w:bCs/>
              </w:rPr>
            </w:pPr>
            <w:r w:rsidRPr="00ED508B">
              <w:rPr>
                <w:b/>
                <w:bCs/>
              </w:rPr>
              <w:t>Identity:</w:t>
            </w:r>
          </w:p>
        </w:tc>
        <w:tc>
          <w:tcPr>
            <w:tcW w:w="7229" w:type="dxa"/>
            <w:shd w:val="clear" w:color="auto" w:fill="auto"/>
          </w:tcPr>
          <w:p w14:paraId="74812D61" w14:textId="77777777" w:rsidR="000A701F" w:rsidRPr="00ED508B" w:rsidRDefault="000A701F" w:rsidP="00C02EF8">
            <w:r w:rsidRPr="00ED508B">
              <w:t>ReceiveLoudnessRating</w:t>
            </w:r>
          </w:p>
        </w:tc>
      </w:tr>
      <w:tr w:rsidR="000A701F" w:rsidRPr="00ED508B" w14:paraId="3B0C7BBA" w14:textId="77777777" w:rsidTr="00C02EF8">
        <w:tc>
          <w:tcPr>
            <w:tcW w:w="1951" w:type="dxa"/>
            <w:shd w:val="clear" w:color="auto" w:fill="auto"/>
          </w:tcPr>
          <w:p w14:paraId="75369980" w14:textId="77777777" w:rsidR="000A701F" w:rsidRPr="00ED508B" w:rsidRDefault="000A701F" w:rsidP="00C02EF8">
            <w:pPr>
              <w:rPr>
                <w:b/>
                <w:bCs/>
              </w:rPr>
            </w:pPr>
            <w:r w:rsidRPr="00ED508B">
              <w:rPr>
                <w:b/>
                <w:bCs/>
              </w:rPr>
              <w:t>Description:</w:t>
            </w:r>
          </w:p>
        </w:tc>
        <w:tc>
          <w:tcPr>
            <w:tcW w:w="7229" w:type="dxa"/>
            <w:shd w:val="clear" w:color="auto" w:fill="auto"/>
          </w:tcPr>
          <w:p w14:paraId="4AABC760" w14:textId="77777777" w:rsidR="000A701F" w:rsidRPr="00ED508B" w:rsidRDefault="000A701F" w:rsidP="00C02EF8">
            <w:r w:rsidRPr="00ED508B">
              <w:t>This parameter indicates the electric to acoustic transfer function of the Telepresence audio stream.</w:t>
            </w:r>
          </w:p>
        </w:tc>
      </w:tr>
      <w:tr w:rsidR="000A701F" w:rsidRPr="00ED508B" w14:paraId="2795B9BC" w14:textId="77777777" w:rsidTr="00C02EF8">
        <w:tc>
          <w:tcPr>
            <w:tcW w:w="1951" w:type="dxa"/>
            <w:shd w:val="clear" w:color="auto" w:fill="auto"/>
          </w:tcPr>
          <w:p w14:paraId="68F35DD8" w14:textId="77777777" w:rsidR="000A701F" w:rsidRPr="00ED508B" w:rsidRDefault="000A701F" w:rsidP="00C02EF8">
            <w:pPr>
              <w:rPr>
                <w:b/>
                <w:bCs/>
              </w:rPr>
            </w:pPr>
            <w:r w:rsidRPr="00ED508B">
              <w:rPr>
                <w:b/>
                <w:bCs/>
              </w:rPr>
              <w:t>Format:</w:t>
            </w:r>
          </w:p>
        </w:tc>
        <w:tc>
          <w:tcPr>
            <w:tcW w:w="7229" w:type="dxa"/>
            <w:shd w:val="clear" w:color="auto" w:fill="auto"/>
          </w:tcPr>
          <w:p w14:paraId="5B64080D" w14:textId="77777777" w:rsidR="000A701F" w:rsidRPr="00ED508B" w:rsidRDefault="000A701F" w:rsidP="00C02EF8">
            <w:r w:rsidRPr="00ED508B">
              <w:t>Numeric, in dB</w:t>
            </w:r>
          </w:p>
        </w:tc>
      </w:tr>
      <w:tr w:rsidR="000A701F" w:rsidRPr="00ED508B" w14:paraId="076BE068" w14:textId="77777777" w:rsidTr="00C02EF8">
        <w:tc>
          <w:tcPr>
            <w:tcW w:w="1951" w:type="dxa"/>
            <w:shd w:val="clear" w:color="auto" w:fill="auto"/>
          </w:tcPr>
          <w:p w14:paraId="36032110" w14:textId="77777777" w:rsidR="000A701F" w:rsidRPr="00ED508B" w:rsidRDefault="000A701F" w:rsidP="00C02EF8">
            <w:pPr>
              <w:rPr>
                <w:b/>
                <w:bCs/>
              </w:rPr>
            </w:pPr>
            <w:r w:rsidRPr="00ED508B">
              <w:rPr>
                <w:b/>
                <w:bCs/>
              </w:rPr>
              <w:t>Possible Values:</w:t>
            </w:r>
          </w:p>
        </w:tc>
        <w:tc>
          <w:tcPr>
            <w:tcW w:w="7229" w:type="dxa"/>
            <w:shd w:val="clear" w:color="auto" w:fill="auto"/>
          </w:tcPr>
          <w:p w14:paraId="31182C65" w14:textId="77777777" w:rsidR="000A701F" w:rsidRPr="00ED508B" w:rsidRDefault="000A701F" w:rsidP="00C02EF8">
            <w:r w:rsidRPr="00ED508B">
              <w:t>(+ 5–F</w:t>
            </w:r>
            <w:r w:rsidRPr="00ED508B">
              <w:rPr>
                <w:vertAlign w:val="subscript"/>
              </w:rPr>
              <w:t>r</w:t>
            </w:r>
            <w:r w:rsidRPr="00ED508B">
              <w:t>)</w:t>
            </w:r>
          </w:p>
        </w:tc>
      </w:tr>
      <w:tr w:rsidR="000A701F" w:rsidRPr="00ED508B" w14:paraId="678E74F7" w14:textId="77777777" w:rsidTr="00C02EF8">
        <w:tc>
          <w:tcPr>
            <w:tcW w:w="1951" w:type="dxa"/>
            <w:shd w:val="clear" w:color="auto" w:fill="auto"/>
          </w:tcPr>
          <w:p w14:paraId="508CB4B8" w14:textId="77777777" w:rsidR="000A701F" w:rsidRPr="00ED508B" w:rsidRDefault="000A701F" w:rsidP="00C02EF8">
            <w:pPr>
              <w:rPr>
                <w:b/>
                <w:bCs/>
              </w:rPr>
            </w:pPr>
            <w:r w:rsidRPr="00ED508B">
              <w:rPr>
                <w:b/>
                <w:bCs/>
              </w:rPr>
              <w:t>Default:</w:t>
            </w:r>
          </w:p>
        </w:tc>
        <w:tc>
          <w:tcPr>
            <w:tcW w:w="7229" w:type="dxa"/>
            <w:shd w:val="clear" w:color="auto" w:fill="auto"/>
          </w:tcPr>
          <w:p w14:paraId="40FDE6DD" w14:textId="77777777" w:rsidR="000A701F" w:rsidRPr="00F6499B" w:rsidRDefault="000A701F" w:rsidP="00C02EF8">
            <w:pPr>
              <w:rPr>
                <w:highlight w:val="yellow"/>
              </w:rPr>
            </w:pPr>
            <w:r w:rsidRPr="00F6499B">
              <w:rPr>
                <w:highlight w:val="yellow"/>
              </w:rPr>
              <w:t>TBD</w:t>
            </w:r>
          </w:p>
        </w:tc>
      </w:tr>
      <w:tr w:rsidR="000A701F" w:rsidRPr="00ED508B" w14:paraId="4DDB1BCB" w14:textId="77777777" w:rsidTr="00C02EF8">
        <w:tc>
          <w:tcPr>
            <w:tcW w:w="1951" w:type="dxa"/>
            <w:shd w:val="clear" w:color="auto" w:fill="auto"/>
          </w:tcPr>
          <w:p w14:paraId="5F2A08E9" w14:textId="77777777" w:rsidR="000A701F" w:rsidRPr="00ED508B" w:rsidRDefault="000A701F" w:rsidP="00C02EF8">
            <w:pPr>
              <w:rPr>
                <w:b/>
                <w:bCs/>
              </w:rPr>
            </w:pPr>
            <w:r w:rsidRPr="00ED508B">
              <w:rPr>
                <w:b/>
                <w:bCs/>
              </w:rPr>
              <w:t>Reference:</w:t>
            </w:r>
          </w:p>
        </w:tc>
        <w:tc>
          <w:tcPr>
            <w:tcW w:w="7229" w:type="dxa"/>
            <w:shd w:val="clear" w:color="auto" w:fill="auto"/>
          </w:tcPr>
          <w:p w14:paraId="6AA4C309" w14:textId="77777777" w:rsidR="000A701F" w:rsidRPr="00ED508B" w:rsidRDefault="000A701F" w:rsidP="00C02EF8">
            <w:r w:rsidRPr="00ED508B">
              <w:t>-</w:t>
            </w:r>
          </w:p>
        </w:tc>
      </w:tr>
      <w:tr w:rsidR="000A701F" w:rsidRPr="00ED508B" w14:paraId="2AC83E00" w14:textId="77777777" w:rsidTr="00C02EF8">
        <w:tc>
          <w:tcPr>
            <w:tcW w:w="1951" w:type="dxa"/>
            <w:shd w:val="clear" w:color="auto" w:fill="auto"/>
          </w:tcPr>
          <w:p w14:paraId="69C60752" w14:textId="77777777" w:rsidR="000A701F" w:rsidRPr="00ED508B" w:rsidRDefault="000A701F" w:rsidP="00C02EF8">
            <w:pPr>
              <w:rPr>
                <w:b/>
                <w:bCs/>
              </w:rPr>
            </w:pPr>
            <w:r w:rsidRPr="00ED508B">
              <w:rPr>
                <w:b/>
                <w:bCs/>
              </w:rPr>
              <w:t>Interface:</w:t>
            </w:r>
          </w:p>
        </w:tc>
        <w:tc>
          <w:tcPr>
            <w:tcW w:w="7229" w:type="dxa"/>
            <w:shd w:val="clear" w:color="auto" w:fill="auto"/>
          </w:tcPr>
          <w:p w14:paraId="6D13C70D" w14:textId="77777777" w:rsidR="000A701F" w:rsidRPr="00ED508B" w:rsidRDefault="000A701F" w:rsidP="00C02EF8">
            <w:r w:rsidRPr="00ED508B">
              <w:t>-</w:t>
            </w:r>
          </w:p>
        </w:tc>
      </w:tr>
      <w:tr w:rsidR="000A701F" w:rsidRPr="00ED508B" w14:paraId="12B39853" w14:textId="77777777" w:rsidTr="00C02EF8">
        <w:tc>
          <w:tcPr>
            <w:tcW w:w="1951" w:type="dxa"/>
            <w:shd w:val="clear" w:color="auto" w:fill="auto"/>
          </w:tcPr>
          <w:p w14:paraId="5EFF5EA3" w14:textId="77777777" w:rsidR="000A701F" w:rsidRPr="00ED508B" w:rsidRDefault="000A701F" w:rsidP="00C02EF8">
            <w:pPr>
              <w:rPr>
                <w:b/>
                <w:bCs/>
              </w:rPr>
            </w:pPr>
            <w:r w:rsidRPr="00ED508B">
              <w:rPr>
                <w:b/>
                <w:bCs/>
              </w:rPr>
              <w:t>Supplementary Information:</w:t>
            </w:r>
          </w:p>
        </w:tc>
        <w:tc>
          <w:tcPr>
            <w:tcW w:w="7229" w:type="dxa"/>
            <w:shd w:val="clear" w:color="auto" w:fill="auto"/>
          </w:tcPr>
          <w:p w14:paraId="05DE8EDA" w14:textId="77777777" w:rsidR="000A701F" w:rsidRPr="00ED508B" w:rsidRDefault="000A701F" w:rsidP="00C02EF8">
            <w:r w:rsidRPr="00ED508B">
              <w:t>The purposes of specifying Receiving Loudness Rating for the sound rendering are:</w:t>
            </w:r>
          </w:p>
          <w:p w14:paraId="461AE96F" w14:textId="77777777" w:rsidR="000A701F" w:rsidRDefault="000A701F" w:rsidP="000A701F">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in order to obtain a comfortable acoustic sound level at the conferee's positions (not too low and not too loud), given a nominal incoming electrical receive level.</w:t>
            </w:r>
          </w:p>
          <w:p w14:paraId="117A0F8F" w14:textId="77777777" w:rsidR="000A701F" w:rsidRPr="00ED508B" w:rsidRDefault="000A701F" w:rsidP="000A701F">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so that the same electrical value received from the distant rooms after D to A conversion generates the same sound pressure level at conferee's positions.</w:t>
            </w:r>
          </w:p>
        </w:tc>
      </w:tr>
    </w:tbl>
    <w:p w14:paraId="0EE7648C" w14:textId="77777777" w:rsidR="000A701F" w:rsidRPr="00ED508B" w:rsidRDefault="000A701F" w:rsidP="000A701F">
      <w:r w:rsidRPr="00ED508B">
        <w:t xml:space="preserve">Telepresence systems shall receive audio from other telepresence systems with </w:t>
      </w:r>
      <w:r>
        <w:t xml:space="preserve">a nominal Receive‌Loudness‌Rating </w:t>
      </w:r>
      <w:r w:rsidRPr="00ED508B">
        <w:t>of (+ 5–F</w:t>
      </w:r>
      <w:r w:rsidRPr="00ED508B">
        <w:rPr>
          <w:vertAlign w:val="subscript"/>
        </w:rPr>
        <w:t>r</w:t>
      </w:r>
      <w:r w:rsidRPr="00ED508B">
        <w:t>) dB, measured in accordance with [ITU-T P.300].</w:t>
      </w:r>
    </w:p>
    <w:p w14:paraId="5E0911C5" w14:textId="77777777" w:rsidR="000A701F" w:rsidRPr="00ED508B" w:rsidRDefault="000A701F" w:rsidP="000A701F">
      <w:r w:rsidRPr="00ED508B">
        <w:t>In order to take into account the difference between the reference test positioning and the actual loudspeaker</w:t>
      </w:r>
      <w:r w:rsidRPr="00ED508B">
        <w:noBreakHyphen/>
        <w:t>listener operating distance (d</w:t>
      </w:r>
      <w:r w:rsidRPr="00ED508B">
        <w:rPr>
          <w:vertAlign w:val="subscript"/>
        </w:rPr>
        <w:t>r</w:t>
      </w:r>
      <w:r w:rsidRPr="00ED508B">
        <w:t>) for which the terminal is adjusted, the following correction factor F</w:t>
      </w:r>
      <w:r w:rsidRPr="00ED508B">
        <w:rPr>
          <w:vertAlign w:val="subscript"/>
        </w:rPr>
        <w:t>r</w:t>
      </w:r>
      <w:r w:rsidRPr="00ED508B">
        <w:t xml:space="preserve"> is defined:</w:t>
      </w:r>
    </w:p>
    <w:p w14:paraId="1CFB9446" w14:textId="77777777" w:rsidR="000A701F" w:rsidRPr="00ED508B" w:rsidRDefault="000A701F" w:rsidP="000A701F">
      <w:pPr>
        <w:pStyle w:val="Equation"/>
        <w:tabs>
          <w:tab w:val="clear" w:pos="9639"/>
          <w:tab w:val="right" w:pos="8640"/>
        </w:tabs>
      </w:pPr>
      <w:r w:rsidRPr="00ED508B">
        <w:tab/>
      </w:r>
      <w:r w:rsidRPr="00ED508B">
        <w:rPr>
          <w:position w:val="-28"/>
        </w:rPr>
        <w:object w:dxaOrig="2160" w:dyaOrig="680" w14:anchorId="756C6EDA">
          <v:shape id="_x0000_i1026" type="#_x0000_t75" style="width:108.6pt;height:34.25pt" o:ole="">
            <v:imagedata r:id="rId56" o:title=""/>
          </v:shape>
          <o:OLEObject Type="Embed" ProgID="Equation.3" ShapeID="_x0000_i1026" DrawAspect="Content" ObjectID="_1455387738" r:id="rId57"/>
        </w:object>
      </w:r>
      <w:r w:rsidRPr="00ED508B">
        <w:tab/>
        <w:t>(d</w:t>
      </w:r>
      <w:r w:rsidRPr="00ED508B">
        <w:rPr>
          <w:vertAlign w:val="subscript"/>
        </w:rPr>
        <w:t>r</w:t>
      </w:r>
      <w:r w:rsidRPr="00ED508B">
        <w:t xml:space="preserve"> in metres)</w:t>
      </w:r>
    </w:p>
    <w:p w14:paraId="7A7415DF" w14:textId="77777777" w:rsidR="000A701F" w:rsidRPr="00ED508B" w:rsidRDefault="000A701F" w:rsidP="000A701F">
      <w:pPr>
        <w:pStyle w:val="Note"/>
      </w:pPr>
      <w:r w:rsidRPr="00F6499B">
        <w:t>NOTE 1 </w:t>
      </w:r>
      <w:r w:rsidRPr="00F6499B">
        <w:noBreakHyphen/>
        <w:t xml:space="preserve">  The formula for Receiving Loudness Rating is currently only defined in an audio</w:t>
      </w:r>
      <w:r w:rsidRPr="00ED508B">
        <w:t xml:space="preserve"> bandwidth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14:paraId="5278010D" w14:textId="77777777" w:rsidR="000A701F" w:rsidRPr="00ED508B" w:rsidRDefault="000A701F" w:rsidP="000A701F">
      <w:pPr>
        <w:rPr>
          <w:i/>
          <w:iCs/>
          <w:lang w:eastAsia="zh-CN"/>
        </w:rPr>
      </w:pPr>
      <w:r w:rsidRPr="00ED508B">
        <w:t xml:space="preserve">Note 2: Practical Telepresence systems will usually have some means for adjusting the receive volume according to user preference. However, it is still useful to specify the nominal receive </w:t>
      </w:r>
      <w:r w:rsidRPr="00ED508B">
        <w:lastRenderedPageBreak/>
        <w:t>loudness rating as a default starting point for further volume adjustment, and to provide a reference amount of receive gain for echo path loss measurements.</w:t>
      </w:r>
    </w:p>
    <w:p w14:paraId="60CD1F12" w14:textId="77777777" w:rsidR="000A701F" w:rsidRPr="00ED508B" w:rsidRDefault="000A701F" w:rsidP="000A701F">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103" w:name="_Toc323231096"/>
      <w:bookmarkStart w:id="104" w:name="_Toc359380311"/>
      <w:bookmarkStart w:id="105" w:name="_Toc370201805"/>
      <w:r w:rsidRPr="00ED508B">
        <w:rPr>
          <w:lang w:eastAsia="zh-CN"/>
        </w:rPr>
        <w:t>Telepresence system environment parameters</w:t>
      </w:r>
      <w:bookmarkEnd w:id="103"/>
      <w:bookmarkEnd w:id="104"/>
      <w:bookmarkEnd w:id="105"/>
    </w:p>
    <w:p w14:paraId="382DDD17"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106" w:name="_Toc359380312"/>
      <w:bookmarkStart w:id="107" w:name="_Toc370201806"/>
      <w:r w:rsidRPr="00ED508B">
        <w:t>Colour and lighting parameters</w:t>
      </w:r>
      <w:bookmarkEnd w:id="106"/>
      <w:bookmarkEnd w:id="107"/>
    </w:p>
    <w:p w14:paraId="5287963E" w14:textId="77777777" w:rsidR="000A701F" w:rsidRPr="00ED508B" w:rsidRDefault="000A701F" w:rsidP="000A701F">
      <w:r w:rsidRPr="00ED508B">
        <w:t>For a pleasing telepresence experience good lighting in terms of quantity and quality is needed for the environment where the telepresence endpoint is placed. [ISO 8995] defines several criteria for lighting design in indoor environments. It highlights the following parameters as contributing to the luminous environment:</w:t>
      </w:r>
    </w:p>
    <w:p w14:paraId="369BAF07" w14:textId="77777777" w:rsidR="000A701F" w:rsidRPr="00ED508B" w:rsidRDefault="000A701F" w:rsidP="000A701F">
      <w:pPr>
        <w:numPr>
          <w:ilvl w:val="0"/>
          <w:numId w:val="14"/>
        </w:numPr>
        <w:tabs>
          <w:tab w:val="clear" w:pos="794"/>
          <w:tab w:val="clear" w:pos="1191"/>
          <w:tab w:val="clear" w:pos="1588"/>
          <w:tab w:val="clear" w:pos="1985"/>
        </w:tabs>
        <w:ind w:left="567" w:hanging="567"/>
      </w:pPr>
      <w:r>
        <w:t>Luminance distribution</w:t>
      </w:r>
    </w:p>
    <w:p w14:paraId="0D96659B" w14:textId="77777777" w:rsidR="000A701F" w:rsidRPr="00ED508B" w:rsidRDefault="000A701F" w:rsidP="000A701F">
      <w:pPr>
        <w:numPr>
          <w:ilvl w:val="0"/>
          <w:numId w:val="14"/>
        </w:numPr>
        <w:tabs>
          <w:tab w:val="clear" w:pos="794"/>
          <w:tab w:val="clear" w:pos="1191"/>
          <w:tab w:val="clear" w:pos="1588"/>
          <w:tab w:val="clear" w:pos="1985"/>
        </w:tabs>
        <w:ind w:left="567" w:hanging="567"/>
      </w:pPr>
      <w:r>
        <w:t>Illuminance</w:t>
      </w:r>
    </w:p>
    <w:p w14:paraId="5DC4986A" w14:textId="77777777" w:rsidR="000A701F" w:rsidRPr="00ED508B" w:rsidRDefault="000A701F" w:rsidP="000A701F">
      <w:pPr>
        <w:numPr>
          <w:ilvl w:val="0"/>
          <w:numId w:val="14"/>
        </w:numPr>
        <w:tabs>
          <w:tab w:val="clear" w:pos="794"/>
          <w:tab w:val="clear" w:pos="1191"/>
          <w:tab w:val="clear" w:pos="1588"/>
          <w:tab w:val="clear" w:pos="1985"/>
        </w:tabs>
        <w:ind w:left="567" w:hanging="567"/>
      </w:pPr>
      <w:r>
        <w:t>Glare</w:t>
      </w:r>
    </w:p>
    <w:p w14:paraId="5A1801AF" w14:textId="77777777" w:rsidR="000A701F" w:rsidRPr="00ED508B" w:rsidRDefault="000A701F" w:rsidP="000A701F">
      <w:pPr>
        <w:numPr>
          <w:ilvl w:val="0"/>
          <w:numId w:val="14"/>
        </w:numPr>
        <w:tabs>
          <w:tab w:val="clear" w:pos="794"/>
          <w:tab w:val="clear" w:pos="1191"/>
          <w:tab w:val="clear" w:pos="1588"/>
          <w:tab w:val="clear" w:pos="1985"/>
        </w:tabs>
        <w:ind w:left="567" w:hanging="567"/>
      </w:pPr>
      <w:r>
        <w:t>Directionality of light</w:t>
      </w:r>
    </w:p>
    <w:p w14:paraId="660574FB" w14:textId="77777777" w:rsidR="000A701F" w:rsidRPr="00ED508B" w:rsidRDefault="000A701F" w:rsidP="000A701F">
      <w:pPr>
        <w:numPr>
          <w:ilvl w:val="0"/>
          <w:numId w:val="14"/>
        </w:numPr>
        <w:tabs>
          <w:tab w:val="clear" w:pos="794"/>
          <w:tab w:val="clear" w:pos="1191"/>
          <w:tab w:val="clear" w:pos="1588"/>
          <w:tab w:val="clear" w:pos="1985"/>
        </w:tabs>
        <w:ind w:left="567" w:hanging="567"/>
      </w:pPr>
      <w:r w:rsidRPr="00ED508B">
        <w:t>Colour a</w:t>
      </w:r>
      <w:r>
        <w:t>spect of the light and surfaces</w:t>
      </w:r>
    </w:p>
    <w:p w14:paraId="7A65BC4A" w14:textId="77777777" w:rsidR="000A701F" w:rsidRPr="00ED508B" w:rsidRDefault="000A701F" w:rsidP="000A701F">
      <w:pPr>
        <w:numPr>
          <w:ilvl w:val="0"/>
          <w:numId w:val="14"/>
        </w:numPr>
        <w:tabs>
          <w:tab w:val="clear" w:pos="794"/>
          <w:tab w:val="clear" w:pos="1191"/>
          <w:tab w:val="clear" w:pos="1588"/>
          <w:tab w:val="clear" w:pos="1985"/>
        </w:tabs>
        <w:ind w:left="567" w:hanging="567"/>
      </w:pPr>
      <w:r>
        <w:t>Flicker</w:t>
      </w:r>
    </w:p>
    <w:p w14:paraId="2BF54D6F" w14:textId="77777777" w:rsidR="000A701F" w:rsidRPr="00ED508B" w:rsidRDefault="000A701F" w:rsidP="000A701F">
      <w:pPr>
        <w:numPr>
          <w:ilvl w:val="0"/>
          <w:numId w:val="14"/>
        </w:numPr>
        <w:tabs>
          <w:tab w:val="clear" w:pos="794"/>
          <w:tab w:val="clear" w:pos="1191"/>
          <w:tab w:val="clear" w:pos="1588"/>
          <w:tab w:val="clear" w:pos="1985"/>
        </w:tabs>
        <w:ind w:left="567" w:hanging="567"/>
      </w:pPr>
      <w:r>
        <w:t>Daylight</w:t>
      </w:r>
    </w:p>
    <w:p w14:paraId="7CA85A30" w14:textId="77777777" w:rsidR="000A701F" w:rsidRPr="00ED508B" w:rsidRDefault="000A701F" w:rsidP="000A701F">
      <w:pPr>
        <w:numPr>
          <w:ilvl w:val="0"/>
          <w:numId w:val="14"/>
        </w:numPr>
        <w:tabs>
          <w:tab w:val="clear" w:pos="794"/>
          <w:tab w:val="clear" w:pos="1191"/>
          <w:tab w:val="clear" w:pos="1588"/>
          <w:tab w:val="clear" w:pos="1985"/>
        </w:tabs>
        <w:ind w:left="567" w:hanging="567"/>
      </w:pPr>
      <w:r w:rsidRPr="00ED508B">
        <w:t>Maintenance.</w:t>
      </w:r>
    </w:p>
    <w:p w14:paraId="6198CC7C" w14:textId="77777777" w:rsidR="000A701F" w:rsidRPr="00ED508B" w:rsidRDefault="000A701F" w:rsidP="000A701F">
      <w:r w:rsidRPr="00ED508B">
        <w:t>These aspects should be considered when designing and commissioning telepresence endpoints.</w:t>
      </w:r>
    </w:p>
    <w:p w14:paraId="3DE9A45D"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Illuminant</w:t>
      </w:r>
    </w:p>
    <w:tbl>
      <w:tblPr>
        <w:tblW w:w="9180" w:type="dxa"/>
        <w:tblInd w:w="567" w:type="dxa"/>
        <w:tblLook w:val="04A0" w:firstRow="1" w:lastRow="0" w:firstColumn="1" w:lastColumn="0" w:noHBand="0" w:noVBand="1"/>
      </w:tblPr>
      <w:tblGrid>
        <w:gridCol w:w="1951"/>
        <w:gridCol w:w="7229"/>
      </w:tblGrid>
      <w:tr w:rsidR="000A701F" w:rsidRPr="00ED508B" w14:paraId="7EB1CEF9" w14:textId="77777777" w:rsidTr="00C02EF8">
        <w:tc>
          <w:tcPr>
            <w:tcW w:w="1951" w:type="dxa"/>
            <w:shd w:val="clear" w:color="auto" w:fill="auto"/>
          </w:tcPr>
          <w:p w14:paraId="47534C2A" w14:textId="77777777" w:rsidR="000A701F" w:rsidRPr="00ED508B" w:rsidRDefault="000A701F" w:rsidP="00C02EF8">
            <w:pPr>
              <w:rPr>
                <w:b/>
                <w:bCs/>
              </w:rPr>
            </w:pPr>
            <w:r w:rsidRPr="00ED508B">
              <w:rPr>
                <w:b/>
                <w:bCs/>
              </w:rPr>
              <w:t>Identity:</w:t>
            </w:r>
          </w:p>
        </w:tc>
        <w:tc>
          <w:tcPr>
            <w:tcW w:w="7229" w:type="dxa"/>
            <w:shd w:val="clear" w:color="auto" w:fill="auto"/>
          </w:tcPr>
          <w:p w14:paraId="619DD2EE" w14:textId="77777777" w:rsidR="000A701F" w:rsidRPr="00ED508B" w:rsidRDefault="000A701F" w:rsidP="00C02EF8">
            <w:r w:rsidRPr="00ED508B">
              <w:rPr>
                <w:rFonts w:hint="eastAsia"/>
              </w:rPr>
              <w:t>Type.</w:t>
            </w:r>
          </w:p>
        </w:tc>
      </w:tr>
      <w:tr w:rsidR="000A701F" w:rsidRPr="00ED508B" w14:paraId="7BFB1CCC" w14:textId="77777777" w:rsidTr="00C02EF8">
        <w:tc>
          <w:tcPr>
            <w:tcW w:w="1951" w:type="dxa"/>
            <w:shd w:val="clear" w:color="auto" w:fill="auto"/>
          </w:tcPr>
          <w:p w14:paraId="065E107C" w14:textId="77777777" w:rsidR="000A701F" w:rsidRPr="00ED508B" w:rsidRDefault="000A701F" w:rsidP="00C02EF8">
            <w:pPr>
              <w:rPr>
                <w:b/>
                <w:bCs/>
              </w:rPr>
            </w:pPr>
            <w:r w:rsidRPr="00ED508B">
              <w:rPr>
                <w:b/>
                <w:bCs/>
              </w:rPr>
              <w:t>Description:</w:t>
            </w:r>
          </w:p>
        </w:tc>
        <w:tc>
          <w:tcPr>
            <w:tcW w:w="7229" w:type="dxa"/>
            <w:shd w:val="clear" w:color="auto" w:fill="auto"/>
          </w:tcPr>
          <w:p w14:paraId="61AB196C" w14:textId="77777777" w:rsidR="000A701F" w:rsidRPr="00ED508B" w:rsidRDefault="000A701F" w:rsidP="00C02EF8">
            <w:r w:rsidRPr="00ED508B">
              <w:t xml:space="preserve">This parameter </w:t>
            </w:r>
            <w:r w:rsidRPr="00ED508B">
              <w:rPr>
                <w:rFonts w:hint="eastAsia"/>
              </w:rPr>
              <w:t xml:space="preserve">describes the </w:t>
            </w:r>
            <w:r w:rsidRPr="00ED508B">
              <w:t>profile of the visible light at a telepresence endpoint. It is characterised by a CIE standard illuminant value.</w:t>
            </w:r>
          </w:p>
        </w:tc>
      </w:tr>
      <w:tr w:rsidR="000A701F" w:rsidRPr="00ED508B" w14:paraId="672E3678" w14:textId="77777777" w:rsidTr="00C02EF8">
        <w:tc>
          <w:tcPr>
            <w:tcW w:w="1951" w:type="dxa"/>
            <w:shd w:val="clear" w:color="auto" w:fill="auto"/>
          </w:tcPr>
          <w:p w14:paraId="6B8CB2C5" w14:textId="77777777" w:rsidR="000A701F" w:rsidRPr="00ED508B" w:rsidRDefault="000A701F" w:rsidP="00C02EF8">
            <w:pPr>
              <w:rPr>
                <w:b/>
                <w:bCs/>
              </w:rPr>
            </w:pPr>
            <w:r w:rsidRPr="00ED508B">
              <w:rPr>
                <w:b/>
                <w:bCs/>
              </w:rPr>
              <w:t>Format:</w:t>
            </w:r>
          </w:p>
        </w:tc>
        <w:tc>
          <w:tcPr>
            <w:tcW w:w="7229" w:type="dxa"/>
            <w:shd w:val="clear" w:color="auto" w:fill="auto"/>
          </w:tcPr>
          <w:p w14:paraId="0FB328BB" w14:textId="77777777" w:rsidR="000A701F" w:rsidRPr="00ED508B" w:rsidRDefault="000A701F" w:rsidP="00C02EF8">
            <w:r w:rsidRPr="00ED508B">
              <w:t>Enumeration.</w:t>
            </w:r>
          </w:p>
        </w:tc>
      </w:tr>
      <w:tr w:rsidR="000A701F" w:rsidRPr="00ED508B" w14:paraId="35ED8E5C" w14:textId="77777777" w:rsidTr="00C02EF8">
        <w:tc>
          <w:tcPr>
            <w:tcW w:w="1951" w:type="dxa"/>
            <w:shd w:val="clear" w:color="auto" w:fill="auto"/>
          </w:tcPr>
          <w:p w14:paraId="72EC7DB2" w14:textId="77777777" w:rsidR="000A701F" w:rsidRPr="00ED508B" w:rsidRDefault="000A701F" w:rsidP="00C02EF8">
            <w:pPr>
              <w:rPr>
                <w:b/>
                <w:bCs/>
              </w:rPr>
            </w:pPr>
            <w:r w:rsidRPr="00ED508B">
              <w:rPr>
                <w:b/>
                <w:bCs/>
              </w:rPr>
              <w:t>Possible Values:</w:t>
            </w:r>
          </w:p>
        </w:tc>
        <w:tc>
          <w:tcPr>
            <w:tcW w:w="7229" w:type="dxa"/>
            <w:shd w:val="clear" w:color="auto" w:fill="auto"/>
          </w:tcPr>
          <w:p w14:paraId="759F0947" w14:textId="77777777" w:rsidR="000A701F" w:rsidRPr="00ED508B" w:rsidRDefault="000A701F" w:rsidP="00C02EF8">
            <w:r w:rsidRPr="00ED508B">
              <w:t>"Dx" I</w:t>
            </w:r>
            <w:r>
              <w:t>lluminant representing Daylight</w:t>
            </w:r>
            <w:r w:rsidRPr="00ED508B">
              <w:t xml:space="preserve"> (x is in integer, i.e. D65 Default, D50, 55, 75).</w:t>
            </w:r>
          </w:p>
          <w:p w14:paraId="7133CD1F" w14:textId="77777777" w:rsidR="000A701F" w:rsidRPr="00ED508B" w:rsidRDefault="000A701F" w:rsidP="00C02EF8">
            <w:r w:rsidRPr="00ED508B">
              <w:t>"E" Illuminant representing an equal energy radiator.</w:t>
            </w:r>
          </w:p>
          <w:p w14:paraId="6B51007E" w14:textId="77777777" w:rsidR="000A701F" w:rsidRPr="00ED508B" w:rsidRDefault="000A701F" w:rsidP="00C02EF8">
            <w:r w:rsidRPr="00ED508B">
              <w:t>"FLx" Illuminant representing fluorescent lamp (x is an integer, i.e. FL1, FL2, FL12 etc</w:t>
            </w:r>
            <w:r>
              <w:t>.</w:t>
            </w:r>
            <w:r w:rsidRPr="00ED508B">
              <w:t>).</w:t>
            </w:r>
          </w:p>
          <w:p w14:paraId="1D8CC0B6" w14:textId="77777777" w:rsidR="000A701F" w:rsidRPr="00ED508B" w:rsidRDefault="000A701F" w:rsidP="00C02EF8">
            <w:r w:rsidRPr="00ED508B">
              <w:t xml:space="preserve">"FL3.x" Illuminant representing a three band fluorescent lamps (x is an integer, </w:t>
            </w:r>
            <w:commentRangeStart w:id="108"/>
            <w:r w:rsidRPr="008B5F3E">
              <w:rPr>
                <w:highlight w:val="yellow"/>
              </w:rPr>
              <w:t>i.e.</w:t>
            </w:r>
            <w:commentRangeEnd w:id="108"/>
            <w:r>
              <w:rPr>
                <w:rStyle w:val="CommentReference"/>
              </w:rPr>
              <w:commentReference w:id="108"/>
            </w:r>
            <w:r>
              <w:t xml:space="preserve"> </w:t>
            </w:r>
            <w:r w:rsidRPr="00ED508B">
              <w:t>FL3.1, FL3.14).</w:t>
            </w:r>
          </w:p>
          <w:p w14:paraId="3BC9BEFD" w14:textId="77777777" w:rsidR="000A701F" w:rsidRPr="00ED508B" w:rsidRDefault="000A701F" w:rsidP="00C02EF8">
            <w:r w:rsidRPr="00ED508B">
              <w:t>"HPx" Illuminant represent</w:t>
            </w:r>
            <w:r>
              <w:t xml:space="preserve">ing a high-pressure lamp spectrum (x is an integer, </w:t>
            </w:r>
            <w:commentRangeStart w:id="109"/>
            <w:r w:rsidRPr="008B5F3E">
              <w:rPr>
                <w:highlight w:val="yellow"/>
              </w:rPr>
              <w:t>i.e.</w:t>
            </w:r>
            <w:commentRangeEnd w:id="109"/>
            <w:r>
              <w:rPr>
                <w:rStyle w:val="CommentReference"/>
              </w:rPr>
              <w:commentReference w:id="109"/>
            </w:r>
            <w:r>
              <w:t>:</w:t>
            </w:r>
          </w:p>
          <w:p w14:paraId="45B0C494" w14:textId="77777777" w:rsidR="000A701F" w:rsidRPr="00ED508B" w:rsidRDefault="000A701F" w:rsidP="000A701F">
            <w:pPr>
              <w:numPr>
                <w:ilvl w:val="0"/>
                <w:numId w:val="17"/>
              </w:numPr>
              <w:tabs>
                <w:tab w:val="clear" w:pos="794"/>
                <w:tab w:val="clear" w:pos="1191"/>
                <w:tab w:val="clear" w:pos="1588"/>
                <w:tab w:val="clear" w:pos="1985"/>
              </w:tabs>
              <w:ind w:left="567" w:hanging="567"/>
            </w:pPr>
            <w:r w:rsidRPr="00ED508B">
              <w:t>HP1</w:t>
            </w:r>
            <w:r>
              <w:t>:</w:t>
            </w:r>
            <w:r w:rsidRPr="00ED508B">
              <w:t xml:space="preserve"> Standard high pressure lamp</w:t>
            </w:r>
          </w:p>
          <w:p w14:paraId="29724559" w14:textId="77777777" w:rsidR="000A701F" w:rsidRPr="00ED508B" w:rsidRDefault="000A701F" w:rsidP="000A701F">
            <w:pPr>
              <w:numPr>
                <w:ilvl w:val="0"/>
                <w:numId w:val="17"/>
              </w:numPr>
              <w:tabs>
                <w:tab w:val="clear" w:pos="794"/>
                <w:tab w:val="clear" w:pos="1191"/>
                <w:tab w:val="clear" w:pos="1588"/>
                <w:tab w:val="clear" w:pos="1985"/>
              </w:tabs>
              <w:ind w:left="567" w:hanging="567"/>
            </w:pPr>
            <w:r w:rsidRPr="00ED508B">
              <w:t>HP2</w:t>
            </w:r>
            <w:r>
              <w:t>:</w:t>
            </w:r>
            <w:r w:rsidRPr="00ED508B">
              <w:t xml:space="preserve"> Colour enhanced high pressure sodium lamp</w:t>
            </w:r>
          </w:p>
          <w:p w14:paraId="1FDB2A2C" w14:textId="77777777" w:rsidR="000A701F" w:rsidRPr="00ED508B" w:rsidRDefault="000A701F" w:rsidP="000A701F">
            <w:pPr>
              <w:numPr>
                <w:ilvl w:val="0"/>
                <w:numId w:val="17"/>
              </w:numPr>
              <w:tabs>
                <w:tab w:val="clear" w:pos="794"/>
                <w:tab w:val="clear" w:pos="1191"/>
                <w:tab w:val="clear" w:pos="1588"/>
                <w:tab w:val="clear" w:pos="1985"/>
              </w:tabs>
              <w:ind w:left="567" w:hanging="567"/>
            </w:pPr>
            <w:r w:rsidRPr="00ED508B">
              <w:t>HP3</w:t>
            </w:r>
            <w:r>
              <w:t xml:space="preserve"> </w:t>
            </w:r>
            <w:r w:rsidRPr="00ED508B">
              <w:t>to HP5</w:t>
            </w:r>
            <w:r>
              <w:t>:</w:t>
            </w:r>
            <w:r w:rsidRPr="00ED508B">
              <w:t xml:space="preserve"> High Pressure metal halide lamps)</w:t>
            </w:r>
          </w:p>
        </w:tc>
      </w:tr>
      <w:tr w:rsidR="000A701F" w:rsidRPr="00ED508B" w14:paraId="422AF16A" w14:textId="77777777" w:rsidTr="00C02EF8">
        <w:tc>
          <w:tcPr>
            <w:tcW w:w="1951" w:type="dxa"/>
            <w:shd w:val="clear" w:color="auto" w:fill="auto"/>
          </w:tcPr>
          <w:p w14:paraId="757B37FC" w14:textId="77777777" w:rsidR="000A701F" w:rsidRPr="00ED508B" w:rsidRDefault="000A701F" w:rsidP="00C02EF8">
            <w:pPr>
              <w:rPr>
                <w:b/>
                <w:bCs/>
              </w:rPr>
            </w:pPr>
            <w:r w:rsidRPr="00ED508B">
              <w:rPr>
                <w:b/>
                <w:bCs/>
              </w:rPr>
              <w:t>Default:</w:t>
            </w:r>
          </w:p>
        </w:tc>
        <w:tc>
          <w:tcPr>
            <w:tcW w:w="7229" w:type="dxa"/>
            <w:shd w:val="clear" w:color="auto" w:fill="auto"/>
          </w:tcPr>
          <w:p w14:paraId="131FB337" w14:textId="77777777" w:rsidR="000A701F" w:rsidRPr="00ED508B" w:rsidRDefault="000A701F" w:rsidP="00C02EF8">
            <w:r w:rsidRPr="00ED508B">
              <w:t>None.</w:t>
            </w:r>
          </w:p>
        </w:tc>
      </w:tr>
      <w:tr w:rsidR="000A701F" w:rsidRPr="00ED508B" w14:paraId="41890AD3" w14:textId="77777777" w:rsidTr="00C02EF8">
        <w:tc>
          <w:tcPr>
            <w:tcW w:w="1951" w:type="dxa"/>
            <w:shd w:val="clear" w:color="auto" w:fill="auto"/>
          </w:tcPr>
          <w:p w14:paraId="047C3E56" w14:textId="77777777" w:rsidR="000A701F" w:rsidRPr="00ED508B" w:rsidRDefault="000A701F" w:rsidP="00C02EF8">
            <w:pPr>
              <w:rPr>
                <w:b/>
                <w:bCs/>
              </w:rPr>
            </w:pPr>
            <w:r w:rsidRPr="00ED508B">
              <w:rPr>
                <w:b/>
                <w:bCs/>
              </w:rPr>
              <w:t>Reference:</w:t>
            </w:r>
          </w:p>
        </w:tc>
        <w:tc>
          <w:tcPr>
            <w:tcW w:w="7229" w:type="dxa"/>
            <w:shd w:val="clear" w:color="auto" w:fill="auto"/>
          </w:tcPr>
          <w:p w14:paraId="2D702004" w14:textId="77777777" w:rsidR="000A701F" w:rsidRPr="00ED508B" w:rsidRDefault="000A701F" w:rsidP="00C02EF8">
            <w:pPr>
              <w:rPr>
                <w:i/>
              </w:rPr>
            </w:pPr>
            <w:r w:rsidRPr="00ED508B">
              <w:t>[b-CIE 15.3:2004] and [ISO 11664-2]</w:t>
            </w:r>
          </w:p>
        </w:tc>
      </w:tr>
      <w:tr w:rsidR="000A701F" w:rsidRPr="00ED508B" w14:paraId="2B0ECD27" w14:textId="77777777" w:rsidTr="00C02EF8">
        <w:tc>
          <w:tcPr>
            <w:tcW w:w="1951" w:type="dxa"/>
            <w:shd w:val="clear" w:color="auto" w:fill="auto"/>
          </w:tcPr>
          <w:p w14:paraId="41712488" w14:textId="77777777" w:rsidR="000A701F" w:rsidRPr="00ED508B" w:rsidRDefault="000A701F" w:rsidP="00C02EF8">
            <w:pPr>
              <w:rPr>
                <w:b/>
                <w:bCs/>
              </w:rPr>
            </w:pPr>
            <w:r w:rsidRPr="00ED508B">
              <w:rPr>
                <w:b/>
                <w:bCs/>
              </w:rPr>
              <w:t>Interface:</w:t>
            </w:r>
          </w:p>
        </w:tc>
        <w:tc>
          <w:tcPr>
            <w:tcW w:w="7229" w:type="dxa"/>
            <w:shd w:val="clear" w:color="auto" w:fill="auto"/>
          </w:tcPr>
          <w:p w14:paraId="2C93541E" w14:textId="77777777" w:rsidR="000A701F" w:rsidRPr="00ED508B" w:rsidRDefault="000A701F" w:rsidP="00C02EF8">
            <w:pPr>
              <w:rPr>
                <w:i/>
                <w:iCs/>
              </w:rPr>
            </w:pPr>
            <w:r w:rsidRPr="00ED508B">
              <w:rPr>
                <w:i/>
                <w:iCs/>
              </w:rPr>
              <w:t>-</w:t>
            </w:r>
          </w:p>
        </w:tc>
      </w:tr>
      <w:tr w:rsidR="000A701F" w:rsidRPr="00ED508B" w14:paraId="67B10930" w14:textId="77777777" w:rsidTr="00C02EF8">
        <w:tc>
          <w:tcPr>
            <w:tcW w:w="1951" w:type="dxa"/>
            <w:shd w:val="clear" w:color="auto" w:fill="auto"/>
          </w:tcPr>
          <w:p w14:paraId="71E12B3B" w14:textId="77777777" w:rsidR="000A701F" w:rsidRPr="00ED508B" w:rsidRDefault="000A701F" w:rsidP="00C02EF8">
            <w:pPr>
              <w:rPr>
                <w:b/>
                <w:bCs/>
              </w:rPr>
            </w:pPr>
            <w:r w:rsidRPr="00ED508B">
              <w:rPr>
                <w:b/>
                <w:bCs/>
              </w:rPr>
              <w:lastRenderedPageBreak/>
              <w:t>Supplementary Information:</w:t>
            </w:r>
          </w:p>
        </w:tc>
        <w:tc>
          <w:tcPr>
            <w:tcW w:w="7229" w:type="dxa"/>
            <w:shd w:val="clear" w:color="auto" w:fill="auto"/>
          </w:tcPr>
          <w:p w14:paraId="66445D02" w14:textId="77777777" w:rsidR="000A701F" w:rsidRPr="00ED508B" w:rsidRDefault="000A701F" w:rsidP="00C02EF8">
            <w:r w:rsidRPr="00ED508B">
              <w:t xml:space="preserve">If </w:t>
            </w:r>
            <w:r w:rsidRPr="00ED508B">
              <w:rPr>
                <w:rFonts w:hint="eastAsia"/>
              </w:rPr>
              <w:t xml:space="preserve">the CRI value and colour temperature </w:t>
            </w:r>
            <w:r w:rsidRPr="00ED508B">
              <w:t>are</w:t>
            </w:r>
            <w:r w:rsidRPr="00ED508B">
              <w:rPr>
                <w:rFonts w:hint="eastAsia"/>
              </w:rPr>
              <w:t xml:space="preserve"> be omitted they are implied by the type. </w:t>
            </w:r>
            <w:r w:rsidRPr="00ED508B">
              <w:t>F</w:t>
            </w:r>
            <w:r w:rsidRPr="00ED508B">
              <w:rPr>
                <w:rFonts w:hint="eastAsia"/>
              </w:rPr>
              <w:t xml:space="preserve">or example, type </w:t>
            </w:r>
            <w:r w:rsidRPr="00ED508B">
              <w:t>"</w:t>
            </w:r>
            <w:r w:rsidRPr="00ED508B">
              <w:rPr>
                <w:rFonts w:hint="eastAsia"/>
              </w:rPr>
              <w:t>A</w:t>
            </w:r>
            <w:r w:rsidRPr="00ED508B">
              <w:t>"</w:t>
            </w:r>
            <w:r w:rsidRPr="00ED508B">
              <w:rPr>
                <w:rFonts w:hint="eastAsia"/>
              </w:rPr>
              <w:t xml:space="preserve"> indicates that the light source is </w:t>
            </w:r>
            <w:r w:rsidRPr="00ED508B">
              <w:t>tungsten-filament lighting</w:t>
            </w:r>
            <w:r w:rsidRPr="00ED508B">
              <w:rPr>
                <w:rFonts w:hint="eastAsia"/>
              </w:rPr>
              <w:t xml:space="preserve"> with CRI of more than 95 and colour temperature of 2856K.</w:t>
            </w:r>
          </w:p>
        </w:tc>
      </w:tr>
    </w:tbl>
    <w:p w14:paraId="0DBA731F"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w:t>
      </w:r>
      <w:r w:rsidRPr="00F6499B">
        <w:t xml:space="preserve">olour </w:t>
      </w:r>
      <w:r w:rsidRPr="00F6499B">
        <w:rPr>
          <w:rFonts w:hint="eastAsia"/>
        </w:rPr>
        <w:t>R</w:t>
      </w:r>
      <w:r w:rsidRPr="00F6499B">
        <w:t xml:space="preserve">endering </w:t>
      </w:r>
      <w:r w:rsidRPr="00F6499B">
        <w:rPr>
          <w:rFonts w:hint="eastAsia"/>
        </w:rPr>
        <w:t>I</w:t>
      </w:r>
      <w:r w:rsidRPr="00F6499B">
        <w:t>ndex</w:t>
      </w:r>
    </w:p>
    <w:tbl>
      <w:tblPr>
        <w:tblW w:w="9180" w:type="dxa"/>
        <w:tblInd w:w="567" w:type="dxa"/>
        <w:tblLook w:val="04A0" w:firstRow="1" w:lastRow="0" w:firstColumn="1" w:lastColumn="0" w:noHBand="0" w:noVBand="1"/>
      </w:tblPr>
      <w:tblGrid>
        <w:gridCol w:w="1951"/>
        <w:gridCol w:w="7229"/>
      </w:tblGrid>
      <w:tr w:rsidR="000A701F" w:rsidRPr="00ED508B" w14:paraId="25AAF346" w14:textId="77777777" w:rsidTr="00C02EF8">
        <w:tc>
          <w:tcPr>
            <w:tcW w:w="1951" w:type="dxa"/>
            <w:shd w:val="clear" w:color="auto" w:fill="auto"/>
          </w:tcPr>
          <w:p w14:paraId="44DF2954" w14:textId="77777777" w:rsidR="000A701F" w:rsidRPr="00ED508B" w:rsidRDefault="000A701F" w:rsidP="00C02EF8">
            <w:pPr>
              <w:rPr>
                <w:b/>
                <w:bCs/>
              </w:rPr>
            </w:pPr>
            <w:r w:rsidRPr="00ED508B">
              <w:rPr>
                <w:b/>
                <w:bCs/>
              </w:rPr>
              <w:t>Identity:</w:t>
            </w:r>
          </w:p>
        </w:tc>
        <w:tc>
          <w:tcPr>
            <w:tcW w:w="7229" w:type="dxa"/>
            <w:shd w:val="clear" w:color="auto" w:fill="auto"/>
          </w:tcPr>
          <w:p w14:paraId="404156C7" w14:textId="77777777" w:rsidR="000A701F" w:rsidRPr="00ED508B" w:rsidRDefault="000A701F" w:rsidP="00C02EF8">
            <w:r w:rsidRPr="00ED508B">
              <w:rPr>
                <w:rFonts w:hint="eastAsia"/>
              </w:rPr>
              <w:t>CRI.</w:t>
            </w:r>
          </w:p>
        </w:tc>
      </w:tr>
      <w:tr w:rsidR="000A701F" w:rsidRPr="00ED508B" w14:paraId="3DD29701" w14:textId="77777777" w:rsidTr="00C02EF8">
        <w:tc>
          <w:tcPr>
            <w:tcW w:w="1951" w:type="dxa"/>
            <w:shd w:val="clear" w:color="auto" w:fill="auto"/>
          </w:tcPr>
          <w:p w14:paraId="2A439C3F" w14:textId="77777777" w:rsidR="000A701F" w:rsidRPr="00ED508B" w:rsidRDefault="000A701F" w:rsidP="00C02EF8">
            <w:pPr>
              <w:rPr>
                <w:b/>
                <w:bCs/>
              </w:rPr>
            </w:pPr>
            <w:r w:rsidRPr="00ED508B">
              <w:rPr>
                <w:b/>
                <w:bCs/>
              </w:rPr>
              <w:t>Description:</w:t>
            </w:r>
          </w:p>
        </w:tc>
        <w:tc>
          <w:tcPr>
            <w:tcW w:w="7229" w:type="dxa"/>
            <w:shd w:val="clear" w:color="auto" w:fill="auto"/>
          </w:tcPr>
          <w:p w14:paraId="7ECDF23A" w14:textId="77777777" w:rsidR="000A701F" w:rsidRPr="00ED508B" w:rsidRDefault="000A701F" w:rsidP="00C02EF8">
            <w:r w:rsidRPr="00ED508B">
              <w:t xml:space="preserve">This parameter </w:t>
            </w:r>
            <w:r w:rsidRPr="00ED508B">
              <w:rPr>
                <w:rFonts w:hint="eastAsia"/>
              </w:rPr>
              <w:t xml:space="preserve">describes the </w:t>
            </w:r>
            <w:r w:rsidRPr="00ED508B">
              <w:t>colour rendering index (</w:t>
            </w:r>
            <w:r w:rsidRPr="00ED508B">
              <w:rPr>
                <w:rFonts w:hint="eastAsia"/>
              </w:rPr>
              <w:t>CRI</w:t>
            </w:r>
            <w:r w:rsidRPr="00ED508B">
              <w:t>)</w:t>
            </w:r>
            <w:r w:rsidRPr="00ED508B">
              <w:rPr>
                <w:rFonts w:hint="eastAsia"/>
              </w:rPr>
              <w:t xml:space="preserve"> 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The method of calculation of the CRI is according to [b-CIE 13.3-1995]. </w:t>
            </w:r>
          </w:p>
        </w:tc>
      </w:tr>
      <w:tr w:rsidR="000A701F" w:rsidRPr="00ED508B" w14:paraId="77D9EC30" w14:textId="77777777" w:rsidTr="00C02EF8">
        <w:tc>
          <w:tcPr>
            <w:tcW w:w="1951" w:type="dxa"/>
            <w:shd w:val="clear" w:color="auto" w:fill="auto"/>
          </w:tcPr>
          <w:p w14:paraId="52F7C59F" w14:textId="77777777" w:rsidR="000A701F" w:rsidRPr="00ED508B" w:rsidRDefault="000A701F" w:rsidP="00C02EF8">
            <w:pPr>
              <w:rPr>
                <w:b/>
                <w:bCs/>
              </w:rPr>
            </w:pPr>
            <w:r w:rsidRPr="00ED508B">
              <w:rPr>
                <w:b/>
                <w:bCs/>
              </w:rPr>
              <w:t>Format:</w:t>
            </w:r>
          </w:p>
        </w:tc>
        <w:tc>
          <w:tcPr>
            <w:tcW w:w="7229" w:type="dxa"/>
            <w:shd w:val="clear" w:color="auto" w:fill="auto"/>
          </w:tcPr>
          <w:p w14:paraId="066550D0" w14:textId="77777777" w:rsidR="000A701F" w:rsidRPr="00ED508B" w:rsidRDefault="000A701F" w:rsidP="00C02EF8">
            <w:r w:rsidRPr="00ED508B">
              <w:rPr>
                <w:rFonts w:hint="eastAsia"/>
              </w:rPr>
              <w:t>Numeric</w:t>
            </w:r>
            <w:r w:rsidRPr="00ED508B">
              <w:t>.</w:t>
            </w:r>
          </w:p>
        </w:tc>
      </w:tr>
      <w:tr w:rsidR="000A701F" w:rsidRPr="00ED508B" w14:paraId="7018CF2A" w14:textId="77777777" w:rsidTr="00C02EF8">
        <w:tc>
          <w:tcPr>
            <w:tcW w:w="1951" w:type="dxa"/>
            <w:shd w:val="clear" w:color="auto" w:fill="auto"/>
          </w:tcPr>
          <w:p w14:paraId="7E46E937" w14:textId="77777777" w:rsidR="000A701F" w:rsidRPr="00ED508B" w:rsidRDefault="000A701F" w:rsidP="00C02EF8">
            <w:pPr>
              <w:rPr>
                <w:b/>
                <w:bCs/>
              </w:rPr>
            </w:pPr>
            <w:r w:rsidRPr="00ED508B">
              <w:rPr>
                <w:b/>
                <w:bCs/>
              </w:rPr>
              <w:t>Possible Values:</w:t>
            </w:r>
          </w:p>
        </w:tc>
        <w:tc>
          <w:tcPr>
            <w:tcW w:w="7229" w:type="dxa"/>
            <w:shd w:val="clear" w:color="auto" w:fill="auto"/>
          </w:tcPr>
          <w:p w14:paraId="016DE5E2" w14:textId="77777777" w:rsidR="000A701F" w:rsidRPr="00ED508B" w:rsidRDefault="000A701F" w:rsidP="00C02EF8">
            <w:r w:rsidRPr="00ED508B">
              <w:t>0 upwards.</w:t>
            </w:r>
          </w:p>
        </w:tc>
      </w:tr>
      <w:tr w:rsidR="000A701F" w:rsidRPr="00ED508B" w14:paraId="5A77F6A4" w14:textId="77777777" w:rsidTr="00C02EF8">
        <w:tc>
          <w:tcPr>
            <w:tcW w:w="1951" w:type="dxa"/>
            <w:shd w:val="clear" w:color="auto" w:fill="auto"/>
          </w:tcPr>
          <w:p w14:paraId="02D063B7" w14:textId="77777777" w:rsidR="000A701F" w:rsidRPr="00ED508B" w:rsidRDefault="000A701F" w:rsidP="00C02EF8">
            <w:pPr>
              <w:rPr>
                <w:b/>
                <w:bCs/>
              </w:rPr>
            </w:pPr>
            <w:r w:rsidRPr="00ED508B">
              <w:rPr>
                <w:b/>
                <w:bCs/>
              </w:rPr>
              <w:t>Default:</w:t>
            </w:r>
          </w:p>
        </w:tc>
        <w:tc>
          <w:tcPr>
            <w:tcW w:w="7229" w:type="dxa"/>
            <w:shd w:val="clear" w:color="auto" w:fill="auto"/>
          </w:tcPr>
          <w:p w14:paraId="0F8E2040" w14:textId="77777777" w:rsidR="000A701F" w:rsidRPr="00ED508B" w:rsidRDefault="000A701F" w:rsidP="00C02EF8">
            <w:r w:rsidRPr="00ED508B">
              <w:t>None.</w:t>
            </w:r>
          </w:p>
        </w:tc>
      </w:tr>
      <w:tr w:rsidR="000A701F" w:rsidRPr="00ED508B" w14:paraId="440AEDE8" w14:textId="77777777" w:rsidTr="00C02EF8">
        <w:tc>
          <w:tcPr>
            <w:tcW w:w="1951" w:type="dxa"/>
            <w:shd w:val="clear" w:color="auto" w:fill="auto"/>
          </w:tcPr>
          <w:p w14:paraId="473DD5AF" w14:textId="77777777" w:rsidR="000A701F" w:rsidRPr="00ED508B" w:rsidRDefault="000A701F" w:rsidP="00C02EF8">
            <w:pPr>
              <w:rPr>
                <w:b/>
                <w:bCs/>
              </w:rPr>
            </w:pPr>
            <w:r w:rsidRPr="00ED508B">
              <w:rPr>
                <w:b/>
                <w:bCs/>
              </w:rPr>
              <w:t>Reference:</w:t>
            </w:r>
          </w:p>
        </w:tc>
        <w:tc>
          <w:tcPr>
            <w:tcW w:w="7229" w:type="dxa"/>
            <w:shd w:val="clear" w:color="auto" w:fill="auto"/>
          </w:tcPr>
          <w:p w14:paraId="2A3B67D4" w14:textId="77777777" w:rsidR="000A701F" w:rsidRPr="00ED508B" w:rsidRDefault="000A701F" w:rsidP="00C02EF8">
            <w:pPr>
              <w:rPr>
                <w:i/>
                <w:lang w:eastAsia="zh-CN"/>
              </w:rPr>
            </w:pPr>
            <w:r w:rsidRPr="00ED508B">
              <w:t>[b-CIE 13.3-1995]</w:t>
            </w:r>
          </w:p>
        </w:tc>
      </w:tr>
      <w:tr w:rsidR="000A701F" w:rsidRPr="00ED508B" w14:paraId="5F67A93E" w14:textId="77777777" w:rsidTr="00C02EF8">
        <w:tc>
          <w:tcPr>
            <w:tcW w:w="1951" w:type="dxa"/>
            <w:shd w:val="clear" w:color="auto" w:fill="auto"/>
          </w:tcPr>
          <w:p w14:paraId="7255B877" w14:textId="77777777" w:rsidR="000A701F" w:rsidRPr="00ED508B" w:rsidRDefault="000A701F" w:rsidP="00C02EF8">
            <w:pPr>
              <w:rPr>
                <w:b/>
                <w:bCs/>
              </w:rPr>
            </w:pPr>
            <w:r w:rsidRPr="00ED508B">
              <w:rPr>
                <w:b/>
                <w:bCs/>
              </w:rPr>
              <w:t>Interface:</w:t>
            </w:r>
          </w:p>
        </w:tc>
        <w:tc>
          <w:tcPr>
            <w:tcW w:w="7229" w:type="dxa"/>
            <w:shd w:val="clear" w:color="auto" w:fill="auto"/>
          </w:tcPr>
          <w:p w14:paraId="5D92AF9B" w14:textId="77777777" w:rsidR="000A701F" w:rsidRPr="00ED508B" w:rsidRDefault="000A701F" w:rsidP="00C02EF8">
            <w:pPr>
              <w:rPr>
                <w:i/>
                <w:iCs/>
              </w:rPr>
            </w:pPr>
            <w:r w:rsidRPr="00ED508B">
              <w:rPr>
                <w:i/>
                <w:iCs/>
              </w:rPr>
              <w:t>-</w:t>
            </w:r>
          </w:p>
        </w:tc>
      </w:tr>
      <w:tr w:rsidR="000A701F" w:rsidRPr="00ED508B" w14:paraId="1673F506" w14:textId="77777777" w:rsidTr="00C02EF8">
        <w:tc>
          <w:tcPr>
            <w:tcW w:w="1951" w:type="dxa"/>
            <w:shd w:val="clear" w:color="auto" w:fill="auto"/>
          </w:tcPr>
          <w:p w14:paraId="26D4AADB" w14:textId="77777777" w:rsidR="000A701F" w:rsidRPr="00ED508B" w:rsidRDefault="000A701F" w:rsidP="00C02EF8">
            <w:pPr>
              <w:rPr>
                <w:b/>
                <w:bCs/>
              </w:rPr>
            </w:pPr>
            <w:r w:rsidRPr="00ED508B">
              <w:rPr>
                <w:b/>
                <w:bCs/>
              </w:rPr>
              <w:t>Supplementary Information:</w:t>
            </w:r>
          </w:p>
        </w:tc>
        <w:tc>
          <w:tcPr>
            <w:tcW w:w="7229" w:type="dxa"/>
            <w:shd w:val="clear" w:color="auto" w:fill="auto"/>
          </w:tcPr>
          <w:p w14:paraId="47AB6CA6" w14:textId="77777777" w:rsidR="000A701F" w:rsidRPr="00ED508B" w:rsidRDefault="000A701F" w:rsidP="00C02EF8">
            <w:r w:rsidRPr="00ED508B">
              <w:rPr>
                <w:rFonts w:hint="eastAsia"/>
              </w:rPr>
              <w:t>If the light source is a standard CIE illuminant, the CRI value can be omitted.</w:t>
            </w:r>
          </w:p>
        </w:tc>
      </w:tr>
    </w:tbl>
    <w:p w14:paraId="798B9D0D"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Colour temperature</w:t>
      </w:r>
    </w:p>
    <w:tbl>
      <w:tblPr>
        <w:tblW w:w="9180" w:type="dxa"/>
        <w:tblInd w:w="567" w:type="dxa"/>
        <w:tblLook w:val="04A0" w:firstRow="1" w:lastRow="0" w:firstColumn="1" w:lastColumn="0" w:noHBand="0" w:noVBand="1"/>
      </w:tblPr>
      <w:tblGrid>
        <w:gridCol w:w="1951"/>
        <w:gridCol w:w="7229"/>
      </w:tblGrid>
      <w:tr w:rsidR="000A701F" w:rsidRPr="00ED508B" w14:paraId="08C24731" w14:textId="77777777" w:rsidTr="00C02EF8">
        <w:tc>
          <w:tcPr>
            <w:tcW w:w="1951" w:type="dxa"/>
            <w:shd w:val="clear" w:color="auto" w:fill="auto"/>
          </w:tcPr>
          <w:p w14:paraId="7C14EC90" w14:textId="77777777" w:rsidR="000A701F" w:rsidRPr="00ED508B" w:rsidRDefault="000A701F" w:rsidP="00C02EF8">
            <w:pPr>
              <w:rPr>
                <w:b/>
                <w:bCs/>
              </w:rPr>
            </w:pPr>
            <w:r w:rsidRPr="00ED508B">
              <w:rPr>
                <w:b/>
                <w:bCs/>
              </w:rPr>
              <w:t>Identity:</w:t>
            </w:r>
          </w:p>
        </w:tc>
        <w:tc>
          <w:tcPr>
            <w:tcW w:w="7229" w:type="dxa"/>
            <w:shd w:val="clear" w:color="auto" w:fill="auto"/>
          </w:tcPr>
          <w:p w14:paraId="49C43F6E" w14:textId="77777777" w:rsidR="000A701F" w:rsidRPr="00ED508B" w:rsidRDefault="000A701F" w:rsidP="00C02EF8">
            <w:r w:rsidRPr="00ED508B">
              <w:rPr>
                <w:rFonts w:hint="eastAsia"/>
              </w:rPr>
              <w:t>ColTemp.</w:t>
            </w:r>
          </w:p>
        </w:tc>
      </w:tr>
      <w:tr w:rsidR="000A701F" w:rsidRPr="00ED508B" w14:paraId="248BA68A" w14:textId="77777777" w:rsidTr="00C02EF8">
        <w:tc>
          <w:tcPr>
            <w:tcW w:w="1951" w:type="dxa"/>
            <w:shd w:val="clear" w:color="auto" w:fill="auto"/>
          </w:tcPr>
          <w:p w14:paraId="2031C951" w14:textId="77777777" w:rsidR="000A701F" w:rsidRPr="00ED508B" w:rsidRDefault="000A701F" w:rsidP="00C02EF8">
            <w:pPr>
              <w:rPr>
                <w:b/>
                <w:bCs/>
              </w:rPr>
            </w:pPr>
            <w:r w:rsidRPr="00ED508B">
              <w:rPr>
                <w:b/>
                <w:bCs/>
              </w:rPr>
              <w:t>Description:</w:t>
            </w:r>
          </w:p>
        </w:tc>
        <w:tc>
          <w:tcPr>
            <w:tcW w:w="7229" w:type="dxa"/>
            <w:shd w:val="clear" w:color="auto" w:fill="auto"/>
          </w:tcPr>
          <w:p w14:paraId="3104E9D7" w14:textId="77777777" w:rsidR="000A701F" w:rsidRPr="00ED508B" w:rsidRDefault="000A701F" w:rsidP="00C02EF8">
            <w:r w:rsidRPr="00ED508B">
              <w:t xml:space="preserve">This parameter </w:t>
            </w:r>
            <w:r w:rsidRPr="00ED508B">
              <w:rPr>
                <w:rFonts w:hint="eastAsia"/>
              </w:rPr>
              <w:t xml:space="preserve">describes the </w:t>
            </w:r>
            <w:r w:rsidRPr="00ED508B">
              <w:t xml:space="preserve">correlated </w:t>
            </w:r>
            <w:r w:rsidRPr="00ED508B">
              <w:rPr>
                <w:rFonts w:hint="eastAsia"/>
              </w:rPr>
              <w:t xml:space="preserve">colour temperature </w:t>
            </w:r>
            <w:r w:rsidRPr="00ED508B">
              <w:t xml:space="preserve">(CCT) [b-CIE 17.4-1987] </w:t>
            </w:r>
            <w:r w:rsidRPr="00ED508B">
              <w:rPr>
                <w:rFonts w:hint="eastAsia"/>
              </w:rPr>
              <w:t xml:space="preserve">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w:t>
            </w:r>
          </w:p>
        </w:tc>
      </w:tr>
      <w:tr w:rsidR="000A701F" w:rsidRPr="00ED508B" w14:paraId="030241ED" w14:textId="77777777" w:rsidTr="00C02EF8">
        <w:tc>
          <w:tcPr>
            <w:tcW w:w="1951" w:type="dxa"/>
            <w:shd w:val="clear" w:color="auto" w:fill="auto"/>
          </w:tcPr>
          <w:p w14:paraId="1C80AFE9" w14:textId="77777777" w:rsidR="000A701F" w:rsidRPr="00ED508B" w:rsidRDefault="000A701F" w:rsidP="00C02EF8">
            <w:pPr>
              <w:rPr>
                <w:b/>
                <w:bCs/>
              </w:rPr>
            </w:pPr>
            <w:r w:rsidRPr="00ED508B">
              <w:rPr>
                <w:b/>
                <w:bCs/>
              </w:rPr>
              <w:t>Format:</w:t>
            </w:r>
          </w:p>
        </w:tc>
        <w:tc>
          <w:tcPr>
            <w:tcW w:w="7229" w:type="dxa"/>
            <w:shd w:val="clear" w:color="auto" w:fill="auto"/>
          </w:tcPr>
          <w:p w14:paraId="0FE944D4" w14:textId="77777777" w:rsidR="000A701F" w:rsidRPr="00ED508B" w:rsidRDefault="000A701F" w:rsidP="00C02EF8">
            <w:r w:rsidRPr="00ED508B">
              <w:rPr>
                <w:rFonts w:hint="eastAsia"/>
              </w:rPr>
              <w:t>Numeric</w:t>
            </w:r>
            <w:r w:rsidRPr="00ED508B">
              <w:t>, degrees Kelvin.</w:t>
            </w:r>
          </w:p>
        </w:tc>
      </w:tr>
      <w:tr w:rsidR="000A701F" w:rsidRPr="00ED508B" w14:paraId="5B163B0B" w14:textId="77777777" w:rsidTr="00C02EF8">
        <w:tc>
          <w:tcPr>
            <w:tcW w:w="1951" w:type="dxa"/>
            <w:shd w:val="clear" w:color="auto" w:fill="auto"/>
          </w:tcPr>
          <w:p w14:paraId="08A7CA76" w14:textId="77777777" w:rsidR="000A701F" w:rsidRPr="00ED508B" w:rsidRDefault="000A701F" w:rsidP="00C02EF8">
            <w:pPr>
              <w:rPr>
                <w:b/>
                <w:bCs/>
              </w:rPr>
            </w:pPr>
            <w:r w:rsidRPr="00ED508B">
              <w:rPr>
                <w:b/>
                <w:bCs/>
              </w:rPr>
              <w:t>Possible Values:</w:t>
            </w:r>
          </w:p>
        </w:tc>
        <w:tc>
          <w:tcPr>
            <w:tcW w:w="7229" w:type="dxa"/>
            <w:shd w:val="clear" w:color="auto" w:fill="auto"/>
          </w:tcPr>
          <w:p w14:paraId="280ECE8A" w14:textId="77777777" w:rsidR="000A701F" w:rsidRPr="00ED508B" w:rsidRDefault="000A701F" w:rsidP="00C02EF8">
            <w:r w:rsidRPr="00ED508B">
              <w:t>0 upwards.</w:t>
            </w:r>
          </w:p>
        </w:tc>
      </w:tr>
      <w:tr w:rsidR="000A701F" w:rsidRPr="00ED508B" w14:paraId="73B94E45" w14:textId="77777777" w:rsidTr="00C02EF8">
        <w:tc>
          <w:tcPr>
            <w:tcW w:w="1951" w:type="dxa"/>
            <w:shd w:val="clear" w:color="auto" w:fill="auto"/>
          </w:tcPr>
          <w:p w14:paraId="7EE40B6B" w14:textId="77777777" w:rsidR="000A701F" w:rsidRPr="00ED508B" w:rsidRDefault="000A701F" w:rsidP="00C02EF8">
            <w:pPr>
              <w:rPr>
                <w:b/>
                <w:bCs/>
              </w:rPr>
            </w:pPr>
            <w:r w:rsidRPr="00ED508B">
              <w:rPr>
                <w:b/>
                <w:bCs/>
              </w:rPr>
              <w:t>Default:</w:t>
            </w:r>
          </w:p>
        </w:tc>
        <w:tc>
          <w:tcPr>
            <w:tcW w:w="7229" w:type="dxa"/>
            <w:shd w:val="clear" w:color="auto" w:fill="auto"/>
          </w:tcPr>
          <w:p w14:paraId="0D96F81E" w14:textId="77777777" w:rsidR="000A701F" w:rsidRPr="00ED508B" w:rsidRDefault="000A701F" w:rsidP="00C02EF8">
            <w:r w:rsidRPr="00ED508B">
              <w:t>None.</w:t>
            </w:r>
          </w:p>
        </w:tc>
      </w:tr>
      <w:tr w:rsidR="000A701F" w:rsidRPr="00ED508B" w14:paraId="538CB9C2" w14:textId="77777777" w:rsidTr="00C02EF8">
        <w:tc>
          <w:tcPr>
            <w:tcW w:w="1951" w:type="dxa"/>
            <w:shd w:val="clear" w:color="auto" w:fill="auto"/>
          </w:tcPr>
          <w:p w14:paraId="26FC8FD3" w14:textId="77777777" w:rsidR="000A701F" w:rsidRPr="00ED508B" w:rsidRDefault="000A701F" w:rsidP="00C02EF8">
            <w:pPr>
              <w:rPr>
                <w:b/>
                <w:bCs/>
              </w:rPr>
            </w:pPr>
            <w:r w:rsidRPr="00ED508B">
              <w:rPr>
                <w:b/>
                <w:bCs/>
              </w:rPr>
              <w:t>Reference:</w:t>
            </w:r>
          </w:p>
        </w:tc>
        <w:tc>
          <w:tcPr>
            <w:tcW w:w="7229" w:type="dxa"/>
            <w:shd w:val="clear" w:color="auto" w:fill="auto"/>
          </w:tcPr>
          <w:p w14:paraId="422654B7" w14:textId="77777777" w:rsidR="000A701F" w:rsidRPr="00ED508B" w:rsidRDefault="000A701F" w:rsidP="00C02EF8">
            <w:pPr>
              <w:rPr>
                <w:i/>
                <w:lang w:eastAsia="zh-CN"/>
              </w:rPr>
            </w:pPr>
            <w:r w:rsidRPr="00ED508B">
              <w:rPr>
                <w:rFonts w:hint="eastAsia"/>
              </w:rPr>
              <w:t>-</w:t>
            </w:r>
          </w:p>
        </w:tc>
      </w:tr>
      <w:tr w:rsidR="000A701F" w:rsidRPr="00ED508B" w14:paraId="36B20264" w14:textId="77777777" w:rsidTr="00C02EF8">
        <w:tc>
          <w:tcPr>
            <w:tcW w:w="1951" w:type="dxa"/>
            <w:shd w:val="clear" w:color="auto" w:fill="auto"/>
          </w:tcPr>
          <w:p w14:paraId="58BF3A0A" w14:textId="77777777" w:rsidR="000A701F" w:rsidRPr="00ED508B" w:rsidRDefault="000A701F" w:rsidP="00C02EF8">
            <w:pPr>
              <w:rPr>
                <w:b/>
                <w:bCs/>
              </w:rPr>
            </w:pPr>
            <w:r w:rsidRPr="00ED508B">
              <w:rPr>
                <w:b/>
                <w:bCs/>
              </w:rPr>
              <w:t>Interface:</w:t>
            </w:r>
          </w:p>
        </w:tc>
        <w:tc>
          <w:tcPr>
            <w:tcW w:w="7229" w:type="dxa"/>
            <w:shd w:val="clear" w:color="auto" w:fill="auto"/>
          </w:tcPr>
          <w:p w14:paraId="3B22876C" w14:textId="77777777" w:rsidR="000A701F" w:rsidRPr="00ED508B" w:rsidRDefault="000A701F" w:rsidP="00C02EF8">
            <w:pPr>
              <w:rPr>
                <w:i/>
                <w:iCs/>
              </w:rPr>
            </w:pPr>
            <w:r w:rsidRPr="00ED508B">
              <w:rPr>
                <w:i/>
                <w:iCs/>
              </w:rPr>
              <w:t>-</w:t>
            </w:r>
          </w:p>
        </w:tc>
      </w:tr>
      <w:tr w:rsidR="000A701F" w:rsidRPr="00ED508B" w14:paraId="6CA5881E" w14:textId="77777777" w:rsidTr="00C02EF8">
        <w:tc>
          <w:tcPr>
            <w:tcW w:w="1951" w:type="dxa"/>
            <w:shd w:val="clear" w:color="auto" w:fill="auto"/>
          </w:tcPr>
          <w:p w14:paraId="66128D18" w14:textId="77777777" w:rsidR="000A701F" w:rsidRPr="00ED508B" w:rsidRDefault="000A701F" w:rsidP="00C02EF8">
            <w:pPr>
              <w:rPr>
                <w:b/>
                <w:bCs/>
              </w:rPr>
            </w:pPr>
            <w:r w:rsidRPr="00ED508B">
              <w:rPr>
                <w:b/>
                <w:bCs/>
              </w:rPr>
              <w:t>Supplementary Information:</w:t>
            </w:r>
          </w:p>
        </w:tc>
        <w:tc>
          <w:tcPr>
            <w:tcW w:w="7229" w:type="dxa"/>
            <w:shd w:val="clear" w:color="auto" w:fill="auto"/>
          </w:tcPr>
          <w:p w14:paraId="70BBB898" w14:textId="77777777" w:rsidR="000A701F" w:rsidRPr="00ED508B" w:rsidRDefault="000A701F" w:rsidP="00C02EF8">
            <w:r w:rsidRPr="00ED508B">
              <w:rPr>
                <w:rFonts w:hint="eastAsia"/>
              </w:rPr>
              <w:t xml:space="preserve">If the light source is a standard CIE illuminant, the </w:t>
            </w:r>
            <w:r w:rsidRPr="00ED508B">
              <w:t>CCT</w:t>
            </w:r>
            <w:r w:rsidRPr="00ED508B">
              <w:rPr>
                <w:rFonts w:hint="eastAsia"/>
              </w:rPr>
              <w:t>value can be omitted.</w:t>
            </w:r>
          </w:p>
        </w:tc>
      </w:tr>
    </w:tbl>
    <w:p w14:paraId="2563CC21"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Colour and lighting parameter usage</w:t>
      </w:r>
    </w:p>
    <w:p w14:paraId="009AD0C1" w14:textId="77777777" w:rsidR="000A701F" w:rsidRDefault="000A701F" w:rsidP="000A701F">
      <w:pPr>
        <w:rPr>
          <w:lang w:eastAsia="zh-CN"/>
        </w:rPr>
      </w:pPr>
      <w:r w:rsidRPr="00ED508B">
        <w:rPr>
          <w:lang w:eastAsia="zh-CN"/>
        </w:rPr>
        <w:t xml:space="preserve">One of the goals of telepresence is to provide a "being there"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since </w:t>
      </w:r>
      <w:r w:rsidRPr="00ED508B">
        <w:rPr>
          <w:rFonts w:hint="eastAsia"/>
        </w:rPr>
        <w:t xml:space="preserve">capture devices such as cameras cannot self-adapt, the captured objects will be </w:t>
      </w:r>
      <w:r w:rsidRPr="00ED508B">
        <w:t>perceived</w:t>
      </w:r>
      <w:r w:rsidRPr="00ED508B">
        <w:rPr>
          <w:rFonts w:hint="eastAsia"/>
        </w:rPr>
        <w:t xml:space="preserve"> with different colour in different lighting conditions.</w:t>
      </w:r>
      <w:r w:rsidRPr="00ED508B">
        <w:t xml:space="preserve">  </w:t>
      </w:r>
      <w:r w:rsidRPr="00ED508B">
        <w:rPr>
          <w:lang w:eastAsia="zh-CN"/>
        </w:rPr>
        <w:t>In telepresence systems people are at disparate locations with different lighting conditions. Therefore a local scene would be perceived to be a different colour by people at the remote end to the local people.</w:t>
      </w:r>
    </w:p>
    <w:p w14:paraId="4E472985" w14:textId="77777777" w:rsidR="000A701F" w:rsidRPr="00ED508B" w:rsidRDefault="000A701F" w:rsidP="000A701F">
      <w:pPr>
        <w:rPr>
          <w:lang w:eastAsia="zh-CN"/>
        </w:rPr>
      </w:pPr>
      <w:r w:rsidRPr="00ED508B">
        <w:rPr>
          <w:lang w:eastAsia="zh-CN"/>
        </w:rPr>
        <w:t xml:space="preserve">Capture devices such as cameras can perform </w:t>
      </w:r>
      <w:r w:rsidRPr="00ED508B">
        <w:t>“</w:t>
      </w:r>
      <w:r w:rsidRPr="00ED508B">
        <w:rPr>
          <w:rFonts w:hint="eastAsia"/>
        </w:rPr>
        <w:t>colour correction</w:t>
      </w:r>
      <w:r w:rsidRPr="00ED508B">
        <w:t>”</w:t>
      </w:r>
      <w:r w:rsidRPr="00ED508B">
        <w:rPr>
          <w:rFonts w:hint="eastAsia"/>
        </w:rPr>
        <w:t xml:space="preserve">, such as </w:t>
      </w:r>
      <w:r w:rsidRPr="00ED508B">
        <w:rPr>
          <w:lang w:eastAsia="zh-CN"/>
        </w:rPr>
        <w:t xml:space="preserve">“white balancing” on the captured images so that the colour more closely correlates to what a person sees. In transforming </w:t>
      </w:r>
      <w:r w:rsidRPr="00ED508B">
        <w:rPr>
          <w:lang w:eastAsia="zh-CN"/>
        </w:rPr>
        <w:lastRenderedPageBreak/>
        <w:t xml:space="preserve">the image colour the device must estimate the ambient light (illuminant) and its </w:t>
      </w:r>
      <w:r w:rsidRPr="00ED508B">
        <w:rPr>
          <w:rFonts w:hint="eastAsia"/>
        </w:rPr>
        <w:t xml:space="preserve">colour characteristics for </w:t>
      </w:r>
      <w:r w:rsidRPr="00ED508B">
        <w:t>“</w:t>
      </w:r>
      <w:r w:rsidRPr="00ED508B">
        <w:rPr>
          <w:rFonts w:hint="eastAsia"/>
        </w:rPr>
        <w:t>colour</w:t>
      </w:r>
      <w:r w:rsidRPr="00ED508B">
        <w:t xml:space="preserve"> </w:t>
      </w:r>
      <w:r w:rsidRPr="00ED508B">
        <w:rPr>
          <w:rFonts w:hint="eastAsia"/>
        </w:rPr>
        <w:t>correction</w:t>
      </w:r>
      <w:r w:rsidRPr="00ED508B">
        <w:t>”</w:t>
      </w:r>
      <w:r w:rsidRPr="00ED508B">
        <w:rPr>
          <w:lang w:eastAsia="zh-CN"/>
        </w:rPr>
        <w:t xml:space="preserve"> in order to scale the image colours correctly. The "type of lighting", "colour rendering index" and "colour temperature" are local environmental parameters that may be utilised for white balancing</w:t>
      </w:r>
      <w:r w:rsidRPr="00ED508B">
        <w:rPr>
          <w:rFonts w:hint="eastAsia"/>
          <w:lang w:eastAsia="zh-CN"/>
        </w:rPr>
        <w:t xml:space="preserve"> </w:t>
      </w:r>
      <w:r w:rsidRPr="00ED508B">
        <w:rPr>
          <w:lang w:eastAsia="zh-CN"/>
        </w:rPr>
        <w:t>colour enhancement.</w:t>
      </w:r>
    </w:p>
    <w:p w14:paraId="1B10B002" w14:textId="77777777" w:rsidR="000A701F" w:rsidRPr="00ED508B" w:rsidRDefault="000A701F" w:rsidP="000A701F">
      <w:r w:rsidRPr="00ED508B">
        <w:rPr>
          <w:lang w:eastAsia="zh-CN"/>
        </w:rPr>
        <w:t xml:space="preserve">When an image is transmitted to the remote end and displayed it will in many cases be under a different ambient light. As discussed above, if the colours of the image and luminance of the image are perceived by the remote participants as being different to the local conditions then the "being there" experience is diminished. In order to maximize the "being there" experience the display equipment may transform the colours of the image to take into account the local ambient light (illuminant) and </w:t>
      </w:r>
      <w:r w:rsidRPr="00ED508B">
        <w:rPr>
          <w:rFonts w:hint="eastAsia"/>
        </w:rPr>
        <w:t>colour characteristics</w:t>
      </w:r>
      <w:r w:rsidRPr="00ED508B">
        <w:t xml:space="preserve"> such as </w:t>
      </w:r>
      <w:r w:rsidRPr="00ED508B">
        <w:rPr>
          <w:lang w:eastAsia="zh-CN"/>
        </w:rPr>
        <w:t xml:space="preserve">white point and chromaticity of the received image. The </w:t>
      </w:r>
      <w:r w:rsidRPr="00ED508B">
        <w:rPr>
          <w:rFonts w:hint="eastAsia"/>
        </w:rPr>
        <w:t>colour characteristics</w:t>
      </w:r>
      <w:r w:rsidRPr="00ED508B">
        <w:t xml:space="preserve"> </w:t>
      </w:r>
      <w:r w:rsidRPr="00ED508B">
        <w:rPr>
          <w:lang w:eastAsia="zh-CN"/>
        </w:rPr>
        <w:t>of the received image may be based on pre-agreed profile (i.e. the support of [ITU-R BT.709 which includes a D65 illuminant) or through in-band signalling such as</w:t>
      </w:r>
      <w:r w:rsidRPr="00ED508B">
        <w:rPr>
          <w:rFonts w:hint="eastAsia"/>
          <w:lang w:eastAsia="zh-CN"/>
        </w:rPr>
        <w:t xml:space="preserve"> </w:t>
      </w:r>
      <w:r w:rsidRPr="00ED508B">
        <w:rPr>
          <w:lang w:eastAsia="zh-CN"/>
        </w:rPr>
        <w:t xml:space="preserve">the VUI parameters in [ITU-T H.264]. The "Video colour gamut" parameter (clause 7.1.2.1) provides a means for the communication of this information.  </w:t>
      </w:r>
      <w:r w:rsidRPr="00ED508B">
        <w:rPr>
          <w:rFonts w:hint="eastAsia"/>
        </w:rPr>
        <w:t xml:space="preserve">After obtaining the </w:t>
      </w:r>
      <w:r w:rsidRPr="00ED508B">
        <w:rPr>
          <w:lang w:eastAsia="zh-CN"/>
        </w:rPr>
        <w:t>environmental parameters</w:t>
      </w:r>
      <w:r w:rsidRPr="00ED508B">
        <w:rPr>
          <w:rFonts w:hint="eastAsia"/>
        </w:rPr>
        <w:t xml:space="preserve"> of the received image and the ambient light, the renderer can estimate a transform function based on them, and then perform image correction to achieve a better </w:t>
      </w:r>
      <w:r w:rsidRPr="00ED508B">
        <w:rPr>
          <w:lang w:eastAsia="zh-CN"/>
        </w:rPr>
        <w:t>"being there" experience</w:t>
      </w:r>
      <w:r w:rsidRPr="00ED508B">
        <w:rPr>
          <w:rFonts w:hint="eastAsia"/>
        </w:rPr>
        <w:t>. The correction function can be a white balance transform, a gamma correction, tone mapping, a colour matrix or a colour space lookup table.</w:t>
      </w:r>
    </w:p>
    <w:p w14:paraId="6A3CEFC0" w14:textId="77777777" w:rsidR="000A701F" w:rsidRPr="00ED508B" w:rsidRDefault="000A701F" w:rsidP="000A701F">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110" w:name="_Toc359382456"/>
      <w:bookmarkStart w:id="111" w:name="_Toc359382457"/>
      <w:bookmarkStart w:id="112" w:name="_Toc359380313"/>
      <w:bookmarkStart w:id="113" w:name="_Toc370201807"/>
      <w:bookmarkEnd w:id="110"/>
      <w:bookmarkEnd w:id="111"/>
      <w:r w:rsidRPr="00ED508B">
        <w:t>Acoustic Parameters</w:t>
      </w:r>
      <w:bookmarkEnd w:id="112"/>
      <w:bookmarkEnd w:id="113"/>
    </w:p>
    <w:p w14:paraId="3EC68D57"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Reverberation time</w:t>
      </w:r>
    </w:p>
    <w:p w14:paraId="62290E5B" w14:textId="77777777" w:rsidR="000A701F" w:rsidRPr="00ED508B" w:rsidRDefault="000A701F" w:rsidP="000A701F">
      <w:r w:rsidRPr="00ED508B">
        <w:t>Reverberation time should be typically between 0.3 and 0.4 seconds, but at a minimum of 0.2 seconds, when measured in the 125 Hz-4 kHz octave bands. Such values would apply to medium size meeting rooms with a volume of approximately 100 m</w:t>
      </w:r>
      <w:r w:rsidRPr="00ED508B">
        <w:rPr>
          <w:vertAlign w:val="superscript"/>
        </w:rPr>
        <w:t>3</w:t>
      </w:r>
      <w:r w:rsidRPr="00ED508B">
        <w:t xml:space="preserve"> or less. For larger meeting rooms, a slightly higher reverberation time would be acceptable.</w:t>
      </w:r>
    </w:p>
    <w:p w14:paraId="5C18AB66" w14:textId="77777777" w:rsidR="000A701F" w:rsidRPr="00ED508B" w:rsidRDefault="000A701F" w:rsidP="000A701F">
      <w:r w:rsidRPr="00ED508B">
        <w:t>This represents somewhat lower reverberation times than it is usual in meeting rooms today, but these values are absolutely attainable in practice.</w:t>
      </w:r>
    </w:p>
    <w:p w14:paraId="397448F0" w14:textId="77777777" w:rsidR="000A701F" w:rsidRPr="00ED508B" w:rsidRDefault="000A701F" w:rsidP="000A701F">
      <w:r w:rsidRPr="00ED508B">
        <w:t>The audio quality will worsen gradually with increasing reverberation times (T) above 0.4 s.</w:t>
      </w:r>
    </w:p>
    <w:tbl>
      <w:tblPr>
        <w:tblW w:w="9180" w:type="dxa"/>
        <w:tblInd w:w="567" w:type="dxa"/>
        <w:tblLook w:val="04A0" w:firstRow="1" w:lastRow="0" w:firstColumn="1" w:lastColumn="0" w:noHBand="0" w:noVBand="1"/>
      </w:tblPr>
      <w:tblGrid>
        <w:gridCol w:w="1951"/>
        <w:gridCol w:w="7229"/>
      </w:tblGrid>
      <w:tr w:rsidR="000A701F" w:rsidRPr="00ED508B" w14:paraId="0AB1E023" w14:textId="77777777" w:rsidTr="00C02EF8">
        <w:tc>
          <w:tcPr>
            <w:tcW w:w="1951" w:type="dxa"/>
            <w:shd w:val="clear" w:color="auto" w:fill="auto"/>
          </w:tcPr>
          <w:p w14:paraId="3D1EF3B5" w14:textId="77777777" w:rsidR="000A701F" w:rsidRPr="00ED508B" w:rsidRDefault="000A701F" w:rsidP="00C02EF8">
            <w:pPr>
              <w:rPr>
                <w:b/>
                <w:bCs/>
              </w:rPr>
            </w:pPr>
            <w:r w:rsidRPr="00ED508B">
              <w:rPr>
                <w:b/>
                <w:bCs/>
              </w:rPr>
              <w:t>Identity:</w:t>
            </w:r>
          </w:p>
        </w:tc>
        <w:tc>
          <w:tcPr>
            <w:tcW w:w="7229" w:type="dxa"/>
            <w:shd w:val="clear" w:color="auto" w:fill="auto"/>
          </w:tcPr>
          <w:p w14:paraId="67783C65" w14:textId="77777777" w:rsidR="000A701F" w:rsidRPr="00ED508B" w:rsidRDefault="000A701F" w:rsidP="00C02EF8">
            <w:r w:rsidRPr="00ED508B">
              <w:t>ReverberationTime</w:t>
            </w:r>
          </w:p>
        </w:tc>
      </w:tr>
      <w:tr w:rsidR="000A701F" w:rsidRPr="00ED508B" w14:paraId="274F1621" w14:textId="77777777" w:rsidTr="00C02EF8">
        <w:tc>
          <w:tcPr>
            <w:tcW w:w="1951" w:type="dxa"/>
            <w:shd w:val="clear" w:color="auto" w:fill="auto"/>
          </w:tcPr>
          <w:p w14:paraId="64F05257" w14:textId="77777777" w:rsidR="000A701F" w:rsidRPr="00ED508B" w:rsidRDefault="000A701F" w:rsidP="00C02EF8">
            <w:pPr>
              <w:rPr>
                <w:b/>
                <w:bCs/>
              </w:rPr>
            </w:pPr>
            <w:r w:rsidRPr="00ED508B">
              <w:rPr>
                <w:b/>
                <w:bCs/>
              </w:rPr>
              <w:t>Description:</w:t>
            </w:r>
          </w:p>
        </w:tc>
        <w:tc>
          <w:tcPr>
            <w:tcW w:w="7229" w:type="dxa"/>
            <w:shd w:val="clear" w:color="auto" w:fill="auto"/>
          </w:tcPr>
          <w:p w14:paraId="7293B336" w14:textId="77777777" w:rsidR="000A701F" w:rsidRPr="00ED508B" w:rsidRDefault="000A701F" w:rsidP="00C02EF8">
            <w:r w:rsidRPr="00ED508B">
              <w:t>This parameter indicates the reverberation time in a telepresence meeting room.</w:t>
            </w:r>
          </w:p>
        </w:tc>
      </w:tr>
      <w:tr w:rsidR="000A701F" w:rsidRPr="00ED508B" w14:paraId="1994F813" w14:textId="77777777" w:rsidTr="00C02EF8">
        <w:tc>
          <w:tcPr>
            <w:tcW w:w="1951" w:type="dxa"/>
            <w:shd w:val="clear" w:color="auto" w:fill="auto"/>
          </w:tcPr>
          <w:p w14:paraId="2010BF0A" w14:textId="77777777" w:rsidR="000A701F" w:rsidRPr="00ED508B" w:rsidRDefault="000A701F" w:rsidP="00C02EF8">
            <w:pPr>
              <w:rPr>
                <w:b/>
                <w:bCs/>
              </w:rPr>
            </w:pPr>
            <w:r w:rsidRPr="00ED508B">
              <w:rPr>
                <w:b/>
                <w:bCs/>
              </w:rPr>
              <w:t>Format:</w:t>
            </w:r>
          </w:p>
        </w:tc>
        <w:tc>
          <w:tcPr>
            <w:tcW w:w="7229" w:type="dxa"/>
            <w:shd w:val="clear" w:color="auto" w:fill="auto"/>
          </w:tcPr>
          <w:p w14:paraId="3D7DAE50" w14:textId="77777777" w:rsidR="000A701F" w:rsidRPr="00ED508B" w:rsidRDefault="000A701F" w:rsidP="00C02EF8">
            <w:r w:rsidRPr="00ED508B">
              <w:rPr>
                <w:rFonts w:hint="eastAsia"/>
              </w:rPr>
              <w:t>Numeric</w:t>
            </w:r>
            <w:r w:rsidRPr="00ED508B">
              <w:t>,</w:t>
            </w:r>
            <w:r w:rsidRPr="00ED508B">
              <w:rPr>
                <w:rFonts w:hint="eastAsia"/>
              </w:rPr>
              <w:t xml:space="preserve"> in second</w:t>
            </w:r>
            <w:r w:rsidRPr="00ED508B">
              <w:t>s</w:t>
            </w:r>
            <w:r w:rsidRPr="00ED508B" w:rsidDel="00306958">
              <w:t xml:space="preserve"> </w:t>
            </w:r>
          </w:p>
        </w:tc>
      </w:tr>
      <w:tr w:rsidR="000A701F" w:rsidRPr="00ED508B" w14:paraId="29B0DBBF" w14:textId="77777777" w:rsidTr="00C02EF8">
        <w:tc>
          <w:tcPr>
            <w:tcW w:w="1951" w:type="dxa"/>
            <w:shd w:val="clear" w:color="auto" w:fill="auto"/>
          </w:tcPr>
          <w:p w14:paraId="02FDAF8C" w14:textId="77777777" w:rsidR="000A701F" w:rsidRPr="00ED508B" w:rsidRDefault="000A701F" w:rsidP="00C02EF8">
            <w:pPr>
              <w:rPr>
                <w:b/>
                <w:bCs/>
              </w:rPr>
            </w:pPr>
            <w:r w:rsidRPr="00ED508B">
              <w:rPr>
                <w:b/>
                <w:bCs/>
              </w:rPr>
              <w:t>Possible Values:</w:t>
            </w:r>
          </w:p>
        </w:tc>
        <w:tc>
          <w:tcPr>
            <w:tcW w:w="7229" w:type="dxa"/>
            <w:shd w:val="clear" w:color="auto" w:fill="auto"/>
          </w:tcPr>
          <w:p w14:paraId="59443BA4" w14:textId="77777777" w:rsidR="000A701F" w:rsidRPr="00ED508B" w:rsidRDefault="000A701F" w:rsidP="00C02EF8">
            <w:r w:rsidRPr="00ED508B">
              <w:t>between 0.3 and 0.4</w:t>
            </w:r>
          </w:p>
        </w:tc>
      </w:tr>
      <w:tr w:rsidR="000A701F" w:rsidRPr="00ED508B" w14:paraId="23C84C4D" w14:textId="77777777" w:rsidTr="00C02EF8">
        <w:tc>
          <w:tcPr>
            <w:tcW w:w="1951" w:type="dxa"/>
            <w:shd w:val="clear" w:color="auto" w:fill="auto"/>
          </w:tcPr>
          <w:p w14:paraId="00EAFEB7" w14:textId="77777777" w:rsidR="000A701F" w:rsidRPr="00ED508B" w:rsidRDefault="000A701F" w:rsidP="00C02EF8">
            <w:pPr>
              <w:rPr>
                <w:b/>
                <w:bCs/>
              </w:rPr>
            </w:pPr>
            <w:r w:rsidRPr="00ED508B">
              <w:rPr>
                <w:b/>
                <w:bCs/>
              </w:rPr>
              <w:t>Default:</w:t>
            </w:r>
          </w:p>
        </w:tc>
        <w:tc>
          <w:tcPr>
            <w:tcW w:w="7229" w:type="dxa"/>
            <w:shd w:val="clear" w:color="auto" w:fill="auto"/>
          </w:tcPr>
          <w:p w14:paraId="523A5B2A" w14:textId="77777777" w:rsidR="000A701F" w:rsidRPr="00ED508B" w:rsidRDefault="000A701F" w:rsidP="00C02EF8">
            <w:r w:rsidRPr="00ED508B">
              <w:t>-</w:t>
            </w:r>
          </w:p>
        </w:tc>
      </w:tr>
      <w:tr w:rsidR="000A701F" w:rsidRPr="00ED508B" w14:paraId="1FC342DB" w14:textId="77777777" w:rsidTr="00C02EF8">
        <w:tc>
          <w:tcPr>
            <w:tcW w:w="1951" w:type="dxa"/>
            <w:shd w:val="clear" w:color="auto" w:fill="auto"/>
          </w:tcPr>
          <w:p w14:paraId="5623F672" w14:textId="77777777" w:rsidR="000A701F" w:rsidRPr="00ED508B" w:rsidRDefault="000A701F" w:rsidP="00C02EF8">
            <w:pPr>
              <w:rPr>
                <w:b/>
                <w:bCs/>
              </w:rPr>
            </w:pPr>
            <w:r w:rsidRPr="00ED508B">
              <w:rPr>
                <w:b/>
                <w:bCs/>
              </w:rPr>
              <w:t>Reference:</w:t>
            </w:r>
          </w:p>
        </w:tc>
        <w:tc>
          <w:tcPr>
            <w:tcW w:w="7229" w:type="dxa"/>
            <w:shd w:val="clear" w:color="auto" w:fill="auto"/>
          </w:tcPr>
          <w:p w14:paraId="3CB25067" w14:textId="77777777" w:rsidR="000A701F" w:rsidRPr="00ED508B" w:rsidRDefault="000A701F" w:rsidP="00C02EF8">
            <w:r w:rsidRPr="00ED508B">
              <w:t>See clause 3 / [</w:t>
            </w:r>
            <w:r>
              <w:t>P.Supp</w:t>
            </w:r>
            <w:r w:rsidRPr="00ED508B">
              <w:t xml:space="preserve"> 16] for further information regarding reverberation considerations.</w:t>
            </w:r>
          </w:p>
        </w:tc>
      </w:tr>
      <w:tr w:rsidR="000A701F" w:rsidRPr="00ED508B" w14:paraId="61FDDD43" w14:textId="77777777" w:rsidTr="00C02EF8">
        <w:tc>
          <w:tcPr>
            <w:tcW w:w="1951" w:type="dxa"/>
            <w:shd w:val="clear" w:color="auto" w:fill="auto"/>
          </w:tcPr>
          <w:p w14:paraId="20E89152" w14:textId="77777777" w:rsidR="000A701F" w:rsidRPr="00ED508B" w:rsidRDefault="000A701F" w:rsidP="00C02EF8">
            <w:pPr>
              <w:rPr>
                <w:b/>
                <w:bCs/>
              </w:rPr>
            </w:pPr>
            <w:r w:rsidRPr="00ED508B">
              <w:rPr>
                <w:b/>
                <w:bCs/>
              </w:rPr>
              <w:t>Interface:</w:t>
            </w:r>
          </w:p>
        </w:tc>
        <w:tc>
          <w:tcPr>
            <w:tcW w:w="7229" w:type="dxa"/>
            <w:shd w:val="clear" w:color="auto" w:fill="auto"/>
          </w:tcPr>
          <w:p w14:paraId="151BAE64" w14:textId="77777777" w:rsidR="000A701F" w:rsidRPr="00ED508B" w:rsidRDefault="000A701F" w:rsidP="00C02EF8">
            <w:r w:rsidRPr="00ED508B">
              <w:t>-</w:t>
            </w:r>
          </w:p>
        </w:tc>
      </w:tr>
    </w:tbl>
    <w:p w14:paraId="631E3040"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Ambient noise</w:t>
      </w:r>
    </w:p>
    <w:p w14:paraId="182DEA15" w14:textId="77777777" w:rsidR="000A701F" w:rsidRPr="00ED508B" w:rsidRDefault="000A701F" w:rsidP="000A701F">
      <w:r w:rsidRPr="00ED508B">
        <w:t>Care should be taken to minimize the ambient noise level, including both noise from technical installations (air-conditioning, in particular) and any other external noise transmitted into the room. The ambient noise is measured as an Equivalent A-weighted Sound Pressure Level (L</w:t>
      </w:r>
      <w:r w:rsidRPr="00ED508B">
        <w:rPr>
          <w:vertAlign w:val="subscript"/>
        </w:rPr>
        <w:t>Aeq</w:t>
      </w:r>
      <w:r w:rsidRPr="00ED508B">
        <w:t>).For a high quality experience, the noise level should be less or equal to 30 dBA.</w:t>
      </w:r>
    </w:p>
    <w:p w14:paraId="3479F182" w14:textId="77777777" w:rsidR="000A701F" w:rsidRPr="00ED508B" w:rsidRDefault="000A701F" w:rsidP="000A701F">
      <w:pPr>
        <w:spacing w:after="120"/>
      </w:pPr>
      <w:r w:rsidRPr="00ED508B">
        <w:lastRenderedPageBreak/>
        <w:t>This can be a difficult goal to meet in some buildings, and most telepresence systems will work well with higher ambient noise levels like 35 dBA. However, the quality of experience will in general gradually decrease with increasing noise level.</w:t>
      </w:r>
    </w:p>
    <w:tbl>
      <w:tblPr>
        <w:tblW w:w="9180" w:type="dxa"/>
        <w:tblInd w:w="567" w:type="dxa"/>
        <w:tblLook w:val="04A0" w:firstRow="1" w:lastRow="0" w:firstColumn="1" w:lastColumn="0" w:noHBand="0" w:noVBand="1"/>
      </w:tblPr>
      <w:tblGrid>
        <w:gridCol w:w="1951"/>
        <w:gridCol w:w="7229"/>
      </w:tblGrid>
      <w:tr w:rsidR="000A701F" w:rsidRPr="00ED508B" w14:paraId="451E47C1" w14:textId="77777777" w:rsidTr="00C02EF8">
        <w:tc>
          <w:tcPr>
            <w:tcW w:w="1951" w:type="dxa"/>
            <w:shd w:val="clear" w:color="auto" w:fill="auto"/>
          </w:tcPr>
          <w:p w14:paraId="4532E5D0" w14:textId="77777777" w:rsidR="000A701F" w:rsidRPr="00ED508B" w:rsidRDefault="000A701F" w:rsidP="00C02EF8">
            <w:pPr>
              <w:rPr>
                <w:b/>
                <w:bCs/>
              </w:rPr>
            </w:pPr>
            <w:r w:rsidRPr="00ED508B">
              <w:rPr>
                <w:b/>
                <w:bCs/>
              </w:rPr>
              <w:t>Identity:</w:t>
            </w:r>
          </w:p>
        </w:tc>
        <w:tc>
          <w:tcPr>
            <w:tcW w:w="7229" w:type="dxa"/>
            <w:shd w:val="clear" w:color="auto" w:fill="auto"/>
          </w:tcPr>
          <w:p w14:paraId="4CA73162" w14:textId="77777777" w:rsidR="000A701F" w:rsidRPr="00ED508B" w:rsidRDefault="000A701F" w:rsidP="00C02EF8">
            <w:r w:rsidRPr="00ED508B">
              <w:t>AmbientNoise</w:t>
            </w:r>
          </w:p>
        </w:tc>
      </w:tr>
      <w:tr w:rsidR="000A701F" w:rsidRPr="00ED508B" w14:paraId="6802CC10" w14:textId="77777777" w:rsidTr="00C02EF8">
        <w:tc>
          <w:tcPr>
            <w:tcW w:w="1951" w:type="dxa"/>
            <w:shd w:val="clear" w:color="auto" w:fill="auto"/>
          </w:tcPr>
          <w:p w14:paraId="35B39812" w14:textId="77777777" w:rsidR="000A701F" w:rsidRPr="00ED508B" w:rsidRDefault="000A701F" w:rsidP="00C02EF8">
            <w:pPr>
              <w:rPr>
                <w:b/>
                <w:bCs/>
              </w:rPr>
            </w:pPr>
            <w:r w:rsidRPr="00ED508B">
              <w:rPr>
                <w:b/>
                <w:bCs/>
              </w:rPr>
              <w:t>Description:</w:t>
            </w:r>
          </w:p>
        </w:tc>
        <w:tc>
          <w:tcPr>
            <w:tcW w:w="7229" w:type="dxa"/>
            <w:shd w:val="clear" w:color="auto" w:fill="auto"/>
          </w:tcPr>
          <w:p w14:paraId="45DDC607" w14:textId="77777777" w:rsidR="000A701F" w:rsidRPr="00ED508B" w:rsidRDefault="000A701F" w:rsidP="00C02EF8">
            <w:r w:rsidRPr="00ED508B">
              <w:t>This parameter indicates the  Equivalent A-Weighted Sound Pressure Level in a telepresence meeting room environment measured at all relevant seating positions.</w:t>
            </w:r>
          </w:p>
        </w:tc>
      </w:tr>
      <w:tr w:rsidR="000A701F" w:rsidRPr="00ED508B" w14:paraId="4AD72B02" w14:textId="77777777" w:rsidTr="00C02EF8">
        <w:tc>
          <w:tcPr>
            <w:tcW w:w="1951" w:type="dxa"/>
            <w:shd w:val="clear" w:color="auto" w:fill="auto"/>
          </w:tcPr>
          <w:p w14:paraId="4E5B73A1" w14:textId="77777777" w:rsidR="000A701F" w:rsidRPr="00ED508B" w:rsidRDefault="000A701F" w:rsidP="00C02EF8">
            <w:pPr>
              <w:rPr>
                <w:b/>
                <w:bCs/>
              </w:rPr>
            </w:pPr>
            <w:r w:rsidRPr="00ED508B">
              <w:rPr>
                <w:b/>
                <w:bCs/>
              </w:rPr>
              <w:t>Format:</w:t>
            </w:r>
          </w:p>
        </w:tc>
        <w:tc>
          <w:tcPr>
            <w:tcW w:w="7229" w:type="dxa"/>
            <w:shd w:val="clear" w:color="auto" w:fill="auto"/>
          </w:tcPr>
          <w:p w14:paraId="256FBDF5" w14:textId="77777777" w:rsidR="000A701F" w:rsidRPr="00ED508B" w:rsidRDefault="000A701F" w:rsidP="00C02EF8">
            <w:r w:rsidRPr="00ED508B">
              <w:t>Numeric, in dBA</w:t>
            </w:r>
          </w:p>
        </w:tc>
      </w:tr>
      <w:tr w:rsidR="000A701F" w:rsidRPr="00ED508B" w14:paraId="319414AC" w14:textId="77777777" w:rsidTr="00C02EF8">
        <w:tc>
          <w:tcPr>
            <w:tcW w:w="1951" w:type="dxa"/>
            <w:shd w:val="clear" w:color="auto" w:fill="auto"/>
          </w:tcPr>
          <w:p w14:paraId="3B99BEBF" w14:textId="77777777" w:rsidR="000A701F" w:rsidRPr="00ED508B" w:rsidRDefault="000A701F" w:rsidP="00C02EF8">
            <w:pPr>
              <w:rPr>
                <w:b/>
                <w:bCs/>
              </w:rPr>
            </w:pPr>
            <w:r w:rsidRPr="00ED508B">
              <w:rPr>
                <w:b/>
                <w:bCs/>
              </w:rPr>
              <w:t>Possible Values:</w:t>
            </w:r>
          </w:p>
        </w:tc>
        <w:tc>
          <w:tcPr>
            <w:tcW w:w="7229" w:type="dxa"/>
            <w:shd w:val="clear" w:color="auto" w:fill="auto"/>
          </w:tcPr>
          <w:p w14:paraId="1437891F" w14:textId="77777777" w:rsidR="000A701F" w:rsidRPr="00ED508B" w:rsidRDefault="000A701F" w:rsidP="00C02EF8">
            <w:r w:rsidRPr="00ED508B">
              <w:t>&lt;= 30</w:t>
            </w:r>
          </w:p>
        </w:tc>
      </w:tr>
      <w:tr w:rsidR="000A701F" w:rsidRPr="00ED508B" w14:paraId="55028FC1" w14:textId="77777777" w:rsidTr="00C02EF8">
        <w:tc>
          <w:tcPr>
            <w:tcW w:w="1951" w:type="dxa"/>
            <w:shd w:val="clear" w:color="auto" w:fill="auto"/>
          </w:tcPr>
          <w:p w14:paraId="18E9DCFC" w14:textId="77777777" w:rsidR="000A701F" w:rsidRPr="00ED508B" w:rsidRDefault="000A701F" w:rsidP="00C02EF8">
            <w:pPr>
              <w:rPr>
                <w:b/>
                <w:bCs/>
              </w:rPr>
            </w:pPr>
            <w:r w:rsidRPr="00ED508B">
              <w:rPr>
                <w:b/>
                <w:bCs/>
              </w:rPr>
              <w:t>Default:</w:t>
            </w:r>
          </w:p>
        </w:tc>
        <w:tc>
          <w:tcPr>
            <w:tcW w:w="7229" w:type="dxa"/>
            <w:shd w:val="clear" w:color="auto" w:fill="auto"/>
          </w:tcPr>
          <w:p w14:paraId="5ECF627F" w14:textId="77777777" w:rsidR="000A701F" w:rsidRPr="00ED508B" w:rsidRDefault="000A701F" w:rsidP="00C02EF8">
            <w:r w:rsidRPr="00ED508B">
              <w:t>-</w:t>
            </w:r>
          </w:p>
        </w:tc>
      </w:tr>
      <w:tr w:rsidR="000A701F" w:rsidRPr="00ED508B" w14:paraId="3DD5AD04" w14:textId="77777777" w:rsidTr="00C02EF8">
        <w:tc>
          <w:tcPr>
            <w:tcW w:w="1951" w:type="dxa"/>
            <w:shd w:val="clear" w:color="auto" w:fill="auto"/>
          </w:tcPr>
          <w:p w14:paraId="5E51D559" w14:textId="77777777" w:rsidR="000A701F" w:rsidRPr="00ED508B" w:rsidRDefault="000A701F" w:rsidP="00C02EF8">
            <w:pPr>
              <w:rPr>
                <w:b/>
                <w:bCs/>
              </w:rPr>
            </w:pPr>
            <w:r w:rsidRPr="00ED508B">
              <w:rPr>
                <w:b/>
                <w:bCs/>
              </w:rPr>
              <w:t>Reference:</w:t>
            </w:r>
          </w:p>
        </w:tc>
        <w:tc>
          <w:tcPr>
            <w:tcW w:w="7229" w:type="dxa"/>
            <w:shd w:val="clear" w:color="auto" w:fill="auto"/>
          </w:tcPr>
          <w:p w14:paraId="0472A94D" w14:textId="77777777" w:rsidR="000A701F" w:rsidRPr="00ED508B" w:rsidRDefault="000A701F" w:rsidP="00C02EF8">
            <w:r w:rsidRPr="00ED508B">
              <w:t>See clause 3 / [</w:t>
            </w:r>
            <w:r>
              <w:t>P.Supp</w:t>
            </w:r>
            <w:r w:rsidRPr="00ED508B">
              <w:t xml:space="preserve"> 16] for further information regarding ambient noise.</w:t>
            </w:r>
          </w:p>
        </w:tc>
      </w:tr>
      <w:tr w:rsidR="000A701F" w:rsidRPr="00ED508B" w14:paraId="0C146C71" w14:textId="77777777" w:rsidTr="00C02EF8">
        <w:tc>
          <w:tcPr>
            <w:tcW w:w="1951" w:type="dxa"/>
            <w:shd w:val="clear" w:color="auto" w:fill="auto"/>
          </w:tcPr>
          <w:p w14:paraId="495B3537" w14:textId="77777777" w:rsidR="000A701F" w:rsidRPr="00ED508B" w:rsidRDefault="000A701F" w:rsidP="00C02EF8">
            <w:pPr>
              <w:rPr>
                <w:b/>
                <w:bCs/>
              </w:rPr>
            </w:pPr>
            <w:r w:rsidRPr="00ED508B">
              <w:rPr>
                <w:b/>
                <w:bCs/>
              </w:rPr>
              <w:t>Interface:</w:t>
            </w:r>
          </w:p>
        </w:tc>
        <w:tc>
          <w:tcPr>
            <w:tcW w:w="7229" w:type="dxa"/>
            <w:shd w:val="clear" w:color="auto" w:fill="auto"/>
          </w:tcPr>
          <w:p w14:paraId="4B1552C0" w14:textId="77777777" w:rsidR="000A701F" w:rsidRPr="00ED508B" w:rsidRDefault="000A701F" w:rsidP="00C02EF8">
            <w:r w:rsidRPr="00ED508B">
              <w:t>-</w:t>
            </w:r>
          </w:p>
        </w:tc>
      </w:tr>
    </w:tbl>
    <w:p w14:paraId="0690D29E" w14:textId="77777777" w:rsidR="000A701F" w:rsidRPr="00F6499B" w:rsidRDefault="000A701F" w:rsidP="000A701F">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Sound insulation</w:t>
      </w:r>
    </w:p>
    <w:p w14:paraId="7CECA746" w14:textId="77777777" w:rsidR="000A701F" w:rsidRPr="00ED508B" w:rsidRDefault="000A701F" w:rsidP="000A701F">
      <w:r w:rsidRPr="00ED508B">
        <w:t xml:space="preserve">Sound insulation between rooms is rated with a “Weighted </w:t>
      </w:r>
      <w:r w:rsidRPr="00ED508B">
        <w:rPr>
          <w:i/>
        </w:rPr>
        <w:t>apparent</w:t>
      </w:r>
      <w:r w:rsidRPr="00ED508B">
        <w:t xml:space="preserve"> sound Reduction index” (R’</w:t>
      </w:r>
      <w:r w:rsidRPr="00ED508B">
        <w:rPr>
          <w:vertAlign w:val="subscript"/>
        </w:rPr>
        <w:t>w</w:t>
      </w:r>
      <w:r w:rsidRPr="00ED508B">
        <w:t>) which can only be measured in the field (finished buildings). Specific building elements are rated with a “Weighted sound Reduction index” (R</w:t>
      </w:r>
      <w:r w:rsidRPr="00ED508B">
        <w:rPr>
          <w:vertAlign w:val="subscript"/>
        </w:rPr>
        <w:t>w</w:t>
      </w:r>
      <w:r w:rsidRPr="00ED508B">
        <w:t>) and can only be measured in laboratories. See [ISO 140-4], [ISO 717-1] for more information.</w:t>
      </w:r>
    </w:p>
    <w:p w14:paraId="1DDA2B42" w14:textId="77777777" w:rsidR="000A701F" w:rsidRPr="00ED508B" w:rsidRDefault="000A701F" w:rsidP="000A701F">
      <w:r w:rsidRPr="00ED508B">
        <w:t>Recommendations for sound insulation will vary according to the local building plan and external noise sources. However, one universal recommendation for privacy can be stated. To ensure that confidential information cannot be overheard from outside the room, the weighted apparent sound reduction index () (R’</w:t>
      </w:r>
      <w:r w:rsidRPr="00ED508B">
        <w:rPr>
          <w:vertAlign w:val="subscript"/>
        </w:rPr>
        <w:t>w</w:t>
      </w:r>
      <w:r w:rsidRPr="00ED508B">
        <w:t>) of the room boundaries is recommended to be R’</w:t>
      </w:r>
      <w:r w:rsidRPr="00ED508B">
        <w:rPr>
          <w:vertAlign w:val="subscript"/>
        </w:rPr>
        <w:t>w</w:t>
      </w:r>
      <w:r>
        <w:t xml:space="preserve"> ≥ 48 dB.  See [ISO 140</w:t>
      </w:r>
      <w:r>
        <w:noBreakHyphen/>
      </w:r>
      <w:r w:rsidRPr="00ED508B">
        <w:t>4] for more information. This approximately corresponds to</w:t>
      </w:r>
      <w:r>
        <w:t xml:space="preserve"> a sound transmission class STC ≥ </w:t>
      </w:r>
      <w:r w:rsidRPr="00ED508B">
        <w:t>50.</w:t>
      </w:r>
    </w:p>
    <w:p w14:paraId="55BA3C25" w14:textId="77777777" w:rsidR="000A701F" w:rsidRDefault="000A701F" w:rsidP="000A701F">
      <w:pPr>
        <w:pStyle w:val="Note"/>
      </w:pPr>
      <w:r w:rsidRPr="00ED508B">
        <w:t>NOTE</w:t>
      </w:r>
      <w:r>
        <w:t> </w:t>
      </w:r>
      <w:r>
        <w:noBreakHyphen/>
      </w:r>
      <w:r w:rsidRPr="00ED508B">
        <w:t xml:space="preserve"> STC is another measure of sound reduction. See [b-ASTM E90] and [b-ASTM E413] for more information.</w:t>
      </w:r>
    </w:p>
    <w:p w14:paraId="64A247FB" w14:textId="77777777" w:rsidR="000A701F" w:rsidRPr="00ED508B" w:rsidRDefault="000A701F" w:rsidP="000A701F">
      <w:pPr>
        <w:pStyle w:val="Note"/>
      </w:pPr>
      <w:r w:rsidRPr="00ED508B">
        <w:t>Doors in the meeting room should have R</w:t>
      </w:r>
      <w:r w:rsidRPr="00ED508B">
        <w:rPr>
          <w:vertAlign w:val="subscript"/>
        </w:rPr>
        <w:t>w</w:t>
      </w:r>
      <w:r w:rsidRPr="00ED508B">
        <w:t xml:space="preserve"> ≥ 35 dB (STC ≥ 35). For walls that include doors, it will be difficult to achieve R’</w:t>
      </w:r>
      <w:r w:rsidRPr="00ED508B">
        <w:rPr>
          <w:vertAlign w:val="subscript"/>
        </w:rPr>
        <w:t>w</w:t>
      </w:r>
      <w:r w:rsidRPr="00ED508B">
        <w:t xml:space="preserve"> ≥ 48 dB since the door will be a weak link reducing the R’</w:t>
      </w:r>
      <w:r w:rsidRPr="00ED508B">
        <w:rPr>
          <w:vertAlign w:val="subscript"/>
        </w:rPr>
        <w:t>w</w:t>
      </w:r>
      <w:r w:rsidRPr="00ED508B">
        <w:t xml:space="preserve"> of the total construction.</w:t>
      </w:r>
    </w:p>
    <w:tbl>
      <w:tblPr>
        <w:tblW w:w="9180" w:type="dxa"/>
        <w:tblInd w:w="567" w:type="dxa"/>
        <w:tblLook w:val="04A0" w:firstRow="1" w:lastRow="0" w:firstColumn="1" w:lastColumn="0" w:noHBand="0" w:noVBand="1"/>
      </w:tblPr>
      <w:tblGrid>
        <w:gridCol w:w="1951"/>
        <w:gridCol w:w="7229"/>
      </w:tblGrid>
      <w:tr w:rsidR="000A701F" w:rsidRPr="00ED508B" w14:paraId="69835F71" w14:textId="77777777" w:rsidTr="00C02EF8">
        <w:tc>
          <w:tcPr>
            <w:tcW w:w="1951" w:type="dxa"/>
            <w:shd w:val="clear" w:color="auto" w:fill="auto"/>
          </w:tcPr>
          <w:p w14:paraId="40B061A5" w14:textId="77777777" w:rsidR="000A701F" w:rsidRPr="00ED508B" w:rsidRDefault="000A701F" w:rsidP="00C02EF8">
            <w:pPr>
              <w:rPr>
                <w:b/>
                <w:bCs/>
              </w:rPr>
            </w:pPr>
            <w:r w:rsidRPr="00ED508B">
              <w:rPr>
                <w:b/>
                <w:bCs/>
              </w:rPr>
              <w:t>Identity:</w:t>
            </w:r>
          </w:p>
        </w:tc>
        <w:tc>
          <w:tcPr>
            <w:tcW w:w="7229" w:type="dxa"/>
            <w:shd w:val="clear" w:color="auto" w:fill="auto"/>
          </w:tcPr>
          <w:p w14:paraId="499EBB47" w14:textId="77777777" w:rsidR="000A701F" w:rsidRPr="00ED508B" w:rsidRDefault="000A701F" w:rsidP="00C02EF8">
            <w:r w:rsidRPr="00ED508B">
              <w:t>SoundInsulation</w:t>
            </w:r>
          </w:p>
        </w:tc>
      </w:tr>
      <w:tr w:rsidR="000A701F" w:rsidRPr="00ED508B" w14:paraId="6FABC726" w14:textId="77777777" w:rsidTr="00C02EF8">
        <w:tc>
          <w:tcPr>
            <w:tcW w:w="1951" w:type="dxa"/>
            <w:shd w:val="clear" w:color="auto" w:fill="auto"/>
          </w:tcPr>
          <w:p w14:paraId="6FF16B48" w14:textId="77777777" w:rsidR="000A701F" w:rsidRPr="00ED508B" w:rsidRDefault="000A701F" w:rsidP="00C02EF8">
            <w:pPr>
              <w:rPr>
                <w:b/>
                <w:bCs/>
              </w:rPr>
            </w:pPr>
            <w:r w:rsidRPr="00ED508B">
              <w:rPr>
                <w:b/>
                <w:bCs/>
              </w:rPr>
              <w:t>Description:</w:t>
            </w:r>
          </w:p>
        </w:tc>
        <w:tc>
          <w:tcPr>
            <w:tcW w:w="7229" w:type="dxa"/>
            <w:shd w:val="clear" w:color="auto" w:fill="auto"/>
          </w:tcPr>
          <w:p w14:paraId="1BADA551" w14:textId="77777777" w:rsidR="000A701F" w:rsidRPr="00ED508B" w:rsidRDefault="000A701F" w:rsidP="00C02EF8">
            <w:r w:rsidRPr="00ED508B">
              <w:t>This parameter indicates the Weighted apparent sound Reduction index (R’</w:t>
            </w:r>
            <w:r w:rsidRPr="00ED508B">
              <w:rPr>
                <w:vertAlign w:val="subscript"/>
              </w:rPr>
              <w:t>w</w:t>
            </w:r>
            <w:r w:rsidRPr="00ED508B">
              <w:t>) used between a Telepresence meeting room and adjacent rooms.</w:t>
            </w:r>
          </w:p>
        </w:tc>
      </w:tr>
      <w:tr w:rsidR="000A701F" w:rsidRPr="00ED508B" w14:paraId="2F1E7916" w14:textId="77777777" w:rsidTr="00C02EF8">
        <w:tc>
          <w:tcPr>
            <w:tcW w:w="1951" w:type="dxa"/>
            <w:shd w:val="clear" w:color="auto" w:fill="auto"/>
          </w:tcPr>
          <w:p w14:paraId="2C03FBE2" w14:textId="77777777" w:rsidR="000A701F" w:rsidRPr="00ED508B" w:rsidRDefault="000A701F" w:rsidP="00C02EF8">
            <w:pPr>
              <w:rPr>
                <w:b/>
                <w:bCs/>
              </w:rPr>
            </w:pPr>
            <w:r w:rsidRPr="00ED508B">
              <w:rPr>
                <w:b/>
                <w:bCs/>
              </w:rPr>
              <w:t>Format:</w:t>
            </w:r>
          </w:p>
        </w:tc>
        <w:tc>
          <w:tcPr>
            <w:tcW w:w="7229" w:type="dxa"/>
            <w:shd w:val="clear" w:color="auto" w:fill="auto"/>
          </w:tcPr>
          <w:p w14:paraId="2FE2E957" w14:textId="77777777" w:rsidR="000A701F" w:rsidRPr="00ED508B" w:rsidRDefault="000A701F" w:rsidP="00C02EF8">
            <w:r w:rsidRPr="00ED508B">
              <w:rPr>
                <w:rFonts w:hint="eastAsia"/>
              </w:rPr>
              <w:t>Numeric</w:t>
            </w:r>
            <w:r w:rsidRPr="00ED508B">
              <w:t>,</w:t>
            </w:r>
            <w:r w:rsidRPr="00ED508B">
              <w:rPr>
                <w:rFonts w:hint="eastAsia"/>
              </w:rPr>
              <w:t xml:space="preserve"> in </w:t>
            </w:r>
            <w:r w:rsidRPr="00ED508B">
              <w:t>dB</w:t>
            </w:r>
          </w:p>
        </w:tc>
      </w:tr>
      <w:tr w:rsidR="000A701F" w:rsidRPr="00ED508B" w14:paraId="4638BC42" w14:textId="77777777" w:rsidTr="00C02EF8">
        <w:tc>
          <w:tcPr>
            <w:tcW w:w="1951" w:type="dxa"/>
            <w:shd w:val="clear" w:color="auto" w:fill="auto"/>
          </w:tcPr>
          <w:p w14:paraId="3F180999" w14:textId="77777777" w:rsidR="000A701F" w:rsidRPr="00ED508B" w:rsidRDefault="000A701F" w:rsidP="00C02EF8">
            <w:pPr>
              <w:rPr>
                <w:b/>
                <w:bCs/>
              </w:rPr>
            </w:pPr>
            <w:r w:rsidRPr="00ED508B">
              <w:rPr>
                <w:b/>
                <w:bCs/>
              </w:rPr>
              <w:t>Possible Values:</w:t>
            </w:r>
          </w:p>
        </w:tc>
        <w:tc>
          <w:tcPr>
            <w:tcW w:w="7229" w:type="dxa"/>
            <w:shd w:val="clear" w:color="auto" w:fill="auto"/>
          </w:tcPr>
          <w:p w14:paraId="18350CCC" w14:textId="77777777" w:rsidR="000A701F" w:rsidRPr="00ED508B" w:rsidRDefault="000A701F" w:rsidP="00C02EF8">
            <w:r w:rsidRPr="00ED508B">
              <w:t>≥ 48</w:t>
            </w:r>
          </w:p>
        </w:tc>
      </w:tr>
      <w:tr w:rsidR="000A701F" w:rsidRPr="00ED508B" w14:paraId="40471BB7" w14:textId="77777777" w:rsidTr="00C02EF8">
        <w:tc>
          <w:tcPr>
            <w:tcW w:w="1951" w:type="dxa"/>
            <w:shd w:val="clear" w:color="auto" w:fill="auto"/>
          </w:tcPr>
          <w:p w14:paraId="099B1B21" w14:textId="77777777" w:rsidR="000A701F" w:rsidRPr="00ED508B" w:rsidRDefault="000A701F" w:rsidP="00C02EF8">
            <w:pPr>
              <w:rPr>
                <w:b/>
                <w:bCs/>
              </w:rPr>
            </w:pPr>
            <w:r w:rsidRPr="00ED508B">
              <w:rPr>
                <w:b/>
                <w:bCs/>
              </w:rPr>
              <w:t>Default:</w:t>
            </w:r>
          </w:p>
        </w:tc>
        <w:tc>
          <w:tcPr>
            <w:tcW w:w="7229" w:type="dxa"/>
            <w:shd w:val="clear" w:color="auto" w:fill="auto"/>
          </w:tcPr>
          <w:p w14:paraId="1E6C6ABA" w14:textId="77777777" w:rsidR="000A701F" w:rsidRPr="00ED508B" w:rsidRDefault="000A701F" w:rsidP="00C02EF8">
            <w:r w:rsidRPr="00ED508B">
              <w:t>-</w:t>
            </w:r>
          </w:p>
        </w:tc>
      </w:tr>
      <w:tr w:rsidR="000A701F" w:rsidRPr="00ED508B" w14:paraId="2E6DE6E2" w14:textId="77777777" w:rsidTr="00C02EF8">
        <w:tc>
          <w:tcPr>
            <w:tcW w:w="1951" w:type="dxa"/>
            <w:shd w:val="clear" w:color="auto" w:fill="auto"/>
          </w:tcPr>
          <w:p w14:paraId="02FF1386" w14:textId="77777777" w:rsidR="000A701F" w:rsidRPr="00ED508B" w:rsidRDefault="000A701F" w:rsidP="00C02EF8">
            <w:pPr>
              <w:rPr>
                <w:b/>
                <w:bCs/>
              </w:rPr>
            </w:pPr>
            <w:r w:rsidRPr="00ED508B">
              <w:rPr>
                <w:b/>
                <w:bCs/>
              </w:rPr>
              <w:t>Reference:</w:t>
            </w:r>
          </w:p>
        </w:tc>
        <w:tc>
          <w:tcPr>
            <w:tcW w:w="7229" w:type="dxa"/>
            <w:shd w:val="clear" w:color="auto" w:fill="auto"/>
          </w:tcPr>
          <w:p w14:paraId="0E9CBF91" w14:textId="77777777" w:rsidR="000A701F" w:rsidRPr="00ED508B" w:rsidRDefault="000A701F" w:rsidP="00C02EF8">
            <w:r w:rsidRPr="00ED508B">
              <w:t>-</w:t>
            </w:r>
          </w:p>
        </w:tc>
      </w:tr>
      <w:tr w:rsidR="000A701F" w:rsidRPr="00ED508B" w14:paraId="3BC1A099" w14:textId="77777777" w:rsidTr="00C02EF8">
        <w:tc>
          <w:tcPr>
            <w:tcW w:w="1951" w:type="dxa"/>
            <w:shd w:val="clear" w:color="auto" w:fill="auto"/>
          </w:tcPr>
          <w:p w14:paraId="493F4857" w14:textId="77777777" w:rsidR="000A701F" w:rsidRPr="00ED508B" w:rsidRDefault="000A701F" w:rsidP="00C02EF8">
            <w:pPr>
              <w:rPr>
                <w:b/>
                <w:bCs/>
              </w:rPr>
            </w:pPr>
            <w:r w:rsidRPr="00ED508B">
              <w:rPr>
                <w:b/>
                <w:bCs/>
              </w:rPr>
              <w:t>Interface:</w:t>
            </w:r>
          </w:p>
        </w:tc>
        <w:tc>
          <w:tcPr>
            <w:tcW w:w="7229" w:type="dxa"/>
            <w:shd w:val="clear" w:color="auto" w:fill="auto"/>
          </w:tcPr>
          <w:p w14:paraId="1BC6FC16" w14:textId="77777777" w:rsidR="000A701F" w:rsidRPr="00ED508B" w:rsidRDefault="000A701F" w:rsidP="00C02EF8">
            <w:r w:rsidRPr="00ED508B">
              <w:t>-</w:t>
            </w:r>
          </w:p>
        </w:tc>
      </w:tr>
    </w:tbl>
    <w:p w14:paraId="0E3AE7CD" w14:textId="77777777" w:rsidR="000A701F" w:rsidRPr="00ED508B" w:rsidRDefault="000A701F" w:rsidP="000A701F"/>
    <w:p w14:paraId="04DB4B43" w14:textId="77777777" w:rsidR="000A701F" w:rsidRPr="00ED508B" w:rsidRDefault="000A701F" w:rsidP="000A701F">
      <w:pPr>
        <w:pStyle w:val="AnnexNotitle"/>
      </w:pPr>
      <w:bookmarkStart w:id="114" w:name="_Toc359380314"/>
      <w:bookmarkStart w:id="115" w:name="_Toc370201808"/>
      <w:bookmarkStart w:id="116" w:name="_Toc323231097"/>
      <w:r w:rsidRPr="00ED508B">
        <w:lastRenderedPageBreak/>
        <w:t>Annex A</w:t>
      </w:r>
      <w:r w:rsidRPr="00ED508B">
        <w:br/>
      </w:r>
      <w:r w:rsidRPr="00ED508B">
        <w:br/>
        <w:t>&lt;</w:t>
      </w:r>
      <w:r w:rsidRPr="00ED508B">
        <w:rPr>
          <w:highlight w:val="yellow"/>
        </w:rPr>
        <w:t>Annex Title - Placeholder</w:t>
      </w:r>
      <w:r w:rsidRPr="00ED508B">
        <w:t>&gt;</w:t>
      </w:r>
      <w:bookmarkEnd w:id="114"/>
      <w:bookmarkEnd w:id="115"/>
    </w:p>
    <w:p w14:paraId="6BE30E1F" w14:textId="77777777" w:rsidR="000A701F" w:rsidRPr="00ED508B" w:rsidRDefault="000A701F" w:rsidP="000A701F">
      <w:pPr>
        <w:keepNext/>
        <w:jc w:val="center"/>
      </w:pPr>
      <w:r w:rsidRPr="00ED508B">
        <w:t>(This annex forms an integral part of this Recommendation)</w:t>
      </w:r>
    </w:p>
    <w:p w14:paraId="00A1B1BA" w14:textId="77777777" w:rsidR="000A701F" w:rsidRPr="00ED508B" w:rsidRDefault="000A701F" w:rsidP="000A701F">
      <w:r w:rsidRPr="00ED508B">
        <w:t>&lt;Body of annex A&gt;</w:t>
      </w:r>
    </w:p>
    <w:p w14:paraId="562BE6CA" w14:textId="77777777" w:rsidR="000A701F" w:rsidRPr="00ED508B" w:rsidRDefault="000A701F" w:rsidP="000A701F"/>
    <w:p w14:paraId="6D41B264" w14:textId="77777777" w:rsidR="000A701F" w:rsidRPr="00ED508B" w:rsidRDefault="000A701F" w:rsidP="000A701F">
      <w:pPr>
        <w:pStyle w:val="AppendixNotitle"/>
      </w:pPr>
      <w:bookmarkStart w:id="117" w:name="_Toc307852058"/>
      <w:bookmarkStart w:id="118" w:name="_Toc323231098"/>
      <w:bookmarkStart w:id="119" w:name="_Toc359380315"/>
      <w:bookmarkStart w:id="120" w:name="_Toc370201809"/>
      <w:bookmarkEnd w:id="116"/>
      <w:r w:rsidRPr="00ED508B">
        <w:t>Bibliography</w:t>
      </w:r>
      <w:bookmarkEnd w:id="117"/>
      <w:bookmarkEnd w:id="118"/>
      <w:bookmarkEnd w:id="119"/>
      <w:bookmarkEnd w:id="120"/>
    </w:p>
    <w:p w14:paraId="0C6597EC" w14:textId="77777777" w:rsidR="000A701F" w:rsidRPr="00ED508B" w:rsidRDefault="000A701F" w:rsidP="000A701F">
      <w:pPr>
        <w:pStyle w:val="Reftext"/>
      </w:pPr>
      <w:r w:rsidRPr="00ED508B">
        <w:t>[b-ImagePro]</w:t>
      </w:r>
      <w:r w:rsidRPr="00ED508B">
        <w:tab/>
        <w:t xml:space="preserve">John C.Russ, </w:t>
      </w:r>
      <w:r w:rsidRPr="00ED508B">
        <w:rPr>
          <w:i/>
          <w:iCs/>
        </w:rPr>
        <w:t>The Image Processing Handbook</w:t>
      </w:r>
      <w:r w:rsidRPr="00ED508B">
        <w:t>, CRC Press, 2006.</w:t>
      </w:r>
    </w:p>
    <w:p w14:paraId="3081FA4C" w14:textId="77777777" w:rsidR="000A701F" w:rsidRPr="00ED508B" w:rsidRDefault="000A701F" w:rsidP="000A701F">
      <w:pPr>
        <w:pStyle w:val="Reftext"/>
      </w:pPr>
      <w:r w:rsidRPr="00ED508B">
        <w:t>[b-ASTM E90]</w:t>
      </w:r>
      <w:r w:rsidRPr="00ED508B">
        <w:tab/>
        <w:t xml:space="preserve">ASTM E90 - 09 </w:t>
      </w:r>
      <w:r w:rsidRPr="00ED508B">
        <w:rPr>
          <w:i/>
          <w:iCs/>
        </w:rPr>
        <w:t>Standard Test Method for Laboratory Measurement of Airborne Sound Transmission Loss of Building Partitions and Elements</w:t>
      </w:r>
    </w:p>
    <w:p w14:paraId="056C0CFB" w14:textId="77777777" w:rsidR="000A701F" w:rsidRPr="00ED508B" w:rsidRDefault="000A701F" w:rsidP="000A701F">
      <w:pPr>
        <w:pStyle w:val="Reftext"/>
      </w:pPr>
      <w:r w:rsidRPr="00ED508B">
        <w:t>[b-ASTM E413]</w:t>
      </w:r>
      <w:r w:rsidRPr="00ED508B">
        <w:tab/>
        <w:t xml:space="preserve">ASTM E413-10, </w:t>
      </w:r>
      <w:r w:rsidRPr="00ED508B">
        <w:rPr>
          <w:i/>
          <w:iCs/>
        </w:rPr>
        <w:t>Classification for Rating Sound Insulation</w:t>
      </w:r>
      <w:r w:rsidRPr="00ED508B">
        <w:t>.</w:t>
      </w:r>
    </w:p>
    <w:p w14:paraId="1D3AA4B8" w14:textId="77777777" w:rsidR="000A701F" w:rsidRPr="00ED508B" w:rsidRDefault="000A701F" w:rsidP="000A701F">
      <w:pPr>
        <w:pStyle w:val="Reftext"/>
      </w:pPr>
      <w:r w:rsidRPr="00ED508B">
        <w:t>[b-CIE 15.3:2004]</w:t>
      </w:r>
      <w:r w:rsidRPr="00ED508B">
        <w:tab/>
        <w:t xml:space="preserve">CIE 15.3:2004, </w:t>
      </w:r>
      <w:r w:rsidRPr="00ED508B">
        <w:rPr>
          <w:i/>
          <w:iCs/>
        </w:rPr>
        <w:t>Colorimetry</w:t>
      </w:r>
      <w:r w:rsidRPr="00ED508B">
        <w:t>, Third Edition, 2004.</w:t>
      </w:r>
    </w:p>
    <w:p w14:paraId="6DCDEEC6" w14:textId="77777777" w:rsidR="000A701F" w:rsidRPr="00ED508B" w:rsidRDefault="000A701F" w:rsidP="000A701F">
      <w:pPr>
        <w:pStyle w:val="Reftext"/>
      </w:pPr>
      <w:r w:rsidRPr="00ED508B">
        <w:t>[b-CIE 13.3-1995]</w:t>
      </w:r>
      <w:r w:rsidRPr="00ED508B">
        <w:tab/>
        <w:t xml:space="preserve">CIE 13.3-1995, </w:t>
      </w:r>
      <w:r w:rsidRPr="00ED508B">
        <w:rPr>
          <w:i/>
          <w:iCs/>
        </w:rPr>
        <w:t>Method of Measuring and Specifying Colour Rendering Properties of Light Sources</w:t>
      </w:r>
      <w:r w:rsidRPr="00ED508B">
        <w:t>, 1995.</w:t>
      </w:r>
    </w:p>
    <w:p w14:paraId="104E0A28" w14:textId="77777777" w:rsidR="000A701F" w:rsidRPr="00ED508B" w:rsidRDefault="000A701F" w:rsidP="000A701F">
      <w:pPr>
        <w:pStyle w:val="Reftext"/>
      </w:pPr>
      <w:r w:rsidRPr="00ED508B">
        <w:t>[b-CIE 17.4-1987]</w:t>
      </w:r>
      <w:r w:rsidRPr="00ED508B">
        <w:tab/>
        <w:t xml:space="preserve">CIE 17.4-1987, </w:t>
      </w:r>
      <w:r w:rsidRPr="00ED508B">
        <w:rPr>
          <w:i/>
          <w:iCs/>
        </w:rPr>
        <w:t>International Lighting Vocabulary</w:t>
      </w:r>
      <w:r w:rsidRPr="00ED508B">
        <w:t>, 1987.</w:t>
      </w:r>
    </w:p>
    <w:p w14:paraId="1CE86D7C" w14:textId="77777777" w:rsidR="000A701F" w:rsidRPr="00ED508B" w:rsidRDefault="000A701F" w:rsidP="000A701F">
      <w:pPr>
        <w:pStyle w:val="Reftext"/>
      </w:pPr>
      <w:r w:rsidRPr="00ED508B">
        <w:t>[b-ITU-T G.107]</w:t>
      </w:r>
      <w:r w:rsidRPr="00ED508B">
        <w:tab/>
        <w:t xml:space="preserve">ITU-T Recommendation G.107, </w:t>
      </w:r>
      <w:r w:rsidRPr="00ED508B">
        <w:rPr>
          <w:i/>
        </w:rPr>
        <w:t>The E-model: a computational model for use in transmission planning</w:t>
      </w:r>
      <w:r w:rsidRPr="00ED508B">
        <w:t>, 2011.</w:t>
      </w:r>
    </w:p>
    <w:p w14:paraId="1BBCF66E" w14:textId="77777777" w:rsidR="000A701F" w:rsidRPr="00ED508B" w:rsidRDefault="000A701F" w:rsidP="000A701F">
      <w:pPr>
        <w:pStyle w:val="Reftext"/>
      </w:pPr>
      <w:r w:rsidRPr="00ED508B">
        <w:t>[b-ITU-T G.114]</w:t>
      </w:r>
      <w:r w:rsidRPr="00ED508B">
        <w:tab/>
        <w:t xml:space="preserve">ITU-T Recommendation G.114, </w:t>
      </w:r>
      <w:r w:rsidRPr="00ED508B">
        <w:rPr>
          <w:i/>
        </w:rPr>
        <w:t>One-way transmission time</w:t>
      </w:r>
      <w:r w:rsidRPr="00ED508B">
        <w:t>, 2003</w:t>
      </w:r>
    </w:p>
    <w:p w14:paraId="3B469F45" w14:textId="77777777" w:rsidR="000A701F" w:rsidRPr="00ED508B" w:rsidRDefault="000A701F" w:rsidP="000A701F">
      <w:pPr>
        <w:pStyle w:val="Reftext"/>
      </w:pPr>
      <w:r w:rsidRPr="00ED508B">
        <w:t>[b-ITU-R BT.1359-1]</w:t>
      </w:r>
      <w:r w:rsidRPr="00ED508B">
        <w:tab/>
        <w:t xml:space="preserve">ITU-R Recommendation BT.1359-1, </w:t>
      </w:r>
      <w:r w:rsidRPr="00ED508B">
        <w:rPr>
          <w:i/>
        </w:rPr>
        <w:t xml:space="preserve">Relative timing of sound and vision for broadcasting, </w:t>
      </w:r>
      <w:r w:rsidRPr="00ED508B">
        <w:t>1998.</w:t>
      </w:r>
    </w:p>
    <w:p w14:paraId="1F58F495" w14:textId="77777777" w:rsidR="000A701F" w:rsidRPr="00ED508B" w:rsidRDefault="000A701F" w:rsidP="000A701F">
      <w:pPr>
        <w:jc w:val="center"/>
      </w:pPr>
      <w:r w:rsidRPr="00ED508B">
        <w:t>________________________</w:t>
      </w:r>
    </w:p>
    <w:p w14:paraId="32ABBBCA" w14:textId="77777777" w:rsidR="006C499C" w:rsidRPr="00A14FB6" w:rsidRDefault="006C499C" w:rsidP="006C499C"/>
    <w:sectPr w:rsidR="006C499C" w:rsidRPr="00A14FB6" w:rsidSect="006C499C">
      <w:headerReference w:type="even" r:id="rId58"/>
      <w:headerReference w:type="default" r:id="rId59"/>
      <w:footerReference w:type="even" r:id="rId60"/>
      <w:footerReference w:type="default" r:id="rId61"/>
      <w:headerReference w:type="first" r:id="rId62"/>
      <w:footerReference w:type="first" r:id="rId63"/>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5" w:author="Simão Campos-Neto" w:date="2014-03-03T13:02:00Z" w:initials="TSB">
    <w:p w14:paraId="43552904" w14:textId="77777777" w:rsidR="000A701F" w:rsidRDefault="000A701F" w:rsidP="000A701F">
      <w:pPr>
        <w:pStyle w:val="CommentText"/>
      </w:pPr>
      <w:r>
        <w:rPr>
          <w:rStyle w:val="CommentReference"/>
        </w:rPr>
        <w:annotationRef/>
      </w:r>
      <w:r>
        <w:t>Can this be changed to "mm" (SI abbreviation for millimeter/millimetre). Perhaps by direct intervention with IETF? Should stick with SI as much as possible.</w:t>
      </w:r>
    </w:p>
  </w:comment>
  <w:comment w:id="108" w:author="Simão Campos-Neto" w:date="2014-03-03T13:02:00Z" w:initials="TSB">
    <w:p w14:paraId="351353F3" w14:textId="77777777" w:rsidR="000A701F" w:rsidRDefault="000A701F" w:rsidP="000A701F">
      <w:pPr>
        <w:pStyle w:val="CommentText"/>
      </w:pPr>
      <w:r>
        <w:rPr>
          <w:rStyle w:val="CommentReference"/>
        </w:rPr>
        <w:annotationRef/>
      </w:r>
      <w:r>
        <w:t>i.e. (extensive list) or e.g. (just a subset is listed)?</w:t>
      </w:r>
    </w:p>
  </w:comment>
  <w:comment w:id="109" w:author="Simão Campos-Neto" w:date="2014-03-03T13:02:00Z" w:initials="TSB">
    <w:p w14:paraId="41884E6B" w14:textId="77777777" w:rsidR="000A701F" w:rsidRDefault="000A701F" w:rsidP="000A701F">
      <w:pPr>
        <w:pStyle w:val="CommentText"/>
      </w:pPr>
      <w:r>
        <w:rPr>
          <w:rStyle w:val="CommentReference"/>
        </w:rPr>
        <w:annotationRef/>
      </w:r>
      <w:r>
        <w:t>i.e. (extensive list) or e.g. (just a subset is listed)?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552904" w15:done="0"/>
  <w15:commentEx w15:paraId="351353F3" w15:done="0"/>
  <w15:commentEx w15:paraId="41884E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638D0" w14:textId="77777777" w:rsidR="004C2271" w:rsidRDefault="004C2271">
      <w:r>
        <w:separator/>
      </w:r>
    </w:p>
  </w:endnote>
  <w:endnote w:type="continuationSeparator" w:id="0">
    <w:p w14:paraId="2A91EF23" w14:textId="77777777" w:rsidR="004C2271" w:rsidRDefault="004C2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
    <w:panose1 w:val="00000000000000000000"/>
    <w:charset w:val="00"/>
    <w:family w:val="roman"/>
    <w:notTrueType/>
    <w:pitch w:val="default"/>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0A701F" w:rsidRPr="00A45323" w14:paraId="4DCDAE5F" w14:textId="77777777" w:rsidTr="00A45323">
      <w:trPr>
        <w:cantSplit/>
        <w:trHeight w:val="204"/>
        <w:jc w:val="center"/>
      </w:trPr>
      <w:tc>
        <w:tcPr>
          <w:tcW w:w="1617" w:type="dxa"/>
          <w:tcBorders>
            <w:top w:val="single" w:sz="12" w:space="0" w:color="auto"/>
          </w:tcBorders>
        </w:tcPr>
        <w:p w14:paraId="41870D29" w14:textId="77777777" w:rsidR="000A701F" w:rsidRPr="00A45323" w:rsidRDefault="000A701F" w:rsidP="005C5BE9">
          <w:pPr>
            <w:rPr>
              <w:b/>
              <w:bCs/>
              <w:sz w:val="22"/>
            </w:rPr>
          </w:pPr>
          <w:bookmarkStart w:id="31" w:name="dcontent1" w:colFirst="1" w:colLast="1"/>
          <w:r w:rsidRPr="00A45323">
            <w:rPr>
              <w:b/>
              <w:bCs/>
              <w:sz w:val="22"/>
            </w:rPr>
            <w:t>Contact:</w:t>
          </w:r>
        </w:p>
      </w:tc>
      <w:tc>
        <w:tcPr>
          <w:tcW w:w="4394" w:type="dxa"/>
          <w:tcBorders>
            <w:top w:val="single" w:sz="12" w:space="0" w:color="auto"/>
          </w:tcBorders>
        </w:tcPr>
        <w:p w14:paraId="7510A6DF" w14:textId="77777777" w:rsidR="000A701F" w:rsidRPr="00A45323" w:rsidRDefault="000A701F" w:rsidP="005C5BE9">
          <w:pPr>
            <w:rPr>
              <w:sz w:val="22"/>
            </w:rPr>
          </w:pPr>
          <w:r w:rsidRPr="00A45323">
            <w:rPr>
              <w:sz w:val="22"/>
            </w:rPr>
            <w:t>Stephen Botzko</w:t>
          </w:r>
        </w:p>
        <w:p w14:paraId="1ADEB612" w14:textId="77777777" w:rsidR="000A701F" w:rsidRPr="00A45323" w:rsidRDefault="000A701F" w:rsidP="005C5BE9">
          <w:pPr>
            <w:spacing w:before="0"/>
            <w:rPr>
              <w:sz w:val="22"/>
            </w:rPr>
          </w:pPr>
          <w:r w:rsidRPr="00A45323">
            <w:rPr>
              <w:sz w:val="22"/>
            </w:rPr>
            <w:t>Polycom</w:t>
          </w:r>
        </w:p>
        <w:p w14:paraId="6CFB8A28" w14:textId="77777777" w:rsidR="000A701F" w:rsidRPr="00A45323" w:rsidRDefault="000A701F" w:rsidP="005C5BE9">
          <w:pPr>
            <w:spacing w:before="0"/>
            <w:rPr>
              <w:sz w:val="22"/>
            </w:rPr>
          </w:pPr>
          <w:r w:rsidRPr="00A45323">
            <w:rPr>
              <w:sz w:val="22"/>
            </w:rPr>
            <w:t>USA</w:t>
          </w:r>
        </w:p>
      </w:tc>
      <w:tc>
        <w:tcPr>
          <w:tcW w:w="3912" w:type="dxa"/>
          <w:tcBorders>
            <w:top w:val="single" w:sz="12" w:space="0" w:color="auto"/>
          </w:tcBorders>
        </w:tcPr>
        <w:p w14:paraId="08F01486" w14:textId="77777777" w:rsidR="000A701F" w:rsidRPr="00A45323" w:rsidRDefault="000A701F" w:rsidP="00A45323">
          <w:pPr>
            <w:tabs>
              <w:tab w:val="left" w:pos="737"/>
            </w:tabs>
            <w:rPr>
              <w:sz w:val="22"/>
            </w:rPr>
          </w:pPr>
          <w:r w:rsidRPr="00A45323">
            <w:rPr>
              <w:sz w:val="22"/>
            </w:rPr>
            <w:t xml:space="preserve">Tel: </w:t>
          </w:r>
          <w:r>
            <w:rPr>
              <w:sz w:val="22"/>
            </w:rPr>
            <w:tab/>
          </w:r>
          <w:r w:rsidRPr="00A45323">
            <w:rPr>
              <w:sz w:val="22"/>
            </w:rPr>
            <w:t>+1 978 292-5395</w:t>
          </w:r>
        </w:p>
        <w:p w14:paraId="7D50130C" w14:textId="77777777" w:rsidR="000A701F" w:rsidRPr="00A45323" w:rsidRDefault="000A701F" w:rsidP="00A45323">
          <w:pPr>
            <w:tabs>
              <w:tab w:val="left" w:pos="737"/>
            </w:tabs>
            <w:spacing w:before="0"/>
            <w:rPr>
              <w:sz w:val="22"/>
            </w:rPr>
          </w:pPr>
          <w:r w:rsidRPr="00A45323">
            <w:rPr>
              <w:sz w:val="22"/>
            </w:rPr>
            <w:t>Fax:</w:t>
          </w:r>
        </w:p>
        <w:p w14:paraId="03F7A04F" w14:textId="77777777" w:rsidR="000A701F" w:rsidRPr="00A45323" w:rsidRDefault="000A701F" w:rsidP="00A45323">
          <w:pPr>
            <w:tabs>
              <w:tab w:val="left" w:pos="737"/>
            </w:tabs>
            <w:spacing w:before="0"/>
            <w:rPr>
              <w:sz w:val="22"/>
            </w:rPr>
          </w:pPr>
          <w:r w:rsidRPr="00A45323">
            <w:rPr>
              <w:sz w:val="22"/>
            </w:rPr>
            <w:t xml:space="preserve">Email: </w:t>
          </w:r>
          <w:r>
            <w:rPr>
              <w:sz w:val="22"/>
            </w:rPr>
            <w:tab/>
          </w:r>
          <w:hyperlink r:id="rId1" w:history="1">
            <w:r w:rsidRPr="00A45323">
              <w:rPr>
                <w:rStyle w:val="Hyperlink"/>
                <w:sz w:val="22"/>
              </w:rPr>
              <w:t>Stephen.Botzko@polycom.com</w:t>
            </w:r>
          </w:hyperlink>
        </w:p>
      </w:tc>
    </w:tr>
    <w:bookmarkEnd w:id="31"/>
    <w:tr w:rsidR="000A701F" w:rsidRPr="00A45323" w14:paraId="3AEC8D15" w14:textId="77777777" w:rsidTr="00A45323">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66A74AC6" w14:textId="77777777" w:rsidR="000A701F" w:rsidRPr="00A45323" w:rsidRDefault="000A701F" w:rsidP="00A45323">
          <w:pPr>
            <w:spacing w:before="0"/>
            <w:rPr>
              <w:sz w:val="18"/>
            </w:rPr>
          </w:pPr>
          <w:r w:rsidRPr="00A45323">
            <w:rPr>
              <w:b/>
              <w:bCs/>
              <w:sz w:val="18"/>
            </w:rPr>
            <w:t>Attention:</w:t>
          </w:r>
          <w:r w:rsidRPr="00A45323">
            <w:rPr>
              <w:sz w:val="18"/>
            </w:rPr>
            <w:t xml:space="preserve"> This is not a publication made available to the public, but </w:t>
          </w:r>
          <w:r w:rsidRPr="00A45323">
            <w:rPr>
              <w:b/>
              <w:bCs/>
              <w:sz w:val="18"/>
            </w:rPr>
            <w:t>an internal ITU-T Document</w:t>
          </w:r>
          <w:r w:rsidRPr="00A4532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1FED41D6" w14:textId="77777777" w:rsidR="000A701F" w:rsidRPr="00A45323" w:rsidRDefault="000A701F" w:rsidP="00A45323">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BF560" w14:textId="77777777" w:rsidR="00A65213" w:rsidRDefault="00A652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E7F02" w14:textId="77777777" w:rsidR="00A65213" w:rsidRDefault="00A6521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14:paraId="462C98AC" w14:textId="77777777">
      <w:trPr>
        <w:cantSplit/>
        <w:trHeight w:val="204"/>
      </w:trPr>
      <w:tc>
        <w:tcPr>
          <w:tcW w:w="1617" w:type="dxa"/>
          <w:tcBorders>
            <w:top w:val="single" w:sz="12" w:space="0" w:color="auto"/>
            <w:bottom w:val="single" w:sz="12" w:space="0" w:color="auto"/>
          </w:tcBorders>
        </w:tcPr>
        <w:p w14:paraId="4920F288" w14:textId="77777777" w:rsidR="006C499C" w:rsidRPr="00F331C5" w:rsidRDefault="006C499C" w:rsidP="006C499C">
          <w:pPr>
            <w:rPr>
              <w:b/>
              <w:bCs/>
              <w:sz w:val="20"/>
            </w:rPr>
          </w:pPr>
          <w:bookmarkStart w:id="121" w:name="dcontact"/>
          <w:r w:rsidRPr="00F331C5">
            <w:rPr>
              <w:b/>
              <w:bCs/>
              <w:sz w:val="20"/>
            </w:rPr>
            <w:t>Contact:</w:t>
          </w:r>
        </w:p>
      </w:tc>
      <w:tc>
        <w:tcPr>
          <w:tcW w:w="4394" w:type="dxa"/>
          <w:tcBorders>
            <w:top w:val="single" w:sz="12" w:space="0" w:color="auto"/>
            <w:bottom w:val="single" w:sz="12" w:space="0" w:color="auto"/>
          </w:tcBorders>
        </w:tcPr>
        <w:p w14:paraId="10051477" w14:textId="77777777" w:rsidR="006C499C" w:rsidRPr="000A701F" w:rsidRDefault="000A701F" w:rsidP="006C499C">
          <w:pPr>
            <w:rPr>
              <w:sz w:val="20"/>
            </w:rPr>
          </w:pPr>
          <w:r w:rsidRPr="000A701F">
            <w:rPr>
              <w:sz w:val="20"/>
            </w:rPr>
            <w:t>Stephen Botzko</w:t>
          </w:r>
        </w:p>
        <w:p w14:paraId="2DEED087" w14:textId="77777777" w:rsidR="006C499C" w:rsidRPr="000A701F" w:rsidRDefault="000A701F" w:rsidP="006C499C">
          <w:pPr>
            <w:spacing w:before="0"/>
            <w:rPr>
              <w:sz w:val="20"/>
            </w:rPr>
          </w:pPr>
          <w:r w:rsidRPr="000A701F">
            <w:rPr>
              <w:sz w:val="20"/>
            </w:rPr>
            <w:t>Polycom</w:t>
          </w:r>
        </w:p>
        <w:p w14:paraId="3DC2A6D5" w14:textId="77777777" w:rsidR="006C499C" w:rsidRPr="00F331C5" w:rsidRDefault="000A701F" w:rsidP="006C499C">
          <w:pPr>
            <w:spacing w:before="0"/>
            <w:rPr>
              <w:sz w:val="20"/>
            </w:rPr>
          </w:pPr>
          <w:r>
            <w:rPr>
              <w:sz w:val="20"/>
            </w:rPr>
            <w:t>US</w:t>
          </w:r>
        </w:p>
      </w:tc>
      <w:tc>
        <w:tcPr>
          <w:tcW w:w="3912" w:type="dxa"/>
          <w:tcBorders>
            <w:top w:val="single" w:sz="12" w:space="0" w:color="auto"/>
            <w:bottom w:val="single" w:sz="12" w:space="0" w:color="auto"/>
          </w:tcBorders>
        </w:tcPr>
        <w:p w14:paraId="6F870069" w14:textId="77777777" w:rsidR="006C499C" w:rsidRPr="00F331C5" w:rsidRDefault="006C499C" w:rsidP="006C499C">
          <w:pPr>
            <w:rPr>
              <w:sz w:val="20"/>
            </w:rPr>
          </w:pPr>
          <w:r w:rsidRPr="00F331C5">
            <w:rPr>
              <w:sz w:val="20"/>
            </w:rPr>
            <w:t>Tel: +</w:t>
          </w:r>
          <w:r w:rsidR="000A701F">
            <w:rPr>
              <w:sz w:val="20"/>
            </w:rPr>
            <w:t>1 978 292-5395</w:t>
          </w:r>
        </w:p>
        <w:p w14:paraId="29279D7A" w14:textId="77777777" w:rsidR="006C499C" w:rsidRPr="00F331C5" w:rsidRDefault="000A701F" w:rsidP="006C499C">
          <w:pPr>
            <w:spacing w:before="0"/>
            <w:rPr>
              <w:sz w:val="20"/>
            </w:rPr>
          </w:pPr>
          <w:r>
            <w:rPr>
              <w:sz w:val="20"/>
            </w:rPr>
            <w:t xml:space="preserve">Fax: </w:t>
          </w:r>
        </w:p>
        <w:p w14:paraId="6FD1295C" w14:textId="77777777" w:rsidR="006C499C" w:rsidRPr="00F331C5" w:rsidRDefault="006C499C" w:rsidP="006C499C">
          <w:pPr>
            <w:spacing w:before="0"/>
            <w:rPr>
              <w:sz w:val="20"/>
            </w:rPr>
          </w:pPr>
          <w:r w:rsidRPr="00F331C5">
            <w:rPr>
              <w:sz w:val="20"/>
            </w:rPr>
            <w:t xml:space="preserve">Email: </w:t>
          </w:r>
          <w:r w:rsidR="000A701F">
            <w:rPr>
              <w:sz w:val="20"/>
            </w:rPr>
            <w:t>Stephen.Botzko@polycom.com</w:t>
          </w:r>
        </w:p>
      </w:tc>
    </w:tr>
    <w:bookmarkEnd w:id="121"/>
  </w:tbl>
  <w:p w14:paraId="37E9C7D7" w14:textId="77777777"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1EEB3" w14:textId="77777777" w:rsidR="004C2271" w:rsidRDefault="004C2271">
      <w:r>
        <w:separator/>
      </w:r>
    </w:p>
  </w:footnote>
  <w:footnote w:type="continuationSeparator" w:id="0">
    <w:p w14:paraId="40679E03" w14:textId="77777777" w:rsidR="004C2271" w:rsidRDefault="004C2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8ACB" w14:textId="77777777" w:rsidR="00C92947" w:rsidRPr="00981DCE" w:rsidRDefault="00C92947" w:rsidP="00C92947">
    <w:pPr>
      <w:pStyle w:val="Header"/>
    </w:pPr>
    <w:r w:rsidRPr="00981DCE">
      <w:t xml:space="preserve">- </w:t>
    </w:r>
    <w:r w:rsidRPr="00981DCE">
      <w:fldChar w:fldCharType="begin"/>
    </w:r>
    <w:r w:rsidRPr="00981DCE">
      <w:instrText xml:space="preserve"> PAGE  \* MERGEFORMAT </w:instrText>
    </w:r>
    <w:r w:rsidRPr="00981DCE">
      <w:fldChar w:fldCharType="separate"/>
    </w:r>
    <w:r>
      <w:rPr>
        <w:noProof/>
      </w:rPr>
      <w:t>2</w:t>
    </w:r>
    <w:r w:rsidRPr="00981DCE">
      <w:fldChar w:fldCharType="end"/>
    </w:r>
    <w:r w:rsidRPr="00981DCE">
      <w:t xml:space="preserve"> -</w:t>
    </w:r>
  </w:p>
  <w:p w14:paraId="10D3402D" w14:textId="77777777" w:rsidR="000A701F" w:rsidRPr="00C92947" w:rsidRDefault="00C92947" w:rsidP="00C92947">
    <w:pPr>
      <w:pStyle w:val="Header"/>
    </w:pPr>
    <w:r w:rsidRPr="0021296C">
      <w:t>AVD-</w:t>
    </w:r>
    <w:r>
      <w:t>4587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02F6D" w14:textId="77777777" w:rsidR="00A65213" w:rsidRDefault="00A652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69988" w14:textId="77777777"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C92947">
      <w:rPr>
        <w:noProof/>
      </w:rPr>
      <w:t>21</w:t>
    </w:r>
    <w:r w:rsidRPr="00981DCE">
      <w:fldChar w:fldCharType="end"/>
    </w:r>
    <w:r w:rsidRPr="00981DCE">
      <w:t xml:space="preserve"> -</w:t>
    </w:r>
  </w:p>
  <w:p w14:paraId="317CDB30" w14:textId="77777777" w:rsidR="006C499C" w:rsidRPr="00711FE1" w:rsidRDefault="000A701F" w:rsidP="006C499C">
    <w:pPr>
      <w:pStyle w:val="Header"/>
    </w:pPr>
    <w:r w:rsidRPr="000A701F">
      <w:t>AVD-</w:t>
    </w:r>
    <w:r>
      <w:t>4587</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724F4" w14:textId="77777777" w:rsidR="00A65213" w:rsidRDefault="00A65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36767CB"/>
    <w:multiLevelType w:val="hybridMultilevel"/>
    <w:tmpl w:val="63CA97FE"/>
    <w:lvl w:ilvl="0" w:tplc="833AE6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F323343"/>
    <w:multiLevelType w:val="hybridMultilevel"/>
    <w:tmpl w:val="B8A878C6"/>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3"/>
  </w:num>
  <w:num w:numId="7">
    <w:abstractNumId w:val="9"/>
  </w:num>
  <w:num w:numId="8">
    <w:abstractNumId w:val="2"/>
  </w:num>
  <w:num w:numId="9">
    <w:abstractNumId w:val="6"/>
  </w:num>
  <w:num w:numId="10">
    <w:abstractNumId w:val="10"/>
  </w:num>
  <w:num w:numId="11">
    <w:abstractNumId w:val="11"/>
  </w:num>
  <w:num w:numId="12">
    <w:abstractNumId w:val="4"/>
  </w:num>
  <w:num w:numId="13">
    <w:abstractNumId w:val="7"/>
  </w:num>
  <w:num w:numId="14">
    <w:abstractNumId w:val="8"/>
  </w:num>
  <w:num w:numId="15">
    <w:abstractNumId w:val="13"/>
  </w:num>
  <w:num w:numId="16">
    <w:abstractNumId w:val="12"/>
  </w:num>
  <w:num w:numId="17">
    <w:abstractNumId w:val="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88F"/>
    <w:rsid w:val="000A701F"/>
    <w:rsid w:val="002444E1"/>
    <w:rsid w:val="004C0C8B"/>
    <w:rsid w:val="004C2271"/>
    <w:rsid w:val="005267E7"/>
    <w:rsid w:val="00547374"/>
    <w:rsid w:val="00602AA7"/>
    <w:rsid w:val="006469E2"/>
    <w:rsid w:val="0067042E"/>
    <w:rsid w:val="00675C86"/>
    <w:rsid w:val="00677DB3"/>
    <w:rsid w:val="00682BBD"/>
    <w:rsid w:val="0068394C"/>
    <w:rsid w:val="006927C1"/>
    <w:rsid w:val="006C499C"/>
    <w:rsid w:val="006E68A9"/>
    <w:rsid w:val="006F3EE7"/>
    <w:rsid w:val="007570DD"/>
    <w:rsid w:val="00762E0E"/>
    <w:rsid w:val="0077413D"/>
    <w:rsid w:val="007B331C"/>
    <w:rsid w:val="007D5F32"/>
    <w:rsid w:val="00891D47"/>
    <w:rsid w:val="009026BC"/>
    <w:rsid w:val="00937BCE"/>
    <w:rsid w:val="0098088F"/>
    <w:rsid w:val="009C724D"/>
    <w:rsid w:val="00A14FB6"/>
    <w:rsid w:val="00A65213"/>
    <w:rsid w:val="00AC05E5"/>
    <w:rsid w:val="00AC26B2"/>
    <w:rsid w:val="00AE566B"/>
    <w:rsid w:val="00AE68B3"/>
    <w:rsid w:val="00C03EC3"/>
    <w:rsid w:val="00C2315B"/>
    <w:rsid w:val="00C27061"/>
    <w:rsid w:val="00C92947"/>
    <w:rsid w:val="00CC667A"/>
    <w:rsid w:val="00D0565D"/>
    <w:rsid w:val="00DB1662"/>
    <w:rsid w:val="00DE7C31"/>
    <w:rsid w:val="00DF54C8"/>
    <w:rsid w:val="00EB6B2D"/>
    <w:rsid w:val="00F14752"/>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EE3A48"/>
  <w15:docId w15:val="{B41A6DBE-BBDC-4E9E-B11B-B815D35F2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pPr>
      <w:spacing w:before="80"/>
      <w:ind w:left="1531" w:hanging="851"/>
    </w:pPr>
  </w:style>
  <w:style w:type="paragraph" w:styleId="TOC3">
    <w:name w:val="toc 3"/>
    <w:basedOn w:val="TOC2"/>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0A701F"/>
    <w:rPr>
      <w:rFonts w:ascii="Times New Roman" w:hAnsi="Times New Roman"/>
      <w:b/>
    </w:rPr>
  </w:style>
  <w:style w:type="character" w:customStyle="1" w:styleId="Appref">
    <w:name w:val="App_ref"/>
    <w:basedOn w:val="DefaultParagraphFont"/>
    <w:rsid w:val="000A701F"/>
  </w:style>
  <w:style w:type="character" w:customStyle="1" w:styleId="Artdef">
    <w:name w:val="Art_def"/>
    <w:basedOn w:val="DefaultParagraphFont"/>
    <w:rsid w:val="000A701F"/>
    <w:rPr>
      <w:rFonts w:ascii="Times New Roman" w:hAnsi="Times New Roman"/>
      <w:b/>
    </w:rPr>
  </w:style>
  <w:style w:type="paragraph" w:customStyle="1" w:styleId="Artheading">
    <w:name w:val="Art_heading"/>
    <w:basedOn w:val="Normal"/>
    <w:next w:val="Normal"/>
    <w:rsid w:val="000A701F"/>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0A701F"/>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0A701F"/>
  </w:style>
  <w:style w:type="paragraph" w:customStyle="1" w:styleId="Arttitle">
    <w:name w:val="Art_title"/>
    <w:basedOn w:val="Normal"/>
    <w:next w:val="Normal"/>
    <w:rsid w:val="000A701F"/>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0A701F"/>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0A701F"/>
    <w:pPr>
      <w:keepNext/>
      <w:keepLine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0A701F"/>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0A701F"/>
    <w:rPr>
      <w:vertAlign w:val="superscript"/>
    </w:rPr>
  </w:style>
  <w:style w:type="paragraph" w:customStyle="1" w:styleId="Equation">
    <w:name w:val="Equation"/>
    <w:basedOn w:val="Normal"/>
    <w:rsid w:val="000A701F"/>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0A701F"/>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0A701F"/>
    <w:pPr>
      <w:keepNext/>
      <w:keepLines/>
      <w:spacing w:before="240" w:after="120"/>
      <w:jc w:val="center"/>
    </w:pPr>
    <w:rPr>
      <w:rFonts w:eastAsia="Times New Roman"/>
    </w:rPr>
  </w:style>
  <w:style w:type="paragraph" w:customStyle="1" w:styleId="Figurelegend">
    <w:name w:val="Figure_legend"/>
    <w:basedOn w:val="Normal"/>
    <w:rsid w:val="000A701F"/>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0A701F"/>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0A701F"/>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0A701F"/>
    <w:pPr>
      <w:keepNext w:val="0"/>
      <w:spacing w:after="480"/>
    </w:pPr>
  </w:style>
  <w:style w:type="paragraph" w:customStyle="1" w:styleId="Figurewithouttitle">
    <w:name w:val="Figure_without_title"/>
    <w:basedOn w:val="Normal"/>
    <w:next w:val="Normal"/>
    <w:rsid w:val="000A701F"/>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0A701F"/>
    <w:pPr>
      <w:tabs>
        <w:tab w:val="clear" w:pos="5954"/>
        <w:tab w:val="clear" w:pos="9639"/>
      </w:tabs>
      <w:overflowPunct/>
      <w:autoSpaceDE/>
      <w:autoSpaceDN/>
      <w:adjustRightInd/>
      <w:spacing w:before="40"/>
      <w:textAlignment w:val="auto"/>
    </w:pPr>
    <w:rPr>
      <w:rFonts w:eastAsiaTheme="minorEastAsia"/>
      <w:caps w:val="0"/>
      <w:noProof w:val="0"/>
      <w:szCs w:val="24"/>
      <w:lang w:eastAsia="ja-JP"/>
    </w:rPr>
  </w:style>
  <w:style w:type="paragraph" w:customStyle="1" w:styleId="FooterQP">
    <w:name w:val="Footer_QP"/>
    <w:basedOn w:val="Normal"/>
    <w:rsid w:val="000A701F"/>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0A701F"/>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0A701F"/>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0A701F"/>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0A701F"/>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0A701F"/>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0A701F"/>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0A701F"/>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0A701F"/>
  </w:style>
  <w:style w:type="paragraph" w:customStyle="1" w:styleId="RecNo">
    <w:name w:val="Rec_No"/>
    <w:basedOn w:val="Normal"/>
    <w:next w:val="Normal"/>
    <w:rsid w:val="000A701F"/>
    <w:pPr>
      <w:keepNext/>
      <w:keepLines/>
      <w:spacing w:before="0"/>
    </w:pPr>
    <w:rPr>
      <w:rFonts w:eastAsiaTheme="minorEastAsia"/>
      <w:b/>
      <w:sz w:val="28"/>
      <w:lang w:eastAsia="ja-JP"/>
    </w:rPr>
  </w:style>
  <w:style w:type="paragraph" w:customStyle="1" w:styleId="QuestionNo">
    <w:name w:val="Question_No"/>
    <w:basedOn w:val="RecNo"/>
    <w:next w:val="Normal"/>
    <w:rsid w:val="000A701F"/>
  </w:style>
  <w:style w:type="paragraph" w:customStyle="1" w:styleId="RecNoBR">
    <w:name w:val="Rec_No_BR"/>
    <w:basedOn w:val="Normal"/>
    <w:next w:val="Normal"/>
    <w:rsid w:val="000A701F"/>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0A701F"/>
  </w:style>
  <w:style w:type="paragraph" w:customStyle="1" w:styleId="Recref">
    <w:name w:val="Rec_ref"/>
    <w:basedOn w:val="Normal"/>
    <w:next w:val="Recdate"/>
    <w:rsid w:val="000A701F"/>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0A701F"/>
  </w:style>
  <w:style w:type="paragraph" w:customStyle="1" w:styleId="Rectitle">
    <w:name w:val="Rec_title"/>
    <w:basedOn w:val="Normal"/>
    <w:next w:val="Normal"/>
    <w:rsid w:val="000A701F"/>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0A701F"/>
  </w:style>
  <w:style w:type="character" w:customStyle="1" w:styleId="Recdef">
    <w:name w:val="Rec_def"/>
    <w:basedOn w:val="DefaultParagraphFont"/>
    <w:rsid w:val="000A701F"/>
    <w:rPr>
      <w:b/>
    </w:rPr>
  </w:style>
  <w:style w:type="paragraph" w:customStyle="1" w:styleId="Repdate">
    <w:name w:val="Rep_date"/>
    <w:basedOn w:val="Recdate"/>
    <w:next w:val="Normalaftertitle"/>
    <w:rsid w:val="000A701F"/>
  </w:style>
  <w:style w:type="paragraph" w:customStyle="1" w:styleId="RepNo">
    <w:name w:val="Rep_No"/>
    <w:basedOn w:val="RecNo"/>
    <w:next w:val="Normal"/>
    <w:rsid w:val="000A701F"/>
  </w:style>
  <w:style w:type="paragraph" w:customStyle="1" w:styleId="RepNoBR">
    <w:name w:val="Rep_No_BR"/>
    <w:basedOn w:val="RecNoBR"/>
    <w:next w:val="Normal"/>
    <w:rsid w:val="000A701F"/>
  </w:style>
  <w:style w:type="paragraph" w:customStyle="1" w:styleId="Repref">
    <w:name w:val="Rep_ref"/>
    <w:basedOn w:val="Recref"/>
    <w:next w:val="Repdate"/>
    <w:rsid w:val="000A701F"/>
  </w:style>
  <w:style w:type="paragraph" w:customStyle="1" w:styleId="Reptitle">
    <w:name w:val="Rep_title"/>
    <w:basedOn w:val="Rectitle"/>
    <w:next w:val="Repref"/>
    <w:rsid w:val="000A701F"/>
  </w:style>
  <w:style w:type="paragraph" w:customStyle="1" w:styleId="Resdate">
    <w:name w:val="Res_date"/>
    <w:basedOn w:val="Recdate"/>
    <w:next w:val="Normalaftertitle"/>
    <w:rsid w:val="000A701F"/>
  </w:style>
  <w:style w:type="character" w:customStyle="1" w:styleId="Resdef">
    <w:name w:val="Res_def"/>
    <w:basedOn w:val="DefaultParagraphFont"/>
    <w:rsid w:val="000A701F"/>
    <w:rPr>
      <w:rFonts w:ascii="Times New Roman" w:hAnsi="Times New Roman"/>
      <w:b/>
    </w:rPr>
  </w:style>
  <w:style w:type="paragraph" w:customStyle="1" w:styleId="ResNo">
    <w:name w:val="Res_No"/>
    <w:basedOn w:val="RecNo"/>
    <w:next w:val="Normal"/>
    <w:rsid w:val="000A701F"/>
  </w:style>
  <w:style w:type="paragraph" w:customStyle="1" w:styleId="ResNoBR">
    <w:name w:val="Res_No_BR"/>
    <w:basedOn w:val="RecNoBR"/>
    <w:next w:val="Normal"/>
    <w:rsid w:val="000A701F"/>
  </w:style>
  <w:style w:type="paragraph" w:customStyle="1" w:styleId="Resref">
    <w:name w:val="Res_ref"/>
    <w:basedOn w:val="Recref"/>
    <w:next w:val="Resdate"/>
    <w:rsid w:val="000A701F"/>
  </w:style>
  <w:style w:type="paragraph" w:customStyle="1" w:styleId="Restitle">
    <w:name w:val="Res_title"/>
    <w:basedOn w:val="Rectitle"/>
    <w:next w:val="Resref"/>
    <w:rsid w:val="000A701F"/>
  </w:style>
  <w:style w:type="paragraph" w:customStyle="1" w:styleId="Section1">
    <w:name w:val="Section_1"/>
    <w:basedOn w:val="Normal"/>
    <w:next w:val="Normal"/>
    <w:rsid w:val="000A701F"/>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0A701F"/>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0A701F"/>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0A701F"/>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0A701F"/>
    <w:rPr>
      <w:b/>
      <w:color w:val="auto"/>
    </w:rPr>
  </w:style>
  <w:style w:type="paragraph" w:customStyle="1" w:styleId="Tablelegend">
    <w:name w:val="Table_legend"/>
    <w:basedOn w:val="Normal"/>
    <w:rsid w:val="000A701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0A701F"/>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0A701F"/>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0A701F"/>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customStyle="1" w:styleId="Heading1Char">
    <w:name w:val="Heading 1 Char"/>
    <w:basedOn w:val="DefaultParagraphFont"/>
    <w:link w:val="Heading1"/>
    <w:rsid w:val="000A701F"/>
    <w:rPr>
      <w:b/>
      <w:sz w:val="24"/>
      <w:lang w:val="en-GB"/>
    </w:rPr>
  </w:style>
  <w:style w:type="character" w:customStyle="1" w:styleId="Heading2Char">
    <w:name w:val="Heading 2 Char"/>
    <w:basedOn w:val="DefaultParagraphFont"/>
    <w:link w:val="Heading2"/>
    <w:rsid w:val="000A701F"/>
    <w:rPr>
      <w:b/>
      <w:sz w:val="24"/>
      <w:lang w:val="en-GB"/>
    </w:rPr>
  </w:style>
  <w:style w:type="character" w:customStyle="1" w:styleId="Heading3Char">
    <w:name w:val="Heading 3 Char"/>
    <w:basedOn w:val="DefaultParagraphFont"/>
    <w:link w:val="Heading3"/>
    <w:rsid w:val="000A701F"/>
    <w:rPr>
      <w:b/>
      <w:sz w:val="24"/>
      <w:lang w:val="en-GB"/>
    </w:rPr>
  </w:style>
  <w:style w:type="character" w:customStyle="1" w:styleId="Heading4Char">
    <w:name w:val="Heading 4 Char"/>
    <w:basedOn w:val="DefaultParagraphFont"/>
    <w:link w:val="Heading4"/>
    <w:rsid w:val="000A701F"/>
    <w:rPr>
      <w:b/>
      <w:sz w:val="24"/>
      <w:lang w:val="en-GB"/>
    </w:rPr>
  </w:style>
  <w:style w:type="character" w:customStyle="1" w:styleId="FooterChar">
    <w:name w:val="Footer Char"/>
    <w:link w:val="Footer"/>
    <w:rsid w:val="000A701F"/>
    <w:rPr>
      <w:caps/>
      <w:noProof/>
      <w:sz w:val="16"/>
      <w:lang w:val="en-GB"/>
    </w:rPr>
  </w:style>
  <w:style w:type="character" w:customStyle="1" w:styleId="HeaderChar">
    <w:name w:val="Header Char"/>
    <w:link w:val="Header"/>
    <w:rsid w:val="000A701F"/>
    <w:rPr>
      <w:sz w:val="18"/>
      <w:lang w:val="en-GB"/>
    </w:rPr>
  </w:style>
  <w:style w:type="character" w:styleId="Hyperlink">
    <w:name w:val="Hyperlink"/>
    <w:aliases w:val="超级链接"/>
    <w:uiPriority w:val="99"/>
    <w:rsid w:val="000A701F"/>
    <w:rPr>
      <w:color w:val="0000FF"/>
      <w:u w:val="single"/>
    </w:rPr>
  </w:style>
  <w:style w:type="paragraph" w:styleId="TableofFigures">
    <w:name w:val="table of figures"/>
    <w:basedOn w:val="Normal"/>
    <w:next w:val="Normal"/>
    <w:uiPriority w:val="99"/>
    <w:rsid w:val="000A701F"/>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0A701F"/>
    <w:pPr>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0A701F"/>
    <w:rPr>
      <w:rFonts w:ascii="Tahoma" w:eastAsiaTheme="minorEastAsia" w:hAnsi="Tahoma" w:cs="Tahoma"/>
      <w:sz w:val="16"/>
      <w:szCs w:val="16"/>
      <w:lang w:val="en-GB" w:eastAsia="ja-JP"/>
    </w:rPr>
  </w:style>
  <w:style w:type="character" w:customStyle="1" w:styleId="enumlev1Char">
    <w:name w:val="enumlev1 Char"/>
    <w:link w:val="enumlev1"/>
    <w:locked/>
    <w:rsid w:val="000A701F"/>
    <w:rPr>
      <w:sz w:val="24"/>
      <w:lang w:val="en-GB"/>
    </w:rPr>
  </w:style>
  <w:style w:type="character" w:customStyle="1" w:styleId="NoteChar">
    <w:name w:val="Note Char"/>
    <w:link w:val="Note"/>
    <w:rsid w:val="000A701F"/>
    <w:rPr>
      <w:sz w:val="24"/>
      <w:lang w:val="en-GB"/>
    </w:rPr>
  </w:style>
  <w:style w:type="character" w:styleId="FollowedHyperlink">
    <w:name w:val="FollowedHyperlink"/>
    <w:basedOn w:val="DefaultParagraphFont"/>
    <w:rsid w:val="000A701F"/>
    <w:rPr>
      <w:color w:val="800080" w:themeColor="followedHyperlink"/>
      <w:u w:val="single"/>
    </w:rPr>
  </w:style>
  <w:style w:type="paragraph" w:customStyle="1" w:styleId="CorrectionSeparatorBegin">
    <w:name w:val="Correction Separator Begin"/>
    <w:basedOn w:val="Normal"/>
    <w:rsid w:val="000A701F"/>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0A701F"/>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Docnumber">
    <w:name w:val="Docnumber"/>
    <w:basedOn w:val="Normal"/>
    <w:link w:val="DocnumberChar"/>
    <w:rsid w:val="000A701F"/>
    <w:pPr>
      <w:jc w:val="right"/>
    </w:pPr>
    <w:rPr>
      <w:rFonts w:eastAsia="SimSun"/>
      <w:b/>
      <w:sz w:val="40"/>
    </w:rPr>
  </w:style>
  <w:style w:type="character" w:customStyle="1" w:styleId="DocnumberChar">
    <w:name w:val="Docnumber Char"/>
    <w:link w:val="Docnumber"/>
    <w:rsid w:val="000A701F"/>
    <w:rPr>
      <w:rFonts w:eastAsia="SimSun"/>
      <w:b/>
      <w:sz w:val="40"/>
      <w:lang w:val="en-GB"/>
    </w:rPr>
  </w:style>
  <w:style w:type="paragraph" w:customStyle="1" w:styleId="Headingib">
    <w:name w:val="Heading_ib"/>
    <w:basedOn w:val="Headingi"/>
    <w:next w:val="Normal"/>
    <w:rsid w:val="000A701F"/>
    <w:rPr>
      <w:rFonts w:eastAsiaTheme="minorEastAsia"/>
      <w:b/>
      <w:bCs/>
      <w:lang w:eastAsia="ja-JP"/>
    </w:rPr>
  </w:style>
  <w:style w:type="paragraph" w:customStyle="1" w:styleId="Normalbeforetable">
    <w:name w:val="Normal before table"/>
    <w:basedOn w:val="Normal"/>
    <w:rsid w:val="000A701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0A701F"/>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0A701F"/>
    <w:pPr>
      <w:numPr>
        <w:numId w:val="0"/>
      </w:numPr>
      <w:jc w:val="center"/>
    </w:pPr>
    <w:rPr>
      <w:rFonts w:eastAsiaTheme="minorEastAsia"/>
      <w:bCs/>
    </w:rPr>
  </w:style>
  <w:style w:type="character" w:customStyle="1" w:styleId="Heading5Char">
    <w:name w:val="Heading 5 Char"/>
    <w:basedOn w:val="DefaultParagraphFont"/>
    <w:link w:val="Heading5"/>
    <w:rsid w:val="000A701F"/>
    <w:rPr>
      <w:b/>
      <w:sz w:val="24"/>
      <w:lang w:val="en-GB"/>
    </w:rPr>
  </w:style>
  <w:style w:type="character" w:customStyle="1" w:styleId="Heading6Char">
    <w:name w:val="Heading 6 Char"/>
    <w:basedOn w:val="DefaultParagraphFont"/>
    <w:link w:val="Heading6"/>
    <w:rsid w:val="000A701F"/>
    <w:rPr>
      <w:b/>
      <w:sz w:val="24"/>
      <w:lang w:val="en-GB"/>
    </w:rPr>
  </w:style>
  <w:style w:type="character" w:customStyle="1" w:styleId="Heading7Char">
    <w:name w:val="Heading 7 Char"/>
    <w:basedOn w:val="DefaultParagraphFont"/>
    <w:link w:val="Heading7"/>
    <w:rsid w:val="000A701F"/>
    <w:rPr>
      <w:b/>
      <w:sz w:val="24"/>
      <w:lang w:val="en-GB"/>
    </w:rPr>
  </w:style>
  <w:style w:type="character" w:customStyle="1" w:styleId="Heading8Char">
    <w:name w:val="Heading 8 Char"/>
    <w:basedOn w:val="DefaultParagraphFont"/>
    <w:link w:val="Heading8"/>
    <w:rsid w:val="000A701F"/>
    <w:rPr>
      <w:b/>
      <w:sz w:val="24"/>
      <w:lang w:val="en-GB"/>
    </w:rPr>
  </w:style>
  <w:style w:type="character" w:customStyle="1" w:styleId="Heading9Char">
    <w:name w:val="Heading 9 Char"/>
    <w:basedOn w:val="DefaultParagraphFont"/>
    <w:link w:val="Heading9"/>
    <w:rsid w:val="000A701F"/>
    <w:rPr>
      <w:b/>
      <w:sz w:val="24"/>
      <w:lang w:val="en-GB"/>
    </w:rPr>
  </w:style>
  <w:style w:type="paragraph" w:customStyle="1" w:styleId="Heading2Unnumbered">
    <w:name w:val="Heading 2 Unnumbered"/>
    <w:basedOn w:val="Heading2"/>
    <w:rsid w:val="000A701F"/>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0A701F"/>
    <w:rPr>
      <w:sz w:val="16"/>
      <w:szCs w:val="16"/>
    </w:rPr>
  </w:style>
  <w:style w:type="paragraph" w:styleId="CommentText">
    <w:name w:val="annotation text"/>
    <w:basedOn w:val="Normal"/>
    <w:link w:val="CommentTextChar"/>
    <w:rsid w:val="000A701F"/>
    <w:pPr>
      <w:tabs>
        <w:tab w:val="clear" w:pos="794"/>
        <w:tab w:val="clear" w:pos="1191"/>
        <w:tab w:val="clear" w:pos="1588"/>
        <w:tab w:val="clear" w:pos="1985"/>
      </w:tabs>
      <w:overflowPunct/>
      <w:autoSpaceDE/>
      <w:autoSpaceDN/>
      <w:adjustRightInd/>
      <w:textAlignment w:val="auto"/>
    </w:pPr>
    <w:rPr>
      <w:rFonts w:eastAsiaTheme="minorEastAsia"/>
      <w:sz w:val="20"/>
      <w:lang w:eastAsia="ja-JP"/>
    </w:rPr>
  </w:style>
  <w:style w:type="character" w:customStyle="1" w:styleId="CommentTextChar">
    <w:name w:val="Comment Text Char"/>
    <w:basedOn w:val="DefaultParagraphFont"/>
    <w:link w:val="CommentText"/>
    <w:rsid w:val="000A701F"/>
    <w:rPr>
      <w:rFonts w:eastAsiaTheme="minorEastAsia"/>
      <w:lang w:val="en-GB" w:eastAsia="ja-JP"/>
    </w:rPr>
  </w:style>
  <w:style w:type="paragraph" w:styleId="CommentSubject">
    <w:name w:val="annotation subject"/>
    <w:basedOn w:val="CommentText"/>
    <w:next w:val="CommentText"/>
    <w:link w:val="CommentSubjectChar"/>
    <w:rsid w:val="000A701F"/>
    <w:rPr>
      <w:b/>
      <w:bCs/>
    </w:rPr>
  </w:style>
  <w:style w:type="character" w:customStyle="1" w:styleId="CommentSubjectChar">
    <w:name w:val="Comment Subject Char"/>
    <w:basedOn w:val="CommentTextChar"/>
    <w:link w:val="CommentSubject"/>
    <w:rsid w:val="000A701F"/>
    <w:rPr>
      <w:rFonts w:eastAsiaTheme="minorEastAsia"/>
      <w:b/>
      <w:bCs/>
      <w:lang w:val="en-GB" w:eastAsia="ja-JP"/>
    </w:rPr>
  </w:style>
  <w:style w:type="paragraph" w:styleId="Revision">
    <w:name w:val="Revision"/>
    <w:hidden/>
    <w:uiPriority w:val="99"/>
    <w:semiHidden/>
    <w:rsid w:val="000A701F"/>
    <w:rPr>
      <w:rFonts w:eastAsiaTheme="minorEastAsia"/>
      <w:sz w:val="24"/>
      <w:szCs w:val="24"/>
      <w:lang w:val="en-GB" w:eastAsia="ja-JP"/>
    </w:rPr>
  </w:style>
  <w:style w:type="paragraph" w:styleId="HTMLPreformatted">
    <w:name w:val="HTML Preformatted"/>
    <w:basedOn w:val="Normal"/>
    <w:link w:val="HTMLPreformattedChar"/>
    <w:uiPriority w:val="99"/>
    <w:unhideWhenUsed/>
    <w:rsid w:val="000A701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US"/>
    </w:rPr>
  </w:style>
  <w:style w:type="character" w:customStyle="1" w:styleId="HTMLPreformattedChar">
    <w:name w:val="HTML Preformatted Char"/>
    <w:basedOn w:val="DefaultParagraphFont"/>
    <w:link w:val="HTMLPreformatted"/>
    <w:uiPriority w:val="99"/>
    <w:rsid w:val="000A701F"/>
    <w:rPr>
      <w:rFonts w:ascii="Courier New" w:eastAsia="Times New Roman" w:hAnsi="Courier New" w:cs="Courier New"/>
    </w:rPr>
  </w:style>
  <w:style w:type="character" w:customStyle="1" w:styleId="mh">
    <w:name w:val="m_h"/>
    <w:basedOn w:val="DefaultParagraphFont"/>
    <w:rsid w:val="000A7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md/meetingdoc.asp?lang=en&amp;parent=T09-SG16-111121-TD-WP2-0645" TargetMode="External"/><Relationship Id="rId18" Type="http://schemas.openxmlformats.org/officeDocument/2006/relationships/hyperlink" Target="http://wftp3.itu.int/av-arch/avc-site/2009-2012/1202_Gen/AVD-4219.zip" TargetMode="External"/><Relationship Id="rId26" Type="http://schemas.openxmlformats.org/officeDocument/2006/relationships/hyperlink" Target="http://ftp3.itu.int/av-arch/avc-site/2009-2012/1209_Bri/AVD-4290.zip" TargetMode="External"/><Relationship Id="rId39" Type="http://schemas.openxmlformats.org/officeDocument/2006/relationships/hyperlink" Target="http://ftp3.itu.int/av-arch/avc-site/2013-2016/1306_Osl/AVD-4461.zip" TargetMode="External"/><Relationship Id="rId21" Type="http://schemas.openxmlformats.org/officeDocument/2006/relationships/hyperlink" Target="file:///S:\Q5\Inputs\T09-SG16-C-0931!!MSW-E.docx" TargetMode="External"/><Relationship Id="rId34" Type="http://schemas.openxmlformats.org/officeDocument/2006/relationships/hyperlink" Target="http://www.itu.int/md/meetingdoc.asp?lang=en&amp;parent=T13-SG16-130114-TD-WP1-0031" TargetMode="External"/><Relationship Id="rId42" Type="http://schemas.openxmlformats.org/officeDocument/2006/relationships/hyperlink" Target="http://ftp3.itu.int/av-arch/avc-site/2013-2016/1306_Osl/TD-25a.zip" TargetMode="External"/><Relationship Id="rId47" Type="http://schemas.openxmlformats.org/officeDocument/2006/relationships/header" Target="header1.xml"/><Relationship Id="rId50" Type="http://schemas.openxmlformats.org/officeDocument/2006/relationships/comments" Target="comments.xml"/><Relationship Id="rId55" Type="http://schemas.openxmlformats.org/officeDocument/2006/relationships/oleObject" Target="embeddings/oleObject1.bin"/><Relationship Id="rId63" Type="http://schemas.openxmlformats.org/officeDocument/2006/relationships/footer" Target="footer4.xml"/><Relationship Id="rId7" Type="http://schemas.openxmlformats.org/officeDocument/2006/relationships/hyperlink" Target="http://www.itu.int/md/meetingdoc.asp?lang=en&amp;parent=T09-SG16-C-0694" TargetMode="External"/><Relationship Id="rId2" Type="http://schemas.openxmlformats.org/officeDocument/2006/relationships/styles" Target="styles.xml"/><Relationship Id="rId16" Type="http://schemas.openxmlformats.org/officeDocument/2006/relationships/hyperlink" Target="http://wftp3.itu.int/av-arch/avc-site/2009-2012/1202_Gen/AVD-4217.zip" TargetMode="External"/><Relationship Id="rId20" Type="http://schemas.openxmlformats.org/officeDocument/2006/relationships/hyperlink" Target="http://www.itu.int/md/meetingdoc.asp?lang=en&amp;parent=T09-SG16-C-0748" TargetMode="External"/><Relationship Id="rId29" Type="http://schemas.openxmlformats.org/officeDocument/2006/relationships/hyperlink" Target="http://www.itu.int/md/meetingdoc.asp?lang=en&amp;parent=T13-SG16-C-0090" TargetMode="External"/><Relationship Id="rId41" Type="http://schemas.openxmlformats.org/officeDocument/2006/relationships/hyperlink" Target="http://ftp3.itu.int/av-arch/avc-site/2013-2016/1306_Osl/AVD-4465.zip" TargetMode="External"/><Relationship Id="rId54" Type="http://schemas.openxmlformats.org/officeDocument/2006/relationships/image" Target="media/image3.wmf"/><Relationship Id="rId62"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meetingdoc.asp?lang=en&amp;parent=T09-SG16-C-0709" TargetMode="External"/><Relationship Id="rId24" Type="http://schemas.openxmlformats.org/officeDocument/2006/relationships/hyperlink" Target="http://ftp3.itu.int/av-arch/avc-site/2009-2012/1209_Bri/AVD-4287.zip" TargetMode="External"/><Relationship Id="rId32" Type="http://schemas.openxmlformats.org/officeDocument/2006/relationships/hyperlink" Target="http://www.itu.int/md/meetingdoc.asp?lang=en&amp;parent=T13-SG16-C-0142" TargetMode="External"/><Relationship Id="rId37" Type="http://schemas.openxmlformats.org/officeDocument/2006/relationships/hyperlink" Target="http://ftp3.itu.int/av-arch/avc-site/2013-2016/1306_Osl/AVD-4443.zip" TargetMode="External"/><Relationship Id="rId40" Type="http://schemas.openxmlformats.org/officeDocument/2006/relationships/hyperlink" Target="file:///C:\ITU\1306-Oslo\Q5\AVD-4467.docx" TargetMode="External"/><Relationship Id="rId45" Type="http://schemas.openxmlformats.org/officeDocument/2006/relationships/hyperlink" Target="http://www.itu.int/md/meetingdoc.asp?lang=en&amp;parent=T13-SG16-C-0300" TargetMode="External"/><Relationship Id="rId53" Type="http://schemas.openxmlformats.org/officeDocument/2006/relationships/image" Target="media/image2.png"/><Relationship Id="rId58"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ftp3.itu.int/av-arch/avc-site/2009-2012/1202_Gen/AVD-4216.zip" TargetMode="External"/><Relationship Id="rId23" Type="http://schemas.openxmlformats.org/officeDocument/2006/relationships/hyperlink" Target="http://www.itu.int/md/meetingdoc.asp?lang=en&amp;parent=T09-SG16-111121-TD-WP2-0768" TargetMode="External"/><Relationship Id="rId28" Type="http://schemas.openxmlformats.org/officeDocument/2006/relationships/hyperlink" Target="http://ftp3.itu.int/av-arch/avc-site/2009-2012/1209_Bri/TD-39.zip" TargetMode="External"/><Relationship Id="rId36" Type="http://schemas.openxmlformats.org/officeDocument/2006/relationships/hyperlink" Target="http://ftp3.itu.int/av-arch/avc-site/2013-2016/1306_Osl/AVD-4441.zip" TargetMode="External"/><Relationship Id="rId49" Type="http://schemas.openxmlformats.org/officeDocument/2006/relationships/hyperlink" Target="http://www.itu.int/md/meetingdoc.asp?lang=en&amp;parent=T13-SG16-130114-TD-WP1-0053" TargetMode="External"/><Relationship Id="rId57" Type="http://schemas.openxmlformats.org/officeDocument/2006/relationships/oleObject" Target="embeddings/oleObject2.bin"/><Relationship Id="rId61" Type="http://schemas.openxmlformats.org/officeDocument/2006/relationships/footer" Target="footer3.xml"/><Relationship Id="rId10" Type="http://schemas.openxmlformats.org/officeDocument/2006/relationships/hyperlink" Target="http://www.itu.int/md/meetingdoc.asp?lang=en&amp;parent=T09-SG16-C-0749" TargetMode="External"/><Relationship Id="rId19" Type="http://schemas.openxmlformats.org/officeDocument/2006/relationships/hyperlink" Target="file:///S:\Q5\Inputs\T09-SG16-C-0899!!MSW-E.doc" TargetMode="External"/><Relationship Id="rId31" Type="http://schemas.openxmlformats.org/officeDocument/2006/relationships/hyperlink" Target="http://www.itu.int/md/meetingdoc.asp?lang=en&amp;parent=T13-SG16-C-0141" TargetMode="External"/><Relationship Id="rId44" Type="http://schemas.openxmlformats.org/officeDocument/2006/relationships/hyperlink" Target="http://www.itu.int/md/meetingdoc.asp?lang=en&amp;parent=T13-SG16-C-0299" TargetMode="External"/><Relationship Id="rId52" Type="http://schemas.openxmlformats.org/officeDocument/2006/relationships/image" Target="media/image1.png"/><Relationship Id="rId60" Type="http://schemas.openxmlformats.org/officeDocument/2006/relationships/footer" Target="footer2.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tu.int/md/meetingdoc.asp?lang=en&amp;parent=T09-SG16-C-0748" TargetMode="External"/><Relationship Id="rId14" Type="http://schemas.openxmlformats.org/officeDocument/2006/relationships/hyperlink" Target="http://wftp3.itu.int/av-arch/avc-site/2009-2012/1202_Gen/AVD-4215.zip" TargetMode="External"/><Relationship Id="rId22" Type="http://schemas.openxmlformats.org/officeDocument/2006/relationships/hyperlink" Target="file:///S:\Q5\Inputs\T09-SG16-C-0940!!MSW-E.doc" TargetMode="External"/><Relationship Id="rId27" Type="http://schemas.openxmlformats.org/officeDocument/2006/relationships/hyperlink" Target="http://ftp3.itu.int/av-arch/avc-site/2009-2012/1209_Bri/AVD-4334.zip" TargetMode="External"/><Relationship Id="rId30" Type="http://schemas.openxmlformats.org/officeDocument/2006/relationships/hyperlink" Target="http://www.itu.int/md/meetingdoc.asp?lang=en&amp;parent=T13-SG16-C-0140" TargetMode="External"/><Relationship Id="rId35" Type="http://schemas.openxmlformats.org/officeDocument/2006/relationships/hyperlink" Target="http://ftp3.itu.int/av-arch/avc-site/2013-2016/1306_Osl/AVD-4440.zip" TargetMode="External"/><Relationship Id="rId43" Type="http://schemas.openxmlformats.org/officeDocument/2006/relationships/hyperlink" Target="http://www.itu.int/md/meetingdoc.asp?lang=en&amp;parent=T13-SG16-C-0298" TargetMode="External"/><Relationship Id="rId48" Type="http://schemas.openxmlformats.org/officeDocument/2006/relationships/footer" Target="footer1.xml"/><Relationship Id="rId56" Type="http://schemas.openxmlformats.org/officeDocument/2006/relationships/image" Target="media/image4.wmf"/><Relationship Id="rId64" Type="http://schemas.openxmlformats.org/officeDocument/2006/relationships/fontTable" Target="fontTable.xml"/><Relationship Id="rId8" Type="http://schemas.openxmlformats.org/officeDocument/2006/relationships/hyperlink" Target="http://www.itu.int/md/meetingdoc.asp?lang=en&amp;parent=T09-SG16-C-0747" TargetMode="External"/><Relationship Id="rId51" Type="http://schemas.microsoft.com/office/2011/relationships/commentsExtended" Target="commentsExtended.xml"/><Relationship Id="rId3" Type="http://schemas.openxmlformats.org/officeDocument/2006/relationships/settings" Target="settings.xml"/><Relationship Id="rId12" Type="http://schemas.openxmlformats.org/officeDocument/2006/relationships/hyperlink" Target="http://www.itu.int/md/meetingdoc.asp?lang=en&amp;parent=T09-SG16-C-0762" TargetMode="External"/><Relationship Id="rId17" Type="http://schemas.openxmlformats.org/officeDocument/2006/relationships/hyperlink" Target="http://wftp3.itu.int/av-arch/avc-site/2009-2012/1202_Gen/AVD-4218.zip" TargetMode="External"/><Relationship Id="rId25" Type="http://schemas.openxmlformats.org/officeDocument/2006/relationships/hyperlink" Target="http://ftp3.itu.int/av-arch/avc-site/2009-2012/1209_Bri/AVD-4289.zip" TargetMode="External"/><Relationship Id="rId33" Type="http://schemas.openxmlformats.org/officeDocument/2006/relationships/hyperlink" Target="http://www.itu.int/md/meetingdoc.asp?lang=en&amp;parent=T13-SG16-130114-TD-WP1-0045" TargetMode="External"/><Relationship Id="rId38" Type="http://schemas.openxmlformats.org/officeDocument/2006/relationships/hyperlink" Target="http://ftp3.itu.int/av-arch/avc-site/2013-2016/1306_Osl/AVD-4445.zip" TargetMode="External"/><Relationship Id="rId46" Type="http://schemas.openxmlformats.org/officeDocument/2006/relationships/hyperlink" Target="http://www.itu.int/md/meetingdoc.asp?lang=en&amp;parent=T13-SG16-C-0379" TargetMode="External"/><Relationship Id="rId59"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TU\1403%20Geneva\AVD-template_1403_G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AVD-template_1403_Gen.dotx</Template>
  <TotalTime>20</TotalTime>
  <Pages>34</Pages>
  <Words>9702</Words>
  <Characters>55303</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64876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Paul E. Jones</cp:lastModifiedBy>
  <cp:revision>5</cp:revision>
  <cp:lastPrinted>2002-08-01T12:30:00Z</cp:lastPrinted>
  <dcterms:created xsi:type="dcterms:W3CDTF">2014-03-03T17:58:00Z</dcterms:created>
  <dcterms:modified xsi:type="dcterms:W3CDTF">2014-03-04T02:31:00Z</dcterms:modified>
</cp:coreProperties>
</file>