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E7C31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DE7C31">
              <w:rPr>
                <w:b/>
                <w:smallCaps/>
                <w:sz w:val="20"/>
                <w:szCs w:val="19"/>
              </w:rPr>
              <w:t xml:space="preserve">1,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3, 5</w:t>
            </w:r>
            <w:r w:rsidR="007D5F32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FA0D39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_GoBack"/>
            <w:bookmarkEnd w:id="2"/>
            <w:r>
              <w:rPr>
                <w:b/>
                <w:bCs/>
                <w:sz w:val="40"/>
              </w:rPr>
              <w:t>AVD-4466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176CFD" w:rsidRDefault="00176CFD" w:rsidP="006C499C">
            <w:pPr>
              <w:rPr>
                <w:lang w:eastAsia="ko-KR"/>
              </w:rPr>
            </w:pPr>
            <w:r w:rsidRPr="00176CFD">
              <w:rPr>
                <w:rFonts w:eastAsia="Batang"/>
                <w:lang w:eastAsia="ko-KR"/>
              </w:rPr>
              <w:t>Q5</w:t>
            </w:r>
          </w:p>
        </w:tc>
        <w:tc>
          <w:tcPr>
            <w:tcW w:w="5276" w:type="dxa"/>
            <w:gridSpan w:val="3"/>
          </w:tcPr>
          <w:p w:rsidR="006C499C" w:rsidRPr="00A14FB6" w:rsidRDefault="00DE7C31" w:rsidP="00DE7C31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Oslo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17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21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June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3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176CFD" w:rsidRDefault="00176CFD" w:rsidP="006C499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ETRI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1E6040" w:rsidRDefault="00133090" w:rsidP="00133090">
            <w:pPr>
              <w:spacing w:after="12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</w:t>
            </w:r>
            <w:r w:rsidR="00A2425B">
              <w:rPr>
                <w:rFonts w:eastAsia="Malgun Gothic" w:hint="eastAsia"/>
                <w:lang w:eastAsia="ko-KR"/>
              </w:rPr>
              <w:t xml:space="preserve">dditional </w:t>
            </w:r>
            <w:r>
              <w:rPr>
                <w:rFonts w:eastAsia="Malgun Gothic" w:hint="eastAsia"/>
                <w:lang w:eastAsia="ko-KR"/>
              </w:rPr>
              <w:t xml:space="preserve">requirements for </w:t>
            </w:r>
            <w:proofErr w:type="spellStart"/>
            <w:r>
              <w:rPr>
                <w:rFonts w:eastAsia="Malgun Gothic" w:hint="eastAsia"/>
                <w:lang w:eastAsia="ko-KR"/>
              </w:rPr>
              <w:t>telepresence</w:t>
            </w:r>
            <w:proofErr w:type="spellEnd"/>
            <w:r>
              <w:rPr>
                <w:rFonts w:eastAsia="Malgun Gothic" w:hint="eastAsia"/>
                <w:lang w:eastAsia="ko-KR"/>
              </w:rPr>
              <w:t xml:space="preserve"> systems 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176CFD" w:rsidRDefault="00133090" w:rsidP="007A6503">
            <w:pPr>
              <w:spacing w:after="12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Proposal</w:t>
            </w:r>
          </w:p>
        </w:tc>
      </w:tr>
      <w:bookmarkEnd w:id="1"/>
      <w:bookmarkEnd w:id="9"/>
    </w:tbl>
    <w:p w:rsidR="006C499C" w:rsidRPr="00A14FB6" w:rsidRDefault="006C499C" w:rsidP="006C499C"/>
    <w:p w:rsidR="006C499C" w:rsidRPr="00A14FB6" w:rsidRDefault="006C499C" w:rsidP="006C499C">
      <w:pPr>
        <w:pStyle w:val="Headingb"/>
      </w:pPr>
      <w:r w:rsidRPr="00A14FB6">
        <w:t>Summary</w:t>
      </w:r>
    </w:p>
    <w:p w:rsidR="001E6040" w:rsidRDefault="00CE4608" w:rsidP="00CE4608">
      <w:pPr>
        <w:rPr>
          <w:rFonts w:eastAsia="Malgun Gothic"/>
          <w:szCs w:val="24"/>
          <w:lang w:eastAsia="ko-KR"/>
        </w:rPr>
      </w:pPr>
      <w:r>
        <w:rPr>
          <w:rFonts w:hint="eastAsia"/>
          <w:szCs w:val="24"/>
          <w:lang w:eastAsia="ko-KR"/>
        </w:rPr>
        <w:t xml:space="preserve">The contribution proposes </w:t>
      </w:r>
      <w:r w:rsidR="0033339E">
        <w:rPr>
          <w:rFonts w:eastAsia="Malgun Gothic" w:hint="eastAsia"/>
          <w:szCs w:val="24"/>
          <w:lang w:eastAsia="ko-KR"/>
        </w:rPr>
        <w:t xml:space="preserve">a media control function and two other functions </w:t>
      </w:r>
      <w:r w:rsidR="00C86ED4">
        <w:rPr>
          <w:rFonts w:eastAsia="Malgun Gothic" w:hint="eastAsia"/>
          <w:szCs w:val="24"/>
          <w:lang w:eastAsia="ko-KR"/>
        </w:rPr>
        <w:t xml:space="preserve">to be included </w:t>
      </w:r>
      <w:r w:rsidR="00C1780A">
        <w:rPr>
          <w:rFonts w:eastAsia="Malgun Gothic" w:hint="eastAsia"/>
          <w:szCs w:val="24"/>
          <w:lang w:eastAsia="ko-KR"/>
        </w:rPr>
        <w:t xml:space="preserve">within </w:t>
      </w:r>
      <w:r w:rsidR="001E6040">
        <w:rPr>
          <w:rFonts w:eastAsia="Malgun Gothic" w:hint="eastAsia"/>
          <w:szCs w:val="24"/>
          <w:lang w:eastAsia="ko-KR"/>
        </w:rPr>
        <w:t>section 8 of F.TPS-</w:t>
      </w:r>
      <w:proofErr w:type="spellStart"/>
      <w:r w:rsidR="001E6040">
        <w:rPr>
          <w:rFonts w:eastAsia="Malgun Gothic" w:hint="eastAsia"/>
          <w:szCs w:val="24"/>
          <w:lang w:eastAsia="ko-KR"/>
        </w:rPr>
        <w:t>Reqs</w:t>
      </w:r>
      <w:proofErr w:type="spellEnd"/>
      <w:r w:rsidR="001E6040">
        <w:rPr>
          <w:rFonts w:eastAsia="Malgun Gothic" w:hint="eastAsia"/>
          <w:szCs w:val="24"/>
          <w:lang w:eastAsia="ko-KR"/>
        </w:rPr>
        <w:t>.</w:t>
      </w:r>
    </w:p>
    <w:p w:rsidR="006C499C" w:rsidRDefault="006C499C">
      <w:pPr>
        <w:rPr>
          <w:rFonts w:eastAsia="Malgun Gothic"/>
          <w:lang w:eastAsia="ko-KR"/>
        </w:rPr>
      </w:pPr>
    </w:p>
    <w:p w:rsidR="0047335D" w:rsidRPr="00A14FB6" w:rsidRDefault="0047335D" w:rsidP="0047335D">
      <w:pPr>
        <w:pStyle w:val="Heading1"/>
        <w:rPr>
          <w:lang w:eastAsia="ja-JP"/>
        </w:rPr>
      </w:pPr>
      <w:r>
        <w:rPr>
          <w:rFonts w:eastAsia="Malgun Gothic" w:hint="eastAsia"/>
          <w:lang w:eastAsia="ko-KR"/>
        </w:rPr>
        <w:t>References</w:t>
      </w:r>
    </w:p>
    <w:p w:rsidR="0047335D" w:rsidRDefault="0047335D">
      <w:pPr>
        <w:rPr>
          <w:rFonts w:eastAsia="Malgun Gothic"/>
          <w:lang w:eastAsia="ko-KR"/>
        </w:rPr>
      </w:pPr>
    </w:p>
    <w:p w:rsidR="0047335D" w:rsidRPr="00D67D27" w:rsidRDefault="0047335D" w:rsidP="0047335D">
      <w:pPr>
        <w:pStyle w:val="Reftext"/>
        <w:rPr>
          <w:lang w:eastAsia="zh-CN"/>
        </w:rPr>
      </w:pPr>
      <w:r w:rsidRPr="00D67D27">
        <w:t>[IETF CLUE UCS]</w:t>
      </w:r>
      <w:r>
        <w:tab/>
      </w:r>
      <w:r w:rsidRPr="00D67D27">
        <w:t>IETF draft-ietf-clue-telepresence-use-cases-0</w:t>
      </w:r>
      <w:r>
        <w:rPr>
          <w:rFonts w:eastAsia="Malgun Gothic" w:hint="eastAsia"/>
          <w:lang w:eastAsia="ko-KR"/>
        </w:rPr>
        <w:t>5</w:t>
      </w:r>
      <w:r w:rsidRPr="00D67D27">
        <w:t xml:space="preserve">, </w:t>
      </w:r>
      <w:r w:rsidRPr="00D67D27">
        <w:rPr>
          <w:i/>
          <w:iCs/>
        </w:rPr>
        <w:t xml:space="preserve">Use Cases for </w:t>
      </w:r>
      <w:proofErr w:type="spellStart"/>
      <w:r w:rsidRPr="00D67D27">
        <w:rPr>
          <w:i/>
          <w:iCs/>
        </w:rPr>
        <w:t>Telepresence</w:t>
      </w:r>
      <w:proofErr w:type="spellEnd"/>
      <w:r w:rsidRPr="00D67D27">
        <w:rPr>
          <w:i/>
          <w:iCs/>
        </w:rPr>
        <w:t xml:space="preserve"> Multi-streams</w:t>
      </w:r>
      <w:r w:rsidRPr="00D67D27">
        <w:t>.</w:t>
      </w:r>
    </w:p>
    <w:p w:rsidR="0047335D" w:rsidRPr="0047335D" w:rsidRDefault="0047335D">
      <w:pPr>
        <w:rPr>
          <w:rFonts w:eastAsia="Malgun Gothic"/>
          <w:lang w:eastAsia="ko-KR"/>
        </w:rPr>
      </w:pPr>
    </w:p>
    <w:p w:rsidR="006C499C" w:rsidRPr="00A14FB6" w:rsidRDefault="006C499C" w:rsidP="006C499C">
      <w:pPr>
        <w:pStyle w:val="Heading1"/>
        <w:rPr>
          <w:lang w:eastAsia="ja-JP"/>
        </w:rPr>
      </w:pPr>
      <w:r w:rsidRPr="00A14FB6">
        <w:rPr>
          <w:lang w:eastAsia="ja-JP"/>
        </w:rPr>
        <w:t>Discussion</w:t>
      </w:r>
    </w:p>
    <w:p w:rsidR="00707A9C" w:rsidRDefault="001E6040" w:rsidP="00892EF7">
      <w:pPr>
        <w:jc w:val="both"/>
        <w:rPr>
          <w:rFonts w:eastAsia="Malgun Gothic"/>
          <w:lang w:eastAsia="ko-KR"/>
        </w:rPr>
      </w:pPr>
      <w:r>
        <w:rPr>
          <w:rFonts w:hint="eastAsia"/>
          <w:lang w:eastAsia="ko-KR"/>
        </w:rPr>
        <w:t xml:space="preserve">Section </w:t>
      </w:r>
      <w:r>
        <w:rPr>
          <w:rFonts w:eastAsia="Malgun Gothic" w:hint="eastAsia"/>
          <w:lang w:eastAsia="ko-KR"/>
        </w:rPr>
        <w:t>8</w:t>
      </w:r>
      <w:r>
        <w:rPr>
          <w:rFonts w:hint="eastAsia"/>
          <w:lang w:eastAsia="ko-KR"/>
        </w:rPr>
        <w:t xml:space="preserve"> of F.TPS-</w:t>
      </w:r>
      <w:proofErr w:type="spellStart"/>
      <w:r>
        <w:rPr>
          <w:rFonts w:eastAsia="Malgun Gothic" w:hint="eastAsia"/>
          <w:lang w:eastAsia="ko-KR"/>
        </w:rPr>
        <w:t>Reqs</w:t>
      </w:r>
      <w:proofErr w:type="spellEnd"/>
      <w:r>
        <w:rPr>
          <w:rFonts w:hint="eastAsia"/>
          <w:lang w:eastAsia="ko-KR"/>
        </w:rPr>
        <w:t xml:space="preserve"> describes </w:t>
      </w:r>
      <w:r w:rsidR="00B11399">
        <w:rPr>
          <w:rFonts w:eastAsia="Malgun Gothic" w:hint="eastAsia"/>
          <w:lang w:eastAsia="ko-KR"/>
        </w:rPr>
        <w:t xml:space="preserve">functional </w:t>
      </w:r>
      <w:r>
        <w:rPr>
          <w:rFonts w:hint="eastAsia"/>
          <w:lang w:eastAsia="ko-KR"/>
        </w:rPr>
        <w:t xml:space="preserve">requirements of the </w:t>
      </w:r>
      <w:proofErr w:type="spellStart"/>
      <w:r>
        <w:rPr>
          <w:rFonts w:hint="eastAsia"/>
          <w:lang w:eastAsia="ko-KR"/>
        </w:rPr>
        <w:t>telepresence</w:t>
      </w:r>
      <w:proofErr w:type="spellEnd"/>
      <w:r>
        <w:rPr>
          <w:rFonts w:hint="eastAsia"/>
          <w:lang w:eastAsia="ko-KR"/>
        </w:rPr>
        <w:t xml:space="preserve"> system.</w:t>
      </w:r>
      <w:r>
        <w:rPr>
          <w:rFonts w:eastAsia="Malgun Gothic" w:hint="eastAsia"/>
          <w:lang w:eastAsia="ko-KR"/>
        </w:rPr>
        <w:t xml:space="preserve"> </w:t>
      </w:r>
      <w:r w:rsidR="00B11399">
        <w:rPr>
          <w:rFonts w:eastAsia="Malgun Gothic" w:hint="eastAsia"/>
          <w:lang w:eastAsia="ko-KR"/>
        </w:rPr>
        <w:t xml:space="preserve">We </w:t>
      </w:r>
      <w:r w:rsidR="00133090">
        <w:rPr>
          <w:rFonts w:eastAsia="Malgun Gothic" w:hint="eastAsia"/>
          <w:lang w:eastAsia="ko-KR"/>
        </w:rPr>
        <w:t xml:space="preserve">suggest some additional issues that need to be discussed for the </w:t>
      </w:r>
      <w:proofErr w:type="spellStart"/>
      <w:r w:rsidR="00133090">
        <w:rPr>
          <w:rFonts w:eastAsia="Malgun Gothic" w:hint="eastAsia"/>
          <w:lang w:eastAsia="ko-KR"/>
        </w:rPr>
        <w:t>telepresence</w:t>
      </w:r>
      <w:proofErr w:type="spellEnd"/>
      <w:r w:rsidR="00133090">
        <w:rPr>
          <w:rFonts w:eastAsia="Malgun Gothic" w:hint="eastAsia"/>
          <w:lang w:eastAsia="ko-KR"/>
        </w:rPr>
        <w:t xml:space="preserve"> systems. </w:t>
      </w:r>
    </w:p>
    <w:p w:rsidR="00D46E2C" w:rsidRPr="00133090" w:rsidRDefault="00D46E2C" w:rsidP="00892EF7">
      <w:pPr>
        <w:jc w:val="both"/>
        <w:rPr>
          <w:rFonts w:eastAsia="Malgun Gothic"/>
          <w:lang w:eastAsia="ko-KR"/>
        </w:rPr>
      </w:pPr>
    </w:p>
    <w:p w:rsidR="00D46E2C" w:rsidRDefault="00D46E2C" w:rsidP="00D46E2C">
      <w:pPr>
        <w:pStyle w:val="ListParagraph"/>
        <w:numPr>
          <w:ilvl w:val="0"/>
          <w:numId w:val="7"/>
        </w:numPr>
        <w:ind w:leftChars="0"/>
        <w:jc w:val="both"/>
        <w:rPr>
          <w:rFonts w:eastAsia="Malgun Gothic"/>
          <w:lang w:eastAsia="ko-KR"/>
        </w:rPr>
      </w:pPr>
      <w:r w:rsidRPr="00D46E2C">
        <w:rPr>
          <w:rFonts w:eastAsia="Malgun Gothic" w:hint="eastAsia"/>
          <w:i/>
          <w:u w:val="single"/>
          <w:lang w:eastAsia="ko-KR"/>
        </w:rPr>
        <w:t xml:space="preserve">Considering of </w:t>
      </w:r>
      <w:proofErr w:type="spellStart"/>
      <w:r w:rsidRPr="00D46E2C">
        <w:rPr>
          <w:rFonts w:eastAsia="Malgun Gothic" w:hint="eastAsia"/>
          <w:i/>
          <w:u w:val="single"/>
          <w:lang w:eastAsia="ko-KR"/>
        </w:rPr>
        <w:t>telepresence</w:t>
      </w:r>
      <w:proofErr w:type="spellEnd"/>
      <w:r w:rsidRPr="00D46E2C">
        <w:rPr>
          <w:rFonts w:eastAsia="Malgun Gothic" w:hint="eastAsia"/>
          <w:i/>
          <w:u w:val="single"/>
          <w:lang w:eastAsia="ko-KR"/>
        </w:rPr>
        <w:t xml:space="preserve"> system</w:t>
      </w:r>
      <w:r w:rsidRPr="00D46E2C">
        <w:rPr>
          <w:rFonts w:eastAsia="Malgun Gothic"/>
          <w:i/>
          <w:u w:val="single"/>
          <w:lang w:eastAsia="ko-KR"/>
        </w:rPr>
        <w:t>’</w:t>
      </w:r>
      <w:r w:rsidRPr="00D46E2C">
        <w:rPr>
          <w:rFonts w:eastAsia="Malgun Gothic" w:hint="eastAsia"/>
          <w:i/>
          <w:u w:val="single"/>
          <w:lang w:eastAsia="ko-KR"/>
        </w:rPr>
        <w:t xml:space="preserve">s suggestion of </w:t>
      </w:r>
      <w:r w:rsidRPr="00D46E2C">
        <w:rPr>
          <w:rFonts w:eastAsia="Malgun Gothic"/>
          <w:i/>
          <w:u w:val="single"/>
          <w:lang w:eastAsia="ko-KR"/>
        </w:rPr>
        <w:t>optimal media characteristics</w:t>
      </w:r>
      <w:r>
        <w:rPr>
          <w:rFonts w:eastAsia="Malgun Gothic" w:hint="eastAsia"/>
          <w:i/>
          <w:u w:val="single"/>
          <w:lang w:eastAsia="ko-KR"/>
        </w:rPr>
        <w:t xml:space="preserve"> to be used</w:t>
      </w:r>
      <w:r w:rsidRPr="00D46E2C">
        <w:rPr>
          <w:rFonts w:eastAsia="Malgun Gothic" w:hint="eastAsia"/>
          <w:lang w:eastAsia="ko-KR"/>
        </w:rPr>
        <w:t xml:space="preserve"> for the conferencing</w:t>
      </w:r>
      <w:r>
        <w:rPr>
          <w:rFonts w:eastAsia="Malgun Gothic" w:hint="eastAsia"/>
          <w:lang w:eastAsia="ko-KR"/>
        </w:rPr>
        <w:t xml:space="preserve"> consists of heterogeneous devices. </w:t>
      </w:r>
    </w:p>
    <w:p w:rsidR="00D46E2C" w:rsidRDefault="00D46E2C" w:rsidP="00892EF7">
      <w:pPr>
        <w:jc w:val="both"/>
        <w:rPr>
          <w:rFonts w:eastAsia="Malgun Gothic"/>
          <w:lang w:eastAsia="ko-KR"/>
        </w:rPr>
      </w:pPr>
    </w:p>
    <w:p w:rsidR="00A70FC8" w:rsidRDefault="00A70FC8" w:rsidP="00A70FC8">
      <w:pPr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[IETF CLUE UCS] says that it </w:t>
      </w:r>
      <w:r w:rsidRPr="00BC3328">
        <w:rPr>
          <w:rFonts w:eastAsia="Malgun Gothic"/>
          <w:lang w:eastAsia="ko-KR"/>
        </w:rPr>
        <w:t>is common in meeting scenarios for people to join the conference</w:t>
      </w:r>
      <w:r>
        <w:rPr>
          <w:rFonts w:eastAsia="Malgun Gothic" w:hint="eastAsia"/>
          <w:lang w:eastAsia="ko-KR"/>
        </w:rPr>
        <w:t xml:space="preserve"> </w:t>
      </w:r>
      <w:r w:rsidRPr="00BC3328">
        <w:rPr>
          <w:rFonts w:eastAsia="Malgun Gothic"/>
          <w:lang w:eastAsia="ko-KR"/>
        </w:rPr>
        <w:t>from a variety of environments, using different types of endpoint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devices</w:t>
      </w:r>
      <w:r>
        <w:rPr>
          <w:rFonts w:eastAsia="Malgun Gothic" w:hint="eastAsia"/>
          <w:lang w:eastAsia="ko-KR"/>
        </w:rPr>
        <w:t xml:space="preserve">; the devices will be PC, handheld and so on; where the H/W and network states of each participating device will greatly differ. </w:t>
      </w:r>
    </w:p>
    <w:p w:rsidR="00A70FC8" w:rsidRDefault="00A70FC8" w:rsidP="00A70FC8">
      <w:pPr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lastRenderedPageBreak/>
        <w:t>Therefore</w:t>
      </w:r>
      <w:r w:rsidR="00133090">
        <w:rPr>
          <w:rFonts w:eastAsia="Malgun Gothic" w:hint="eastAsia"/>
          <w:lang w:eastAsia="ko-KR"/>
        </w:rPr>
        <w:t>,</w:t>
      </w:r>
      <w:r>
        <w:rPr>
          <w:rFonts w:eastAsia="Malgun Gothic" w:hint="eastAsia"/>
          <w:lang w:eastAsia="ko-KR"/>
        </w:rPr>
        <w:t xml:space="preserve"> it is recommended for the </w:t>
      </w:r>
      <w:proofErr w:type="spellStart"/>
      <w:r>
        <w:rPr>
          <w:rFonts w:eastAsia="Malgun Gothic" w:hint="eastAsia"/>
          <w:lang w:eastAsia="ko-KR"/>
        </w:rPr>
        <w:t>telepresence</w:t>
      </w:r>
      <w:proofErr w:type="spellEnd"/>
      <w:r>
        <w:rPr>
          <w:rFonts w:eastAsia="Malgun Gothic" w:hint="eastAsia"/>
          <w:lang w:eastAsia="ko-KR"/>
        </w:rPr>
        <w:t xml:space="preserve"> system to </w:t>
      </w:r>
      <w:r w:rsidR="00366D36">
        <w:rPr>
          <w:rFonts w:eastAsia="Malgun Gothic" w:hint="eastAsia"/>
          <w:lang w:eastAsia="ko-KR"/>
        </w:rPr>
        <w:t>suggest</w:t>
      </w:r>
      <w:r>
        <w:rPr>
          <w:rFonts w:eastAsia="Malgun Gothic" w:hint="eastAsia"/>
          <w:lang w:eastAsia="ko-KR"/>
        </w:rPr>
        <w:t xml:space="preserve"> </w:t>
      </w:r>
      <w:r w:rsidR="00366D36"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>optimal media characteristics</w:t>
      </w:r>
      <w:r>
        <w:rPr>
          <w:rFonts w:eastAsia="Malgun Gothic" w:hint="eastAsia"/>
          <w:lang w:eastAsia="ko-KR"/>
        </w:rPr>
        <w:t xml:space="preserve"> according to the </w:t>
      </w:r>
      <w:r w:rsidR="00B56103">
        <w:rPr>
          <w:rFonts w:eastAsia="Malgun Gothic" w:hint="eastAsia"/>
          <w:lang w:eastAsia="ko-KR"/>
        </w:rPr>
        <w:t xml:space="preserve">profile of heterogeneous </w:t>
      </w:r>
      <w:r>
        <w:rPr>
          <w:rFonts w:eastAsia="Malgun Gothic" w:hint="eastAsia"/>
          <w:lang w:eastAsia="ko-KR"/>
        </w:rPr>
        <w:t>device</w:t>
      </w:r>
      <w:r w:rsidR="00B56103">
        <w:rPr>
          <w:rFonts w:eastAsia="Malgun Gothic" w:hint="eastAsia"/>
          <w:lang w:eastAsia="ko-KR"/>
        </w:rPr>
        <w:t>s</w:t>
      </w:r>
      <w:r>
        <w:rPr>
          <w:rFonts w:eastAsia="Malgun Gothic" w:hint="eastAsia"/>
          <w:lang w:eastAsia="ko-KR"/>
        </w:rPr>
        <w:t xml:space="preserve">. </w:t>
      </w:r>
      <w:r w:rsidR="00B56103">
        <w:rPr>
          <w:rFonts w:eastAsia="Malgun Gothic"/>
          <w:lang w:eastAsia="ko-KR"/>
        </w:rPr>
        <w:t>F</w:t>
      </w:r>
      <w:r w:rsidR="00B56103">
        <w:rPr>
          <w:rFonts w:eastAsia="Malgun Gothic" w:hint="eastAsia"/>
          <w:lang w:eastAsia="ko-KR"/>
        </w:rPr>
        <w:t>or instance, t</w:t>
      </w:r>
      <w:r>
        <w:rPr>
          <w:rFonts w:eastAsia="Malgun Gothic" w:hint="eastAsia"/>
          <w:lang w:eastAsia="ko-KR"/>
        </w:rPr>
        <w:t xml:space="preserve">he optimal media </w:t>
      </w:r>
      <w:r>
        <w:rPr>
          <w:rFonts w:eastAsia="Malgun Gothic"/>
          <w:lang w:eastAsia="ko-KR"/>
        </w:rPr>
        <w:t>characteristics</w:t>
      </w:r>
      <w:r>
        <w:rPr>
          <w:rFonts w:eastAsia="Malgun Gothic" w:hint="eastAsia"/>
          <w:lang w:eastAsia="ko-KR"/>
        </w:rPr>
        <w:t xml:space="preserve"> </w:t>
      </w:r>
      <w:r w:rsidR="00B56103">
        <w:rPr>
          <w:rFonts w:eastAsia="Malgun Gothic" w:hint="eastAsia"/>
          <w:lang w:eastAsia="ko-KR"/>
        </w:rPr>
        <w:t>suggested</w:t>
      </w:r>
      <w:r>
        <w:rPr>
          <w:rFonts w:eastAsia="Malgun Gothic" w:hint="eastAsia"/>
          <w:lang w:eastAsia="ko-KR"/>
        </w:rPr>
        <w:t xml:space="preserve"> by the </w:t>
      </w:r>
      <w:proofErr w:type="spellStart"/>
      <w:r>
        <w:rPr>
          <w:rFonts w:eastAsia="Malgun Gothic" w:hint="eastAsia"/>
          <w:lang w:eastAsia="ko-KR"/>
        </w:rPr>
        <w:t>telepresence</w:t>
      </w:r>
      <w:proofErr w:type="spellEnd"/>
      <w:r>
        <w:rPr>
          <w:rFonts w:eastAsia="Malgun Gothic" w:hint="eastAsia"/>
          <w:lang w:eastAsia="ko-KR"/>
        </w:rPr>
        <w:t xml:space="preserve"> system </w:t>
      </w:r>
      <w:r w:rsidR="00B56103">
        <w:rPr>
          <w:rFonts w:eastAsia="Malgun Gothic" w:hint="eastAsia"/>
          <w:lang w:eastAsia="ko-KR"/>
        </w:rPr>
        <w:t>are</w:t>
      </w:r>
      <w:r>
        <w:rPr>
          <w:rFonts w:eastAsia="Malgun Gothic" w:hint="eastAsia"/>
          <w:lang w:eastAsia="ko-KR"/>
        </w:rPr>
        <w:t xml:space="preserve"> depicted in the following figure.</w:t>
      </w:r>
    </w:p>
    <w:p w:rsidR="00D46E2C" w:rsidRPr="00B56103" w:rsidRDefault="00D46E2C" w:rsidP="00892EF7">
      <w:pPr>
        <w:jc w:val="both"/>
        <w:rPr>
          <w:rFonts w:eastAsia="Malgun Gothic"/>
          <w:lang w:eastAsia="ko-KR"/>
        </w:rPr>
      </w:pPr>
    </w:p>
    <w:p w:rsidR="00D46E2C" w:rsidRDefault="00D46E2C" w:rsidP="00D46E2C">
      <w:pPr>
        <w:pStyle w:val="Figure"/>
      </w:pPr>
      <w:r>
        <w:rPr>
          <w:noProof/>
          <w:lang w:val="en-US"/>
        </w:rPr>
        <mc:AlternateContent>
          <mc:Choice Requires="wpg">
            <w:drawing>
              <wp:inline distT="0" distB="0" distL="0" distR="0" wp14:anchorId="2C5A01FE" wp14:editId="140B38A8">
                <wp:extent cx="5570220" cy="3351530"/>
                <wp:effectExtent l="0" t="0" r="0" b="1270"/>
                <wp:docPr id="48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70220" cy="3351530"/>
                          <a:chOff x="0" y="0"/>
                          <a:chExt cx="55703" cy="33517"/>
                        </a:xfrm>
                      </wpg:grpSpPr>
                      <wpg:grpSp>
                        <wpg:cNvPr id="49" name="Group 2"/>
                        <wpg:cNvGrpSpPr>
                          <a:grpSpLocks/>
                        </wpg:cNvGrpSpPr>
                        <wpg:grpSpPr bwMode="auto">
                          <a:xfrm>
                            <a:off x="0" y="5944"/>
                            <a:ext cx="55703" cy="20028"/>
                            <a:chOff x="0" y="5944"/>
                            <a:chExt cx="55703" cy="20027"/>
                          </a:xfrm>
                        </wpg:grpSpPr>
                        <pic:pic xmlns:pic="http://schemas.openxmlformats.org/drawingml/2006/picture">
                          <pic:nvPicPr>
                            <pic:cNvPr id="50" name="Picture 20"/>
                            <pic:cNvPicPr>
                              <a:picLocks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331" y="11661"/>
                              <a:ext cx="21961" cy="9567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g:grpSp>
                          <wpg:cNvPr id="51" name="Group 21"/>
                          <wpg:cNvGrpSpPr>
                            <a:grpSpLocks/>
                          </wpg:cNvGrpSpPr>
                          <wpg:grpSpPr bwMode="auto">
                            <a:xfrm>
                              <a:off x="2331" y="5944"/>
                              <a:ext cx="13291" cy="10142"/>
                              <a:chOff x="2331" y="5944"/>
                              <a:chExt cx="16408" cy="12520"/>
                            </a:xfrm>
                          </wpg:grpSpPr>
                          <wpg:grpSp>
                            <wpg:cNvPr id="52" name="Group 4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76" y="5944"/>
                                <a:ext cx="12986" cy="7462"/>
                                <a:chOff x="2676" y="5944"/>
                                <a:chExt cx="12985" cy="7461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3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676" y="7611"/>
                                  <a:ext cx="12986" cy="5795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4" name="Picture 43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898" y="5944"/>
                                  <a:ext cx="2923" cy="2588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5" name="Picture 44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8821" y="5944"/>
                                  <a:ext cx="2923" cy="2588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grpSp>
                          <wps:wsp>
                            <wps:cNvPr id="56" name="TextBox 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31" y="13729"/>
                                <a:ext cx="16408" cy="47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46E2C" w:rsidRDefault="00D46E2C" w:rsidP="00D46E2C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Two-s</w:t>
                                  </w:r>
                                  <w:r w:rsidRPr="00604D3F">
                                    <w:rPr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creen</w:t>
                                  </w:r>
                                </w:p>
                                <w:p w:rsidR="00D46E2C" w:rsidRDefault="00D46E2C" w:rsidP="00D46E2C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proofErr w:type="spellStart"/>
                                  <w:r w:rsidRPr="00B37DD3">
                                    <w:rPr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Telepresence</w:t>
                                  </w:r>
                                  <w:proofErr w:type="spellEnd"/>
                                  <w:r w:rsidRPr="00B37DD3">
                                    <w:rPr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 xml:space="preserve"> endpoint</w: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wpg:grpSp>
                        <wps:wsp>
                          <wps:cNvPr id="57" name="Text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502" y="14885"/>
                              <a:ext cx="8902" cy="49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46E2C" w:rsidRDefault="00D46E2C" w:rsidP="00D46E2C">
                                <w:pPr>
                                  <w:pStyle w:val="Figure"/>
                                </w:pPr>
                                <w:r w:rsidRPr="00B37DD3">
                                  <w:t>IP Network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58" name="Straight Connector 23"/>
                          <wps:cNvCnPr/>
                          <wps:spPr bwMode="auto">
                            <a:xfrm>
                              <a:off x="13409" y="16380"/>
                              <a:ext cx="3232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" name="Straight Connector 24"/>
                          <wps:cNvCnPr/>
                          <wps:spPr bwMode="auto">
                            <a:xfrm>
                              <a:off x="36740" y="16380"/>
                              <a:ext cx="3512" cy="64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60" name="Group 25"/>
                          <wpg:cNvGrpSpPr>
                            <a:grpSpLocks/>
                          </wpg:cNvGrpSpPr>
                          <wpg:grpSpPr bwMode="auto">
                            <a:xfrm>
                              <a:off x="39972" y="6117"/>
                              <a:ext cx="15466" cy="10198"/>
                              <a:chOff x="39972" y="6117"/>
                              <a:chExt cx="19093" cy="12589"/>
                            </a:xfrm>
                          </wpg:grpSpPr>
                          <wpg:grpSp>
                            <wpg:cNvPr id="61" name="Group 34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972" y="6117"/>
                                <a:ext cx="19050" cy="7537"/>
                                <a:chOff x="39972" y="6117"/>
                                <a:chExt cx="19050" cy="753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2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9972" y="7812"/>
                                  <a:ext cx="19050" cy="584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3" name="Picture 37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5112" y="6117"/>
                                  <a:ext cx="2924" cy="2588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8" name="Picture 38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8036" y="6121"/>
                                  <a:ext cx="2923" cy="2588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9" name="Picture 39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0959" y="6117"/>
                                  <a:ext cx="2923" cy="2588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grpSp>
                          <wps:wsp>
                            <wps:cNvPr id="130" name="TextBox 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2654" y="13972"/>
                                <a:ext cx="16411" cy="473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46E2C" w:rsidRDefault="00D46E2C" w:rsidP="00D46E2C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Three-s</w:t>
                                  </w:r>
                                  <w:r w:rsidRPr="00604D3F">
                                    <w:rPr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creen</w:t>
                                  </w:r>
                                </w:p>
                                <w:p w:rsidR="00D46E2C" w:rsidRDefault="00D46E2C" w:rsidP="00D46E2C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proofErr w:type="spellStart"/>
                                  <w:r w:rsidRPr="00B37DD3">
                                    <w:rPr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Telepresence</w:t>
                                  </w:r>
                                  <w:proofErr w:type="spellEnd"/>
                                  <w:r w:rsidRPr="00B37DD3">
                                    <w:rPr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 xml:space="preserve"> endpoint</w: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131" name="Picture 26"/>
                            <pic:cNvPicPr>
                              <a:picLocks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29" y="17605"/>
                              <a:ext cx="5475" cy="373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32" name="Text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21749"/>
                              <a:ext cx="7588" cy="35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46E2C" w:rsidRDefault="00D46E2C" w:rsidP="00D46E2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A3421D">
                                  <w:rPr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Presentation</w:t>
                                </w:r>
                                <w:r w:rsidRPr="00A3421D">
                                  <w:rPr>
                                    <w:rFonts w:hint="eastAsia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Pr="00A3421D">
                                  <w:rPr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capture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pic:pic xmlns:pic="http://schemas.openxmlformats.org/drawingml/2006/picture">
                          <pic:nvPicPr>
                            <pic:cNvPr id="133" name="Picture 28" descr="HDTV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189" y="17605"/>
                              <a:ext cx="5207" cy="414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34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17" y="22136"/>
                              <a:ext cx="8109" cy="38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46E2C" w:rsidRDefault="00D46E2C" w:rsidP="00D46E2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B37DD3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Presentation</w:t>
                                </w:r>
                              </w:p>
                              <w:p w:rsidR="00D46E2C" w:rsidRDefault="00D46E2C" w:rsidP="00D46E2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proofErr w:type="gramStart"/>
                                <w:r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s</w:t>
                                </w:r>
                                <w:r w:rsidRPr="00604D3F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creen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pic:pic xmlns:pic="http://schemas.openxmlformats.org/drawingml/2006/picture">
                          <pic:nvPicPr>
                            <pic:cNvPr id="135" name="Picture 30"/>
                            <pic:cNvPicPr>
                              <a:picLocks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1207" y="17594"/>
                              <a:ext cx="5475" cy="373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36" name="Text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777" y="21736"/>
                              <a:ext cx="7589" cy="35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46E2C" w:rsidRDefault="00D46E2C" w:rsidP="00D46E2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A3421D">
                                  <w:rPr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Presentation</w:t>
                                </w:r>
                                <w:r w:rsidRPr="00A3421D">
                                  <w:rPr>
                                    <w:rFonts w:hint="eastAsia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Pr="00A3421D">
                                  <w:rPr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capture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pic:pic xmlns:pic="http://schemas.openxmlformats.org/drawingml/2006/picture">
                          <pic:nvPicPr>
                            <pic:cNvPr id="137" name="Picture 32" descr="HDTV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8967" y="17594"/>
                              <a:ext cx="5207" cy="414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38" name="Text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594" y="22123"/>
                              <a:ext cx="8109" cy="38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46E2C" w:rsidRDefault="00D46E2C" w:rsidP="00D46E2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B37DD3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Presentation</w:t>
                                </w:r>
                              </w:p>
                              <w:p w:rsidR="00D46E2C" w:rsidRDefault="00D46E2C" w:rsidP="00D46E2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proofErr w:type="gramStart"/>
                                <w:r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s</w:t>
                                </w:r>
                                <w:r w:rsidRPr="00604D3F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creen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</wpg:grpSp>
                      <wpg:grpSp>
                        <wpg:cNvPr id="139" name="Group 3"/>
                        <wpg:cNvGrpSpPr>
                          <a:grpSpLocks/>
                        </wpg:cNvGrpSpPr>
                        <wpg:grpSpPr bwMode="auto">
                          <a:xfrm>
                            <a:off x="1429" y="8748"/>
                            <a:ext cx="45001" cy="24769"/>
                            <a:chOff x="-2823" y="5331"/>
                            <a:chExt cx="55556" cy="30578"/>
                          </a:xfrm>
                        </wpg:grpSpPr>
                        <wpg:grpSp>
                          <wpg:cNvPr id="140" name="Group 30"/>
                          <wpg:cNvGrpSpPr>
                            <a:grpSpLocks/>
                          </wpg:cNvGrpSpPr>
                          <wpg:grpSpPr bwMode="auto">
                            <a:xfrm>
                              <a:off x="19558" y="23317"/>
                              <a:ext cx="19050" cy="7537"/>
                              <a:chOff x="19558" y="23317"/>
                              <a:chExt cx="19050" cy="7536"/>
                            </a:xfrm>
                          </wpg:grpSpPr>
                          <pic:pic xmlns:pic="http://schemas.openxmlformats.org/drawingml/2006/picture">
                            <pic:nvPicPr>
                              <pic:cNvPr id="141" name="Picture 1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9558" y="25012"/>
                                <a:ext cx="19050" cy="5842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42" name="Picture 17"/>
                              <pic:cNvPicPr>
                                <a:picLocks noChangeArrowheads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4698" y="23317"/>
                                <a:ext cx="2923" cy="2588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43" name="Picture 18"/>
                              <pic:cNvPicPr>
                                <a:picLocks noChangeArrowheads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7621" y="23321"/>
                                <a:ext cx="2923" cy="2588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44" name="Picture 19"/>
                              <pic:cNvPicPr>
                                <a:picLocks noChangeArrowheads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544" y="23317"/>
                                <a:ext cx="2923" cy="2588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  <wps:wsp>
                          <wps:cNvPr id="145" name="Text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247" y="31174"/>
                              <a:ext cx="16408" cy="47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46E2C" w:rsidRDefault="00D46E2C" w:rsidP="00D46E2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Three-s</w:t>
                                </w:r>
                                <w:r w:rsidRPr="00604D3F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creen</w:t>
                                </w:r>
                              </w:p>
                              <w:p w:rsidR="00D46E2C" w:rsidRDefault="00D46E2C" w:rsidP="00D46E2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proofErr w:type="spellStart"/>
                                <w:r w:rsidRPr="00B37DD3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Telepresence</w:t>
                                </w:r>
                                <w:proofErr w:type="spellEnd"/>
                                <w:r w:rsidRPr="00B37DD3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 xml:space="preserve"> endpoint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87" name="Text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753" y="5331"/>
                              <a:ext cx="11947" cy="29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C3328" w:rsidRPr="00BC3328" w:rsidRDefault="00BC3328" w:rsidP="00D46E2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eastAsia="Malgun Gothic"/>
                                    <w:i/>
                                    <w:color w:val="FF0000"/>
                                    <w:lang w:eastAsia="ko-KR"/>
                                  </w:rPr>
                                </w:pPr>
                                <w:r w:rsidRPr="00BC3328">
                                  <w:rPr>
                                    <w:rFonts w:eastAsia="Malgun Gothic" w:hint="eastAsia"/>
                                    <w:i/>
                                    <w:color w:val="FF0000"/>
                                    <w:kern w:val="24"/>
                                    <w:sz w:val="20"/>
                                    <w:szCs w:val="20"/>
                                    <w:lang w:eastAsia="ko-KR"/>
                                  </w:rPr>
                                  <w:t>Less than 480P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88" name="Text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108" y="20739"/>
                              <a:ext cx="13335" cy="29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C3328" w:rsidRPr="00BC3328" w:rsidRDefault="00BC3328" w:rsidP="00D46E2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eastAsia="Malgun Gothic"/>
                                    <w:i/>
                                    <w:color w:val="FF0000"/>
                                    <w:lang w:eastAsia="ko-KR"/>
                                  </w:rPr>
                                </w:pPr>
                                <w:r>
                                  <w:rPr>
                                    <w:rFonts w:eastAsia="Malgun Gothic" w:hint="eastAsia"/>
                                    <w:i/>
                                    <w:color w:val="FF0000"/>
                                    <w:kern w:val="24"/>
                                    <w:sz w:val="20"/>
                                    <w:szCs w:val="20"/>
                                    <w:lang w:eastAsia="ko-KR"/>
                                  </w:rPr>
                                  <w:t>More</w:t>
                                </w:r>
                                <w:r w:rsidRPr="00BC3328">
                                  <w:rPr>
                                    <w:rFonts w:eastAsia="Malgun Gothic" w:hint="eastAsia"/>
                                    <w:i/>
                                    <w:color w:val="FF0000"/>
                                    <w:kern w:val="24"/>
                                    <w:sz w:val="20"/>
                                    <w:szCs w:val="20"/>
                                    <w:lang w:eastAsia="ko-KR"/>
                                  </w:rPr>
                                  <w:t xml:space="preserve"> than </w:t>
                                </w:r>
                                <w:r>
                                  <w:rPr>
                                    <w:rFonts w:eastAsia="Malgun Gothic" w:hint="eastAsia"/>
                                    <w:i/>
                                    <w:color w:val="FF0000"/>
                                    <w:kern w:val="24"/>
                                    <w:sz w:val="20"/>
                                    <w:szCs w:val="20"/>
                                    <w:lang w:eastAsia="ko-KR"/>
                                  </w:rPr>
                                  <w:t>10</w:t>
                                </w:r>
                                <w:r w:rsidRPr="00BC3328">
                                  <w:rPr>
                                    <w:rFonts w:eastAsia="Malgun Gothic" w:hint="eastAsia"/>
                                    <w:i/>
                                    <w:color w:val="FF0000"/>
                                    <w:kern w:val="24"/>
                                    <w:sz w:val="20"/>
                                    <w:szCs w:val="20"/>
                                    <w:lang w:eastAsia="ko-KR"/>
                                  </w:rPr>
                                  <w:t>80P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89" name="Text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398" y="9976"/>
                              <a:ext cx="13335" cy="29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C3328" w:rsidRPr="00BC3328" w:rsidRDefault="00BC3328" w:rsidP="00D46E2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eastAsia="Malgun Gothic"/>
                                    <w:i/>
                                    <w:color w:val="FF0000"/>
                                    <w:lang w:eastAsia="ko-KR"/>
                                  </w:rPr>
                                </w:pPr>
                                <w:r>
                                  <w:rPr>
                                    <w:rFonts w:eastAsia="Malgun Gothic" w:hint="eastAsia"/>
                                    <w:i/>
                                    <w:color w:val="FF0000"/>
                                    <w:kern w:val="24"/>
                                    <w:sz w:val="20"/>
                                    <w:szCs w:val="20"/>
                                    <w:lang w:eastAsia="ko-KR"/>
                                  </w:rPr>
                                  <w:t>More</w:t>
                                </w:r>
                                <w:r w:rsidRPr="00BC3328">
                                  <w:rPr>
                                    <w:rFonts w:eastAsia="Malgun Gothic" w:hint="eastAsia"/>
                                    <w:i/>
                                    <w:color w:val="FF0000"/>
                                    <w:kern w:val="24"/>
                                    <w:sz w:val="20"/>
                                    <w:szCs w:val="20"/>
                                    <w:lang w:eastAsia="ko-KR"/>
                                  </w:rPr>
                                  <w:t xml:space="preserve"> than </w:t>
                                </w:r>
                                <w:r>
                                  <w:rPr>
                                    <w:rFonts w:eastAsia="Malgun Gothic" w:hint="eastAsia"/>
                                    <w:i/>
                                    <w:color w:val="FF0000"/>
                                    <w:kern w:val="24"/>
                                    <w:sz w:val="20"/>
                                    <w:szCs w:val="20"/>
                                    <w:lang w:eastAsia="ko-KR"/>
                                  </w:rPr>
                                  <w:t>10</w:t>
                                </w:r>
                                <w:r w:rsidRPr="00BC3328">
                                  <w:rPr>
                                    <w:rFonts w:eastAsia="Malgun Gothic" w:hint="eastAsia"/>
                                    <w:i/>
                                    <w:color w:val="FF0000"/>
                                    <w:kern w:val="24"/>
                                    <w:sz w:val="20"/>
                                    <w:szCs w:val="20"/>
                                    <w:lang w:eastAsia="ko-KR"/>
                                  </w:rPr>
                                  <w:t>80P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90" name="Text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2823" y="26071"/>
                              <a:ext cx="13335" cy="29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C3328" w:rsidRPr="00BC3328" w:rsidRDefault="00BC3328" w:rsidP="00D46E2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eastAsia="Malgun Gothic"/>
                                    <w:i/>
                                    <w:color w:val="FF0000"/>
                                    <w:lang w:eastAsia="ko-KR"/>
                                  </w:rPr>
                                </w:pPr>
                                <w:r>
                                  <w:rPr>
                                    <w:rFonts w:eastAsia="Malgun Gothic" w:hint="eastAsia"/>
                                    <w:i/>
                                    <w:color w:val="FF0000"/>
                                    <w:kern w:val="24"/>
                                    <w:sz w:val="20"/>
                                    <w:szCs w:val="20"/>
                                    <w:lang w:eastAsia="ko-KR"/>
                                  </w:rPr>
                                  <w:t>More</w:t>
                                </w:r>
                                <w:r w:rsidRPr="00BC3328">
                                  <w:rPr>
                                    <w:rFonts w:eastAsia="Malgun Gothic" w:hint="eastAsia"/>
                                    <w:i/>
                                    <w:color w:val="FF0000"/>
                                    <w:kern w:val="24"/>
                                    <w:sz w:val="20"/>
                                    <w:szCs w:val="20"/>
                                    <w:lang w:eastAsia="ko-KR"/>
                                  </w:rPr>
                                  <w:t xml:space="preserve"> than </w:t>
                                </w:r>
                                <w:r>
                                  <w:rPr>
                                    <w:rFonts w:eastAsia="Malgun Gothic" w:hint="eastAsia"/>
                                    <w:i/>
                                    <w:color w:val="FF0000"/>
                                    <w:kern w:val="24"/>
                                    <w:sz w:val="20"/>
                                    <w:szCs w:val="20"/>
                                    <w:lang w:eastAsia="ko-KR"/>
                                  </w:rPr>
                                  <w:t>10</w:t>
                                </w:r>
                                <w:r w:rsidRPr="00BC3328">
                                  <w:rPr>
                                    <w:rFonts w:eastAsia="Malgun Gothic" w:hint="eastAsia"/>
                                    <w:i/>
                                    <w:color w:val="FF0000"/>
                                    <w:kern w:val="24"/>
                                    <w:sz w:val="20"/>
                                    <w:szCs w:val="20"/>
                                    <w:lang w:eastAsia="ko-KR"/>
                                  </w:rPr>
                                  <w:t>80P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91" name="Text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674" y="5331"/>
                              <a:ext cx="11947" cy="29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C3328" w:rsidRPr="00BC3328" w:rsidRDefault="00BC3328" w:rsidP="00D46E2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eastAsia="Malgun Gothic"/>
                                    <w:i/>
                                    <w:color w:val="FF0000"/>
                                    <w:lang w:eastAsia="ko-KR"/>
                                  </w:rPr>
                                </w:pPr>
                                <w:r w:rsidRPr="00BC3328">
                                  <w:rPr>
                                    <w:rFonts w:eastAsia="Malgun Gothic" w:hint="eastAsia"/>
                                    <w:i/>
                                    <w:color w:val="FF0000"/>
                                    <w:kern w:val="24"/>
                                    <w:sz w:val="20"/>
                                    <w:szCs w:val="20"/>
                                    <w:lang w:eastAsia="ko-KR"/>
                                  </w:rPr>
                                  <w:t xml:space="preserve">Less than </w:t>
                                </w:r>
                                <w:r>
                                  <w:rPr>
                                    <w:rFonts w:eastAsia="Malgun Gothic" w:hint="eastAsia"/>
                                    <w:i/>
                                    <w:color w:val="FF0000"/>
                                    <w:kern w:val="24"/>
                                    <w:sz w:val="20"/>
                                    <w:szCs w:val="20"/>
                                    <w:lang w:eastAsia="ko-KR"/>
                                  </w:rPr>
                                  <w:t>72</w:t>
                                </w:r>
                                <w:r w:rsidRPr="00BC3328">
                                  <w:rPr>
                                    <w:rFonts w:eastAsia="Malgun Gothic" w:hint="eastAsia"/>
                                    <w:i/>
                                    <w:color w:val="FF0000"/>
                                    <w:kern w:val="24"/>
                                    <w:sz w:val="20"/>
                                    <w:szCs w:val="20"/>
                                    <w:lang w:eastAsia="ko-KR"/>
                                  </w:rPr>
                                  <w:t>0P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146" name="Straight Connector 4"/>
                        <wps:cNvCnPr/>
                        <wps:spPr bwMode="auto">
                          <a:xfrm>
                            <a:off x="27273" y="20127"/>
                            <a:ext cx="0" cy="319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47" name="Group 5"/>
                        <wpg:cNvGrpSpPr>
                          <a:grpSpLocks/>
                        </wpg:cNvGrpSpPr>
                        <wpg:grpSpPr bwMode="auto">
                          <a:xfrm>
                            <a:off x="15609" y="913"/>
                            <a:ext cx="11602" cy="7737"/>
                            <a:chOff x="15609" y="913"/>
                            <a:chExt cx="14000" cy="9335"/>
                          </a:xfrm>
                        </wpg:grpSpPr>
                        <pic:pic xmlns:pic="http://schemas.openxmlformats.org/drawingml/2006/picture">
                          <pic:nvPicPr>
                            <pic:cNvPr id="148" name="Picture 11"/>
                            <pic:cNvPicPr>
                              <a:picLocks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826" y="913"/>
                              <a:ext cx="7287" cy="590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49" name="TextBox 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609" y="7382"/>
                              <a:ext cx="14000" cy="286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46E2C" w:rsidRDefault="00D46E2C" w:rsidP="00D46E2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B37DD3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Personal Computer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</wpg:grpSp>
                      <wpg:grpSp>
                        <wpg:cNvPr id="150" name="Group 6"/>
                        <wpg:cNvGrpSpPr>
                          <a:grpSpLocks/>
                        </wpg:cNvGrpSpPr>
                        <wpg:grpSpPr bwMode="auto">
                          <a:xfrm>
                            <a:off x="28457" y="0"/>
                            <a:ext cx="9036" cy="8148"/>
                            <a:chOff x="28457" y="0"/>
                            <a:chExt cx="11622" cy="10480"/>
                          </a:xfrm>
                        </wpg:grpSpPr>
                        <pic:pic xmlns:pic="http://schemas.openxmlformats.org/drawingml/2006/picture">
                          <pic:nvPicPr>
                            <pic:cNvPr id="151" name="Picture 9" descr="Mobile Access IP phoneNew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8457" y="0"/>
                              <a:ext cx="8088" cy="726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52" name="TextBox 5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514" y="7425"/>
                              <a:ext cx="11565" cy="30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46E2C" w:rsidRDefault="00D46E2C" w:rsidP="00D46E2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B37DD3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Mobile Phone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153" name="Straight Connector 7"/>
                        <wps:cNvCnPr/>
                        <wps:spPr bwMode="auto">
                          <a:xfrm>
                            <a:off x="21501" y="8315"/>
                            <a:ext cx="1377" cy="417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" name="Straight Connector 8"/>
                        <wps:cNvCnPr/>
                        <wps:spPr bwMode="auto">
                          <a:xfrm flipH="1">
                            <a:off x="30825" y="8213"/>
                            <a:ext cx="1203" cy="403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38.6pt;height:263.9pt;mso-position-horizontal-relative:char;mso-position-vertical-relative:line" coordsize="55703,33517" o:gfxdata="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">
                <v:group id="Group 2" o:spid="_x0000_s1027" style="position:absolute;top:5944;width:55703;height:20028" coordorigin=",5944" coordsize="55703,200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0" o:spid="_x0000_s1028" type="#_x0000_t75" style="position:absolute;left:15331;top:11661;width:21961;height:95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Uck4rAAAAA2wAAAA8AAABkcnMvZG93bnJldi54bWxET8tqAjEU3Rf8h3CF7mpGwQdTo6igdCFK&#10;fa0vk9uZaZObIYk6/r1ZCF0ezns6b60RN/Khdqyg38tAEBdO11wqOB3XHxMQISJrNI5JwYMCzGed&#10;tynm2t35m26HWIoUwiFHBVWMTS5lKCqyGHquIU7cj/MWY4K+lNrjPYVbIwdZNpIWa04NFTa0qqj4&#10;O1ytguXvmMf1ZPO47vZDvyGzvZxNodR7t118gojUxn/xy/2lFQzT+vQl/QA5ew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tRyTisAAAADbAAAADwAAAAAAAAAAAAAAAACfAgAA&#10;ZHJzL2Rvd25yZXYueG1sUEsFBgAAAAAEAAQA9wAAAIwDAAAAAA==&#10;">
                    <v:imagedata r:id="rId16" o:title=""/>
                    <o:lock v:ext="edit" aspectratio="f"/>
                  </v:shape>
                  <v:group id="Group 21" o:spid="_x0000_s1029" style="position:absolute;left:2331;top:5944;width:13291;height:10142" coordorigin="2331,5944" coordsize="16408,1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<v:group id="Group 40" o:spid="_x0000_s1030" style="position:absolute;left:2676;top:5944;width:12986;height:7462" coordorigin="2676,5944" coordsize="12985,74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  <v:shape id="Picture 42" o:spid="_x0000_s1031" type="#_x0000_t75" style="position:absolute;left:2676;top:7611;width:12986;height:57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5I1BrEAAAA2wAAAA8AAABkcnMvZG93bnJldi54bWxEj09rAjEUxO8Fv0N4Qi+lZrtFKatRllJL&#10;L4L/Lt4em+dmcfOyTaJuv30jCB6HmfkNM1v0thUX8qFxrOBtlIEgrpxuuFaw3y1fP0CEiKyxdUwK&#10;/ijAYj54mmGh3ZU3dNnGWiQIhwIVmBi7QspQGbIYRq4jTt7ReYsxSV9L7fGa4LaVeZZNpMWG04LB&#10;jj4NVaft2SooV2uKq119MC/5xtvf49d3Xp6Ueh725RREpD4+wvf2j1Ywfofbl/QD5Pw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5I1BrEAAAA2wAAAA8AAAAAAAAAAAAAAAAA&#10;nwIAAGRycy9kb3ducmV2LnhtbFBLBQYAAAAABAAEAPcAAACQAwAAAAA=&#10;">
                        <v:imagedata r:id="rId17" o:title=""/>
                      </v:shape>
                      <v:shape id="Picture 43" o:spid="_x0000_s1032" type="#_x0000_t75" style="position:absolute;left:5898;top:5944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rdlunEAAAA2wAAAA8AAABkcnMvZG93bnJldi54bWxEj0uLwkAQhO/C/oehF7yITnwi0VGWBcGD&#10;Ij4OemsybRLM9ITMGKO/3hEW9lhU1VfUfNmYQtRUudyygn4vAkGcWJ1zquB0XHWnIJxH1lhYJgVP&#10;crBcfLXmGGv74D3VB5+KAGEXo4LM+zKW0iUZGXQ9WxIH72orgz7IKpW6wkeAm0IOomgiDeYcFjIs&#10;6Tej5Ha4GwXW19HtnIw7Fz3cbab7/qvZdl5Ktb+bnxkIT43/D/+111rBeASfL+EHyMU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rdlunEAAAA2wAAAA8AAAAAAAAAAAAAAAAA&#10;nwIAAGRycy9kb3ducmV2LnhtbFBLBQYAAAAABAAEAPcAAACQAwAAAAA=&#10;">
                        <v:imagedata r:id="rId18" o:title=""/>
                        <o:lock v:ext="edit" aspectratio="f"/>
                      </v:shape>
                      <v:shape id="Picture 44" o:spid="_x0000_s1033" type="#_x0000_t75" style="position:absolute;left:8821;top:5944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WRM3LGAAAA2wAAAA8AAABkcnMvZG93bnJldi54bWxEj09rwkAUxO+C32F5Qi/SbLREJM0qIhQ8&#10;tBT/HOztkX1Ngtm3IbtN0nz6bkHwOMzMb5hsO5hadNS6yrKCRRSDIM6trrhQcDm/Pa9BOI+ssbZM&#10;Cn7JwXYznWSYatvzkbqTL0SAsEtRQel9k0rp8pIMusg2xMH7tq1BH2RbSN1iH+Cmlss4XkmDFYeF&#10;Ehval5TfTj9GgfVdfLvmyfxLv3y+r4+LcfiYj0o9zYbdKwhPg3+E7+2DVpAk8P8l/AC5+Q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lZEzcsYAAADbAAAADwAAAAAAAAAAAAAA&#10;AACfAgAAZHJzL2Rvd25yZXYueG1sUEsFBgAAAAAEAAQA9wAAAJIDAAAAAA==&#10;">
                        <v:imagedata r:id="rId18" o:title=""/>
                        <o:lock v:ext="edit" aspectratio="f"/>
                      </v:shape>
                    </v:group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4" o:spid="_x0000_s1034" type="#_x0000_t202" style="position:absolute;left:2331;top:13729;width:16408;height:473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9+9MQA&#10;AADbAAAADwAAAGRycy9kb3ducmV2LnhtbESP0WrCQBRE3wv9h+UW+lY3hio2ZiMlttA3re0HXLLX&#10;bJrs3ZBdNfr1XUHwcZiZM0y+Gm0njjT4xrGC6SQBQVw53XCt4Pfn82UBwgdkjZ1jUnAmD6vi8SHH&#10;TLsTf9NxF2oRIewzVGBC6DMpfWXIop+4njh6ezdYDFEOtdQDniLcdjJNkrm02HBcMNhTaahqdwer&#10;YJHYTdu+pVtvXy/TmSnX7qP/U+r5aXxfggg0hnv41v7SCmZzuH6JP0AW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PfvTEAAAA2wAAAA8AAAAAAAAAAAAAAAAAmAIAAGRycy9k&#10;b3ducmV2LnhtbFBLBQYAAAAABAAEAPUAAACJAwAAAAA=&#10;" filled="f" stroked="f">
                      <v:textbox style="mso-fit-shape-to-text:t">
                        <w:txbxContent>
                          <w:p w:rsidR="00D46E2C" w:rsidRDefault="00D46E2C" w:rsidP="00D46E2C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Two-s</w:t>
                            </w:r>
                            <w:r w:rsidRPr="00604D3F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creen</w:t>
                            </w:r>
                          </w:p>
                          <w:p w:rsidR="00D46E2C" w:rsidRDefault="00D46E2C" w:rsidP="00D46E2C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  <w:proofErr w:type="spellStart"/>
                            <w:r w:rsidRPr="00B37DD3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Telepresence</w:t>
                            </w:r>
                            <w:proofErr w:type="spellEnd"/>
                            <w:r w:rsidRPr="00B37DD3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 xml:space="preserve"> endpoint</w:t>
                            </w:r>
                          </w:p>
                        </w:txbxContent>
                      </v:textbox>
                    </v:shape>
                  </v:group>
                  <v:shape id="TextBox 14" o:spid="_x0000_s1035" type="#_x0000_t202" style="position:absolute;left:21502;top:14885;width:8902;height:49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Pbb8QA&#10;AADbAAAADwAAAGRycy9kb3ducmV2LnhtbESPwW7CMBBE70j9B2sr9QZOEFBIY1AFrdQbNO0HrOIl&#10;ThOvo9iFlK/HlZA4jmbmjSbfDLYVJ+p97VhBOklAEJdO11wp+P56Hy9B+ICssXVMCv7Iw2b9MMox&#10;0+7Mn3QqQiUihH2GCkwIXSalLw1Z9BPXEUfv6HqLIcq+krrHc4TbVk6TZCEt1hwXDHa0NVQ2xa9V&#10;sEzsvmlW04O3s0s6N9ude+t+lHp6HF5fQAQawj18a39oBfNn+P8Sf4Bc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D22/EAAAA2wAAAA8AAAAAAAAAAAAAAAAAmAIAAGRycy9k&#10;b3ducmV2LnhtbFBLBQYAAAAABAAEAPUAAACJAwAAAAA=&#10;" filled="f" stroked="f">
                    <v:textbox style="mso-fit-shape-to-text:t">
                      <w:txbxContent>
                        <w:p w:rsidR="00D46E2C" w:rsidRDefault="00D46E2C" w:rsidP="00D46E2C">
                          <w:pPr>
                            <w:pStyle w:val="Figure"/>
                          </w:pPr>
                          <w:r w:rsidRPr="00B37DD3">
                            <w:t>IP Network</w:t>
                          </w:r>
                        </w:p>
                      </w:txbxContent>
                    </v:textbox>
                  </v:shape>
                  <v:line id="Straight Connector 23" o:spid="_x0000_s1036" style="position:absolute;visibility:visible;mso-wrap-style:square" from="13409,16380" to="16641,163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aiIsEAAADbAAAADwAAAGRycy9kb3ducmV2LnhtbERPy2rCQBTdC/2H4Rbc6aSBFhMdpRTa&#10;umqNFrq9ZK5JbOZOmJk8/PvOQnB5OO/NbjKtGMj5xrKCp2UCgri0uuFKwc/pfbEC4QOyxtYyKbiS&#10;h932YbbBXNuRCxqOoRIxhH2OCuoQulxKX9Zk0C9tRxy5s3UGQ4SuktrhGMNNK9MkeZEGG44NNXb0&#10;VlP5d+yNggtmn4e+LK7y+8OlRfb7VWRnUmr+OL2uQQSawl18c++1guc4Nn6JP0B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JqIiwQAAANsAAAAPAAAAAAAAAAAAAAAA&#10;AKECAABkcnMvZG93bnJldi54bWxQSwUGAAAAAAQABAD5AAAAjwMAAAAA&#10;" strokecolor="#4a7ebb" strokeweight="1.5pt"/>
                  <v:line id="Straight Connector 24" o:spid="_x0000_s1037" style="position:absolute;visibility:visible;mso-wrap-style:square" from="36740,16380" to="40252,16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oHucMAAADbAAAADwAAAGRycy9kb3ducmV2LnhtbESPT2sCMRTE74V+h/AK3mq2QsVdzYoU&#10;2nqyrgpeH5u3f3TzsiRR12/fFAoeh5n5DbNYDqYTV3K+tazgbZyAIC6tbrlWcNh/vs5A+ICssbNM&#10;Cu7kYZk/Py0w0/bGBV13oRYRwj5DBU0IfSalLxsy6Me2J45eZZ3BEKWrpXZ4i3DTyUmSTKXBluNC&#10;gz19NFSedxej4ITp9/ZSFnf58+UmRXrcFGlFSo1ehtUcRKAhPML/7bVW8J7C35f4A2T+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qB7nDAAAA2wAAAA8AAAAAAAAAAAAA&#10;AAAAoQIAAGRycy9kb3ducmV2LnhtbFBLBQYAAAAABAAEAPkAAACRAwAAAAA=&#10;" strokecolor="#4a7ebb" strokeweight="1.5pt"/>
                  <v:group id="Group 25" o:spid="_x0000_s1038" style="position:absolute;left:39972;top:6117;width:15466;height:10198" coordorigin="39972,6117" coordsize="19093,125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<v:group id="Group 34" o:spid="_x0000_s1039" style="position:absolute;left:39972;top:6117;width:19050;height:7537" coordorigin="39972,6117" coordsize="19050,75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shape id="Picture 36" o:spid="_x0000_s1040" type="#_x0000_t75" style="position:absolute;left:39972;top:7812;width:19050;height:58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/jtXbDAAAA2wAAAA8AAABkcnMvZG93bnJldi54bWxEj0FrwkAUhO8F/8PyBG91oweR1E0oQkAK&#10;oo32/pp9TUKzb+PuNon/3i0Uehxm5html0+mEwM531pWsFomIIgrq1uuFVwvxfMWhA/IGjvLpOBO&#10;HvJs9rTDVNuR32koQy0ihH2KCpoQ+lRKXzVk0C9tTxy9L+sMhihdLbXDMcJNJ9dJspEGW44LDfa0&#10;b6j6Ln+Mgu31FMaCp0vxdms/Snl2w9F+KrWYT68vIAJN4T/81z5oBZs1/H6JP0Bm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+O1dsMAAADbAAAADwAAAAAAAAAAAAAAAACf&#10;AgAAZHJzL2Rvd25yZXYueG1sUEsFBgAAAAAEAAQA9wAAAI8DAAAAAA==&#10;">
                        <v:imagedata r:id="rId19" o:title=""/>
                      </v:shape>
                      <v:shape id="Picture 37" o:spid="_x0000_s1041" type="#_x0000_t75" style="position:absolute;left:45112;top:6117;width:2924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tYxCDFAAAA2wAAAA8AAABkcnMvZG93bnJldi54bWxEj0FrwkAUhO8F/8PyhF6CblQaQnQVEQoe&#10;KiXWg94e2WcSzL4N2W2M/vpuodDjMDPfMKvNYBrRU+dqywpm0xgEcWF1zaWC09f7JAXhPLLGxjIp&#10;eJCDzXr0ssJM2zvn1B99KQKEXYYKKu/bTEpXVGTQTW1LHLyr7Qz6ILtS6g7vAW4aOY/jRBqsOSxU&#10;2NKuouJ2/DYKrO/j27l4iy568fmR5rPncIieSr2Oh+0ShKfB/4f/2nutIFnA75fwA+T6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7WMQgxQAAANsAAAAPAAAAAAAAAAAAAAAA&#10;AJ8CAABkcnMvZG93bnJldi54bWxQSwUGAAAAAAQABAD3AAAAkQMAAAAA&#10;">
                        <v:imagedata r:id="rId18" o:title=""/>
                        <o:lock v:ext="edit" aspectratio="f"/>
                      </v:shape>
                      <v:shape id="Picture 38" o:spid="_x0000_s1042" type="#_x0000_t75" style="position:absolute;left:48036;top:6121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Qz/2DHAAAA3AAAAA8AAABkcnMvZG93bnJldi54bWxEj0FrwkAQhe9C/8MyhV5EN4lYJLpKKRR6&#10;qIhpD/U2ZMckmJ0N2W1M/fXOodDbDO/Ne99sdqNr1UB9aDwbSOcJKOLS24YrA1+fb7MVqBCRLbae&#10;ycAvBdhtHyYbzK2/8pGGIlZKQjjkaKCOscu1DmVNDsPcd8SinX3vMMraV9r2eJVw1+osSZ61w4al&#10;ocaOXmsqL8WPM+DjkFy+y+X0ZBeHj9UxvY376c2Yp8fxZQ0q0hj/zX/X71bwM6GVZ2QCvb0D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FQz/2DHAAAA3AAAAA8AAAAAAAAAAAAA&#10;AAAAnwIAAGRycy9kb3ducmV2LnhtbFBLBQYAAAAABAAEAPcAAACTAwAAAAA=&#10;">
                        <v:imagedata r:id="rId18" o:title=""/>
                        <o:lock v:ext="edit" aspectratio="f"/>
                      </v:shape>
                      <v:shape id="Picture 39" o:spid="_x0000_s1043" type="#_x0000_t75" style="position:absolute;left:50959;top:6117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t/WvvDAAAA3AAAAA8AAABkcnMvZG93bnJldi54bWxET0uLwjAQvgv+hzCCF9FUxUWrUUQQPLgs&#10;Pg56G5qxLTaT0sRa/fVmYWFv8/E9Z7FqTCFqqlxuWcFwEIEgTqzOOVVwPm37UxDOI2ssLJOCFzlY&#10;LdutBcbaPvlA9dGnIoSwi1FB5n0ZS+mSjAy6gS2JA3ezlUEfYJVKXeEzhJtCjqLoSxrMOTRkWNIm&#10;o+R+fBgF1tfR/ZJMelc9/tlPD8N38917K9XtNOs5CE+N/xf/uXc6zB/N4PeZcIFcf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39a+8MAAADcAAAADwAAAAAAAAAAAAAAAACf&#10;AgAAZHJzL2Rvd25yZXYueG1sUEsFBgAAAAAEAAQA9wAAAI8DAAAAAA==&#10;">
                        <v:imagedata r:id="rId18" o:title=""/>
                        <o:lock v:ext="edit" aspectratio="f"/>
                      </v:shape>
                    </v:group>
                    <v:shape id="TextBox 21" o:spid="_x0000_s1044" type="#_x0000_t202" style="position:absolute;left:42654;top:13972;width:16411;height:473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4tSMUA&#10;AADcAAAADwAAAGRycy9kb3ducmV2LnhtbESPzW7CQAyE75X6DitX4lY20BZByoIQBam38vcAVtZk&#10;02S9UXaB0KevD5V6szXjmc/zZe8bdaUuVoENjIYZKOIi2IpLA6fj9nkKKiZki01gMnCnCMvF48Mc&#10;cxtuvKfrIZVKQjjmaMCl1OZax8KRxzgMLbFo59B5TLJ2pbYd3iTcN3qcZRPtsWJpcNjS2lFRHy7e&#10;wDTzX3U9G++if/0Zvbn1R9i038YMnvrVO6hEffo3/11/WsF/EXx5Rib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Pi1IxQAAANwAAAAPAAAAAAAAAAAAAAAAAJgCAABkcnMv&#10;ZG93bnJldi54bWxQSwUGAAAAAAQABAD1AAAAigMAAAAA&#10;" filled="f" stroked="f">
                      <v:textbox style="mso-fit-shape-to-text:t">
                        <w:txbxContent>
                          <w:p w:rsidR="00D46E2C" w:rsidRDefault="00D46E2C" w:rsidP="00D46E2C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Three-s</w:t>
                            </w:r>
                            <w:r w:rsidRPr="00604D3F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creen</w:t>
                            </w:r>
                          </w:p>
                          <w:p w:rsidR="00D46E2C" w:rsidRDefault="00D46E2C" w:rsidP="00D46E2C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  <w:proofErr w:type="spellStart"/>
                            <w:r w:rsidRPr="00B37DD3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Telepresence</w:t>
                            </w:r>
                            <w:proofErr w:type="spellEnd"/>
                            <w:r w:rsidRPr="00B37DD3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 xml:space="preserve"> endpoint</w:t>
                            </w:r>
                          </w:p>
                        </w:txbxContent>
                      </v:textbox>
                    </v:shape>
                  </v:group>
                  <v:shape id="Picture 26" o:spid="_x0000_s1045" type="#_x0000_t75" style="position:absolute;left:1429;top:17605;width:5475;height:37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c1ZjHDAAAA3AAAAA8AAABkcnMvZG93bnJldi54bWxET0uLwjAQvi/4H8II3tZUXUWqUWSh4EF2&#10;8XHxNjZjW0wm3SZq3V+/WRC8zcf3nPmytUbcqPGVYwWDfgKCOHe64kLBYZ+9T0H4gKzROCYFD/Kw&#10;XHTe5phqd+ct3XahEDGEfYoKyhDqVEqfl2TR911NHLmzayyGCJtC6gbvMdwaOUySibRYcWwosabP&#10;kvLL7moV4OUHf8cfZzMcb76T7OtosDplSvW67WoGIlAbXuKne63j/NEA/p+JF8jF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zVmMcMAAADcAAAADwAAAAAAAAAAAAAAAACf&#10;AgAAZHJzL2Rvd25yZXYueG1sUEsFBgAAAAAEAAQA9wAAAI8DAAAAAA==&#10;">
                    <v:imagedata r:id="rId20" o:title=""/>
                    <o:lock v:ext="edit" aspectratio="f"/>
                  </v:shape>
                  <v:shape id="TextBox 28" o:spid="_x0000_s1046" type="#_x0000_t202" style="position:absolute;top:21749;width:7588;height:3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ZDqMAA&#10;AADcAAAADwAAAGRycy9kb3ducmV2LnhtbERPS2vCQBC+F/wPyxR6qxstFUldRXyAh17UeB+y02xo&#10;djZkRxP/vSsUepuP7zmL1eAbdaMu1oENTMYZKOIy2JorA8V5/z4HFQXZYhOYDNwpwmo5ellgbkPP&#10;R7qdpFIphGOOBpxIm2sdS0ce4zi0xIn7CZ1HSbCrtO2wT+G+0dMsm2mPNacGhy1tHJW/p6s3IGLX&#10;k3ux8/FwGb63vcvKTyyMeXsd1l+ghAb5F/+5DzbN/5jC85l0gV4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yZDqMAAAADcAAAADwAAAAAAAAAAAAAAAACYAgAAZHJzL2Rvd25y&#10;ZXYueG1sUEsFBgAAAAAEAAQA9QAAAIUDAAAAAA==&#10;" filled="f" stroked="f">
                    <v:textbox style="mso-fit-shape-to-text:t">
                      <w:txbxContent>
                        <w:p w:rsidR="00D46E2C" w:rsidRDefault="00D46E2C" w:rsidP="00D46E2C">
                          <w:pPr>
                            <w:pStyle w:val="a9"/>
                            <w:spacing w:before="0" w:beforeAutospacing="0" w:after="0" w:afterAutospacing="0"/>
                            <w:jc w:val="center"/>
                          </w:pPr>
                          <w:r w:rsidRPr="00A3421D">
                            <w:rPr>
                              <w:color w:val="000000"/>
                              <w:kern w:val="24"/>
                              <w:sz w:val="18"/>
                              <w:szCs w:val="18"/>
                            </w:rPr>
                            <w:t>Presentation</w:t>
                          </w:r>
                          <w:r w:rsidRPr="00A3421D">
                            <w:rPr>
                              <w:rFonts w:hint="eastAsia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3421D">
                            <w:rPr>
                              <w:color w:val="000000"/>
                              <w:kern w:val="24"/>
                              <w:sz w:val="18"/>
                              <w:szCs w:val="18"/>
                            </w:rPr>
                            <w:t>capture</w:t>
                          </w:r>
                        </w:p>
                      </w:txbxContent>
                    </v:textbox>
                  </v:shape>
                  <v:shape id="Picture 28" o:spid="_x0000_s1047" type="#_x0000_t75" alt="HDTV" style="position:absolute;left:9189;top:17605;width:5207;height:414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qQko/CAAAA3AAAAA8AAABkcnMvZG93bnJldi54bWxET01rAjEQvRf6H8IUequJFWxdjVKUgoqX&#10;qgePw2bcLG4myya6q7/eCEJv83ifM5l1rhIXakLpWUO/p0AQ596UXGjY734/vkGEiGyw8kwarhRg&#10;Nn19mWBmfMt/dNnGQqQQDhlqsDHWmZQht+Qw9HxNnLijbxzGBJtCmgbbFO4q+anUUDosOTVYrGlu&#10;KT9tz06Dkis7uu0O7boNvJirY/jqio3W72/dzxhEpC7+i5/upUnzBwN4PJMukNM7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akJKPwgAAANwAAAAPAAAAAAAAAAAAAAAAAJ8C&#10;AABkcnMvZG93bnJldi54bWxQSwUGAAAAAAQABAD3AAAAjgMAAAAA&#10;">
                    <v:imagedata r:id="rId21" o:title="HDTV"/>
                  </v:shape>
                  <v:shape id="TextBox 30" o:spid="_x0000_s1048" type="#_x0000_t202" style="position:absolute;left:7817;top:22136;width:8109;height:383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UrS8EA&#10;AADcAAAADwAAAGRycy9kb3ducmV2LnhtbERPS27CMBDdV+IO1iCxKw6UIggYhChI7MrvAKN4iEPi&#10;cRQbCD19jVSpu3l635kvW1uJOzW+cKxg0E9AEGdOF5wrOJ+27xMQPiBrrByTgid5WC46b3NMtXvw&#10;ge7HkIsYwj5FBSaEOpXSZ4Ys+r6riSN3cY3FEGGTS93gI4bbSg6TZCwtFhwbDNa0NpSVx5tVMEns&#10;d1lOh3tvRz+DT7P+cpv6qlSv265mIAK14V/8597pOP9jBK9n4gV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FK0vBAAAA3AAAAA8AAAAAAAAAAAAAAAAAmAIAAGRycy9kb3du&#10;cmV2LnhtbFBLBQYAAAAABAAEAPUAAACGAwAAAAA=&#10;" filled="f" stroked="f">
                    <v:textbox style="mso-fit-shape-to-text:t">
                      <w:txbxContent>
                        <w:p w:rsidR="00D46E2C" w:rsidRDefault="00D46E2C" w:rsidP="00D46E2C">
                          <w:pPr>
                            <w:pStyle w:val="a9"/>
                            <w:spacing w:before="0" w:beforeAutospacing="0" w:after="0" w:afterAutospacing="0"/>
                            <w:jc w:val="center"/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</w:pPr>
                          <w:r w:rsidRPr="00B37DD3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Presentation</w:t>
                          </w:r>
                        </w:p>
                        <w:p w:rsidR="00D46E2C" w:rsidRDefault="00D46E2C" w:rsidP="00D46E2C">
                          <w:pPr>
                            <w:pStyle w:val="a9"/>
                            <w:spacing w:before="0" w:beforeAutospacing="0" w:after="0" w:afterAutospacing="0"/>
                            <w:jc w:val="center"/>
                          </w:pPr>
                          <w:proofErr w:type="gramStart"/>
                          <w:r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s</w:t>
                          </w:r>
                          <w:r w:rsidRPr="00604D3F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creen</w:t>
                          </w:r>
                          <w:proofErr w:type="gramEnd"/>
                        </w:p>
                      </w:txbxContent>
                    </v:textbox>
                  </v:shape>
                  <v:shape id="Picture 30" o:spid="_x0000_s1049" type="#_x0000_t75" style="position:absolute;left:41207;top:17594;width:5475;height:37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OYDLDAAAA3AAAAA8AAABkcnMvZG93bnJldi54bWxET01rwkAQvRf8D8sI3upGbUSiq4gQ8CAt&#10;tV68jdkxCe7Oxuyqsb++Wyj0No/3OYtVZ424U+trxwpGwwQEceF0zaWCw1f+OgPhA7JG45gUPMnD&#10;atl7WWCm3YM/6b4PpYgh7DNUUIXQZFL6oiKLfuga4sidXWsxRNiWUrf4iOHWyHGSTKXFmmNDhQ1t&#10;Kiou+5tVgJcrfqdvZzNOdx9J/n40WJ9ypQb9bj0HEagL/+I/91bH+ZMUfp+JF8jl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A5gMsMAAADcAAAADwAAAAAAAAAAAAAAAACf&#10;AgAAZHJzL2Rvd25yZXYueG1sUEsFBgAAAAAEAAQA9wAAAI8DAAAAAA==&#10;">
                    <v:imagedata r:id="rId20" o:title=""/>
                    <o:lock v:ext="edit" aspectratio="f"/>
                  </v:shape>
                  <v:shape id="TextBox 32" o:spid="_x0000_s1050" type="#_x0000_t202" style="position:absolute;left:39777;top:21736;width:7589;height:3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1Fq8AA&#10;AADcAAAADwAAAGRycy9kb3ducmV2LnhtbERPTWvCQBC9F/wPyxS81Y2ViqSuIraCBy9qvA/ZaTY0&#10;OxuyUxP/vSsUvM3jfc5yPfhGXamLdWAD00kGirgMtubKQHHevS1ARUG22AQmAzeKsF6NXpaY29Dz&#10;ka4nqVQK4ZijASfS5lrH0pHHOAktceJ+QudREuwqbTvsU7hv9HuWzbXHmlODw5a2jsrf0583IGI3&#10;01vx7eP+Mhy+epeVH1gYM34dNp+ghAZ5iv/de5vmz+bweCZdoF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B1Fq8AAAADcAAAADwAAAAAAAAAAAAAAAACYAgAAZHJzL2Rvd25y&#10;ZXYueG1sUEsFBgAAAAAEAAQA9QAAAIUDAAAAAA==&#10;" filled="f" stroked="f">
                    <v:textbox style="mso-fit-shape-to-text:t">
                      <w:txbxContent>
                        <w:p w:rsidR="00D46E2C" w:rsidRDefault="00D46E2C" w:rsidP="00D46E2C">
                          <w:pPr>
                            <w:pStyle w:val="a9"/>
                            <w:spacing w:before="0" w:beforeAutospacing="0" w:after="0" w:afterAutospacing="0"/>
                            <w:jc w:val="center"/>
                          </w:pPr>
                          <w:r w:rsidRPr="00A3421D">
                            <w:rPr>
                              <w:color w:val="000000"/>
                              <w:kern w:val="24"/>
                              <w:sz w:val="18"/>
                              <w:szCs w:val="18"/>
                            </w:rPr>
                            <w:t>Presentation</w:t>
                          </w:r>
                          <w:r w:rsidRPr="00A3421D">
                            <w:rPr>
                              <w:rFonts w:hint="eastAsia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3421D">
                            <w:rPr>
                              <w:color w:val="000000"/>
                              <w:kern w:val="24"/>
                              <w:sz w:val="18"/>
                              <w:szCs w:val="18"/>
                            </w:rPr>
                            <w:t>capture</w:t>
                          </w:r>
                        </w:p>
                      </w:txbxContent>
                    </v:textbox>
                  </v:shape>
                  <v:shape id="Picture 32" o:spid="_x0000_s1051" type="#_x0000_t75" alt="HDTV" style="position:absolute;left:48967;top:17594;width:5207;height:41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WrlIzCAAAA3AAAAA8AAABkcnMvZG93bnJldi54bWxET01rAjEQvRf8D2EEbzWpgtrVKGIRVHpR&#10;e/A4bMbN0s1k2aTu6q83hUJv83ifs1h1rhI3akLpWcPbUIEgzr0pudDwdd6+zkCEiGyw8kwa7hRg&#10;tey9LDAzvuUj3U6xECmEQ4YabIx1JmXILTkMQ18TJ+7qG4cxwaaQpsE2hbtKjpSaSIclpwaLNW0s&#10;5d+nH6dByb19f5wv7aEN/LFR1zDtik+tB/1uPQcRqYv/4j/3zqT54yn8PpMukMsn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lq5SMwgAAANwAAAAPAAAAAAAAAAAAAAAAAJ8C&#10;AABkcnMvZG93bnJldi54bWxQSwUGAAAAAAQABAD3AAAAjgMAAAAA&#10;">
                    <v:imagedata r:id="rId21" o:title="HDTV"/>
                  </v:shape>
                  <v:shape id="TextBox 41" o:spid="_x0000_s1052" type="#_x0000_t202" style="position:absolute;left:47594;top:22123;width:8109;height:383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ghTsUA&#10;AADcAAAADwAAAGRycy9kb3ducmV2LnhtbESPzW7CQAyE75X6DitX4lY20BZByoIQBam38vcAVtZk&#10;02S9UXaB0KevD5V6szXjmc/zZe8bdaUuVoENjIYZKOIi2IpLA6fj9nkKKiZki01gMnCnCMvF48Mc&#10;cxtuvKfrIZVKQjjmaMCl1OZax8KRxzgMLbFo59B5TLJ2pbYd3iTcN3qcZRPtsWJpcNjS2lFRHy7e&#10;wDTzX3U9G++if/0Zvbn1R9i038YMnvrVO6hEffo3/11/WsF/EVp5Rib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SCFOxQAAANwAAAAPAAAAAAAAAAAAAAAAAJgCAABkcnMv&#10;ZG93bnJldi54bWxQSwUGAAAAAAQABAD1AAAAigMAAAAA&#10;" filled="f" stroked="f">
                    <v:textbox style="mso-fit-shape-to-text:t">
                      <w:txbxContent>
                        <w:p w:rsidR="00D46E2C" w:rsidRDefault="00D46E2C" w:rsidP="00D46E2C">
                          <w:pPr>
                            <w:pStyle w:val="a9"/>
                            <w:spacing w:before="0" w:beforeAutospacing="0" w:after="0" w:afterAutospacing="0"/>
                            <w:jc w:val="center"/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</w:pPr>
                          <w:r w:rsidRPr="00B37DD3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Presentation</w:t>
                          </w:r>
                        </w:p>
                        <w:p w:rsidR="00D46E2C" w:rsidRDefault="00D46E2C" w:rsidP="00D46E2C">
                          <w:pPr>
                            <w:pStyle w:val="a9"/>
                            <w:spacing w:before="0" w:beforeAutospacing="0" w:after="0" w:afterAutospacing="0"/>
                            <w:jc w:val="center"/>
                          </w:pPr>
                          <w:proofErr w:type="gramStart"/>
                          <w:r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s</w:t>
                          </w:r>
                          <w:r w:rsidRPr="00604D3F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creen</w:t>
                          </w:r>
                          <w:proofErr w:type="gramEnd"/>
                        </w:p>
                      </w:txbxContent>
                    </v:textbox>
                  </v:shape>
                </v:group>
                <v:group id="Group 3" o:spid="_x0000_s1053" style="position:absolute;left:1429;top:8748;width:45001;height:24769" coordorigin="-2823,5331" coordsize="55556,305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group id="Group 30" o:spid="_x0000_s1054" style="position:absolute;left:19558;top:23317;width:19050;height:7537" coordorigin="19558,23317" coordsize="19050,75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    <v:shape id="Picture 16" o:spid="_x0000_s1055" type="#_x0000_t75" style="position:absolute;left:19558;top:25012;width:19050;height:58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uqqZrBAAAA3AAAAA8AAABkcnMvZG93bnJldi54bWxET99rwjAQfhf2P4Qb+KapY4h0RpFBYQyG&#10;Wt372Zxtsbl0SdbW/94Igm/38f285XowjejI+dqygtk0AUFcWF1zqeB4yCYLED4ga2wsk4IreViv&#10;XkZLTLXteU9dHkoRQ9inqKAKoU2l9EVFBv3UtsSRO1tnMEToSqkd9jHcNPItSebSYM2xocKWPisq&#10;Lvm/UbA4bkOf8XDIvv/q31zuXPdjT0qNX4fNB4hAQ3iKH+4vHee/z+D+TLxArm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uqqZrBAAAA3AAAAA8AAAAAAAAAAAAAAAAAnwIA&#10;AGRycy9kb3ducmV2LnhtbFBLBQYAAAAABAAEAPcAAACNAwAAAAA=&#10;">
                      <v:imagedata r:id="rId19" o:title=""/>
                    </v:shape>
                    <v:shape id="Picture 17" o:spid="_x0000_s1056" type="#_x0000_t75" style="position:absolute;left:24698;top:23317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gELSrFAAAA3AAAAA8AAABkcnMvZG93bnJldi54bWxET0trwkAQvgv9D8sUvIjZaK2E6CqlUPBg&#10;KT4OehuyYxLMzobsNon59d1Cobf5+J6z3vamEi01rrSsYBbFIIgzq0vOFZxPH9MEhPPIGivLpOBB&#10;Drabp9EaU207PlB79LkIIexSVFB4X6dSuqwggy6yNXHgbrYx6ANscqkb7EK4qeQ8jpfSYMmhocCa&#10;3gvK7sdvo8D6Nr5fstfJVb987ZPDbOg/J4NS4+f+bQXCU+//xX/unQ7zF3P4fSZcIDc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oBC0qxQAAANwAAAAPAAAAAAAAAAAAAAAA&#10;AJ8CAABkcnMvZG93bnJldi54bWxQSwUGAAAAAAQABAD3AAAAkQMAAAAA&#10;">
                      <v:imagedata r:id="rId18" o:title=""/>
                      <o:lock v:ext="edit" aspectratio="f"/>
                    </v:shape>
                    <v:shape id="Picture 18" o:spid="_x0000_s1057" type="#_x0000_t75" style="position:absolute;left:27621;top:23321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dIiLHFAAAA3AAAAA8AAABkcnMvZG93bnJldi54bWxET0trwkAQvgv+h2WEXsRsbKyE6CqlIPTQ&#10;Unwc9DZkxySYnQ3ZNab59d1Cobf5+J6z3vamFh21rrKsYB7FIIhzqysuFJyOu1kKwnlkjbVlUvBN&#10;Drab8WiNmbYP3lN38IUIIewyVFB632RSurwkgy6yDXHgrrY16ANsC6lbfIRwU8vnOF5KgxWHhhIb&#10;eispvx3uRoH1XXw75y/Ti06+PtL9fOg/p4NST5P+dQXCU+//xX/udx3mLxL4fSZcIDc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HSIixxQAAANwAAAAPAAAAAAAAAAAAAAAA&#10;AJ8CAABkcnMvZG93bnJldi54bWxQSwUGAAAAAAQABAD3AAAAkQMAAAAA&#10;">
                      <v:imagedata r:id="rId18" o:title=""/>
                      <o:lock v:ext="edit" aspectratio="f"/>
                    </v:shape>
                    <v:shape id="Picture 19" o:spid="_x0000_s1058" type="#_x0000_t75" style="position:absolute;left:30544;top:23317;width:2923;height:2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ihEMXEAAAA3AAAAA8AAABkcnMvZG93bnJldi54bWxET0uLwjAQvgv7H8Is7EU0dX0g1SgiCHtQ&#10;xOpBb0MztsVmUppYu/56s7DgbT6+58yXrSlFQ7UrLCsY9CMQxKnVBWcKTsdNbwrCeWSNpWVS8EsO&#10;louPzhxjbR98oCbxmQgh7GJUkHtfxVK6NCeDrm8r4sBdbW3QB1hnUtf4COGmlN9RNJEGCw4NOVa0&#10;zim9JXejwPomup3Tcfeih/vt9DB4trvuU6mvz3Y1A+Gp9W/xv/tHh/mjEfw9Ey6Qix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ihEMXEAAAA3AAAAA8AAAAAAAAAAAAAAAAA&#10;nwIAAGRycy9kb3ducmV2LnhtbFBLBQYAAAAABAAEAPcAAACQAwAAAAA=&#10;">
                      <v:imagedata r:id="rId18" o:title=""/>
                      <o:lock v:ext="edit" aspectratio="f"/>
                    </v:shape>
                  </v:group>
                  <v:shape id="TextBox 44" o:spid="_x0000_s1059" type="#_x0000_t202" style="position:absolute;left:22247;top:31174;width:16408;height:473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/9rcEA&#10;AADcAAAADwAAAGRycy9kb3ducmV2LnhtbERPzYrCMBC+C/sOYYS9aaqoaDXKoit4W9f1AYZmbGqb&#10;SWmiVp9+Iwje5uP7ncWqtZW4UuMLxwoG/QQEceZ0wbmC49+2NwXhA7LGyjEpuJOH1fKjs8BUuxv/&#10;0vUQchFD2KeowIRQp1L6zJBF33c1ceROrrEYImxyqRu8xXBbyWGSTKTFgmODwZrWhrLycLEKpon9&#10;KcvZcO/t6DEYm/XGfddnpT677dccRKA2vMUv907H+aMxPJ+JF8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P/a3BAAAA3AAAAA8AAAAAAAAAAAAAAAAAmAIAAGRycy9kb3du&#10;cmV2LnhtbFBLBQYAAAAABAAEAPUAAACGAwAAAAA=&#10;" filled="f" stroked="f">
                    <v:textbox style="mso-fit-shape-to-text:t">
                      <w:txbxContent>
                        <w:p w:rsidR="00D46E2C" w:rsidRDefault="00D46E2C" w:rsidP="00D46E2C">
                          <w:pPr>
                            <w:pStyle w:val="a9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Three-s</w:t>
                          </w:r>
                          <w:r w:rsidRPr="00604D3F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creen</w:t>
                          </w:r>
                        </w:p>
                        <w:p w:rsidR="00D46E2C" w:rsidRDefault="00D46E2C" w:rsidP="00D46E2C">
                          <w:pPr>
                            <w:pStyle w:val="a9"/>
                            <w:spacing w:before="0" w:beforeAutospacing="0" w:after="0" w:afterAutospacing="0"/>
                            <w:jc w:val="center"/>
                          </w:pPr>
                          <w:proofErr w:type="spellStart"/>
                          <w:r w:rsidRPr="00B37DD3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Telepresence</w:t>
                          </w:r>
                          <w:proofErr w:type="spellEnd"/>
                          <w:r w:rsidRPr="00B37DD3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 xml:space="preserve"> endpoint</w:t>
                          </w:r>
                        </w:p>
                      </w:txbxContent>
                    </v:textbox>
                  </v:shape>
                  <v:shape id="TextBox 44" o:spid="_x0000_s1060" type="#_x0000_t202" style="position:absolute;left:29753;top:5331;width:11947;height:29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P3KMMA&#10;AADbAAAADwAAAGRycy9kb3ducmV2LnhtbESPzW7CMBCE75V4B2uRuIEDgkJTDEL8SNzaQh9gFW/j&#10;kHgdxQYCT4+RkHoczXwzmvmytZW4UOMLxwqGgwQEceZ0wbmC3+OuPwPhA7LGyjEpuJGH5aLzNsdU&#10;uyv/0OUQchFL2KeowIRQp1L6zJBFP3A1cfT+XGMxRNnkUjd4jeW2kqMkeZcWC44LBmtaG8rKw9kq&#10;mCX2qyw/Rt/eju/DiVlv3LY+KdXrtqtPEIHa8B9+0XsduSk8v8Qf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P3KMMAAADbAAAADwAAAAAAAAAAAAAAAACYAgAAZHJzL2Rv&#10;d25yZXYueG1sUEsFBgAAAAAEAAQA9QAAAIgDAAAAAA==&#10;" filled="f" stroked="f">
                    <v:textbox style="mso-fit-shape-to-text:t">
                      <w:txbxContent>
                        <w:p w:rsidR="00BC3328" w:rsidRPr="00BC3328" w:rsidRDefault="00BC3328" w:rsidP="00D46E2C">
                          <w:pPr>
                            <w:pStyle w:val="a9"/>
                            <w:spacing w:before="0" w:beforeAutospacing="0" w:after="0" w:afterAutospacing="0"/>
                            <w:jc w:val="center"/>
                            <w:rPr>
                              <w:rFonts w:eastAsia="맑은 고딕" w:hint="eastAsia"/>
                              <w:i/>
                              <w:color w:val="FF0000"/>
                              <w:lang w:eastAsia="ko-KR"/>
                            </w:rPr>
                          </w:pPr>
                          <w:r w:rsidRPr="00BC3328">
                            <w:rPr>
                              <w:rFonts w:eastAsia="맑은 고딕" w:hint="eastAsia"/>
                              <w:i/>
                              <w:color w:val="FF0000"/>
                              <w:kern w:val="24"/>
                              <w:sz w:val="20"/>
                              <w:szCs w:val="20"/>
                              <w:lang w:eastAsia="ko-KR"/>
                            </w:rPr>
                            <w:t>Less than 480P</w:t>
                          </w:r>
                        </w:p>
                      </w:txbxContent>
                    </v:textbox>
                  </v:shape>
                  <v:shape id="TextBox 44" o:spid="_x0000_s1061" type="#_x0000_t202" style="position:absolute;left:23108;top:20739;width:13335;height:29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xjWsAA&#10;AADbAAAADwAAAGRycy9kb3ducmV2LnhtbERPS27CMBDdV+IO1iB1VxxQW0HAIERbqbuWzwFG8RCH&#10;xOModiFw+s4CieXT+y9WvW/UmbpYBTYwHmWgiItgKy4NHPZfL1NQMSFbbAKTgStFWC0HTwvMbbjw&#10;ls67VCoJ4ZijAZdSm2sdC0ce4yi0xMIdQ+cxCexKbTu8SLhv9CTL3rXHiqXBYUsbR0W9+/MGppn/&#10;qevZ5Df619v4zW0+wmd7MuZ52K/noBL16SG+u7+t+GSsfJEfoJ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zxjWsAAAADbAAAADwAAAAAAAAAAAAAAAACYAgAAZHJzL2Rvd25y&#10;ZXYueG1sUEsFBgAAAAAEAAQA9QAAAIUDAAAAAA==&#10;" filled="f" stroked="f">
                    <v:textbox style="mso-fit-shape-to-text:t">
                      <w:txbxContent>
                        <w:p w:rsidR="00BC3328" w:rsidRPr="00BC3328" w:rsidRDefault="00BC3328" w:rsidP="00D46E2C">
                          <w:pPr>
                            <w:pStyle w:val="a9"/>
                            <w:spacing w:before="0" w:beforeAutospacing="0" w:after="0" w:afterAutospacing="0"/>
                            <w:jc w:val="center"/>
                            <w:rPr>
                              <w:rFonts w:eastAsia="맑은 고딕" w:hint="eastAsia"/>
                              <w:i/>
                              <w:color w:val="FF0000"/>
                              <w:lang w:eastAsia="ko-KR"/>
                            </w:rPr>
                          </w:pPr>
                          <w:r>
                            <w:rPr>
                              <w:rFonts w:eastAsia="맑은 고딕" w:hint="eastAsia"/>
                              <w:i/>
                              <w:color w:val="FF0000"/>
                              <w:kern w:val="24"/>
                              <w:sz w:val="20"/>
                              <w:szCs w:val="20"/>
                              <w:lang w:eastAsia="ko-KR"/>
                            </w:rPr>
                            <w:t>More</w:t>
                          </w:r>
                          <w:r w:rsidRPr="00BC3328">
                            <w:rPr>
                              <w:rFonts w:eastAsia="맑은 고딕" w:hint="eastAsia"/>
                              <w:i/>
                              <w:color w:val="FF0000"/>
                              <w:kern w:val="24"/>
                              <w:sz w:val="20"/>
                              <w:szCs w:val="20"/>
                              <w:lang w:eastAsia="ko-KR"/>
                            </w:rPr>
                            <w:t xml:space="preserve"> than </w:t>
                          </w:r>
                          <w:r>
                            <w:rPr>
                              <w:rFonts w:eastAsia="맑은 고딕" w:hint="eastAsia"/>
                              <w:i/>
                              <w:color w:val="FF0000"/>
                              <w:kern w:val="24"/>
                              <w:sz w:val="20"/>
                              <w:szCs w:val="20"/>
                              <w:lang w:eastAsia="ko-KR"/>
                            </w:rPr>
                            <w:t>10</w:t>
                          </w:r>
                          <w:r w:rsidRPr="00BC3328">
                            <w:rPr>
                              <w:rFonts w:eastAsia="맑은 고딕" w:hint="eastAsia"/>
                              <w:i/>
                              <w:color w:val="FF0000"/>
                              <w:kern w:val="24"/>
                              <w:sz w:val="20"/>
                              <w:szCs w:val="20"/>
                              <w:lang w:eastAsia="ko-KR"/>
                            </w:rPr>
                            <w:t>80P</w:t>
                          </w:r>
                        </w:p>
                      </w:txbxContent>
                    </v:textbox>
                  </v:shape>
                  <v:shape id="TextBox 44" o:spid="_x0000_s1062" type="#_x0000_t202" style="position:absolute;left:39398;top:9976;width:13335;height:29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DGwcIA&#10;AADbAAAADwAAAGRycy9kb3ducmV2LnhtbESP3YrCMBSE7wXfIRzBO00VV7QaRVyFvVv/HuDQHJva&#10;5qQ0We3u028Ewcth5pthluvWVuJOjS8cKxgNExDEmdMF5wou5/1gBsIHZI2VY1LwSx7Wq25nial2&#10;Dz7S/RRyEUvYp6jAhFCnUvrMkEU/dDVx9K6usRiibHKpG3zEclvJcZJMpcWC44LBmraGsvL0YxXM&#10;EvtdlvPxwdvJ3+jDbD/drr4p1e+1mwWIQG14h1/0l47cHJ5f4g+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cMbBwgAAANsAAAAPAAAAAAAAAAAAAAAAAJgCAABkcnMvZG93&#10;bnJldi54bWxQSwUGAAAAAAQABAD1AAAAhwMAAAAA&#10;" filled="f" stroked="f">
                    <v:textbox style="mso-fit-shape-to-text:t">
                      <w:txbxContent>
                        <w:p w:rsidR="00BC3328" w:rsidRPr="00BC3328" w:rsidRDefault="00BC3328" w:rsidP="00D46E2C">
                          <w:pPr>
                            <w:pStyle w:val="a9"/>
                            <w:spacing w:before="0" w:beforeAutospacing="0" w:after="0" w:afterAutospacing="0"/>
                            <w:jc w:val="center"/>
                            <w:rPr>
                              <w:rFonts w:eastAsia="맑은 고딕" w:hint="eastAsia"/>
                              <w:i/>
                              <w:color w:val="FF0000"/>
                              <w:lang w:eastAsia="ko-KR"/>
                            </w:rPr>
                          </w:pPr>
                          <w:r>
                            <w:rPr>
                              <w:rFonts w:eastAsia="맑은 고딕" w:hint="eastAsia"/>
                              <w:i/>
                              <w:color w:val="FF0000"/>
                              <w:kern w:val="24"/>
                              <w:sz w:val="20"/>
                              <w:szCs w:val="20"/>
                              <w:lang w:eastAsia="ko-KR"/>
                            </w:rPr>
                            <w:t>More</w:t>
                          </w:r>
                          <w:r w:rsidRPr="00BC3328">
                            <w:rPr>
                              <w:rFonts w:eastAsia="맑은 고딕" w:hint="eastAsia"/>
                              <w:i/>
                              <w:color w:val="FF0000"/>
                              <w:kern w:val="24"/>
                              <w:sz w:val="20"/>
                              <w:szCs w:val="20"/>
                              <w:lang w:eastAsia="ko-KR"/>
                            </w:rPr>
                            <w:t xml:space="preserve"> than </w:t>
                          </w:r>
                          <w:r>
                            <w:rPr>
                              <w:rFonts w:eastAsia="맑은 고딕" w:hint="eastAsia"/>
                              <w:i/>
                              <w:color w:val="FF0000"/>
                              <w:kern w:val="24"/>
                              <w:sz w:val="20"/>
                              <w:szCs w:val="20"/>
                              <w:lang w:eastAsia="ko-KR"/>
                            </w:rPr>
                            <w:t>10</w:t>
                          </w:r>
                          <w:r w:rsidRPr="00BC3328">
                            <w:rPr>
                              <w:rFonts w:eastAsia="맑은 고딕" w:hint="eastAsia"/>
                              <w:i/>
                              <w:color w:val="FF0000"/>
                              <w:kern w:val="24"/>
                              <w:sz w:val="20"/>
                              <w:szCs w:val="20"/>
                              <w:lang w:eastAsia="ko-KR"/>
                            </w:rPr>
                            <w:t>80P</w:t>
                          </w:r>
                        </w:p>
                      </w:txbxContent>
                    </v:textbox>
                  </v:shape>
                  <v:shape id="TextBox 44" o:spid="_x0000_s1063" type="#_x0000_t202" style="position:absolute;left:-2823;top:26071;width:13335;height:29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P5gb8A&#10;AADbAAAADwAAAGRycy9kb3ducmV2LnhtbERPy4rCMBTdC/5DuII7TRVHajWK+IDZja8PuDTXpra5&#10;KU3Uznz9ZDEwy8N5rzadrcWLWl86VjAZJyCIc6dLLhTcrsdRCsIHZI21Y1LwTR42635vhZl2bz7T&#10;6xIKEUPYZ6jAhNBkUvrckEU/dg1x5O6utRgibAupW3zHcFvLaZLMpcWSY4PBhnaG8urytArSxH5V&#10;1WJ68nb2M/kwu707NA+lhoNuuwQRqAv/4j/3p1awiOvjl/gD5Po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k/mBvwAAANsAAAAPAAAAAAAAAAAAAAAAAJgCAABkcnMvZG93bnJl&#10;di54bWxQSwUGAAAAAAQABAD1AAAAhAMAAAAA&#10;" filled="f" stroked="f">
                    <v:textbox style="mso-fit-shape-to-text:t">
                      <w:txbxContent>
                        <w:p w:rsidR="00BC3328" w:rsidRPr="00BC3328" w:rsidRDefault="00BC3328" w:rsidP="00D46E2C">
                          <w:pPr>
                            <w:pStyle w:val="a9"/>
                            <w:spacing w:before="0" w:beforeAutospacing="0" w:after="0" w:afterAutospacing="0"/>
                            <w:jc w:val="center"/>
                            <w:rPr>
                              <w:rFonts w:eastAsia="맑은 고딕" w:hint="eastAsia"/>
                              <w:i/>
                              <w:color w:val="FF0000"/>
                              <w:lang w:eastAsia="ko-KR"/>
                            </w:rPr>
                          </w:pPr>
                          <w:r>
                            <w:rPr>
                              <w:rFonts w:eastAsia="맑은 고딕" w:hint="eastAsia"/>
                              <w:i/>
                              <w:color w:val="FF0000"/>
                              <w:kern w:val="24"/>
                              <w:sz w:val="20"/>
                              <w:szCs w:val="20"/>
                              <w:lang w:eastAsia="ko-KR"/>
                            </w:rPr>
                            <w:t>More</w:t>
                          </w:r>
                          <w:r w:rsidRPr="00BC3328">
                            <w:rPr>
                              <w:rFonts w:eastAsia="맑은 고딕" w:hint="eastAsia"/>
                              <w:i/>
                              <w:color w:val="FF0000"/>
                              <w:kern w:val="24"/>
                              <w:sz w:val="20"/>
                              <w:szCs w:val="20"/>
                              <w:lang w:eastAsia="ko-KR"/>
                            </w:rPr>
                            <w:t xml:space="preserve"> than </w:t>
                          </w:r>
                          <w:r>
                            <w:rPr>
                              <w:rFonts w:eastAsia="맑은 고딕" w:hint="eastAsia"/>
                              <w:i/>
                              <w:color w:val="FF0000"/>
                              <w:kern w:val="24"/>
                              <w:sz w:val="20"/>
                              <w:szCs w:val="20"/>
                              <w:lang w:eastAsia="ko-KR"/>
                            </w:rPr>
                            <w:t>10</w:t>
                          </w:r>
                          <w:r w:rsidRPr="00BC3328">
                            <w:rPr>
                              <w:rFonts w:eastAsia="맑은 고딕" w:hint="eastAsia"/>
                              <w:i/>
                              <w:color w:val="FF0000"/>
                              <w:kern w:val="24"/>
                              <w:sz w:val="20"/>
                              <w:szCs w:val="20"/>
                              <w:lang w:eastAsia="ko-KR"/>
                            </w:rPr>
                            <w:t>80P</w:t>
                          </w:r>
                        </w:p>
                      </w:txbxContent>
                    </v:textbox>
                  </v:shape>
                  <v:shape id="TextBox 44" o:spid="_x0000_s1064" type="#_x0000_t202" style="position:absolute;left:15674;top:5331;width:11947;height:29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9cGsMA&#10;AADbAAAADwAAAGRycy9kb3ducmV2LnhtbESP0WrCQBRE3wv+w3IF3+omokWjq4hV8M1W/YBL9pqN&#10;yd4N2a1Gv94tFPo4zMwZZrHqbC1u1PrSsYJ0mIAgzp0uuVBwPu3epyB8QNZYOyYFD/KwWvbeFphp&#10;d+dvuh1DISKEfYYKTAhNJqXPDVn0Q9cQR+/iWoshyraQusV7hNtajpLkQ1osOS4YbGhjKK+OP1bB&#10;NLGHqpqNvrwdP9OJ2Xy6bXNVatDv1nMQgbrwH/5r77WCWQq/X+IPkM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9cGsMAAADbAAAADwAAAAAAAAAAAAAAAACYAgAAZHJzL2Rv&#10;d25yZXYueG1sUEsFBgAAAAAEAAQA9QAAAIgDAAAAAA==&#10;" filled="f" stroked="f">
                    <v:textbox style="mso-fit-shape-to-text:t">
                      <w:txbxContent>
                        <w:p w:rsidR="00BC3328" w:rsidRPr="00BC3328" w:rsidRDefault="00BC3328" w:rsidP="00D46E2C">
                          <w:pPr>
                            <w:pStyle w:val="a9"/>
                            <w:spacing w:before="0" w:beforeAutospacing="0" w:after="0" w:afterAutospacing="0"/>
                            <w:jc w:val="center"/>
                            <w:rPr>
                              <w:rFonts w:eastAsia="맑은 고딕" w:hint="eastAsia"/>
                              <w:i/>
                              <w:color w:val="FF0000"/>
                              <w:lang w:eastAsia="ko-KR"/>
                            </w:rPr>
                          </w:pPr>
                          <w:r w:rsidRPr="00BC3328">
                            <w:rPr>
                              <w:rFonts w:eastAsia="맑은 고딕" w:hint="eastAsia"/>
                              <w:i/>
                              <w:color w:val="FF0000"/>
                              <w:kern w:val="24"/>
                              <w:sz w:val="20"/>
                              <w:szCs w:val="20"/>
                              <w:lang w:eastAsia="ko-KR"/>
                            </w:rPr>
                            <w:t xml:space="preserve">Less than </w:t>
                          </w:r>
                          <w:r>
                            <w:rPr>
                              <w:rFonts w:eastAsia="맑은 고딕" w:hint="eastAsia"/>
                              <w:i/>
                              <w:color w:val="FF0000"/>
                              <w:kern w:val="24"/>
                              <w:sz w:val="20"/>
                              <w:szCs w:val="20"/>
                              <w:lang w:eastAsia="ko-KR"/>
                            </w:rPr>
                            <w:t>72</w:t>
                          </w:r>
                          <w:r w:rsidRPr="00BC3328">
                            <w:rPr>
                              <w:rFonts w:eastAsia="맑은 고딕" w:hint="eastAsia"/>
                              <w:i/>
                              <w:color w:val="FF0000"/>
                              <w:kern w:val="24"/>
                              <w:sz w:val="20"/>
                              <w:szCs w:val="20"/>
                              <w:lang w:eastAsia="ko-KR"/>
                            </w:rPr>
                            <w:t>0P</w:t>
                          </w:r>
                        </w:p>
                      </w:txbxContent>
                    </v:textbox>
                  </v:shape>
                </v:group>
                <v:line id="Straight Connector 4" o:spid="_x0000_s1065" style="position:absolute;visibility:visible;mso-wrap-style:square" from="27273,20127" to="27273,23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4y68EAAADcAAAADwAAAGRycy9kb3ducmV2LnhtbERPS4vCMBC+C/6HMII3TRUR2zWKLOzj&#10;tNoq7HVoxra7zaQkUeu/NwsL3ubje85625tWXMn5xrKC2TQBQVxa3XCl4HR8m6xA+ICssbVMCu7k&#10;YbsZDtaYaXvjnK5FqEQMYZ+hgjqELpPSlzUZ9FPbEUfubJ3BEKGrpHZ4i+GmlfMkWUqDDceGGjt6&#10;ran8LS5GwQ+mH4dLmd/l/t3N8/T7K0/PpNR41O9eQATqw1P87/7Ucf5iCX/PxAvk5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/jLrwQAAANwAAAAPAAAAAAAAAAAAAAAA&#10;AKECAABkcnMvZG93bnJldi54bWxQSwUGAAAAAAQABAD5AAAAjwMAAAAA&#10;" strokecolor="#4a7ebb" strokeweight="1.5pt"/>
                <v:group id="Group 5" o:spid="_x0000_s1066" style="position:absolute;left:15609;top:913;width:11602;height:7737" coordorigin="15609,913" coordsize="14000,9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<v:shape id="Picture 11" o:spid="_x0000_s1067" type="#_x0000_t75" style="position:absolute;left:17826;top:913;width:7287;height:59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+Y9xvCAAAA3AAAAA8AAABkcnMvZG93bnJldi54bWxEj0FvwjAMhe+T+A+RJ+0GydioSiEghDRp&#10;18Euu1mNaSsap0pC6f79fEDazdZ7fu/zdj/5Xo0UUxfYwuvCgCKug+u4sfB9/piXoFJGdtgHJgu/&#10;lGC/mz1tsXLhzl80nnKjJIRThRbanIdK61S35DEtwkAs2iVEj1nW2GgX8S7hvtdLYwrtsWNpaHGg&#10;Y0v19XTzFkxx02WR1m9H6stxtYzJ/ITS2pfn6bABlWnK/+bH9acT/HehlWdkAr37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/mPcbwgAAANwAAAAPAAAAAAAAAAAAAAAAAJ8C&#10;AABkcnMvZG93bnJldi54bWxQSwUGAAAAAAQABAD3AAAAjgMAAAAA&#10;">
                    <v:imagedata r:id="rId22" o:title=""/>
                    <o:lock v:ext="edit" aspectratio="f"/>
                  </v:shape>
                  <v:shape id="TextBox 37" o:spid="_x0000_s1068" type="#_x0000_t202" style="position:absolute;left:15609;top:7382;width:14000;height:286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L3qMIA&#10;AADcAAAADwAAAGRycy9kb3ducmV2LnhtbERPzWrCQBC+F3yHZYTe6iZii0mzEdEWemvVPsCQHbMx&#10;2dmQ3Wr06buFgrf5+H6nWI22E2cafONYQTpLQBBXTjdcK/g+vD8tQfiArLFzTAqu5GFVTh4KzLW7&#10;8I7O+1CLGMI+RwUmhD6X0leGLPqZ64kjd3SDxRDhUEs94CWG207Ok+RFWmw4NhjsaWOoavc/VsEy&#10;sZ9tm82/vF3c0mez2bq3/qTU43Rcv4IINIa7+N/9oeP8RQZ/z8QLZ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AveowgAAANwAAAAPAAAAAAAAAAAAAAAAAJgCAABkcnMvZG93&#10;bnJldi54bWxQSwUGAAAAAAQABAD1AAAAhwMAAAAA&#10;" filled="f" stroked="f">
                    <v:textbox style="mso-fit-shape-to-text:t">
                      <w:txbxContent>
                        <w:p w:rsidR="00D46E2C" w:rsidRDefault="00D46E2C" w:rsidP="00D46E2C">
                          <w:pPr>
                            <w:pStyle w:val="a9"/>
                            <w:spacing w:before="0" w:beforeAutospacing="0" w:after="0" w:afterAutospacing="0"/>
                            <w:jc w:val="center"/>
                          </w:pPr>
                          <w:r w:rsidRPr="00B37DD3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Personal Computer</w:t>
                          </w:r>
                        </w:p>
                      </w:txbxContent>
                    </v:textbox>
                  </v:shape>
                </v:group>
                <v:group id="Group 6" o:spid="_x0000_s1069" style="position:absolute;left:28457;width:9036;height:8148" coordorigin="28457" coordsize="11622,10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  <v:shape id="Picture 9" o:spid="_x0000_s1070" type="#_x0000_t75" alt="Mobile Access IP phoneNew" style="position:absolute;left:28457;width:8088;height:72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BRVh3BAAAA3AAAAA8AAABkcnMvZG93bnJldi54bWxET0uLwjAQvgv+hzCCN01VXNdqFBFkxZOP&#10;Ba9jM9uWbSY1idr990ZY8DYf33Pmy8ZU4k7Ol5YVDPoJCOLM6pJzBd+nTe8ThA/IGivLpOCPPCwX&#10;7dYcU20ffKD7MeQihrBPUUERQp1K6bOCDPq+rYkj92OdwRChy6V2+IjhppLDJPmQBkuODQXWtC4o&#10;+z3ejILpxU1256YKB9qOV250uo6+9qhUt9OsZiACNeEt/ndvdZw/HsDrmXiBXDw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BRVh3BAAAA3AAAAA8AAAAAAAAAAAAAAAAAnwIA&#10;AGRycy9kb3ducmV2LnhtbFBLBQYAAAAABAAEAPcAAACNAwAAAAA=&#10;">
                    <v:imagedata r:id="rId23" o:title="Mobile Access IP phoneNew"/>
                  </v:shape>
                  <v:shape id="TextBox 50" o:spid="_x0000_s1071" type="#_x0000_t202" style="position:absolute;left:28514;top:7425;width:11565;height:305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/zBMIA&#10;AADcAAAADwAAAGRycy9kb3ducmV2LnhtbERPzWrCQBC+F/oOyxR6q5uEWjS6kWIteLONPsCQHbMx&#10;2dmQXTX16d1Cobf5+H5nuRptJy40+MaxgnSSgCCunG64VnDYf77MQPiArLFzTAp+yMOqeHxYYq7d&#10;lb/pUoZaxBD2OSowIfS5lL4yZNFPXE8cuaMbLIYIh1rqAa8x3HYyS5I3abHh2GCwp7Whqi3PVsEs&#10;sbu2nWdf3r7e0qlZf7hNf1Lq+Wl8X4AINIZ/8Z97q+P8aQa/z8QLZH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f/MEwgAAANwAAAAPAAAAAAAAAAAAAAAAAJgCAABkcnMvZG93&#10;bnJldi54bWxQSwUGAAAAAAQABAD1AAAAhwMAAAAA&#10;" filled="f" stroked="f">
                    <v:textbox style="mso-fit-shape-to-text:t">
                      <w:txbxContent>
                        <w:p w:rsidR="00D46E2C" w:rsidRDefault="00D46E2C" w:rsidP="00D46E2C">
                          <w:pPr>
                            <w:pStyle w:val="a9"/>
                            <w:spacing w:before="0" w:beforeAutospacing="0" w:after="0" w:afterAutospacing="0"/>
                            <w:jc w:val="center"/>
                          </w:pPr>
                          <w:r w:rsidRPr="00B37DD3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Mobile Phone</w:t>
                          </w:r>
                        </w:p>
                      </w:txbxContent>
                    </v:textbox>
                  </v:shape>
                </v:group>
                <v:line id="Straight Connector 7" o:spid="_x0000_s1072" style="position:absolute;visibility:visible;mso-wrap-style:square" from="21501,8315" to="22878,12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AHrsEAAADcAAAADwAAAGRycy9kb3ducmV2LnhtbERPS4vCMBC+L/gfwgjeNFVZsV2jiLCP&#10;k1pd2OvQjG3XZlKSqPXfbwRhb/PxPWex6kwjruR8bVnBeJSAIC6srrlU8H18H85B+ICssbFMCu7k&#10;YbXsvSww0/bGOV0PoRQxhH2GCqoQ2kxKX1Rk0I9sSxy5k3UGQ4SulNrhLYabRk6SZCYN1hwbKmxp&#10;U1FxPlyMgl9MP/eXIr/L3Yeb5OnPNk9PpNSg363fQATqwr/46f7Scf7rFB7PxAv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UAeuwQAAANwAAAAPAAAAAAAAAAAAAAAA&#10;AKECAABkcnMvZG93bnJldi54bWxQSwUGAAAAAAQABAD5AAAAjwMAAAAA&#10;" strokecolor="#4a7ebb" strokeweight="1.5pt"/>
                <v:line id="Straight Connector 8" o:spid="_x0000_s1073" style="position:absolute;flip:x;visibility:visible;mso-wrap-style:square" from="30825,8213" to="32028,122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hJlMMAAADcAAAADwAAAGRycy9kb3ducmV2LnhtbERPTU8CMRC9m/AfmjHxQqTrRgmsFIIG&#10;CR4FL9wm22G7up1u2rIs/HpqQuJtXt7nzBa9bURHPtSOFTyNMhDEpdM1Vwq+dx+PExAhImtsHJOC&#10;MwVYzAd3Myy0O/EXddtYiRTCoUAFJsa2kDKUhiyGkWuJE3dw3mJM0FdSezylcNvIPMvG0mLNqcFg&#10;S++Gyt/t0SoYHj7fzLre5FOv474Lq8su5x+lHu775SuISH38F9/cG53mvzzD3zPpAjm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24SZTDAAAA3AAAAA8AAAAAAAAAAAAA&#10;AAAAoQIAAGRycy9kb3ducmV2LnhtbFBLBQYAAAAABAAEAPkAAACRAwAAAAA=&#10;" strokecolor="#4a7ebb" strokeweight="1.5pt"/>
                <w10:anchorlock/>
              </v:group>
            </w:pict>
          </mc:Fallback>
        </mc:AlternateContent>
      </w:r>
    </w:p>
    <w:p w:rsidR="00D46E2C" w:rsidRDefault="00D46E2C" w:rsidP="00892EF7">
      <w:pPr>
        <w:jc w:val="both"/>
        <w:rPr>
          <w:rFonts w:eastAsia="Malgun Gothic"/>
          <w:lang w:eastAsia="ko-KR"/>
        </w:rPr>
      </w:pPr>
    </w:p>
    <w:p w:rsidR="00BC3328" w:rsidRPr="00BC3328" w:rsidRDefault="00BC3328" w:rsidP="00892EF7">
      <w:pPr>
        <w:jc w:val="both"/>
        <w:rPr>
          <w:rFonts w:eastAsia="Malgun Gothic"/>
          <w:lang w:eastAsia="ko-KR"/>
        </w:rPr>
      </w:pPr>
    </w:p>
    <w:p w:rsidR="008C3B20" w:rsidRPr="008C3B20" w:rsidRDefault="00BC3328" w:rsidP="00BC3328">
      <w:pPr>
        <w:pStyle w:val="ListParagraph"/>
        <w:numPr>
          <w:ilvl w:val="0"/>
          <w:numId w:val="7"/>
        </w:numPr>
        <w:ind w:leftChars="0"/>
        <w:jc w:val="both"/>
        <w:rPr>
          <w:rFonts w:eastAsia="Malgun Gothic"/>
          <w:lang w:eastAsia="ko-KR"/>
        </w:rPr>
      </w:pPr>
      <w:r w:rsidRPr="00D46E2C">
        <w:rPr>
          <w:rFonts w:eastAsia="Malgun Gothic" w:hint="eastAsia"/>
          <w:i/>
          <w:u w:val="single"/>
          <w:lang w:eastAsia="ko-KR"/>
        </w:rPr>
        <w:t xml:space="preserve">Considering of </w:t>
      </w:r>
      <w:proofErr w:type="spellStart"/>
      <w:r w:rsidRPr="00D46E2C">
        <w:rPr>
          <w:rFonts w:eastAsia="Malgun Gothic" w:hint="eastAsia"/>
          <w:i/>
          <w:u w:val="single"/>
          <w:lang w:eastAsia="ko-KR"/>
        </w:rPr>
        <w:t>telepresence</w:t>
      </w:r>
      <w:proofErr w:type="spellEnd"/>
      <w:r w:rsidRPr="00D46E2C">
        <w:rPr>
          <w:rFonts w:eastAsia="Malgun Gothic" w:hint="eastAsia"/>
          <w:i/>
          <w:u w:val="single"/>
          <w:lang w:eastAsia="ko-KR"/>
        </w:rPr>
        <w:t xml:space="preserve"> system</w:t>
      </w:r>
      <w:r w:rsidRPr="00D46E2C">
        <w:rPr>
          <w:rFonts w:eastAsia="Malgun Gothic"/>
          <w:i/>
          <w:u w:val="single"/>
          <w:lang w:eastAsia="ko-KR"/>
        </w:rPr>
        <w:t>’</w:t>
      </w:r>
      <w:r w:rsidRPr="00D46E2C">
        <w:rPr>
          <w:rFonts w:eastAsia="Malgun Gothic" w:hint="eastAsia"/>
          <w:i/>
          <w:u w:val="single"/>
          <w:lang w:eastAsia="ko-KR"/>
        </w:rPr>
        <w:t xml:space="preserve">s </w:t>
      </w:r>
      <w:r w:rsidR="008C3B20">
        <w:rPr>
          <w:rFonts w:eastAsia="Malgun Gothic" w:hint="eastAsia"/>
          <w:i/>
          <w:u w:val="single"/>
          <w:lang w:eastAsia="ko-KR"/>
        </w:rPr>
        <w:t xml:space="preserve">reporting of conferencing states. </w:t>
      </w:r>
    </w:p>
    <w:p w:rsidR="00BC3328" w:rsidRPr="00C86ED4" w:rsidRDefault="00BC3328" w:rsidP="00892EF7">
      <w:pPr>
        <w:jc w:val="both"/>
        <w:rPr>
          <w:rFonts w:eastAsia="Malgun Gothic"/>
          <w:lang w:eastAsia="ko-KR"/>
        </w:rPr>
      </w:pPr>
    </w:p>
    <w:p w:rsidR="00C86ED4" w:rsidRDefault="00171533" w:rsidP="000347E7">
      <w:pPr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In the middle of conferencing, a participant may want to review the purpose of meeting, or to know the name of specific participant. 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To satisfy this user</w:t>
      </w:r>
      <w:r>
        <w:rPr>
          <w:rFonts w:eastAsia="Malgun Gothic"/>
          <w:lang w:eastAsia="ko-KR"/>
        </w:rPr>
        <w:t>’</w:t>
      </w:r>
      <w:r>
        <w:rPr>
          <w:rFonts w:eastAsia="Malgun Gothic" w:hint="eastAsia"/>
          <w:lang w:eastAsia="ko-KR"/>
        </w:rPr>
        <w:t xml:space="preserve">s </w:t>
      </w:r>
      <w:r w:rsidR="00C86ED4">
        <w:rPr>
          <w:rFonts w:eastAsia="Malgun Gothic" w:hint="eastAsia"/>
          <w:lang w:eastAsia="ko-KR"/>
        </w:rPr>
        <w:t xml:space="preserve">desire, a </w:t>
      </w:r>
      <w:proofErr w:type="spellStart"/>
      <w:r w:rsidR="00C86ED4">
        <w:rPr>
          <w:rFonts w:eastAsia="Malgun Gothic" w:hint="eastAsia"/>
          <w:lang w:eastAsia="ko-KR"/>
        </w:rPr>
        <w:t>telepresence</w:t>
      </w:r>
      <w:proofErr w:type="spellEnd"/>
      <w:r w:rsidR="00C86ED4">
        <w:rPr>
          <w:rFonts w:eastAsia="Malgun Gothic" w:hint="eastAsia"/>
          <w:lang w:eastAsia="ko-KR"/>
        </w:rPr>
        <w:t xml:space="preserve"> system can have means of reporting </w:t>
      </w:r>
      <w:r w:rsidR="00D31954">
        <w:rPr>
          <w:rFonts w:eastAsia="Malgun Gothic" w:hint="eastAsia"/>
          <w:lang w:eastAsia="ko-KR"/>
        </w:rPr>
        <w:t>meeting information</w:t>
      </w:r>
      <w:r w:rsidR="00C86ED4">
        <w:rPr>
          <w:rFonts w:eastAsia="Malgun Gothic" w:hint="eastAsia"/>
          <w:lang w:eastAsia="ko-KR"/>
        </w:rPr>
        <w:t xml:space="preserve"> to users</w:t>
      </w:r>
      <w:r w:rsidR="00D31954">
        <w:rPr>
          <w:rFonts w:eastAsia="Malgun Gothic" w:hint="eastAsia"/>
          <w:lang w:eastAsia="ko-KR"/>
        </w:rPr>
        <w:t xml:space="preserve">, such as </w:t>
      </w:r>
      <w:r w:rsidR="000347E7">
        <w:rPr>
          <w:rFonts w:eastAsia="Malgun Gothic" w:hint="eastAsia"/>
          <w:lang w:eastAsia="ko-KR"/>
        </w:rPr>
        <w:t xml:space="preserve">the name of conference, the list of </w:t>
      </w:r>
      <w:r w:rsidR="00161E35">
        <w:rPr>
          <w:rFonts w:eastAsia="Malgun Gothic" w:hint="eastAsia"/>
          <w:lang w:eastAsia="ko-KR"/>
        </w:rPr>
        <w:t xml:space="preserve">current </w:t>
      </w:r>
      <w:r w:rsidR="000347E7">
        <w:rPr>
          <w:rFonts w:eastAsia="Malgun Gothic" w:hint="eastAsia"/>
          <w:lang w:eastAsia="ko-KR"/>
        </w:rPr>
        <w:t xml:space="preserve">participants, </w:t>
      </w:r>
      <w:r w:rsidR="00C86ED4">
        <w:rPr>
          <w:rFonts w:eastAsia="Malgun Gothic" w:hint="eastAsia"/>
          <w:lang w:eastAsia="ko-KR"/>
        </w:rPr>
        <w:t xml:space="preserve">the conference chairman, </w:t>
      </w:r>
      <w:r w:rsidR="000347E7">
        <w:rPr>
          <w:rFonts w:eastAsia="Malgun Gothic" w:hint="eastAsia"/>
          <w:lang w:eastAsia="ko-KR"/>
        </w:rPr>
        <w:t xml:space="preserve">and </w:t>
      </w:r>
      <w:r w:rsidR="00C86ED4">
        <w:rPr>
          <w:rFonts w:eastAsia="Malgun Gothic" w:hint="eastAsia"/>
          <w:lang w:eastAsia="ko-KR"/>
        </w:rPr>
        <w:t xml:space="preserve">so on. </w:t>
      </w:r>
    </w:p>
    <w:p w:rsidR="000D21E2" w:rsidRDefault="00A470E7" w:rsidP="008C3B20">
      <w:pPr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Therefore</w:t>
      </w:r>
      <w:r w:rsidR="00133090">
        <w:rPr>
          <w:rFonts w:eastAsia="Malgun Gothic" w:hint="eastAsia"/>
          <w:lang w:eastAsia="ko-KR"/>
        </w:rPr>
        <w:t>,</w:t>
      </w:r>
      <w:r>
        <w:rPr>
          <w:rFonts w:eastAsia="Malgun Gothic" w:hint="eastAsia"/>
          <w:lang w:eastAsia="ko-KR"/>
        </w:rPr>
        <w:t xml:space="preserve"> it is recommended for the </w:t>
      </w:r>
      <w:proofErr w:type="spellStart"/>
      <w:r>
        <w:rPr>
          <w:rFonts w:eastAsia="Malgun Gothic" w:hint="eastAsia"/>
          <w:lang w:eastAsia="ko-KR"/>
        </w:rPr>
        <w:t>telepresence</w:t>
      </w:r>
      <w:proofErr w:type="spellEnd"/>
      <w:r>
        <w:rPr>
          <w:rFonts w:eastAsia="Malgun Gothic" w:hint="eastAsia"/>
          <w:lang w:eastAsia="ko-KR"/>
        </w:rPr>
        <w:t xml:space="preserve"> system </w:t>
      </w:r>
      <w:r w:rsidR="00C86ED4">
        <w:rPr>
          <w:rFonts w:eastAsia="Malgun Gothic" w:hint="eastAsia"/>
          <w:lang w:eastAsia="ko-KR"/>
        </w:rPr>
        <w:t xml:space="preserve">to </w:t>
      </w:r>
      <w:r w:rsidR="008C3B20">
        <w:rPr>
          <w:rFonts w:eastAsia="Malgun Gothic" w:hint="eastAsia"/>
          <w:lang w:eastAsia="ko-KR"/>
        </w:rPr>
        <w:t xml:space="preserve">provide </w:t>
      </w:r>
      <w:r w:rsidR="008C3B20">
        <w:rPr>
          <w:rFonts w:eastAsia="Malgun Gothic"/>
          <w:lang w:eastAsia="ko-KR"/>
        </w:rPr>
        <w:t>information</w:t>
      </w:r>
      <w:r w:rsidR="008C3B20">
        <w:rPr>
          <w:rFonts w:eastAsia="Malgun Gothic" w:hint="eastAsia"/>
          <w:lang w:eastAsia="ko-KR"/>
        </w:rPr>
        <w:t xml:space="preserve"> related to </w:t>
      </w:r>
      <w:r w:rsidR="008C3B20" w:rsidRPr="004D02ED">
        <w:rPr>
          <w:rFonts w:eastAsia="Malgun Gothic" w:hint="eastAsia"/>
          <w:b/>
          <w:lang w:eastAsia="ko-KR"/>
        </w:rPr>
        <w:t>conference states</w:t>
      </w:r>
      <w:r w:rsidR="008C3B20">
        <w:rPr>
          <w:rFonts w:eastAsia="Malgun Gothic" w:hint="eastAsia"/>
          <w:lang w:eastAsia="ko-KR"/>
        </w:rPr>
        <w:t xml:space="preserve"> which include the name of conference, the list of participants, the conference chairman, </w:t>
      </w:r>
      <w:r w:rsidR="000D21E2">
        <w:rPr>
          <w:rFonts w:eastAsia="Malgun Gothic" w:hint="eastAsia"/>
          <w:lang w:eastAsia="ko-KR"/>
        </w:rPr>
        <w:t xml:space="preserve">and so on. </w:t>
      </w:r>
    </w:p>
    <w:p w:rsidR="00BC3328" w:rsidRPr="008C3B20" w:rsidRDefault="00BC3328" w:rsidP="00892EF7">
      <w:pPr>
        <w:jc w:val="both"/>
        <w:rPr>
          <w:rFonts w:eastAsia="Malgun Gothic"/>
          <w:lang w:eastAsia="ko-KR"/>
        </w:rPr>
      </w:pPr>
    </w:p>
    <w:p w:rsidR="008C3B20" w:rsidRPr="008C3B20" w:rsidRDefault="008C3B20" w:rsidP="008C3B20">
      <w:pPr>
        <w:pStyle w:val="ListParagraph"/>
        <w:numPr>
          <w:ilvl w:val="0"/>
          <w:numId w:val="7"/>
        </w:numPr>
        <w:ind w:leftChars="0"/>
        <w:jc w:val="both"/>
        <w:rPr>
          <w:rFonts w:eastAsia="Malgun Gothic"/>
          <w:lang w:eastAsia="ko-KR"/>
        </w:rPr>
      </w:pPr>
      <w:r w:rsidRPr="00D46E2C">
        <w:rPr>
          <w:rFonts w:eastAsia="Malgun Gothic" w:hint="eastAsia"/>
          <w:i/>
          <w:u w:val="single"/>
          <w:lang w:eastAsia="ko-KR"/>
        </w:rPr>
        <w:t xml:space="preserve">Considering of </w:t>
      </w:r>
      <w:proofErr w:type="spellStart"/>
      <w:r w:rsidRPr="00D46E2C">
        <w:rPr>
          <w:rFonts w:eastAsia="Malgun Gothic" w:hint="eastAsia"/>
          <w:i/>
          <w:u w:val="single"/>
          <w:lang w:eastAsia="ko-KR"/>
        </w:rPr>
        <w:t>telepresence</w:t>
      </w:r>
      <w:proofErr w:type="spellEnd"/>
      <w:r w:rsidRPr="00D46E2C">
        <w:rPr>
          <w:rFonts w:eastAsia="Malgun Gothic" w:hint="eastAsia"/>
          <w:i/>
          <w:u w:val="single"/>
          <w:lang w:eastAsia="ko-KR"/>
        </w:rPr>
        <w:t xml:space="preserve"> system</w:t>
      </w:r>
      <w:r w:rsidRPr="00D46E2C">
        <w:rPr>
          <w:rFonts w:eastAsia="Malgun Gothic"/>
          <w:i/>
          <w:u w:val="single"/>
          <w:lang w:eastAsia="ko-KR"/>
        </w:rPr>
        <w:t>’</w:t>
      </w:r>
      <w:r w:rsidRPr="00D46E2C">
        <w:rPr>
          <w:rFonts w:eastAsia="Malgun Gothic" w:hint="eastAsia"/>
          <w:i/>
          <w:u w:val="single"/>
          <w:lang w:eastAsia="ko-KR"/>
        </w:rPr>
        <w:t xml:space="preserve">s </w:t>
      </w:r>
      <w:r>
        <w:rPr>
          <w:rFonts w:eastAsia="Malgun Gothic" w:hint="eastAsia"/>
          <w:i/>
          <w:u w:val="single"/>
          <w:lang w:eastAsia="ko-KR"/>
        </w:rPr>
        <w:t>reporting of network conditions.</w:t>
      </w:r>
    </w:p>
    <w:p w:rsidR="00F55A26" w:rsidRDefault="006C5C5B" w:rsidP="00C747D5">
      <w:pPr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When the </w:t>
      </w:r>
      <w:r w:rsidR="00C73310">
        <w:rPr>
          <w:rFonts w:eastAsia="Malgun Gothic" w:hint="eastAsia"/>
          <w:lang w:eastAsia="ko-KR"/>
        </w:rPr>
        <w:t xml:space="preserve">video or audio </w:t>
      </w:r>
      <w:r>
        <w:rPr>
          <w:rFonts w:eastAsia="Malgun Gothic"/>
          <w:lang w:eastAsia="ko-KR"/>
        </w:rPr>
        <w:t>quality</w:t>
      </w:r>
      <w:r>
        <w:rPr>
          <w:rFonts w:eastAsia="Malgun Gothic" w:hint="eastAsia"/>
          <w:lang w:eastAsia="ko-KR"/>
        </w:rPr>
        <w:t xml:space="preserve"> of meeting </w:t>
      </w:r>
      <w:r w:rsidR="0096256B">
        <w:rPr>
          <w:rFonts w:eastAsia="Malgun Gothic" w:hint="eastAsia"/>
          <w:lang w:eastAsia="ko-KR"/>
        </w:rPr>
        <w:t xml:space="preserve">goes </w:t>
      </w:r>
      <w:r>
        <w:rPr>
          <w:rFonts w:eastAsia="Malgun Gothic" w:hint="eastAsia"/>
          <w:lang w:eastAsia="ko-KR"/>
        </w:rPr>
        <w:t>bad</w:t>
      </w:r>
      <w:r w:rsidR="0096256B">
        <w:rPr>
          <w:rFonts w:eastAsia="Malgun Gothic" w:hint="eastAsia"/>
          <w:lang w:eastAsia="ko-KR"/>
        </w:rPr>
        <w:t>,</w:t>
      </w:r>
      <w:r w:rsidR="00262D80">
        <w:rPr>
          <w:rFonts w:eastAsia="Malgun Gothic" w:hint="eastAsia"/>
          <w:lang w:eastAsia="ko-KR"/>
        </w:rPr>
        <w:t xml:space="preserve"> </w:t>
      </w:r>
      <w:r w:rsidR="0096256B">
        <w:rPr>
          <w:rFonts w:eastAsia="Malgun Gothic" w:hint="eastAsia"/>
          <w:lang w:eastAsia="ko-KR"/>
        </w:rPr>
        <w:t>a user may be curious about the current network states</w:t>
      </w:r>
      <w:r w:rsidR="00262D80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>to decide whether the meeting should be restarted.</w:t>
      </w:r>
      <w:r w:rsidR="00F55A26">
        <w:rPr>
          <w:rFonts w:eastAsia="Malgun Gothic" w:hint="eastAsia"/>
          <w:lang w:eastAsia="ko-KR"/>
        </w:rPr>
        <w:t xml:space="preserve"> </w:t>
      </w:r>
    </w:p>
    <w:p w:rsidR="00184E93" w:rsidRDefault="00184E93" w:rsidP="00C747D5">
      <w:pPr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For instances, when a</w:t>
      </w:r>
      <w:r w:rsidR="00F55A26">
        <w:rPr>
          <w:rFonts w:eastAsia="Malgun Gothic" w:hint="eastAsia"/>
          <w:lang w:eastAsia="ko-KR"/>
        </w:rPr>
        <w:t xml:space="preserve"> network condition </w:t>
      </w:r>
      <w:r>
        <w:rPr>
          <w:rFonts w:eastAsia="Malgun Gothic" w:hint="eastAsia"/>
          <w:lang w:eastAsia="ko-KR"/>
        </w:rPr>
        <w:t xml:space="preserve">goes bad and a </w:t>
      </w:r>
      <w:proofErr w:type="spellStart"/>
      <w:r>
        <w:rPr>
          <w:rFonts w:eastAsia="Malgun Gothic" w:hint="eastAsia"/>
          <w:lang w:eastAsia="ko-KR"/>
        </w:rPr>
        <w:t>telepresence</w:t>
      </w:r>
      <w:proofErr w:type="spellEnd"/>
      <w:r>
        <w:rPr>
          <w:rFonts w:eastAsia="Malgun Gothic" w:hint="eastAsia"/>
          <w:lang w:eastAsia="ko-KR"/>
        </w:rPr>
        <w:t xml:space="preserve"> system tells its user about the current network conditions, then the user can decide his or her fate; if the </w:t>
      </w:r>
      <w:r w:rsidR="00F55A26">
        <w:rPr>
          <w:rFonts w:eastAsia="Malgun Gothic" w:hint="eastAsia"/>
          <w:lang w:eastAsia="ko-KR"/>
        </w:rPr>
        <w:t xml:space="preserve">user </w:t>
      </w:r>
      <w:r>
        <w:rPr>
          <w:rFonts w:eastAsia="Malgun Gothic" w:hint="eastAsia"/>
          <w:lang w:eastAsia="ko-KR"/>
        </w:rPr>
        <w:t>believes that the network problem will be recovered in a soon can endure if not leaves the conferenc</w:t>
      </w:r>
      <w:r w:rsidR="004A3FA8">
        <w:rPr>
          <w:rFonts w:eastAsia="Malgun Gothic" w:hint="eastAsia"/>
          <w:lang w:eastAsia="ko-KR"/>
        </w:rPr>
        <w:t>e</w:t>
      </w:r>
      <w:r>
        <w:rPr>
          <w:rFonts w:eastAsia="Malgun Gothic" w:hint="eastAsia"/>
          <w:lang w:eastAsia="ko-KR"/>
        </w:rPr>
        <w:t>.</w:t>
      </w:r>
    </w:p>
    <w:p w:rsidR="004A3FA8" w:rsidRDefault="004A3FA8" w:rsidP="008C3B20">
      <w:pPr>
        <w:jc w:val="both"/>
        <w:rPr>
          <w:rFonts w:eastAsia="Malgun Gothic"/>
          <w:lang w:eastAsia="ko-KR"/>
        </w:rPr>
      </w:pPr>
      <w:r w:rsidRPr="004A3FA8">
        <w:rPr>
          <w:rFonts w:eastAsia="Malgun Gothic" w:hint="eastAsia"/>
          <w:lang w:eastAsia="ko-KR"/>
        </w:rPr>
        <w:t>Therefore</w:t>
      </w:r>
      <w:r w:rsidR="00133090">
        <w:rPr>
          <w:rFonts w:eastAsia="Malgun Gothic" w:hint="eastAsia"/>
          <w:lang w:eastAsia="ko-KR"/>
        </w:rPr>
        <w:t>,</w:t>
      </w:r>
      <w:r w:rsidRPr="004A3FA8">
        <w:rPr>
          <w:rFonts w:eastAsia="Malgun Gothic" w:hint="eastAsia"/>
          <w:lang w:eastAsia="ko-KR"/>
        </w:rPr>
        <w:t xml:space="preserve"> it is recommended for the</w:t>
      </w:r>
      <w:r w:rsidR="008C3B20" w:rsidRPr="004A3FA8">
        <w:rPr>
          <w:rFonts w:eastAsia="Malgun Gothic" w:hint="eastAsia"/>
          <w:lang w:eastAsia="ko-KR"/>
        </w:rPr>
        <w:t xml:space="preserve"> </w:t>
      </w:r>
      <w:proofErr w:type="spellStart"/>
      <w:r w:rsidR="008C3B20" w:rsidRPr="004A3FA8">
        <w:rPr>
          <w:rFonts w:eastAsia="Malgun Gothic" w:hint="eastAsia"/>
          <w:lang w:eastAsia="ko-KR"/>
        </w:rPr>
        <w:t>telepresence</w:t>
      </w:r>
      <w:proofErr w:type="spellEnd"/>
      <w:r w:rsidR="008C3B20" w:rsidRPr="004A3FA8">
        <w:rPr>
          <w:rFonts w:eastAsia="Malgun Gothic" w:hint="eastAsia"/>
          <w:lang w:eastAsia="ko-KR"/>
        </w:rPr>
        <w:t xml:space="preserve"> system to be able to provide </w:t>
      </w:r>
      <w:r w:rsidR="008C3B20" w:rsidRPr="004A3FA8">
        <w:rPr>
          <w:rFonts w:eastAsia="Malgun Gothic"/>
          <w:lang w:eastAsia="ko-KR"/>
        </w:rPr>
        <w:t>information</w:t>
      </w:r>
      <w:r w:rsidR="008C3B20" w:rsidRPr="004A3FA8">
        <w:rPr>
          <w:rFonts w:eastAsia="Malgun Gothic" w:hint="eastAsia"/>
          <w:lang w:eastAsia="ko-KR"/>
        </w:rPr>
        <w:t xml:space="preserve"> related to network conditions which </w:t>
      </w:r>
      <w:r>
        <w:rPr>
          <w:rFonts w:eastAsia="Malgun Gothic" w:hint="eastAsia"/>
          <w:lang w:eastAsia="ko-KR"/>
        </w:rPr>
        <w:t xml:space="preserve">related to </w:t>
      </w:r>
      <w:proofErr w:type="spellStart"/>
      <w:r w:rsidR="008C3B20" w:rsidRPr="004A3FA8">
        <w:rPr>
          <w:rFonts w:eastAsia="Malgun Gothic" w:hint="eastAsia"/>
          <w:lang w:eastAsia="ko-KR"/>
        </w:rPr>
        <w:t>QoS</w:t>
      </w:r>
      <w:proofErr w:type="spellEnd"/>
      <w:r>
        <w:rPr>
          <w:rFonts w:eastAsia="Malgun Gothic" w:hint="eastAsia"/>
          <w:lang w:eastAsia="ko-KR"/>
        </w:rPr>
        <w:t>/</w:t>
      </w:r>
      <w:proofErr w:type="spellStart"/>
      <w:r>
        <w:rPr>
          <w:rFonts w:eastAsia="Malgun Gothic" w:hint="eastAsia"/>
          <w:lang w:eastAsia="ko-KR"/>
        </w:rPr>
        <w:t>QoE</w:t>
      </w:r>
      <w:proofErr w:type="spellEnd"/>
      <w:r w:rsidR="008C3B20" w:rsidRPr="004A3FA8">
        <w:rPr>
          <w:rFonts w:eastAsia="Malgun Gothic" w:hint="eastAsia"/>
          <w:lang w:eastAsia="ko-KR"/>
        </w:rPr>
        <w:t xml:space="preserve"> such as the network bandwidth, network delay</w:t>
      </w:r>
      <w:r>
        <w:rPr>
          <w:rFonts w:eastAsia="Malgun Gothic" w:hint="eastAsia"/>
          <w:lang w:eastAsia="ko-KR"/>
        </w:rPr>
        <w:t xml:space="preserve"> and so on. </w:t>
      </w:r>
    </w:p>
    <w:p w:rsidR="00BC3328" w:rsidRDefault="00BC3328" w:rsidP="00892EF7">
      <w:pPr>
        <w:jc w:val="both"/>
        <w:rPr>
          <w:rFonts w:eastAsia="Malgun Gothic"/>
          <w:lang w:eastAsia="ko-KR"/>
        </w:rPr>
      </w:pPr>
    </w:p>
    <w:p w:rsidR="006C499C" w:rsidRPr="00A14FB6" w:rsidRDefault="00CE4608" w:rsidP="006C499C">
      <w:pPr>
        <w:pStyle w:val="Heading1"/>
        <w:rPr>
          <w:lang w:eastAsia="ja-JP"/>
        </w:rPr>
      </w:pPr>
      <w:r>
        <w:rPr>
          <w:rFonts w:eastAsia="Malgun Gothic" w:hint="eastAsia"/>
          <w:lang w:eastAsia="ko-KR"/>
        </w:rPr>
        <w:t>Proposal</w:t>
      </w:r>
    </w:p>
    <w:p w:rsidR="00F12C34" w:rsidRDefault="00133090" w:rsidP="00D56B83">
      <w:pPr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According to the discussion above, w</w:t>
      </w:r>
      <w:r w:rsidR="00F12C34">
        <w:rPr>
          <w:rFonts w:eastAsia="Malgun Gothic" w:hint="eastAsia"/>
          <w:lang w:eastAsia="ko-KR"/>
        </w:rPr>
        <w:t xml:space="preserve">e propose </w:t>
      </w:r>
      <w:r>
        <w:rPr>
          <w:rFonts w:eastAsia="Malgun Gothic" w:hint="eastAsia"/>
          <w:lang w:eastAsia="ko-KR"/>
        </w:rPr>
        <w:t xml:space="preserve">some </w:t>
      </w:r>
      <w:r>
        <w:rPr>
          <w:rFonts w:eastAsia="Malgun Gothic"/>
          <w:lang w:eastAsia="ko-KR"/>
        </w:rPr>
        <w:t>additional</w:t>
      </w:r>
      <w:r>
        <w:rPr>
          <w:rFonts w:eastAsia="Malgun Gothic" w:hint="eastAsia"/>
          <w:lang w:eastAsia="ko-KR"/>
        </w:rPr>
        <w:t xml:space="preserve"> requirements </w:t>
      </w:r>
      <w:r w:rsidR="00F12C34">
        <w:rPr>
          <w:rFonts w:eastAsia="Malgun Gothic" w:hint="eastAsia"/>
          <w:lang w:eastAsia="ko-KR"/>
        </w:rPr>
        <w:t xml:space="preserve">to be </w:t>
      </w:r>
      <w:r w:rsidR="00005BAD">
        <w:rPr>
          <w:rFonts w:eastAsia="Malgun Gothic" w:hint="eastAsia"/>
          <w:lang w:eastAsia="ko-KR"/>
        </w:rPr>
        <w:t>included</w:t>
      </w:r>
      <w:r w:rsidR="00F12C34">
        <w:rPr>
          <w:rFonts w:eastAsia="Malgun Gothic" w:hint="eastAsia"/>
          <w:lang w:eastAsia="ko-KR"/>
        </w:rPr>
        <w:t xml:space="preserve"> in </w:t>
      </w:r>
      <w:r w:rsidR="00D56B83">
        <w:rPr>
          <w:rFonts w:eastAsia="Malgun Gothic" w:hint="eastAsia"/>
          <w:lang w:eastAsia="ko-KR"/>
        </w:rPr>
        <w:t xml:space="preserve">section </w:t>
      </w:r>
      <w:r w:rsidR="00F12C34">
        <w:rPr>
          <w:rFonts w:eastAsia="Malgun Gothic" w:hint="eastAsia"/>
          <w:lang w:eastAsia="ko-KR"/>
        </w:rPr>
        <w:t>8</w:t>
      </w:r>
      <w:r w:rsidR="00D56B83">
        <w:rPr>
          <w:rFonts w:eastAsia="Malgun Gothic" w:hint="eastAsia"/>
          <w:lang w:eastAsia="ko-KR"/>
        </w:rPr>
        <w:t xml:space="preserve"> of</w:t>
      </w:r>
      <w:r w:rsidR="00F12C34">
        <w:rPr>
          <w:rFonts w:eastAsia="Malgun Gothic" w:hint="eastAsia"/>
          <w:lang w:eastAsia="ko-KR"/>
        </w:rPr>
        <w:t xml:space="preserve"> </w:t>
      </w:r>
      <w:r w:rsidR="00F12C34">
        <w:rPr>
          <w:rFonts w:hint="eastAsia"/>
          <w:lang w:eastAsia="ko-KR"/>
        </w:rPr>
        <w:t>F.TPS-</w:t>
      </w:r>
      <w:proofErr w:type="spellStart"/>
      <w:r w:rsidR="00F12C34">
        <w:rPr>
          <w:rFonts w:eastAsia="Malgun Gothic" w:hint="eastAsia"/>
          <w:lang w:eastAsia="ko-KR"/>
        </w:rPr>
        <w:t>Reqs</w:t>
      </w:r>
      <w:proofErr w:type="spellEnd"/>
      <w:r w:rsidR="008C3B20">
        <w:rPr>
          <w:rFonts w:eastAsia="Malgun Gothic" w:hint="eastAsia"/>
          <w:lang w:eastAsia="ko-KR"/>
        </w:rPr>
        <w:t>.</w:t>
      </w:r>
    </w:p>
    <w:p w:rsidR="00D56B83" w:rsidRPr="00005BAD" w:rsidRDefault="00D56B83" w:rsidP="00D56B83">
      <w:pPr>
        <w:jc w:val="both"/>
        <w:rPr>
          <w:rFonts w:eastAsia="Malgun Gothic"/>
          <w:lang w:eastAsia="ko-KR"/>
        </w:rPr>
      </w:pPr>
    </w:p>
    <w:p w:rsidR="0081496D" w:rsidRDefault="0081496D" w:rsidP="00D56B83">
      <w:pPr>
        <w:jc w:val="both"/>
        <w:rPr>
          <w:rFonts w:eastAsia="Malgun Gothic"/>
          <w:lang w:eastAsia="ko-KR"/>
        </w:rPr>
      </w:pPr>
    </w:p>
    <w:p w:rsidR="0081496D" w:rsidRDefault="0081496D" w:rsidP="0081496D">
      <w:pPr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Med xxx: The </w:t>
      </w:r>
      <w:proofErr w:type="spellStart"/>
      <w:r>
        <w:rPr>
          <w:rFonts w:eastAsia="Malgun Gothic" w:hint="eastAsia"/>
          <w:lang w:eastAsia="ko-KR"/>
        </w:rPr>
        <w:t>telepresence</w:t>
      </w:r>
      <w:proofErr w:type="spellEnd"/>
      <w:r>
        <w:rPr>
          <w:rFonts w:eastAsia="Malgun Gothic" w:hint="eastAsia"/>
          <w:lang w:eastAsia="ko-KR"/>
        </w:rPr>
        <w:t xml:space="preserve"> system is </w:t>
      </w:r>
      <w:r w:rsidR="00BC3328">
        <w:rPr>
          <w:rFonts w:eastAsia="Malgun Gothic" w:hint="eastAsia"/>
          <w:lang w:eastAsia="ko-KR"/>
        </w:rPr>
        <w:t xml:space="preserve">recommended </w:t>
      </w:r>
      <w:r>
        <w:rPr>
          <w:rFonts w:eastAsia="Malgun Gothic" w:hint="eastAsia"/>
          <w:lang w:eastAsia="ko-KR"/>
        </w:rPr>
        <w:t xml:space="preserve">to be able to propose </w:t>
      </w:r>
      <w:r>
        <w:rPr>
          <w:rFonts w:eastAsia="Malgun Gothic"/>
          <w:lang w:eastAsia="ko-KR"/>
        </w:rPr>
        <w:t>optimal media characteristics</w:t>
      </w:r>
      <w:r>
        <w:rPr>
          <w:rFonts w:eastAsia="Malgun Gothic" w:hint="eastAsia"/>
          <w:lang w:eastAsia="ko-KR"/>
        </w:rPr>
        <w:t xml:space="preserve"> for the conferencing from a variety of environments using different types of endpoint devices.</w:t>
      </w:r>
    </w:p>
    <w:p w:rsidR="0081496D" w:rsidRDefault="0081496D" w:rsidP="00D56B83">
      <w:pPr>
        <w:jc w:val="both"/>
        <w:rPr>
          <w:rFonts w:eastAsia="Malgun Gothic"/>
          <w:lang w:eastAsia="ko-KR"/>
        </w:rPr>
      </w:pPr>
    </w:p>
    <w:p w:rsidR="00291997" w:rsidRDefault="00C80696" w:rsidP="00D56B83">
      <w:pPr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Other</w:t>
      </w:r>
      <w:r w:rsidR="0081496D">
        <w:rPr>
          <w:rFonts w:eastAsia="Malgun Gothic" w:hint="eastAsia"/>
          <w:lang w:eastAsia="ko-KR"/>
        </w:rPr>
        <w:t xml:space="preserve"> xxx</w:t>
      </w:r>
      <w:r>
        <w:rPr>
          <w:rFonts w:eastAsia="Malgun Gothic" w:hint="eastAsia"/>
          <w:lang w:eastAsia="ko-KR"/>
        </w:rPr>
        <w:t xml:space="preserve">: The </w:t>
      </w:r>
      <w:proofErr w:type="spellStart"/>
      <w:r>
        <w:rPr>
          <w:rFonts w:eastAsia="Malgun Gothic" w:hint="eastAsia"/>
          <w:lang w:eastAsia="ko-KR"/>
        </w:rPr>
        <w:t>telepresence</w:t>
      </w:r>
      <w:proofErr w:type="spellEnd"/>
      <w:r>
        <w:rPr>
          <w:rFonts w:eastAsia="Malgun Gothic" w:hint="eastAsia"/>
          <w:lang w:eastAsia="ko-KR"/>
        </w:rPr>
        <w:t xml:space="preserve"> system is </w:t>
      </w:r>
      <w:r w:rsidR="00A470E7">
        <w:rPr>
          <w:rFonts w:eastAsia="Malgun Gothic" w:hint="eastAsia"/>
          <w:lang w:eastAsia="ko-KR"/>
        </w:rPr>
        <w:t xml:space="preserve">recommended </w:t>
      </w:r>
      <w:r>
        <w:rPr>
          <w:rFonts w:eastAsia="Malgun Gothic" w:hint="eastAsia"/>
          <w:lang w:eastAsia="ko-KR"/>
        </w:rPr>
        <w:t xml:space="preserve">to be </w:t>
      </w:r>
      <w:r w:rsidR="00A7044F">
        <w:rPr>
          <w:rFonts w:eastAsia="Malgun Gothic" w:hint="eastAsia"/>
          <w:lang w:eastAsia="ko-KR"/>
        </w:rPr>
        <w:t xml:space="preserve">able </w:t>
      </w:r>
      <w:r>
        <w:rPr>
          <w:rFonts w:eastAsia="Malgun Gothic" w:hint="eastAsia"/>
          <w:lang w:eastAsia="ko-KR"/>
        </w:rPr>
        <w:t xml:space="preserve">to provide </w:t>
      </w:r>
      <w:r w:rsidR="00A7044F">
        <w:rPr>
          <w:rFonts w:eastAsia="Malgun Gothic"/>
          <w:lang w:eastAsia="ko-KR"/>
        </w:rPr>
        <w:t>information</w:t>
      </w:r>
      <w:r>
        <w:rPr>
          <w:rFonts w:eastAsia="Malgun Gothic" w:hint="eastAsia"/>
          <w:lang w:eastAsia="ko-KR"/>
        </w:rPr>
        <w:t xml:space="preserve"> related to </w:t>
      </w:r>
      <w:r w:rsidRPr="004D02ED">
        <w:rPr>
          <w:rFonts w:eastAsia="Malgun Gothic" w:hint="eastAsia"/>
          <w:b/>
          <w:lang w:eastAsia="ko-KR"/>
        </w:rPr>
        <w:t xml:space="preserve">conference </w:t>
      </w:r>
      <w:r w:rsidR="00327819" w:rsidRPr="004D02ED">
        <w:rPr>
          <w:rFonts w:eastAsia="Malgun Gothic" w:hint="eastAsia"/>
          <w:b/>
          <w:lang w:eastAsia="ko-KR"/>
        </w:rPr>
        <w:t>states</w:t>
      </w:r>
      <w:r w:rsidR="00327819">
        <w:rPr>
          <w:rFonts w:eastAsia="Malgun Gothic" w:hint="eastAsia"/>
          <w:lang w:eastAsia="ko-KR"/>
        </w:rPr>
        <w:t xml:space="preserve"> which include</w:t>
      </w:r>
      <w:r>
        <w:rPr>
          <w:rFonts w:eastAsia="Malgun Gothic" w:hint="eastAsia"/>
          <w:lang w:eastAsia="ko-KR"/>
        </w:rPr>
        <w:t xml:space="preserve"> the name of conference, the list of participants,</w:t>
      </w:r>
      <w:r w:rsidR="00327819">
        <w:rPr>
          <w:rFonts w:eastAsia="Malgun Gothic" w:hint="eastAsia"/>
          <w:lang w:eastAsia="ko-KR"/>
        </w:rPr>
        <w:t xml:space="preserve"> and the conference chairman,</w:t>
      </w:r>
      <w:r>
        <w:rPr>
          <w:rFonts w:eastAsia="Malgun Gothic" w:hint="eastAsia"/>
          <w:lang w:eastAsia="ko-KR"/>
        </w:rPr>
        <w:t xml:space="preserve"> </w:t>
      </w:r>
      <w:r w:rsidR="00A7044F">
        <w:rPr>
          <w:rFonts w:eastAsia="Malgun Gothic" w:hint="eastAsia"/>
          <w:lang w:eastAsia="ko-KR"/>
        </w:rPr>
        <w:t xml:space="preserve">but </w:t>
      </w:r>
      <w:r w:rsidR="00327819">
        <w:rPr>
          <w:rFonts w:eastAsia="Malgun Gothic" w:hint="eastAsia"/>
          <w:lang w:eastAsia="ko-KR"/>
        </w:rPr>
        <w:t xml:space="preserve">are </w:t>
      </w:r>
      <w:r w:rsidR="00A7044F">
        <w:rPr>
          <w:rFonts w:eastAsia="Malgun Gothic" w:hint="eastAsia"/>
          <w:lang w:eastAsia="ko-KR"/>
        </w:rPr>
        <w:t>not limited to.</w:t>
      </w:r>
    </w:p>
    <w:p w:rsidR="00005BAD" w:rsidRDefault="00005BAD" w:rsidP="00D56B83">
      <w:pPr>
        <w:jc w:val="both"/>
        <w:rPr>
          <w:rFonts w:eastAsia="Malgun Gothic"/>
          <w:lang w:eastAsia="ko-KR"/>
        </w:rPr>
      </w:pPr>
    </w:p>
    <w:p w:rsidR="004A3FA8" w:rsidRPr="004A3FA8" w:rsidRDefault="00327819" w:rsidP="004A3FA8">
      <w:pPr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Other</w:t>
      </w:r>
      <w:r w:rsidR="0081496D">
        <w:rPr>
          <w:rFonts w:eastAsia="Malgun Gothic" w:hint="eastAsia"/>
          <w:lang w:eastAsia="ko-KR"/>
        </w:rPr>
        <w:t xml:space="preserve"> xxx</w:t>
      </w:r>
      <w:r>
        <w:rPr>
          <w:rFonts w:eastAsia="Malgun Gothic" w:hint="eastAsia"/>
          <w:lang w:eastAsia="ko-KR"/>
        </w:rPr>
        <w:t xml:space="preserve">: The </w:t>
      </w:r>
      <w:proofErr w:type="spellStart"/>
      <w:r>
        <w:rPr>
          <w:rFonts w:eastAsia="Malgun Gothic" w:hint="eastAsia"/>
          <w:lang w:eastAsia="ko-KR"/>
        </w:rPr>
        <w:t>telepresence</w:t>
      </w:r>
      <w:proofErr w:type="spellEnd"/>
      <w:r>
        <w:rPr>
          <w:rFonts w:eastAsia="Malgun Gothic" w:hint="eastAsia"/>
          <w:lang w:eastAsia="ko-KR"/>
        </w:rPr>
        <w:t xml:space="preserve"> system is </w:t>
      </w:r>
      <w:r w:rsidR="00A470E7">
        <w:rPr>
          <w:rFonts w:eastAsia="Malgun Gothic" w:hint="eastAsia"/>
          <w:lang w:eastAsia="ko-KR"/>
        </w:rPr>
        <w:t xml:space="preserve">recommended </w:t>
      </w:r>
      <w:r>
        <w:rPr>
          <w:rFonts w:eastAsia="Malgun Gothic" w:hint="eastAsia"/>
          <w:lang w:eastAsia="ko-KR"/>
        </w:rPr>
        <w:t xml:space="preserve">to be able to provide </w:t>
      </w:r>
      <w:r>
        <w:rPr>
          <w:rFonts w:eastAsia="Malgun Gothic"/>
          <w:lang w:eastAsia="ko-KR"/>
        </w:rPr>
        <w:t>information</w:t>
      </w:r>
      <w:r>
        <w:rPr>
          <w:rFonts w:eastAsia="Malgun Gothic" w:hint="eastAsia"/>
          <w:lang w:eastAsia="ko-KR"/>
        </w:rPr>
        <w:t xml:space="preserve"> related to </w:t>
      </w:r>
      <w:r w:rsidRPr="004D02ED">
        <w:rPr>
          <w:rFonts w:eastAsia="Malgun Gothic" w:hint="eastAsia"/>
          <w:b/>
          <w:lang w:eastAsia="ko-KR"/>
        </w:rPr>
        <w:t>network conditions</w:t>
      </w:r>
      <w:r>
        <w:rPr>
          <w:rFonts w:eastAsia="Malgun Gothic" w:hint="eastAsia"/>
          <w:lang w:eastAsia="ko-KR"/>
        </w:rPr>
        <w:t xml:space="preserve"> </w:t>
      </w:r>
      <w:r w:rsidR="004A3FA8">
        <w:rPr>
          <w:rFonts w:eastAsia="Malgun Gothic" w:hint="eastAsia"/>
          <w:lang w:eastAsia="ko-KR"/>
        </w:rPr>
        <w:t xml:space="preserve">which related to </w:t>
      </w:r>
      <w:proofErr w:type="spellStart"/>
      <w:r w:rsidR="004A3FA8" w:rsidRPr="004A3FA8">
        <w:rPr>
          <w:rFonts w:eastAsia="Malgun Gothic" w:hint="eastAsia"/>
          <w:lang w:eastAsia="ko-KR"/>
        </w:rPr>
        <w:t>QoS</w:t>
      </w:r>
      <w:proofErr w:type="spellEnd"/>
      <w:r w:rsidR="004A3FA8">
        <w:rPr>
          <w:rFonts w:eastAsia="Malgun Gothic" w:hint="eastAsia"/>
          <w:lang w:eastAsia="ko-KR"/>
        </w:rPr>
        <w:t>/</w:t>
      </w:r>
      <w:proofErr w:type="spellStart"/>
      <w:r w:rsidR="004A3FA8">
        <w:rPr>
          <w:rFonts w:eastAsia="Malgun Gothic" w:hint="eastAsia"/>
          <w:lang w:eastAsia="ko-KR"/>
        </w:rPr>
        <w:t>QoE</w:t>
      </w:r>
      <w:proofErr w:type="spellEnd"/>
      <w:r w:rsidR="004A3FA8" w:rsidRPr="004A3FA8">
        <w:rPr>
          <w:rFonts w:eastAsia="Malgun Gothic" w:hint="eastAsia"/>
          <w:lang w:eastAsia="ko-KR"/>
        </w:rPr>
        <w:t xml:space="preserve"> such as the network bandwidth, network delay, loss rate and </w:t>
      </w:r>
      <w:r w:rsidR="004A3FA8" w:rsidRPr="004A3FA8">
        <w:rPr>
          <w:rFonts w:eastAsia="Malgun Gothic"/>
          <w:lang w:eastAsia="ko-KR"/>
        </w:rPr>
        <w:t>jitter</w:t>
      </w:r>
      <w:r w:rsidR="004A3FA8" w:rsidRPr="004A3FA8">
        <w:rPr>
          <w:rFonts w:eastAsia="Malgun Gothic" w:hint="eastAsia"/>
          <w:lang w:eastAsia="ko-KR"/>
        </w:rPr>
        <w:t>, but are not limited to.</w:t>
      </w:r>
    </w:p>
    <w:p w:rsidR="00291997" w:rsidRPr="004A3FA8" w:rsidRDefault="00291997" w:rsidP="00D56B83">
      <w:pPr>
        <w:jc w:val="both"/>
        <w:rPr>
          <w:rFonts w:eastAsia="Malgun Gothic"/>
          <w:lang w:eastAsia="ko-KR"/>
        </w:rPr>
      </w:pPr>
    </w:p>
    <w:p w:rsidR="006C499C" w:rsidRPr="00A14FB6" w:rsidRDefault="006C499C"/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24"/>
      <w:footerReference w:type="first" r:id="rId25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1CD" w:rsidRDefault="005C51CD">
      <w:r>
        <w:separator/>
      </w:r>
    </w:p>
  </w:endnote>
  <w:endnote w:type="continuationSeparator" w:id="0">
    <w:p w:rsidR="005C51CD" w:rsidRDefault="005C5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176CFD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176CFD" w:rsidRPr="00F331C5" w:rsidRDefault="00176CFD" w:rsidP="006C499C">
          <w:pPr>
            <w:rPr>
              <w:b/>
              <w:bCs/>
              <w:sz w:val="20"/>
            </w:rPr>
          </w:pPr>
          <w:bookmarkStart w:id="10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176CFD" w:rsidRPr="00D91334" w:rsidRDefault="006B1FD9" w:rsidP="006B1FD9">
          <w:pPr>
            <w:rPr>
              <w:sz w:val="22"/>
              <w:highlight w:val="yellow"/>
            </w:rPr>
          </w:pPr>
          <w:proofErr w:type="spellStart"/>
          <w:r>
            <w:rPr>
              <w:rFonts w:eastAsia="Malgun Gothic" w:hint="eastAsia"/>
              <w:sz w:val="22"/>
              <w:lang w:eastAsia="ko-KR"/>
            </w:rPr>
            <w:t>Juyoung</w:t>
          </w:r>
          <w:proofErr w:type="spellEnd"/>
          <w:r>
            <w:rPr>
              <w:rFonts w:eastAsia="Malgun Gothic" w:hint="eastAsia"/>
              <w:sz w:val="22"/>
              <w:lang w:eastAsia="ko-KR"/>
            </w:rPr>
            <w:t xml:space="preserve"> Park </w:t>
          </w:r>
          <w:r w:rsidR="00176CFD" w:rsidRPr="006750BE">
            <w:rPr>
              <w:sz w:val="22"/>
            </w:rPr>
            <w:br/>
          </w:r>
          <w:r w:rsidR="00176CFD" w:rsidRPr="006750BE">
            <w:rPr>
              <w:rFonts w:hint="eastAsia"/>
              <w:sz w:val="22"/>
              <w:lang w:eastAsia="ko-KR"/>
            </w:rPr>
            <w:t>ETRI</w:t>
          </w:r>
          <w:r w:rsidR="00176CFD" w:rsidRPr="006750BE">
            <w:rPr>
              <w:sz w:val="22"/>
            </w:rPr>
            <w:br/>
          </w:r>
          <w:r w:rsidR="00176CFD" w:rsidRPr="006750BE">
            <w:rPr>
              <w:rFonts w:hint="eastAsia"/>
              <w:sz w:val="22"/>
              <w:lang w:eastAsia="ko-KR"/>
            </w:rPr>
            <w:t>Republic of Korea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176CFD" w:rsidRPr="00D91334" w:rsidRDefault="00176CFD" w:rsidP="006B1FD9">
          <w:pPr>
            <w:rPr>
              <w:sz w:val="22"/>
              <w:highlight w:val="yellow"/>
            </w:rPr>
          </w:pPr>
          <w:r w:rsidRPr="006750BE">
            <w:rPr>
              <w:sz w:val="22"/>
            </w:rPr>
            <w:t>Tel:</w:t>
          </w:r>
          <w:r w:rsidRPr="006750BE">
            <w:rPr>
              <w:rFonts w:hint="eastAsia"/>
              <w:sz w:val="22"/>
              <w:lang w:eastAsia="ko-KR"/>
            </w:rPr>
            <w:t xml:space="preserve"> +82-42-860-</w:t>
          </w:r>
          <w:r w:rsidR="006B1FD9">
            <w:rPr>
              <w:rFonts w:eastAsia="Malgun Gothic" w:hint="eastAsia"/>
              <w:sz w:val="22"/>
              <w:lang w:eastAsia="ko-KR"/>
            </w:rPr>
            <w:t>1028</w:t>
          </w:r>
          <w:r w:rsidRPr="006750BE">
            <w:rPr>
              <w:sz w:val="22"/>
            </w:rPr>
            <w:br/>
            <w:t>Fax:</w:t>
          </w:r>
          <w:r w:rsidRPr="006750BE">
            <w:rPr>
              <w:rFonts w:hint="eastAsia"/>
              <w:sz w:val="22"/>
              <w:lang w:eastAsia="ko-KR"/>
            </w:rPr>
            <w:t xml:space="preserve"> +82-42-861-5404</w:t>
          </w:r>
          <w:r w:rsidRPr="006750BE">
            <w:rPr>
              <w:sz w:val="22"/>
            </w:rPr>
            <w:br/>
            <w:t>Email:</w:t>
          </w:r>
          <w:r w:rsidRPr="006750BE">
            <w:rPr>
              <w:rFonts w:hint="eastAsia"/>
              <w:sz w:val="22"/>
              <w:lang w:eastAsia="ko-KR"/>
            </w:rPr>
            <w:t xml:space="preserve"> </w:t>
          </w:r>
          <w:r w:rsidR="006B1FD9">
            <w:rPr>
              <w:rFonts w:eastAsia="Malgun Gothic" w:hint="eastAsia"/>
              <w:sz w:val="22"/>
              <w:lang w:eastAsia="ko-KR"/>
            </w:rPr>
            <w:t>jypark</w:t>
          </w:r>
          <w:r w:rsidRPr="006750BE">
            <w:rPr>
              <w:rFonts w:hint="eastAsia"/>
              <w:sz w:val="22"/>
              <w:lang w:eastAsia="ko-KR"/>
            </w:rPr>
            <w:t>@etri.re.kr</w:t>
          </w:r>
        </w:p>
      </w:tc>
    </w:tr>
    <w:tr w:rsidR="00892EF7" w:rsidRPr="00892EF7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892EF7" w:rsidRPr="00F331C5" w:rsidRDefault="00892EF7" w:rsidP="006C499C">
          <w:pPr>
            <w:rPr>
              <w:b/>
              <w:bCs/>
              <w:sz w:val="20"/>
            </w:rPr>
          </w:pPr>
          <w:bookmarkStart w:id="11" w:name="dcontact1"/>
          <w:bookmarkStart w:id="12" w:name="dcontent" w:colFirst="1" w:colLast="1"/>
          <w:bookmarkEnd w:id="10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892EF7" w:rsidRPr="00D91334" w:rsidRDefault="006B1FD9" w:rsidP="00892EF7">
          <w:pPr>
            <w:rPr>
              <w:sz w:val="22"/>
              <w:highlight w:val="yellow"/>
            </w:rPr>
          </w:pPr>
          <w:r w:rsidRPr="006750BE">
            <w:rPr>
              <w:rFonts w:hint="eastAsia"/>
              <w:sz w:val="22"/>
              <w:lang w:eastAsia="ko-KR"/>
            </w:rPr>
            <w:t>Jong-</w:t>
          </w:r>
          <w:proofErr w:type="spellStart"/>
          <w:r w:rsidRPr="006750BE">
            <w:rPr>
              <w:rFonts w:hint="eastAsia"/>
              <w:sz w:val="22"/>
              <w:lang w:eastAsia="ko-KR"/>
            </w:rPr>
            <w:t>Hwa</w:t>
          </w:r>
          <w:proofErr w:type="spellEnd"/>
          <w:r w:rsidRPr="006750BE">
            <w:rPr>
              <w:rFonts w:hint="eastAsia"/>
              <w:sz w:val="22"/>
              <w:lang w:eastAsia="ko-KR"/>
            </w:rPr>
            <w:t xml:space="preserve"> Yi</w:t>
          </w:r>
          <w:r w:rsidR="00892EF7" w:rsidRPr="006750BE">
            <w:rPr>
              <w:sz w:val="22"/>
            </w:rPr>
            <w:br/>
          </w:r>
          <w:r w:rsidR="00892EF7" w:rsidRPr="006750BE">
            <w:rPr>
              <w:rFonts w:hint="eastAsia"/>
              <w:sz w:val="22"/>
              <w:lang w:eastAsia="ko-KR"/>
            </w:rPr>
            <w:t>ETRI</w:t>
          </w:r>
          <w:r w:rsidR="00892EF7" w:rsidRPr="006750BE">
            <w:rPr>
              <w:sz w:val="22"/>
            </w:rPr>
            <w:br/>
          </w:r>
          <w:r w:rsidR="00892EF7" w:rsidRPr="006750BE">
            <w:rPr>
              <w:rFonts w:hint="eastAsia"/>
              <w:sz w:val="22"/>
              <w:lang w:eastAsia="ko-KR"/>
            </w:rPr>
            <w:t>Republic of Korea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892EF7" w:rsidRPr="00D91334" w:rsidRDefault="006B1FD9" w:rsidP="001A1E4F">
          <w:pPr>
            <w:rPr>
              <w:sz w:val="22"/>
              <w:highlight w:val="yellow"/>
            </w:rPr>
          </w:pPr>
          <w:r w:rsidRPr="006750BE">
            <w:rPr>
              <w:sz w:val="22"/>
            </w:rPr>
            <w:t>Tel:</w:t>
          </w:r>
          <w:r w:rsidRPr="006750BE">
            <w:rPr>
              <w:rFonts w:hint="eastAsia"/>
              <w:sz w:val="22"/>
              <w:lang w:eastAsia="ko-KR"/>
            </w:rPr>
            <w:t xml:space="preserve"> +82-42-860-5278</w:t>
          </w:r>
          <w:r w:rsidR="00892EF7" w:rsidRPr="006750BE">
            <w:rPr>
              <w:sz w:val="22"/>
            </w:rPr>
            <w:br/>
            <w:t>Fax:</w:t>
          </w:r>
          <w:r w:rsidR="00892EF7" w:rsidRPr="006750BE">
            <w:rPr>
              <w:rFonts w:hint="eastAsia"/>
              <w:sz w:val="22"/>
              <w:lang w:eastAsia="ko-KR"/>
            </w:rPr>
            <w:t xml:space="preserve"> +82-42-861-5404</w:t>
          </w:r>
          <w:r w:rsidR="00892EF7" w:rsidRPr="006750BE">
            <w:rPr>
              <w:sz w:val="22"/>
            </w:rPr>
            <w:br/>
            <w:t>Email:</w:t>
          </w:r>
          <w:r w:rsidR="00892EF7">
            <w:rPr>
              <w:rFonts w:hint="eastAsia"/>
              <w:sz w:val="22"/>
              <w:lang w:eastAsia="ko-KR"/>
            </w:rPr>
            <w:t xml:space="preserve"> </w:t>
          </w:r>
          <w:proofErr w:type="spellStart"/>
          <w:r w:rsidRPr="006750BE">
            <w:rPr>
              <w:rFonts w:hint="eastAsia"/>
              <w:sz w:val="22"/>
              <w:lang w:eastAsia="ko-KR"/>
            </w:rPr>
            <w:t>jhyiee</w:t>
          </w:r>
          <w:proofErr w:type="spellEnd"/>
          <w:r w:rsidRPr="006750BE">
            <w:rPr>
              <w:rFonts w:hint="eastAsia"/>
              <w:sz w:val="22"/>
              <w:lang w:eastAsia="ko-KR"/>
            </w:rPr>
            <w:t xml:space="preserve"> </w:t>
          </w:r>
          <w:r w:rsidR="00892EF7" w:rsidRPr="006750BE">
            <w:rPr>
              <w:rFonts w:hint="eastAsia"/>
              <w:sz w:val="22"/>
              <w:lang w:eastAsia="ko-KR"/>
            </w:rPr>
            <w:t>@etri.re.kr</w:t>
          </w:r>
        </w:p>
      </w:tc>
    </w:tr>
    <w:tr w:rsidR="00892EF7" w:rsidRPr="00892EF7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892EF7" w:rsidRPr="00F331C5" w:rsidRDefault="00892EF7" w:rsidP="001A1E4F">
          <w:pPr>
            <w:rPr>
              <w:b/>
              <w:bCs/>
              <w:sz w:val="20"/>
            </w:rPr>
          </w:pPr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892EF7" w:rsidRPr="00CE7ED2" w:rsidRDefault="00892EF7" w:rsidP="001A1E4F">
          <w:pPr>
            <w:rPr>
              <w:sz w:val="22"/>
            </w:rPr>
          </w:pPr>
          <w:r>
            <w:rPr>
              <w:rFonts w:hint="eastAsia"/>
              <w:sz w:val="22"/>
              <w:szCs w:val="22"/>
              <w:lang w:eastAsia="ko-KR"/>
            </w:rPr>
            <w:t>Ok-Jo Jung</w:t>
          </w:r>
          <w:r w:rsidRPr="00CE7ED2">
            <w:rPr>
              <w:sz w:val="22"/>
            </w:rPr>
            <w:br/>
          </w:r>
          <w:r w:rsidRPr="00CE7ED2">
            <w:rPr>
              <w:rFonts w:hint="eastAsia"/>
              <w:sz w:val="22"/>
              <w:lang w:eastAsia="ko-KR"/>
            </w:rPr>
            <w:t>ETRI</w:t>
          </w:r>
          <w:r w:rsidRPr="00CE7ED2">
            <w:rPr>
              <w:sz w:val="22"/>
            </w:rPr>
            <w:br/>
          </w:r>
          <w:r w:rsidRPr="00CE7ED2">
            <w:rPr>
              <w:rFonts w:hint="eastAsia"/>
              <w:sz w:val="22"/>
              <w:lang w:eastAsia="ko-KR"/>
            </w:rPr>
            <w:t>Republic of Korea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892EF7" w:rsidRPr="00CE7ED2" w:rsidRDefault="00892EF7" w:rsidP="001A1E4F">
          <w:pPr>
            <w:rPr>
              <w:sz w:val="22"/>
              <w:lang w:eastAsia="ko-KR"/>
            </w:rPr>
          </w:pPr>
          <w:r w:rsidRPr="00CE7ED2">
            <w:rPr>
              <w:sz w:val="22"/>
            </w:rPr>
            <w:t>Tel:</w:t>
          </w:r>
          <w:r w:rsidRPr="00CE7ED2">
            <w:rPr>
              <w:rFonts w:hint="eastAsia"/>
              <w:sz w:val="22"/>
              <w:lang w:eastAsia="ko-KR"/>
            </w:rPr>
            <w:t xml:space="preserve"> </w:t>
          </w:r>
          <w:r w:rsidRPr="00CE7ED2">
            <w:rPr>
              <w:sz w:val="22"/>
              <w:szCs w:val="22"/>
              <w:lang w:eastAsia="ko-KR"/>
            </w:rPr>
            <w:t xml:space="preserve">+82 42 860 </w:t>
          </w:r>
          <w:r>
            <w:rPr>
              <w:rFonts w:hint="eastAsia"/>
              <w:sz w:val="22"/>
              <w:szCs w:val="22"/>
              <w:lang w:eastAsia="ko-KR"/>
            </w:rPr>
            <w:t>1049</w:t>
          </w:r>
          <w:r w:rsidRPr="00CE7ED2">
            <w:rPr>
              <w:sz w:val="22"/>
            </w:rPr>
            <w:br/>
            <w:t>Fax:</w:t>
          </w:r>
          <w:r w:rsidRPr="00CE7ED2">
            <w:rPr>
              <w:rFonts w:hint="eastAsia"/>
              <w:sz w:val="22"/>
              <w:lang w:eastAsia="ko-KR"/>
            </w:rPr>
            <w:t xml:space="preserve"> +82-42-861-5404</w:t>
          </w:r>
          <w:r w:rsidRPr="00CE7ED2">
            <w:rPr>
              <w:sz w:val="22"/>
            </w:rPr>
            <w:br/>
            <w:t>Email:</w:t>
          </w:r>
          <w:r w:rsidRPr="00CE7ED2">
            <w:rPr>
              <w:rFonts w:hint="eastAsia"/>
              <w:sz w:val="22"/>
              <w:lang w:eastAsia="ko-KR"/>
            </w:rPr>
            <w:t xml:space="preserve"> </w:t>
          </w:r>
          <w:r>
            <w:rPr>
              <w:rFonts w:hint="eastAsia"/>
              <w:sz w:val="22"/>
              <w:szCs w:val="22"/>
              <w:lang w:eastAsia="ko-KR"/>
            </w:rPr>
            <w:t>okjo</w:t>
          </w:r>
          <w:r w:rsidRPr="00CE7ED2">
            <w:rPr>
              <w:sz w:val="22"/>
              <w:szCs w:val="22"/>
              <w:lang w:eastAsia="ko-KR"/>
            </w:rPr>
            <w:t>@etri.re.kr</w:t>
          </w:r>
        </w:p>
      </w:tc>
    </w:tr>
    <w:bookmarkEnd w:id="11"/>
    <w:bookmarkEnd w:id="12"/>
  </w:tbl>
  <w:p w:rsidR="006C499C" w:rsidRPr="00892EF7" w:rsidRDefault="006C499C" w:rsidP="006C499C">
    <w:pPr>
      <w:pStyle w:val="Footer"/>
      <w:rPr>
        <w:rFonts w:eastAsia="Malgun Gothic"/>
        <w:lang w:eastAsia="ko-K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1CD" w:rsidRDefault="005C51CD">
      <w:r>
        <w:separator/>
      </w:r>
    </w:p>
  </w:footnote>
  <w:footnote w:type="continuationSeparator" w:id="0">
    <w:p w:rsidR="005C51CD" w:rsidRDefault="005C51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FA0D39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FA0D39" w:rsidP="006C499C">
    <w:pPr>
      <w:pStyle w:val="Header"/>
    </w:pPr>
    <w:r>
      <w:t>AVD-4466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43537C12"/>
    <w:multiLevelType w:val="hybridMultilevel"/>
    <w:tmpl w:val="287209B4"/>
    <w:lvl w:ilvl="0" w:tplc="7996ED5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49783FED"/>
    <w:multiLevelType w:val="hybridMultilevel"/>
    <w:tmpl w:val="9F088AE0"/>
    <w:lvl w:ilvl="0" w:tplc="7996ED5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52BC316B"/>
    <w:multiLevelType w:val="hybridMultilevel"/>
    <w:tmpl w:val="AF24828C"/>
    <w:lvl w:ilvl="0" w:tplc="7996ED5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0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CFD"/>
    <w:rsid w:val="00005BAD"/>
    <w:rsid w:val="000347E7"/>
    <w:rsid w:val="0009093C"/>
    <w:rsid w:val="000D21E2"/>
    <w:rsid w:val="00133090"/>
    <w:rsid w:val="00161E35"/>
    <w:rsid w:val="00165CEF"/>
    <w:rsid w:val="00171533"/>
    <w:rsid w:val="00176CFD"/>
    <w:rsid w:val="00184E93"/>
    <w:rsid w:val="00196BB6"/>
    <w:rsid w:val="001E6040"/>
    <w:rsid w:val="00217D1B"/>
    <w:rsid w:val="00237A9B"/>
    <w:rsid w:val="002444E1"/>
    <w:rsid w:val="00262D80"/>
    <w:rsid w:val="00291997"/>
    <w:rsid w:val="002F529A"/>
    <w:rsid w:val="00310CC2"/>
    <w:rsid w:val="00327819"/>
    <w:rsid w:val="0033339E"/>
    <w:rsid w:val="00366D36"/>
    <w:rsid w:val="003948A3"/>
    <w:rsid w:val="003D05A2"/>
    <w:rsid w:val="0047335D"/>
    <w:rsid w:val="004A3FA8"/>
    <w:rsid w:val="004A4AC3"/>
    <w:rsid w:val="004D02ED"/>
    <w:rsid w:val="005267E7"/>
    <w:rsid w:val="00534B9C"/>
    <w:rsid w:val="005C51CD"/>
    <w:rsid w:val="00602AA7"/>
    <w:rsid w:val="006469E2"/>
    <w:rsid w:val="0067042E"/>
    <w:rsid w:val="00677DB3"/>
    <w:rsid w:val="00682BBD"/>
    <w:rsid w:val="0068394C"/>
    <w:rsid w:val="006927C1"/>
    <w:rsid w:val="006B1FD9"/>
    <w:rsid w:val="006C499C"/>
    <w:rsid w:val="006C5C5B"/>
    <w:rsid w:val="006E68A9"/>
    <w:rsid w:val="006F3EE7"/>
    <w:rsid w:val="00707A9C"/>
    <w:rsid w:val="007570DD"/>
    <w:rsid w:val="00762E0E"/>
    <w:rsid w:val="0077413D"/>
    <w:rsid w:val="007A6503"/>
    <w:rsid w:val="007B331C"/>
    <w:rsid w:val="007B7E4C"/>
    <w:rsid w:val="007C59BD"/>
    <w:rsid w:val="007D5F32"/>
    <w:rsid w:val="0081496D"/>
    <w:rsid w:val="00891D47"/>
    <w:rsid w:val="00892EF7"/>
    <w:rsid w:val="008C3B20"/>
    <w:rsid w:val="009026BC"/>
    <w:rsid w:val="00937BCE"/>
    <w:rsid w:val="0096256B"/>
    <w:rsid w:val="009C724D"/>
    <w:rsid w:val="00A14FB6"/>
    <w:rsid w:val="00A2425B"/>
    <w:rsid w:val="00A459B0"/>
    <w:rsid w:val="00A470E7"/>
    <w:rsid w:val="00A60A86"/>
    <w:rsid w:val="00A65213"/>
    <w:rsid w:val="00A7044F"/>
    <w:rsid w:val="00A70FC8"/>
    <w:rsid w:val="00A714BB"/>
    <w:rsid w:val="00A77DF8"/>
    <w:rsid w:val="00A812AF"/>
    <w:rsid w:val="00AC26B2"/>
    <w:rsid w:val="00AE566B"/>
    <w:rsid w:val="00AE68B3"/>
    <w:rsid w:val="00B024EB"/>
    <w:rsid w:val="00B11399"/>
    <w:rsid w:val="00B56103"/>
    <w:rsid w:val="00BC3328"/>
    <w:rsid w:val="00C03EC3"/>
    <w:rsid w:val="00C1780A"/>
    <w:rsid w:val="00C2315B"/>
    <w:rsid w:val="00C27061"/>
    <w:rsid w:val="00C73310"/>
    <w:rsid w:val="00C747D5"/>
    <w:rsid w:val="00C80696"/>
    <w:rsid w:val="00C86ED4"/>
    <w:rsid w:val="00CC667A"/>
    <w:rsid w:val="00CE4608"/>
    <w:rsid w:val="00D0565D"/>
    <w:rsid w:val="00D31954"/>
    <w:rsid w:val="00D46E2C"/>
    <w:rsid w:val="00D56B83"/>
    <w:rsid w:val="00DB1662"/>
    <w:rsid w:val="00DB64EB"/>
    <w:rsid w:val="00DD7625"/>
    <w:rsid w:val="00DE7C31"/>
    <w:rsid w:val="00DF54C8"/>
    <w:rsid w:val="00E043E9"/>
    <w:rsid w:val="00E32C57"/>
    <w:rsid w:val="00EB6B2D"/>
    <w:rsid w:val="00EF1E57"/>
    <w:rsid w:val="00F12C34"/>
    <w:rsid w:val="00F55A26"/>
    <w:rsid w:val="00FA0D39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">
    <w:name w:val="Figure"/>
    <w:basedOn w:val="Normal"/>
    <w:next w:val="Normal"/>
    <w:rsid w:val="00D46E2C"/>
    <w:pPr>
      <w:keepNext/>
      <w:keepLines/>
      <w:spacing w:before="240" w:after="120"/>
      <w:jc w:val="center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D46E2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AU" w:eastAsia="en-AU"/>
    </w:rPr>
  </w:style>
  <w:style w:type="paragraph" w:styleId="ListParagraph">
    <w:name w:val="List Paragraph"/>
    <w:basedOn w:val="Normal"/>
    <w:uiPriority w:val="34"/>
    <w:qFormat/>
    <w:rsid w:val="00D46E2C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">
    <w:name w:val="Figure"/>
    <w:basedOn w:val="Normal"/>
    <w:next w:val="Normal"/>
    <w:rsid w:val="00D46E2C"/>
    <w:pPr>
      <w:keepNext/>
      <w:keepLines/>
      <w:spacing w:before="240" w:after="120"/>
      <w:jc w:val="center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D46E2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AU" w:eastAsia="en-AU"/>
    </w:rPr>
  </w:style>
  <w:style w:type="paragraph" w:styleId="ListParagraph">
    <w:name w:val="List Paragraph"/>
    <w:basedOn w:val="Normal"/>
    <w:uiPriority w:val="34"/>
    <w:qFormat/>
    <w:rsid w:val="00D46E2C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emf"/><Relationship Id="rId18" Type="http://schemas.openxmlformats.org/officeDocument/2006/relationships/image" Target="media/image11.wmf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e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ata%20JHYIEE\2013&#45380;%20&#50629;&#47924;&#54868;&#51068;\ITU-T%20SG16%20&#54364;&#51456;&#54868;%20&#54876;&#46041;\6&#50900;%20&#54924;&#51032;%20130506\&#44592;&#44256;&#49436;%20wkrtjd%20130607\Modification%20in%20architectur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Modification in architecture.dotx</Template>
  <TotalTime>13</TotalTime>
  <Pages>3</Pages>
  <Words>544</Words>
  <Characters>3107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Rapporteur Meeting of ITU-T SG16 Questions 1, 2, 3, 5 and 21/16</vt:lpstr>
      <vt:lpstr>Rapporteur Meeting of ITU-T SG16 Questions 1, 2, 3, 5 AND 21/16</vt:lpstr>
    </vt:vector>
  </TitlesOfParts>
  <Company/>
  <LinksUpToDate>false</LinksUpToDate>
  <CharactersWithSpaces>3644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User</dc:creator>
  <cp:lastModifiedBy>Polycom</cp:lastModifiedBy>
  <cp:revision>4</cp:revision>
  <cp:lastPrinted>2002-08-01T12:30:00Z</cp:lastPrinted>
  <dcterms:created xsi:type="dcterms:W3CDTF">2013-06-07T19:47:00Z</dcterms:created>
  <dcterms:modified xsi:type="dcterms:W3CDTF">2013-06-08T10:21:00Z</dcterms:modified>
</cp:coreProperties>
</file>