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3E7219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TD-03</w:t>
            </w:r>
            <w:r w:rsidR="007F76F1">
              <w:rPr>
                <w:b/>
                <w:bCs/>
                <w:sz w:val="40"/>
              </w:rPr>
              <w:t>a</w:t>
            </w:r>
            <w:bookmarkStart w:id="2" w:name="_GoBack"/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FB04D8" w:rsidP="006C499C">
            <w:r>
              <w:t>2</w:t>
            </w:r>
            <w:r w:rsidR="00B2624D"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B2624D" w:rsidP="00B2624D">
            <w:r>
              <w:t>Q2/16 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B2624D" w:rsidP="006C499C">
            <w:pPr>
              <w:spacing w:after="120"/>
            </w:pPr>
            <w:r>
              <w:t>Meeting Agenda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FB04D8" w:rsidP="006C499C">
            <w:pPr>
              <w:spacing w:after="120"/>
            </w:pPr>
            <w:r>
              <w:t>Proposal</w:t>
            </w:r>
          </w:p>
        </w:tc>
      </w:tr>
    </w:tbl>
    <w:bookmarkEnd w:id="1"/>
    <w:bookmarkEnd w:id="9"/>
    <w:p w:rsidR="00B2624D" w:rsidRPr="00406E33" w:rsidRDefault="00B2624D" w:rsidP="00B2624D">
      <w:pPr>
        <w:pStyle w:val="Heading1"/>
      </w:pPr>
      <w:r>
        <w:t>Question 2/16 – H.323 real-time multimedia system</w:t>
      </w:r>
    </w:p>
    <w:p w:rsidR="00B2624D" w:rsidRDefault="00B2624D" w:rsidP="00B2624D">
      <w:r>
        <w:t>The objectives for this meeting are:</w:t>
      </w:r>
    </w:p>
    <w:p w:rsidR="00B2624D" w:rsidRDefault="00B2624D" w:rsidP="00B2624D">
      <w:pPr>
        <w:pStyle w:val="Tabletext"/>
        <w:numPr>
          <w:ilvl w:val="0"/>
          <w:numId w:val="7"/>
        </w:numPr>
        <w:tabs>
          <w:tab w:val="clear" w:pos="284"/>
        </w:tabs>
      </w:pPr>
      <w:r>
        <w:t>Coordinate with other SDOs, Questions, or Study Groups</w:t>
      </w:r>
    </w:p>
    <w:p w:rsidR="00B2624D" w:rsidRDefault="00B2624D" w:rsidP="00B2624D">
      <w:pPr>
        <w:pStyle w:val="Tabletext"/>
        <w:numPr>
          <w:ilvl w:val="0"/>
          <w:numId w:val="7"/>
        </w:numPr>
        <w:tabs>
          <w:tab w:val="clear" w:pos="284"/>
        </w:tabs>
      </w:pPr>
      <w:r>
        <w:t xml:space="preserve">Review items proposed for the H.323-series </w:t>
      </w:r>
      <w:proofErr w:type="spellStart"/>
      <w:r>
        <w:t>Implementors</w:t>
      </w:r>
      <w:proofErr w:type="spellEnd"/>
      <w:r>
        <w:t>' Guide</w:t>
      </w:r>
    </w:p>
    <w:p w:rsidR="00B2624D" w:rsidRDefault="00B2624D" w:rsidP="00B2624D">
      <w:pPr>
        <w:pStyle w:val="Tabletext"/>
        <w:numPr>
          <w:ilvl w:val="0"/>
          <w:numId w:val="7"/>
        </w:numPr>
        <w:tabs>
          <w:tab w:val="clear" w:pos="284"/>
        </w:tabs>
      </w:pPr>
      <w:r>
        <w:t>Progress work on:</w:t>
      </w:r>
    </w:p>
    <w:p w:rsidR="00B2624D" w:rsidRDefault="00B2624D" w:rsidP="00B2624D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418"/>
          <w:tab w:val="left" w:pos="565"/>
          <w:tab w:val="left" w:pos="835"/>
        </w:tabs>
      </w:pPr>
      <w:r>
        <w:t>H.323-Series Implementers Guide Clean-Up</w:t>
      </w:r>
    </w:p>
    <w:p w:rsidR="008B3156" w:rsidRDefault="008B3156" w:rsidP="00B2624D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418"/>
          <w:tab w:val="left" w:pos="565"/>
          <w:tab w:val="left" w:pos="835"/>
        </w:tabs>
      </w:pPr>
      <w:r>
        <w:t>H.460.24 Amendment 2</w:t>
      </w:r>
    </w:p>
    <w:p w:rsidR="00B2624D" w:rsidRDefault="00B2624D" w:rsidP="00B2624D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418"/>
          <w:tab w:val="left" w:pos="565"/>
          <w:tab w:val="left" w:pos="835"/>
        </w:tabs>
      </w:pPr>
      <w:r>
        <w:t>H.460.SessionID</w:t>
      </w:r>
    </w:p>
    <w:p w:rsidR="00B2624D" w:rsidRDefault="00B2624D" w:rsidP="00B2624D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418"/>
          <w:tab w:val="left" w:pos="565"/>
          <w:tab w:val="left" w:pos="835"/>
        </w:tabs>
      </w:pPr>
      <w:r>
        <w:t>H.245v17</w:t>
      </w:r>
    </w:p>
    <w:p w:rsidR="00B2624D" w:rsidRDefault="00B2624D" w:rsidP="00B2624D">
      <w:pPr>
        <w:numPr>
          <w:ilvl w:val="0"/>
          <w:numId w:val="7"/>
        </w:numPr>
      </w:pPr>
      <w:r>
        <w:t>Discussion of miscellaneous and new work items</w:t>
      </w:r>
    </w:p>
    <w:p w:rsidR="00B2624D" w:rsidRPr="00406E33" w:rsidRDefault="00B2624D" w:rsidP="00B2624D">
      <w:pPr>
        <w:pStyle w:val="Heading1"/>
        <w:rPr>
          <w:lang w:eastAsia="ja-JP"/>
        </w:rPr>
      </w:pPr>
      <w:r w:rsidRPr="00406E33">
        <w:rPr>
          <w:lang w:eastAsia="ja-JP"/>
        </w:rPr>
        <w:t>Discussion</w:t>
      </w:r>
    </w:p>
    <w:p w:rsidR="00B2624D" w:rsidRDefault="00B2624D" w:rsidP="00B2624D">
      <w:pPr>
        <w:pStyle w:val="Heading2"/>
      </w:pPr>
      <w:r>
        <w:t>Incoming Liaison Statements</w:t>
      </w:r>
    </w:p>
    <w:p w:rsidR="00B2624D" w:rsidRDefault="00515F08" w:rsidP="00B2624D">
      <w:r>
        <w:t>AVD-4328</w:t>
      </w:r>
      <w:r w:rsidR="00B2624D">
        <w:t xml:space="preserve"> – </w:t>
      </w:r>
      <w:r w:rsidRPr="00515F08">
        <w:t>LS from ITU-T SG 12 on Revision of Recommendation G.1070</w:t>
      </w:r>
      <w:r w:rsidR="008B3156">
        <w:t xml:space="preserve"> [</w:t>
      </w:r>
      <w:r>
        <w:t>SG12</w:t>
      </w:r>
      <w:r w:rsidR="008B3156">
        <w:t>]</w:t>
      </w:r>
    </w:p>
    <w:p w:rsidR="00515F08" w:rsidRDefault="00515F08" w:rsidP="00B2624D">
      <w:r>
        <w:t xml:space="preserve">AVD-4332 – </w:t>
      </w:r>
      <w:r w:rsidRPr="00515F08">
        <w:t>LS from ITU-T SG 12 about the new Recommendation ITU-T P.1301 (P.AMT)</w:t>
      </w:r>
      <w:r>
        <w:t xml:space="preserve"> [SG12]</w:t>
      </w:r>
    </w:p>
    <w:p w:rsidR="00B2624D" w:rsidRDefault="00B2624D" w:rsidP="00B2624D">
      <w:pPr>
        <w:pStyle w:val="Heading2"/>
      </w:pPr>
      <w:r>
        <w:t>Contributions</w:t>
      </w:r>
    </w:p>
    <w:p w:rsidR="00B2624D" w:rsidRDefault="00B2624D" w:rsidP="00B2624D">
      <w:r>
        <w:t>AVD-</w:t>
      </w:r>
      <w:r w:rsidR="00515F08">
        <w:t>4294</w:t>
      </w:r>
      <w:r>
        <w:t xml:space="preserve"> – </w:t>
      </w:r>
      <w:r w:rsidR="00515F08" w:rsidRPr="00515F08">
        <w:t>Document Facility Call Transfer Method</w:t>
      </w:r>
      <w:r>
        <w:t xml:space="preserve"> [</w:t>
      </w:r>
      <w:r w:rsidR="00515F08">
        <w:t>GNU Gatekeeper Project</w:t>
      </w:r>
      <w:r>
        <w:t>]</w:t>
      </w:r>
    </w:p>
    <w:p w:rsidR="00515F08" w:rsidRDefault="00515F08" w:rsidP="00B2624D">
      <w:r>
        <w:t xml:space="preserve">AVD-4295 – </w:t>
      </w:r>
      <w:r w:rsidRPr="00515F08">
        <w:t>Proposed draft revised H.460.7 “Digit maps within H.323 systems”</w:t>
      </w:r>
      <w:r>
        <w:t xml:space="preserve"> [Cisco Norway]</w:t>
      </w:r>
    </w:p>
    <w:p w:rsidR="00515F08" w:rsidRDefault="00515F08" w:rsidP="00B2624D">
      <w:r>
        <w:t xml:space="preserve">AVD-4313 – </w:t>
      </w:r>
      <w:r w:rsidRPr="00515F08">
        <w:t>Using H.323 as a stepping stone to H.325 Functionality</w:t>
      </w:r>
      <w:r>
        <w:t xml:space="preserve"> [</w:t>
      </w:r>
      <w:proofErr w:type="spellStart"/>
      <w:r>
        <w:t>Spranto</w:t>
      </w:r>
      <w:proofErr w:type="spellEnd"/>
      <w:r>
        <w:t>]</w:t>
      </w:r>
    </w:p>
    <w:p w:rsidR="00515F08" w:rsidRDefault="00515F08" w:rsidP="00B2624D">
      <w:r>
        <w:t xml:space="preserve">AVD-4314 – </w:t>
      </w:r>
      <w:r w:rsidRPr="00515F08">
        <w:t xml:space="preserve">H.460.24amd2 </w:t>
      </w:r>
      <w:proofErr w:type="gramStart"/>
      <w:r w:rsidRPr="00515F08">
        <w:t>Improving</w:t>
      </w:r>
      <w:proofErr w:type="gramEnd"/>
      <w:r w:rsidRPr="00515F08">
        <w:t xml:space="preserve"> support for a multiplexed media mode for point to point media</w:t>
      </w:r>
      <w:r>
        <w:t xml:space="preserve"> [</w:t>
      </w:r>
      <w:proofErr w:type="spellStart"/>
      <w:r>
        <w:t>Spranto</w:t>
      </w:r>
      <w:proofErr w:type="spellEnd"/>
      <w:r>
        <w:t>]</w:t>
      </w:r>
    </w:p>
    <w:p w:rsidR="00515F08" w:rsidRDefault="00515F08" w:rsidP="00B2624D">
      <w:r>
        <w:t xml:space="preserve">AVD-4315 – </w:t>
      </w:r>
      <w:r w:rsidRPr="00515F08">
        <w:t>Proposed draft revised H.460.18 “Traversal of H.323 signalling across network address translators and firewalls”</w:t>
      </w:r>
      <w:r>
        <w:t xml:space="preserve"> [</w:t>
      </w:r>
      <w:r w:rsidR="00C7324A">
        <w:t xml:space="preserve">Cisco </w:t>
      </w:r>
      <w:r>
        <w:t>Norway]</w:t>
      </w:r>
    </w:p>
    <w:p w:rsidR="00515F08" w:rsidRDefault="00515F08" w:rsidP="00B2624D">
      <w:r>
        <w:t xml:space="preserve">AVD-4318 – </w:t>
      </w:r>
      <w:r w:rsidRPr="00515F08">
        <w:t>Deletion of Section 5.8 of the H.323 IG</w:t>
      </w:r>
      <w:r>
        <w:t xml:space="preserve"> [Cisco]</w:t>
      </w:r>
    </w:p>
    <w:p w:rsidR="00515F08" w:rsidRDefault="00515F08" w:rsidP="00B2624D">
      <w:r>
        <w:t xml:space="preserve">AVD-4319 – </w:t>
      </w:r>
      <w:r w:rsidRPr="00515F08">
        <w:t>Proposed Revised Recommendation H.460.1</w:t>
      </w:r>
      <w:r>
        <w:t xml:space="preserve"> [Cisco]</w:t>
      </w:r>
    </w:p>
    <w:p w:rsidR="00515F08" w:rsidRDefault="00515F08" w:rsidP="00B2624D">
      <w:r>
        <w:lastRenderedPageBreak/>
        <w:t xml:space="preserve">AVD-4320 – </w:t>
      </w:r>
      <w:r w:rsidRPr="00515F08">
        <w:t>Proposed Revised Recommendation H.460.2</w:t>
      </w:r>
      <w:r>
        <w:t xml:space="preserve"> [Cisco]</w:t>
      </w:r>
    </w:p>
    <w:p w:rsidR="00515F08" w:rsidRDefault="00515F08" w:rsidP="00B2624D">
      <w:r>
        <w:t xml:space="preserve">AVD-4321 – </w:t>
      </w:r>
      <w:r w:rsidRPr="00515F08">
        <w:t>Proposed Revised Recommendation H.460.6</w:t>
      </w:r>
      <w:r>
        <w:t xml:space="preserve"> [Cisco]</w:t>
      </w:r>
    </w:p>
    <w:p w:rsidR="00515F08" w:rsidRDefault="00515F08" w:rsidP="00B2624D">
      <w:r>
        <w:t xml:space="preserve">AVD-4327 – </w:t>
      </w:r>
      <w:r w:rsidRPr="00515F08">
        <w:t>Proposed draft revised H.460.19 “Traversal of H.323 media across network address translators and firewalls”</w:t>
      </w:r>
      <w:r>
        <w:t xml:space="preserve"> [Cisco Norway]</w:t>
      </w:r>
    </w:p>
    <w:p w:rsidR="00515F08" w:rsidRDefault="00515F08" w:rsidP="00B2624D">
      <w:r>
        <w:t xml:space="preserve">AVD-4348 – </w:t>
      </w:r>
      <w:r w:rsidRPr="00515F08">
        <w:t>Proposed Revised Recommendation H.450.8</w:t>
      </w:r>
      <w:r>
        <w:t xml:space="preserve"> [Cisco]</w:t>
      </w:r>
    </w:p>
    <w:p w:rsidR="00515F08" w:rsidRDefault="00515F08" w:rsidP="00B2624D">
      <w:r>
        <w:t xml:space="preserve">AVD-4349 – </w:t>
      </w:r>
      <w:r w:rsidRPr="00515F08">
        <w:t>Proposed Revised Recommendation H.450.7</w:t>
      </w:r>
      <w:r>
        <w:t xml:space="preserve"> [Cisco]</w:t>
      </w:r>
    </w:p>
    <w:p w:rsidR="00515F08" w:rsidRDefault="00515F08" w:rsidP="00B2624D">
      <w:r>
        <w:t xml:space="preserve">AVD-4350 – </w:t>
      </w:r>
      <w:r w:rsidRPr="00515F08">
        <w:t>Proposed Revised Recommendation H.450.5</w:t>
      </w:r>
      <w:r>
        <w:t xml:space="preserve"> [Cisco]</w:t>
      </w:r>
    </w:p>
    <w:p w:rsidR="00515F08" w:rsidRDefault="00515F08" w:rsidP="00B2624D">
      <w:r>
        <w:t xml:space="preserve">AVD-4351 – </w:t>
      </w:r>
      <w:r w:rsidRPr="00515F08">
        <w:t>Proposed Revised Recommendation H.450.4</w:t>
      </w:r>
      <w:r>
        <w:t xml:space="preserve"> [Cisco]</w:t>
      </w:r>
    </w:p>
    <w:p w:rsidR="00B2624D" w:rsidRDefault="00B2624D" w:rsidP="00B2624D">
      <w:pPr>
        <w:pStyle w:val="Heading1"/>
        <w:rPr>
          <w:lang w:eastAsia="ja-JP"/>
        </w:rPr>
      </w:pPr>
      <w:r>
        <w:rPr>
          <w:lang w:eastAsia="ja-JP"/>
        </w:rPr>
        <w:t>Work Programme</w:t>
      </w:r>
    </w:p>
    <w:p w:rsidR="008B3156" w:rsidRDefault="008B3156" w:rsidP="008B3156">
      <w:pPr>
        <w:rPr>
          <w:lang w:eastAsia="ja-JP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705"/>
        <w:gridCol w:w="1795"/>
        <w:gridCol w:w="1280"/>
        <w:gridCol w:w="1958"/>
      </w:tblGrid>
      <w:tr w:rsidR="008B3156" w:rsidRPr="00ED3DFF" w:rsidTr="003E7219">
        <w:trPr>
          <w:cantSplit/>
          <w:tblHeader/>
          <w:jc w:val="center"/>
        </w:trPr>
        <w:tc>
          <w:tcPr>
            <w:tcW w:w="11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B3156" w:rsidRPr="00ED3DFF" w:rsidRDefault="008B3156" w:rsidP="003E7219">
            <w:pPr>
              <w:pStyle w:val="Tablehead"/>
              <w:rPr>
                <w:sz w:val="20"/>
              </w:rPr>
            </w:pPr>
            <w:r w:rsidRPr="00ED3DFF">
              <w:rPr>
                <w:sz w:val="20"/>
              </w:rPr>
              <w:t>Acronym</w:t>
            </w:r>
          </w:p>
        </w:tc>
        <w:tc>
          <w:tcPr>
            <w:tcW w:w="37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B3156" w:rsidRPr="00ED3DFF" w:rsidRDefault="008B3156" w:rsidP="003E7219">
            <w:pPr>
              <w:pStyle w:val="Tablehead"/>
              <w:rPr>
                <w:sz w:val="20"/>
              </w:rPr>
            </w:pPr>
            <w:r w:rsidRPr="00ED3DFF">
              <w:rPr>
                <w:sz w:val="20"/>
              </w:rPr>
              <w:t>Title</w:t>
            </w:r>
          </w:p>
        </w:tc>
        <w:tc>
          <w:tcPr>
            <w:tcW w:w="17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B3156" w:rsidRPr="00ED3DFF" w:rsidRDefault="008B3156" w:rsidP="003E7219">
            <w:pPr>
              <w:pStyle w:val="Tablehead"/>
              <w:rPr>
                <w:sz w:val="20"/>
              </w:rPr>
            </w:pPr>
            <w:r w:rsidRPr="00ED3DFF">
              <w:rPr>
                <w:sz w:val="20"/>
              </w:rPr>
              <w:t>Editor</w:t>
            </w:r>
          </w:p>
        </w:tc>
        <w:tc>
          <w:tcPr>
            <w:tcW w:w="12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B3156" w:rsidRPr="00ED3DFF" w:rsidRDefault="008B3156" w:rsidP="003E7219">
            <w:pPr>
              <w:pStyle w:val="Tablehead"/>
              <w:rPr>
                <w:sz w:val="20"/>
              </w:rPr>
            </w:pPr>
            <w:r w:rsidRPr="00ED3DFF">
              <w:rPr>
                <w:sz w:val="20"/>
              </w:rPr>
              <w:t>Consent / Approval</w:t>
            </w:r>
          </w:p>
        </w:tc>
        <w:tc>
          <w:tcPr>
            <w:tcW w:w="19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B3156" w:rsidRPr="00ED3DFF" w:rsidRDefault="008B3156" w:rsidP="003E7219">
            <w:pPr>
              <w:pStyle w:val="Tablehead"/>
              <w:rPr>
                <w:sz w:val="20"/>
              </w:rPr>
            </w:pPr>
            <w:r w:rsidRPr="00ED3DFF">
              <w:rPr>
                <w:sz w:val="20"/>
              </w:rPr>
              <w:t>Reference</w:t>
            </w:r>
          </w:p>
        </w:tc>
      </w:tr>
      <w:tr w:rsidR="008B3156" w:rsidRPr="00ED3DFF" w:rsidTr="003E721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H.245</w:t>
            </w:r>
          </w:p>
        </w:tc>
        <w:tc>
          <w:tcPr>
            <w:tcW w:w="3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rPr>
                <w:sz w:val="20"/>
              </w:rPr>
            </w:pPr>
            <w:r w:rsidRPr="00ED3DFF">
              <w:rPr>
                <w:sz w:val="20"/>
              </w:rPr>
              <w:t>Revised Rec. H.245 “Control protocol for multimedia communication” (Rev.)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M. Nilsson (BT)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2013-01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H.245 + TD-23 (2011/07) + TD 644/WP2 (2011-11)</w:t>
            </w:r>
          </w:p>
        </w:tc>
      </w:tr>
      <w:tr w:rsidR="008B3156" w:rsidRPr="00ED3DFF" w:rsidTr="003E721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H.323-Series IG</w:t>
            </w:r>
          </w:p>
        </w:tc>
        <w:tc>
          <w:tcPr>
            <w:tcW w:w="3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rPr>
                <w:sz w:val="20"/>
              </w:rPr>
            </w:pPr>
            <w:r w:rsidRPr="00ED3DFF">
              <w:rPr>
                <w:sz w:val="20"/>
              </w:rPr>
              <w:t xml:space="preserve">H.323-Series </w:t>
            </w:r>
            <w:proofErr w:type="spellStart"/>
            <w:r w:rsidRPr="00ED3DFF">
              <w:rPr>
                <w:sz w:val="20"/>
              </w:rPr>
              <w:t>Implementors</w:t>
            </w:r>
            <w:proofErr w:type="spellEnd"/>
            <w:r w:rsidRPr="00ED3DFF">
              <w:rPr>
                <w:sz w:val="20"/>
              </w:rPr>
              <w:t xml:space="preserve"> Guide (Rev.)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05/2012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IG + TD-23 (2011/07)</w:t>
            </w:r>
          </w:p>
        </w:tc>
      </w:tr>
      <w:tr w:rsidR="008B3156" w:rsidRPr="00ED3DFF" w:rsidTr="003E721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H.460.SessionID</w:t>
            </w:r>
          </w:p>
        </w:tc>
        <w:tc>
          <w:tcPr>
            <w:tcW w:w="3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rPr>
                <w:sz w:val="20"/>
              </w:rPr>
            </w:pPr>
            <w:r w:rsidRPr="00ED3DFF">
              <w:rPr>
                <w:sz w:val="20"/>
              </w:rPr>
              <w:t>End-to-End Session Identifier for H.323 Systems (New)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P. Jones (Cisco)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2013-11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COM16-C.552 (2011/03)</w:t>
            </w:r>
          </w:p>
        </w:tc>
      </w:tr>
      <w:tr w:rsidR="008B3156" w:rsidRPr="00ED3DFF" w:rsidTr="003E721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H.460.24 Am 2</w:t>
            </w:r>
          </w:p>
        </w:tc>
        <w:tc>
          <w:tcPr>
            <w:tcW w:w="3705" w:type="dxa"/>
            <w:tcBorders>
              <w:top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rPr>
                <w:sz w:val="20"/>
              </w:rPr>
            </w:pPr>
            <w:r w:rsidRPr="00ED3DFF">
              <w:rPr>
                <w:sz w:val="20"/>
              </w:rPr>
              <w:t>Point-to-point media through network address translators and firewalls within ITU-T H.323 systems (New)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S. Horne (</w:t>
            </w:r>
            <w:proofErr w:type="spellStart"/>
            <w:r w:rsidRPr="00ED3DFF">
              <w:rPr>
                <w:sz w:val="20"/>
              </w:rPr>
              <w:t>Spranto</w:t>
            </w:r>
            <w:proofErr w:type="spellEnd"/>
            <w:r w:rsidRPr="00ED3DFF">
              <w:rPr>
                <w:sz w:val="2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2013-01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COM16-C.854 (2012/04)</w:t>
            </w:r>
          </w:p>
        </w:tc>
      </w:tr>
    </w:tbl>
    <w:p w:rsidR="00B2624D" w:rsidRPr="00406E33" w:rsidRDefault="00B2624D" w:rsidP="00B2624D">
      <w:pPr>
        <w:jc w:val="center"/>
      </w:pPr>
      <w:r w:rsidRPr="00406E33">
        <w:t>__________________</w:t>
      </w:r>
    </w:p>
    <w:p w:rsidR="00B2624D" w:rsidRPr="00406E33" w:rsidRDefault="00B2624D" w:rsidP="00B2624D"/>
    <w:p w:rsidR="006C499C" w:rsidRPr="00A14FB6" w:rsidRDefault="006C499C" w:rsidP="00B2624D">
      <w:pPr>
        <w:pStyle w:val="Headingb"/>
      </w:pPr>
    </w:p>
    <w:sectPr w:rsidR="006C499C" w:rsidRPr="00A14FB6" w:rsidSect="00FC7225">
      <w:headerReference w:type="default" r:id="rId8"/>
      <w:footerReference w:type="first" r:id="rId9"/>
      <w:pgSz w:w="11907" w:h="16840"/>
      <w:pgMar w:top="1417" w:right="1134" w:bottom="1417" w:left="1134" w:header="567" w:footer="66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219" w:rsidRDefault="003E7219">
      <w:r>
        <w:separator/>
      </w:r>
    </w:p>
  </w:endnote>
  <w:endnote w:type="continuationSeparator" w:id="0">
    <w:p w:rsidR="003E7219" w:rsidRDefault="003E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3E7219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3E7219" w:rsidRPr="00F331C5" w:rsidRDefault="003E7219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3E7219" w:rsidRPr="00FB04D8" w:rsidRDefault="003E7219" w:rsidP="006C499C">
          <w:pPr>
            <w:rPr>
              <w:sz w:val="20"/>
            </w:rPr>
          </w:pPr>
          <w:r w:rsidRPr="00FB04D8">
            <w:rPr>
              <w:sz w:val="20"/>
            </w:rPr>
            <w:t>Paul E. Jones</w:t>
          </w:r>
        </w:p>
        <w:p w:rsidR="003E7219" w:rsidRPr="00FB04D8" w:rsidRDefault="003E7219" w:rsidP="006C499C">
          <w:pPr>
            <w:spacing w:before="0"/>
            <w:rPr>
              <w:sz w:val="20"/>
            </w:rPr>
          </w:pPr>
          <w:r w:rsidRPr="00FB04D8">
            <w:rPr>
              <w:sz w:val="20"/>
            </w:rPr>
            <w:t>Cisco Systems, Inc.</w:t>
          </w:r>
        </w:p>
        <w:p w:rsidR="003E7219" w:rsidRPr="00F331C5" w:rsidRDefault="003E7219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3E7219" w:rsidRPr="00F331C5" w:rsidRDefault="003E7219" w:rsidP="00FB04D8">
          <w:pPr>
            <w:tabs>
              <w:tab w:val="left" w:pos="649"/>
            </w:tabs>
            <w:rPr>
              <w:sz w:val="20"/>
            </w:rPr>
          </w:pPr>
          <w:r w:rsidRPr="00F331C5">
            <w:rPr>
              <w:sz w:val="20"/>
            </w:rPr>
            <w:t>Tel:</w:t>
          </w:r>
          <w:r>
            <w:rPr>
              <w:sz w:val="20"/>
            </w:rPr>
            <w:t xml:space="preserve"> </w:t>
          </w:r>
          <w:r w:rsidRPr="00F331C5">
            <w:rPr>
              <w:sz w:val="20"/>
            </w:rPr>
            <w:t>+</w:t>
          </w:r>
          <w:r>
            <w:rPr>
              <w:sz w:val="20"/>
            </w:rPr>
            <w:t>1 919 476 2048</w:t>
          </w:r>
        </w:p>
        <w:p w:rsidR="003E7219" w:rsidRPr="00F331C5" w:rsidRDefault="003E7219" w:rsidP="00FB04D8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sz w:val="20"/>
            </w:rPr>
            <w:t>paulej@packetizer.com</w:t>
          </w:r>
        </w:p>
      </w:tc>
    </w:tr>
    <w:bookmarkEnd w:id="10"/>
  </w:tbl>
  <w:p w:rsidR="003E7219" w:rsidRPr="00981DCE" w:rsidRDefault="003E7219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219" w:rsidRDefault="003E7219">
      <w:r>
        <w:separator/>
      </w:r>
    </w:p>
  </w:footnote>
  <w:footnote w:type="continuationSeparator" w:id="0">
    <w:p w:rsidR="003E7219" w:rsidRDefault="003E7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219" w:rsidRPr="00981DCE" w:rsidRDefault="003E7219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7B7357">
      <w:rPr>
        <w:noProof/>
      </w:rPr>
      <w:t>2</w:t>
    </w:r>
    <w:r w:rsidRPr="00981DCE">
      <w:fldChar w:fldCharType="end"/>
    </w:r>
    <w:r w:rsidRPr="00981DCE">
      <w:t xml:space="preserve"> -</w:t>
    </w:r>
  </w:p>
  <w:p w:rsidR="003E7219" w:rsidRPr="00711FE1" w:rsidRDefault="003E7219" w:rsidP="006C499C">
    <w:pPr>
      <w:pStyle w:val="Header"/>
    </w:pPr>
    <w:r>
      <w:t>TD-03</w:t>
    </w:r>
    <w:r w:rsidR="007F76F1"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58FB6009"/>
    <w:multiLevelType w:val="hybridMultilevel"/>
    <w:tmpl w:val="2EE43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24D"/>
    <w:rsid w:val="002444E1"/>
    <w:rsid w:val="003E7219"/>
    <w:rsid w:val="00515F08"/>
    <w:rsid w:val="005267E7"/>
    <w:rsid w:val="00602AA7"/>
    <w:rsid w:val="006469E2"/>
    <w:rsid w:val="0067042E"/>
    <w:rsid w:val="00677DB3"/>
    <w:rsid w:val="00682BBD"/>
    <w:rsid w:val="0068394C"/>
    <w:rsid w:val="006C499C"/>
    <w:rsid w:val="006E68A9"/>
    <w:rsid w:val="006F3EE7"/>
    <w:rsid w:val="007570DD"/>
    <w:rsid w:val="00762E0E"/>
    <w:rsid w:val="0077413D"/>
    <w:rsid w:val="007B331C"/>
    <w:rsid w:val="007B7357"/>
    <w:rsid w:val="007D5F32"/>
    <w:rsid w:val="007F76F1"/>
    <w:rsid w:val="00891D47"/>
    <w:rsid w:val="008B3156"/>
    <w:rsid w:val="009026BC"/>
    <w:rsid w:val="00937BCE"/>
    <w:rsid w:val="009C724D"/>
    <w:rsid w:val="00A14FB6"/>
    <w:rsid w:val="00A65213"/>
    <w:rsid w:val="00AC26B2"/>
    <w:rsid w:val="00AE566B"/>
    <w:rsid w:val="00AE68B3"/>
    <w:rsid w:val="00B2624D"/>
    <w:rsid w:val="00C03EC3"/>
    <w:rsid w:val="00C2315B"/>
    <w:rsid w:val="00C27061"/>
    <w:rsid w:val="00C7324A"/>
    <w:rsid w:val="00CC667A"/>
    <w:rsid w:val="00CF3434"/>
    <w:rsid w:val="00D0565D"/>
    <w:rsid w:val="00DB1662"/>
    <w:rsid w:val="00DF54C8"/>
    <w:rsid w:val="00EB6B2D"/>
    <w:rsid w:val="00FA2B2B"/>
    <w:rsid w:val="00FB04D8"/>
    <w:rsid w:val="00FC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FB04D8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8B3156"/>
    <w:rPr>
      <w:sz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FB04D8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8B3156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09\201209%20-%20ITU-T%20SG16%20WP2%20-%20Brisbane\AVD-template-p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AVD-template-pej.dotx</Template>
  <TotalTime>0</TotalTime>
  <Pages>2</Pages>
  <Words>342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2591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2</cp:revision>
  <cp:lastPrinted>2002-08-01T12:30:00Z</cp:lastPrinted>
  <dcterms:created xsi:type="dcterms:W3CDTF">2012-09-23T23:50:00Z</dcterms:created>
  <dcterms:modified xsi:type="dcterms:W3CDTF">2012-09-23T23:50:00Z</dcterms:modified>
</cp:coreProperties>
</file>