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44FD64D0"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新細明體"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481152BC"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aff2"/>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aff2"/>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1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3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23"/>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3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23"/>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23"/>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346B26"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346B26"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af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afe"/>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30"/>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20"/>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30"/>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40"/>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40"/>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1AD2F97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40"/>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新細明體"/>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新細明體"/>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新細明體"/>
                <w:lang w:val="en-CA" w:eastAsia="zh-TW"/>
              </w:rPr>
            </w:pPr>
            <w:r w:rsidRPr="00901B03">
              <w:rPr>
                <w:rFonts w:eastAsia="新細明體"/>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4408954"/>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2AB99091"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4408955"/>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40"/>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新細明體"/>
                <w:noProof/>
                <w:kern w:val="2"/>
                <w:lang w:eastAsia="zh-TW"/>
              </w:rPr>
              <w:t xml:space="preserve">if( </w:t>
            </w:r>
            <w:r w:rsidRPr="003F3F11">
              <w:rPr>
                <w:rFonts w:eastAsia="新細明體"/>
                <w:bCs/>
                <w:noProof/>
                <w:kern w:val="2"/>
                <w:lang w:eastAsia="zh-TW"/>
              </w:rPr>
              <w:t xml:space="preserve">slice_sao_luma_flag  | |  slice_sao_chroma_flag </w:t>
            </w:r>
            <w:r w:rsidRPr="003F3F11">
              <w:rPr>
                <w:rFonts w:eastAsia="新細明體"/>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新細明體"/>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79E60231"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04" w:name="_Ref398986395"/>
      <w:bookmarkStart w:id="705" w:name="_Toc415475841"/>
      <w:bookmarkStart w:id="706" w:name="_Toc423599116"/>
      <w:bookmarkStart w:id="707" w:name="_Toc423601620"/>
      <w:r w:rsidRPr="003F3F11">
        <w:rPr>
          <w:noProof/>
        </w:rPr>
        <w:lastRenderedPageBreak/>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sao( rx, ry</w:t>
            </w:r>
            <w:r w:rsidRPr="003F3F11">
              <w:rPr>
                <w:rFonts w:eastAsia="新細明體"/>
                <w:bCs/>
                <w:noProof/>
                <w:kern w:val="2"/>
                <w:lang w:eastAsia="zh-TW"/>
              </w:rPr>
              <w:t xml:space="preserve"> </w:t>
            </w:r>
            <w:r w:rsidRPr="003F3F11">
              <w:rPr>
                <w:rFonts w:eastAsia="新細明體"/>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新細明體"/>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leftCtbInTile = </w:t>
            </w:r>
            <w:r w:rsidRPr="00AC2505">
              <w:rPr>
                <w:rFonts w:eastAsia="新細明體"/>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if( </w:t>
            </w:r>
            <w:r w:rsidRPr="00AC2505">
              <w:rPr>
                <w:rFonts w:eastAsia="新細明體"/>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新細明體"/>
                <w:noProof/>
                <w:kern w:val="2"/>
                <w:lang w:eastAsia="zh-TW"/>
              </w:rPr>
            </w:pPr>
            <w:r w:rsidRPr="003F3F11">
              <w:rPr>
                <w:noProof/>
                <w:kern w:val="2"/>
              </w:rPr>
              <w:t>ae(</w:t>
            </w:r>
            <w:r w:rsidRPr="003F3F11">
              <w:rPr>
                <w:rFonts w:eastAsia="新細明體"/>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if( ry &gt; 0  &amp;&amp;  !</w:t>
            </w:r>
            <w:r w:rsidRPr="003F3F11">
              <w:rPr>
                <w:rFonts w:eastAsia="新細明體"/>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upCtbInTile = TileId[ CtbAddrInTs ]  = =  </w:t>
            </w:r>
            <w:r w:rsidRPr="00AC2505">
              <w:rPr>
                <w:rFonts w:eastAsia="新細明體"/>
                <w:noProof/>
                <w:kern w:val="2"/>
                <w:highlight w:val="yellow"/>
                <w:lang w:eastAsia="zh-TW"/>
              </w:rPr>
              <w:br/>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新細明體"/>
                <w:noProof/>
                <w:kern w:val="2"/>
                <w:lang w:eastAsia="zh-TW"/>
              </w:rPr>
            </w:pPr>
            <w:r w:rsidRPr="00AC35FC">
              <w:rPr>
                <w:rFonts w:eastAsia="新細明體"/>
                <w:noProof/>
                <w:kern w:val="2"/>
                <w:highlight w:val="yellow"/>
                <w:lang w:eastAsia="zh-TW"/>
              </w:rPr>
              <w:tab/>
            </w:r>
            <w:r w:rsidRPr="00AC35FC">
              <w:rPr>
                <w:rFonts w:eastAsia="新細明體"/>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新細明體"/>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bCs/>
                <w:noProof/>
                <w:kern w:val="2"/>
                <w:lang w:eastAsia="ko-KR"/>
              </w:rPr>
              <w:t>if(</w:t>
            </w:r>
            <w:r w:rsidRPr="003F3F11">
              <w:rPr>
                <w:rFonts w:eastAsia="新細明體"/>
                <w:bCs/>
                <w:noProof/>
                <w:kern w:val="2"/>
                <w:lang w:eastAsia="zh-TW"/>
              </w:rPr>
              <w:t xml:space="preserve"> !</w:t>
            </w:r>
            <w:r w:rsidRPr="003F3F11">
              <w:rPr>
                <w:rFonts w:eastAsia="新細明體"/>
                <w:noProof/>
                <w:kern w:val="2"/>
                <w:lang w:eastAsia="zh-TW"/>
              </w:rPr>
              <w:t>sao_merge_up_flag  &amp;&amp;  !</w:t>
            </w:r>
            <w:r w:rsidRPr="003F3F11">
              <w:rPr>
                <w:rFonts w:eastAsia="新細明體"/>
                <w:bCs/>
                <w:noProof/>
                <w:kern w:val="2"/>
                <w:lang w:eastAsia="zh-TW"/>
              </w:rPr>
              <w:t>sao_merge_left_flag</w:t>
            </w:r>
            <w:r w:rsidRPr="003F3F11">
              <w:rPr>
                <w:rFonts w:eastAsia="新細明體"/>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新細明體"/>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新細明體"/>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新細明體"/>
                <w:noProof/>
                <w:lang w:eastAsia="zh-TW"/>
              </w:rPr>
              <w:t xml:space="preserve"> </w:t>
            </w:r>
            <w:r w:rsidRPr="003F3F11">
              <w:rPr>
                <w:noProof/>
                <w:lang w:eastAsia="ko-KR"/>
              </w:rPr>
              <w:t>i</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w:t>
            </w:r>
            <w:r w:rsidRPr="003F3F11">
              <w:rPr>
                <w:noProof/>
                <w:lang w:eastAsia="ko-KR"/>
              </w:rPr>
              <w:t>0; i</w:t>
            </w:r>
            <w:r w:rsidRPr="003F3F11">
              <w:rPr>
                <w:rFonts w:eastAsia="新細明體"/>
                <w:noProof/>
                <w:lang w:eastAsia="zh-TW"/>
              </w:rPr>
              <w:t xml:space="preserve"> </w:t>
            </w:r>
            <w:r w:rsidRPr="003F3F11">
              <w:rPr>
                <w:noProof/>
                <w:lang w:eastAsia="ko-KR"/>
              </w:rPr>
              <w:t>&lt;</w:t>
            </w:r>
            <w:r w:rsidRPr="003F3F11">
              <w:rPr>
                <w:rFonts w:eastAsia="新細明體"/>
                <w:noProof/>
                <w:lang w:eastAsia="zh-TW"/>
              </w:rPr>
              <w:t xml:space="preserve"> </w:t>
            </w:r>
            <w:r w:rsidRPr="003F3F11">
              <w:rPr>
                <w:noProof/>
                <w:lang w:eastAsia="ko-KR"/>
              </w:rPr>
              <w:t>4; i++</w:t>
            </w:r>
            <w:r w:rsidRPr="003F3F11">
              <w:rPr>
                <w:rFonts w:eastAsia="新細明體"/>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新細明體"/>
                <w:noProof/>
                <w:lang w:eastAsia="zh-TW"/>
              </w:rPr>
              <w:t xml:space="preserve"> </w:t>
            </w:r>
            <w:r w:rsidRPr="003F3F11">
              <w:rPr>
                <w:noProof/>
                <w:lang w:eastAsia="ko-KR"/>
              </w:rPr>
              <w:t>sao_offset_abs[ cIdx ][ rx ][ ry ][ i ]</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新細明體"/>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lastRenderedPageBreak/>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56140CC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5A3BE61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38603E89"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ins w:id="720" w:author="ChunChia Chen (陳俊嘉)" w:date="2019-01-07T08:54:00Z">
              <w:r w:rsidR="00CA30FB">
                <w:rPr>
                  <w:lang w:val="en-CA" w:eastAsia="ko-KR"/>
                </w:rPr>
                <w:t>&amp;&amp; cbWidth * cbHeight &gt; 64</w:t>
              </w:r>
            </w:ins>
            <w:bookmarkStart w:id="721" w:name="_GoBack"/>
            <w:bookmarkEnd w:id="721"/>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46F612F6"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94239B6"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2CACECDC"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1849955D"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59F3BD11"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76A927ED"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531663B9"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B70B9">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1D1F466B"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722" w:name="_Toc351408736"/>
      <w:r w:rsidRPr="00901B03">
        <w:rPr>
          <w:lang w:val="en-CA"/>
        </w:rPr>
        <w:t>Motion vector difference syntax</w:t>
      </w:r>
      <w:bookmarkEnd w:id="722"/>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723" w:name="_Ref398986432"/>
      <w:bookmarkStart w:id="724" w:name="_Toc415475846"/>
      <w:bookmarkStart w:id="725" w:name="_Toc423599121"/>
      <w:bookmarkStart w:id="726" w:name="_Toc423601625"/>
      <w:r w:rsidRPr="00901B03">
        <w:rPr>
          <w:lang w:val="en-CA"/>
        </w:rPr>
        <w:t>Transform tree syntax</w:t>
      </w:r>
      <w:bookmarkEnd w:id="723"/>
      <w:bookmarkEnd w:id="724"/>
      <w:bookmarkEnd w:id="725"/>
      <w:bookmarkEnd w:id="726"/>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727" w:name="_Ref350100895"/>
      <w:bookmarkStart w:id="728" w:name="_Toc415475848"/>
      <w:bookmarkStart w:id="729" w:name="_Toc423599123"/>
      <w:bookmarkStart w:id="730"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27"/>
      <w:bookmarkEnd w:id="728"/>
      <w:bookmarkEnd w:id="729"/>
      <w:bookmarkEnd w:id="730"/>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731" w:name="_Ref291775503"/>
      <w:bookmarkStart w:id="732" w:name="_Toc311216766"/>
      <w:bookmarkStart w:id="733" w:name="_Toc317198739"/>
      <w:bookmarkStart w:id="734" w:name="_Toc415475849"/>
      <w:bookmarkStart w:id="735" w:name="_Toc423599124"/>
      <w:bookmarkStart w:id="736" w:name="_Toc423601628"/>
      <w:r w:rsidRPr="00901B03">
        <w:rPr>
          <w:lang w:val="en-CA"/>
        </w:rPr>
        <w:t>Residual coding syntax</w:t>
      </w:r>
      <w:bookmarkEnd w:id="731"/>
      <w:bookmarkEnd w:id="732"/>
      <w:bookmarkEnd w:id="733"/>
      <w:bookmarkEnd w:id="734"/>
      <w:bookmarkEnd w:id="735"/>
      <w:bookmarkEnd w:id="736"/>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737" w:name="_Ref397950527"/>
      <w:bookmarkStart w:id="738" w:name="_Toc415475851"/>
      <w:bookmarkStart w:id="739" w:name="_Toc423599126"/>
      <w:bookmarkStart w:id="740" w:name="_Toc423601630"/>
      <w:bookmarkStart w:id="741" w:name="_Toc501130168"/>
      <w:bookmarkStart w:id="742" w:name="_Toc510795091"/>
      <w:bookmarkStart w:id="743" w:name="_Toc534408956"/>
      <w:r w:rsidRPr="00901B03">
        <w:rPr>
          <w:lang w:val="en-CA"/>
        </w:rPr>
        <w:lastRenderedPageBreak/>
        <w:t>Semantics</w:t>
      </w:r>
      <w:bookmarkEnd w:id="737"/>
      <w:bookmarkEnd w:id="738"/>
      <w:bookmarkEnd w:id="739"/>
      <w:bookmarkEnd w:id="740"/>
      <w:bookmarkEnd w:id="741"/>
      <w:bookmarkEnd w:id="742"/>
      <w:bookmarkEnd w:id="743"/>
    </w:p>
    <w:p w14:paraId="3D7E9E11" w14:textId="77777777" w:rsidR="0068500C" w:rsidRPr="00901B03" w:rsidRDefault="0068500C" w:rsidP="0068500C">
      <w:pPr>
        <w:pStyle w:val="30"/>
        <w:rPr>
          <w:lang w:val="en-CA"/>
        </w:rPr>
      </w:pPr>
      <w:bookmarkStart w:id="744" w:name="_Toc415475852"/>
      <w:bookmarkStart w:id="745" w:name="_Toc423599127"/>
      <w:bookmarkStart w:id="746" w:name="_Toc423601631"/>
      <w:bookmarkStart w:id="747" w:name="_Toc501130169"/>
      <w:bookmarkStart w:id="748" w:name="_Toc510795092"/>
      <w:bookmarkStart w:id="749" w:name="_Toc534408957"/>
      <w:r w:rsidRPr="00901B03">
        <w:rPr>
          <w:lang w:val="en-CA"/>
        </w:rPr>
        <w:t>General</w:t>
      </w:r>
      <w:bookmarkEnd w:id="744"/>
      <w:bookmarkEnd w:id="745"/>
      <w:bookmarkEnd w:id="746"/>
      <w:bookmarkEnd w:id="747"/>
      <w:bookmarkEnd w:id="748"/>
      <w:bookmarkEnd w:id="749"/>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750" w:name="_Toc20134268"/>
      <w:bookmarkStart w:id="751" w:name="_Ref29357062"/>
      <w:bookmarkStart w:id="752" w:name="_Ref29357065"/>
      <w:bookmarkStart w:id="753" w:name="_Toc77680400"/>
      <w:bookmarkStart w:id="754" w:name="_Toc118289047"/>
      <w:bookmarkStart w:id="755" w:name="_Ref168820094"/>
      <w:bookmarkStart w:id="756" w:name="_Ref220341643"/>
      <w:bookmarkStart w:id="757" w:name="_Toc226456554"/>
      <w:bookmarkStart w:id="758" w:name="_Toc248045246"/>
      <w:bookmarkStart w:id="759" w:name="_Toc287363773"/>
      <w:bookmarkStart w:id="760" w:name="_Toc311216920"/>
      <w:bookmarkStart w:id="761" w:name="_Toc317198741"/>
      <w:bookmarkStart w:id="762" w:name="_Toc415475853"/>
      <w:bookmarkStart w:id="763" w:name="_Toc423599128"/>
      <w:bookmarkStart w:id="764" w:name="_Toc423601632"/>
      <w:bookmarkStart w:id="765" w:name="_Toc501130170"/>
      <w:bookmarkStart w:id="766" w:name="_Toc510795093"/>
      <w:bookmarkStart w:id="767" w:name="_Toc534408958"/>
      <w:r w:rsidRPr="00901B03">
        <w:rPr>
          <w:lang w:val="en-CA"/>
        </w:rPr>
        <w:t>NAL unit semantics</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49DBD1C0" w14:textId="77777777" w:rsidR="0068500C" w:rsidRPr="00901B03" w:rsidDel="00112A5D" w:rsidRDefault="0068500C" w:rsidP="0068500C">
      <w:pPr>
        <w:pStyle w:val="40"/>
        <w:rPr>
          <w:lang w:val="en-CA"/>
        </w:rPr>
      </w:pPr>
      <w:bookmarkStart w:id="768" w:name="_Ref398986473"/>
      <w:bookmarkStart w:id="769" w:name="_Toc415475854"/>
      <w:bookmarkStart w:id="770" w:name="_Toc423599129"/>
      <w:bookmarkStart w:id="771" w:name="_Toc423601633"/>
      <w:r w:rsidRPr="00901B03" w:rsidDel="00112A5D">
        <w:rPr>
          <w:lang w:val="en-CA"/>
        </w:rPr>
        <w:t>General NAL unit semantics</w:t>
      </w:r>
      <w:bookmarkEnd w:id="768"/>
      <w:bookmarkEnd w:id="769"/>
      <w:bookmarkEnd w:id="770"/>
      <w:bookmarkEnd w:id="771"/>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772" w:name="_Ref398986483"/>
      <w:bookmarkStart w:id="773" w:name="_Toc415475855"/>
      <w:bookmarkStart w:id="774" w:name="_Toc423599130"/>
      <w:bookmarkStart w:id="775" w:name="_Toc423601634"/>
      <w:r w:rsidRPr="00901B03">
        <w:rPr>
          <w:lang w:val="en-CA"/>
        </w:rPr>
        <w:lastRenderedPageBreak/>
        <w:t>NAL unit header semantics</w:t>
      </w:r>
      <w:bookmarkEnd w:id="772"/>
      <w:bookmarkEnd w:id="773"/>
      <w:bookmarkEnd w:id="774"/>
      <w:bookmarkEnd w:id="775"/>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afe"/>
        <w:keepLines/>
        <w:rPr>
          <w:lang w:val="en-CA"/>
        </w:rPr>
      </w:pPr>
      <w:bookmarkStart w:id="776" w:name="_Ref330857631"/>
      <w:bookmarkStart w:id="777" w:name="_Toc415476433"/>
      <w:bookmarkStart w:id="778" w:name="_Toc423602473"/>
      <w:bookmarkStart w:id="779" w:name="_Toc423602647"/>
      <w:bookmarkStart w:id="780" w:name="_Toc501130553"/>
      <w:bookmarkStart w:id="781"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776"/>
      <w:r w:rsidRPr="00901B03">
        <w:rPr>
          <w:lang w:val="en-CA"/>
        </w:rPr>
        <w:t xml:space="preserve"> – NAL unit type codes and NAL unit type classes</w:t>
      </w:r>
      <w:bookmarkEnd w:id="777"/>
      <w:bookmarkEnd w:id="778"/>
      <w:bookmarkEnd w:id="779"/>
      <w:bookmarkEnd w:id="780"/>
      <w:bookmarkEnd w:id="78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2" w:name="OLE_LINK3"/>
            <w:bookmarkStart w:id="783"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2"/>
            <w:bookmarkEnd w:id="783"/>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784" w:name="_Toc20134269"/>
      <w:bookmarkStart w:id="785" w:name="_Toc77680408"/>
      <w:bookmarkStart w:id="786" w:name="_Toc118289050"/>
      <w:bookmarkStart w:id="787" w:name="_Toc248045249"/>
      <w:bookmarkStart w:id="788" w:name="_Toc287363776"/>
      <w:bookmarkStart w:id="789" w:name="_Toc311216923"/>
      <w:bookmarkStart w:id="790" w:name="_Toc317198744"/>
      <w:bookmarkStart w:id="791" w:name="_Toc415475858"/>
      <w:bookmarkStart w:id="792" w:name="_Toc423599133"/>
      <w:bookmarkStart w:id="793" w:name="_Toc423601637"/>
      <w:bookmarkStart w:id="794" w:name="_Toc501130171"/>
      <w:bookmarkStart w:id="795" w:name="_Toc510795094"/>
      <w:bookmarkStart w:id="796" w:name="_Toc534408959"/>
      <w:r w:rsidRPr="00901B03">
        <w:rPr>
          <w:lang w:val="en-CA"/>
        </w:rPr>
        <w:lastRenderedPageBreak/>
        <w:t>Raw byte sequence payloads, trailing bits and byte alignment semantics</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4B076B01" w14:textId="77777777" w:rsidR="0068500C" w:rsidRPr="00901B03" w:rsidRDefault="0068500C" w:rsidP="0068500C">
      <w:pPr>
        <w:pStyle w:val="40"/>
        <w:rPr>
          <w:lang w:val="en-CA"/>
        </w:rPr>
      </w:pPr>
      <w:bookmarkStart w:id="797" w:name="_Toc415475860"/>
      <w:bookmarkStart w:id="798" w:name="_Toc423599135"/>
      <w:bookmarkStart w:id="799" w:name="_Toc423601639"/>
      <w:r w:rsidRPr="00901B03">
        <w:rPr>
          <w:lang w:val="en-CA"/>
        </w:rPr>
        <w:t>Sequence parameter set RBSP semantics</w:t>
      </w:r>
      <w:bookmarkEnd w:id="797"/>
      <w:bookmarkEnd w:id="798"/>
      <w:bookmarkEnd w:id="799"/>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800"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800"/>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01" w:name="_Toc317198746"/>
      <w:bookmarkStart w:id="802" w:name="_Toc415475861"/>
      <w:bookmarkStart w:id="803" w:name="_Toc423599136"/>
      <w:bookmarkStart w:id="804"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3DD318A" w:rsidR="00401607" w:rsidRPr="00E806AC" w:rsidRDefault="00401607" w:rsidP="00401607">
      <w:pPr>
        <w:rPr>
          <w:lang w:val="en-CA"/>
        </w:rPr>
      </w:pPr>
      <w:bookmarkStart w:id="805" w:name="_Hlk524707248"/>
      <w:r>
        <w:rPr>
          <w:b/>
          <w:szCs w:val="22"/>
        </w:rPr>
        <w:t>sps_ref_wrap</w:t>
      </w:r>
      <w:r w:rsidRPr="00F40180">
        <w:rPr>
          <w:b/>
          <w:szCs w:val="22"/>
        </w:rPr>
        <w:t>around</w:t>
      </w:r>
      <w:r>
        <w:rPr>
          <w:b/>
          <w:szCs w:val="22"/>
        </w:rPr>
        <w:t>_offset</w:t>
      </w:r>
      <w:bookmarkEnd w:id="805"/>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5FDE73C8" w:rsidR="00EE7318" w:rsidRPr="00E806AC" w:rsidRDefault="00EE7318" w:rsidP="00EE7318">
      <w:pPr>
        <w:rPr>
          <w:lang w:val="en-CA"/>
        </w:rPr>
      </w:pPr>
      <w:r w:rsidRPr="00B47E8B">
        <w:rPr>
          <w:b/>
          <w:lang w:val="en-CA"/>
        </w:rPr>
        <w:lastRenderedPageBreak/>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801"/>
      <w:bookmarkEnd w:id="802"/>
      <w:bookmarkEnd w:id="803"/>
      <w:bookmarkEnd w:id="804"/>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06" w:name="_Toc20134274"/>
      <w:bookmarkStart w:id="807" w:name="_Toc77680413"/>
      <w:bookmarkStart w:id="808" w:name="_Ref168820890"/>
      <w:bookmarkStart w:id="809" w:name="_Ref220341835"/>
      <w:bookmarkStart w:id="810" w:name="_Toc226456571"/>
      <w:bookmarkStart w:id="811" w:name="_Toc248045253"/>
      <w:bookmarkStart w:id="812" w:name="_Toc287363780"/>
      <w:bookmarkStart w:id="813" w:name="_Toc311216928"/>
      <w:bookmarkStart w:id="814" w:name="_Toc317198754"/>
      <w:bookmarkStart w:id="815" w:name="_Ref398989262"/>
      <w:bookmarkStart w:id="816" w:name="_Toc415475863"/>
      <w:bookmarkStart w:id="817" w:name="_Toc423599138"/>
      <w:bookmarkStart w:id="818"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819" w:name="_Ref398989280"/>
      <w:bookmarkStart w:id="820" w:name="_Toc415475864"/>
      <w:bookmarkStart w:id="821" w:name="_Toc423599139"/>
      <w:bookmarkStart w:id="822" w:name="_Toc423601643"/>
      <w:bookmarkStart w:id="823" w:name="_Toc20134275"/>
      <w:bookmarkEnd w:id="806"/>
      <w:bookmarkEnd w:id="807"/>
      <w:bookmarkEnd w:id="808"/>
      <w:bookmarkEnd w:id="809"/>
      <w:bookmarkEnd w:id="810"/>
      <w:bookmarkEnd w:id="811"/>
      <w:bookmarkEnd w:id="812"/>
      <w:bookmarkEnd w:id="813"/>
      <w:bookmarkEnd w:id="814"/>
      <w:bookmarkEnd w:id="815"/>
      <w:bookmarkEnd w:id="816"/>
      <w:bookmarkEnd w:id="817"/>
      <w:bookmarkEnd w:id="818"/>
      <w:r w:rsidRPr="00901B03">
        <w:rPr>
          <w:lang w:val="en-CA"/>
        </w:rPr>
        <w:t>End of sequence RBSP semantics</w:t>
      </w:r>
      <w:bookmarkEnd w:id="819"/>
      <w:bookmarkEnd w:id="820"/>
      <w:bookmarkEnd w:id="821"/>
      <w:bookmarkEnd w:id="822"/>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824" w:name="_Ref398989293"/>
      <w:bookmarkStart w:id="825" w:name="_Toc415475865"/>
      <w:bookmarkStart w:id="826" w:name="_Toc423599140"/>
      <w:bookmarkStart w:id="827" w:name="_Toc423601644"/>
      <w:r w:rsidRPr="00901B03">
        <w:rPr>
          <w:lang w:val="en-CA"/>
        </w:rPr>
        <w:t>End of bitstream RBSP semantics</w:t>
      </w:r>
      <w:bookmarkEnd w:id="824"/>
      <w:bookmarkEnd w:id="825"/>
      <w:bookmarkEnd w:id="826"/>
      <w:bookmarkEnd w:id="827"/>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828" w:name="_Toc20134276"/>
      <w:bookmarkStart w:id="829" w:name="_Toc77680417"/>
      <w:bookmarkStart w:id="830" w:name="_Ref168820897"/>
      <w:bookmarkStart w:id="831" w:name="_Ref220341846"/>
      <w:bookmarkStart w:id="832" w:name="_Toc226456575"/>
      <w:bookmarkStart w:id="833" w:name="_Toc248045257"/>
      <w:bookmarkStart w:id="834" w:name="_Toc287363782"/>
      <w:bookmarkStart w:id="835" w:name="_Toc311216930"/>
      <w:bookmarkStart w:id="836" w:name="_Toc317198756"/>
      <w:bookmarkStart w:id="837" w:name="_Ref398989321"/>
      <w:bookmarkStart w:id="838" w:name="_Toc415475867"/>
      <w:bookmarkStart w:id="839" w:name="_Toc423599142"/>
      <w:bookmarkStart w:id="840" w:name="_Toc423601646"/>
      <w:bookmarkEnd w:id="823"/>
      <w:r w:rsidRPr="00901B03">
        <w:rPr>
          <w:lang w:val="en-CA"/>
        </w:rPr>
        <w:t>Slice layer RBSP semantics</w:t>
      </w:r>
      <w:bookmarkEnd w:id="828"/>
      <w:bookmarkEnd w:id="829"/>
      <w:bookmarkEnd w:id="830"/>
      <w:bookmarkEnd w:id="831"/>
      <w:bookmarkEnd w:id="832"/>
      <w:bookmarkEnd w:id="833"/>
      <w:bookmarkEnd w:id="834"/>
      <w:bookmarkEnd w:id="835"/>
      <w:bookmarkEnd w:id="836"/>
      <w:bookmarkEnd w:id="837"/>
      <w:bookmarkEnd w:id="838"/>
      <w:bookmarkEnd w:id="839"/>
      <w:bookmarkEnd w:id="840"/>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841" w:name="_Toc317198757"/>
      <w:bookmarkStart w:id="842" w:name="_Toc338688377"/>
      <w:bookmarkStart w:id="843" w:name="_Toc20134282"/>
      <w:bookmarkStart w:id="844" w:name="_Ref57623190"/>
      <w:bookmarkStart w:id="845" w:name="_Toc77680422"/>
      <w:bookmarkStart w:id="846" w:name="_Ref168820902"/>
      <w:bookmarkStart w:id="847" w:name="_Ref220341849"/>
      <w:bookmarkStart w:id="848" w:name="_Toc226456580"/>
      <w:bookmarkStart w:id="849" w:name="_Toc248045259"/>
      <w:bookmarkStart w:id="850" w:name="_Toc287363783"/>
      <w:bookmarkStart w:id="851" w:name="_Toc311216931"/>
      <w:bookmarkStart w:id="852" w:name="_Toc317198758"/>
      <w:bookmarkStart w:id="853" w:name="_Ref398989334"/>
      <w:bookmarkStart w:id="854" w:name="_Toc415475868"/>
      <w:bookmarkStart w:id="855" w:name="_Toc423599143"/>
      <w:bookmarkStart w:id="856" w:name="_Toc423601647"/>
      <w:bookmarkEnd w:id="841"/>
      <w:bookmarkEnd w:id="842"/>
      <w:r w:rsidRPr="00901B03">
        <w:rPr>
          <w:lang w:val="en-CA"/>
        </w:rPr>
        <w:t>RBSP slice trailing bits semantics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857" w:name="_Toc77680423"/>
      <w:bookmarkStart w:id="858" w:name="_Ref168820904"/>
      <w:bookmarkStart w:id="859" w:name="_Ref220341852"/>
      <w:bookmarkStart w:id="860" w:name="_Toc226456581"/>
      <w:bookmarkStart w:id="861" w:name="_Toc248045260"/>
      <w:bookmarkStart w:id="862" w:name="_Toc287363784"/>
      <w:bookmarkStart w:id="863" w:name="_Toc311216932"/>
      <w:bookmarkStart w:id="864" w:name="_Toc317198759"/>
      <w:bookmarkStart w:id="865" w:name="_Ref398989347"/>
      <w:bookmarkStart w:id="866" w:name="_Toc415475869"/>
      <w:bookmarkStart w:id="867" w:name="_Toc423599144"/>
      <w:bookmarkStart w:id="868" w:name="_Toc423601648"/>
      <w:r w:rsidRPr="00901B03">
        <w:rPr>
          <w:lang w:val="en-CA"/>
        </w:rPr>
        <w:lastRenderedPageBreak/>
        <w:t>RBSP trailing bits semantics</w:t>
      </w:r>
      <w:bookmarkEnd w:id="857"/>
      <w:bookmarkEnd w:id="858"/>
      <w:bookmarkEnd w:id="859"/>
      <w:bookmarkEnd w:id="860"/>
      <w:bookmarkEnd w:id="861"/>
      <w:bookmarkEnd w:id="862"/>
      <w:bookmarkEnd w:id="863"/>
      <w:bookmarkEnd w:id="864"/>
      <w:bookmarkEnd w:id="865"/>
      <w:bookmarkEnd w:id="866"/>
      <w:bookmarkEnd w:id="867"/>
      <w:bookmarkEnd w:id="868"/>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869" w:name="_Toc311216933"/>
      <w:bookmarkStart w:id="870" w:name="_Toc317198760"/>
      <w:bookmarkStart w:id="871" w:name="_Ref398989362"/>
      <w:bookmarkStart w:id="872" w:name="_Toc415475870"/>
      <w:bookmarkStart w:id="873" w:name="_Toc423599145"/>
      <w:bookmarkStart w:id="874" w:name="_Toc423601649"/>
      <w:r w:rsidRPr="00901B03">
        <w:rPr>
          <w:lang w:val="en-CA"/>
        </w:rPr>
        <w:t>Byte alignment semantics</w:t>
      </w:r>
      <w:bookmarkEnd w:id="869"/>
      <w:bookmarkEnd w:id="870"/>
      <w:bookmarkEnd w:id="871"/>
      <w:bookmarkEnd w:id="872"/>
      <w:bookmarkEnd w:id="873"/>
      <w:bookmarkEnd w:id="874"/>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875" w:name="_Toc311216934"/>
      <w:bookmarkStart w:id="876" w:name="_Toc317198761"/>
      <w:bookmarkStart w:id="877" w:name="_Toc415475874"/>
      <w:bookmarkStart w:id="878" w:name="_Toc423599149"/>
      <w:bookmarkStart w:id="879" w:name="_Toc423601653"/>
      <w:bookmarkStart w:id="880" w:name="_Toc501130175"/>
      <w:bookmarkStart w:id="881" w:name="_Toc510795098"/>
      <w:bookmarkStart w:id="882" w:name="_Toc534408960"/>
      <w:r w:rsidRPr="00901B03">
        <w:rPr>
          <w:lang w:val="en-CA"/>
        </w:rPr>
        <w:t>Slice header semantics</w:t>
      </w:r>
      <w:bookmarkEnd w:id="875"/>
      <w:bookmarkEnd w:id="876"/>
      <w:bookmarkEnd w:id="877"/>
      <w:bookmarkEnd w:id="878"/>
      <w:bookmarkEnd w:id="879"/>
      <w:bookmarkEnd w:id="880"/>
      <w:bookmarkEnd w:id="881"/>
      <w:bookmarkEnd w:id="882"/>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afe"/>
        <w:rPr>
          <w:lang w:val="en-CA"/>
        </w:rPr>
      </w:pPr>
      <w:bookmarkStart w:id="883" w:name="_Ref317098952"/>
      <w:bookmarkStart w:id="884" w:name="_Toc415476439"/>
      <w:bookmarkStart w:id="885" w:name="_Toc423602480"/>
      <w:bookmarkStart w:id="886" w:name="_Toc423602654"/>
      <w:bookmarkStart w:id="887" w:name="_Toc501130559"/>
      <w:bookmarkStart w:id="888"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883"/>
      <w:r w:rsidRPr="00901B03">
        <w:rPr>
          <w:lang w:val="en-CA"/>
        </w:rPr>
        <w:t xml:space="preserve"> – Name association to slice_type</w:t>
      </w:r>
      <w:bookmarkEnd w:id="884"/>
      <w:bookmarkEnd w:id="885"/>
      <w:bookmarkEnd w:id="886"/>
      <w:bookmarkEnd w:id="887"/>
      <w:bookmarkEnd w:id="8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889"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889"/>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新細明體"/>
          <w:bCs/>
          <w:lang w:eastAsia="zh-TW"/>
        </w:rPr>
      </w:pPr>
      <w:r>
        <w:rPr>
          <w:b/>
          <w:bCs/>
          <w:noProof/>
        </w:rPr>
        <w:lastRenderedPageBreak/>
        <w:t>slice_alf_enabled_</w:t>
      </w:r>
      <w:r w:rsidRPr="00A26128">
        <w:rPr>
          <w:b/>
          <w:bCs/>
          <w:noProof/>
        </w:rPr>
        <w:t>flag</w:t>
      </w:r>
      <w:r>
        <w:rPr>
          <w:rFonts w:hint="eastAsia"/>
        </w:rPr>
        <w:t xml:space="preserve"> </w:t>
      </w:r>
      <w:r w:rsidRPr="00FB08DB">
        <w:rPr>
          <w:rFonts w:eastAsia="新細明體"/>
          <w:bCs/>
          <w:lang w:eastAsia="zh-TW"/>
        </w:rPr>
        <w:t xml:space="preserve">equal to 1 specifies that adaptive loop filter </w:t>
      </w:r>
      <w:r>
        <w:rPr>
          <w:rFonts w:eastAsia="新細明體"/>
          <w:bCs/>
          <w:lang w:eastAsia="zh-TW"/>
        </w:rPr>
        <w:t>is enabled and may be</w:t>
      </w:r>
      <w:r w:rsidRPr="00FB08DB">
        <w:rPr>
          <w:rFonts w:eastAsia="新細明體"/>
          <w:bCs/>
          <w:lang w:eastAsia="zh-TW"/>
        </w:rPr>
        <w:t xml:space="preserve"> applied </w:t>
      </w:r>
      <w:r>
        <w:rPr>
          <w:rFonts w:eastAsia="新細明體"/>
          <w:bCs/>
          <w:lang w:eastAsia="zh-TW"/>
        </w:rPr>
        <w:t>to</w:t>
      </w:r>
      <w:r w:rsidRPr="00FB08DB">
        <w:rPr>
          <w:rFonts w:eastAsia="新細明體"/>
          <w:bCs/>
          <w:lang w:eastAsia="zh-TW"/>
        </w:rPr>
        <w:t xml:space="preserve"> </w:t>
      </w:r>
      <w:r>
        <w:rPr>
          <w:rFonts w:eastAsia="新細明體"/>
          <w:bCs/>
          <w:lang w:eastAsia="zh-TW"/>
        </w:rPr>
        <w:t xml:space="preserve">Y, </w:t>
      </w:r>
      <w:r w:rsidRPr="00FB08DB">
        <w:rPr>
          <w:rFonts w:eastAsia="新細明體"/>
          <w:bCs/>
          <w:lang w:eastAsia="zh-TW"/>
        </w:rPr>
        <w:t>Cb</w:t>
      </w:r>
      <w:r>
        <w:rPr>
          <w:rFonts w:eastAsia="新細明體"/>
          <w:bCs/>
          <w:lang w:eastAsia="zh-TW"/>
        </w:rPr>
        <w:t>, or Cr</w:t>
      </w:r>
      <w:r w:rsidRPr="00FB08DB">
        <w:rPr>
          <w:rFonts w:eastAsia="新細明體"/>
          <w:bCs/>
          <w:lang w:eastAsia="zh-TW"/>
        </w:rPr>
        <w:t xml:space="preserve"> </w:t>
      </w:r>
      <w:r>
        <w:rPr>
          <w:rFonts w:eastAsia="新細明體"/>
          <w:bCs/>
          <w:lang w:eastAsia="zh-TW"/>
        </w:rPr>
        <w:t xml:space="preserve">colour </w:t>
      </w:r>
      <w:r w:rsidRPr="00FB08DB">
        <w:rPr>
          <w:rFonts w:eastAsia="新細明體"/>
          <w:bCs/>
          <w:lang w:eastAsia="zh-TW"/>
        </w:rPr>
        <w:t>component</w:t>
      </w:r>
      <w:r>
        <w:rPr>
          <w:rFonts w:eastAsia="新細明體"/>
          <w:bCs/>
          <w:lang w:eastAsia="zh-TW"/>
        </w:rPr>
        <w:t xml:space="preserve"> in a slice. slice_alf_enabled_flag</w:t>
      </w:r>
      <w:r w:rsidRPr="00FB08DB">
        <w:rPr>
          <w:rFonts w:eastAsia="新細明體"/>
          <w:bCs/>
          <w:lang w:eastAsia="zh-TW"/>
        </w:rPr>
        <w:t xml:space="preserve"> equal to 0 specifies that adaptive loop filter is disabled </w:t>
      </w:r>
      <w:r>
        <w:rPr>
          <w:rFonts w:eastAsia="新細明體"/>
          <w:bCs/>
          <w:lang w:eastAsia="zh-TW"/>
        </w:rPr>
        <w:t>for all</w:t>
      </w:r>
      <w:r w:rsidRPr="00FB08DB">
        <w:rPr>
          <w:rFonts w:eastAsia="新細明體"/>
          <w:bCs/>
          <w:lang w:eastAsia="zh-TW"/>
        </w:rPr>
        <w:t xml:space="preserve"> </w:t>
      </w:r>
      <w:r>
        <w:rPr>
          <w:rFonts w:eastAsia="新細明體"/>
          <w:bCs/>
          <w:lang w:val="en-US" w:eastAsia="zh-TW"/>
        </w:rPr>
        <w:t xml:space="preserve">colour </w:t>
      </w:r>
      <w:r w:rsidRPr="00FB08DB">
        <w:rPr>
          <w:rFonts w:eastAsia="新細明體"/>
          <w:bCs/>
          <w:lang w:eastAsia="zh-TW"/>
        </w:rPr>
        <w:t>component</w:t>
      </w:r>
      <w:r>
        <w:rPr>
          <w:rFonts w:eastAsia="新細明體"/>
          <w:bCs/>
          <w:lang w:eastAsia="zh-TW"/>
        </w:rPr>
        <w:t>s in a slice.</w:t>
      </w:r>
    </w:p>
    <w:p w14:paraId="33B7A243" w14:textId="77777777" w:rsidR="003F7584" w:rsidRDefault="003F7584" w:rsidP="003F7584">
      <w:pPr>
        <w:rPr>
          <w:rFonts w:eastAsia="新細明體"/>
          <w:bCs/>
          <w:lang w:eastAsia="zh-TW"/>
        </w:rPr>
      </w:pPr>
      <w:r w:rsidRPr="00036251">
        <w:rPr>
          <w:rFonts w:eastAsia="新細明體"/>
          <w:b/>
          <w:bCs/>
          <w:lang w:eastAsia="zh-TW"/>
        </w:rPr>
        <w:t>num_ref_idx_l0_active_minus1</w:t>
      </w:r>
      <w:r w:rsidRPr="00036251">
        <w:rPr>
          <w:rFonts w:eastAsia="新細明體"/>
          <w:bCs/>
          <w:lang w:eastAsia="zh-TW"/>
        </w:rPr>
        <w:t xml:space="preserve"> specifies the maximum reference index for reference picture list 0 that may be used to decode the slice. num_ref_idx_l0_active_minus1 shall be in the range of 0 to 14,</w:t>
      </w:r>
      <w:r>
        <w:rPr>
          <w:rFonts w:eastAsia="新細明體"/>
          <w:bCs/>
          <w:lang w:eastAsia="zh-TW"/>
        </w:rPr>
        <w:t xml:space="preserve"> </w:t>
      </w:r>
      <w:r w:rsidRPr="00680E7C">
        <w:rPr>
          <w:rFonts w:eastAsia="新細明體"/>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新細明體"/>
          <w:bCs/>
          <w:lang w:eastAsia="zh-TW"/>
        </w:rPr>
        <w:t xml:space="preserve"> </w:t>
      </w:r>
      <w:r w:rsidRPr="00036251">
        <w:rPr>
          <w:rFonts w:eastAsia="新細明體"/>
          <w:bCs/>
          <w:lang w:eastAsia="zh-TW"/>
        </w:rPr>
        <w:t xml:space="preserve"> inclusive. When the current slice is a P or B slice and num_ref_idx_l0_active_minus1 is not present, num_ref_idx_l0_active_minus1 is inferred to be equal to </w:t>
      </w:r>
      <w:r w:rsidRPr="00680E7C">
        <w:rPr>
          <w:rFonts w:eastAsia="新細明體"/>
          <w:bCs/>
          <w:highlight w:val="yellow"/>
          <w:lang w:eastAsia="zh-TW"/>
        </w:rPr>
        <w:t>num_ref_idx_l0_default_active_minus1</w:t>
      </w:r>
      <w:r w:rsidRPr="00036251">
        <w:rPr>
          <w:rFonts w:eastAsia="新細明體"/>
          <w:bCs/>
          <w:lang w:eastAsia="zh-TW"/>
        </w:rPr>
        <w:t xml:space="preserve">. </w:t>
      </w:r>
    </w:p>
    <w:p w14:paraId="166ED31D" w14:textId="778A530A" w:rsidR="00D643E0" w:rsidRDefault="003F7584" w:rsidP="003F7584">
      <w:pPr>
        <w:rPr>
          <w:rFonts w:eastAsia="新細明體"/>
          <w:bCs/>
          <w:lang w:eastAsia="zh-TW"/>
        </w:rPr>
      </w:pPr>
      <w:r w:rsidRPr="00F84EE0">
        <w:rPr>
          <w:rFonts w:eastAsia="新細明體"/>
          <w:bCs/>
          <w:lang w:eastAsia="zh-TW"/>
        </w:rPr>
        <w:t xml:space="preserve">The variable CurrPicIsOnlyRef, specifying </w:t>
      </w:r>
      <w:r w:rsidR="00D643E0">
        <w:rPr>
          <w:rFonts w:eastAsia="新細明體"/>
          <w:bCs/>
          <w:lang w:eastAsia="zh-TW"/>
        </w:rPr>
        <w:t>that</w:t>
      </w:r>
      <w:r w:rsidRPr="00F84EE0">
        <w:rPr>
          <w:rFonts w:eastAsia="新細明體"/>
          <w:bCs/>
          <w:lang w:eastAsia="zh-TW"/>
        </w:rPr>
        <w:t xml:space="preserve"> the current decoded picture is the only reference picture for the current slice</w:t>
      </w:r>
      <w:r w:rsidR="00D643E0">
        <w:rPr>
          <w:rFonts w:eastAsia="新細明體"/>
          <w:bCs/>
          <w:lang w:eastAsia="zh-TW"/>
        </w:rPr>
        <w:t>, is derived as follows:</w:t>
      </w:r>
    </w:p>
    <w:p w14:paraId="26D8BBB5" w14:textId="39EE65FC" w:rsidR="003F7584" w:rsidRPr="00036251" w:rsidRDefault="00D643E0" w:rsidP="00FB70B9">
      <w:pPr>
        <w:pStyle w:val="Equation"/>
        <w:tabs>
          <w:tab w:val="left" w:pos="1170"/>
          <w:tab w:val="left" w:pos="2430"/>
        </w:tabs>
        <w:ind w:left="794"/>
        <w:rPr>
          <w:rFonts w:eastAsia="新細明體"/>
          <w:bCs/>
          <w:lang w:eastAsia="zh-TW"/>
        </w:rPr>
      </w:pPr>
      <w:r w:rsidRPr="00F84EE0">
        <w:rPr>
          <w:rFonts w:eastAsia="新細明體"/>
          <w:bCs/>
          <w:lang w:eastAsia="zh-TW"/>
        </w:rPr>
        <w:t xml:space="preserve">CurrPicIsOnlyRef </w:t>
      </w:r>
      <w:r>
        <w:rPr>
          <w:rFonts w:eastAsia="新細明體"/>
          <w:bCs/>
          <w:lang w:eastAsia="zh-TW"/>
        </w:rPr>
        <w:t xml:space="preserve">= </w:t>
      </w:r>
      <w:r w:rsidR="003F7584" w:rsidRPr="00F84EE0">
        <w:rPr>
          <w:rFonts w:eastAsia="新細明體"/>
          <w:bCs/>
          <w:lang w:eastAsia="zh-TW"/>
        </w:rPr>
        <w:t>sps_cpr_enabled_flag &amp;&amp; ( slice_type</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P )</w:t>
      </w:r>
      <w:r>
        <w:rPr>
          <w:rFonts w:eastAsia="新細明體"/>
          <w:bCs/>
          <w:lang w:eastAsia="zh-TW"/>
        </w:rPr>
        <w:t xml:space="preserve"> </w:t>
      </w:r>
      <w:r w:rsidR="003F7584" w:rsidRPr="00F84EE0">
        <w:rPr>
          <w:rFonts w:eastAsia="新細明體"/>
          <w:bCs/>
          <w:lang w:eastAsia="zh-TW"/>
        </w:rPr>
        <w:t xml:space="preserve"> &amp;&amp; </w:t>
      </w:r>
      <w:r>
        <w:rPr>
          <w:rFonts w:eastAsia="新細明體"/>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新細明體"/>
          <w:bCs/>
          <w:lang w:eastAsia="zh-TW"/>
        </w:rPr>
        <w:tab/>
      </w:r>
      <w:r>
        <w:rPr>
          <w:rFonts w:eastAsia="新細明體"/>
          <w:bCs/>
          <w:lang w:eastAsia="zh-TW"/>
        </w:rPr>
        <w:tab/>
      </w:r>
      <w:r>
        <w:rPr>
          <w:rFonts w:eastAsia="新細明體"/>
          <w:bCs/>
          <w:lang w:eastAsia="zh-TW"/>
        </w:rPr>
        <w:tab/>
      </w:r>
      <w:r w:rsidR="003F7584" w:rsidRPr="00F84EE0">
        <w:rPr>
          <w:rFonts w:eastAsia="新細明體"/>
          <w:bCs/>
          <w:lang w:eastAsia="zh-TW"/>
        </w:rPr>
        <w:t>( num_ref_idx_l0_active_minus1</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0 )</w:t>
      </w:r>
    </w:p>
    <w:p w14:paraId="19CD13A3" w14:textId="63A5E0A6" w:rsidR="003F7584" w:rsidRDefault="003F7584" w:rsidP="003F7584">
      <w:pPr>
        <w:rPr>
          <w:rFonts w:eastAsia="新細明體"/>
          <w:bCs/>
          <w:lang w:eastAsia="zh-TW"/>
        </w:rPr>
      </w:pPr>
      <w:r w:rsidRPr="00036251">
        <w:rPr>
          <w:rFonts w:eastAsia="新細明體"/>
          <w:b/>
          <w:bCs/>
          <w:lang w:eastAsia="zh-TW"/>
        </w:rPr>
        <w:t>num_ref_idx_l1_active_minus1</w:t>
      </w:r>
      <w:r w:rsidRPr="00036251">
        <w:rPr>
          <w:rFonts w:eastAsia="新細明體"/>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新細明體"/>
          <w:bCs/>
          <w:highlight w:val="yellow"/>
          <w:lang w:eastAsia="zh-TW"/>
        </w:rPr>
        <w:t>num_ref_idx_l1_default_active_minus1</w:t>
      </w:r>
      <w:r w:rsidRPr="00036251">
        <w:rPr>
          <w:rFonts w:eastAsia="新細明體"/>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890" w:name="_Toc415475879"/>
      <w:bookmarkStart w:id="891" w:name="_Toc423599154"/>
      <w:bookmarkStart w:id="892" w:name="_Toc423601658"/>
      <w:bookmarkStart w:id="893" w:name="_Toc501130177"/>
      <w:bookmarkStart w:id="894" w:name="_Toc510795100"/>
      <w:bookmarkStart w:id="895" w:name="_Toc534408961"/>
      <w:r w:rsidRPr="00901B03">
        <w:rPr>
          <w:lang w:val="en-CA"/>
        </w:rPr>
        <w:t>Slice data semantics</w:t>
      </w:r>
      <w:bookmarkEnd w:id="890"/>
      <w:bookmarkEnd w:id="891"/>
      <w:bookmarkEnd w:id="892"/>
      <w:bookmarkEnd w:id="893"/>
      <w:bookmarkEnd w:id="894"/>
      <w:bookmarkEnd w:id="895"/>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896" w:name="_Toc328577703"/>
      <w:bookmarkStart w:id="897" w:name="_Toc328598506"/>
      <w:bookmarkStart w:id="898" w:name="_Toc328663151"/>
      <w:bookmarkStart w:id="899" w:name="_Toc328752991"/>
      <w:bookmarkStart w:id="900" w:name="_Ref398990158"/>
      <w:bookmarkStart w:id="901" w:name="_Toc415475881"/>
      <w:bookmarkStart w:id="902" w:name="_Toc423599156"/>
      <w:bookmarkStart w:id="903" w:name="_Toc423601660"/>
      <w:bookmarkEnd w:id="896"/>
      <w:bookmarkEnd w:id="897"/>
      <w:bookmarkEnd w:id="898"/>
      <w:bookmarkEnd w:id="899"/>
      <w:r w:rsidRPr="00901B03">
        <w:rPr>
          <w:lang w:val="en-CA"/>
        </w:rPr>
        <w:t>Coding tree unit semantics</w:t>
      </w:r>
      <w:bookmarkEnd w:id="900"/>
      <w:bookmarkEnd w:id="901"/>
      <w:bookmarkEnd w:id="902"/>
      <w:bookmarkEnd w:id="903"/>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新細明體"/>
          <w:b/>
          <w:bCs/>
          <w:lang w:eastAsia="zh-TW"/>
        </w:rPr>
        <w:t>alf_ctb_flag</w:t>
      </w:r>
      <w:r>
        <w:rPr>
          <w:bCs/>
          <w:lang w:eastAsia="ko-KR"/>
        </w:rPr>
        <w:t>[ cIdx ][ xCtb &gt;&gt; Log2CtbSize ][ yCtb &gt;&gt; Log2CtbSize ]</w:t>
      </w:r>
      <w:r>
        <w:rPr>
          <w:b/>
          <w:bCs/>
          <w:lang w:eastAsia="ko-KR"/>
        </w:rPr>
        <w:t xml:space="preserve"> </w:t>
      </w:r>
      <w:r>
        <w:rPr>
          <w:rFonts w:eastAsia="新細明體"/>
          <w:bCs/>
          <w:lang w:eastAsia="zh-TW"/>
        </w:rPr>
        <w:t xml:space="preserve">equal to 1 specifies that the adaptive loop filter is applied to the coding tree block </w:t>
      </w:r>
      <w:r w:rsidR="007C0FFB">
        <w:rPr>
          <w:rFonts w:eastAsia="新細明體"/>
          <w:bCs/>
          <w:lang w:eastAsia="zh-TW"/>
        </w:rPr>
        <w:t xml:space="preserve">of the colour component indicated by cIdx of the coding tree unit </w:t>
      </w:r>
      <w:r>
        <w:rPr>
          <w:rFonts w:eastAsia="新細明體"/>
          <w:bCs/>
          <w:lang w:eastAsia="zh-TW"/>
        </w:rPr>
        <w:t xml:space="preserve">at </w:t>
      </w:r>
      <w:r w:rsidR="007C0FFB">
        <w:rPr>
          <w:rFonts w:eastAsia="新細明體"/>
          <w:bCs/>
          <w:lang w:eastAsia="zh-TW"/>
        </w:rPr>
        <w:t xml:space="preserve">luma </w:t>
      </w:r>
      <w:r>
        <w:rPr>
          <w:rFonts w:eastAsia="新細明體"/>
          <w:bCs/>
          <w:lang w:eastAsia="zh-TW"/>
        </w:rPr>
        <w:t>location ( xCtb, yCtb</w:t>
      </w:r>
      <w:r w:rsidR="007C0FFB">
        <w:rPr>
          <w:rFonts w:eastAsia="新細明體"/>
          <w:bCs/>
          <w:lang w:eastAsia="zh-TW"/>
        </w:rPr>
        <w:t> )</w:t>
      </w:r>
      <w:r>
        <w:rPr>
          <w:rFonts w:eastAsia="新細明體"/>
          <w:bCs/>
          <w:lang w:eastAsia="zh-TW"/>
        </w:rPr>
        <w:t xml:space="preserve">. </w:t>
      </w:r>
      <w:r w:rsidRPr="005F2784">
        <w:rPr>
          <w:rFonts w:eastAsia="新細明體"/>
          <w:bCs/>
          <w:lang w:eastAsia="zh-TW"/>
        </w:rPr>
        <w:t>alf_ctb_flag</w:t>
      </w:r>
      <w:r w:rsidRPr="0074798F">
        <w:rPr>
          <w:bCs/>
          <w:lang w:eastAsia="ko-KR"/>
        </w:rPr>
        <w:t>[</w:t>
      </w:r>
      <w:r>
        <w:rPr>
          <w:bCs/>
          <w:lang w:eastAsia="ko-KR"/>
        </w:rPr>
        <w:t xml:space="preserve"> cIdx ][ xCtb &gt;&gt; Log2CtbSize ][ yCtb &gt;&gt; Log2CtbSize ] </w:t>
      </w:r>
      <w:r>
        <w:rPr>
          <w:rFonts w:eastAsia="新細明體"/>
          <w:bCs/>
          <w:lang w:eastAsia="zh-TW"/>
        </w:rPr>
        <w:t xml:space="preserve">equal to 0 specifies that the adaptive loop filter is not applied </w:t>
      </w:r>
      <w:r w:rsidR="007C0FFB">
        <w:rPr>
          <w:rFonts w:eastAsia="新細明體"/>
          <w:bCs/>
          <w:lang w:eastAsia="zh-TW"/>
        </w:rPr>
        <w:t>to the coding tree block of the colour component indicated by cIdx of the coding tree unit at luma location ( xCtb, yCtb )</w:t>
      </w:r>
      <w:r>
        <w:rPr>
          <w:rFonts w:eastAsia="新細明體"/>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4" w:name="_Ref398990169"/>
      <w:bookmarkStart w:id="905" w:name="_Toc415475882"/>
      <w:bookmarkStart w:id="906" w:name="_Toc423599157"/>
      <w:bookmarkStart w:id="907" w:name="_Toc423601661"/>
    </w:p>
    <w:bookmarkEnd w:id="904"/>
    <w:bookmarkEnd w:id="905"/>
    <w:bookmarkEnd w:id="906"/>
    <w:bookmarkEnd w:id="907"/>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w:t>
      </w:r>
      <w:r w:rsidRPr="003F3F11">
        <w:rPr>
          <w:noProof/>
        </w:rPr>
        <w:lastRenderedPageBreak/>
        <w:t>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afe"/>
        <w:rPr>
          <w:noProof/>
          <w:lang w:val="en-GB" w:eastAsia="ko-KR"/>
        </w:rPr>
      </w:pPr>
      <w:bookmarkStart w:id="908" w:name="_Ref326759087"/>
      <w:bookmarkStart w:id="909" w:name="_Toc415476440"/>
      <w:bookmarkStart w:id="910" w:name="_Toc423602481"/>
      <w:bookmarkStart w:id="911" w:name="_Toc423602655"/>
      <w:bookmarkStart w:id="912" w:name="_Toc501130560"/>
      <w:bookmarkStart w:id="913"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908"/>
      <w:r w:rsidRPr="003F3F11">
        <w:rPr>
          <w:noProof/>
          <w:lang w:val="en-GB"/>
        </w:rPr>
        <w:t xml:space="preserve"> –</w:t>
      </w:r>
      <w:r w:rsidRPr="003F3F11">
        <w:rPr>
          <w:noProof/>
          <w:lang w:val="en-GB" w:eastAsia="ko-KR"/>
        </w:rPr>
        <w:t xml:space="preserve"> Specification of the SAO type</w:t>
      </w:r>
      <w:bookmarkEnd w:id="909"/>
      <w:bookmarkEnd w:id="910"/>
      <w:bookmarkEnd w:id="911"/>
      <w:bookmarkEnd w:id="912"/>
      <w:bookmarkEnd w:id="9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新細明體"/>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新細明體"/>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新細明體"/>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新細明體"/>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 xml:space="preserve">If sao_merge_left_flag is equal to 1, </w:t>
      </w:r>
      <w:r w:rsidRPr="003F3F11">
        <w:rPr>
          <w:noProof/>
          <w:lang w:eastAsia="ko-KR"/>
        </w:rPr>
        <w:t>sao_offset</w:t>
      </w:r>
      <w:r w:rsidRPr="003F3F11">
        <w:rPr>
          <w:rFonts w:eastAsia="新細明體"/>
          <w:noProof/>
          <w:lang w:eastAsia="zh-TW"/>
        </w:rPr>
        <w:t>_sign</w:t>
      </w:r>
      <w:r w:rsidRPr="003F3F11">
        <w:rPr>
          <w:noProof/>
          <w:lang w:eastAsia="ko-KR"/>
        </w:rPr>
        <w:t>[ cIdx ][ rx ][ ry ]</w:t>
      </w:r>
      <w:r w:rsidRPr="003F3F11">
        <w:rPr>
          <w:rFonts w:eastAsia="新細明體"/>
          <w:noProof/>
          <w:lang w:eastAsia="zh-TW"/>
        </w:rPr>
        <w:t xml:space="preserve">[ i ] is inferred to be </w:t>
      </w:r>
      <w:r w:rsidRPr="003F3F11">
        <w:rPr>
          <w:noProof/>
          <w:lang w:eastAsia="ko-KR"/>
        </w:rPr>
        <w:t xml:space="preserve">equal </w:t>
      </w:r>
      <w:r w:rsidRPr="003F3F11">
        <w:rPr>
          <w:rFonts w:eastAsia="新細明體"/>
          <w:noProof/>
          <w:lang w:eastAsia="zh-TW"/>
        </w:rPr>
        <w:t xml:space="preserve">to </w:t>
      </w:r>
      <w:r w:rsidRPr="003F3F11">
        <w:rPr>
          <w:noProof/>
          <w:lang w:eastAsia="ko-KR"/>
        </w:rPr>
        <w:t>sao_offset</w:t>
      </w:r>
      <w:r w:rsidRPr="003F3F11">
        <w:rPr>
          <w:rFonts w:eastAsia="新細明體"/>
          <w:noProof/>
          <w:lang w:eastAsia="zh-TW"/>
        </w:rPr>
        <w:t>_sign</w:t>
      </w:r>
      <w:r w:rsidRPr="003F3F11">
        <w:rPr>
          <w:noProof/>
          <w:lang w:eastAsia="ko-KR"/>
        </w:rPr>
        <w:t>[ cIdx ][ rx</w:t>
      </w:r>
      <w:r w:rsidRPr="003F3F11">
        <w:rPr>
          <w:rFonts w:eastAsia="新細明體"/>
          <w:noProof/>
          <w:lang w:eastAsia="zh-TW"/>
        </w:rPr>
        <w:t> − 1</w:t>
      </w:r>
      <w:r w:rsidRPr="003F3F11">
        <w:rPr>
          <w:noProof/>
          <w:lang w:eastAsia="ko-KR"/>
        </w:rPr>
        <w:t> ][ ry ]</w:t>
      </w:r>
      <w:r w:rsidRPr="003F3F11">
        <w:rPr>
          <w:rFonts w:eastAsia="新細明體"/>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Otherwise, i</w:t>
      </w:r>
      <w:r w:rsidRPr="003F3F11">
        <w:rPr>
          <w:noProof/>
          <w:lang w:eastAsia="ko-KR"/>
        </w:rPr>
        <w:t>f sao_merge_up_flag is equal to 1,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equal to sao_offset</w:t>
      </w:r>
      <w:r w:rsidRPr="003F3F11">
        <w:rPr>
          <w:rFonts w:eastAsia="新細明體"/>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新細明體"/>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If i is equal to 0 or 1</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Otherwise (i is equal to 2 or 3)</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新細明體"/>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afe"/>
        <w:rPr>
          <w:noProof/>
          <w:lang w:val="en-GB"/>
        </w:rPr>
      </w:pPr>
      <w:bookmarkStart w:id="914" w:name="_Ref330849705"/>
      <w:bookmarkStart w:id="915" w:name="_Toc415476441"/>
      <w:bookmarkStart w:id="916" w:name="_Toc423602482"/>
      <w:bookmarkStart w:id="917" w:name="_Toc423602656"/>
      <w:bookmarkStart w:id="918" w:name="_Toc501130561"/>
      <w:bookmarkStart w:id="919"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914"/>
      <w:r w:rsidRPr="003F3F11">
        <w:rPr>
          <w:noProof/>
          <w:lang w:val="en-GB"/>
        </w:rPr>
        <w:t xml:space="preserve"> – Specification of the SAO edge offset class</w:t>
      </w:r>
      <w:bookmarkEnd w:id="915"/>
      <w:bookmarkEnd w:id="916"/>
      <w:bookmarkEnd w:id="917"/>
      <w:bookmarkEnd w:id="918"/>
      <w:bookmarkEnd w:id="9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920" w:name="_Ref398990180"/>
      <w:bookmarkStart w:id="921" w:name="_Toc415475883"/>
      <w:bookmarkStart w:id="922" w:name="_Toc423599158"/>
      <w:bookmarkStart w:id="923" w:name="_Toc423601662"/>
      <w:r w:rsidRPr="00901B03">
        <w:rPr>
          <w:lang w:val="en-CA"/>
        </w:rPr>
        <w:lastRenderedPageBreak/>
        <w:t>Coding quadtree semantics</w:t>
      </w:r>
      <w:bookmarkEnd w:id="920"/>
      <w:bookmarkEnd w:id="921"/>
      <w:bookmarkEnd w:id="922"/>
      <w:bookmarkEnd w:id="923"/>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afe"/>
        <w:keepNext w:val="0"/>
        <w:rPr>
          <w:lang w:val="en-CA"/>
        </w:rPr>
      </w:pPr>
      <w:bookmarkStart w:id="924"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924"/>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afe"/>
        <w:rPr>
          <w:lang w:val="en-CA" w:eastAsia="ko-KR"/>
        </w:rPr>
      </w:pPr>
      <w:bookmarkStart w:id="925" w:name="_Ref285719228"/>
      <w:bookmarkStart w:id="926" w:name="_Ref293581640"/>
      <w:bookmarkStart w:id="927" w:name="_Toc287363924"/>
      <w:bookmarkStart w:id="928" w:name="_Toc415476442"/>
      <w:bookmarkStart w:id="929" w:name="_Toc423602483"/>
      <w:bookmarkStart w:id="930" w:name="_Toc423602657"/>
      <w:bookmarkStart w:id="931" w:name="_Toc501130562"/>
      <w:bookmarkStart w:id="932"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925"/>
      <w:bookmarkEnd w:id="926"/>
      <w:r w:rsidRPr="00901B03">
        <w:rPr>
          <w:lang w:val="en-CA"/>
        </w:rPr>
        <w:t xml:space="preserve"> – Specification of </w:t>
      </w:r>
      <w:bookmarkEnd w:id="927"/>
      <w:bookmarkEnd w:id="928"/>
      <w:bookmarkEnd w:id="929"/>
      <w:bookmarkEnd w:id="930"/>
      <w:bookmarkEnd w:id="931"/>
      <w:bookmarkEnd w:id="932"/>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3" w:name="_Toc342578186"/>
            <w:bookmarkStart w:id="934" w:name="_Toc311216945"/>
            <w:bookmarkStart w:id="935" w:name="_Toc311217033"/>
            <w:bookmarkStart w:id="936" w:name="_Toc311217083"/>
            <w:bookmarkStart w:id="937" w:name="_Toc311217090"/>
            <w:bookmarkStart w:id="938" w:name="_Toc311217097"/>
            <w:bookmarkStart w:id="939" w:name="_Toc311217147"/>
            <w:bookmarkStart w:id="940" w:name="_Toc311217154"/>
            <w:bookmarkEnd w:id="933"/>
            <w:bookmarkEnd w:id="934"/>
            <w:bookmarkEnd w:id="935"/>
            <w:bookmarkEnd w:id="936"/>
            <w:bookmarkEnd w:id="937"/>
            <w:bookmarkEnd w:id="938"/>
            <w:bookmarkEnd w:id="939"/>
            <w:bookmarkEnd w:id="940"/>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941" w:name="_Ref398990193"/>
      <w:bookmarkStart w:id="942" w:name="_Toc415475884"/>
      <w:bookmarkStart w:id="943" w:name="_Toc423599159"/>
      <w:bookmarkStart w:id="944" w:name="_Toc423601663"/>
      <w:r w:rsidRPr="00901B03">
        <w:rPr>
          <w:lang w:val="en-CA"/>
        </w:rPr>
        <w:t>Coding unit semantics</w:t>
      </w:r>
      <w:bookmarkEnd w:id="941"/>
      <w:bookmarkEnd w:id="942"/>
      <w:bookmarkEnd w:id="943"/>
      <w:bookmarkEnd w:id="944"/>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afe"/>
        <w:rPr>
          <w:lang w:val="en-CA"/>
        </w:rPr>
      </w:pPr>
      <w:bookmarkStart w:id="945"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945"/>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lastRenderedPageBreak/>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afe"/>
        <w:rPr>
          <w:lang w:val="en-CA"/>
        </w:rPr>
      </w:pPr>
      <w:bookmarkStart w:id="946" w:name="_Ref525735509"/>
      <w:bookmarkStart w:id="947" w:name="_Ref278907130"/>
      <w:bookmarkStart w:id="948" w:name="_Toc287363925"/>
      <w:bookmarkStart w:id="949"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946"/>
      <w:r w:rsidRPr="00901B03">
        <w:rPr>
          <w:lang w:val="en-CA"/>
        </w:rPr>
        <w:t xml:space="preserve"> – Name association to inter prediction mode</w:t>
      </w:r>
      <w:bookmarkEnd w:id="947"/>
      <w:bookmarkEnd w:id="948"/>
      <w:bookmarkEnd w:id="94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50"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afe"/>
        <w:rPr>
          <w:lang w:val="en-CA"/>
        </w:rPr>
      </w:pPr>
      <w:bookmarkStart w:id="951" w:name="_Ref523236955"/>
      <w:bookmarkStart w:id="952"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951"/>
      <w:r w:rsidRPr="00901B03">
        <w:rPr>
          <w:lang w:val="en-CA"/>
        </w:rPr>
        <w:t xml:space="preserve"> – Interpretation of </w:t>
      </w:r>
      <w:bookmarkEnd w:id="952"/>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lastRenderedPageBreak/>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01EFD1D1"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7FFC841D" w:rsidR="00C00159" w:rsidRDefault="00C00159" w:rsidP="00FB70B9">
      <w:pPr>
        <w:pStyle w:val="aff0"/>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ABEC84E" w:rsidR="003F7584" w:rsidRPr="00AF1385" w:rsidRDefault="00C00159" w:rsidP="00FB70B9">
      <w:pPr>
        <w:pStyle w:val="aff0"/>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241706DE"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226F44C6"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50"/>
    <w:p w14:paraId="12F65175" w14:textId="6BA7E1DC"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lastRenderedPageBreak/>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afe"/>
        <w:keepLines/>
        <w:rPr>
          <w:lang w:val="en-CA"/>
        </w:rPr>
      </w:pPr>
      <w:bookmarkStart w:id="953"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953"/>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afe"/>
        <w:rPr>
          <w:lang w:val="en-CA"/>
        </w:rPr>
      </w:pPr>
      <w:bookmarkStart w:id="954"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954"/>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lastRenderedPageBreak/>
        <w:t xml:space="preserve">When </w:t>
      </w:r>
      <w:r>
        <w:rPr>
          <w:lang w:val="en-CA"/>
        </w:rPr>
        <w:t>merge_subblock_idx</w:t>
      </w:r>
      <w:r w:rsidRPr="00901B03">
        <w:rPr>
          <w:lang w:val="en-CA"/>
        </w:rPr>
        <w:t>[ x0 ][ y0 ] is not present, it is inferred to be equal to 0.</w:t>
      </w:r>
    </w:p>
    <w:p w14:paraId="7D0A18A8" w14:textId="2290A0BF"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2173818D"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712F7F7" w:rsidR="00220147" w:rsidRPr="00635E4D" w:rsidRDefault="00220147" w:rsidP="00220147">
      <w:pPr>
        <w:tabs>
          <w:tab w:val="left" w:pos="284"/>
        </w:tabs>
        <w:rPr>
          <w:rFonts w:eastAsia="新細明體"/>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3DBF89A9"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810E472"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B18D144"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4220EE40"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955" w:name="_Toc351408776"/>
      <w:r w:rsidRPr="00901B03">
        <w:rPr>
          <w:lang w:val="en-CA"/>
        </w:rPr>
        <w:t>Motion vector difference semantics</w:t>
      </w:r>
      <w:bookmarkEnd w:id="955"/>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lastRenderedPageBreak/>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lastRenderedPageBreak/>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lastRenderedPageBreak/>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lastRenderedPageBreak/>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956" w:name="_Toc534408962"/>
      <w:r w:rsidRPr="00901B03">
        <w:rPr>
          <w:lang w:val="en-CA"/>
        </w:rPr>
        <w:t>Decoding process</w:t>
      </w:r>
      <w:bookmarkEnd w:id="956"/>
    </w:p>
    <w:p w14:paraId="57EC42E9" w14:textId="77777777" w:rsidR="0012023F" w:rsidRPr="00901B03" w:rsidRDefault="0012023F" w:rsidP="0012023F">
      <w:pPr>
        <w:pStyle w:val="20"/>
        <w:rPr>
          <w:lang w:val="en-CA"/>
        </w:rPr>
      </w:pPr>
      <w:bookmarkStart w:id="957" w:name="_Toc534408963"/>
      <w:r w:rsidRPr="00901B03">
        <w:rPr>
          <w:lang w:val="en-CA"/>
        </w:rPr>
        <w:t>General decoding process</w:t>
      </w:r>
      <w:bookmarkEnd w:id="957"/>
    </w:p>
    <w:p w14:paraId="1DCFDC15" w14:textId="77777777" w:rsidR="00647EAA" w:rsidRPr="00901B03" w:rsidRDefault="00647EAA" w:rsidP="00647EAA">
      <w:pPr>
        <w:pStyle w:val="20"/>
        <w:rPr>
          <w:lang w:val="en-CA"/>
        </w:rPr>
      </w:pPr>
      <w:bookmarkStart w:id="958" w:name="_Toc534408964"/>
      <w:r w:rsidRPr="00901B03">
        <w:rPr>
          <w:lang w:val="en-CA"/>
        </w:rPr>
        <w:t>Decoding process for cod</w:t>
      </w:r>
      <w:bookmarkStart w:id="959" w:name="_Toc287363813"/>
      <w:bookmarkStart w:id="960" w:name="_Toc311217244"/>
      <w:bookmarkStart w:id="961" w:name="_Toc317198791"/>
      <w:bookmarkStart w:id="962" w:name="_Ref398992129"/>
      <w:bookmarkStart w:id="963" w:name="_Ref398993355"/>
      <w:bookmarkStart w:id="964" w:name="_Toc415475906"/>
      <w:bookmarkStart w:id="965" w:name="_Toc423599181"/>
      <w:bookmarkStart w:id="966" w:name="_Toc423601685"/>
      <w:bookmarkStart w:id="967" w:name="_Toc462913180"/>
      <w:r w:rsidRPr="00901B03">
        <w:rPr>
          <w:lang w:val="en-CA"/>
        </w:rPr>
        <w:t>ing units coded in intra prediction mode</w:t>
      </w:r>
      <w:bookmarkEnd w:id="958"/>
      <w:bookmarkEnd w:id="959"/>
      <w:bookmarkEnd w:id="960"/>
      <w:bookmarkEnd w:id="961"/>
      <w:bookmarkEnd w:id="962"/>
      <w:bookmarkEnd w:id="963"/>
      <w:bookmarkEnd w:id="964"/>
      <w:bookmarkEnd w:id="965"/>
      <w:bookmarkEnd w:id="966"/>
      <w:bookmarkEnd w:id="967"/>
    </w:p>
    <w:p w14:paraId="4A3AD9A2" w14:textId="77777777" w:rsidR="00647EAA" w:rsidRPr="00901B03" w:rsidRDefault="00647EAA" w:rsidP="00647EAA">
      <w:pPr>
        <w:pStyle w:val="30"/>
        <w:rPr>
          <w:lang w:val="en-CA" w:eastAsia="ko-KR"/>
        </w:rPr>
      </w:pPr>
      <w:bookmarkStart w:id="968" w:name="_Ref414881399"/>
      <w:bookmarkStart w:id="969" w:name="_Toc415475907"/>
      <w:bookmarkStart w:id="970" w:name="_Toc423599182"/>
      <w:bookmarkStart w:id="971" w:name="_Toc423601686"/>
      <w:bookmarkStart w:id="972" w:name="_Toc462913181"/>
      <w:bookmarkStart w:id="973" w:name="_Toc534408965"/>
      <w:r w:rsidRPr="00901B03">
        <w:rPr>
          <w:lang w:val="en-CA" w:eastAsia="ko-KR"/>
        </w:rPr>
        <w:t xml:space="preserve">General </w:t>
      </w:r>
      <w:r w:rsidRPr="00901B03">
        <w:rPr>
          <w:lang w:val="en-CA"/>
        </w:rPr>
        <w:t>decoding process for coding units coded in intra prediction mode</w:t>
      </w:r>
      <w:bookmarkEnd w:id="968"/>
      <w:bookmarkEnd w:id="969"/>
      <w:bookmarkEnd w:id="970"/>
      <w:bookmarkEnd w:id="971"/>
      <w:bookmarkEnd w:id="972"/>
      <w:bookmarkEnd w:id="973"/>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974" w:name="_Ref296586571"/>
      <w:bookmarkStart w:id="975" w:name="_Toc311217245"/>
      <w:bookmarkStart w:id="976" w:name="_Toc317198792"/>
      <w:bookmarkStart w:id="977" w:name="_Ref397950282"/>
      <w:bookmarkStart w:id="978" w:name="_Ref397950366"/>
      <w:bookmarkStart w:id="979" w:name="_Toc415475908"/>
      <w:bookmarkStart w:id="980" w:name="_Toc423599183"/>
      <w:bookmarkStart w:id="981" w:name="_Toc423601687"/>
      <w:bookmarkStart w:id="982"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lastRenderedPageBreak/>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983" w:name="_Ref522182246"/>
      <w:bookmarkStart w:id="984" w:name="_Toc534408966"/>
      <w:r w:rsidRPr="00901B03">
        <w:rPr>
          <w:lang w:val="en-CA" w:eastAsia="ko-KR"/>
        </w:rPr>
        <w:t>Derivation process for luma intra prediction mode</w:t>
      </w:r>
      <w:bookmarkEnd w:id="974"/>
      <w:bookmarkEnd w:id="975"/>
      <w:bookmarkEnd w:id="976"/>
      <w:bookmarkEnd w:id="977"/>
      <w:bookmarkEnd w:id="978"/>
      <w:bookmarkEnd w:id="979"/>
      <w:bookmarkEnd w:id="980"/>
      <w:bookmarkEnd w:id="981"/>
      <w:bookmarkEnd w:id="982"/>
      <w:bookmarkEnd w:id="983"/>
      <w:bookmarkEnd w:id="984"/>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afe"/>
        <w:rPr>
          <w:lang w:val="en-CA" w:eastAsia="ko-KR"/>
        </w:rPr>
      </w:pPr>
      <w:bookmarkStart w:id="985" w:name="_Ref521602371"/>
      <w:bookmarkStart w:id="986" w:name="_Toc415476444"/>
      <w:bookmarkStart w:id="987" w:name="_Toc423602485"/>
      <w:bookmarkStart w:id="988" w:name="_Toc423602659"/>
      <w:bookmarkStart w:id="989"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985"/>
      <w:r w:rsidRPr="00901B03">
        <w:rPr>
          <w:lang w:val="en-CA"/>
        </w:rPr>
        <w:t xml:space="preserve"> – </w:t>
      </w:r>
      <w:r w:rsidRPr="00901B03">
        <w:rPr>
          <w:lang w:val="en-CA" w:eastAsia="ko-KR"/>
        </w:rPr>
        <w:t>Specification of intra prediction mode and associated names</w:t>
      </w:r>
      <w:bookmarkEnd w:id="986"/>
      <w:bookmarkEnd w:id="987"/>
      <w:bookmarkEnd w:id="988"/>
      <w:bookmarkEnd w:id="9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0460F135"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新細明體"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lastRenderedPageBreak/>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lastRenderedPageBreak/>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990" w:name="_Ref287029616"/>
      <w:bookmarkStart w:id="991" w:name="_Toc287363815"/>
      <w:bookmarkStart w:id="992" w:name="_Toc311217246"/>
      <w:bookmarkStart w:id="993" w:name="_Toc317198793"/>
      <w:bookmarkStart w:id="994" w:name="_Toc415475909"/>
      <w:bookmarkStart w:id="995" w:name="_Toc423599184"/>
      <w:bookmarkStart w:id="996" w:name="_Toc423601688"/>
      <w:bookmarkStart w:id="997" w:name="_Toc462913183"/>
      <w:bookmarkStart w:id="998" w:name="_Toc534408967"/>
      <w:bookmarkStart w:id="999" w:name="_Ref278061700"/>
      <w:r w:rsidRPr="00901B03">
        <w:rPr>
          <w:lang w:val="en-CA" w:eastAsia="ko-KR"/>
        </w:rPr>
        <w:t>Derivation process for chroma intra prediction mode</w:t>
      </w:r>
      <w:bookmarkEnd w:id="990"/>
      <w:bookmarkEnd w:id="991"/>
      <w:bookmarkEnd w:id="992"/>
      <w:bookmarkEnd w:id="993"/>
      <w:bookmarkEnd w:id="994"/>
      <w:bookmarkEnd w:id="995"/>
      <w:bookmarkEnd w:id="996"/>
      <w:bookmarkEnd w:id="997"/>
      <w:bookmarkEnd w:id="998"/>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afe"/>
        <w:keepLines/>
        <w:rPr>
          <w:lang w:val="en-CA" w:eastAsia="ko-KR"/>
        </w:rPr>
      </w:pPr>
      <w:bookmarkStart w:id="1000" w:name="_Ref527199571"/>
      <w:bookmarkStart w:id="1001" w:name="_Ref521602936"/>
      <w:bookmarkStart w:id="1002" w:name="_Toc415476445"/>
      <w:bookmarkStart w:id="1003" w:name="_Toc423602487"/>
      <w:bookmarkStart w:id="1004" w:name="_Toc423602661"/>
      <w:bookmarkStart w:id="1005"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000"/>
      <w:r w:rsidRPr="00901B03">
        <w:rPr>
          <w:lang w:val="en-CA"/>
        </w:rPr>
        <w:t xml:space="preserve"> – </w:t>
      </w:r>
      <w:bookmarkEnd w:id="1001"/>
      <w:r w:rsidR="00647EAA" w:rsidRPr="00901B03">
        <w:rPr>
          <w:lang w:val="en-CA" w:eastAsia="ko-KR"/>
        </w:rPr>
        <w:t>Specification of</w:t>
      </w:r>
      <w:bookmarkEnd w:id="1002"/>
      <w:bookmarkEnd w:id="1003"/>
      <w:bookmarkEnd w:id="1004"/>
      <w:bookmarkEnd w:id="1005"/>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06" w:name="_Ref287031486"/>
      <w:bookmarkStart w:id="1007" w:name="_Toc287363816"/>
      <w:bookmarkStart w:id="1008" w:name="_Toc311217247"/>
      <w:bookmarkStart w:id="1009" w:name="_Toc317198794"/>
      <w:bookmarkStart w:id="1010" w:name="_Toc415475910"/>
      <w:bookmarkStart w:id="1011" w:name="_Toc423599185"/>
      <w:bookmarkStart w:id="1012" w:name="_Toc423601689"/>
      <w:bookmarkStart w:id="1013" w:name="_Toc462913184"/>
    </w:p>
    <w:p w14:paraId="3BE8D305" w14:textId="58F0A73B" w:rsidR="00755B19" w:rsidRPr="00901B03" w:rsidRDefault="007C2F5E" w:rsidP="00755B19">
      <w:pPr>
        <w:pStyle w:val="afe"/>
        <w:keepLines/>
        <w:rPr>
          <w:lang w:val="en-CA" w:eastAsia="ko-KR"/>
        </w:rPr>
      </w:pPr>
      <w:bookmarkStart w:id="1014" w:name="_Ref5219197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014"/>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015" w:name="_Toc534408968"/>
      <w:r w:rsidRPr="00901B03">
        <w:rPr>
          <w:lang w:val="en-CA"/>
        </w:rPr>
        <w:t>Decoding process for intra blocks</w:t>
      </w:r>
      <w:bookmarkEnd w:id="999"/>
      <w:bookmarkEnd w:id="1006"/>
      <w:bookmarkEnd w:id="1007"/>
      <w:bookmarkEnd w:id="1008"/>
      <w:bookmarkEnd w:id="1009"/>
      <w:bookmarkEnd w:id="1010"/>
      <w:bookmarkEnd w:id="1011"/>
      <w:bookmarkEnd w:id="1012"/>
      <w:bookmarkEnd w:id="1013"/>
      <w:bookmarkEnd w:id="1015"/>
    </w:p>
    <w:p w14:paraId="582680FF" w14:textId="77777777" w:rsidR="00647EAA" w:rsidRPr="00901B03" w:rsidRDefault="00647EAA" w:rsidP="00647EAA">
      <w:pPr>
        <w:pStyle w:val="40"/>
        <w:rPr>
          <w:lang w:val="en-CA"/>
        </w:rPr>
      </w:pPr>
      <w:bookmarkStart w:id="1016" w:name="_Ref330805510"/>
      <w:bookmarkStart w:id="1017" w:name="_Toc415475911"/>
      <w:bookmarkStart w:id="1018" w:name="_Toc423599186"/>
      <w:bookmarkStart w:id="1019" w:name="_Toc423601690"/>
      <w:r w:rsidRPr="00901B03">
        <w:rPr>
          <w:lang w:val="en-CA"/>
        </w:rPr>
        <w:t>General decoding process for intra blocks</w:t>
      </w:r>
      <w:bookmarkEnd w:id="1016"/>
      <w:bookmarkEnd w:id="1017"/>
      <w:bookmarkEnd w:id="1018"/>
      <w:bookmarkEnd w:id="1019"/>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20" w:name="_Ref278117568"/>
      <w:bookmarkStart w:id="1021" w:name="_Toc287363817"/>
      <w:bookmarkStart w:id="1022" w:name="_Toc311217248"/>
      <w:bookmarkStart w:id="1023" w:name="_Toc317198795"/>
      <w:bookmarkStart w:id="1024" w:name="_Toc415475912"/>
      <w:bookmarkStart w:id="1025" w:name="_Toc423599187"/>
      <w:bookmarkStart w:id="1026"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020"/>
      <w:bookmarkEnd w:id="1021"/>
      <w:bookmarkEnd w:id="1022"/>
      <w:bookmarkEnd w:id="1023"/>
      <w:bookmarkEnd w:id="1024"/>
      <w:bookmarkEnd w:id="1025"/>
      <w:bookmarkEnd w:id="1026"/>
    </w:p>
    <w:p w14:paraId="426B1A72" w14:textId="77777777" w:rsidR="00734323" w:rsidRPr="00901B03" w:rsidRDefault="00734323" w:rsidP="00734323">
      <w:pPr>
        <w:pStyle w:val="50"/>
        <w:rPr>
          <w:lang w:val="en-CA"/>
        </w:rPr>
      </w:pPr>
      <w:bookmarkStart w:id="1027" w:name="_Ref330805706"/>
      <w:r w:rsidRPr="00901B03">
        <w:rPr>
          <w:lang w:val="en-CA"/>
        </w:rPr>
        <w:t>General intra sample prediction</w:t>
      </w:r>
      <w:bookmarkEnd w:id="1027"/>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28" w:name="_Ref521666736"/>
      <w:bookmarkStart w:id="1029" w:name="_Ref295462130"/>
      <w:bookmarkStart w:id="1030"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031"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28"/>
      <w:bookmarkEnd w:id="1031"/>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032" w:name="_Ref522097034"/>
      <w:r w:rsidRPr="00901B03">
        <w:rPr>
          <w:lang w:val="en-CA"/>
        </w:rPr>
        <w:t>Reference sample substitution process</w:t>
      </w:r>
      <w:bookmarkEnd w:id="1029"/>
      <w:bookmarkEnd w:id="1030"/>
      <w:bookmarkEnd w:id="1032"/>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lastRenderedPageBreak/>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033" w:name="_Ref287018737"/>
      <w:bookmarkStart w:id="1034" w:name="_Ref278123331"/>
      <w:r w:rsidRPr="00901B03">
        <w:rPr>
          <w:lang w:val="en-CA"/>
        </w:rPr>
        <w:t>Reference sample filtering process</w:t>
      </w:r>
      <w:bookmarkEnd w:id="1033"/>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5" w:name="_Ref330805871"/>
      <w:bookmarkStart w:id="1036" w:name="_Ref414881514"/>
      <w:bookmarkStart w:id="1037" w:name="_Ref296540310"/>
      <w:bookmarkStart w:id="1038" w:name="_Ref330805887"/>
      <w:bookmarkStart w:id="1039" w:name="_Ref414881515"/>
      <w:bookmarkEnd w:id="1034"/>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040" w:name="_Ref522100713"/>
      <w:r w:rsidRPr="00901B03">
        <w:rPr>
          <w:lang w:val="en-CA"/>
        </w:rPr>
        <w:t>Specification of INTRA_PLANAR intra prediction mode</w:t>
      </w:r>
      <w:bookmarkEnd w:id="1035"/>
      <w:bookmarkEnd w:id="1036"/>
      <w:bookmarkEnd w:id="1040"/>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041"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37"/>
      <w:bookmarkEnd w:id="1038"/>
      <w:bookmarkEnd w:id="1039"/>
      <w:bookmarkEnd w:id="1041"/>
    </w:p>
    <w:p w14:paraId="628756D9" w14:textId="77777777" w:rsidR="00647EAA" w:rsidRPr="00901B03" w:rsidRDefault="00647EAA" w:rsidP="00647EAA">
      <w:pPr>
        <w:rPr>
          <w:lang w:val="en-CA"/>
        </w:rPr>
      </w:pPr>
      <w:bookmarkStart w:id="1042" w:name="_Ref278123339"/>
      <w:bookmarkStart w:id="1043" w:name="_Ref414881516"/>
      <w:bookmarkStart w:id="1044"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5" w:name="_Hlk520222874"/>
      <w:r w:rsidRPr="00901B03">
        <w:rPr>
          <w:lang w:val="en-CA" w:eastAsia="ko-KR"/>
        </w:rPr>
        <w:t> </w:t>
      </w:r>
      <w:bookmarkEnd w:id="1045"/>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46"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047"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42"/>
      <w:bookmarkEnd w:id="1043"/>
      <w:r w:rsidRPr="00901B03">
        <w:rPr>
          <w:lang w:val="en-CA"/>
        </w:rPr>
        <w:t>s</w:t>
      </w:r>
      <w:bookmarkEnd w:id="1044"/>
      <w:bookmarkEnd w:id="1046"/>
      <w:bookmarkEnd w:id="1047"/>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lastRenderedPageBreak/>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afe"/>
        <w:rPr>
          <w:lang w:val="en-CA" w:eastAsia="ko-KR"/>
        </w:rPr>
      </w:pPr>
      <w:bookmarkStart w:id="1048"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048"/>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afe"/>
        <w:rPr>
          <w:lang w:val="en-CA"/>
        </w:rPr>
      </w:pPr>
      <w:bookmarkStart w:id="1049"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049"/>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afe"/>
        <w:rPr>
          <w:lang w:val="en-CA" w:eastAsia="ko-KR"/>
        </w:rPr>
      </w:pPr>
      <w:bookmarkStart w:id="1050" w:name="_Ref530672817"/>
      <w:bookmarkStart w:id="1051" w:name="_Ref521611858"/>
      <w:bookmarkStart w:id="1052" w:name="_Toc287363932"/>
      <w:bookmarkStart w:id="1053" w:name="_Toc415476448"/>
      <w:bookmarkStart w:id="1054" w:name="_Toc423602491"/>
      <w:bookmarkStart w:id="1055" w:name="_Toc423602665"/>
      <w:bookmarkStart w:id="1056"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050"/>
      <w:r w:rsidRPr="00901B03">
        <w:rPr>
          <w:lang w:val="en-CA"/>
        </w:rPr>
        <w:t xml:space="preserve"> – </w:t>
      </w:r>
      <w:bookmarkEnd w:id="1051"/>
      <w:r w:rsidR="00647EAA" w:rsidRPr="00901B03">
        <w:rPr>
          <w:lang w:val="en-CA" w:eastAsia="ko-KR"/>
        </w:rPr>
        <w:t>Specification of intraPredAngle</w:t>
      </w:r>
      <w:bookmarkEnd w:id="1052"/>
      <w:bookmarkEnd w:id="1053"/>
      <w:bookmarkEnd w:id="1054"/>
      <w:bookmarkEnd w:id="1055"/>
      <w:bookmarkEnd w:id="10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afe"/>
      </w:pPr>
      <w:bookmarkStart w:id="1057"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057"/>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58" w:name="_Hlk529786089"/>
      <w:r>
        <w:rPr>
          <w:lang w:val="en-CA" w:eastAsia="ko-KR"/>
        </w:rPr>
        <w:t>filterFlag  ?  fG[ iFact ][ j ]  </w:t>
      </w:r>
      <w:r w:rsidRPr="00A33C17">
        <w:rPr>
          <w:lang w:val="en-CA" w:eastAsia="ko-KR"/>
        </w:rPr>
        <w:t>:</w:t>
      </w:r>
      <w:bookmarkEnd w:id="1058"/>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059" w:name="_Ref519626026"/>
      <w:bookmarkStart w:id="1060"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59"/>
      <w:bookmarkEnd w:id="1060"/>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A058EC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4D0D02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061"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61"/>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062" w:name="_Toc534408969"/>
      <w:bookmarkStart w:id="1063" w:name="_Toc415475914"/>
      <w:bookmarkStart w:id="1064" w:name="_Toc423599189"/>
      <w:bookmarkStart w:id="1065" w:name="_Toc423601693"/>
      <w:bookmarkStart w:id="1066" w:name="_Toc501130196"/>
      <w:bookmarkStart w:id="1067" w:name="_Toc503777900"/>
      <w:r w:rsidRPr="00901B03">
        <w:rPr>
          <w:lang w:val="en-CA"/>
        </w:rPr>
        <w:t>Decoding process for coding units coded in inter prediction mode</w:t>
      </w:r>
      <w:bookmarkEnd w:id="1062"/>
    </w:p>
    <w:p w14:paraId="7A19F078" w14:textId="77777777" w:rsidR="0057383D" w:rsidRPr="00901B03" w:rsidDel="003C51E6" w:rsidRDefault="0057383D" w:rsidP="0057383D">
      <w:pPr>
        <w:pStyle w:val="30"/>
        <w:rPr>
          <w:lang w:val="en-CA"/>
        </w:rPr>
      </w:pPr>
      <w:bookmarkStart w:id="1068" w:name="_Toc534408970"/>
      <w:r w:rsidRPr="00901B03" w:rsidDel="003C51E6">
        <w:rPr>
          <w:lang w:val="en-CA"/>
        </w:rPr>
        <w:t>General decoding process for coding units coded in inter prediction mode</w:t>
      </w:r>
      <w:bookmarkEnd w:id="1063"/>
      <w:bookmarkEnd w:id="1064"/>
      <w:bookmarkEnd w:id="1065"/>
      <w:bookmarkEnd w:id="1066"/>
      <w:bookmarkEnd w:id="1067"/>
      <w:bookmarkEnd w:id="1068"/>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1FF09E58"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7196D428"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4255EEF4"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5008D6A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442CBBF7"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FB70B9">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661F03C6"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FB70B9">
        <w:rPr>
          <w:lang w:val="en-CA" w:eastAsia="ko-KR"/>
        </w:rPr>
        <w:t>refIdxL0</w:t>
      </w:r>
      <w:r w:rsidRPr="00FB70B9" w:rsidDel="003C51E6">
        <w:rPr>
          <w:lang w:val="en-CA" w:eastAsia="ko-KR"/>
        </w:rPr>
        <w:t> = </w:t>
      </w:r>
      <w:r w:rsidRPr="00FB70B9">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EE0BE9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686AC68"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FB70B9">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27911356" w:rsidR="00BC3CB5" w:rsidRPr="00A27373" w:rsidRDefault="0021350E" w:rsidP="00FB70B9">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241BD647"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FB70B9">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AF836FC"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7F624F8A"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799253D8"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7DA7894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7097379E"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03095097"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30"/>
        <w:rPr>
          <w:lang w:val="en-CA"/>
        </w:rPr>
      </w:pPr>
      <w:bookmarkStart w:id="1069" w:name="_Ref278982626"/>
      <w:bookmarkStart w:id="1070" w:name="_Toc287363821"/>
      <w:bookmarkStart w:id="1071" w:name="_Toc311217252"/>
      <w:bookmarkStart w:id="1072" w:name="_Toc317198799"/>
      <w:bookmarkStart w:id="1073" w:name="_Toc415475918"/>
      <w:bookmarkStart w:id="1074" w:name="_Toc423599193"/>
      <w:bookmarkStart w:id="1075" w:name="_Toc423601697"/>
      <w:bookmarkStart w:id="1076" w:name="_Toc534408971"/>
      <w:r w:rsidRPr="00901B03" w:rsidDel="003C51E6">
        <w:rPr>
          <w:lang w:val="en-CA"/>
        </w:rPr>
        <w:t>Derivation process for motion vector components and reference indices</w:t>
      </w:r>
      <w:bookmarkEnd w:id="1069"/>
      <w:bookmarkEnd w:id="1070"/>
      <w:bookmarkEnd w:id="1071"/>
      <w:bookmarkEnd w:id="1072"/>
      <w:bookmarkEnd w:id="1073"/>
      <w:bookmarkEnd w:id="1074"/>
      <w:bookmarkEnd w:id="1075"/>
      <w:bookmarkEnd w:id="1076"/>
    </w:p>
    <w:p w14:paraId="1A61F3FA" w14:textId="77777777" w:rsidR="0057383D" w:rsidRPr="00901B03" w:rsidDel="003C51E6" w:rsidRDefault="0057383D" w:rsidP="0057383D">
      <w:pPr>
        <w:pStyle w:val="40"/>
        <w:rPr>
          <w:lang w:val="en-CA"/>
        </w:rPr>
      </w:pPr>
      <w:bookmarkStart w:id="1077" w:name="_Ref522363521"/>
      <w:r w:rsidRPr="00901B03" w:rsidDel="003C51E6">
        <w:rPr>
          <w:lang w:val="en-CA"/>
        </w:rPr>
        <w:t>General</w:t>
      </w:r>
      <w:bookmarkEnd w:id="1077"/>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39997F8D"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FB70B9">
        <w:rPr>
          <w:highlight w:val="yellow"/>
          <w:lang w:val="en-CA" w:eastAsia="ko-KR"/>
        </w:rPr>
        <w:t xml:space="preserve"> [Ed. (SL): current</w:t>
      </w:r>
      <w:r w:rsidR="00CC34A2">
        <w:rPr>
          <w:highlight w:val="yellow"/>
          <w:lang w:val="en-CA" w:eastAsia="ko-KR"/>
        </w:rPr>
        <w:t xml:space="preserve"> implementation</w:t>
      </w:r>
      <w:r w:rsidR="0007455E" w:rsidRPr="00FB70B9">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0EC4C913" w:rsidR="00227B68" w:rsidRPr="00FB70B9" w:rsidRDefault="00FC5E88" w:rsidP="00FB70B9">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FB70B9">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0184A851" w:rsidR="00FC5E88" w:rsidRPr="00FB70B9" w:rsidRDefault="00FC5E88" w:rsidP="00FB70B9">
      <w:pPr>
        <w:numPr>
          <w:ilvl w:val="0"/>
          <w:numId w:val="5"/>
        </w:numPr>
        <w:rPr>
          <w:lang w:val="en-CA" w:eastAsia="ko-KR"/>
        </w:rPr>
      </w:pPr>
      <w:r w:rsidRPr="00FB70B9">
        <w:rPr>
          <w:lang w:val="en-CA" w:eastAsia="ko-KR"/>
        </w:rPr>
        <w:t xml:space="preserve">When the derivation process for block availability as specified in clause </w:t>
      </w:r>
      <w:r w:rsidRPr="00FB70B9">
        <w:rPr>
          <w:highlight w:val="yellow"/>
          <w:lang w:val="en-CA" w:eastAsia="ko-KR"/>
        </w:rPr>
        <w:t>6.4.X [Ed. (BB): Neighbouring blocks availability checking process tbd]</w:t>
      </w:r>
      <w:r w:rsidRPr="00FB70B9">
        <w:rPr>
          <w:lang w:val="en-CA" w:eastAsia="ko-KR"/>
        </w:rPr>
        <w:t xml:space="preserve"> is invoked with the current luma location ( xCurr, yCurr ) set equal to ( xCb, yCb ) and the neighbouring luma location (</w:t>
      </w:r>
      <w:r w:rsidR="004F5507">
        <w:rPr>
          <w:lang w:val="en-CA" w:eastAsia="ko-KR"/>
        </w:rPr>
        <w:t> </w:t>
      </w:r>
      <w:r w:rsidRPr="00FB70B9">
        <w:rPr>
          <w:lang w:val="en-CA" w:eastAsia="ko-KR"/>
        </w:rPr>
        <w:t>xCb</w:t>
      </w:r>
      <w:r w:rsidR="004F5507">
        <w:rPr>
          <w:lang w:val="en-CA" w:eastAsia="ko-KR"/>
        </w:rPr>
        <w:t> </w:t>
      </w:r>
      <w:r w:rsidRPr="00FB70B9">
        <w:rPr>
          <w:lang w:val="en-CA" w:eastAsia="ko-KR"/>
        </w:rPr>
        <w:t>+</w:t>
      </w:r>
      <w:r w:rsidR="004F5507">
        <w:rPr>
          <w:lang w:val="en-CA" w:eastAsia="ko-KR"/>
        </w:rPr>
        <w:t> </w:t>
      </w:r>
      <w:r w:rsidRPr="00FB70B9">
        <w:rPr>
          <w:lang w:val="en-CA" w:eastAsia="ko-KR"/>
        </w:rPr>
        <w:t>(</w:t>
      </w:r>
      <w:r w:rsidR="004F5507">
        <w:rPr>
          <w:lang w:val="en-CA" w:eastAsia="ko-KR"/>
        </w:rPr>
        <w:t> </w:t>
      </w:r>
      <w:r w:rsidRPr="00FB70B9">
        <w:rPr>
          <w:lang w:val="en-CA" w:eastAsia="ko-KR"/>
        </w:rPr>
        <w:t>mvL</w:t>
      </w:r>
      <w:r w:rsidR="004F5507">
        <w:rPr>
          <w:lang w:val="en-CA" w:eastAsia="ko-KR"/>
        </w:rPr>
        <w:t>0</w:t>
      </w:r>
      <w:r w:rsidRPr="00FB70B9">
        <w:rPr>
          <w:lang w:val="en-CA" w:eastAsia="ko-KR"/>
        </w:rPr>
        <w:t>[</w:t>
      </w:r>
      <w:r w:rsidR="004F5507">
        <w:rPr>
          <w:lang w:val="en-CA" w:eastAsia="ko-KR"/>
        </w:rPr>
        <w:t> </w:t>
      </w:r>
      <w:r w:rsidRPr="00FB70B9">
        <w:rPr>
          <w:lang w:val="en-CA" w:eastAsia="ko-KR"/>
        </w:rPr>
        <w:t>0</w:t>
      </w:r>
      <w:r w:rsidR="004F5507">
        <w:rPr>
          <w:lang w:val="en-CA" w:eastAsia="ko-KR"/>
        </w:rPr>
        <w:t> </w:t>
      </w:r>
      <w:r w:rsidRPr="00FB70B9">
        <w:rPr>
          <w:lang w:val="en-CA" w:eastAsia="ko-KR"/>
        </w:rPr>
        <w:t>]</w:t>
      </w:r>
      <w:r w:rsidR="004F5507">
        <w:rPr>
          <w:lang w:val="en-CA" w:eastAsia="ko-KR"/>
        </w:rPr>
        <w:t> </w:t>
      </w:r>
      <w:r w:rsidRPr="00FB70B9">
        <w:rPr>
          <w:lang w:val="en-CA" w:eastAsia="ko-KR"/>
        </w:rPr>
        <w:t>&gt;&gt;</w:t>
      </w:r>
      <w:r w:rsidR="004F5507">
        <w:rPr>
          <w:lang w:val="en-CA" w:eastAsia="ko-KR"/>
        </w:rPr>
        <w:t> </w:t>
      </w:r>
      <w:r w:rsidRPr="00FB70B9">
        <w:rPr>
          <w:lang w:val="en-CA" w:eastAsia="ko-KR"/>
        </w:rPr>
        <w:t>4</w:t>
      </w:r>
      <w:r w:rsidR="004F5507">
        <w:rPr>
          <w:lang w:val="en-CA" w:eastAsia="ko-KR"/>
        </w:rPr>
        <w:t> </w:t>
      </w:r>
      <w:r w:rsidRPr="00FB70B9">
        <w:rPr>
          <w:lang w:val="en-CA" w:eastAsia="ko-KR"/>
        </w:rPr>
        <w:t>)</w:t>
      </w:r>
      <w:r w:rsidR="004F5507">
        <w:rPr>
          <w:lang w:val="en-CA" w:eastAsia="ko-KR"/>
        </w:rPr>
        <w:t> </w:t>
      </w:r>
      <w:r w:rsidRPr="00FB70B9">
        <w:rPr>
          <w:lang w:val="en-CA" w:eastAsia="ko-KR"/>
        </w:rPr>
        <w:t>+</w:t>
      </w:r>
      <w:r w:rsidR="004F5507">
        <w:rPr>
          <w:lang w:val="en-CA" w:eastAsia="ko-KR"/>
        </w:rPr>
        <w:t> </w:t>
      </w:r>
      <w:r w:rsidRPr="00FB70B9">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FB70B9">
        <w:rPr>
          <w:lang w:val="en-CA" w:eastAsia="ko-KR"/>
        </w:rPr>
        <w:t>1, yCb</w:t>
      </w:r>
      <w:r w:rsidR="004F5507">
        <w:rPr>
          <w:lang w:val="en-CA" w:eastAsia="ko-KR"/>
        </w:rPr>
        <w:t> </w:t>
      </w:r>
      <w:r w:rsidRPr="00FB70B9">
        <w:rPr>
          <w:lang w:val="en-CA" w:eastAsia="ko-KR"/>
        </w:rPr>
        <w:t>+</w:t>
      </w:r>
      <w:r w:rsidR="004F5507">
        <w:rPr>
          <w:lang w:val="en-CA" w:eastAsia="ko-KR"/>
        </w:rPr>
        <w:t> </w:t>
      </w:r>
      <w:r w:rsidRPr="00FB70B9">
        <w:rPr>
          <w:lang w:val="en-CA" w:eastAsia="ko-KR"/>
        </w:rPr>
        <w:t>(</w:t>
      </w:r>
      <w:r w:rsidR="004F5507">
        <w:rPr>
          <w:lang w:val="en-CA" w:eastAsia="ko-KR"/>
        </w:rPr>
        <w:t> </w:t>
      </w:r>
      <w:r w:rsidRPr="00FB70B9">
        <w:rPr>
          <w:lang w:val="en-CA" w:eastAsia="ko-KR"/>
        </w:rPr>
        <w:t>mvL</w:t>
      </w:r>
      <w:r w:rsidR="004F5507">
        <w:rPr>
          <w:lang w:val="en-CA" w:eastAsia="ko-KR"/>
        </w:rPr>
        <w:t>0</w:t>
      </w:r>
      <w:r w:rsidRPr="00FB70B9">
        <w:rPr>
          <w:lang w:val="en-CA" w:eastAsia="ko-KR"/>
        </w:rPr>
        <w:t>[</w:t>
      </w:r>
      <w:r w:rsidR="004F5507">
        <w:rPr>
          <w:lang w:val="en-CA" w:eastAsia="ko-KR"/>
        </w:rPr>
        <w:t> </w:t>
      </w:r>
      <w:r w:rsidRPr="00FB70B9">
        <w:rPr>
          <w:lang w:val="en-CA" w:eastAsia="ko-KR"/>
        </w:rPr>
        <w:t>1</w:t>
      </w:r>
      <w:r w:rsidR="004F5507">
        <w:rPr>
          <w:lang w:val="en-CA" w:eastAsia="ko-KR"/>
        </w:rPr>
        <w:t> </w:t>
      </w:r>
      <w:r w:rsidRPr="00FB70B9">
        <w:rPr>
          <w:lang w:val="en-CA" w:eastAsia="ko-KR"/>
        </w:rPr>
        <w:t>]</w:t>
      </w:r>
      <w:r w:rsidR="004F5507">
        <w:rPr>
          <w:lang w:val="en-CA" w:eastAsia="ko-KR"/>
        </w:rPr>
        <w:t> </w:t>
      </w:r>
      <w:r w:rsidRPr="00FB70B9">
        <w:rPr>
          <w:lang w:val="en-CA" w:eastAsia="ko-KR"/>
        </w:rPr>
        <w:t>&gt;&gt;</w:t>
      </w:r>
      <w:r w:rsidR="004F5507">
        <w:rPr>
          <w:lang w:val="en-CA" w:eastAsia="ko-KR"/>
        </w:rPr>
        <w:t> </w:t>
      </w:r>
      <w:r w:rsidRPr="00FB70B9">
        <w:rPr>
          <w:lang w:val="en-CA" w:eastAsia="ko-KR"/>
        </w:rPr>
        <w:t>4</w:t>
      </w:r>
      <w:r w:rsidR="004F5507">
        <w:rPr>
          <w:lang w:val="en-CA" w:eastAsia="ko-KR"/>
        </w:rPr>
        <w:t> </w:t>
      </w:r>
      <w:r w:rsidRPr="00FB70B9">
        <w:rPr>
          <w:lang w:val="en-CA" w:eastAsia="ko-KR"/>
        </w:rPr>
        <w:t>)</w:t>
      </w:r>
      <w:r w:rsidR="004F5507">
        <w:rPr>
          <w:lang w:val="en-CA" w:eastAsia="ko-KR"/>
        </w:rPr>
        <w:t> </w:t>
      </w:r>
      <w:r w:rsidRPr="00FB70B9">
        <w:rPr>
          <w:lang w:val="en-CA" w:eastAsia="ko-KR"/>
        </w:rPr>
        <w:t>+</w:t>
      </w:r>
      <w:r w:rsidR="004F5507">
        <w:rPr>
          <w:lang w:val="en-CA" w:eastAsia="ko-KR"/>
        </w:rPr>
        <w:t> </w:t>
      </w:r>
      <w:r w:rsidRPr="00FB70B9">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FB70B9">
        <w:rPr>
          <w:lang w:val="en-CA" w:eastAsia="ko-KR"/>
        </w:rPr>
        <w:t>1</w:t>
      </w:r>
      <w:r w:rsidR="004F5507">
        <w:rPr>
          <w:lang w:val="en-CA" w:eastAsia="ko-KR"/>
        </w:rPr>
        <w:t> </w:t>
      </w:r>
      <w:r w:rsidRPr="00FB70B9">
        <w:rPr>
          <w:lang w:val="en-CA" w:eastAsia="ko-KR"/>
        </w:rPr>
        <w:t>) as inputs, and the output shall be equal to TRUE.</w:t>
      </w:r>
    </w:p>
    <w:p w14:paraId="282FFC14" w14:textId="2DD5593C" w:rsidR="00FC5E88" w:rsidRPr="00FB70B9" w:rsidRDefault="00FC5E88" w:rsidP="00FC5E88">
      <w:pPr>
        <w:numPr>
          <w:ilvl w:val="0"/>
          <w:numId w:val="5"/>
        </w:numPr>
        <w:rPr>
          <w:lang w:val="en-CA" w:eastAsia="ko-KR"/>
        </w:rPr>
      </w:pPr>
      <w:r w:rsidRPr="00FB70B9">
        <w:rPr>
          <w:lang w:val="en-CA" w:eastAsia="ko-KR"/>
        </w:rPr>
        <w:t>One or both the following conditions shall be true:</w:t>
      </w:r>
    </w:p>
    <w:p w14:paraId="6CCD2A16" w14:textId="5939CEDE" w:rsidR="00FC5E88" w:rsidRPr="00FB70B9" w:rsidRDefault="00FC5E88" w:rsidP="00FB70B9">
      <w:pPr>
        <w:numPr>
          <w:ilvl w:val="1"/>
          <w:numId w:val="5"/>
        </w:numPr>
        <w:rPr>
          <w:lang w:val="en-CA" w:eastAsia="ko-KR"/>
        </w:rPr>
      </w:pPr>
      <w:r w:rsidRPr="00FB70B9">
        <w:rPr>
          <w:lang w:val="en-CA" w:eastAsia="ko-KR"/>
        </w:rPr>
        <w:t>The value of ( mvL</w:t>
      </w:r>
      <w:r w:rsidR="0059772A">
        <w:rPr>
          <w:lang w:val="en-CA" w:eastAsia="ko-KR"/>
        </w:rPr>
        <w:t>0</w:t>
      </w:r>
      <w:r w:rsidRPr="00FB70B9">
        <w:rPr>
          <w:lang w:val="en-CA" w:eastAsia="ko-KR"/>
        </w:rPr>
        <w:t>[ 0 ] &gt;&gt; 4 ) + cbWidth is less than or equal to 0.</w:t>
      </w:r>
    </w:p>
    <w:p w14:paraId="6B53A5A5" w14:textId="19C1F145" w:rsidR="00FC5E88" w:rsidRPr="00FB70B9" w:rsidRDefault="00FC5E88" w:rsidP="00FB70B9">
      <w:pPr>
        <w:numPr>
          <w:ilvl w:val="1"/>
          <w:numId w:val="5"/>
        </w:numPr>
        <w:rPr>
          <w:lang w:val="en-CA" w:eastAsia="ko-KR"/>
        </w:rPr>
      </w:pPr>
      <w:r w:rsidRPr="00FB70B9">
        <w:rPr>
          <w:lang w:val="en-CA" w:eastAsia="ko-KR"/>
        </w:rPr>
        <w:t>The value of ( mvL</w:t>
      </w:r>
      <w:r w:rsidR="0059772A">
        <w:rPr>
          <w:lang w:val="en-CA" w:eastAsia="ko-KR"/>
        </w:rPr>
        <w:t>0</w:t>
      </w:r>
      <w:r w:rsidRPr="00FB70B9">
        <w:rPr>
          <w:lang w:val="en-CA" w:eastAsia="ko-KR"/>
        </w:rPr>
        <w:t>[</w:t>
      </w:r>
      <w:r w:rsidR="00B13A67">
        <w:rPr>
          <w:lang w:val="en-CA" w:eastAsia="ko-KR"/>
        </w:rPr>
        <w:t> </w:t>
      </w:r>
      <w:r w:rsidRPr="00FB70B9">
        <w:rPr>
          <w:lang w:val="en-CA" w:eastAsia="ko-KR"/>
        </w:rPr>
        <w:t>1</w:t>
      </w:r>
      <w:r w:rsidR="00B13A67">
        <w:rPr>
          <w:lang w:val="en-CA" w:eastAsia="ko-KR"/>
        </w:rPr>
        <w:t> </w:t>
      </w:r>
      <w:r w:rsidRPr="00FB70B9">
        <w:rPr>
          <w:lang w:val="en-CA" w:eastAsia="ko-KR"/>
        </w:rPr>
        <w:t>] &gt;&gt; 4 ) + cbHeight is less than or equal to 0.</w:t>
      </w:r>
    </w:p>
    <w:p w14:paraId="6BDC7D44" w14:textId="10B12E58" w:rsidR="00FC5E88" w:rsidRPr="00FC5E88" w:rsidRDefault="00FC5E88" w:rsidP="00FB70B9">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4051A21B" w:rsidR="00FC5E88" w:rsidRPr="00F17C54" w:rsidRDefault="00FC5E88" w:rsidP="00FC5E88">
      <w:pPr>
        <w:pStyle w:val="Equation"/>
        <w:tabs>
          <w:tab w:val="left" w:pos="851"/>
          <w:tab w:val="left" w:pos="1134"/>
          <w:tab w:val="left" w:pos="1418"/>
        </w:tabs>
        <w:ind w:left="800"/>
      </w:pPr>
      <w:bookmarkStart w:id="1078"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16C4CEF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17437A99"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12C2F5E8"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078"/>
    <w:p w14:paraId="1FCDA630" w14:textId="6C511602" w:rsidR="00127B55" w:rsidRPr="00127B55" w:rsidRDefault="00127B55" w:rsidP="00127B55">
      <w:pPr>
        <w:rPr>
          <w:lang w:val="en-CA" w:eastAsia="ko-KR"/>
        </w:rPr>
      </w:pPr>
    </w:p>
    <w:p w14:paraId="424D36C2" w14:textId="77777777" w:rsidR="0057383D" w:rsidRPr="00901B03" w:rsidDel="003C51E6" w:rsidRDefault="0057383D" w:rsidP="0057383D">
      <w:pPr>
        <w:pStyle w:val="40"/>
        <w:rPr>
          <w:lang w:val="en-CA"/>
        </w:rPr>
      </w:pPr>
      <w:bookmarkStart w:id="1079" w:name="_Ref271908485"/>
      <w:bookmarkStart w:id="1080" w:name="_Ref279147148"/>
      <w:r w:rsidRPr="00901B03" w:rsidDel="003C51E6">
        <w:rPr>
          <w:lang w:val="en-CA"/>
        </w:rPr>
        <w:t>Derivation process for luma motion vectors for merge</w:t>
      </w:r>
      <w:bookmarkEnd w:id="1079"/>
      <w:r w:rsidRPr="00901B03" w:rsidDel="003C51E6">
        <w:rPr>
          <w:lang w:val="en-CA"/>
        </w:rPr>
        <w:t xml:space="preserve"> mode</w:t>
      </w:r>
      <w:bookmarkEnd w:id="1080"/>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396F32A4"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220E3213" w:rsidR="0010285F" w:rsidRPr="00FB70B9" w:rsidRDefault="00CA4AD7" w:rsidP="00FB70B9">
      <w:pPr>
        <w:numPr>
          <w:ilvl w:val="0"/>
          <w:numId w:val="5"/>
        </w:numPr>
        <w:tabs>
          <w:tab w:val="clear" w:pos="400"/>
          <w:tab w:val="clear" w:pos="794"/>
        </w:tabs>
        <w:ind w:left="993" w:hanging="284"/>
        <w:rPr>
          <w:lang w:val="en-CA"/>
        </w:rPr>
      </w:pPr>
      <w:r>
        <w:rPr>
          <w:lang w:val="en-CA"/>
        </w:rPr>
        <w:t>When</w:t>
      </w:r>
      <w:r w:rsidR="0010285F" w:rsidRPr="00FB70B9">
        <w:rPr>
          <w:lang w:val="en-CA"/>
        </w:rPr>
        <w:t xml:space="preserve"> candidate mergeCandList[</w:t>
      </w:r>
      <w:r>
        <w:rPr>
          <w:lang w:val="en-CA"/>
        </w:rPr>
        <w:t> </w:t>
      </w:r>
      <w:r w:rsidR="0010285F" w:rsidRPr="00FB70B9">
        <w:rPr>
          <w:lang w:val="en-CA"/>
        </w:rPr>
        <w:t>mmvdCnt</w:t>
      </w:r>
      <w:r>
        <w:rPr>
          <w:lang w:val="en-CA"/>
        </w:rPr>
        <w:t> </w:t>
      </w:r>
      <w:r w:rsidR="0010285F" w:rsidRPr="00FB70B9">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15A3C6DD" w:rsidR="0010285F" w:rsidRPr="00FB70B9" w:rsidRDefault="00CA4AD7" w:rsidP="00FB70B9">
      <w:pPr>
        <w:numPr>
          <w:ilvl w:val="0"/>
          <w:numId w:val="5"/>
        </w:numPr>
        <w:tabs>
          <w:tab w:val="clear" w:pos="400"/>
          <w:tab w:val="clear" w:pos="794"/>
        </w:tabs>
        <w:ind w:left="993" w:hanging="284"/>
        <w:rPr>
          <w:lang w:val="en-CA"/>
        </w:rPr>
      </w:pPr>
      <w:r>
        <w:rPr>
          <w:lang w:val="en-CA"/>
        </w:rPr>
        <w:t xml:space="preserve">The variable </w:t>
      </w:r>
      <w:r w:rsidR="0010285F" w:rsidRPr="00FB70B9">
        <w:rPr>
          <w:lang w:val="en-CA"/>
        </w:rPr>
        <w:t>mmvdCnt</w:t>
      </w:r>
      <w:r>
        <w:rPr>
          <w:lang w:val="en-CA"/>
        </w:rPr>
        <w:t xml:space="preserve"> is incremented by 1.</w:t>
      </w:r>
    </w:p>
    <w:p w14:paraId="2387FCBC" w14:textId="67FB20BB" w:rsidR="0010285F" w:rsidRPr="00C06703" w:rsidRDefault="0010285F" w:rsidP="00FB70B9">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081" w:name="_Ref331176897"/>
      <w:r w:rsidRPr="00901B03" w:rsidDel="003C51E6">
        <w:rPr>
          <w:lang w:val="en-CA"/>
        </w:rPr>
        <w:t>Derivation process for spatial merging candidates</w:t>
      </w:r>
      <w:bookmarkEnd w:id="1081"/>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082" w:name="_Ref300150884"/>
      <w:bookmarkStart w:id="1083"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82"/>
      <w:r w:rsidRPr="00901B03" w:rsidDel="003C51E6">
        <w:rPr>
          <w:lang w:val="en-CA"/>
        </w:rPr>
        <w:t>s</w:t>
      </w:r>
      <w:bookmarkEnd w:id="1083"/>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6CE65BFA"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4"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5C63801A"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70365011" w:rsidR="00D9236A" w:rsidRPr="003B3B9F" w:rsidRDefault="00D9236A" w:rsidP="00FB70B9">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afe"/>
        <w:rPr>
          <w:lang w:val="en-CA"/>
        </w:rPr>
      </w:pPr>
      <w:bookmarkStart w:id="1085" w:name="_Ref300223182"/>
      <w:bookmarkStart w:id="1086" w:name="_Toc415476450"/>
      <w:bookmarkStart w:id="1087" w:name="_Toc423602493"/>
      <w:bookmarkStart w:id="1088" w:name="_Toc423602667"/>
      <w:bookmarkStart w:id="1089" w:name="_Toc501130570"/>
      <w:bookmarkStart w:id="1090"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085"/>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86"/>
      <w:bookmarkEnd w:id="1087"/>
      <w:bookmarkEnd w:id="1088"/>
      <w:bookmarkEnd w:id="1089"/>
      <w:bookmarkEnd w:id="1090"/>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091" w:name="_Ref300150902"/>
      <w:bookmarkStart w:id="1092" w:name="_Ref522366447"/>
      <w:bookmarkEnd w:id="1084"/>
      <w:r w:rsidRPr="00901B03" w:rsidDel="003C51E6">
        <w:rPr>
          <w:lang w:val="en-CA"/>
        </w:rPr>
        <w:t>Derivation process for zero motion vector merging candidate</w:t>
      </w:r>
      <w:bookmarkEnd w:id="1091"/>
      <w:r w:rsidRPr="00901B03" w:rsidDel="003C51E6">
        <w:rPr>
          <w:lang w:val="en-CA"/>
        </w:rPr>
        <w:t>s</w:t>
      </w:r>
      <w:bookmarkEnd w:id="1092"/>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093"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3"/>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094" w:name="_Ref532478537"/>
      <w:r>
        <w:rPr>
          <w:lang w:val="en-CA" w:eastAsia="ko-KR"/>
        </w:rPr>
        <w:t xml:space="preserve">Derivation process for </w:t>
      </w:r>
      <w:r>
        <w:rPr>
          <w:lang w:val="en-CA"/>
        </w:rPr>
        <w:t>merge</w:t>
      </w:r>
      <w:r>
        <w:rPr>
          <w:lang w:val="en-CA" w:eastAsia="ko-KR"/>
        </w:rPr>
        <w:t xml:space="preserve"> motion vector difference</w:t>
      </w:r>
      <w:bookmarkEnd w:id="1094"/>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095" w:name="_Ref330806115"/>
      <w:r w:rsidRPr="00901B03" w:rsidDel="003C51E6">
        <w:rPr>
          <w:lang w:val="en-CA"/>
        </w:rPr>
        <w:t>Derivation process for luma motion vector prediction</w:t>
      </w:r>
      <w:bookmarkEnd w:id="1095"/>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096" w:name="_Ref524456024"/>
      <w:r w:rsidRPr="00901B03" w:rsidDel="003C51E6">
        <w:rPr>
          <w:lang w:val="en-CA"/>
        </w:rPr>
        <w:t>Derivation process for mo</w:t>
      </w:r>
      <w:r>
        <w:rPr>
          <w:lang w:val="en-CA"/>
        </w:rPr>
        <w:t>tion vector predictor candidate list</w:t>
      </w:r>
      <w:bookmarkEnd w:id="1096"/>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097" w:name="_Ref261985008"/>
      <w:bookmarkStart w:id="1098"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097"/>
      <w:bookmarkEnd w:id="1098"/>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afe"/>
        <w:rPr>
          <w:lang w:val="en-CA" w:eastAsia="ko-KR"/>
        </w:rPr>
      </w:pPr>
      <w:bookmarkStart w:id="1099" w:name="_Ref522366805"/>
      <w:bookmarkStart w:id="1100" w:name="_Toc287363899"/>
      <w:bookmarkStart w:id="1101" w:name="_Toc317198626"/>
      <w:bookmarkStart w:id="1102" w:name="_Toc415476398"/>
      <w:bookmarkStart w:id="1103" w:name="_Toc423602668"/>
      <w:bookmarkStart w:id="1104" w:name="_Toc423603304"/>
      <w:bookmarkStart w:id="1105" w:name="_Toc501130518"/>
      <w:bookmarkStart w:id="1106"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099"/>
      <w:r w:rsidRPr="00901B03" w:rsidDel="003C51E6">
        <w:rPr>
          <w:lang w:val="en-CA"/>
        </w:rPr>
        <w:t xml:space="preserve"> – </w:t>
      </w:r>
      <w:r w:rsidRPr="00901B03" w:rsidDel="003C51E6">
        <w:rPr>
          <w:lang w:val="en-CA" w:eastAsia="ko-KR"/>
        </w:rPr>
        <w:t>Spatial motion vector neighbours</w:t>
      </w:r>
      <w:bookmarkEnd w:id="1100"/>
      <w:bookmarkEnd w:id="1101"/>
      <w:r w:rsidRPr="00901B03" w:rsidDel="003C51E6">
        <w:rPr>
          <w:lang w:val="en-CA" w:eastAsia="ko-KR"/>
        </w:rPr>
        <w:t xml:space="preserve"> (informative)</w:t>
      </w:r>
      <w:bookmarkEnd w:id="1102"/>
      <w:bookmarkEnd w:id="1103"/>
      <w:bookmarkEnd w:id="1104"/>
      <w:bookmarkEnd w:id="1105"/>
      <w:bookmarkEnd w:id="1106"/>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107" w:name="_Ref300570067"/>
      <w:r w:rsidRPr="00901B03" w:rsidDel="003C51E6">
        <w:rPr>
          <w:lang w:val="en-CA"/>
        </w:rPr>
        <w:t>Derivation process for temporal luma motion vector prediction</w:t>
      </w:r>
      <w:bookmarkEnd w:id="1107"/>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108" w:name="_Ref342330774"/>
      <w:r w:rsidRPr="00901B03" w:rsidDel="003C51E6">
        <w:rPr>
          <w:lang w:val="en-CA"/>
        </w:rPr>
        <w:t>Derivation process for collocated motion vectors</w:t>
      </w:r>
      <w:bookmarkEnd w:id="1108"/>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109" w:name="_Ref282002252"/>
      <w:r w:rsidRPr="00901B03" w:rsidDel="003C51E6">
        <w:rPr>
          <w:lang w:val="en-CA"/>
        </w:rPr>
        <w:t>Derivation process for chroma motion vectors</w:t>
      </w:r>
      <w:bookmarkEnd w:id="1109"/>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0F9897D1" w:rsidR="0077481E" w:rsidRDefault="0057383D" w:rsidP="00FB70B9">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3CDB5C97" w:rsidR="0057383D" w:rsidRPr="00901B03" w:rsidDel="003C51E6" w:rsidRDefault="002C75EB" w:rsidP="00FB70B9">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41BE8E3B"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546CA139" w:rsidR="00CE64A2" w:rsidRPr="00901B03" w:rsidDel="003C51E6" w:rsidRDefault="00CE64A2" w:rsidP="00FB70B9">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6E680808" w:rsidR="00F24843" w:rsidRDefault="00CE64A2" w:rsidP="00FB70B9">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40"/>
        <w:rPr>
          <w:lang w:val="en-CA" w:eastAsia="ko-KR"/>
        </w:rPr>
      </w:pPr>
      <w:bookmarkStart w:id="1110" w:name="_Ref524531299"/>
      <w:r w:rsidRPr="00901B03">
        <w:rPr>
          <w:lang w:val="en-CA" w:eastAsia="ko-KR"/>
        </w:rPr>
        <w:t>Rounding process for motion vectors</w:t>
      </w:r>
      <w:bookmarkEnd w:id="1110"/>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111" w:name="_Ref532376975"/>
      <w:r w:rsidRPr="00651315">
        <w:t>Updating</w:t>
      </w:r>
      <w:r w:rsidRPr="00643BCA">
        <w:t xml:space="preserve"> proce</w:t>
      </w:r>
      <w:r>
        <w:t>ss for the history-bas</w:t>
      </w:r>
      <w:bookmarkStart w:id="1112" w:name="_Ref531704409"/>
      <w:r>
        <w:t xml:space="preserve">ed motion vector predictor </w:t>
      </w:r>
      <w:r w:rsidR="00935EE5">
        <w:t xml:space="preserve">candidate </w:t>
      </w:r>
      <w:r>
        <w:t>list</w:t>
      </w:r>
      <w:bookmarkEnd w:id="1111"/>
      <w:bookmarkEnd w:id="1112"/>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lastRenderedPageBreak/>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113"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3"/>
    </w:p>
    <w:p w14:paraId="0C4956F7" w14:textId="77777777" w:rsidR="0030382C" w:rsidRPr="00804990" w:rsidRDefault="0030382C" w:rsidP="0030382C">
      <w:pPr>
        <w:pStyle w:val="40"/>
        <w:rPr>
          <w:color w:val="000000" w:themeColor="text1"/>
          <w:lang w:val="en-CA"/>
        </w:rPr>
      </w:pPr>
      <w:bookmarkStart w:id="1114" w:name="_Ref527711097"/>
      <w:r w:rsidRPr="00804990" w:rsidDel="003C51E6">
        <w:rPr>
          <w:color w:val="000000" w:themeColor="text1"/>
          <w:lang w:val="en-CA"/>
        </w:rPr>
        <w:t>General</w:t>
      </w:r>
      <w:bookmarkEnd w:id="1114"/>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7976CF78"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17999EE"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115"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15"/>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lastRenderedPageBreak/>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16" w:name="_Ref533085667"/>
    </w:p>
    <w:p w14:paraId="7E7AFE96" w14:textId="6A4BE806" w:rsidR="00EF27B8" w:rsidRDefault="00EF27B8" w:rsidP="00EF27B8">
      <w:pPr>
        <w:pStyle w:val="afe"/>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116"/>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117"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17"/>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lastRenderedPageBreak/>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118" w:name="_Ref527981534"/>
      <w:r w:rsidRPr="00804990">
        <w:rPr>
          <w:color w:val="000000" w:themeColor="text1"/>
          <w:lang w:val="en-CA" w:eastAsia="ko-KR"/>
        </w:rPr>
        <w:t xml:space="preserve">Derivation process for uni-prediction </w:t>
      </w:r>
      <w:bookmarkEnd w:id="1118"/>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lastRenderedPageBreak/>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lastRenderedPageBreak/>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119" w:name="_Ref528169506"/>
      <w:r>
        <w:rPr>
          <w:color w:val="000000" w:themeColor="text1"/>
          <w:lang w:val="en-CA"/>
        </w:rPr>
        <w:t>Comparison process for u</w:t>
      </w:r>
      <w:r w:rsidRPr="00804990">
        <w:rPr>
          <w:color w:val="000000" w:themeColor="text1"/>
          <w:lang w:val="en-CA"/>
        </w:rPr>
        <w:t>ni-prediction luma motion vector</w:t>
      </w:r>
      <w:bookmarkEnd w:id="1119"/>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lastRenderedPageBreak/>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120"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20"/>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121"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21"/>
    </w:p>
    <w:p w14:paraId="341C2F23" w14:textId="77777777" w:rsidR="00E46C7A" w:rsidRPr="00901B03" w:rsidRDefault="00E46C7A" w:rsidP="00E46C7A">
      <w:pPr>
        <w:pStyle w:val="40"/>
        <w:rPr>
          <w:lang w:val="en-CA" w:eastAsia="ko-KR"/>
        </w:rPr>
      </w:pPr>
      <w:bookmarkStart w:id="1122" w:name="_Ref524379592"/>
      <w:r w:rsidRPr="00901B03">
        <w:rPr>
          <w:lang w:val="en-CA" w:eastAsia="ko-KR"/>
        </w:rPr>
        <w:t>General</w:t>
      </w:r>
      <w:bookmarkEnd w:id="1122"/>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12FF2902"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123"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3"/>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2C9D0A46"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124" w:name="_Ref531205325"/>
      <w:r>
        <w:rPr>
          <w:rFonts w:eastAsia="Malgun Gothic"/>
          <w:lang w:val="en-CA" w:eastAsia="ko-KR"/>
        </w:rPr>
        <w:t>Derivation process for subblock-based temporal merging candidates</w:t>
      </w:r>
      <w:bookmarkEnd w:id="1124"/>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125" w:name="_Ref531265651"/>
      <w:r>
        <w:rPr>
          <w:lang w:val="en-CA" w:eastAsia="ko-KR"/>
        </w:rPr>
        <w:t>Derivation process for subblock-based temporal merging base motion data</w:t>
      </w:r>
      <w:bookmarkEnd w:id="1125"/>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42B2044"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2E525BD0"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0EC29DD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36229099"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126" w:name="_Ref524382949"/>
      <w:r w:rsidRPr="00901B03">
        <w:rPr>
          <w:lang w:val="en-CA" w:eastAsia="ko-KR"/>
        </w:rPr>
        <w:t>Derivation process for luma affine control point motion vectors from a neighbouring block</w:t>
      </w:r>
      <w:bookmarkEnd w:id="1126"/>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127"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27"/>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128" w:name="_Ref522625587"/>
      <w:bookmarkStart w:id="1129" w:name="_Ref524385281"/>
      <w:r w:rsidRPr="00901B03">
        <w:rPr>
          <w:lang w:val="en-CA"/>
        </w:rPr>
        <w:t>Derivation process for luma affine control point motion vector predictor</w:t>
      </w:r>
      <w:bookmarkEnd w:id="1128"/>
      <w:r w:rsidRPr="00901B03">
        <w:rPr>
          <w:lang w:val="en-CA"/>
        </w:rPr>
        <w:t>s</w:t>
      </w:r>
      <w:bookmarkEnd w:id="1129"/>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130" w:name="_Ref519541702"/>
      <w:bookmarkStart w:id="1131"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30"/>
      <w:r w:rsidR="009706B1">
        <w:rPr>
          <w:lang w:val="en-CA"/>
        </w:rPr>
        <w:t xml:space="preserve"> prediction</w:t>
      </w:r>
      <w:r w:rsidR="00EE0632">
        <w:rPr>
          <w:lang w:val="en-CA"/>
        </w:rPr>
        <w:t xml:space="preserve"> candidate</w:t>
      </w:r>
      <w:r w:rsidR="00627F04">
        <w:rPr>
          <w:lang w:val="en-CA"/>
        </w:rPr>
        <w:t>s</w:t>
      </w:r>
      <w:bookmarkEnd w:id="1131"/>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32"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32"/>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133" w:name="_Ref519540614"/>
      <w:r w:rsidRPr="00901B03">
        <w:rPr>
          <w:lang w:val="en-CA"/>
        </w:rPr>
        <w:lastRenderedPageBreak/>
        <w:t>Derivation process for motion vector</w:t>
      </w:r>
      <w:bookmarkEnd w:id="1133"/>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lastRenderedPageBreak/>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2281C8F5"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134" w:name="_Ref531882744"/>
      <w:bookmarkStart w:id="1135" w:name="_Ref532491373"/>
      <w:bookmarkStart w:id="1136" w:name="_Toc534408974"/>
      <w:r w:rsidRPr="00901B03">
        <w:rPr>
          <w:lang w:val="en-CA" w:eastAsia="ko-KR"/>
        </w:rPr>
        <w:t>Derivation process for intra prediction mode</w:t>
      </w:r>
      <w:r>
        <w:rPr>
          <w:lang w:val="en-CA" w:eastAsia="ko-KR"/>
        </w:rPr>
        <w:t xml:space="preserve"> in combined merge and intra </w:t>
      </w:r>
      <w:bookmarkEnd w:id="1134"/>
      <w:r>
        <w:rPr>
          <w:lang w:val="en-CA" w:eastAsia="ko-KR"/>
        </w:rPr>
        <w:t>prediction</w:t>
      </w:r>
      <w:bookmarkEnd w:id="1135"/>
      <w:bookmarkEnd w:id="1136"/>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2EFC5"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新細明體"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lastRenderedPageBreak/>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0F653EEC"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137" w:name="_Ref278969665"/>
      <w:bookmarkStart w:id="1138" w:name="_Toc287363819"/>
      <w:bookmarkStart w:id="1139" w:name="_Toc311217250"/>
      <w:bookmarkStart w:id="1140" w:name="_Toc317198797"/>
      <w:bookmarkStart w:id="1141" w:name="_Toc415475915"/>
      <w:bookmarkStart w:id="1142" w:name="_Toc423599190"/>
      <w:bookmarkStart w:id="1143" w:name="_Toc423601694"/>
      <w:bookmarkStart w:id="1144" w:name="_Toc501130197"/>
      <w:bookmarkStart w:id="1145" w:name="_Toc503777901"/>
      <w:bookmarkStart w:id="1146" w:name="_Ref522363461"/>
      <w:bookmarkStart w:id="1147" w:name="_Toc534408975"/>
      <w:r w:rsidRPr="00901B03">
        <w:rPr>
          <w:lang w:val="en-CA"/>
        </w:rPr>
        <w:t>Decoding process for i</w:t>
      </w:r>
      <w:r w:rsidRPr="00901B03" w:rsidDel="003C51E6">
        <w:rPr>
          <w:lang w:val="en-CA"/>
        </w:rPr>
        <w:t xml:space="preserve">nter </w:t>
      </w:r>
      <w:bookmarkEnd w:id="1137"/>
      <w:bookmarkEnd w:id="1138"/>
      <w:bookmarkEnd w:id="1139"/>
      <w:bookmarkEnd w:id="1140"/>
      <w:bookmarkEnd w:id="1141"/>
      <w:bookmarkEnd w:id="1142"/>
      <w:bookmarkEnd w:id="1143"/>
      <w:bookmarkEnd w:id="1144"/>
      <w:bookmarkEnd w:id="1145"/>
      <w:r w:rsidRPr="00901B03">
        <w:rPr>
          <w:lang w:val="en-CA"/>
        </w:rPr>
        <w:t>blocks</w:t>
      </w:r>
      <w:bookmarkEnd w:id="1146"/>
      <w:bookmarkEnd w:id="1147"/>
    </w:p>
    <w:p w14:paraId="60B645A6" w14:textId="77777777" w:rsidR="00C35DAA" w:rsidRDefault="00C35DAA" w:rsidP="00C35DAA">
      <w:pPr>
        <w:pStyle w:val="40"/>
        <w:rPr>
          <w:lang w:val="en-CA" w:eastAsia="ko-KR"/>
        </w:rPr>
      </w:pPr>
      <w:bookmarkStart w:id="1148" w:name="_Ref524460607"/>
      <w:r>
        <w:rPr>
          <w:lang w:val="en-CA" w:eastAsia="ko-KR"/>
        </w:rPr>
        <w:t>General</w:t>
      </w:r>
      <w:bookmarkEnd w:id="1148"/>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5BF45878"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D24066C"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新細明體"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新細明體"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3C7357D"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lastRenderedPageBreak/>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0393C86D" w:rsidR="0057383D" w:rsidRDefault="0057383D" w:rsidP="00FB70B9">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FB70B9">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FB70B9">
        <w:rPr>
          <w:lang w:val="en-CA" w:eastAsia="ko-KR"/>
        </w:rPr>
      </w:r>
      <w:r w:rsidRPr="00FB70B9">
        <w:rPr>
          <w:lang w:val="en-CA" w:eastAsia="ko-KR"/>
        </w:rPr>
        <w:fldChar w:fldCharType="separate"/>
      </w:r>
      <w:r w:rsidR="00AA6F6A">
        <w:rPr>
          <w:lang w:val="en-CA" w:eastAsia="ko-KR"/>
        </w:rPr>
        <w:t>8.3.6.2</w:t>
      </w:r>
      <w:r w:rsidRPr="00FB70B9">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FB70B9">
      <w:pPr>
        <w:numPr>
          <w:ilvl w:val="1"/>
          <w:numId w:val="5"/>
        </w:numPr>
        <w:rPr>
          <w:lang w:val="en-CA" w:eastAsia="ko-KR"/>
        </w:rPr>
      </w:pPr>
      <w:r>
        <w:rPr>
          <w:lang w:val="en-CA" w:eastAsia="ko-KR"/>
        </w:rPr>
        <w:t>If cIdx is equal to 0, the following applies:</w:t>
      </w:r>
    </w:p>
    <w:p w14:paraId="3725E993" w14:textId="43DDE66A"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FB70B9">
      <w:pPr>
        <w:numPr>
          <w:ilvl w:val="1"/>
          <w:numId w:val="5"/>
        </w:numPr>
        <w:rPr>
          <w:lang w:val="en-CA" w:eastAsia="ko-KR"/>
        </w:rPr>
      </w:pPr>
      <w:r>
        <w:rPr>
          <w:lang w:val="en-CA" w:eastAsia="ko-KR"/>
        </w:rPr>
        <w:t>Otherwise if cIdx is equal to 1, the following applies:</w:t>
      </w:r>
    </w:p>
    <w:p w14:paraId="4EBA08EA" w14:textId="32DD3DB0"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6C944E3E" w:rsidR="00F768F3" w:rsidRDefault="00F768F3" w:rsidP="00FB70B9">
      <w:pPr>
        <w:numPr>
          <w:ilvl w:val="1"/>
          <w:numId w:val="5"/>
        </w:numPr>
        <w:rPr>
          <w:lang w:val="en-CA" w:eastAsia="ko-KR"/>
        </w:rPr>
      </w:pPr>
      <w:r>
        <w:rPr>
          <w:lang w:val="en-CA" w:eastAsia="ko-KR"/>
        </w:rPr>
        <w:t>Otherwise (cIdx is equal to 2), the following applies:</w:t>
      </w:r>
    </w:p>
    <w:p w14:paraId="2B46DE99" w14:textId="108AA167" w:rsidR="00F768F3" w:rsidRPr="00B5484C" w:rsidDel="003C51E6" w:rsidRDefault="00047231" w:rsidP="00FB70B9">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lastRenderedPageBreak/>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BA1982A" w:rsidR="001E2D04" w:rsidRDefault="00106EE7" w:rsidP="00FB70B9">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215736F6"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167D1DE2" w:rsidR="0057383D" w:rsidRPr="00901B03" w:rsidDel="003C51E6" w:rsidRDefault="001E2D04" w:rsidP="00FB70B9">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10858221" w:rsidR="0057383D" w:rsidRPr="00901B03" w:rsidDel="003C51E6" w:rsidRDefault="00106EE7" w:rsidP="00FB70B9">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0B4B06BE" w:rsidR="0057383D" w:rsidRPr="00901B03" w:rsidDel="003C51E6" w:rsidRDefault="00414FAD" w:rsidP="00FB70B9">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5179CC18"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78EBB9A1"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1256E5C0"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2AB8AD39"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1CD255C8" w:rsidR="00AD08F3" w:rsidRPr="00C467DE" w:rsidRDefault="00E24DC0" w:rsidP="00FB70B9">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 xml:space="preserve">the colour </w:t>
      </w:r>
      <w:r w:rsidR="00AD08F3" w:rsidRPr="00C467DE">
        <w:rPr>
          <w:lang w:val="en-CA" w:eastAsia="ko-KR"/>
        </w:rPr>
        <w:lastRenderedPageBreak/>
        <w:t>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0C23F698"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5C5C9B2D" w:rsidR="004D564E" w:rsidRPr="00901B03" w:rsidRDefault="00E24DC0" w:rsidP="00FB70B9">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04008F81" w:rsidR="00612107" w:rsidRPr="00C467DE" w:rsidRDefault="00612107" w:rsidP="00FB70B9">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62C4D6BB"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346EBF91" w:rsidR="004D564E" w:rsidRPr="00901B03" w:rsidRDefault="00E24DC0" w:rsidP="00FB70B9">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24CAC0E5" w:rsidR="00612107" w:rsidRPr="00C467DE" w:rsidRDefault="00612107" w:rsidP="00FB70B9">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149" w:name="_Ref330936353"/>
      <w:r w:rsidRPr="00901B03" w:rsidDel="003C51E6">
        <w:rPr>
          <w:lang w:val="en-CA"/>
        </w:rPr>
        <w:t>Reference picture selection process</w:t>
      </w:r>
      <w:bookmarkEnd w:id="1149"/>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150" w:name="_Ref278220057"/>
      <w:r w:rsidRPr="00901B03" w:rsidDel="003C51E6">
        <w:rPr>
          <w:lang w:val="en-CA"/>
        </w:rPr>
        <w:t>Fractional sample interpolation process</w:t>
      </w:r>
      <w:bookmarkEnd w:id="1150"/>
    </w:p>
    <w:p w14:paraId="46E5B7AD" w14:textId="77777777" w:rsidR="0057383D" w:rsidRPr="00901B03" w:rsidDel="003C51E6" w:rsidRDefault="0057383D" w:rsidP="0057383D">
      <w:pPr>
        <w:pStyle w:val="50"/>
        <w:rPr>
          <w:lang w:val="en-CA"/>
        </w:rPr>
      </w:pPr>
      <w:bookmarkStart w:id="1151" w:name="_Ref414881912"/>
      <w:r w:rsidRPr="00901B03" w:rsidDel="003C51E6">
        <w:rPr>
          <w:lang w:val="en-CA"/>
        </w:rPr>
        <w:t>General</w:t>
      </w:r>
      <w:bookmarkEnd w:id="1151"/>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1156D4EE"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B3369BB"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19065203"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FB70B9"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15D3AA75"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FB70B9">
      <w:pPr>
        <w:rPr>
          <w:lang w:val="en-CA" w:eastAsia="ko-KR"/>
        </w:rPr>
      </w:pPr>
      <w:r w:rsidRPr="00A27373">
        <w:rPr>
          <w:lang w:val="en-CA" w:eastAsia="ko-KR"/>
        </w:rPr>
        <w:t>The bidirectional optical flow boundary offset bdofOffset is derived as follows:</w:t>
      </w:r>
    </w:p>
    <w:p w14:paraId="7517B7C9" w14:textId="16A0592C" w:rsidR="00A27373" w:rsidRPr="00A27373" w:rsidRDefault="00A27373" w:rsidP="00FB70B9">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FB70B9">
      <w:pPr>
        <w:numPr>
          <w:ilvl w:val="0"/>
          <w:numId w:val="5"/>
        </w:numPr>
        <w:tabs>
          <w:tab w:val="clear" w:pos="400"/>
        </w:tabs>
        <w:ind w:left="360" w:hanging="360"/>
        <w:rPr>
          <w:lang w:val="en-CA" w:eastAsia="zh-CN"/>
        </w:rPr>
      </w:pPr>
      <w:r>
        <w:rPr>
          <w:lang w:val="en-CA" w:eastAsia="ko-KR"/>
        </w:rPr>
        <w:t>If cIdx is equal to 0, the following applies:</w:t>
      </w:r>
    </w:p>
    <w:p w14:paraId="79887B2D" w14:textId="2BD76753" w:rsidR="0057383D" w:rsidRPr="00901B03" w:rsidDel="003C51E6" w:rsidRDefault="0057383D" w:rsidP="00FB70B9">
      <w:pPr>
        <w:numPr>
          <w:ilvl w:val="1"/>
          <w:numId w:val="5"/>
        </w:numPr>
        <w:rPr>
          <w:lang w:val="en-CA" w:eastAsia="ko-KR"/>
        </w:rPr>
      </w:pPr>
      <w:r w:rsidRPr="00901B03">
        <w:rPr>
          <w:lang w:val="en-CA" w:eastAsia="ko-KR"/>
        </w:rPr>
        <w:t xml:space="preserve">Let </w:t>
      </w:r>
      <w:r w:rsidRPr="00901B03" w:rsidDel="003C51E6">
        <w:rPr>
          <w:lang w:val="en-CA" w:eastAsia="ko-KR"/>
        </w:rPr>
        <w:t>( xInt</w:t>
      </w:r>
      <w:r w:rsidRPr="00FB70B9" w:rsidDel="003C51E6">
        <w:rPr>
          <w:lang w:val="en-CA" w:eastAsia="ko-KR"/>
        </w:rPr>
        <w:t>L</w:t>
      </w:r>
      <w:r w:rsidRPr="00901B03" w:rsidDel="003C51E6">
        <w:rPr>
          <w:lang w:val="en-CA" w:eastAsia="ko-KR"/>
        </w:rPr>
        <w:t>, yInt</w:t>
      </w:r>
      <w:r w:rsidRPr="00FB70B9" w:rsidDel="003C51E6">
        <w:rPr>
          <w:lang w:val="en-CA" w:eastAsia="ko-KR"/>
        </w:rPr>
        <w:t>L</w:t>
      </w:r>
      <w:r w:rsidRPr="00901B03" w:rsidDel="003C51E6">
        <w:rPr>
          <w:lang w:val="en-CA" w:eastAsia="ko-KR"/>
        </w:rPr>
        <w:t> ) be a luma location given in full-sample units and ( xFrac</w:t>
      </w:r>
      <w:r w:rsidRPr="00FB70B9" w:rsidDel="003C51E6">
        <w:rPr>
          <w:lang w:val="en-CA" w:eastAsia="ko-KR"/>
        </w:rPr>
        <w:t>L</w:t>
      </w:r>
      <w:r w:rsidRPr="00901B03" w:rsidDel="003C51E6">
        <w:rPr>
          <w:lang w:val="en-CA" w:eastAsia="ko-KR"/>
        </w:rPr>
        <w:t>, yFrac</w:t>
      </w:r>
      <w:r w:rsidRPr="00FB70B9"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14AE138F" w:rsidR="0057383D" w:rsidRPr="00901B03" w:rsidDel="003C51E6" w:rsidRDefault="0057383D" w:rsidP="00FB70B9">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FB70B9">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FB70B9">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FB70B9">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FB70B9">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FB70B9">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78A96666" w:rsidR="00443425" w:rsidRDefault="00443425" w:rsidP="00FB70B9">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FB70B9">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FB70B9">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FB70B9">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FB70B9">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FB70B9">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0EC74D9F" w:rsidR="0057383D" w:rsidRPr="00901B03" w:rsidDel="003C51E6" w:rsidRDefault="00443425" w:rsidP="00FB70B9">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FB70B9" w:rsidDel="003C51E6">
        <w:rPr>
          <w:lang w:val="en-CA" w:eastAsia="ko-KR"/>
        </w:rPr>
        <w:t>L</w:t>
      </w:r>
      <w:r w:rsidR="0057383D" w:rsidRPr="00901B03" w:rsidDel="003C51E6">
        <w:rPr>
          <w:lang w:val="en-CA" w:eastAsia="ko-KR"/>
        </w:rPr>
        <w:t> ][ y</w:t>
      </w:r>
      <w:r w:rsidR="0057383D" w:rsidRPr="00FB70B9"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FB70B9">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FB70B9">
        <w:rPr>
          <w:lang w:val="en-CA" w:eastAsia="ko-KR"/>
        </w:rPr>
      </w:r>
      <w:r w:rsidR="0057383D" w:rsidRPr="00FB70B9">
        <w:rPr>
          <w:lang w:val="en-CA" w:eastAsia="ko-KR"/>
        </w:rPr>
        <w:fldChar w:fldCharType="separate"/>
      </w:r>
      <w:r w:rsidR="00AA6F6A">
        <w:rPr>
          <w:lang w:val="en-CA" w:eastAsia="ko-KR"/>
        </w:rPr>
        <w:t>8.3.6.3.2</w:t>
      </w:r>
      <w:r w:rsidR="0057383D" w:rsidRPr="00FB70B9">
        <w:rPr>
          <w:lang w:val="en-CA" w:eastAsia="ko-KR"/>
        </w:rPr>
        <w:fldChar w:fldCharType="end"/>
      </w:r>
      <w:r w:rsidR="0057383D" w:rsidRPr="00901B03" w:rsidDel="003C51E6">
        <w:rPr>
          <w:lang w:val="en-CA" w:eastAsia="ko-KR"/>
        </w:rPr>
        <w:t xml:space="preserve"> with ( xInt</w:t>
      </w:r>
      <w:r w:rsidR="0057383D" w:rsidRPr="00FB70B9" w:rsidDel="003C51E6">
        <w:rPr>
          <w:lang w:val="en-CA" w:eastAsia="ko-KR"/>
        </w:rPr>
        <w:t>L</w:t>
      </w:r>
      <w:r w:rsidR="0057383D" w:rsidRPr="00901B03" w:rsidDel="003C51E6">
        <w:rPr>
          <w:lang w:val="en-CA" w:eastAsia="ko-KR"/>
        </w:rPr>
        <w:t>, yInt</w:t>
      </w:r>
      <w:r w:rsidR="0057383D" w:rsidRPr="00FB70B9" w:rsidDel="003C51E6">
        <w:rPr>
          <w:lang w:val="en-CA" w:eastAsia="ko-KR"/>
        </w:rPr>
        <w:t>L</w:t>
      </w:r>
      <w:r w:rsidR="0057383D" w:rsidRPr="00901B03" w:rsidDel="003C51E6">
        <w:rPr>
          <w:lang w:val="en-CA" w:eastAsia="ko-KR"/>
        </w:rPr>
        <w:t> ), ( xFrac</w:t>
      </w:r>
      <w:r w:rsidR="0057383D" w:rsidRPr="00FB70B9" w:rsidDel="003C51E6">
        <w:rPr>
          <w:lang w:val="en-CA" w:eastAsia="ko-KR"/>
        </w:rPr>
        <w:t>L</w:t>
      </w:r>
      <w:r w:rsidR="0057383D" w:rsidRPr="00901B03" w:rsidDel="003C51E6">
        <w:rPr>
          <w:lang w:val="en-CA" w:eastAsia="ko-KR"/>
        </w:rPr>
        <w:t>, yFrac</w:t>
      </w:r>
      <w:r w:rsidR="0057383D" w:rsidRPr="00FB70B9"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FB70B9">
      <w:pPr>
        <w:pStyle w:val="aff0"/>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731D744D" w:rsidR="0057383D" w:rsidRPr="00901B03" w:rsidDel="003C51E6" w:rsidRDefault="0057383D" w:rsidP="00FB70B9">
      <w:pPr>
        <w:numPr>
          <w:ilvl w:val="1"/>
          <w:numId w:val="5"/>
        </w:numPr>
        <w:rPr>
          <w:lang w:val="en-CA" w:eastAsia="ko-KR"/>
        </w:rPr>
      </w:pPr>
      <w:r w:rsidRPr="00901B03">
        <w:rPr>
          <w:lang w:val="en-CA" w:eastAsia="ko-KR"/>
        </w:rPr>
        <w:t xml:space="preserve">Let </w:t>
      </w:r>
      <w:r w:rsidRPr="00901B03" w:rsidDel="003C51E6">
        <w:rPr>
          <w:lang w:val="en-CA" w:eastAsia="ko-KR"/>
        </w:rPr>
        <w:t>( xInt</w:t>
      </w:r>
      <w:r w:rsidRPr="00FB70B9" w:rsidDel="003C51E6">
        <w:rPr>
          <w:lang w:val="en-CA" w:eastAsia="ko-KR"/>
        </w:rPr>
        <w:t>C</w:t>
      </w:r>
      <w:r w:rsidRPr="00901B03" w:rsidDel="003C51E6">
        <w:rPr>
          <w:lang w:val="en-CA" w:eastAsia="ko-KR"/>
        </w:rPr>
        <w:t>, yInt</w:t>
      </w:r>
      <w:r w:rsidRPr="00FB70B9" w:rsidDel="003C51E6">
        <w:rPr>
          <w:lang w:val="en-CA" w:eastAsia="ko-KR"/>
        </w:rPr>
        <w:t>C</w:t>
      </w:r>
      <w:r w:rsidRPr="00901B03" w:rsidDel="003C51E6">
        <w:rPr>
          <w:lang w:val="en-CA" w:eastAsia="ko-KR"/>
        </w:rPr>
        <w:t> ) be a chroma location given in full-sample units and ( xFrac</w:t>
      </w:r>
      <w:r w:rsidRPr="00FB70B9" w:rsidDel="003C51E6">
        <w:rPr>
          <w:lang w:val="en-CA" w:eastAsia="ko-KR"/>
        </w:rPr>
        <w:t>C</w:t>
      </w:r>
      <w:r w:rsidRPr="00901B03" w:rsidDel="003C51E6">
        <w:rPr>
          <w:lang w:val="en-CA" w:eastAsia="ko-KR"/>
        </w:rPr>
        <w:t>, yFrac</w:t>
      </w:r>
      <w:r w:rsidRPr="00FB70B9"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617B6645" w:rsidR="0057383D" w:rsidRPr="00901B03" w:rsidDel="003C51E6" w:rsidRDefault="0057383D" w:rsidP="00FB70B9">
      <w:pPr>
        <w:numPr>
          <w:ilvl w:val="1"/>
          <w:numId w:val="5"/>
        </w:numPr>
        <w:rPr>
          <w:lang w:val="en-CA" w:eastAsia="ko-KR"/>
        </w:rPr>
      </w:pPr>
      <w:r w:rsidRPr="00901B03" w:rsidDel="003C51E6">
        <w:rPr>
          <w:lang w:val="en-CA" w:eastAsia="ko-KR"/>
        </w:rPr>
        <w:t>For each chroma sample location ( x</w:t>
      </w:r>
      <w:r w:rsidRPr="00FB70B9"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FB70B9"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FB70B9" w:rsidDel="003C51E6">
        <w:rPr>
          <w:lang w:val="en-CA" w:eastAsia="ko-KR"/>
        </w:rPr>
        <w:t>C</w:t>
      </w:r>
      <w:r w:rsidRPr="00901B03" w:rsidDel="003C51E6">
        <w:rPr>
          <w:lang w:val="en-CA" w:eastAsia="ko-KR"/>
        </w:rPr>
        <w:t> ][ y</w:t>
      </w:r>
      <w:r w:rsidRPr="00FB70B9"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FB70B9">
      <w:pPr>
        <w:numPr>
          <w:ilvl w:val="0"/>
          <w:numId w:val="5"/>
        </w:numPr>
        <w:tabs>
          <w:tab w:val="clear" w:pos="400"/>
          <w:tab w:val="clear" w:pos="794"/>
          <w:tab w:val="num" w:pos="1120"/>
        </w:tabs>
        <w:ind w:left="1120"/>
        <w:rPr>
          <w:lang w:val="en-CA" w:eastAsia="ko-KR"/>
        </w:rPr>
      </w:pPr>
      <w:r w:rsidRPr="00901B03" w:rsidDel="003C51E6">
        <w:rPr>
          <w:lang w:val="en-CA" w:eastAsia="ko-KR"/>
        </w:rPr>
        <w:lastRenderedPageBreak/>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FB70B9">
        <w:rPr>
          <w:highlight w:val="yellow"/>
          <w:lang w:val="en-CA" w:eastAsia="ko-KR"/>
        </w:rPr>
        <w:t>[Ed. (SL): Shall we make it consistent: /2 or /SubWidthC</w:t>
      </w:r>
      <w:r w:rsidR="00275450" w:rsidRPr="00FB70B9">
        <w:rPr>
          <w:highlight w:val="yellow"/>
          <w:lang w:val="en-CA" w:eastAsia="ko-KR"/>
        </w:rPr>
        <w:t xml:space="preserve"> and /SubHeightC?]</w:t>
      </w:r>
    </w:p>
    <w:p w14:paraId="7FEE21A4" w14:textId="560F401A" w:rsidR="0057383D" w:rsidRPr="00901B03" w:rsidDel="003C51E6" w:rsidRDefault="0057383D" w:rsidP="00FB70B9">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221B19E3" w:rsidR="0057383D" w:rsidRPr="00901B03" w:rsidDel="003C51E6" w:rsidRDefault="0057383D" w:rsidP="00FB70B9">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04BCD749" w:rsidR="0057383D" w:rsidRPr="00901B03" w:rsidDel="003C51E6" w:rsidRDefault="0057383D" w:rsidP="00FB70B9">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5B9BB960" w:rsidR="0057383D" w:rsidRPr="00901B03" w:rsidDel="003C51E6" w:rsidRDefault="0057383D" w:rsidP="00FB70B9">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6BBFC049" w:rsidR="0057383D" w:rsidRDefault="0057383D" w:rsidP="00FB70B9">
      <w:pPr>
        <w:numPr>
          <w:ilvl w:val="1"/>
          <w:numId w:val="5"/>
        </w:numPr>
        <w:rPr>
          <w:lang w:val="en-CA" w:eastAsia="ko-KR"/>
        </w:rPr>
      </w:pPr>
      <w:r w:rsidRPr="00901B03" w:rsidDel="003C51E6">
        <w:rPr>
          <w:lang w:val="en-CA" w:eastAsia="ko-KR"/>
        </w:rPr>
        <w:t>The prediction sample value predSamplesLX[ x</w:t>
      </w:r>
      <w:r w:rsidRPr="00FB70B9" w:rsidDel="003C51E6">
        <w:rPr>
          <w:lang w:val="en-CA" w:eastAsia="ko-KR"/>
        </w:rPr>
        <w:t>C</w:t>
      </w:r>
      <w:r w:rsidRPr="00901B03" w:rsidDel="003C51E6">
        <w:rPr>
          <w:lang w:val="en-CA" w:eastAsia="ko-KR"/>
        </w:rPr>
        <w:t> ][ y</w:t>
      </w:r>
      <w:r w:rsidRPr="00FB70B9" w:rsidDel="003C51E6">
        <w:rPr>
          <w:lang w:val="en-CA" w:eastAsia="ko-KR"/>
        </w:rPr>
        <w:t>C</w:t>
      </w:r>
      <w:r w:rsidRPr="00901B03" w:rsidDel="003C51E6">
        <w:rPr>
          <w:lang w:val="en-CA" w:eastAsia="ko-KR"/>
        </w:rPr>
        <w:t> ] is derived by invoking the process specified in clause </w:t>
      </w:r>
      <w:r w:rsidRPr="00FB70B9">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FB70B9">
        <w:rPr>
          <w:lang w:val="en-CA" w:eastAsia="ko-KR"/>
        </w:rPr>
      </w:r>
      <w:r w:rsidRPr="00FB70B9">
        <w:rPr>
          <w:lang w:val="en-CA" w:eastAsia="ko-KR"/>
        </w:rPr>
        <w:fldChar w:fldCharType="separate"/>
      </w:r>
      <w:r w:rsidR="00AA6F6A">
        <w:rPr>
          <w:lang w:val="en-CA" w:eastAsia="ko-KR"/>
        </w:rPr>
        <w:t>8.3.6.3.4</w:t>
      </w:r>
      <w:r w:rsidRPr="00FB70B9">
        <w:rPr>
          <w:lang w:val="en-CA" w:eastAsia="ko-KR"/>
        </w:rPr>
        <w:fldChar w:fldCharType="end"/>
      </w:r>
      <w:r w:rsidRPr="00901B03" w:rsidDel="003C51E6">
        <w:rPr>
          <w:lang w:val="en-CA" w:eastAsia="ko-KR"/>
        </w:rPr>
        <w:t xml:space="preserve"> with ( xInt</w:t>
      </w:r>
      <w:r w:rsidRPr="00FB70B9" w:rsidDel="003C51E6">
        <w:rPr>
          <w:lang w:val="en-CA" w:eastAsia="ko-KR"/>
        </w:rPr>
        <w:t>C</w:t>
      </w:r>
      <w:r w:rsidRPr="00901B03" w:rsidDel="003C51E6">
        <w:rPr>
          <w:lang w:val="en-CA" w:eastAsia="ko-KR"/>
        </w:rPr>
        <w:t>, yInt</w:t>
      </w:r>
      <w:r w:rsidRPr="00FB70B9" w:rsidDel="003C51E6">
        <w:rPr>
          <w:lang w:val="en-CA" w:eastAsia="ko-KR"/>
        </w:rPr>
        <w:t>C</w:t>
      </w:r>
      <w:r w:rsidRPr="00901B03" w:rsidDel="003C51E6">
        <w:rPr>
          <w:lang w:val="en-CA" w:eastAsia="ko-KR"/>
        </w:rPr>
        <w:t> ), ( xFrac</w:t>
      </w:r>
      <w:r w:rsidRPr="00FB70B9" w:rsidDel="003C51E6">
        <w:rPr>
          <w:lang w:val="en-CA" w:eastAsia="ko-KR"/>
        </w:rPr>
        <w:t>C</w:t>
      </w:r>
      <w:r w:rsidRPr="00901B03" w:rsidDel="003C51E6">
        <w:rPr>
          <w:lang w:val="en-CA" w:eastAsia="ko-KR"/>
        </w:rPr>
        <w:t>, yFrac</w:t>
      </w:r>
      <w:r w:rsidRPr="00FB70B9"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50"/>
        <w:rPr>
          <w:lang w:val="en-CA"/>
        </w:rPr>
      </w:pPr>
      <w:bookmarkStart w:id="1152"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52"/>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afe"/>
      </w:pPr>
      <w:bookmarkStart w:id="1153"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153"/>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154"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154"/>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w:t>
      </w:r>
      <w:r w:rsidRPr="00901B03" w:rsidDel="003C51E6">
        <w:rPr>
          <w:lang w:val="en-CA" w:eastAsia="ko-KR"/>
        </w:rPr>
        <w:lastRenderedPageBreak/>
        <w:t xml:space="preserve">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afe"/>
      </w:pPr>
      <w:bookmarkStart w:id="1155"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155"/>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1156" w:name="_Ref278221402"/>
      <w:r w:rsidRPr="00901B03" w:rsidDel="003C51E6">
        <w:rPr>
          <w:lang w:val="en-CA"/>
        </w:rPr>
        <w:t>Chroma sample interpolation process</w:t>
      </w:r>
      <w:bookmarkEnd w:id="1156"/>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lastRenderedPageBreak/>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afe"/>
        <w:rPr>
          <w:noProof/>
          <w:lang w:val="en-GB" w:eastAsia="ko-KR"/>
        </w:rPr>
      </w:pPr>
      <w:bookmarkStart w:id="1157"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157"/>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158" w:name="_Hlk526634677"/>
      <w:bookmarkStart w:id="1159"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58"/>
    <w:bookmarkEnd w:id="1159"/>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160" w:name="_Ref278220086"/>
      <w:r w:rsidRPr="00901B03" w:rsidDel="003C51E6">
        <w:rPr>
          <w:lang w:val="en-CA"/>
        </w:rPr>
        <w:t>Weighted sample prediction process</w:t>
      </w:r>
      <w:bookmarkEnd w:id="1160"/>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161" w:name="_Ref531882861"/>
      <w:r w:rsidRPr="00901B03" w:rsidDel="003C51E6">
        <w:rPr>
          <w:lang w:val="en-CA"/>
        </w:rPr>
        <w:lastRenderedPageBreak/>
        <w:t>Weighted sample prediction process</w:t>
      </w:r>
      <w:r>
        <w:rPr>
          <w:lang w:val="en-CA"/>
        </w:rPr>
        <w:t xml:space="preserve"> for combined merge and intra prediction</w:t>
      </w:r>
      <w:bookmarkEnd w:id="1161"/>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afe"/>
        <w:rPr>
          <w:noProof/>
          <w:lang w:val="en-GB"/>
        </w:rPr>
      </w:pPr>
      <w:bookmarkStart w:id="1162"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162"/>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163"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63"/>
    </w:p>
    <w:p w14:paraId="2AA86730" w14:textId="77777777" w:rsidR="008678CF" w:rsidRPr="00804990" w:rsidRDefault="008678CF" w:rsidP="008678CF">
      <w:pPr>
        <w:pStyle w:val="40"/>
        <w:rPr>
          <w:color w:val="000000" w:themeColor="text1"/>
          <w:lang w:val="en-CA" w:eastAsia="ko-KR"/>
        </w:rPr>
      </w:pPr>
      <w:bookmarkStart w:id="1164" w:name="_Ref527993772"/>
      <w:r w:rsidRPr="00804990">
        <w:rPr>
          <w:color w:val="000000" w:themeColor="text1"/>
          <w:lang w:val="en-CA" w:eastAsia="ko-KR"/>
        </w:rPr>
        <w:t>General</w:t>
      </w:r>
      <w:bookmarkEnd w:id="1164"/>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lastRenderedPageBreak/>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067978D2"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FB70B9">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lastRenderedPageBreak/>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afe"/>
      </w:pPr>
      <w:bookmarkStart w:id="1165"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165"/>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166"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66"/>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lastRenderedPageBreak/>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afe"/>
      </w:pPr>
      <w:bookmarkStart w:id="1167"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167"/>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1168" w:name="_Ref528067726"/>
      <w:r w:rsidRPr="00804990">
        <w:rPr>
          <w:color w:val="000000" w:themeColor="text1"/>
          <w:lang w:val="en-CA" w:eastAsia="ko-KR"/>
        </w:rPr>
        <w:t>Motion vector storing process for triangle merge mode</w:t>
      </w:r>
      <w:bookmarkEnd w:id="1168"/>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lastRenderedPageBreak/>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169" w:name="_Ref528577940"/>
      <w:r w:rsidRPr="00804990">
        <w:rPr>
          <w:color w:val="000000" w:themeColor="text1"/>
          <w:lang w:val="en-CA" w:eastAsia="ko-KR"/>
        </w:rPr>
        <w:t>Reference picture mapping process for triangle merge mode</w:t>
      </w:r>
      <w:bookmarkEnd w:id="1169"/>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170" w:name="_Ref522376711"/>
      <w:bookmarkStart w:id="1171"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170"/>
      <w:bookmarkEnd w:id="1171"/>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172" w:name="_Toc534408978"/>
      <w:r w:rsidRPr="00901B03">
        <w:rPr>
          <w:lang w:val="en-CA"/>
        </w:rPr>
        <w:t>Scaling, transformation and array construction process</w:t>
      </w:r>
      <w:bookmarkEnd w:id="1172"/>
    </w:p>
    <w:p w14:paraId="56B1D733" w14:textId="77777777" w:rsidR="0012023F" w:rsidRPr="00901B03" w:rsidRDefault="0012023F" w:rsidP="0012023F">
      <w:pPr>
        <w:pStyle w:val="30"/>
        <w:rPr>
          <w:lang w:val="en-CA"/>
        </w:rPr>
      </w:pPr>
      <w:bookmarkStart w:id="1173" w:name="_Ref529267130"/>
      <w:bookmarkStart w:id="1174" w:name="_Toc534408979"/>
      <w:r w:rsidRPr="00901B03">
        <w:rPr>
          <w:lang w:val="en-CA"/>
        </w:rPr>
        <w:t>Derivation process for quantization parameters</w:t>
      </w:r>
      <w:bookmarkEnd w:id="1173"/>
      <w:bookmarkEnd w:id="1174"/>
    </w:p>
    <w:p w14:paraId="002ADECB" w14:textId="77777777" w:rsidR="0000502C" w:rsidRDefault="001537FB" w:rsidP="001676FB">
      <w:pPr>
        <w:rPr>
          <w:lang w:val="en-CA"/>
        </w:rPr>
      </w:pPr>
      <w:bookmarkStart w:id="1175"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176" w:name="_Toc324427951"/>
      <w:bookmarkStart w:id="1177" w:name="_Toc324427952"/>
      <w:bookmarkEnd w:id="1176"/>
      <w:bookmarkEnd w:id="1177"/>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w:t>
      </w:r>
      <w:r w:rsidRPr="003F3F11">
        <w:rPr>
          <w:lang w:eastAsia="ko-KR"/>
        </w:rPr>
        <w:lastRenderedPageBreak/>
        <w:t xml:space="preserve">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新細明體"/>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新細明體"/>
          <w:highlight w:val="yellow"/>
          <w:lang w:eastAsia="zh-TW"/>
        </w:rPr>
        <w:t>MinTbAddrZs</w:t>
      </w:r>
      <w:r w:rsidRPr="003F3F11">
        <w:rPr>
          <w:rFonts w:eastAsia="新細明體"/>
          <w:lang w:eastAsia="zh-TW"/>
        </w:rPr>
        <w:t>[ xTmp</w:t>
      </w:r>
      <w:r w:rsidRPr="003F3F11">
        <w:rPr>
          <w:lang w:eastAsia="ko-KR"/>
        </w:rPr>
        <w:t> ][ yTmp </w:t>
      </w:r>
      <w:r w:rsidRPr="003F3F11">
        <w:rPr>
          <w:rFonts w:eastAsia="新細明體"/>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新細明體"/>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新細明體"/>
          <w:lang w:eastAsia="zh-TW"/>
        </w:rPr>
        <w:t>xQg </w:t>
      </w:r>
      <w:r w:rsidRPr="003F3F11">
        <w:rPr>
          <w:lang w:eastAsia="ko-KR"/>
        </w:rPr>
        <w:t> &gt;&gt;  MinTbLog2SizeY</w:t>
      </w:r>
      <w:r w:rsidRPr="003F3F11">
        <w:rPr>
          <w:lang w:eastAsia="ko-KR"/>
        </w:rPr>
        <w:br/>
        <w:t>yTmp = ( yQg</w:t>
      </w:r>
      <w:r w:rsidRPr="003F3F11">
        <w:rPr>
          <w:rFonts w:eastAsia="新細明體"/>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新細明體"/>
          <w:highlight w:val="yellow"/>
          <w:lang w:eastAsia="zh-TW"/>
        </w:rPr>
        <w:t>MinTbAddrZs</w:t>
      </w:r>
      <w:r w:rsidRPr="003F3F11">
        <w:rPr>
          <w:rFonts w:eastAsia="新細明體"/>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lastRenderedPageBreak/>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afe"/>
        <w:rPr>
          <w:noProof/>
          <w:lang w:val="en-GB"/>
        </w:rPr>
      </w:pPr>
      <w:bookmarkStart w:id="1178" w:name="_Ref81308924"/>
      <w:bookmarkStart w:id="1179" w:name="_Ref22911311"/>
      <w:bookmarkStart w:id="1180" w:name="_Ref22911306"/>
      <w:bookmarkStart w:id="1181" w:name="_Ref81308921"/>
      <w:bookmarkStart w:id="1182" w:name="_Toc77680780"/>
      <w:bookmarkStart w:id="1183" w:name="_Toc118289114"/>
      <w:bookmarkStart w:id="1184" w:name="_Toc246350714"/>
      <w:bookmarkStart w:id="1185" w:name="_Toc259024363"/>
      <w:bookmarkStart w:id="1186" w:name="_Toc415476453"/>
      <w:bookmarkStart w:id="1187" w:name="_Toc423602499"/>
      <w:bookmarkStart w:id="1188" w:name="_Toc423602673"/>
      <w:bookmarkStart w:id="1189" w:name="_Toc501130573"/>
      <w:bookmarkStart w:id="1190"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178"/>
      <w:bookmarkEnd w:id="1179"/>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180"/>
      <w:r w:rsidRPr="003F3F11">
        <w:rPr>
          <w:noProof/>
          <w:lang w:val="en-GB"/>
        </w:rPr>
        <w:t>qPi</w:t>
      </w:r>
      <w:bookmarkEnd w:id="1181"/>
      <w:bookmarkEnd w:id="1182"/>
      <w:bookmarkEnd w:id="1183"/>
      <w:bookmarkEnd w:id="1184"/>
      <w:bookmarkEnd w:id="1185"/>
      <w:r w:rsidRPr="003F3F11">
        <w:rPr>
          <w:noProof/>
          <w:lang w:val="en-GB"/>
        </w:rPr>
        <w:t xml:space="preserve"> for ChromaArrayType equal to 1</w:t>
      </w:r>
      <w:bookmarkEnd w:id="1186"/>
      <w:bookmarkEnd w:id="1187"/>
      <w:bookmarkEnd w:id="1188"/>
      <w:bookmarkEnd w:id="1189"/>
      <w:bookmarkEnd w:id="11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191" w:name="_Ref522189476"/>
      <w:bookmarkStart w:id="1192" w:name="_Toc534408980"/>
      <w:r w:rsidRPr="00901B03">
        <w:rPr>
          <w:lang w:val="en-CA"/>
        </w:rPr>
        <w:t>Scaling and transformation process</w:t>
      </w:r>
      <w:bookmarkEnd w:id="1191"/>
      <w:bookmarkEnd w:id="1192"/>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193" w:name="_Ref522189399"/>
      <w:bookmarkStart w:id="1194" w:name="_Toc534408981"/>
      <w:r w:rsidRPr="00901B03">
        <w:rPr>
          <w:lang w:val="en-CA"/>
        </w:rPr>
        <w:t>Scaling process for transform coefficients</w:t>
      </w:r>
      <w:bookmarkEnd w:id="1175"/>
      <w:bookmarkEnd w:id="1193"/>
      <w:bookmarkEnd w:id="1194"/>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195" w:name="_Ref522119035"/>
      <w:bookmarkStart w:id="1196" w:name="_Toc534408982"/>
      <w:bookmarkStart w:id="1197" w:name="_Ref521609060"/>
      <w:r w:rsidRPr="00901B03">
        <w:rPr>
          <w:lang w:val="en-CA"/>
        </w:rPr>
        <w:t>Transformation process for scaled transform coefficients</w:t>
      </w:r>
      <w:bookmarkEnd w:id="1195"/>
      <w:bookmarkEnd w:id="1196"/>
    </w:p>
    <w:p w14:paraId="153ADCD6" w14:textId="77777777" w:rsidR="00660FC7" w:rsidRPr="00901B03" w:rsidRDefault="00660FC7" w:rsidP="00660FC7">
      <w:pPr>
        <w:pStyle w:val="40"/>
        <w:rPr>
          <w:lang w:val="en-CA" w:eastAsia="ko-KR"/>
        </w:rPr>
      </w:pPr>
      <w:bookmarkStart w:id="1198" w:name="_Ref522130276"/>
      <w:r w:rsidRPr="00901B03">
        <w:rPr>
          <w:lang w:val="en-CA" w:eastAsia="ko-KR"/>
        </w:rPr>
        <w:t>General</w:t>
      </w:r>
      <w:bookmarkEnd w:id="1198"/>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199"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afe"/>
        <w:rPr>
          <w:lang w:val="en-CA"/>
        </w:rPr>
      </w:pPr>
      <w:bookmarkStart w:id="1200"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199"/>
      <w:bookmarkEnd w:id="1200"/>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201" w:name="_Ref522122832"/>
      <w:r w:rsidRPr="00901B03">
        <w:rPr>
          <w:lang w:val="en-CA" w:eastAsia="ko-KR"/>
        </w:rPr>
        <w:t>Transformation process</w:t>
      </w:r>
      <w:bookmarkEnd w:id="1201"/>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202" w:name="_Ref522136373"/>
      <w:r w:rsidRPr="00901B03">
        <w:rPr>
          <w:lang w:val="en-CA" w:eastAsia="ko-KR"/>
        </w:rPr>
        <w:t>Transformation matrix derivation process</w:t>
      </w:r>
      <w:bookmarkEnd w:id="1202"/>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203" w:name="_Ref522356730"/>
      <w:bookmarkStart w:id="1204" w:name="_Toc534408983"/>
      <w:r w:rsidRPr="00901B03" w:rsidDel="00CB1E38">
        <w:rPr>
          <w:lang w:val="en-CA" w:eastAsia="ko-KR"/>
        </w:rPr>
        <w:t>Picture reconstruction process</w:t>
      </w:r>
      <w:bookmarkEnd w:id="1197"/>
      <w:bookmarkEnd w:id="1203"/>
      <w:bookmarkEnd w:id="1204"/>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205" w:name="_Ref525237963"/>
      <w:bookmarkStart w:id="1206" w:name="_Toc534408984"/>
      <w:bookmarkStart w:id="1207" w:name="_Toc311217275"/>
      <w:bookmarkStart w:id="1208" w:name="_Toc317198821"/>
      <w:bookmarkStart w:id="1209" w:name="_Ref328751872"/>
      <w:bookmarkStart w:id="1210" w:name="_Toc329080092"/>
      <w:r>
        <w:t>In-loop Filter Process</w:t>
      </w:r>
      <w:bookmarkEnd w:id="1205"/>
      <w:bookmarkEnd w:id="1206"/>
    </w:p>
    <w:p w14:paraId="73BFE04A" w14:textId="77777777" w:rsidR="00412188" w:rsidRPr="00901B03" w:rsidRDefault="00412188" w:rsidP="00412188">
      <w:pPr>
        <w:pStyle w:val="30"/>
        <w:rPr>
          <w:lang w:val="en-CA"/>
        </w:rPr>
      </w:pPr>
      <w:bookmarkStart w:id="1211" w:name="_Toc534408985"/>
      <w:r>
        <w:rPr>
          <w:lang w:val="en-CA"/>
        </w:rPr>
        <w:t>General</w:t>
      </w:r>
      <w:bookmarkEnd w:id="1211"/>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212" w:name="_Toc328753049"/>
      <w:bookmarkStart w:id="1213" w:name="_Toc328753051"/>
      <w:bookmarkStart w:id="1214" w:name="_Toc328753054"/>
      <w:bookmarkStart w:id="1215" w:name="_Toc328753057"/>
      <w:bookmarkStart w:id="1216" w:name="_Toc328753059"/>
      <w:bookmarkStart w:id="1217" w:name="_Toc287363837"/>
      <w:bookmarkStart w:id="1218" w:name="_Toc311217268"/>
      <w:bookmarkStart w:id="1219" w:name="_Toc317198813"/>
      <w:bookmarkStart w:id="1220" w:name="_Ref328751836"/>
      <w:bookmarkStart w:id="1221" w:name="_Toc415475936"/>
      <w:bookmarkStart w:id="1222" w:name="_Toc423599211"/>
      <w:bookmarkStart w:id="1223" w:name="_Toc423601715"/>
      <w:bookmarkStart w:id="1224" w:name="_Toc462913201"/>
      <w:bookmarkStart w:id="1225" w:name="_Toc534408986"/>
      <w:bookmarkEnd w:id="1212"/>
      <w:bookmarkEnd w:id="1213"/>
      <w:bookmarkEnd w:id="1214"/>
      <w:bookmarkEnd w:id="1215"/>
      <w:bookmarkEnd w:id="1216"/>
      <w:r w:rsidRPr="005F2784">
        <w:rPr>
          <w:lang w:val="en-CA"/>
        </w:rPr>
        <w:t>Deblocking</w:t>
      </w:r>
      <w:r w:rsidRPr="00617CB8">
        <w:rPr>
          <w:noProof/>
        </w:rPr>
        <w:t xml:space="preserve"> filter process</w:t>
      </w:r>
      <w:bookmarkEnd w:id="1217"/>
      <w:bookmarkEnd w:id="1218"/>
      <w:bookmarkEnd w:id="1219"/>
      <w:bookmarkEnd w:id="1220"/>
      <w:bookmarkEnd w:id="1221"/>
      <w:bookmarkEnd w:id="1222"/>
      <w:bookmarkEnd w:id="1223"/>
      <w:bookmarkEnd w:id="1224"/>
      <w:bookmarkEnd w:id="1225"/>
    </w:p>
    <w:p w14:paraId="2B2AD794" w14:textId="77777777" w:rsidR="002A17B2" w:rsidRDefault="002A17B2" w:rsidP="002A17B2">
      <w:pPr>
        <w:pStyle w:val="40"/>
        <w:rPr>
          <w:lang w:val="en-CA"/>
        </w:rPr>
      </w:pPr>
      <w:bookmarkStart w:id="1226" w:name="_Ref525222184"/>
      <w:r>
        <w:rPr>
          <w:lang w:val="en-CA"/>
        </w:rPr>
        <w:t>General</w:t>
      </w:r>
      <w:bookmarkEnd w:id="1226"/>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afe"/>
        <w:rPr>
          <w:noProof/>
          <w:lang w:val="en-GB"/>
        </w:rPr>
      </w:pPr>
      <w:bookmarkStart w:id="1227" w:name="_Ref350429267"/>
      <w:bookmarkStart w:id="1228" w:name="_Toc415476454"/>
      <w:bookmarkStart w:id="1229" w:name="_Toc423602500"/>
      <w:bookmarkStart w:id="1230" w:name="_Toc423602674"/>
      <w:bookmarkStart w:id="1231" w:name="_Toc501130574"/>
      <w:bookmarkStart w:id="1232"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227"/>
      <w:r w:rsidRPr="003F3F11">
        <w:rPr>
          <w:noProof/>
          <w:lang w:val="en-GB"/>
        </w:rPr>
        <w:t xml:space="preserve"> – Name of association to edgeType</w:t>
      </w:r>
      <w:bookmarkEnd w:id="1228"/>
      <w:bookmarkEnd w:id="1229"/>
      <w:bookmarkEnd w:id="1230"/>
      <w:bookmarkEnd w:id="1231"/>
      <w:bookmarkEnd w:id="12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233"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33"/>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234" w:name="_Ref528611194"/>
      <w:r>
        <w:rPr>
          <w:noProof/>
          <w:lang w:eastAsia="ko-KR"/>
        </w:rPr>
        <w:t>Deblocking filter process for one direction</w:t>
      </w:r>
      <w:bookmarkEnd w:id="1234"/>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35" w:name="_Ref325462643"/>
      <w:bookmarkStart w:id="1236" w:name="_Toc415475938"/>
      <w:bookmarkStart w:id="1237" w:name="_Toc423599213"/>
      <w:bookmarkStart w:id="1238"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35"/>
    <w:bookmarkEnd w:id="1236"/>
    <w:bookmarkEnd w:id="1237"/>
    <w:bookmarkEnd w:id="1238"/>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239" w:name="_Ref528075678"/>
      <w:r w:rsidRPr="003F3F11">
        <w:rPr>
          <w:noProof/>
        </w:rPr>
        <w:t xml:space="preserve">Derivation process of </w:t>
      </w:r>
      <w:r w:rsidRPr="00455784">
        <w:t>transform</w:t>
      </w:r>
      <w:r w:rsidRPr="003F3F11">
        <w:rPr>
          <w:noProof/>
        </w:rPr>
        <w:t xml:space="preserve"> block boundary</w:t>
      </w:r>
      <w:bookmarkEnd w:id="1239"/>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40" w:name="_Toc335234596"/>
      <w:bookmarkStart w:id="1241" w:name="_Toc335234597"/>
      <w:bookmarkEnd w:id="1240"/>
      <w:bookmarkEnd w:id="1241"/>
    </w:p>
    <w:p w14:paraId="7399245C" w14:textId="77777777" w:rsidR="00C54A5A" w:rsidRPr="003F3F11" w:rsidRDefault="00C54A5A" w:rsidP="00C54A5A">
      <w:pPr>
        <w:pStyle w:val="40"/>
        <w:rPr>
          <w:noProof/>
        </w:rPr>
      </w:pPr>
      <w:bookmarkStart w:id="1242" w:name="_Ref280369361"/>
      <w:bookmarkStart w:id="1243" w:name="_Toc287363839"/>
      <w:bookmarkStart w:id="1244" w:name="_Toc311217270"/>
      <w:bookmarkStart w:id="1245" w:name="_Toc317198815"/>
      <w:bookmarkStart w:id="1246" w:name="_Toc415475939"/>
      <w:bookmarkStart w:id="1247" w:name="_Toc423599214"/>
      <w:bookmarkStart w:id="1248" w:name="_Toc423601718"/>
      <w:r w:rsidRPr="003F3F11">
        <w:rPr>
          <w:noProof/>
        </w:rPr>
        <w:t xml:space="preserve">Derivation process of </w:t>
      </w:r>
      <w:r>
        <w:rPr>
          <w:noProof/>
        </w:rPr>
        <w:t>coding sub</w:t>
      </w:r>
      <w:r w:rsidRPr="003F3F11">
        <w:rPr>
          <w:noProof/>
        </w:rPr>
        <w:t>block boundary</w:t>
      </w:r>
      <w:bookmarkEnd w:id="1242"/>
      <w:bookmarkEnd w:id="1243"/>
      <w:bookmarkEnd w:id="1244"/>
      <w:bookmarkEnd w:id="1245"/>
      <w:bookmarkEnd w:id="1246"/>
      <w:bookmarkEnd w:id="1247"/>
      <w:bookmarkEnd w:id="1248"/>
    </w:p>
    <w:p w14:paraId="0B1F357A" w14:textId="77777777" w:rsidR="00457510" w:rsidRPr="003F3F11" w:rsidRDefault="00457510" w:rsidP="00457510">
      <w:pPr>
        <w:tabs>
          <w:tab w:val="left" w:pos="284"/>
        </w:tabs>
        <w:ind w:left="284" w:hanging="284"/>
        <w:rPr>
          <w:noProof/>
          <w:lang w:eastAsia="ko-KR"/>
        </w:rPr>
      </w:pPr>
      <w:bookmarkStart w:id="1249" w:name="_Toc335234600"/>
      <w:bookmarkStart w:id="1250" w:name="_Toc335234602"/>
      <w:bookmarkStart w:id="1251" w:name="_Toc311217271"/>
      <w:bookmarkStart w:id="1252" w:name="_Toc317198816"/>
      <w:bookmarkStart w:id="1253" w:name="_Ref324946706"/>
      <w:bookmarkStart w:id="1254" w:name="_Toc415475940"/>
      <w:bookmarkStart w:id="1255" w:name="_Toc423599215"/>
      <w:bookmarkStart w:id="1256" w:name="_Toc423601719"/>
      <w:bookmarkEnd w:id="1249"/>
      <w:bookmarkEnd w:id="1250"/>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257" w:name="_Ref528080907"/>
      <w:r w:rsidRPr="003F3F11">
        <w:rPr>
          <w:noProof/>
        </w:rPr>
        <w:t xml:space="preserve">Derivation process of boundary </w:t>
      </w:r>
      <w:r w:rsidRPr="00455784">
        <w:t>filtering</w:t>
      </w:r>
      <w:r w:rsidRPr="003F3F11">
        <w:rPr>
          <w:noProof/>
        </w:rPr>
        <w:t xml:space="preserve"> strength</w:t>
      </w:r>
      <w:bookmarkEnd w:id="1251"/>
      <w:bookmarkEnd w:id="1252"/>
      <w:bookmarkEnd w:id="1253"/>
      <w:bookmarkEnd w:id="1254"/>
      <w:bookmarkEnd w:id="1255"/>
      <w:bookmarkEnd w:id="1256"/>
      <w:bookmarkEnd w:id="1257"/>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258" w:name="_Toc415475941"/>
      <w:bookmarkStart w:id="1259" w:name="_Toc423599216"/>
      <w:bookmarkStart w:id="1260" w:name="_Toc423601720"/>
      <w:bookmarkStart w:id="1261" w:name="_Ref280383764"/>
      <w:bookmarkStart w:id="1262" w:name="_Toc287363841"/>
      <w:bookmarkStart w:id="1263" w:name="_Toc311217272"/>
      <w:bookmarkStart w:id="1264" w:name="_Toc317198817"/>
      <w:bookmarkStart w:id="1265" w:name="_Ref324947263"/>
      <w:r w:rsidRPr="00455C83">
        <w:t>Edge</w:t>
      </w:r>
      <w:r w:rsidRPr="003F3F11">
        <w:rPr>
          <w:noProof/>
        </w:rPr>
        <w:t xml:space="preserve"> filtering process</w:t>
      </w:r>
      <w:bookmarkEnd w:id="1258"/>
      <w:bookmarkEnd w:id="1259"/>
      <w:bookmarkEnd w:id="1260"/>
    </w:p>
    <w:p w14:paraId="44AF0966" w14:textId="77777777" w:rsidR="00D20C80" w:rsidRPr="003F3F11" w:rsidRDefault="00D20C80" w:rsidP="00455C83">
      <w:pPr>
        <w:pStyle w:val="50"/>
        <w:rPr>
          <w:noProof/>
        </w:rPr>
      </w:pPr>
      <w:bookmarkStart w:id="1266" w:name="_Ref325644368"/>
      <w:r w:rsidRPr="003F3F11">
        <w:rPr>
          <w:noProof/>
        </w:rPr>
        <w:t xml:space="preserve">Vertical edge filtering </w:t>
      </w:r>
      <w:r w:rsidRPr="00455C83">
        <w:t>process</w:t>
      </w:r>
      <w:bookmarkEnd w:id="1261"/>
      <w:bookmarkEnd w:id="1262"/>
      <w:bookmarkEnd w:id="1263"/>
      <w:bookmarkEnd w:id="1264"/>
      <w:bookmarkEnd w:id="1265"/>
      <w:bookmarkEnd w:id="1266"/>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267"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267"/>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268" w:name="_Ref295419313"/>
      <w:bookmarkStart w:id="1269" w:name="_Ref528317037"/>
      <w:bookmarkStart w:id="1270" w:name="_Ref282080392"/>
      <w:r>
        <w:rPr>
          <w:noProof/>
        </w:rPr>
        <w:t xml:space="preserve">Decision process for </w:t>
      </w:r>
      <w:r w:rsidR="00D3507C" w:rsidRPr="003F3F11">
        <w:rPr>
          <w:noProof/>
        </w:rPr>
        <w:t xml:space="preserve">block </w:t>
      </w:r>
      <w:r w:rsidR="00D3507C" w:rsidRPr="00455C83">
        <w:t>edge</w:t>
      </w:r>
      <w:bookmarkEnd w:id="1268"/>
      <w:r w:rsidR="00D3507C" w:rsidRPr="00455C83">
        <w:t>s</w:t>
      </w:r>
      <w:bookmarkEnd w:id="1269"/>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afe"/>
        <w:rPr>
          <w:noProof/>
          <w:lang w:val="en-GB"/>
        </w:rPr>
      </w:pPr>
      <w:bookmarkStart w:id="1271" w:name="_Ref335135732"/>
      <w:bookmarkStart w:id="1272" w:name="_Toc415476455"/>
      <w:bookmarkStart w:id="1273" w:name="_Toc423602501"/>
      <w:bookmarkStart w:id="1274" w:name="_Toc423602675"/>
      <w:bookmarkStart w:id="1275" w:name="_Toc501130575"/>
      <w:bookmarkStart w:id="1276" w:name="_Toc510795500"/>
      <w:bookmarkStart w:id="1277" w:name="_Ref29541933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271"/>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272"/>
      <w:bookmarkEnd w:id="1273"/>
      <w:bookmarkEnd w:id="1274"/>
      <w:bookmarkEnd w:id="1275"/>
      <w:bookmarkEnd w:id="1276"/>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278" w:name="_Ref336339730"/>
      <w:r>
        <w:rPr>
          <w:noProof/>
        </w:rPr>
        <w:t xml:space="preserve">Filtering process for </w:t>
      </w:r>
      <w:r w:rsidR="00D3507C" w:rsidRPr="003F3F11">
        <w:rPr>
          <w:noProof/>
        </w:rPr>
        <w:t>block edge</w:t>
      </w:r>
      <w:bookmarkEnd w:id="1270"/>
      <w:bookmarkEnd w:id="1277"/>
      <w:r w:rsidR="00D3507C" w:rsidRPr="003F3F11">
        <w:rPr>
          <w:noProof/>
        </w:rPr>
        <w:t>s</w:t>
      </w:r>
      <w:bookmarkEnd w:id="1278"/>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279" w:name="_Ref286594894"/>
      <w:bookmarkStart w:id="1280" w:name="_Ref280386596"/>
      <w:r w:rsidRPr="003F3F11">
        <w:rPr>
          <w:noProof/>
        </w:rPr>
        <w:t>Filtering process for chroma block edge</w:t>
      </w:r>
      <w:bookmarkEnd w:id="1279"/>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281" w:name="_Ref295421791"/>
      <w:r>
        <w:rPr>
          <w:noProof/>
        </w:rPr>
        <w:t xml:space="preserve">Decision process for a </w:t>
      </w:r>
      <w:r w:rsidR="00D3507C" w:rsidRPr="003F3F11">
        <w:rPr>
          <w:noProof/>
        </w:rPr>
        <w:t>sample</w:t>
      </w:r>
      <w:bookmarkEnd w:id="1281"/>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282" w:name="_Ref286594180"/>
      <w:r>
        <w:rPr>
          <w:noProof/>
        </w:rPr>
        <w:t xml:space="preserve">Filtering process for a </w:t>
      </w:r>
      <w:r w:rsidR="00D3507C" w:rsidRPr="00455C83">
        <w:t>sample</w:t>
      </w:r>
      <w:bookmarkEnd w:id="1280"/>
      <w:bookmarkEnd w:id="1282"/>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283" w:name="_Toc335234780"/>
      <w:bookmarkStart w:id="1284" w:name="_Ref286595152"/>
      <w:bookmarkEnd w:id="1283"/>
      <w:r w:rsidRPr="003F3F11">
        <w:rPr>
          <w:noProof/>
        </w:rPr>
        <w:t>Filtering process for a chroma sample</w:t>
      </w:r>
      <w:bookmarkEnd w:id="1284"/>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285" w:name="_Toc311217273"/>
      <w:bookmarkStart w:id="1286" w:name="_Toc317198819"/>
      <w:bookmarkStart w:id="1287" w:name="_Ref328751851"/>
      <w:bookmarkStart w:id="1288" w:name="_Toc415475942"/>
      <w:bookmarkStart w:id="1289" w:name="_Toc423599217"/>
      <w:bookmarkStart w:id="1290" w:name="_Toc423601721"/>
      <w:bookmarkStart w:id="1291" w:name="_Toc501130212"/>
      <w:bookmarkStart w:id="1292" w:name="_Toc510795135"/>
      <w:bookmarkStart w:id="1293" w:name="_Toc534408987"/>
      <w:bookmarkStart w:id="1294" w:name="_Toc287363842"/>
      <w:r w:rsidRPr="003F3F11">
        <w:rPr>
          <w:noProof/>
          <w:lang w:eastAsia="ko-KR"/>
        </w:rPr>
        <w:t xml:space="preserve">Sample </w:t>
      </w:r>
      <w:r w:rsidRPr="00AC35FC">
        <w:t>adaptive</w:t>
      </w:r>
      <w:r w:rsidRPr="003F3F11">
        <w:rPr>
          <w:noProof/>
          <w:lang w:eastAsia="ko-KR"/>
        </w:rPr>
        <w:t xml:space="preserve"> offset process</w:t>
      </w:r>
      <w:bookmarkEnd w:id="1285"/>
      <w:bookmarkEnd w:id="1286"/>
      <w:bookmarkEnd w:id="1287"/>
      <w:bookmarkEnd w:id="1288"/>
      <w:bookmarkEnd w:id="1289"/>
      <w:bookmarkEnd w:id="1290"/>
      <w:bookmarkEnd w:id="1291"/>
      <w:bookmarkEnd w:id="1292"/>
      <w:bookmarkEnd w:id="1293"/>
    </w:p>
    <w:p w14:paraId="740940E6" w14:textId="77777777" w:rsidR="00C32BC6" w:rsidRPr="003F3F11" w:rsidRDefault="00C32BC6" w:rsidP="00C32BC6">
      <w:pPr>
        <w:pStyle w:val="40"/>
        <w:rPr>
          <w:noProof/>
          <w:lang w:eastAsia="ko-KR"/>
        </w:rPr>
      </w:pPr>
      <w:bookmarkStart w:id="1295" w:name="_Toc415475943"/>
      <w:bookmarkStart w:id="1296" w:name="_Toc423599218"/>
      <w:bookmarkStart w:id="1297" w:name="_Toc423601722"/>
      <w:bookmarkStart w:id="1298" w:name="_Ref528056849"/>
      <w:r w:rsidRPr="00AC35FC">
        <w:t>General</w:t>
      </w:r>
      <w:bookmarkEnd w:id="1295"/>
      <w:bookmarkEnd w:id="1296"/>
      <w:bookmarkEnd w:id="1297"/>
      <w:bookmarkEnd w:id="1298"/>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299" w:name="_Toc327178233"/>
      <w:bookmarkStart w:id="1300" w:name="_Ref305587094"/>
      <w:bookmarkStart w:id="1301" w:name="_Toc311217274"/>
      <w:bookmarkStart w:id="1302" w:name="_Toc317198820"/>
      <w:bookmarkStart w:id="1303" w:name="_Toc415475944"/>
      <w:bookmarkStart w:id="1304" w:name="_Toc423599219"/>
      <w:bookmarkStart w:id="1305" w:name="_Toc423601723"/>
      <w:bookmarkEnd w:id="1299"/>
      <w:r w:rsidRPr="003F3F11">
        <w:rPr>
          <w:noProof/>
        </w:rPr>
        <w:t xml:space="preserve">CTB </w:t>
      </w:r>
      <w:r w:rsidRPr="00AC35FC">
        <w:t>modification</w:t>
      </w:r>
      <w:r w:rsidRPr="003F3F11">
        <w:rPr>
          <w:noProof/>
        </w:rPr>
        <w:t xml:space="preserve"> process</w:t>
      </w:r>
      <w:bookmarkEnd w:id="1300"/>
      <w:bookmarkEnd w:id="1301"/>
      <w:bookmarkEnd w:id="1302"/>
      <w:bookmarkEnd w:id="1303"/>
      <w:bookmarkEnd w:id="1304"/>
      <w:bookmarkEnd w:id="1305"/>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新細明體"/>
          <w:noProof/>
          <w:lang w:eastAsia="zh-TW"/>
        </w:rPr>
        <w:t xml:space="preserve">modified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xml:space="preserve"> </w:t>
      </w:r>
      <w:r w:rsidRPr="003F3F11">
        <w:rPr>
          <w:rFonts w:eastAsia="新細明體"/>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rFonts w:eastAsia="新細明體"/>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 </w:t>
      </w:r>
      <w:r w:rsidRPr="003F3F11">
        <w:rPr>
          <w:noProof/>
          <w:lang w:eastAsia="ko-KR"/>
        </w:rPr>
        <w:t>( cIdx  = =  0 )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 SubWidthC,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新細明體"/>
          <w:noProof/>
          <w:lang w:eastAsia="zh-TW"/>
        </w:rPr>
        <w:t xml:space="preserve">If one or more of the following conditions for all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新細明體"/>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新細明體"/>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新細明體"/>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新細明體"/>
          <w:noProof/>
          <w:lang w:eastAsia="zh-TW"/>
        </w:rPr>
        <w:t xml:space="preserve"> 0 and </w:t>
      </w: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eastAsia="zh-TW"/>
        </w:rPr>
      </w:pPr>
      <w:r w:rsidRPr="003F3F11">
        <w:rPr>
          <w:rFonts w:eastAsia="新細明體"/>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afe"/>
        <w:rPr>
          <w:noProof/>
          <w:lang w:val="en-GB" w:eastAsia="ko-KR"/>
        </w:rPr>
      </w:pPr>
      <w:bookmarkStart w:id="1306" w:name="_Ref305592425"/>
      <w:bookmarkStart w:id="1307" w:name="_Toc415476456"/>
      <w:bookmarkStart w:id="1308" w:name="_Toc423602502"/>
      <w:bookmarkStart w:id="1309" w:name="_Toc423602676"/>
      <w:bookmarkStart w:id="1310" w:name="_Toc501130576"/>
      <w:bookmarkStart w:id="1311"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306"/>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07"/>
      <w:bookmarkEnd w:id="1308"/>
      <w:bookmarkEnd w:id="1309"/>
      <w:bookmarkEnd w:id="1310"/>
      <w:bookmarkEnd w:id="13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294"/>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312" w:name="_Toc534408988"/>
      <w:r w:rsidRPr="005F2784">
        <w:rPr>
          <w:lang w:val="en-CA"/>
        </w:rPr>
        <w:t>Adaptive</w:t>
      </w:r>
      <w:r w:rsidRPr="003F17AE">
        <w:t xml:space="preserve"> loop filter process</w:t>
      </w:r>
      <w:bookmarkEnd w:id="1207"/>
      <w:bookmarkEnd w:id="1208"/>
      <w:bookmarkEnd w:id="1209"/>
      <w:bookmarkEnd w:id="1210"/>
      <w:bookmarkEnd w:id="1312"/>
    </w:p>
    <w:p w14:paraId="0951E1D7" w14:textId="77777777" w:rsidR="00412188" w:rsidRPr="00901B03" w:rsidRDefault="00412188" w:rsidP="00412188">
      <w:pPr>
        <w:pStyle w:val="40"/>
        <w:rPr>
          <w:lang w:val="en-CA" w:eastAsia="ko-KR"/>
        </w:rPr>
      </w:pPr>
      <w:bookmarkStart w:id="1313" w:name="_Ref525222192"/>
      <w:r w:rsidRPr="00901B03">
        <w:rPr>
          <w:lang w:val="en-CA" w:eastAsia="ko-KR"/>
        </w:rPr>
        <w:t>General</w:t>
      </w:r>
      <w:bookmarkEnd w:id="1313"/>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t>When slice_</w:t>
      </w:r>
      <w:r w:rsidRPr="00E21744">
        <w:rPr>
          <w:rFonts w:eastAsia="新細明體"/>
          <w:bCs/>
          <w:lang w:eastAsia="zh-TW"/>
        </w:rPr>
        <w:t>alf</w:t>
      </w:r>
      <w:r>
        <w:rPr>
          <w:rFonts w:eastAsia="新細明體"/>
          <w:bCs/>
          <w:lang w:eastAsia="zh-TW"/>
        </w:rPr>
        <w:t>_enabled_</w:t>
      </w:r>
      <w:r w:rsidRPr="00C70538">
        <w:rPr>
          <w:rFonts w:eastAsia="新細明體"/>
          <w:bCs/>
          <w:lang w:eastAsia="zh-TW"/>
        </w:rPr>
        <w:t>flag</w:t>
      </w:r>
      <w:r w:rsidRPr="00E21744">
        <w:rPr>
          <w:rFonts w:eastAsia="新細明體"/>
          <w:bCs/>
          <w:lang w:eastAsia="zh-TW"/>
        </w:rPr>
        <w:t xml:space="preserve"> is equal to 1</w:t>
      </w:r>
      <w:r>
        <w:rPr>
          <w:rFonts w:eastAsia="新細明體"/>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w:t>
      </w:r>
      <w:r>
        <w:rPr>
          <w:rFonts w:eastAsia="新細明體"/>
          <w:bCs/>
          <w:lang w:eastAsia="zh-TW"/>
        </w:rPr>
        <w:t>0</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rx</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ry</w:t>
      </w:r>
      <w:r w:rsidR="001829D0">
        <w:rPr>
          <w:rFonts w:eastAsia="新細明體"/>
          <w:bCs/>
          <w:lang w:eastAsia="zh-TW"/>
        </w:rPr>
        <w:t> </w:t>
      </w:r>
      <w:r>
        <w:rPr>
          <w:rFonts w:eastAsia="新細明體"/>
          <w:bCs/>
          <w:lang w:eastAsia="zh-TW"/>
        </w:rPr>
        <w:t xml:space="preserve">] </w:t>
      </w:r>
      <w:r w:rsidRPr="00E21744">
        <w:rPr>
          <w:rFonts w:eastAsia="新細明體"/>
          <w:bCs/>
          <w:lang w:eastAsia="zh-TW"/>
        </w:rPr>
        <w:t xml:space="preserve">is equal </w:t>
      </w:r>
      <w:r>
        <w:rPr>
          <w:rFonts w:eastAsia="新細明體"/>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[ 1 ][ rx ][ ry ]</w:t>
      </w:r>
      <w:r>
        <w:rPr>
          <w:rFonts w:eastAsia="新細明體"/>
          <w:bCs/>
          <w:lang w:eastAsia="zh-TW"/>
        </w:rPr>
        <w:t xml:space="preserve"> </w:t>
      </w:r>
      <w:r w:rsidRPr="00E21744">
        <w:rPr>
          <w:rFonts w:eastAsia="新細明體"/>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xml:space="preserve">[ 2 ][ rx ][ ry ] </w:t>
      </w:r>
      <w:r w:rsidRPr="00E21744">
        <w:rPr>
          <w:rFonts w:eastAsia="新細明體"/>
          <w:bCs/>
          <w:lang w:eastAsia="zh-TW"/>
        </w:rPr>
        <w:t>is equal to 1</w:t>
      </w:r>
      <w:r>
        <w:rPr>
          <w:rFonts w:eastAsia="新細明體"/>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14" w:name="_Ref328067389"/>
      <w:bookmarkStart w:id="1315" w:name="_Toc329080094"/>
    </w:p>
    <w:p w14:paraId="77A76E87" w14:textId="77777777" w:rsidR="00DF2463" w:rsidRDefault="00DF2463" w:rsidP="00DF2463">
      <w:pPr>
        <w:pStyle w:val="40"/>
        <w:tabs>
          <w:tab w:val="num" w:pos="862"/>
        </w:tabs>
        <w:ind w:left="1870" w:hanging="1870"/>
        <w:jc w:val="left"/>
      </w:pPr>
      <w:bookmarkStart w:id="1316" w:name="_Ref328573810"/>
      <w:bookmarkStart w:id="1317" w:name="_Toc329080095"/>
      <w:r w:rsidRPr="00E1755A">
        <w:t>Coding tree block filtering process for luma samples</w:t>
      </w:r>
      <w:bookmarkEnd w:id="1316"/>
      <w:bookmarkEnd w:id="1317"/>
    </w:p>
    <w:p w14:paraId="3DD74862" w14:textId="77777777" w:rsidR="003C7A29" w:rsidRPr="00E21744" w:rsidRDefault="003C7A29" w:rsidP="003C7A29">
      <w:pPr>
        <w:tabs>
          <w:tab w:val="left" w:pos="284"/>
        </w:tabs>
        <w:ind w:left="284" w:hanging="284"/>
        <w:rPr>
          <w:lang w:eastAsia="ko-KR"/>
        </w:rPr>
      </w:pPr>
      <w:bookmarkStart w:id="1318" w:name="_Ref287542912"/>
      <w:bookmarkStart w:id="1319" w:name="_Toc311217278"/>
      <w:bookmarkStart w:id="1320"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321"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18"/>
      <w:bookmarkEnd w:id="1319"/>
      <w:bookmarkEnd w:id="1320"/>
      <w:bookmarkEnd w:id="1321"/>
    </w:p>
    <w:bookmarkEnd w:id="1314"/>
    <w:bookmarkEnd w:id="1315"/>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新細明體"/>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新細明體"/>
          <w:lang w:eastAsia="zh-TW"/>
        </w:rPr>
      </w:pPr>
      <w:r>
        <w:rPr>
          <w:rFonts w:eastAsia="新細明體"/>
          <w:lang w:eastAsia="zh-TW"/>
        </w:rPr>
        <w:t xml:space="preserve">The variables </w:t>
      </w:r>
      <w:r w:rsidRPr="00F84C04">
        <w:rPr>
          <w:rFonts w:eastAsia="新細明體"/>
          <w:lang w:eastAsia="zh-TW"/>
        </w:rPr>
        <w:t>dirS</w:t>
      </w:r>
      <w:r w:rsidR="00A7068F">
        <w:rPr>
          <w:lang w:eastAsia="ko-KR"/>
        </w:rPr>
        <w:t>[ x ][ y ]</w:t>
      </w:r>
      <w:r>
        <w:rPr>
          <w:rFonts w:eastAsia="新細明體"/>
          <w:lang w:eastAsia="zh-TW"/>
        </w:rPr>
        <w:t xml:space="preserve">, </w:t>
      </w:r>
      <w:r w:rsidR="00A7068F">
        <w:rPr>
          <w:lang w:eastAsia="ko-KR"/>
        </w:rPr>
        <w:t>dir1[ x ][ y ]</w:t>
      </w:r>
      <w:r>
        <w:rPr>
          <w:lang w:eastAsia="ko-KR"/>
        </w:rPr>
        <w:t xml:space="preserve"> and </w:t>
      </w:r>
      <w:r w:rsidR="00A7068F">
        <w:rPr>
          <w:lang w:eastAsia="ko-KR"/>
        </w:rPr>
        <w:t>dir2[ x ][ y ]</w:t>
      </w:r>
      <w:r>
        <w:rPr>
          <w:rFonts w:eastAsia="新細明體"/>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新細明體"/>
          <w:lang w:eastAsia="zh-TW"/>
        </w:rPr>
      </w:pPr>
      <w:r w:rsidRPr="00F84C04">
        <w:rPr>
          <w:rFonts w:eastAsia="新細明體"/>
          <w:lang w:eastAsia="zh-TW"/>
        </w:rPr>
        <w:t>dirS</w:t>
      </w:r>
      <w:r w:rsidR="00A7068F">
        <w:rPr>
          <w:lang w:eastAsia="ko-KR"/>
        </w:rPr>
        <w:t>[ x ][ y ]</w:t>
      </w:r>
      <w:r w:rsidRPr="00FB08DB">
        <w:rPr>
          <w:lang w:eastAsia="ko-KR"/>
        </w:rPr>
        <w:t> </w:t>
      </w:r>
      <w:r>
        <w:rPr>
          <w:rFonts w:eastAsia="新細明體"/>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新細明體"/>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新細明體"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新細明體"/>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322" w:name="_Ref525240265"/>
      <w:r w:rsidRPr="00E1755A">
        <w:t>Coding tree block filtering process for chroma samples</w:t>
      </w:r>
      <w:bookmarkEnd w:id="1322"/>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23" w:name="_Hlk519484903"/>
      <w:r w:rsidRPr="008C12BD">
        <w:rPr>
          <w:vertAlign w:val="subscript"/>
          <w:lang w:eastAsia="ko-KR"/>
        </w:rPr>
        <w:t>−</w:t>
      </w:r>
      <w:bookmarkEnd w:id="1323"/>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324" w:name="_Toc348981919"/>
      <w:bookmarkStart w:id="1325" w:name="_Toc348981922"/>
      <w:bookmarkStart w:id="1326" w:name="_Toc348981991"/>
      <w:bookmarkStart w:id="1327" w:name="_Toc534408989"/>
      <w:bookmarkEnd w:id="1324"/>
      <w:bookmarkEnd w:id="1325"/>
      <w:bookmarkEnd w:id="1326"/>
      <w:r w:rsidRPr="00901B03">
        <w:rPr>
          <w:lang w:val="en-CA"/>
        </w:rPr>
        <w:t>Parsing process</w:t>
      </w:r>
      <w:bookmarkEnd w:id="1327"/>
    </w:p>
    <w:p w14:paraId="506C1109" w14:textId="77777777" w:rsidR="00822405" w:rsidRPr="00901B03" w:rsidRDefault="00822405" w:rsidP="00822405">
      <w:pPr>
        <w:pStyle w:val="20"/>
        <w:rPr>
          <w:lang w:val="en-CA"/>
        </w:rPr>
      </w:pPr>
      <w:bookmarkStart w:id="1328" w:name="_Toc534408990"/>
      <w:r w:rsidRPr="00901B03">
        <w:rPr>
          <w:lang w:val="en-CA"/>
        </w:rPr>
        <w:t>General</w:t>
      </w:r>
      <w:bookmarkEnd w:id="1328"/>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329" w:name="_Ref522195041"/>
      <w:bookmarkStart w:id="1330" w:name="_Toc534408991"/>
      <w:r w:rsidRPr="00901B03">
        <w:rPr>
          <w:lang w:val="en-CA"/>
        </w:rPr>
        <w:t xml:space="preserve">Parsing process for </w:t>
      </w:r>
      <w:r w:rsidR="00463328">
        <w:rPr>
          <w:lang w:val="en-CA"/>
        </w:rPr>
        <w:t>k</w:t>
      </w:r>
      <w:r w:rsidRPr="00901B03">
        <w:rPr>
          <w:lang w:val="en-CA"/>
        </w:rPr>
        <w:t>-th order Exp-Golomb codes</w:t>
      </w:r>
      <w:bookmarkEnd w:id="1329"/>
      <w:bookmarkEnd w:id="1330"/>
    </w:p>
    <w:p w14:paraId="49A18386" w14:textId="77777777" w:rsidR="00AF4EBD" w:rsidRPr="00901B03" w:rsidRDefault="00AF4EBD" w:rsidP="00AF4EBD">
      <w:pPr>
        <w:pStyle w:val="30"/>
        <w:rPr>
          <w:lang w:val="en-CA"/>
        </w:rPr>
      </w:pPr>
      <w:bookmarkStart w:id="1331" w:name="_Toc415475948"/>
      <w:bookmarkStart w:id="1332" w:name="_Toc423599223"/>
      <w:bookmarkStart w:id="1333" w:name="_Toc423601727"/>
      <w:bookmarkStart w:id="1334" w:name="_Toc501130216"/>
      <w:bookmarkStart w:id="1335" w:name="_Toc503777920"/>
      <w:bookmarkStart w:id="1336" w:name="_Toc534408992"/>
      <w:r w:rsidRPr="00901B03">
        <w:rPr>
          <w:lang w:val="en-CA"/>
        </w:rPr>
        <w:t>General</w:t>
      </w:r>
      <w:bookmarkEnd w:id="1331"/>
      <w:bookmarkEnd w:id="1332"/>
      <w:bookmarkEnd w:id="1333"/>
      <w:bookmarkEnd w:id="1334"/>
      <w:bookmarkEnd w:id="1335"/>
      <w:bookmarkEnd w:id="1336"/>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afe"/>
        <w:rPr>
          <w:lang w:val="en-CA"/>
        </w:rPr>
      </w:pPr>
      <w:bookmarkStart w:id="1337" w:name="_Ref24091501"/>
      <w:bookmarkStart w:id="1338" w:name="_Ref289853906"/>
      <w:bookmarkStart w:id="1339" w:name="_Toc77680783"/>
      <w:bookmarkStart w:id="1340" w:name="_Toc118289132"/>
      <w:bookmarkStart w:id="1341" w:name="_Toc246350717"/>
      <w:bookmarkStart w:id="1342" w:name="_Toc287363941"/>
      <w:bookmarkStart w:id="1343" w:name="_Toc415476457"/>
      <w:bookmarkStart w:id="1344" w:name="_Toc423602503"/>
      <w:bookmarkStart w:id="1345" w:name="_Toc423602677"/>
      <w:bookmarkStart w:id="1346" w:name="_Toc501130577"/>
      <w:bookmarkStart w:id="1347"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337"/>
      <w:bookmarkEnd w:id="1338"/>
      <w:r w:rsidRPr="00901B03">
        <w:rPr>
          <w:lang w:val="en-CA"/>
        </w:rPr>
        <w:t xml:space="preserve"> – Bit strings with "prefix" and "suffix" bits and assignment to codeNum ranges (informative)</w:t>
      </w:r>
      <w:bookmarkEnd w:id="1339"/>
      <w:bookmarkEnd w:id="1340"/>
      <w:bookmarkEnd w:id="1341"/>
      <w:bookmarkEnd w:id="1342"/>
      <w:bookmarkEnd w:id="1343"/>
      <w:bookmarkEnd w:id="1344"/>
      <w:bookmarkEnd w:id="1345"/>
      <w:bookmarkEnd w:id="1346"/>
      <w:bookmarkEnd w:id="13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afe"/>
        <w:rPr>
          <w:lang w:val="en-CA"/>
        </w:rPr>
      </w:pPr>
      <w:bookmarkStart w:id="1348" w:name="_Ref19418112"/>
      <w:bookmarkStart w:id="1349" w:name="_Toc16578098"/>
      <w:bookmarkStart w:id="1350" w:name="_Toc17563188"/>
      <w:bookmarkStart w:id="1351" w:name="_Toc77680784"/>
      <w:bookmarkStart w:id="1352" w:name="_Toc118289133"/>
      <w:bookmarkStart w:id="1353" w:name="_Toc246350718"/>
      <w:bookmarkStart w:id="1354" w:name="_Toc287363942"/>
      <w:bookmarkStart w:id="1355" w:name="_Toc415476458"/>
      <w:bookmarkStart w:id="1356" w:name="_Toc423602504"/>
      <w:bookmarkStart w:id="1357" w:name="_Toc423602678"/>
      <w:bookmarkStart w:id="1358" w:name="_Toc501130578"/>
      <w:bookmarkStart w:id="1359"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348"/>
      <w:r w:rsidRPr="00901B03">
        <w:rPr>
          <w:lang w:val="en-CA"/>
        </w:rPr>
        <w:t xml:space="preserve"> – Exp-Golomb bit strings and codeNum in explicit form</w:t>
      </w:r>
      <w:bookmarkEnd w:id="1349"/>
      <w:r w:rsidRPr="00901B03">
        <w:rPr>
          <w:lang w:val="en-CA"/>
        </w:rPr>
        <w:t xml:space="preserve"> and used as ue(v)</w:t>
      </w:r>
      <w:bookmarkEnd w:id="1350"/>
      <w:r w:rsidRPr="00901B03">
        <w:rPr>
          <w:lang w:val="en-CA"/>
        </w:rPr>
        <w:t xml:space="preserve"> (informative)</w:t>
      </w:r>
      <w:bookmarkEnd w:id="1351"/>
      <w:bookmarkEnd w:id="1352"/>
      <w:bookmarkEnd w:id="1353"/>
      <w:bookmarkEnd w:id="1354"/>
      <w:bookmarkEnd w:id="1355"/>
      <w:bookmarkEnd w:id="1356"/>
      <w:bookmarkEnd w:id="1357"/>
      <w:bookmarkEnd w:id="1358"/>
      <w:bookmarkEnd w:id="1359"/>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360" w:name="_Toc328598990"/>
      <w:bookmarkStart w:id="1361" w:name="_Toc328663636"/>
      <w:bookmarkStart w:id="1362" w:name="_Toc328753505"/>
      <w:bookmarkStart w:id="1363" w:name="_Toc328598993"/>
      <w:bookmarkStart w:id="1364" w:name="_Toc328663639"/>
      <w:bookmarkStart w:id="1365" w:name="_Toc328753508"/>
      <w:bookmarkStart w:id="1366" w:name="_Toc328598996"/>
      <w:bookmarkStart w:id="1367" w:name="_Toc328663642"/>
      <w:bookmarkStart w:id="1368" w:name="_Toc328753511"/>
      <w:bookmarkStart w:id="1369" w:name="_Toc328599001"/>
      <w:bookmarkStart w:id="1370" w:name="_Toc328663647"/>
      <w:bookmarkStart w:id="1371" w:name="_Toc328753516"/>
      <w:bookmarkStart w:id="1372" w:name="_Toc328599003"/>
      <w:bookmarkStart w:id="1373" w:name="_Toc328663649"/>
      <w:bookmarkStart w:id="1374" w:name="_Toc328753518"/>
      <w:bookmarkStart w:id="1375" w:name="_Toc328599006"/>
      <w:bookmarkStart w:id="1376" w:name="_Toc328663652"/>
      <w:bookmarkStart w:id="1377" w:name="_Toc328753521"/>
      <w:bookmarkStart w:id="1378" w:name="_Toc328599008"/>
      <w:bookmarkStart w:id="1379" w:name="_Toc328663654"/>
      <w:bookmarkStart w:id="1380" w:name="_Toc328753523"/>
      <w:bookmarkStart w:id="1381" w:name="_Toc16577839"/>
      <w:bookmarkStart w:id="1382" w:name="_Toc20134382"/>
      <w:bookmarkStart w:id="1383" w:name="_Ref24094007"/>
      <w:bookmarkStart w:id="1384" w:name="_Ref33182036"/>
      <w:bookmarkStart w:id="1385" w:name="_Toc77680543"/>
      <w:bookmarkStart w:id="1386" w:name="_Toc118289134"/>
      <w:bookmarkStart w:id="1387" w:name="_Toc226456731"/>
      <w:bookmarkStart w:id="1388" w:name="_Toc248045366"/>
      <w:bookmarkStart w:id="1389" w:name="_Toc287363848"/>
      <w:bookmarkStart w:id="1390" w:name="_Toc311217283"/>
      <w:bookmarkStart w:id="1391" w:name="_Toc317198831"/>
      <w:bookmarkStart w:id="1392" w:name="_Toc415475949"/>
      <w:bookmarkStart w:id="1393" w:name="_Toc423599224"/>
      <w:bookmarkStart w:id="1394" w:name="_Toc423601728"/>
      <w:bookmarkStart w:id="1395" w:name="_Toc501130217"/>
      <w:bookmarkStart w:id="1396" w:name="_Toc503777921"/>
      <w:bookmarkStart w:id="1397" w:name="_Ref522195066"/>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398" w:name="_Ref522196280"/>
      <w:bookmarkStart w:id="1399" w:name="_Toc534408993"/>
      <w:r w:rsidRPr="00901B03">
        <w:rPr>
          <w:lang w:val="en-CA"/>
        </w:rPr>
        <w:t>Mapping process for signed Exp-Golomb codes</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afe"/>
        <w:rPr>
          <w:lang w:val="en-CA"/>
        </w:rPr>
      </w:pPr>
      <w:bookmarkStart w:id="1400" w:name="_Ref328664225"/>
      <w:bookmarkStart w:id="1401" w:name="_Toc415476459"/>
      <w:bookmarkStart w:id="1402" w:name="_Toc423602505"/>
      <w:bookmarkStart w:id="1403" w:name="_Toc423602679"/>
      <w:bookmarkStart w:id="1404" w:name="_Toc501130579"/>
      <w:bookmarkStart w:id="1405"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400"/>
      <w:r w:rsidRPr="00901B03">
        <w:rPr>
          <w:lang w:val="en-CA"/>
        </w:rPr>
        <w:t xml:space="preserve"> – Assignment of syntax element to codeNum for signed Exp-Golomb coded syntax elements se(v)</w:t>
      </w:r>
      <w:bookmarkStart w:id="1406" w:name="_Toc22727479"/>
      <w:bookmarkStart w:id="1407" w:name="_Toc22728252"/>
      <w:bookmarkStart w:id="1408" w:name="_Toc22728986"/>
      <w:bookmarkStart w:id="1409" w:name="_Toc22790490"/>
      <w:bookmarkStart w:id="1410" w:name="_Toc22727483"/>
      <w:bookmarkStart w:id="1411" w:name="_Toc22728256"/>
      <w:bookmarkStart w:id="1412" w:name="_Toc22728990"/>
      <w:bookmarkStart w:id="1413" w:name="_Toc22790494"/>
      <w:bookmarkStart w:id="1414" w:name="_Toc22006965"/>
      <w:bookmarkStart w:id="1415" w:name="_Toc22033244"/>
      <w:bookmarkStart w:id="1416" w:name="_Ref24214586"/>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16"/>
    </w:tbl>
    <w:p w14:paraId="3837886A" w14:textId="77777777" w:rsidR="00C1543B" w:rsidRDefault="00C1543B" w:rsidP="0085481D">
      <w:pPr>
        <w:rPr>
          <w:lang w:val="en-CA"/>
        </w:rPr>
      </w:pPr>
    </w:p>
    <w:p w14:paraId="1489A61F" w14:textId="77777777" w:rsidR="00994058" w:rsidRDefault="00994058" w:rsidP="00994058">
      <w:pPr>
        <w:pStyle w:val="20"/>
      </w:pPr>
      <w:bookmarkStart w:id="1417" w:name="_Ref328591245"/>
      <w:bookmarkStart w:id="1418" w:name="_Toc329080099"/>
      <w:bookmarkStart w:id="1419" w:name="_Toc534408994"/>
      <w:r>
        <w:t>Parsing process for truncated unary codes</w:t>
      </w:r>
      <w:bookmarkEnd w:id="1417"/>
      <w:bookmarkEnd w:id="1418"/>
      <w:bookmarkEnd w:id="1419"/>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1420" w:name="_Ref525301903"/>
      <w:bookmarkStart w:id="1421" w:name="_Toc534408995"/>
      <w:r>
        <w:t>Parsing process for truncated b</w:t>
      </w:r>
      <w:r w:rsidR="00994058">
        <w:t>inary codes</w:t>
      </w:r>
      <w:bookmarkEnd w:id="1420"/>
      <w:bookmarkEnd w:id="1421"/>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1422" w:name="_Ref522195046"/>
      <w:bookmarkStart w:id="1423" w:name="_Toc534408996"/>
      <w:r w:rsidRPr="00901B03">
        <w:rPr>
          <w:lang w:val="en-CA"/>
        </w:rPr>
        <w:t>CABAC parsing process for slice segment data</w:t>
      </w:r>
      <w:bookmarkEnd w:id="1422"/>
      <w:bookmarkEnd w:id="1423"/>
    </w:p>
    <w:p w14:paraId="53E456F6" w14:textId="77777777" w:rsidR="00822405" w:rsidRPr="00901B03" w:rsidRDefault="00822405" w:rsidP="00822405">
      <w:pPr>
        <w:pStyle w:val="30"/>
        <w:rPr>
          <w:lang w:val="en-CA"/>
        </w:rPr>
      </w:pPr>
      <w:bookmarkStart w:id="1424" w:name="_Toc534408997"/>
      <w:r w:rsidRPr="00901B03">
        <w:rPr>
          <w:lang w:val="en-CA"/>
        </w:rPr>
        <w:t>General</w:t>
      </w:r>
      <w:bookmarkEnd w:id="1424"/>
    </w:p>
    <w:p w14:paraId="79E8ED7C" w14:textId="77777777" w:rsidR="00822405" w:rsidRPr="00901B03" w:rsidRDefault="00822405" w:rsidP="00822405">
      <w:pPr>
        <w:pStyle w:val="30"/>
        <w:rPr>
          <w:lang w:val="en-CA"/>
        </w:rPr>
      </w:pPr>
      <w:bookmarkStart w:id="1425" w:name="_Toc534408998"/>
      <w:r w:rsidRPr="00901B03">
        <w:rPr>
          <w:lang w:val="en-CA"/>
        </w:rPr>
        <w:t>Initialization process</w:t>
      </w:r>
      <w:bookmarkEnd w:id="1425"/>
    </w:p>
    <w:p w14:paraId="77EBB13E" w14:textId="77777777" w:rsidR="00822405" w:rsidRPr="00901B03" w:rsidRDefault="00822405" w:rsidP="00822405">
      <w:pPr>
        <w:pStyle w:val="30"/>
        <w:rPr>
          <w:lang w:val="en-CA"/>
        </w:rPr>
      </w:pPr>
      <w:bookmarkStart w:id="1426" w:name="_Ref531794831"/>
      <w:bookmarkStart w:id="1427" w:name="_Toc534408999"/>
      <w:r w:rsidRPr="00901B03">
        <w:rPr>
          <w:lang w:val="en-CA"/>
        </w:rPr>
        <w:t>Binarization process</w:t>
      </w:r>
      <w:bookmarkEnd w:id="1426"/>
      <w:bookmarkEnd w:id="1427"/>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1428" w:name="_Ref24979544"/>
      <w:bookmarkStart w:id="1429"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afe"/>
              <w:rPr>
                <w:b w:val="0"/>
                <w:bCs w:val="0"/>
                <w:sz w:val="16"/>
                <w:lang w:val="en-CA"/>
              </w:rPr>
            </w:pPr>
            <w:bookmarkStart w:id="1430" w:name="_Ref348982529"/>
            <w:bookmarkStart w:id="1431" w:name="_Ref348982525"/>
            <w:bookmarkStart w:id="1432" w:name="_Toc415476494"/>
            <w:bookmarkStart w:id="1433" w:name="_Toc423602544"/>
            <w:bookmarkStart w:id="1434" w:name="_Toc423602718"/>
            <w:bookmarkStart w:id="1435" w:name="_Toc501130619"/>
            <w:bookmarkStart w:id="1436" w:name="_Toc503770627"/>
            <w:bookmarkStart w:id="1437" w:name="_Ref36263687"/>
            <w:bookmarkStart w:id="1438" w:name="_Ref36264235"/>
            <w:bookmarkStart w:id="1439" w:name="_Toc77680555"/>
            <w:bookmarkStart w:id="1440" w:name="_Toc226456744"/>
            <w:bookmarkStart w:id="1441" w:name="_Toc248045379"/>
            <w:bookmarkStart w:id="1442" w:name="_Toc259021489"/>
            <w:bookmarkStart w:id="1443" w:name="_Toc311219994"/>
            <w:bookmarkStart w:id="1444" w:name="_Toc317198839"/>
            <w:bookmarkStart w:id="1445" w:name="_Ref325473970"/>
            <w:bookmarkStart w:id="1446" w:name="_Ref328759133"/>
            <w:bookmarkEnd w:id="1428"/>
            <w:bookmarkEnd w:id="142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430"/>
            <w:r w:rsidRPr="00901B03">
              <w:rPr>
                <w:lang w:val="en-CA"/>
              </w:rPr>
              <w:t xml:space="preserve"> – Syntax elements and associated binarization</w:t>
            </w:r>
            <w:bookmarkEnd w:id="1431"/>
            <w:r w:rsidRPr="00901B03">
              <w:rPr>
                <w:lang w:val="en-CA"/>
              </w:rPr>
              <w:t>s</w:t>
            </w:r>
            <w:bookmarkEnd w:id="1432"/>
            <w:bookmarkEnd w:id="1433"/>
            <w:bookmarkEnd w:id="1434"/>
            <w:bookmarkEnd w:id="1435"/>
            <w:bookmarkEnd w:id="1436"/>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新細明體"/>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新細明體"/>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新細明體"/>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新細明體"/>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新細明體"/>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新細明體"/>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新細明體"/>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新細明體"/>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新細明體"/>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新細明體"/>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新細明體"/>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新細明體"/>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新細明體"/>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新細明體"/>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新細明體"/>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新細明體"/>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新細明體"/>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新細明體"/>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51BD5CD3"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689EF37A"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812" w:type="dxa"/>
          </w:tcPr>
          <w:p w14:paraId="1C827FF4" w14:textId="34EF6D95"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5342CA9D"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4463CD5D"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43CA4AF1"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42A9D771"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新細明體"/>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新細明體"/>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新細明體"/>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新細明體"/>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新細明體"/>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新細明體"/>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新細明體"/>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新細明體"/>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新細明體"/>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新細明體"/>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新細明體"/>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新細明體"/>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新細明體"/>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1447" w:name="_Ref521414586"/>
      <w:bookmarkStart w:id="1448" w:name="_Ref531785844"/>
      <w:bookmarkStart w:id="1449" w:name="_Ref288484869"/>
      <w:bookmarkStart w:id="1450" w:name="_Toc311219996"/>
      <w:bookmarkStart w:id="1451" w:name="_Toc317198841"/>
      <w:bookmarkStart w:id="1452" w:name="_Toc415475960"/>
      <w:bookmarkStart w:id="1453" w:name="_Toc423599235"/>
      <w:bookmarkStart w:id="1454" w:name="_Toc423601739"/>
      <w:bookmarkEnd w:id="1437"/>
      <w:bookmarkEnd w:id="1438"/>
      <w:bookmarkEnd w:id="1439"/>
      <w:bookmarkEnd w:id="1440"/>
      <w:bookmarkEnd w:id="1441"/>
      <w:bookmarkEnd w:id="1442"/>
      <w:bookmarkEnd w:id="1443"/>
      <w:bookmarkEnd w:id="1444"/>
      <w:bookmarkEnd w:id="1445"/>
      <w:bookmarkEnd w:id="1446"/>
      <w:r w:rsidRPr="00901B03">
        <w:rPr>
          <w:lang w:val="en-CA"/>
        </w:rPr>
        <w:t xml:space="preserve">Rice parameter </w:t>
      </w:r>
      <w:bookmarkEnd w:id="1447"/>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448"/>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afe"/>
        <w:rPr>
          <w:lang w:val="en-CA"/>
        </w:rPr>
      </w:pPr>
      <w:bookmarkStart w:id="1455"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455"/>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1456" w:name="_Ref521414246"/>
      <w:r w:rsidRPr="00901B03">
        <w:rPr>
          <w:lang w:val="en-CA"/>
        </w:rPr>
        <w:t>Truncated Rice binarization process</w:t>
      </w:r>
      <w:bookmarkEnd w:id="1449"/>
      <w:bookmarkEnd w:id="1450"/>
      <w:bookmarkEnd w:id="1451"/>
      <w:bookmarkEnd w:id="1452"/>
      <w:bookmarkEnd w:id="1453"/>
      <w:bookmarkEnd w:id="1454"/>
      <w:bookmarkEnd w:id="1456"/>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afe"/>
        <w:rPr>
          <w:lang w:val="en-CA"/>
        </w:rPr>
      </w:pPr>
      <w:bookmarkStart w:id="1457" w:name="_Ref348966321"/>
      <w:bookmarkStart w:id="1458" w:name="_Toc415476495"/>
      <w:bookmarkStart w:id="1459" w:name="_Toc423602545"/>
      <w:bookmarkStart w:id="1460" w:name="_Toc423602719"/>
      <w:bookmarkStart w:id="1461" w:name="_Toc501130620"/>
      <w:bookmarkStart w:id="1462" w:name="_Toc50377062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457"/>
      <w:r w:rsidRPr="00901B03">
        <w:rPr>
          <w:lang w:val="en-CA"/>
        </w:rPr>
        <w:t xml:space="preserve"> – Bin string of the unary binarization (informative)</w:t>
      </w:r>
      <w:bookmarkEnd w:id="1458"/>
      <w:bookmarkEnd w:id="1459"/>
      <w:bookmarkEnd w:id="1460"/>
      <w:bookmarkEnd w:id="1461"/>
      <w:bookmarkEnd w:id="14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463" w:name="_Ref290293381"/>
      <w:bookmarkStart w:id="1464" w:name="_Toc311219997"/>
      <w:bookmarkStart w:id="1465" w:name="_Toc317198842"/>
      <w:bookmarkStart w:id="1466" w:name="_Toc415475961"/>
      <w:bookmarkStart w:id="1467" w:name="_Toc423599236"/>
      <w:bookmarkStart w:id="1468" w:name="_Toc423601740"/>
      <w:bookmarkStart w:id="1469" w:name="_Ref289359037"/>
      <w:bookmarkStart w:id="1470" w:name="_Ref397945857"/>
      <w:bookmarkStart w:id="1471" w:name="_Toc415475963"/>
      <w:bookmarkStart w:id="1472" w:name="_Toc423599238"/>
      <w:bookmarkStart w:id="1473"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1474" w:name="_Ref522203422"/>
      <w:r w:rsidRPr="00901B03">
        <w:rPr>
          <w:lang w:val="en-CA"/>
        </w:rPr>
        <w:t>k-th order Exp-Golomb binarization process</w:t>
      </w:r>
      <w:bookmarkEnd w:id="1463"/>
      <w:bookmarkEnd w:id="1464"/>
      <w:bookmarkEnd w:id="1465"/>
      <w:bookmarkEnd w:id="1466"/>
      <w:bookmarkEnd w:id="1467"/>
      <w:bookmarkEnd w:id="1468"/>
      <w:bookmarkEnd w:id="1474"/>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1469"/>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1475" w:name="_Ref521414259"/>
      <w:r w:rsidRPr="00901B03">
        <w:rPr>
          <w:lang w:val="en-CA"/>
        </w:rPr>
        <w:t>Fixed-length binarization process</w:t>
      </w:r>
      <w:bookmarkEnd w:id="1470"/>
      <w:bookmarkEnd w:id="1471"/>
      <w:bookmarkEnd w:id="1472"/>
      <w:bookmarkEnd w:id="1473"/>
      <w:bookmarkEnd w:id="1475"/>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1476" w:name="_Ref316563275"/>
      <w:bookmarkStart w:id="1477" w:name="_Toc317198847"/>
      <w:bookmarkStart w:id="1478" w:name="_Toc415475965"/>
      <w:bookmarkStart w:id="1479" w:name="_Toc423599240"/>
      <w:bookmarkStart w:id="1480" w:name="_Toc423601744"/>
      <w:r w:rsidRPr="00901B03">
        <w:rPr>
          <w:lang w:val="en-CA"/>
        </w:rPr>
        <w:t>Binarization process for intra_chroma_pred_mode</w:t>
      </w:r>
      <w:bookmarkEnd w:id="1476"/>
      <w:bookmarkEnd w:id="1477"/>
      <w:bookmarkEnd w:id="1478"/>
      <w:bookmarkEnd w:id="1479"/>
      <w:bookmarkEnd w:id="1480"/>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afe"/>
        <w:rPr>
          <w:lang w:val="en-CA"/>
        </w:rPr>
      </w:pPr>
      <w:bookmarkStart w:id="1481" w:name="_Ref521660927"/>
      <w:bookmarkStart w:id="1482" w:name="_Toc415476497"/>
      <w:bookmarkStart w:id="1483" w:name="_Toc423602547"/>
      <w:bookmarkStart w:id="1484" w:name="_Toc423602721"/>
      <w:bookmarkStart w:id="1485"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481"/>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482"/>
      <w:bookmarkEnd w:id="1483"/>
      <w:bookmarkEnd w:id="1484"/>
      <w:bookmarkEnd w:id="1485"/>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afe"/>
        <w:rPr>
          <w:lang w:val="en-CA"/>
        </w:rPr>
      </w:pPr>
      <w:bookmarkStart w:id="1486" w:name="_Ref523930842"/>
      <w:bookmarkStart w:id="1487"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486"/>
      <w:r w:rsidRPr="00901B03">
        <w:rPr>
          <w:lang w:val="en-CA"/>
        </w:rPr>
        <w:t xml:space="preserve"> – </w:t>
      </w:r>
      <w:bookmarkEnd w:id="1487"/>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488" w:name="_Ref329430368"/>
      <w:bookmarkStart w:id="1489" w:name="_Toc415475966"/>
      <w:bookmarkStart w:id="1490" w:name="_Toc423599241"/>
      <w:bookmarkStart w:id="1491" w:name="_Toc423601745"/>
      <w:bookmarkStart w:id="1492" w:name="_Ref349671779"/>
      <w:bookmarkStart w:id="1493" w:name="_Ref349671851"/>
      <w:bookmarkStart w:id="1494" w:name="_Ref414882139"/>
      <w:bookmarkStart w:id="1495" w:name="_Ref414882152"/>
      <w:bookmarkStart w:id="1496" w:name="_Toc415475968"/>
      <w:bookmarkStart w:id="1497" w:name="_Toc423599243"/>
      <w:bookmarkStart w:id="1498" w:name="_Toc423601747"/>
    </w:p>
    <w:p w14:paraId="7FC1CAD4" w14:textId="77777777" w:rsidR="000447F4" w:rsidRPr="00901B03" w:rsidRDefault="000447F4" w:rsidP="000447F4">
      <w:pPr>
        <w:pStyle w:val="40"/>
        <w:rPr>
          <w:lang w:val="en-CA"/>
        </w:rPr>
      </w:pPr>
      <w:bookmarkStart w:id="1499" w:name="_Ref523930566"/>
      <w:r w:rsidRPr="00901B03">
        <w:rPr>
          <w:lang w:val="en-CA"/>
        </w:rPr>
        <w:t>Binarization process for inter_pred_idc</w:t>
      </w:r>
      <w:bookmarkEnd w:id="1488"/>
      <w:bookmarkEnd w:id="1489"/>
      <w:bookmarkEnd w:id="1490"/>
      <w:bookmarkEnd w:id="1491"/>
      <w:bookmarkEnd w:id="1499"/>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afe"/>
        <w:rPr>
          <w:lang w:val="en-CA"/>
        </w:rPr>
      </w:pPr>
      <w:bookmarkStart w:id="1500" w:name="_Ref329430266"/>
      <w:bookmarkStart w:id="1501" w:name="_Toc415476498"/>
      <w:bookmarkStart w:id="1502" w:name="_Toc423602548"/>
      <w:bookmarkStart w:id="1503" w:name="_Toc423602722"/>
      <w:bookmarkStart w:id="1504" w:name="_Toc501130623"/>
      <w:bookmarkStart w:id="1505"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500"/>
      <w:r w:rsidRPr="00901B03">
        <w:rPr>
          <w:lang w:val="en-CA"/>
        </w:rPr>
        <w:t xml:space="preserve"> – Binarization for inter_pred_idc</w:t>
      </w:r>
      <w:bookmarkEnd w:id="1501"/>
      <w:bookmarkEnd w:id="1502"/>
      <w:bookmarkEnd w:id="1503"/>
      <w:bookmarkEnd w:id="1504"/>
      <w:bookmarkEnd w:id="150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1506" w:name="_Ref348967608"/>
      <w:bookmarkStart w:id="1507" w:name="_Toc415475967"/>
      <w:bookmarkStart w:id="1508" w:name="_Toc423599242"/>
      <w:bookmarkStart w:id="1509" w:name="_Toc423601746"/>
      <w:r w:rsidRPr="003113DE">
        <w:t>Binarization</w:t>
      </w:r>
      <w:r w:rsidRPr="003F3F11">
        <w:rPr>
          <w:noProof/>
        </w:rPr>
        <w:t xml:space="preserve"> process for cu_qp_delta_abs</w:t>
      </w:r>
      <w:bookmarkEnd w:id="1506"/>
      <w:bookmarkEnd w:id="1507"/>
      <w:bookmarkEnd w:id="1508"/>
      <w:bookmarkEnd w:id="1509"/>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1510" w:name="_Ref522196437"/>
      <w:bookmarkEnd w:id="1492"/>
      <w:bookmarkEnd w:id="1493"/>
      <w:bookmarkEnd w:id="1494"/>
      <w:bookmarkEnd w:id="1495"/>
      <w:bookmarkEnd w:id="1496"/>
      <w:bookmarkEnd w:id="1497"/>
      <w:bookmarkEnd w:id="1498"/>
      <w:r w:rsidRPr="00901B03">
        <w:rPr>
          <w:lang w:val="en-CA"/>
        </w:rPr>
        <w:t>Binarization process for abs_</w:t>
      </w:r>
      <w:r w:rsidRPr="00901B03">
        <w:rPr>
          <w:rFonts w:eastAsia="MS Mincho"/>
          <w:lang w:val="en-CA"/>
        </w:rPr>
        <w:t>remainder[ ]</w:t>
      </w:r>
      <w:bookmarkEnd w:id="1510"/>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1511"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11"/>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1512" w:name="_Toc534409000"/>
      <w:r w:rsidRPr="00901B03">
        <w:rPr>
          <w:lang w:val="en-CA"/>
        </w:rPr>
        <w:t>Decoding process flow</w:t>
      </w:r>
      <w:bookmarkEnd w:id="1512"/>
    </w:p>
    <w:p w14:paraId="014DD5AF" w14:textId="77777777" w:rsidR="00822405" w:rsidRPr="00901B03" w:rsidRDefault="00822405" w:rsidP="00822405">
      <w:pPr>
        <w:pStyle w:val="40"/>
        <w:rPr>
          <w:lang w:val="en-CA"/>
        </w:rPr>
      </w:pPr>
      <w:r w:rsidRPr="00901B03">
        <w:rPr>
          <w:lang w:val="en-CA"/>
        </w:rPr>
        <w:t>General</w:t>
      </w:r>
    </w:p>
    <w:p w14:paraId="5C487E5A" w14:textId="6622D495" w:rsidR="00892EEE" w:rsidRPr="003F3F11" w:rsidRDefault="00892EEE" w:rsidP="00892EEE">
      <w:pPr>
        <w:rPr>
          <w:noProof/>
        </w:rPr>
      </w:pPr>
      <w:bookmarkStart w:id="1513"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1514" w:name="_Ref531947415"/>
      <w:r w:rsidRPr="00901B03">
        <w:rPr>
          <w:lang w:val="en-CA"/>
        </w:rPr>
        <w:t>Derivation process for ctxTable, ctxIdx and bypassFlag</w:t>
      </w:r>
      <w:bookmarkEnd w:id="1513"/>
      <w:bookmarkEnd w:id="1514"/>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1515"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16" w:name="_Ref24886394"/>
      <w:bookmarkStart w:id="1517" w:name="_Ref24886390"/>
      <w:bookmarkStart w:id="1518" w:name="_Toc22893632"/>
    </w:p>
    <w:bookmarkEnd w:id="1516"/>
    <w:bookmarkEnd w:id="1517"/>
    <w:bookmarkEnd w:id="1518"/>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afe"/>
              <w:rPr>
                <w:noProof/>
                <w:sz w:val="16"/>
                <w:szCs w:val="16"/>
                <w:lang w:val="en-GB"/>
              </w:rPr>
            </w:pPr>
            <w:bookmarkStart w:id="1519" w:name="_Ref348982591"/>
            <w:bookmarkStart w:id="1520" w:name="_Toc415476499"/>
            <w:bookmarkStart w:id="1521" w:name="_Toc423602549"/>
            <w:bookmarkStart w:id="1522" w:name="_Toc423602723"/>
            <w:bookmarkStart w:id="1523" w:name="_Toc501130624"/>
            <w:bookmarkStart w:id="1524" w:name="_Toc510795549"/>
            <w:bookmarkStart w:id="1525" w:name="_Ref531859973"/>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519"/>
            <w:r w:rsidRPr="003F3F11">
              <w:rPr>
                <w:noProof/>
                <w:lang w:val="en-GB"/>
              </w:rPr>
              <w:t xml:space="preserve"> – Assignment of ctxInc to syntax elements with context coded bins</w:t>
            </w:r>
            <w:bookmarkEnd w:id="1520"/>
            <w:bookmarkEnd w:id="1521"/>
            <w:bookmarkEnd w:id="1522"/>
            <w:bookmarkEnd w:id="1523"/>
            <w:bookmarkEnd w:id="1524"/>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新細明體"/>
                <w:noProof/>
                <w:kern w:val="2"/>
                <w:sz w:val="16"/>
                <w:szCs w:val="16"/>
                <w:lang w:eastAsia="zh-TW"/>
              </w:rPr>
            </w:pPr>
            <w:r w:rsidRPr="00E0743C">
              <w:rPr>
                <w:sz w:val="16"/>
                <w:szCs w:val="16"/>
                <w:lang w:val="en-CA" w:eastAsia="ko-KR"/>
              </w:rPr>
              <w:t>alf_ctb_flag</w:t>
            </w:r>
            <w:r w:rsidRPr="00901B03">
              <w:rPr>
                <w:rFonts w:eastAsia="新細明體"/>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新細明體"/>
                <w:noProof/>
                <w:kern w:val="2"/>
                <w:sz w:val="16"/>
                <w:szCs w:val="16"/>
                <w:lang w:eastAsia="zh-TW"/>
              </w:rPr>
            </w:pPr>
            <w:r w:rsidRPr="003F3F11">
              <w:rPr>
                <w:rFonts w:eastAsia="新細明體"/>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新細明體"/>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593A75FC"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54DA22B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F71BBA3"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577E7900"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9F4D09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2FF1FCCE"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新細明體"/>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2697A1CA"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2268479"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3AB4D16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07EB8E5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2C141C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3491658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8EFE76B"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新細明體"/>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新細明體"/>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新細明體"/>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新細明體"/>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新細明體"/>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新細明體"/>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新細明體"/>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新細明體"/>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新細明體"/>
                <w:noProof/>
                <w:kern w:val="2"/>
                <w:sz w:val="16"/>
                <w:szCs w:val="16"/>
                <w:lang w:eastAsia="zh-TW"/>
              </w:rPr>
              <w:t>4</w:t>
            </w:r>
          </w:p>
        </w:tc>
        <w:tc>
          <w:tcPr>
            <w:tcW w:w="1008" w:type="dxa"/>
          </w:tcPr>
          <w:p w14:paraId="76812686" w14:textId="77777777" w:rsidR="00545DCE" w:rsidRPr="003F3F11" w:rsidRDefault="00545DCE" w:rsidP="00FA7B58">
            <w:pPr>
              <w:jc w:val="center"/>
              <w:rPr>
                <w:rFonts w:eastAsia="新細明體"/>
                <w:noProof/>
                <w:sz w:val="16"/>
                <w:szCs w:val="16"/>
                <w:lang w:eastAsia="zh-TW"/>
              </w:rPr>
            </w:pPr>
            <w:r>
              <w:rPr>
                <w:rFonts w:eastAsia="新細明體"/>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新細明體"/>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新細明體"/>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新細明體"/>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新細明體"/>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新細明體"/>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新細明體"/>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4FE2FEFF"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525D4E9C"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09D8592"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新細明體"/>
                <w:noProof/>
                <w:sz w:val="16"/>
                <w:szCs w:val="16"/>
                <w:lang w:eastAsia="zh-TW"/>
              </w:rPr>
              <w:t>bypass</w:t>
            </w:r>
          </w:p>
        </w:tc>
        <w:tc>
          <w:tcPr>
            <w:tcW w:w="1008" w:type="dxa"/>
          </w:tcPr>
          <w:p w14:paraId="1B80ACCB" w14:textId="60F4A7BD" w:rsidR="00DC35DF" w:rsidRPr="003F3F11" w:rsidRDefault="00DC35DF" w:rsidP="00DC35DF">
            <w:pPr>
              <w:jc w:val="center"/>
              <w:rPr>
                <w:rFonts w:eastAsia="新細明體"/>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新細明體"/>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新細明體"/>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新細明體"/>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新細明體"/>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新細明體"/>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新細明體"/>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FB70B9">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161A1625"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1437" w:type="dxa"/>
            <w:gridSpan w:val="2"/>
            <w:vAlign w:val="center"/>
          </w:tcPr>
          <w:p w14:paraId="0170594A" w14:textId="3712E0F2"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A4C76C8"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新細明體"/>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新細明體"/>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新細明體"/>
                <w:noProof/>
                <w:sz w:val="16"/>
                <w:szCs w:val="16"/>
                <w:lang w:eastAsia="zh-TW"/>
              </w:rPr>
            </w:pPr>
            <w:r w:rsidRPr="00331AB6">
              <w:rPr>
                <w:rFonts w:eastAsia="新細明體"/>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新細明體"/>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新細明體"/>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新細明體"/>
                <w:noProof/>
                <w:sz w:val="16"/>
                <w:szCs w:val="16"/>
                <w:lang w:eastAsia="zh-TW"/>
              </w:rPr>
            </w:pPr>
            <w:r w:rsidRPr="00901B03">
              <w:rPr>
                <w:sz w:val="16"/>
                <w:szCs w:val="16"/>
                <w:lang w:val="en-CA" w:eastAsia="ko-KR"/>
              </w:rPr>
              <w:t>tu_cbf_cb</w:t>
            </w:r>
            <w:r w:rsidRPr="00901B03">
              <w:rPr>
                <w:rFonts w:eastAsia="新細明體"/>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新細明體"/>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新細明體"/>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新細明體"/>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新細明體"/>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新細明體"/>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新細明體"/>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新細明體"/>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新細明體"/>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sidRPr="00177C64">
              <w:rPr>
                <w:rFonts w:eastAsia="新細明體"/>
                <w:sz w:val="14"/>
                <w:szCs w:val="16"/>
                <w:lang w:val="en-CA" w:eastAsia="zh-TW"/>
              </w:rPr>
              <w:t xml:space="preserve"> =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Pr>
                <w:rFonts w:eastAsia="新細明體"/>
                <w:sz w:val="14"/>
                <w:szCs w:val="16"/>
                <w:lang w:val="en-CA" w:eastAsia="zh-TW"/>
              </w:rPr>
              <w:t xml:space="preserve"> !</w:t>
            </w:r>
            <w:r w:rsidRPr="00177C64">
              <w:rPr>
                <w:rFonts w:eastAsia="新細明體"/>
                <w:sz w:val="14"/>
                <w:szCs w:val="16"/>
                <w:lang w:val="en-CA" w:eastAsia="zh-TW"/>
              </w:rPr>
              <w:t xml:space="preserve">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1526" w:name="_Ref531882307"/>
      <w:r w:rsidRPr="00ED3B0B">
        <w:rPr>
          <w:noProof/>
        </w:rPr>
        <w:t xml:space="preserve">Derivation process of </w:t>
      </w:r>
      <w:r>
        <w:rPr>
          <w:noProof/>
        </w:rPr>
        <w:t>ctxInc</w:t>
      </w:r>
      <w:r w:rsidRPr="00ED3B0B">
        <w:rPr>
          <w:noProof/>
        </w:rPr>
        <w:t xml:space="preserve"> using left and above syntax elements</w:t>
      </w:r>
      <w:bookmarkEnd w:id="1515"/>
      <w:bookmarkEnd w:id="1525"/>
      <w:bookmarkEnd w:id="1526"/>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1E3351CE"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afe"/>
        <w:rPr>
          <w:noProof/>
          <w:lang w:val="en-GB"/>
        </w:rPr>
      </w:pPr>
      <w:bookmarkStart w:id="1527" w:name="_Ref307236174"/>
      <w:bookmarkStart w:id="1528" w:name="_Ref291609253"/>
      <w:bookmarkStart w:id="1529"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527"/>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28"/>
      <w:bookmarkEnd w:id="152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31D61B43"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637D0081" w14:textId="7DE0A17E"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2DA05BE8"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30" w:name="_Ref292721074"/>
      <w:bookmarkStart w:id="1531" w:name="_Ref291600518"/>
    </w:p>
    <w:p w14:paraId="20BA96AC" w14:textId="77777777" w:rsidR="00F75413" w:rsidRPr="003F3F11" w:rsidRDefault="00F75413" w:rsidP="00F75413">
      <w:pPr>
        <w:pStyle w:val="50"/>
        <w:rPr>
          <w:noProof/>
        </w:rPr>
      </w:pPr>
      <w:bookmarkStart w:id="1532" w:name="_Ref342575447"/>
      <w:r w:rsidRPr="00331AB6">
        <w:t>Derivation</w:t>
      </w:r>
      <w:r w:rsidRPr="003F3F11">
        <w:rPr>
          <w:noProof/>
        </w:rPr>
        <w:t xml:space="preserve"> process of ctxInc for the syntax elements last_sig_coeff_x_prefix and last_sig_coeff_y</w:t>
      </w:r>
      <w:bookmarkEnd w:id="1530"/>
      <w:r w:rsidRPr="003F3F11">
        <w:rPr>
          <w:noProof/>
        </w:rPr>
        <w:t>_prefix</w:t>
      </w:r>
      <w:bookmarkEnd w:id="1532"/>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33"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533"/>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1531"/>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1534" w:name="_Ref314514016"/>
      <w:bookmarkStart w:id="1535" w:name="_Ref414882176"/>
      <w:r w:rsidRPr="003F3F11">
        <w:rPr>
          <w:noProof/>
        </w:rPr>
        <w:t xml:space="preserve">Derivation process of </w:t>
      </w:r>
      <w:r w:rsidRPr="00331AB6">
        <w:t>ctxInc</w:t>
      </w:r>
      <w:r w:rsidRPr="003F3F11">
        <w:rPr>
          <w:noProof/>
        </w:rPr>
        <w:t xml:space="preserve"> for the syntax element </w:t>
      </w:r>
      <w:bookmarkEnd w:id="1534"/>
      <w:r w:rsidRPr="003F3F11">
        <w:rPr>
          <w:noProof/>
        </w:rPr>
        <w:t>coded_sub_block_flag</w:t>
      </w:r>
      <w:bookmarkEnd w:id="1535"/>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1536" w:name="_Ref519514137"/>
      <w:r w:rsidRPr="00901B03">
        <w:rPr>
          <w:lang w:val="en-CA"/>
        </w:rPr>
        <w:t>Derivation process for the variables locNumSig, locSumAbsPass1</w:t>
      </w:r>
      <w:bookmarkEnd w:id="1536"/>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1537" w:name="_Ref531876091"/>
      <w:r w:rsidRPr="00901B03">
        <w:rPr>
          <w:lang w:val="en-CA"/>
        </w:rPr>
        <w:t>Derivation process of ctxInc for the syntax element sig_coeff_flag</w:t>
      </w:r>
      <w:bookmarkEnd w:id="1537"/>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1538"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38"/>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1539" w:name="_Ref24877878"/>
      <w:bookmarkStart w:id="1540" w:name="_Toc77680576"/>
      <w:bookmarkStart w:id="1541" w:name="_Toc226456766"/>
      <w:bookmarkStart w:id="1542" w:name="_Toc248045388"/>
      <w:bookmarkStart w:id="1543" w:name="_Toc287363858"/>
      <w:bookmarkStart w:id="1544" w:name="_Toc311220006"/>
      <w:bookmarkStart w:id="1545" w:name="_Toc317198850"/>
      <w:bookmarkStart w:id="1546" w:name="_Toc415475972"/>
      <w:bookmarkStart w:id="1547" w:name="_Toc423599247"/>
      <w:bookmarkStart w:id="1548" w:name="_Toc423601751"/>
      <w:r w:rsidRPr="00331AB6">
        <w:t>Arithmetic</w:t>
      </w:r>
      <w:r w:rsidRPr="003F3F11">
        <w:rPr>
          <w:noProof/>
        </w:rPr>
        <w:t xml:space="preserve"> decoding process</w:t>
      </w:r>
      <w:bookmarkEnd w:id="1539"/>
      <w:bookmarkEnd w:id="1540"/>
      <w:bookmarkEnd w:id="1541"/>
      <w:bookmarkEnd w:id="1542"/>
      <w:bookmarkEnd w:id="1543"/>
      <w:bookmarkEnd w:id="1544"/>
      <w:bookmarkEnd w:id="1545"/>
      <w:bookmarkEnd w:id="1546"/>
      <w:bookmarkEnd w:id="1547"/>
      <w:bookmarkEnd w:id="1548"/>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1549" w:name="_Ref33021086"/>
      <w:bookmarkStart w:id="1550" w:name="_Toc77680577"/>
      <w:bookmarkStart w:id="1551" w:name="_Toc226456767"/>
      <w:r w:rsidRPr="003F3F11">
        <w:t>Arithmetic</w:t>
      </w:r>
      <w:r w:rsidRPr="003F3F11">
        <w:rPr>
          <w:noProof/>
        </w:rPr>
        <w:t xml:space="preserve"> decoding process for a binary decision</w:t>
      </w:r>
      <w:bookmarkEnd w:id="1549"/>
      <w:bookmarkEnd w:id="1550"/>
      <w:bookmarkEnd w:id="1551"/>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1552" w:name="_Ref34033995"/>
      <w:bookmarkStart w:id="1553" w:name="_Toc77680579"/>
      <w:bookmarkStart w:id="1554" w:name="_Toc226456769"/>
      <w:r w:rsidRPr="00331AB6">
        <w:t>Renormalization</w:t>
      </w:r>
      <w:r w:rsidRPr="003F3F11">
        <w:rPr>
          <w:noProof/>
        </w:rPr>
        <w:t xml:space="preserve"> process in the arithmetic decoding engine</w:t>
      </w:r>
      <w:bookmarkEnd w:id="1552"/>
      <w:bookmarkEnd w:id="1553"/>
      <w:bookmarkEnd w:id="1554"/>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1555" w:name="_Ref350088480"/>
      <w:r w:rsidRPr="003F3F11">
        <w:rPr>
          <w:noProof/>
        </w:rPr>
        <w:t xml:space="preserve">Bypass </w:t>
      </w:r>
      <w:r w:rsidRPr="003F3F11">
        <w:t>decoding</w:t>
      </w:r>
      <w:r w:rsidRPr="003F3F11">
        <w:rPr>
          <w:noProof/>
        </w:rPr>
        <w:t xml:space="preserve"> process for binary decisions</w:t>
      </w:r>
      <w:bookmarkEnd w:id="1555"/>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1556" w:name="_Ref350088372"/>
      <w:r w:rsidRPr="00331AB6">
        <w:t>Decoding</w:t>
      </w:r>
      <w:r w:rsidRPr="003F3F11">
        <w:rPr>
          <w:noProof/>
        </w:rPr>
        <w:t xml:space="preserve"> process for binary decisions before termination</w:t>
      </w:r>
      <w:bookmarkEnd w:id="1556"/>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0"/>
      <w:headerReference w:type="default" r:id="rId41"/>
      <w:footerReference w:type="even" r:id="rId42"/>
      <w:footerReference w:type="default" r:id="rId4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BA1E4C0" w14:textId="77777777" w:rsidR="00346B26" w:rsidRDefault="00346B26" w:rsidP="00D909B6">
      <w:pPr>
        <w:spacing w:before="0"/>
      </w:pPr>
      <w:r>
        <w:separator/>
      </w:r>
    </w:p>
  </w:endnote>
  <w:endnote w:type="continuationSeparator" w:id="0">
    <w:p w14:paraId="7704DF4A" w14:textId="77777777" w:rsidR="00346B26" w:rsidRDefault="00346B26" w:rsidP="00D909B6">
      <w:pPr>
        <w:spacing w:before="0"/>
      </w:pPr>
      <w:r>
        <w:continuationSeparator/>
      </w:r>
    </w:p>
  </w:endnote>
  <w:endnote w:type="continuationNotice" w:id="1">
    <w:p w14:paraId="6EFBFA6A" w14:textId="77777777" w:rsidR="00346B26" w:rsidRDefault="00346B2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2E0323D" w:rsidR="0077481E" w:rsidRPr="00F44891" w:rsidRDefault="0077481E">
    <w:pPr>
      <w:pStyle w:val="af0"/>
      <w:rPr>
        <w:lang w:val="de-DE"/>
      </w:rPr>
    </w:pPr>
    <w:r>
      <w:rPr>
        <w:b w:val="0"/>
      </w:rPr>
      <w:fldChar w:fldCharType="begin"/>
    </w:r>
    <w:r w:rsidRPr="00F44891">
      <w:rPr>
        <w:b w:val="0"/>
        <w:lang w:val="de-DE"/>
      </w:rPr>
      <w:instrText>PAGE</w:instrText>
    </w:r>
    <w:r>
      <w:rPr>
        <w:b w:val="0"/>
      </w:rPr>
      <w:fldChar w:fldCharType="separate"/>
    </w:r>
    <w:r w:rsidR="00CA30FB">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CA30FB">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1899F1B" w:rsidR="0077481E" w:rsidRDefault="0077481E">
    <w:pPr>
      <w:pStyle w:val="af0"/>
    </w:pPr>
    <w:r>
      <w:tab/>
    </w:r>
    <w:r>
      <w:tab/>
    </w:r>
    <w:r>
      <w:tab/>
    </w:r>
    <w:r>
      <w:fldChar w:fldCharType="begin"/>
    </w:r>
    <w:r>
      <w:instrText>styleref foot</w:instrText>
    </w:r>
    <w:r>
      <w:fldChar w:fldCharType="separate"/>
    </w:r>
    <w:r w:rsidR="00CA30FB">
      <w:rPr>
        <w:noProof/>
      </w:rPr>
      <w:t>ITU-T Rec. H.VVC</w:t>
    </w:r>
    <w:r>
      <w:fldChar w:fldCharType="end"/>
    </w:r>
    <w:r>
      <w:tab/>
    </w:r>
    <w:r>
      <w:rPr>
        <w:b w:val="0"/>
      </w:rPr>
      <w:fldChar w:fldCharType="begin"/>
    </w:r>
    <w:r>
      <w:rPr>
        <w:b w:val="0"/>
      </w:rPr>
      <w:instrText>PAGE</w:instrText>
    </w:r>
    <w:r>
      <w:rPr>
        <w:b w:val="0"/>
      </w:rPr>
      <w:fldChar w:fldCharType="separate"/>
    </w:r>
    <w:r w:rsidR="00CA30FB">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8059F34" w:rsidR="0077481E" w:rsidRDefault="0077481E">
    <w:pPr>
      <w:pStyle w:val="af0"/>
    </w:pPr>
    <w:r>
      <w:rPr>
        <w:b w:val="0"/>
      </w:rPr>
      <w:fldChar w:fldCharType="begin"/>
    </w:r>
    <w:r>
      <w:rPr>
        <w:b w:val="0"/>
      </w:rPr>
      <w:instrText>PAGE</w:instrText>
    </w:r>
    <w:r>
      <w:rPr>
        <w:b w:val="0"/>
      </w:rPr>
      <w:fldChar w:fldCharType="separate"/>
    </w:r>
    <w:r w:rsidR="00CA30FB">
      <w:rPr>
        <w:b w:val="0"/>
        <w:noProof/>
      </w:rPr>
      <w:t>38</w:t>
    </w:r>
    <w:r>
      <w:rPr>
        <w:b w:val="0"/>
      </w:rPr>
      <w:fldChar w:fldCharType="end"/>
    </w:r>
    <w:r>
      <w:tab/>
    </w:r>
    <w:r>
      <w:fldChar w:fldCharType="begin"/>
    </w:r>
    <w:r>
      <w:instrText>styleref foot</w:instrText>
    </w:r>
    <w:r>
      <w:fldChar w:fldCharType="separate"/>
    </w:r>
    <w:r w:rsidR="00CA30FB">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4B3E55" w:rsidR="0077481E" w:rsidRDefault="0077481E">
    <w:pPr>
      <w:pStyle w:val="af0"/>
    </w:pPr>
    <w:r>
      <w:tab/>
    </w:r>
    <w:r>
      <w:tab/>
    </w:r>
    <w:r>
      <w:tab/>
    </w:r>
    <w:r>
      <w:fldChar w:fldCharType="begin"/>
    </w:r>
    <w:r>
      <w:instrText>styleref foot</w:instrText>
    </w:r>
    <w:r>
      <w:fldChar w:fldCharType="separate"/>
    </w:r>
    <w:r w:rsidR="00CA30FB">
      <w:rPr>
        <w:noProof/>
      </w:rPr>
      <w:t>ITU-T Rec. H.VVC</w:t>
    </w:r>
    <w:r>
      <w:fldChar w:fldCharType="end"/>
    </w:r>
    <w:r>
      <w:tab/>
    </w:r>
    <w:r>
      <w:rPr>
        <w:b w:val="0"/>
      </w:rPr>
      <w:fldChar w:fldCharType="begin"/>
    </w:r>
    <w:r>
      <w:rPr>
        <w:b w:val="0"/>
      </w:rPr>
      <w:instrText>PAGE</w:instrText>
    </w:r>
    <w:r>
      <w:rPr>
        <w:b w:val="0"/>
      </w:rPr>
      <w:fldChar w:fldCharType="separate"/>
    </w:r>
    <w:r w:rsidR="00CA30FB">
      <w:rPr>
        <w:b w:val="0"/>
        <w:noProof/>
      </w:rPr>
      <w:t>37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4F919C" w14:textId="77777777" w:rsidR="00346B26" w:rsidRDefault="00346B26">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2C3A0B4" w14:textId="77777777" w:rsidR="00346B26" w:rsidRDefault="00346B26" w:rsidP="00D909B6">
      <w:pPr>
        <w:spacing w:before="0"/>
      </w:pPr>
      <w:r>
        <w:continuationSeparator/>
      </w:r>
    </w:p>
  </w:footnote>
  <w:footnote w:type="continuationNotice" w:id="1">
    <w:p w14:paraId="19C339AE" w14:textId="77777777" w:rsidR="00346B26" w:rsidRDefault="00346B26">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77481E" w:rsidRDefault="0077481E">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77481E" w:rsidRDefault="0077481E">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77481E" w:rsidRDefault="0077481E">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77481E" w:rsidRDefault="0077481E">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77481E" w:rsidRPr="00F670C9" w:rsidRDefault="0077481E">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77481E" w:rsidRDefault="0077481E">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2A26B2D9" w:rsidR="0077481E" w:rsidRDefault="0077481E">
    <w:pPr>
      <w:pStyle w:val="af2"/>
    </w:pPr>
    <w:r>
      <w:rPr>
        <w:b/>
      </w:rPr>
      <w:fldChar w:fldCharType="begin"/>
    </w:r>
    <w:r>
      <w:rPr>
        <w:b/>
      </w:rPr>
      <w:instrText>styleref head</w:instrText>
    </w:r>
    <w:r>
      <w:rPr>
        <w:b/>
      </w:rPr>
      <w:fldChar w:fldCharType="separate"/>
    </w:r>
    <w:r w:rsidR="00CA30FB">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4E5051" w:rsidR="0077481E" w:rsidRDefault="0077481E">
    <w:pPr>
      <w:pStyle w:val="af2"/>
    </w:pPr>
    <w:r>
      <w:rPr>
        <w:b/>
      </w:rPr>
      <w:tab/>
    </w:r>
    <w:r>
      <w:rPr>
        <w:b/>
      </w:rPr>
      <w:tab/>
    </w:r>
    <w:r>
      <w:rPr>
        <w:b/>
      </w:rPr>
      <w:tab/>
    </w:r>
    <w:r>
      <w:rPr>
        <w:b/>
      </w:rPr>
      <w:fldChar w:fldCharType="begin"/>
    </w:r>
    <w:r>
      <w:rPr>
        <w:b/>
      </w:rPr>
      <w:instrText>styleref head</w:instrText>
    </w:r>
    <w:r>
      <w:rPr>
        <w:b/>
      </w:rPr>
      <w:fldChar w:fldCharType="separate"/>
    </w:r>
    <w:r w:rsidR="00CA30FB">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hunChia Chen (陳俊嘉)">
    <w15:presenceInfo w15:providerId="AD" w15:userId="S-1-5-21-1711831044-1024940897-1435325219-141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6B26"/>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0FB"/>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0B9"/>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註解主旨 字元"/>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縮排 字元"/>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字元"/>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文件引導模式 字元"/>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章節附註文字 字元"/>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期 字元"/>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訊息欄位名稱 字元"/>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純文字 字元"/>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header" Target="header7.xm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7550DA-8A8D-4A75-8841-07EFE5A0F8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76</TotalTime>
  <Pages>178</Pages>
  <Words>107435</Words>
  <Characters>612386</Characters>
  <Application>Microsoft Office Word</Application>
  <DocSecurity>0</DocSecurity>
  <Lines>5103</Lines>
  <Paragraphs>1436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718385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ChunChia Chen (陳俊嘉)</cp:lastModifiedBy>
  <cp:revision>28</cp:revision>
  <cp:lastPrinted>2018-08-10T01:41:00Z</cp:lastPrinted>
  <dcterms:created xsi:type="dcterms:W3CDTF">2019-01-04T20:00:00Z</dcterms:created>
  <dcterms:modified xsi:type="dcterms:W3CDTF">2019-01-07T00:54:00Z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