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905B8C" w:rsidRPr="00A14FB6" w:rsidTr="0000014D">
        <w:trPr>
          <w:cantSplit/>
        </w:trPr>
        <w:tc>
          <w:tcPr>
            <w:tcW w:w="6297" w:type="dxa"/>
            <w:gridSpan w:val="4"/>
            <w:vAlign w:val="center"/>
          </w:tcPr>
          <w:p w:rsidR="00905B8C" w:rsidRPr="00A14FB6" w:rsidRDefault="00905B8C" w:rsidP="0000014D">
            <w:pPr>
              <w:spacing w:before="0"/>
              <w:rPr>
                <w:b/>
                <w:smallCaps/>
                <w:sz w:val="19"/>
                <w:szCs w:val="19"/>
              </w:rPr>
            </w:pPr>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905B8C" w:rsidRPr="00A14FB6" w:rsidRDefault="00905B8C" w:rsidP="00905B8C">
            <w:pPr>
              <w:spacing w:before="0"/>
              <w:jc w:val="right"/>
              <w:rPr>
                <w:b/>
                <w:bCs/>
                <w:sz w:val="40"/>
              </w:rPr>
            </w:pPr>
            <w:r>
              <w:rPr>
                <w:b/>
                <w:bCs/>
                <w:sz w:val="40"/>
              </w:rPr>
              <w:t>AVD-464</w:t>
            </w:r>
            <w:r>
              <w:rPr>
                <w:b/>
                <w:bCs/>
                <w:sz w:val="40"/>
              </w:rPr>
              <w:t>6</w:t>
            </w:r>
          </w:p>
        </w:tc>
      </w:tr>
      <w:tr w:rsidR="00905B8C" w:rsidRPr="00A14FB6" w:rsidTr="0000014D">
        <w:trPr>
          <w:cantSplit/>
          <w:trHeight w:val="461"/>
        </w:trPr>
        <w:tc>
          <w:tcPr>
            <w:tcW w:w="4857" w:type="dxa"/>
            <w:gridSpan w:val="3"/>
            <w:vMerge w:val="restart"/>
            <w:tcBorders>
              <w:bottom w:val="nil"/>
            </w:tcBorders>
          </w:tcPr>
          <w:p w:rsidR="00905B8C" w:rsidRPr="00A14FB6" w:rsidRDefault="00905B8C" w:rsidP="0000014D">
            <w:pPr>
              <w:rPr>
                <w:b/>
                <w:bCs/>
                <w:sz w:val="26"/>
              </w:rPr>
            </w:pPr>
            <w:r w:rsidRPr="00A14FB6">
              <w:rPr>
                <w:b/>
                <w:bCs/>
                <w:sz w:val="26"/>
              </w:rPr>
              <w:t>TELECOMMUNICATION</w:t>
            </w:r>
            <w:r w:rsidRPr="00A14FB6">
              <w:rPr>
                <w:b/>
                <w:bCs/>
                <w:sz w:val="26"/>
              </w:rPr>
              <w:br/>
              <w:t>STANDARDIZATION SECTOR</w:t>
            </w:r>
          </w:p>
          <w:p w:rsidR="00905B8C" w:rsidRPr="00A14FB6" w:rsidRDefault="00905B8C" w:rsidP="0000014D">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905B8C" w:rsidRPr="00A14FB6" w:rsidRDefault="00905B8C" w:rsidP="0000014D">
            <w:pPr>
              <w:jc w:val="right"/>
              <w:rPr>
                <w:b/>
                <w:bCs/>
                <w:sz w:val="40"/>
              </w:rPr>
            </w:pPr>
            <w:r w:rsidRPr="00A14FB6">
              <w:rPr>
                <w:b/>
                <w:bCs/>
                <w:smallCaps/>
                <w:sz w:val="32"/>
              </w:rPr>
              <w:t>STUDY GROUP 16</w:t>
            </w:r>
          </w:p>
        </w:tc>
      </w:tr>
      <w:tr w:rsidR="00905B8C" w:rsidRPr="00A14FB6" w:rsidTr="0000014D">
        <w:trPr>
          <w:cantSplit/>
          <w:trHeight w:val="355"/>
        </w:trPr>
        <w:tc>
          <w:tcPr>
            <w:tcW w:w="4857" w:type="dxa"/>
            <w:gridSpan w:val="3"/>
            <w:vMerge/>
            <w:tcBorders>
              <w:bottom w:val="single" w:sz="12" w:space="0" w:color="auto"/>
            </w:tcBorders>
          </w:tcPr>
          <w:p w:rsidR="00905B8C" w:rsidRPr="00A14FB6" w:rsidRDefault="00905B8C" w:rsidP="0000014D">
            <w:pPr>
              <w:rPr>
                <w:b/>
                <w:bCs/>
                <w:sz w:val="26"/>
              </w:rPr>
            </w:pPr>
          </w:p>
        </w:tc>
        <w:tc>
          <w:tcPr>
            <w:tcW w:w="5066" w:type="dxa"/>
            <w:gridSpan w:val="2"/>
            <w:tcBorders>
              <w:bottom w:val="single" w:sz="12" w:space="0" w:color="auto"/>
            </w:tcBorders>
          </w:tcPr>
          <w:p w:rsidR="00905B8C" w:rsidRPr="00A14FB6" w:rsidRDefault="00905B8C" w:rsidP="0000014D">
            <w:pPr>
              <w:jc w:val="right"/>
              <w:rPr>
                <w:b/>
                <w:bCs/>
                <w:sz w:val="28"/>
              </w:rPr>
            </w:pPr>
            <w:r w:rsidRPr="00A14FB6">
              <w:rPr>
                <w:b/>
                <w:bCs/>
                <w:sz w:val="28"/>
              </w:rPr>
              <w:t>Original: English</w:t>
            </w:r>
          </w:p>
        </w:tc>
      </w:tr>
      <w:tr w:rsidR="00905B8C" w:rsidRPr="00A14FB6" w:rsidTr="0000014D">
        <w:trPr>
          <w:cantSplit/>
          <w:trHeight w:val="357"/>
        </w:trPr>
        <w:tc>
          <w:tcPr>
            <w:tcW w:w="1617" w:type="dxa"/>
          </w:tcPr>
          <w:p w:rsidR="00905B8C" w:rsidRPr="00A14FB6" w:rsidRDefault="00905B8C" w:rsidP="0000014D">
            <w:pPr>
              <w:rPr>
                <w:b/>
                <w:bCs/>
              </w:rPr>
            </w:pPr>
            <w:r w:rsidRPr="00A14FB6">
              <w:rPr>
                <w:b/>
                <w:bCs/>
              </w:rPr>
              <w:t>Question(s):</w:t>
            </w:r>
          </w:p>
        </w:tc>
        <w:tc>
          <w:tcPr>
            <w:tcW w:w="3030" w:type="dxa"/>
          </w:tcPr>
          <w:p w:rsidR="00905B8C" w:rsidRPr="00A14FB6" w:rsidRDefault="00905B8C" w:rsidP="0000014D">
            <w:r>
              <w:t>ALL</w:t>
            </w:r>
            <w:r w:rsidRPr="00D264BC">
              <w:t>/1</w:t>
            </w:r>
            <w:r>
              <w:t>6</w:t>
            </w:r>
          </w:p>
        </w:tc>
        <w:tc>
          <w:tcPr>
            <w:tcW w:w="5276" w:type="dxa"/>
            <w:gridSpan w:val="3"/>
          </w:tcPr>
          <w:p w:rsidR="00905B8C" w:rsidRPr="00A14FB6" w:rsidRDefault="00905B8C" w:rsidP="0000014D">
            <w:pPr>
              <w:wordWrap w:val="0"/>
              <w:jc w:val="right"/>
              <w:rPr>
                <w:szCs w:val="24"/>
              </w:rPr>
            </w:pPr>
            <w:r>
              <w:rPr>
                <w:rFonts w:eastAsia="Malgun Gothic"/>
                <w:szCs w:val="24"/>
                <w:lang w:eastAsia="ko-KR"/>
              </w:rPr>
              <w:t>Seoul</w:t>
            </w:r>
            <w:r w:rsidRPr="00A14FB6">
              <w:rPr>
                <w:rFonts w:eastAsia="Malgun Gothic"/>
                <w:szCs w:val="24"/>
                <w:lang w:eastAsia="ko-KR"/>
              </w:rPr>
              <w:t xml:space="preserve">, </w:t>
            </w:r>
            <w:r>
              <w:rPr>
                <w:rFonts w:eastAsia="Malgun Gothic"/>
                <w:szCs w:val="24"/>
                <w:lang w:eastAsia="ko-KR"/>
              </w:rPr>
              <w:t>3</w:t>
            </w:r>
            <w:r w:rsidRPr="00A14FB6">
              <w:rPr>
                <w:rFonts w:eastAsia="Malgun Gothic"/>
                <w:szCs w:val="24"/>
                <w:lang w:eastAsia="ko-KR"/>
              </w:rPr>
              <w:t xml:space="preserve"> - </w:t>
            </w:r>
            <w:r>
              <w:rPr>
                <w:rFonts w:eastAsia="Malgun Gothic"/>
                <w:szCs w:val="24"/>
                <w:lang w:eastAsia="ko-KR"/>
              </w:rPr>
              <w:t>7</w:t>
            </w:r>
            <w:r w:rsidRPr="00A14FB6">
              <w:rPr>
                <w:rFonts w:eastAsia="Malgun Gothic"/>
                <w:szCs w:val="24"/>
                <w:lang w:eastAsia="ko-KR"/>
              </w:rPr>
              <w:t xml:space="preserve"> </w:t>
            </w:r>
            <w:r>
              <w:rPr>
                <w:rFonts w:eastAsia="Malgun Gothic"/>
                <w:szCs w:val="24"/>
                <w:lang w:eastAsia="ko-KR"/>
              </w:rPr>
              <w:t>November</w:t>
            </w:r>
            <w:r w:rsidRPr="00A14FB6">
              <w:rPr>
                <w:rFonts w:eastAsia="Malgun Gothic"/>
                <w:szCs w:val="24"/>
                <w:lang w:eastAsia="ko-KR"/>
              </w:rPr>
              <w:t xml:space="preserve"> 201</w:t>
            </w:r>
            <w:r>
              <w:rPr>
                <w:rFonts w:eastAsia="Malgun Gothic"/>
                <w:szCs w:val="24"/>
                <w:lang w:eastAsia="ko-KR"/>
              </w:rPr>
              <w:t>4</w:t>
            </w:r>
          </w:p>
        </w:tc>
      </w:tr>
      <w:tr w:rsidR="00905B8C" w:rsidRPr="00A14FB6" w:rsidTr="0000014D">
        <w:trPr>
          <w:cantSplit/>
          <w:trHeight w:val="357"/>
        </w:trPr>
        <w:tc>
          <w:tcPr>
            <w:tcW w:w="9923" w:type="dxa"/>
            <w:gridSpan w:val="5"/>
          </w:tcPr>
          <w:p w:rsidR="00905B8C" w:rsidRPr="00A14FB6" w:rsidRDefault="00905B8C" w:rsidP="0000014D">
            <w:pPr>
              <w:jc w:val="center"/>
              <w:rPr>
                <w:b/>
                <w:bCs/>
              </w:rPr>
            </w:pPr>
            <w:r w:rsidRPr="00A14FB6">
              <w:rPr>
                <w:b/>
                <w:bCs/>
              </w:rPr>
              <w:t>RAPPORTEUR MEETING DOCUMENT</w:t>
            </w:r>
          </w:p>
        </w:tc>
      </w:tr>
      <w:tr w:rsidR="00905B8C" w:rsidRPr="00A14FB6" w:rsidTr="0000014D">
        <w:trPr>
          <w:cantSplit/>
          <w:trHeight w:val="357"/>
        </w:trPr>
        <w:tc>
          <w:tcPr>
            <w:tcW w:w="1617" w:type="dxa"/>
          </w:tcPr>
          <w:p w:rsidR="00905B8C" w:rsidRPr="00A14FB6" w:rsidRDefault="00905B8C" w:rsidP="0000014D">
            <w:pPr>
              <w:rPr>
                <w:b/>
                <w:bCs/>
              </w:rPr>
            </w:pPr>
            <w:r w:rsidRPr="00A14FB6">
              <w:rPr>
                <w:b/>
                <w:bCs/>
              </w:rPr>
              <w:t>Source:</w:t>
            </w:r>
          </w:p>
        </w:tc>
        <w:tc>
          <w:tcPr>
            <w:tcW w:w="8306" w:type="dxa"/>
            <w:gridSpan w:val="4"/>
          </w:tcPr>
          <w:p w:rsidR="00905B8C" w:rsidRPr="00A14FB6" w:rsidRDefault="00905B8C" w:rsidP="0000014D">
            <w:r w:rsidRPr="008D6D35">
              <w:t>JCA on PP-10 Resolution 178</w:t>
            </w:r>
          </w:p>
        </w:tc>
      </w:tr>
      <w:tr w:rsidR="00905B8C" w:rsidRPr="00A14FB6" w:rsidTr="0000014D">
        <w:trPr>
          <w:cantSplit/>
          <w:trHeight w:val="357"/>
        </w:trPr>
        <w:tc>
          <w:tcPr>
            <w:tcW w:w="1617" w:type="dxa"/>
          </w:tcPr>
          <w:p w:rsidR="00905B8C" w:rsidRPr="00A14FB6" w:rsidRDefault="00905B8C" w:rsidP="00905B8C">
            <w:pPr>
              <w:spacing w:after="120"/>
            </w:pPr>
            <w:r w:rsidRPr="00A14FB6">
              <w:rPr>
                <w:b/>
                <w:bCs/>
              </w:rPr>
              <w:t>Title:</w:t>
            </w:r>
          </w:p>
        </w:tc>
        <w:tc>
          <w:tcPr>
            <w:tcW w:w="8306" w:type="dxa"/>
            <w:gridSpan w:val="4"/>
          </w:tcPr>
          <w:p w:rsidR="00905B8C" w:rsidRPr="008D6D35" w:rsidRDefault="00905B8C" w:rsidP="00905B8C">
            <w:pPr>
              <w:spacing w:after="120"/>
            </w:pPr>
            <w:r>
              <w:t xml:space="preserve">LS/i on </w:t>
            </w:r>
            <w:r w:rsidRPr="008D6D35">
              <w:t>JCA-Res178 requests your further input</w:t>
            </w:r>
            <w:r>
              <w:t xml:space="preserve"> [from </w:t>
            </w:r>
            <w:r w:rsidRPr="008D6D35">
              <w:t>JCA-Res178</w:t>
            </w:r>
            <w:r>
              <w:t>]</w:t>
            </w:r>
          </w:p>
        </w:tc>
      </w:tr>
      <w:tr w:rsidR="00905B8C" w:rsidRPr="00A14FB6" w:rsidTr="0000014D">
        <w:trPr>
          <w:cantSplit/>
          <w:trHeight w:val="357"/>
        </w:trPr>
        <w:tc>
          <w:tcPr>
            <w:tcW w:w="1617" w:type="dxa"/>
            <w:tcBorders>
              <w:bottom w:val="single" w:sz="12" w:space="0" w:color="auto"/>
            </w:tcBorders>
          </w:tcPr>
          <w:p w:rsidR="00905B8C" w:rsidRPr="00A14FB6" w:rsidRDefault="00905B8C" w:rsidP="0000014D">
            <w:pPr>
              <w:spacing w:after="120"/>
            </w:pPr>
            <w:r w:rsidRPr="00A14FB6">
              <w:rPr>
                <w:b/>
                <w:bCs/>
              </w:rPr>
              <w:t>Purpose:</w:t>
            </w:r>
          </w:p>
        </w:tc>
        <w:tc>
          <w:tcPr>
            <w:tcW w:w="8306" w:type="dxa"/>
            <w:gridSpan w:val="4"/>
            <w:tcBorders>
              <w:bottom w:val="single" w:sz="12" w:space="0" w:color="auto"/>
            </w:tcBorders>
          </w:tcPr>
          <w:p w:rsidR="00905B8C" w:rsidRPr="00A14FB6" w:rsidRDefault="00905B8C" w:rsidP="0000014D">
            <w:pPr>
              <w:spacing w:after="120"/>
            </w:pPr>
            <w:r>
              <w:t>Liaison</w:t>
            </w:r>
          </w:p>
        </w:tc>
      </w:tr>
    </w:tbl>
    <w:p w:rsidR="00905B8C" w:rsidRDefault="00905B8C"/>
    <w:tbl>
      <w:tblPr>
        <w:tblW w:w="9923" w:type="dxa"/>
        <w:tblLayout w:type="fixed"/>
        <w:tblCellMar>
          <w:left w:w="57" w:type="dxa"/>
          <w:right w:w="57" w:type="dxa"/>
        </w:tblCellMar>
        <w:tblLook w:val="0000" w:firstRow="0" w:lastRow="0" w:firstColumn="0" w:lastColumn="0" w:noHBand="0" w:noVBand="0"/>
      </w:tblPr>
      <w:tblGrid>
        <w:gridCol w:w="1608"/>
        <w:gridCol w:w="563"/>
        <w:gridCol w:w="2659"/>
        <w:gridCol w:w="1144"/>
        <w:gridCol w:w="3892"/>
        <w:gridCol w:w="57"/>
      </w:tblGrid>
      <w:tr w:rsidR="008D6D35" w:rsidRPr="008D6D35" w:rsidTr="00905B8C">
        <w:trPr>
          <w:gridAfter w:val="1"/>
          <w:wAfter w:w="57" w:type="dxa"/>
          <w:cantSplit/>
        </w:trPr>
        <w:tc>
          <w:tcPr>
            <w:tcW w:w="4830" w:type="dxa"/>
            <w:gridSpan w:val="3"/>
          </w:tcPr>
          <w:p w:rsidR="008D6D35" w:rsidRPr="008D6D35" w:rsidRDefault="008D6D35" w:rsidP="008D6D35">
            <w:pPr>
              <w:rPr>
                <w:sz w:val="20"/>
              </w:rPr>
            </w:pPr>
            <w:bookmarkStart w:id="0" w:name="dsg" w:colFirst="1" w:colLast="1"/>
            <w:bookmarkStart w:id="1" w:name="dtableau"/>
            <w:r w:rsidRPr="008D6D35">
              <w:rPr>
                <w:sz w:val="20"/>
              </w:rPr>
              <w:t>INTERNATIONAL TELECOMMUNICATION UNION</w:t>
            </w:r>
          </w:p>
        </w:tc>
        <w:tc>
          <w:tcPr>
            <w:tcW w:w="5036" w:type="dxa"/>
            <w:gridSpan w:val="2"/>
          </w:tcPr>
          <w:p w:rsidR="008D6D35" w:rsidRPr="008D6D35" w:rsidRDefault="008D6D35" w:rsidP="008D6D35">
            <w:pPr>
              <w:jc w:val="right"/>
              <w:rPr>
                <w:b/>
                <w:bCs/>
                <w:smallCaps/>
                <w:sz w:val="32"/>
              </w:rPr>
            </w:pPr>
            <w:r>
              <w:rPr>
                <w:b/>
                <w:bCs/>
                <w:smallCaps/>
                <w:sz w:val="32"/>
              </w:rPr>
              <w:t>STUDY GROUP 16</w:t>
            </w:r>
          </w:p>
        </w:tc>
      </w:tr>
      <w:tr w:rsidR="008D6D35" w:rsidRPr="008D6D35" w:rsidTr="00905B8C">
        <w:trPr>
          <w:gridAfter w:val="1"/>
          <w:wAfter w:w="57" w:type="dxa"/>
          <w:cantSplit/>
          <w:trHeight w:val="461"/>
        </w:trPr>
        <w:tc>
          <w:tcPr>
            <w:tcW w:w="4830" w:type="dxa"/>
            <w:gridSpan w:val="3"/>
            <w:vMerge w:val="restart"/>
            <w:tcBorders>
              <w:bottom w:val="nil"/>
            </w:tcBorders>
          </w:tcPr>
          <w:p w:rsidR="008D6D35" w:rsidRPr="008D6D35" w:rsidRDefault="008D6D35" w:rsidP="008D6D35">
            <w:pPr>
              <w:rPr>
                <w:b/>
                <w:bCs/>
                <w:sz w:val="26"/>
              </w:rPr>
            </w:pPr>
            <w:bookmarkStart w:id="2" w:name="dnum" w:colFirst="1" w:colLast="1"/>
            <w:bookmarkEnd w:id="0"/>
            <w:r w:rsidRPr="008D6D35">
              <w:rPr>
                <w:b/>
                <w:bCs/>
                <w:sz w:val="26"/>
              </w:rPr>
              <w:t>TELECOMMUNICATION</w:t>
            </w:r>
            <w:r w:rsidRPr="008D6D35">
              <w:rPr>
                <w:b/>
                <w:bCs/>
                <w:sz w:val="26"/>
              </w:rPr>
              <w:br/>
              <w:t>STANDARDIZATION SECTOR</w:t>
            </w:r>
          </w:p>
          <w:p w:rsidR="008D6D35" w:rsidRPr="008D6D35" w:rsidRDefault="008D6D35" w:rsidP="008D6D35">
            <w:pPr>
              <w:rPr>
                <w:smallCaps/>
                <w:sz w:val="20"/>
              </w:rPr>
            </w:pPr>
            <w:r w:rsidRPr="008D6D35">
              <w:rPr>
                <w:sz w:val="20"/>
              </w:rPr>
              <w:t xml:space="preserve">STUDY PERIOD </w:t>
            </w:r>
            <w:r>
              <w:rPr>
                <w:sz w:val="20"/>
              </w:rPr>
              <w:t>2013-2016</w:t>
            </w:r>
          </w:p>
        </w:tc>
        <w:tc>
          <w:tcPr>
            <w:tcW w:w="5036" w:type="dxa"/>
            <w:gridSpan w:val="2"/>
            <w:tcBorders>
              <w:bottom w:val="nil"/>
            </w:tcBorders>
          </w:tcPr>
          <w:p w:rsidR="008D6D35" w:rsidRPr="008D6D35" w:rsidRDefault="008D6D35" w:rsidP="008D6D35">
            <w:pPr>
              <w:pStyle w:val="Docnumber"/>
              <w:rPr>
                <w:sz w:val="40"/>
              </w:rPr>
            </w:pPr>
            <w:r>
              <w:rPr>
                <w:sz w:val="40"/>
              </w:rPr>
              <w:t>TD 252 (GEN/16)</w:t>
            </w:r>
          </w:p>
        </w:tc>
      </w:tr>
      <w:tr w:rsidR="008D6D35" w:rsidRPr="008D6D35" w:rsidTr="00905B8C">
        <w:trPr>
          <w:gridAfter w:val="1"/>
          <w:wAfter w:w="57" w:type="dxa"/>
          <w:cantSplit/>
          <w:trHeight w:val="355"/>
        </w:trPr>
        <w:tc>
          <w:tcPr>
            <w:tcW w:w="4830" w:type="dxa"/>
            <w:gridSpan w:val="3"/>
            <w:vMerge/>
            <w:tcBorders>
              <w:bottom w:val="single" w:sz="12" w:space="0" w:color="auto"/>
            </w:tcBorders>
          </w:tcPr>
          <w:p w:rsidR="008D6D35" w:rsidRPr="008D6D35" w:rsidRDefault="008D6D35" w:rsidP="008D6D35">
            <w:pPr>
              <w:rPr>
                <w:b/>
                <w:bCs/>
                <w:sz w:val="26"/>
              </w:rPr>
            </w:pPr>
            <w:bookmarkStart w:id="3" w:name="dorlang" w:colFirst="1" w:colLast="1"/>
            <w:bookmarkEnd w:id="2"/>
          </w:p>
        </w:tc>
        <w:tc>
          <w:tcPr>
            <w:tcW w:w="5036" w:type="dxa"/>
            <w:gridSpan w:val="2"/>
            <w:tcBorders>
              <w:bottom w:val="single" w:sz="12" w:space="0" w:color="auto"/>
            </w:tcBorders>
          </w:tcPr>
          <w:p w:rsidR="008D6D35" w:rsidRDefault="008D6D35" w:rsidP="008D6D35">
            <w:pPr>
              <w:jc w:val="right"/>
              <w:rPr>
                <w:b/>
                <w:bCs/>
                <w:sz w:val="28"/>
              </w:rPr>
            </w:pPr>
            <w:r>
              <w:rPr>
                <w:b/>
                <w:bCs/>
                <w:sz w:val="28"/>
              </w:rPr>
              <w:t>English only</w:t>
            </w:r>
          </w:p>
          <w:p w:rsidR="008D6D35" w:rsidRPr="008D6D35" w:rsidRDefault="008D6D35" w:rsidP="008D6D35">
            <w:pPr>
              <w:jc w:val="right"/>
              <w:rPr>
                <w:b/>
                <w:bCs/>
                <w:sz w:val="28"/>
              </w:rPr>
            </w:pPr>
            <w:r>
              <w:rPr>
                <w:b/>
                <w:bCs/>
                <w:sz w:val="28"/>
              </w:rPr>
              <w:t>Original: English</w:t>
            </w:r>
          </w:p>
        </w:tc>
      </w:tr>
      <w:tr w:rsidR="008D6D35" w:rsidRPr="008D6D35" w:rsidTr="00905B8C">
        <w:trPr>
          <w:gridAfter w:val="1"/>
          <w:wAfter w:w="57" w:type="dxa"/>
          <w:cantSplit/>
          <w:trHeight w:val="357"/>
        </w:trPr>
        <w:tc>
          <w:tcPr>
            <w:tcW w:w="1608" w:type="dxa"/>
          </w:tcPr>
          <w:p w:rsidR="008D6D35" w:rsidRPr="008D6D35" w:rsidRDefault="008D6D35" w:rsidP="008D6D35">
            <w:pPr>
              <w:rPr>
                <w:b/>
                <w:bCs/>
              </w:rPr>
            </w:pPr>
            <w:bookmarkStart w:id="4" w:name="dmeeting" w:colFirst="2" w:colLast="2"/>
            <w:bookmarkStart w:id="5" w:name="dbluepink" w:colFirst="1" w:colLast="1"/>
            <w:bookmarkEnd w:id="3"/>
            <w:r w:rsidRPr="008D6D35">
              <w:rPr>
                <w:b/>
                <w:bCs/>
              </w:rPr>
              <w:t>Question(s):</w:t>
            </w:r>
          </w:p>
        </w:tc>
        <w:tc>
          <w:tcPr>
            <w:tcW w:w="3222" w:type="dxa"/>
            <w:gridSpan w:val="2"/>
          </w:tcPr>
          <w:p w:rsidR="008D6D35" w:rsidRPr="008D6D35" w:rsidRDefault="0042220C" w:rsidP="008D6D35">
            <w:r>
              <w:t>ALL</w:t>
            </w:r>
            <w:r w:rsidR="00F51789">
              <w:t>/16</w:t>
            </w:r>
          </w:p>
        </w:tc>
        <w:tc>
          <w:tcPr>
            <w:tcW w:w="5036" w:type="dxa"/>
            <w:gridSpan w:val="2"/>
          </w:tcPr>
          <w:p w:rsidR="008D6D35" w:rsidRPr="008D6D35" w:rsidRDefault="008D6D35" w:rsidP="008D6D35">
            <w:pPr>
              <w:jc w:val="right"/>
            </w:pPr>
            <w:r w:rsidRPr="008D6D35">
              <w:t>Geneva, 9 - 20 February 2015</w:t>
            </w:r>
          </w:p>
        </w:tc>
      </w:tr>
      <w:tr w:rsidR="008D6D35" w:rsidRPr="008D6D35" w:rsidTr="00905B8C">
        <w:trPr>
          <w:gridAfter w:val="1"/>
          <w:wAfter w:w="57" w:type="dxa"/>
          <w:cantSplit/>
          <w:trHeight w:val="357"/>
        </w:trPr>
        <w:tc>
          <w:tcPr>
            <w:tcW w:w="9866" w:type="dxa"/>
            <w:gridSpan w:val="5"/>
          </w:tcPr>
          <w:p w:rsidR="008D6D35" w:rsidRPr="008D6D35" w:rsidRDefault="008D6D35" w:rsidP="008D6D35">
            <w:pPr>
              <w:jc w:val="center"/>
              <w:rPr>
                <w:b/>
                <w:bCs/>
                <w:lang w:val="es-ES"/>
              </w:rPr>
            </w:pPr>
            <w:bookmarkStart w:id="6" w:name="dtitle" w:colFirst="0" w:colLast="0"/>
            <w:bookmarkEnd w:id="4"/>
            <w:bookmarkEnd w:id="5"/>
            <w:r w:rsidRPr="008D6D35">
              <w:rPr>
                <w:b/>
                <w:bCs/>
                <w:lang w:val="es-ES"/>
              </w:rPr>
              <w:t>TD</w:t>
            </w:r>
            <w:r w:rsidRPr="008D6D35">
              <w:rPr>
                <w:b/>
                <w:bCs/>
                <w:lang w:val="es-ES"/>
              </w:rPr>
              <w:br/>
              <w:t xml:space="preserve">(Ref.: </w:t>
            </w:r>
            <w:hyperlink r:id="rId11" w:history="1">
              <w:r w:rsidRPr="008D6D35">
                <w:rPr>
                  <w:rStyle w:val="Hyperlink"/>
                  <w:lang w:val="es-ES"/>
                </w:rPr>
                <w:t>JCA-Res178 - LS 5</w:t>
              </w:r>
            </w:hyperlink>
            <w:r w:rsidRPr="008D6D35">
              <w:rPr>
                <w:b/>
                <w:bCs/>
                <w:lang w:val="es-ES"/>
              </w:rPr>
              <w:t>)</w:t>
            </w:r>
          </w:p>
        </w:tc>
      </w:tr>
      <w:tr w:rsidR="008D6D35" w:rsidRPr="008D6D35" w:rsidTr="00905B8C">
        <w:trPr>
          <w:gridAfter w:val="1"/>
          <w:wAfter w:w="57" w:type="dxa"/>
          <w:cantSplit/>
          <w:trHeight w:val="357"/>
        </w:trPr>
        <w:tc>
          <w:tcPr>
            <w:tcW w:w="1608" w:type="dxa"/>
          </w:tcPr>
          <w:p w:rsidR="008D6D35" w:rsidRPr="008D6D35" w:rsidRDefault="008D6D35" w:rsidP="008D6D35">
            <w:pPr>
              <w:rPr>
                <w:b/>
                <w:bCs/>
              </w:rPr>
            </w:pPr>
            <w:bookmarkStart w:id="7" w:name="dsource" w:colFirst="1" w:colLast="1"/>
            <w:bookmarkEnd w:id="6"/>
            <w:r w:rsidRPr="008D6D35">
              <w:rPr>
                <w:b/>
                <w:bCs/>
              </w:rPr>
              <w:t>Source:</w:t>
            </w:r>
          </w:p>
        </w:tc>
        <w:tc>
          <w:tcPr>
            <w:tcW w:w="8258" w:type="dxa"/>
            <w:gridSpan w:val="4"/>
          </w:tcPr>
          <w:p w:rsidR="008D6D35" w:rsidRPr="008D6D35" w:rsidRDefault="008D6D35" w:rsidP="008D6D35">
            <w:r w:rsidRPr="008D6D35">
              <w:t>JCA on PP-10 Resolution 178</w:t>
            </w:r>
          </w:p>
        </w:tc>
      </w:tr>
      <w:tr w:rsidR="008D6D35" w:rsidRPr="008D6D35" w:rsidTr="00905B8C">
        <w:trPr>
          <w:gridAfter w:val="1"/>
          <w:wAfter w:w="57" w:type="dxa"/>
          <w:cantSplit/>
          <w:trHeight w:val="357"/>
        </w:trPr>
        <w:tc>
          <w:tcPr>
            <w:tcW w:w="1608" w:type="dxa"/>
            <w:tcBorders>
              <w:bottom w:val="single" w:sz="12" w:space="0" w:color="auto"/>
            </w:tcBorders>
          </w:tcPr>
          <w:p w:rsidR="008D6D35" w:rsidRPr="008D6D35" w:rsidRDefault="008D6D35" w:rsidP="008D6D35">
            <w:pPr>
              <w:spacing w:after="120"/>
            </w:pPr>
            <w:bookmarkStart w:id="8" w:name="dtitle1" w:colFirst="1" w:colLast="1"/>
            <w:bookmarkEnd w:id="7"/>
            <w:r w:rsidRPr="008D6D35">
              <w:rPr>
                <w:b/>
                <w:bCs/>
              </w:rPr>
              <w:t>Title:</w:t>
            </w:r>
          </w:p>
        </w:tc>
        <w:tc>
          <w:tcPr>
            <w:tcW w:w="8258" w:type="dxa"/>
            <w:gridSpan w:val="4"/>
            <w:tcBorders>
              <w:bottom w:val="single" w:sz="12" w:space="0" w:color="auto"/>
            </w:tcBorders>
          </w:tcPr>
          <w:p w:rsidR="008D6D35" w:rsidRPr="008D6D35" w:rsidRDefault="008D6D35" w:rsidP="008D6D35">
            <w:pPr>
              <w:spacing w:after="120"/>
            </w:pPr>
            <w:r>
              <w:t xml:space="preserve">LS/i </w:t>
            </w:r>
            <w:r w:rsidR="00B46344">
              <w:t xml:space="preserve">on </w:t>
            </w:r>
            <w:r w:rsidRPr="008D6D35">
              <w:t>JCA-Res178 requests your further input</w:t>
            </w:r>
            <w:r>
              <w:t xml:space="preserve"> [from </w:t>
            </w:r>
            <w:r w:rsidRPr="008D6D35">
              <w:t>JCA-Res178</w:t>
            </w:r>
            <w:r>
              <w:t>]</w:t>
            </w:r>
          </w:p>
        </w:tc>
      </w:tr>
      <w:bookmarkEnd w:id="1"/>
      <w:bookmarkEnd w:id="8"/>
      <w:tr w:rsidR="005954BE" w:rsidRPr="006972BE" w:rsidTr="00905B8C">
        <w:trPr>
          <w:cantSplit/>
          <w:trHeight w:val="357"/>
        </w:trPr>
        <w:tc>
          <w:tcPr>
            <w:tcW w:w="2171" w:type="dxa"/>
            <w:gridSpan w:val="2"/>
          </w:tcPr>
          <w:p w:rsidR="005954BE" w:rsidRPr="006972BE" w:rsidRDefault="005954BE" w:rsidP="008F7C53">
            <w:pPr>
              <w:rPr>
                <w:b/>
                <w:bCs/>
                <w:szCs w:val="24"/>
              </w:rPr>
            </w:pPr>
            <w:r w:rsidRPr="006972BE">
              <w:rPr>
                <w:b/>
                <w:bCs/>
                <w:szCs w:val="24"/>
              </w:rPr>
              <w:t>For action to:</w:t>
            </w:r>
          </w:p>
        </w:tc>
        <w:tc>
          <w:tcPr>
            <w:tcW w:w="7752" w:type="dxa"/>
            <w:gridSpan w:val="4"/>
          </w:tcPr>
          <w:p w:rsidR="005954BE" w:rsidRPr="00EF6908" w:rsidRDefault="00E34FED" w:rsidP="00727122">
            <w:pPr>
              <w:pStyle w:val="LSForAction"/>
              <w:rPr>
                <w:b w:val="0"/>
                <w:bCs w:val="0"/>
                <w:szCs w:val="24"/>
              </w:rPr>
            </w:pPr>
            <w:r w:rsidRPr="00EF6908">
              <w:rPr>
                <w:b w:val="0"/>
                <w:bCs w:val="0"/>
                <w:szCs w:val="24"/>
              </w:rPr>
              <w:t>ITU-T SG1</w:t>
            </w:r>
            <w:r w:rsidR="00727122" w:rsidRPr="00EF6908">
              <w:rPr>
                <w:b w:val="0"/>
                <w:bCs w:val="0"/>
                <w:szCs w:val="24"/>
              </w:rPr>
              <w:t>6</w:t>
            </w:r>
          </w:p>
        </w:tc>
      </w:tr>
      <w:tr w:rsidR="005954BE" w:rsidRPr="006972BE" w:rsidTr="00905B8C">
        <w:trPr>
          <w:cantSplit/>
          <w:trHeight w:val="357"/>
        </w:trPr>
        <w:tc>
          <w:tcPr>
            <w:tcW w:w="2171" w:type="dxa"/>
            <w:gridSpan w:val="2"/>
          </w:tcPr>
          <w:p w:rsidR="005954BE" w:rsidRPr="006972BE" w:rsidRDefault="005954BE" w:rsidP="008F7C53">
            <w:pPr>
              <w:rPr>
                <w:b/>
                <w:bCs/>
                <w:szCs w:val="24"/>
              </w:rPr>
            </w:pPr>
            <w:r w:rsidRPr="006972BE">
              <w:rPr>
                <w:b/>
                <w:bCs/>
                <w:szCs w:val="24"/>
              </w:rPr>
              <w:t>For comment to:</w:t>
            </w:r>
          </w:p>
        </w:tc>
        <w:tc>
          <w:tcPr>
            <w:tcW w:w="7752" w:type="dxa"/>
            <w:gridSpan w:val="4"/>
          </w:tcPr>
          <w:p w:rsidR="005954BE" w:rsidRPr="00EF6908" w:rsidRDefault="006972BE" w:rsidP="008F7C53">
            <w:pPr>
              <w:pStyle w:val="LSForComment"/>
              <w:rPr>
                <w:b w:val="0"/>
                <w:bCs w:val="0"/>
                <w:szCs w:val="24"/>
              </w:rPr>
            </w:pPr>
            <w:r w:rsidRPr="00EF6908">
              <w:rPr>
                <w:b w:val="0"/>
                <w:bCs w:val="0"/>
                <w:szCs w:val="24"/>
              </w:rPr>
              <w:t>-</w:t>
            </w:r>
          </w:p>
        </w:tc>
      </w:tr>
      <w:tr w:rsidR="005954BE" w:rsidRPr="006972BE" w:rsidTr="00905B8C">
        <w:trPr>
          <w:cantSplit/>
          <w:trHeight w:val="357"/>
        </w:trPr>
        <w:tc>
          <w:tcPr>
            <w:tcW w:w="2171" w:type="dxa"/>
            <w:gridSpan w:val="2"/>
          </w:tcPr>
          <w:p w:rsidR="005954BE" w:rsidRPr="006972BE" w:rsidRDefault="005954BE" w:rsidP="008F7C53">
            <w:pPr>
              <w:rPr>
                <w:b/>
                <w:bCs/>
                <w:szCs w:val="24"/>
              </w:rPr>
            </w:pPr>
            <w:r w:rsidRPr="006972BE">
              <w:rPr>
                <w:b/>
                <w:bCs/>
                <w:szCs w:val="24"/>
              </w:rPr>
              <w:t>For information to:</w:t>
            </w:r>
          </w:p>
        </w:tc>
        <w:tc>
          <w:tcPr>
            <w:tcW w:w="7752" w:type="dxa"/>
            <w:gridSpan w:val="4"/>
          </w:tcPr>
          <w:p w:rsidR="005954BE" w:rsidRPr="00EF6908" w:rsidRDefault="005954BE" w:rsidP="008F7C53">
            <w:pPr>
              <w:pStyle w:val="LSForInfo"/>
              <w:rPr>
                <w:b w:val="0"/>
                <w:bCs w:val="0"/>
                <w:szCs w:val="24"/>
              </w:rPr>
            </w:pPr>
            <w:r w:rsidRPr="00EF6908">
              <w:rPr>
                <w:b w:val="0"/>
                <w:bCs w:val="0"/>
                <w:szCs w:val="24"/>
              </w:rPr>
              <w:t>TSAG</w:t>
            </w:r>
          </w:p>
        </w:tc>
      </w:tr>
      <w:tr w:rsidR="00E34FED" w:rsidRPr="006972BE" w:rsidTr="00905B8C">
        <w:trPr>
          <w:cantSplit/>
          <w:trHeight w:val="357"/>
        </w:trPr>
        <w:tc>
          <w:tcPr>
            <w:tcW w:w="2171" w:type="dxa"/>
            <w:gridSpan w:val="2"/>
          </w:tcPr>
          <w:p w:rsidR="00E34FED" w:rsidRPr="006972BE" w:rsidRDefault="00E34FED" w:rsidP="008F7C53">
            <w:pPr>
              <w:rPr>
                <w:b/>
                <w:bCs/>
                <w:szCs w:val="24"/>
              </w:rPr>
            </w:pPr>
            <w:r w:rsidRPr="006972BE">
              <w:rPr>
                <w:b/>
                <w:bCs/>
                <w:szCs w:val="24"/>
              </w:rPr>
              <w:t>Approval:</w:t>
            </w:r>
          </w:p>
        </w:tc>
        <w:tc>
          <w:tcPr>
            <w:tcW w:w="7752" w:type="dxa"/>
            <w:gridSpan w:val="4"/>
          </w:tcPr>
          <w:p w:rsidR="00E34FED" w:rsidRPr="00EF6908" w:rsidRDefault="00E34FED" w:rsidP="00BE14A3">
            <w:pPr>
              <w:rPr>
                <w:szCs w:val="24"/>
              </w:rPr>
            </w:pPr>
            <w:r w:rsidRPr="00EF6908">
              <w:rPr>
                <w:szCs w:val="24"/>
              </w:rPr>
              <w:t xml:space="preserve">JCA-Res178 (by correspondence on </w:t>
            </w:r>
            <w:r w:rsidR="00BE14A3" w:rsidRPr="00EF6908">
              <w:rPr>
                <w:szCs w:val="24"/>
              </w:rPr>
              <w:t xml:space="preserve">16 </w:t>
            </w:r>
            <w:r w:rsidRPr="00EF6908">
              <w:rPr>
                <w:szCs w:val="24"/>
              </w:rPr>
              <w:t>July 2014)</w:t>
            </w:r>
          </w:p>
        </w:tc>
      </w:tr>
      <w:tr w:rsidR="00E34FED" w:rsidRPr="006972BE" w:rsidTr="00905B8C">
        <w:trPr>
          <w:cantSplit/>
          <w:trHeight w:val="357"/>
        </w:trPr>
        <w:tc>
          <w:tcPr>
            <w:tcW w:w="2171" w:type="dxa"/>
            <w:gridSpan w:val="2"/>
            <w:tcBorders>
              <w:bottom w:val="single" w:sz="12" w:space="0" w:color="auto"/>
            </w:tcBorders>
          </w:tcPr>
          <w:p w:rsidR="00E34FED" w:rsidRPr="006972BE" w:rsidRDefault="00E34FED" w:rsidP="008F7C53">
            <w:pPr>
              <w:rPr>
                <w:b/>
                <w:bCs/>
                <w:szCs w:val="24"/>
              </w:rPr>
            </w:pPr>
            <w:r w:rsidRPr="006972BE">
              <w:rPr>
                <w:b/>
                <w:bCs/>
                <w:szCs w:val="24"/>
              </w:rPr>
              <w:t>Deadline:</w:t>
            </w:r>
          </w:p>
        </w:tc>
        <w:tc>
          <w:tcPr>
            <w:tcW w:w="7752" w:type="dxa"/>
            <w:gridSpan w:val="4"/>
            <w:tcBorders>
              <w:bottom w:val="single" w:sz="12" w:space="0" w:color="auto"/>
            </w:tcBorders>
          </w:tcPr>
          <w:p w:rsidR="00E34FED" w:rsidRPr="00EF6908" w:rsidRDefault="00E34FED" w:rsidP="00516A9A">
            <w:pPr>
              <w:pStyle w:val="LSDeadline"/>
              <w:rPr>
                <w:b w:val="0"/>
                <w:bCs w:val="0"/>
                <w:szCs w:val="24"/>
              </w:rPr>
            </w:pPr>
            <w:r w:rsidRPr="00EF6908">
              <w:rPr>
                <w:b w:val="0"/>
                <w:bCs w:val="0"/>
                <w:szCs w:val="24"/>
              </w:rPr>
              <w:t>20 September 2014</w:t>
            </w:r>
          </w:p>
        </w:tc>
      </w:tr>
      <w:tr w:rsidR="005954BE" w:rsidRPr="00B46344" w:rsidTr="00905B8C">
        <w:trPr>
          <w:cantSplit/>
          <w:trHeight w:val="204"/>
        </w:trPr>
        <w:tc>
          <w:tcPr>
            <w:tcW w:w="2171" w:type="dxa"/>
            <w:gridSpan w:val="2"/>
            <w:tcBorders>
              <w:top w:val="single" w:sz="12" w:space="0" w:color="auto"/>
            </w:tcBorders>
          </w:tcPr>
          <w:p w:rsidR="005954BE" w:rsidRPr="006972BE" w:rsidRDefault="005954BE" w:rsidP="008F7C53">
            <w:pPr>
              <w:rPr>
                <w:b/>
                <w:bCs/>
                <w:szCs w:val="24"/>
              </w:rPr>
            </w:pPr>
            <w:r w:rsidRPr="006972BE">
              <w:rPr>
                <w:b/>
                <w:bCs/>
                <w:szCs w:val="24"/>
              </w:rPr>
              <w:t>Contact:</w:t>
            </w:r>
          </w:p>
        </w:tc>
        <w:tc>
          <w:tcPr>
            <w:tcW w:w="3803" w:type="dxa"/>
            <w:gridSpan w:val="2"/>
            <w:tcBorders>
              <w:top w:val="single" w:sz="12" w:space="0" w:color="auto"/>
            </w:tcBorders>
          </w:tcPr>
          <w:p w:rsidR="005954BE" w:rsidRPr="006972BE" w:rsidRDefault="002F78FB" w:rsidP="008D6D35">
            <w:pPr>
              <w:rPr>
                <w:szCs w:val="24"/>
              </w:rPr>
            </w:pPr>
            <w:r w:rsidRPr="006972BE">
              <w:rPr>
                <w:szCs w:val="24"/>
              </w:rPr>
              <w:t>Sherif Guinena</w:t>
            </w:r>
            <w:r w:rsidR="008D6D35">
              <w:rPr>
                <w:szCs w:val="24"/>
              </w:rPr>
              <w:br/>
            </w:r>
            <w:r w:rsidRPr="006972BE">
              <w:rPr>
                <w:szCs w:val="24"/>
              </w:rPr>
              <w:t>Egypt</w:t>
            </w:r>
            <w:r w:rsidRPr="006972BE" w:rsidDel="002F78FB">
              <w:rPr>
                <w:szCs w:val="24"/>
              </w:rPr>
              <w:t xml:space="preserve"> </w:t>
            </w:r>
          </w:p>
        </w:tc>
        <w:tc>
          <w:tcPr>
            <w:tcW w:w="3949" w:type="dxa"/>
            <w:gridSpan w:val="2"/>
            <w:tcBorders>
              <w:top w:val="single" w:sz="12" w:space="0" w:color="auto"/>
            </w:tcBorders>
          </w:tcPr>
          <w:p w:rsidR="005954BE" w:rsidRPr="00F131D2" w:rsidRDefault="002F78FB" w:rsidP="008D6D35">
            <w:pPr>
              <w:rPr>
                <w:szCs w:val="24"/>
                <w:lang w:val="de-CH"/>
              </w:rPr>
            </w:pPr>
            <w:r w:rsidRPr="00F131D2">
              <w:rPr>
                <w:szCs w:val="24"/>
                <w:lang w:val="de-CH"/>
              </w:rPr>
              <w:t xml:space="preserve">Tel: </w:t>
            </w:r>
            <w:r w:rsidR="008D6D35" w:rsidRPr="00F131D2">
              <w:rPr>
                <w:szCs w:val="24"/>
                <w:lang w:val="de-CH"/>
              </w:rPr>
              <w:tab/>
            </w:r>
            <w:r w:rsidRPr="00F131D2">
              <w:rPr>
                <w:szCs w:val="24"/>
                <w:lang w:val="de-CH"/>
              </w:rPr>
              <w:t>+202 353 44240</w:t>
            </w:r>
            <w:r w:rsidR="008D6D35" w:rsidRPr="00F131D2">
              <w:rPr>
                <w:szCs w:val="24"/>
                <w:lang w:val="de-CH"/>
              </w:rPr>
              <w:br/>
            </w:r>
            <w:r w:rsidRPr="00F131D2">
              <w:rPr>
                <w:szCs w:val="24"/>
                <w:lang w:val="de-CH"/>
              </w:rPr>
              <w:t>Email:</w:t>
            </w:r>
            <w:r w:rsidR="008D6D35" w:rsidRPr="00F131D2">
              <w:rPr>
                <w:szCs w:val="24"/>
                <w:lang w:val="de-CH"/>
              </w:rPr>
              <w:tab/>
            </w:r>
            <w:hyperlink r:id="rId12" w:history="1">
              <w:r w:rsidRPr="00F131D2">
                <w:rPr>
                  <w:rStyle w:val="Hyperlink"/>
                  <w:szCs w:val="24"/>
                  <w:lang w:val="de-CH"/>
                </w:rPr>
                <w:t>dr.guinena@ntra.gov.eg</w:t>
              </w:r>
            </w:hyperlink>
            <w:r w:rsidRPr="00F131D2">
              <w:rPr>
                <w:szCs w:val="24"/>
                <w:lang w:val="de-CH"/>
              </w:rPr>
              <w:t xml:space="preserve"> </w:t>
            </w:r>
          </w:p>
        </w:tc>
      </w:tr>
      <w:tr w:rsidR="005954BE" w:rsidRPr="00B46344" w:rsidTr="00905B8C">
        <w:trPr>
          <w:cantSplit/>
          <w:trHeight w:val="204"/>
        </w:trPr>
        <w:tc>
          <w:tcPr>
            <w:tcW w:w="2171" w:type="dxa"/>
            <w:gridSpan w:val="2"/>
            <w:tcBorders>
              <w:top w:val="single" w:sz="12" w:space="0" w:color="auto"/>
            </w:tcBorders>
          </w:tcPr>
          <w:p w:rsidR="005954BE" w:rsidRPr="008D6D35" w:rsidRDefault="005954BE" w:rsidP="008F7C53">
            <w:pPr>
              <w:rPr>
                <w:b/>
                <w:bCs/>
                <w:szCs w:val="24"/>
                <w:lang w:val="en-US"/>
              </w:rPr>
            </w:pPr>
            <w:r w:rsidRPr="008D6D35">
              <w:rPr>
                <w:b/>
                <w:bCs/>
                <w:szCs w:val="24"/>
                <w:lang w:val="en-US"/>
              </w:rPr>
              <w:t>Contact:</w:t>
            </w:r>
          </w:p>
        </w:tc>
        <w:tc>
          <w:tcPr>
            <w:tcW w:w="3803" w:type="dxa"/>
            <w:gridSpan w:val="2"/>
            <w:tcBorders>
              <w:top w:val="single" w:sz="12" w:space="0" w:color="auto"/>
            </w:tcBorders>
          </w:tcPr>
          <w:p w:rsidR="005954BE" w:rsidRPr="006972BE" w:rsidRDefault="002F78FB" w:rsidP="008D6D35">
            <w:pPr>
              <w:rPr>
                <w:szCs w:val="24"/>
              </w:rPr>
            </w:pPr>
            <w:r w:rsidRPr="006972BE">
              <w:rPr>
                <w:szCs w:val="24"/>
              </w:rPr>
              <w:t>Phil Rushton</w:t>
            </w:r>
            <w:r w:rsidR="008D6D35">
              <w:rPr>
                <w:szCs w:val="24"/>
              </w:rPr>
              <w:br/>
            </w:r>
            <w:r w:rsidRPr="006972BE">
              <w:rPr>
                <w:szCs w:val="24"/>
              </w:rPr>
              <w:t>United Kingdom</w:t>
            </w:r>
          </w:p>
        </w:tc>
        <w:tc>
          <w:tcPr>
            <w:tcW w:w="3949" w:type="dxa"/>
            <w:gridSpan w:val="2"/>
            <w:tcBorders>
              <w:top w:val="single" w:sz="12" w:space="0" w:color="auto"/>
            </w:tcBorders>
          </w:tcPr>
          <w:p w:rsidR="005954BE" w:rsidRPr="008D6D35" w:rsidRDefault="002F78FB" w:rsidP="008D6D35">
            <w:pPr>
              <w:rPr>
                <w:szCs w:val="24"/>
                <w:lang w:val="de-CH"/>
              </w:rPr>
            </w:pPr>
            <w:r w:rsidRPr="008D6D35">
              <w:rPr>
                <w:szCs w:val="24"/>
                <w:lang w:val="de-CH"/>
              </w:rPr>
              <w:t xml:space="preserve">Tel: </w:t>
            </w:r>
            <w:r w:rsidR="008D6D35" w:rsidRPr="008D6D35">
              <w:rPr>
                <w:szCs w:val="24"/>
                <w:lang w:val="de-CH"/>
              </w:rPr>
              <w:tab/>
            </w:r>
            <w:r w:rsidRPr="008D6D35">
              <w:rPr>
                <w:szCs w:val="24"/>
                <w:lang w:val="de-CH"/>
              </w:rPr>
              <w:t>+44 197 759 4807</w:t>
            </w:r>
            <w:r w:rsidR="008D6D35" w:rsidRPr="008D6D35">
              <w:rPr>
                <w:szCs w:val="24"/>
                <w:lang w:val="de-CH"/>
              </w:rPr>
              <w:br/>
            </w:r>
            <w:r w:rsidRPr="008D6D35">
              <w:rPr>
                <w:szCs w:val="24"/>
                <w:lang w:val="de-CH"/>
              </w:rPr>
              <w:t>E-mail:</w:t>
            </w:r>
            <w:r w:rsidR="008D6D35">
              <w:rPr>
                <w:szCs w:val="24"/>
                <w:lang w:val="de-CH"/>
              </w:rPr>
              <w:tab/>
            </w:r>
            <w:hyperlink r:id="rId13" w:history="1">
              <w:r w:rsidRPr="008D6D35">
                <w:rPr>
                  <w:rStyle w:val="Hyperlink"/>
                  <w:szCs w:val="24"/>
                  <w:lang w:val="de-CH"/>
                </w:rPr>
                <w:t>Philip.m.rush</w:t>
              </w:r>
              <w:r w:rsidRPr="006972BE">
                <w:rPr>
                  <w:rStyle w:val="Hyperlink"/>
                  <w:szCs w:val="24"/>
                  <w:lang w:val="de-DE"/>
                </w:rPr>
                <w:t>ton@bt.com</w:t>
              </w:r>
            </w:hyperlink>
            <w:r w:rsidRPr="006972BE">
              <w:rPr>
                <w:szCs w:val="24"/>
                <w:lang w:val="de-DE"/>
              </w:rPr>
              <w:t xml:space="preserve"> </w:t>
            </w:r>
          </w:p>
        </w:tc>
      </w:tr>
      <w:tr w:rsidR="005954BE" w:rsidRPr="00B46344" w:rsidTr="008F7C53">
        <w:trPr>
          <w:cantSplit/>
          <w:trHeight w:val="204"/>
        </w:trPr>
        <w:tc>
          <w:tcPr>
            <w:tcW w:w="9923" w:type="dxa"/>
            <w:gridSpan w:val="6"/>
            <w:tcBorders>
              <w:top w:val="single" w:sz="12" w:space="0" w:color="auto"/>
            </w:tcBorders>
          </w:tcPr>
          <w:p w:rsidR="005954BE" w:rsidRPr="008D6D35" w:rsidRDefault="005954BE" w:rsidP="008F7C53">
            <w:pPr>
              <w:spacing w:before="0"/>
              <w:rPr>
                <w:szCs w:val="24"/>
                <w:lang w:val="de-CH"/>
              </w:rPr>
            </w:pPr>
          </w:p>
        </w:tc>
      </w:tr>
    </w:tbl>
    <w:p w:rsidR="00727122" w:rsidRPr="006972BE" w:rsidRDefault="001158F1" w:rsidP="008E2A4D">
      <w:pPr>
        <w:pStyle w:val="NormalWeb"/>
        <w:spacing w:before="0"/>
      </w:pPr>
      <w:r w:rsidRPr="006972BE">
        <w:t xml:space="preserve">At its recent meeting on 10 June 2014, </w:t>
      </w:r>
      <w:r w:rsidRPr="006972BE">
        <w:rPr>
          <w:lang w:val="en-US"/>
        </w:rPr>
        <w:t xml:space="preserve">the Joint Co-ordination Activity on </w:t>
      </w:r>
      <w:hyperlink r:id="rId14" w:history="1">
        <w:r w:rsidRPr="006972BE">
          <w:rPr>
            <w:rStyle w:val="Hyperlink"/>
          </w:rPr>
          <w:t>Resolution 178 ‘ITU role in organizing the work on technical aspects of telecommunication networks to support the Internet’ of the ITU Plenipotentiary (Guadalajara, 2010)</w:t>
        </w:r>
      </w:hyperlink>
      <w:r w:rsidRPr="006972BE">
        <w:rPr>
          <w:rStyle w:val="Hyperlink"/>
        </w:rPr>
        <w:t xml:space="preserve"> </w:t>
      </w:r>
      <w:r w:rsidRPr="006972BE">
        <w:t xml:space="preserve">identified </w:t>
      </w:r>
      <w:r w:rsidR="00727122" w:rsidRPr="006972BE">
        <w:t>the following issues, which appear to be under the remit of ITU-T SG16, relates to</w:t>
      </w:r>
      <w:r w:rsidR="008E2A4D" w:rsidRPr="006972BE">
        <w:t>:</w:t>
      </w:r>
      <w:r w:rsidR="00727122" w:rsidRPr="006972BE">
        <w:t xml:space="preserve"> </w:t>
      </w:r>
    </w:p>
    <w:p w:rsidR="00727122" w:rsidRPr="006972BE" w:rsidRDefault="00727122" w:rsidP="001B2FA7">
      <w:pPr>
        <w:pStyle w:val="NormalWeb"/>
        <w:spacing w:before="0"/>
      </w:pPr>
      <w:r w:rsidRPr="006972BE">
        <w:lastRenderedPageBreak/>
        <w:t>1)</w:t>
      </w:r>
      <w:r w:rsidRPr="006972BE">
        <w:tab/>
        <w:t>the work that ITU-T SG16 is undertaking with regard to the IMS</w:t>
      </w:r>
      <w:r w:rsidR="00DE7F32" w:rsidRPr="006972BE">
        <w:t xml:space="preserve">, </w:t>
      </w:r>
      <w:r w:rsidR="001B2FA7" w:rsidRPr="006972BE">
        <w:t xml:space="preserve">in particular for </w:t>
      </w:r>
      <w:r w:rsidR="00DE7F32" w:rsidRPr="006972BE">
        <w:t>global messaging</w:t>
      </w:r>
      <w:r w:rsidR="001B2FA7" w:rsidRPr="006972BE">
        <w:t xml:space="preserve"> (including MMS and Voice messaging) </w:t>
      </w:r>
      <w:r w:rsidR="00DE7F32" w:rsidRPr="006972BE">
        <w:t>over the Internet</w:t>
      </w:r>
      <w:r w:rsidRPr="006972BE">
        <w:t>.</w:t>
      </w:r>
    </w:p>
    <w:p w:rsidR="001158F1" w:rsidRPr="006972BE" w:rsidRDefault="00727122" w:rsidP="00DE7F32">
      <w:pPr>
        <w:pStyle w:val="NormalWeb"/>
        <w:spacing w:before="0" w:beforeAutospacing="0" w:after="0" w:afterAutospacing="0"/>
      </w:pPr>
      <w:r w:rsidRPr="006972BE">
        <w:t>2)</w:t>
      </w:r>
      <w:r w:rsidRPr="006972BE">
        <w:tab/>
        <w:t xml:space="preserve">obtain the views of </w:t>
      </w:r>
      <w:r w:rsidR="00DE7F32" w:rsidRPr="006972BE">
        <w:t>ITU-</w:t>
      </w:r>
      <w:r w:rsidRPr="006972BE">
        <w:t>T SG16 as to how there is diff</w:t>
      </w:r>
      <w:bookmarkStart w:id="9" w:name="_GoBack"/>
      <w:bookmarkEnd w:id="9"/>
      <w:r w:rsidRPr="006972BE">
        <w:t xml:space="preserve">erentiation between private IP networks and the </w:t>
      </w:r>
      <w:r w:rsidR="00DE7F32" w:rsidRPr="006972BE">
        <w:t xml:space="preserve">Internet </w:t>
      </w:r>
      <w:r w:rsidRPr="006972BE">
        <w:t>and how such differentiation is reflected in the Recommendations.</w:t>
      </w:r>
    </w:p>
    <w:p w:rsidR="008E2A4D" w:rsidRPr="006972BE" w:rsidRDefault="008E2A4D" w:rsidP="008E2A4D">
      <w:pPr>
        <w:pStyle w:val="NormalWeb"/>
        <w:spacing w:before="0"/>
      </w:pPr>
      <w:r w:rsidRPr="006972BE">
        <w:t>Comment from ITU T SG16 on the above issues would be appreciated.</w:t>
      </w:r>
    </w:p>
    <w:p w:rsidR="007E0A74" w:rsidRPr="006972BE" w:rsidRDefault="00385A46" w:rsidP="001158F1">
      <w:pPr>
        <w:tabs>
          <w:tab w:val="clear" w:pos="794"/>
          <w:tab w:val="clear" w:pos="1191"/>
          <w:tab w:val="clear" w:pos="1588"/>
          <w:tab w:val="clear" w:pos="1985"/>
        </w:tabs>
        <w:overflowPunct/>
        <w:autoSpaceDE/>
        <w:autoSpaceDN/>
        <w:adjustRightInd/>
        <w:spacing w:before="0"/>
        <w:jc w:val="center"/>
        <w:textAlignment w:val="auto"/>
        <w:rPr>
          <w:szCs w:val="24"/>
        </w:rPr>
      </w:pPr>
      <w:r w:rsidRPr="006972BE">
        <w:rPr>
          <w:szCs w:val="24"/>
        </w:rPr>
        <w:t>_________</w:t>
      </w:r>
    </w:p>
    <w:sectPr w:rsidR="007E0A74" w:rsidRPr="006972BE" w:rsidSect="008D6D35">
      <w:headerReference w:type="default" r:id="rId15"/>
      <w:footerReference w:type="first" r:id="rId16"/>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52DE" w:rsidRDefault="00D152DE">
      <w:r>
        <w:separator/>
      </w:r>
    </w:p>
  </w:endnote>
  <w:endnote w:type="continuationSeparator" w:id="0">
    <w:p w:rsidR="00D152DE" w:rsidRDefault="00D15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8D6D35" w:rsidRPr="008D6D35">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8D6D35" w:rsidRPr="008D6D35" w:rsidRDefault="008D6D35" w:rsidP="008D6D35">
          <w:pPr>
            <w:spacing w:before="0"/>
            <w:rPr>
              <w:sz w:val="18"/>
            </w:rPr>
          </w:pPr>
          <w:r w:rsidRPr="008D6D35">
            <w:rPr>
              <w:b/>
              <w:bCs/>
              <w:sz w:val="18"/>
            </w:rPr>
            <w:t>Attention:</w:t>
          </w:r>
          <w:r w:rsidRPr="008D6D35">
            <w:rPr>
              <w:sz w:val="18"/>
            </w:rPr>
            <w:t xml:space="preserve"> This is not a publication made available to the public, but </w:t>
          </w:r>
          <w:r w:rsidRPr="008D6D35">
            <w:rPr>
              <w:b/>
              <w:bCs/>
              <w:sz w:val="18"/>
            </w:rPr>
            <w:t>an internal ITU-T Document</w:t>
          </w:r>
          <w:r w:rsidRPr="008D6D35">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8D6D35" w:rsidRPr="008D6D35" w:rsidRDefault="008D6D35" w:rsidP="008D6D35">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52DE" w:rsidRDefault="00D152DE">
      <w:r>
        <w:separator/>
      </w:r>
    </w:p>
  </w:footnote>
  <w:footnote w:type="continuationSeparator" w:id="0">
    <w:p w:rsidR="00D152DE" w:rsidRDefault="00D152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4A7" w:rsidRPr="008D6D35" w:rsidRDefault="008D6D35" w:rsidP="008D6D35">
    <w:pPr>
      <w:pStyle w:val="Header"/>
    </w:pPr>
    <w:r w:rsidRPr="008D6D35">
      <w:t xml:space="preserve">- </w:t>
    </w:r>
    <w:r w:rsidRPr="008D6D35">
      <w:fldChar w:fldCharType="begin"/>
    </w:r>
    <w:r w:rsidRPr="008D6D35">
      <w:instrText xml:space="preserve"> PAGE  \* MERGEFORMAT </w:instrText>
    </w:r>
    <w:r w:rsidRPr="008D6D35">
      <w:fldChar w:fldCharType="separate"/>
    </w:r>
    <w:r w:rsidR="00905B8C">
      <w:rPr>
        <w:noProof/>
      </w:rPr>
      <w:t>2</w:t>
    </w:r>
    <w:r w:rsidRPr="008D6D35">
      <w:fldChar w:fldCharType="end"/>
    </w:r>
    <w:r w:rsidRPr="008D6D35">
      <w:t xml:space="preserve"> -</w:t>
    </w:r>
  </w:p>
  <w:p w:rsidR="008D6D35" w:rsidRPr="008D6D35" w:rsidRDefault="00905B8C" w:rsidP="008D6D35">
    <w:pPr>
      <w:pStyle w:val="Header"/>
      <w:spacing w:after="240"/>
    </w:pPr>
    <w:r>
      <w:t>AVD-4646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FD76057"/>
    <w:multiLevelType w:val="hybridMultilevel"/>
    <w:tmpl w:val="6B2A954A"/>
    <w:lvl w:ilvl="0" w:tplc="04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0FF0182C"/>
    <w:multiLevelType w:val="hybridMultilevel"/>
    <w:tmpl w:val="FEEC6D1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3F44CE7"/>
    <w:multiLevelType w:val="hybridMultilevel"/>
    <w:tmpl w:val="EB0A68B8"/>
    <w:lvl w:ilvl="0" w:tplc="F1DE72D8">
      <w:start w:val="1"/>
      <w:numFmt w:val="upperLetter"/>
      <w:lvlText w:val="%1)"/>
      <w:lvlJc w:val="left"/>
      <w:pPr>
        <w:ind w:left="360" w:hanging="360"/>
      </w:pPr>
      <w:rPr>
        <w:rFonts w:hint="default"/>
      </w:rPr>
    </w:lvl>
    <w:lvl w:ilvl="1" w:tplc="04090017">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3BC109E5"/>
    <w:multiLevelType w:val="hybridMultilevel"/>
    <w:tmpl w:val="C4522EE8"/>
    <w:lvl w:ilvl="0" w:tplc="F6F484B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963D84"/>
    <w:multiLevelType w:val="multilevel"/>
    <w:tmpl w:val="4B7EA06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nsid w:val="47E97CD9"/>
    <w:multiLevelType w:val="hybridMultilevel"/>
    <w:tmpl w:val="C1C662FE"/>
    <w:lvl w:ilvl="0" w:tplc="04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F635A5D"/>
    <w:multiLevelType w:val="hybridMultilevel"/>
    <w:tmpl w:val="78666F4E"/>
    <w:lvl w:ilvl="0" w:tplc="9E08476E">
      <w:start w:val="1"/>
      <w:numFmt w:val="bullet"/>
      <w:lvlText w:val=""/>
      <w:lvlJc w:val="left"/>
      <w:pPr>
        <w:ind w:left="360" w:hanging="360"/>
      </w:pPr>
      <w:rPr>
        <w:rFonts w:ascii="Symbol" w:hAnsi="Symbol" w:hint="default"/>
        <w:color w:val="000000" w:themeColor="text1"/>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62AC1F44"/>
    <w:multiLevelType w:val="hybridMultilevel"/>
    <w:tmpl w:val="7A36D7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63D03C7"/>
    <w:multiLevelType w:val="hybridMultilevel"/>
    <w:tmpl w:val="357AE0BA"/>
    <w:lvl w:ilvl="0" w:tplc="F1DE72D8">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7"/>
  </w:num>
  <w:num w:numId="7">
    <w:abstractNumId w:val="4"/>
  </w:num>
  <w:num w:numId="8">
    <w:abstractNumId w:val="8"/>
  </w:num>
  <w:num w:numId="9">
    <w:abstractNumId w:val="9"/>
  </w:num>
  <w:num w:numId="10">
    <w:abstractNumId w:val="5"/>
  </w:num>
  <w:num w:numId="11">
    <w:abstractNumId w:val="1"/>
  </w:num>
  <w:num w:numId="12">
    <w:abstractNumId w:val="2"/>
  </w:num>
  <w:num w:numId="13">
    <w:abstractNumId w:val="6"/>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10A56"/>
    <w:rsid w:val="00021096"/>
    <w:rsid w:val="0003296A"/>
    <w:rsid w:val="00042EF2"/>
    <w:rsid w:val="00054FFD"/>
    <w:rsid w:val="000650BF"/>
    <w:rsid w:val="00066C1E"/>
    <w:rsid w:val="0007697D"/>
    <w:rsid w:val="00087D2B"/>
    <w:rsid w:val="00094E83"/>
    <w:rsid w:val="000A4FC5"/>
    <w:rsid w:val="000A7DE4"/>
    <w:rsid w:val="000B6300"/>
    <w:rsid w:val="000C52AD"/>
    <w:rsid w:val="000E0FA9"/>
    <w:rsid w:val="000E5BE5"/>
    <w:rsid w:val="000F735E"/>
    <w:rsid w:val="0010010B"/>
    <w:rsid w:val="00105F24"/>
    <w:rsid w:val="001158F1"/>
    <w:rsid w:val="00126195"/>
    <w:rsid w:val="001375B5"/>
    <w:rsid w:val="001376E8"/>
    <w:rsid w:val="00150E1A"/>
    <w:rsid w:val="00151FB9"/>
    <w:rsid w:val="001530C6"/>
    <w:rsid w:val="00165274"/>
    <w:rsid w:val="00174557"/>
    <w:rsid w:val="00176AE1"/>
    <w:rsid w:val="00187478"/>
    <w:rsid w:val="00190BE6"/>
    <w:rsid w:val="00193469"/>
    <w:rsid w:val="001A1003"/>
    <w:rsid w:val="001A1EE2"/>
    <w:rsid w:val="001A4A88"/>
    <w:rsid w:val="001A5DD1"/>
    <w:rsid w:val="001B1DFA"/>
    <w:rsid w:val="001B2FA7"/>
    <w:rsid w:val="001C0ADA"/>
    <w:rsid w:val="001E03D9"/>
    <w:rsid w:val="001E1212"/>
    <w:rsid w:val="0020418B"/>
    <w:rsid w:val="002365CA"/>
    <w:rsid w:val="002613ED"/>
    <w:rsid w:val="00265FE6"/>
    <w:rsid w:val="00283DAD"/>
    <w:rsid w:val="00290EE4"/>
    <w:rsid w:val="002A3AB2"/>
    <w:rsid w:val="002A6341"/>
    <w:rsid w:val="002B3D8F"/>
    <w:rsid w:val="002D6818"/>
    <w:rsid w:val="002E3633"/>
    <w:rsid w:val="002E40A1"/>
    <w:rsid w:val="002F6C47"/>
    <w:rsid w:val="002F78FB"/>
    <w:rsid w:val="003020B7"/>
    <w:rsid w:val="00305F36"/>
    <w:rsid w:val="00311CCE"/>
    <w:rsid w:val="003121E1"/>
    <w:rsid w:val="00316698"/>
    <w:rsid w:val="003338AD"/>
    <w:rsid w:val="003371E0"/>
    <w:rsid w:val="00340898"/>
    <w:rsid w:val="0036266B"/>
    <w:rsid w:val="003662F4"/>
    <w:rsid w:val="003706DE"/>
    <w:rsid w:val="00370A1F"/>
    <w:rsid w:val="003800DF"/>
    <w:rsid w:val="00385A46"/>
    <w:rsid w:val="00386CE1"/>
    <w:rsid w:val="0038705B"/>
    <w:rsid w:val="00391D78"/>
    <w:rsid w:val="00397FB5"/>
    <w:rsid w:val="003A1547"/>
    <w:rsid w:val="003A4AA6"/>
    <w:rsid w:val="003A673A"/>
    <w:rsid w:val="003B6C07"/>
    <w:rsid w:val="003C6F8E"/>
    <w:rsid w:val="003D172F"/>
    <w:rsid w:val="003D3915"/>
    <w:rsid w:val="003E5E2D"/>
    <w:rsid w:val="003F6F57"/>
    <w:rsid w:val="00417603"/>
    <w:rsid w:val="004220F6"/>
    <w:rsid w:val="0042220C"/>
    <w:rsid w:val="00425590"/>
    <w:rsid w:val="0043095D"/>
    <w:rsid w:val="004324B5"/>
    <w:rsid w:val="00444D81"/>
    <w:rsid w:val="00453011"/>
    <w:rsid w:val="0047053A"/>
    <w:rsid w:val="004829F9"/>
    <w:rsid w:val="0048525D"/>
    <w:rsid w:val="004857A2"/>
    <w:rsid w:val="00486D4D"/>
    <w:rsid w:val="004942BA"/>
    <w:rsid w:val="00495215"/>
    <w:rsid w:val="004A0256"/>
    <w:rsid w:val="004A4416"/>
    <w:rsid w:val="004A727C"/>
    <w:rsid w:val="004C6A7A"/>
    <w:rsid w:val="004D28D9"/>
    <w:rsid w:val="004D2A0C"/>
    <w:rsid w:val="004D3CF8"/>
    <w:rsid w:val="004E45BD"/>
    <w:rsid w:val="00502206"/>
    <w:rsid w:val="00514070"/>
    <w:rsid w:val="00514A7C"/>
    <w:rsid w:val="00524B77"/>
    <w:rsid w:val="00535665"/>
    <w:rsid w:val="005715F6"/>
    <w:rsid w:val="00573660"/>
    <w:rsid w:val="005954BE"/>
    <w:rsid w:val="005A7301"/>
    <w:rsid w:val="005D02FE"/>
    <w:rsid w:val="005D2F5A"/>
    <w:rsid w:val="005F0B1B"/>
    <w:rsid w:val="00635CF0"/>
    <w:rsid w:val="006425E1"/>
    <w:rsid w:val="00642C5C"/>
    <w:rsid w:val="00650497"/>
    <w:rsid w:val="00650D6A"/>
    <w:rsid w:val="006646AA"/>
    <w:rsid w:val="00666AD9"/>
    <w:rsid w:val="00673932"/>
    <w:rsid w:val="00681CF5"/>
    <w:rsid w:val="00687DD4"/>
    <w:rsid w:val="006921E7"/>
    <w:rsid w:val="006972BE"/>
    <w:rsid w:val="006A51FC"/>
    <w:rsid w:val="006A543A"/>
    <w:rsid w:val="006C3B95"/>
    <w:rsid w:val="006C7929"/>
    <w:rsid w:val="006D21D6"/>
    <w:rsid w:val="006D5EAC"/>
    <w:rsid w:val="006E3CE7"/>
    <w:rsid w:val="00712C26"/>
    <w:rsid w:val="00727122"/>
    <w:rsid w:val="0074266E"/>
    <w:rsid w:val="00752784"/>
    <w:rsid w:val="00762E0E"/>
    <w:rsid w:val="00773EF0"/>
    <w:rsid w:val="00796C55"/>
    <w:rsid w:val="007A0848"/>
    <w:rsid w:val="007A3340"/>
    <w:rsid w:val="007B5FAA"/>
    <w:rsid w:val="007B79AA"/>
    <w:rsid w:val="007B7CF6"/>
    <w:rsid w:val="007E0A74"/>
    <w:rsid w:val="007E64ED"/>
    <w:rsid w:val="007F0224"/>
    <w:rsid w:val="007F66D7"/>
    <w:rsid w:val="00811D30"/>
    <w:rsid w:val="008169FF"/>
    <w:rsid w:val="00832BEE"/>
    <w:rsid w:val="008330DE"/>
    <w:rsid w:val="00833F13"/>
    <w:rsid w:val="00846996"/>
    <w:rsid w:val="00851220"/>
    <w:rsid w:val="00853C44"/>
    <w:rsid w:val="00880DEE"/>
    <w:rsid w:val="00881614"/>
    <w:rsid w:val="00883DB0"/>
    <w:rsid w:val="008917E0"/>
    <w:rsid w:val="008A5370"/>
    <w:rsid w:val="008A739E"/>
    <w:rsid w:val="008B248D"/>
    <w:rsid w:val="008D6D35"/>
    <w:rsid w:val="008E17A1"/>
    <w:rsid w:val="008E217F"/>
    <w:rsid w:val="008E2A4D"/>
    <w:rsid w:val="008F14A7"/>
    <w:rsid w:val="008F4E43"/>
    <w:rsid w:val="008F6CF1"/>
    <w:rsid w:val="00902495"/>
    <w:rsid w:val="00905B8C"/>
    <w:rsid w:val="00915556"/>
    <w:rsid w:val="00950C1C"/>
    <w:rsid w:val="009778B1"/>
    <w:rsid w:val="00987D18"/>
    <w:rsid w:val="009A2575"/>
    <w:rsid w:val="009B2F0F"/>
    <w:rsid w:val="009C3DB1"/>
    <w:rsid w:val="009C61D6"/>
    <w:rsid w:val="009D24C7"/>
    <w:rsid w:val="009D667F"/>
    <w:rsid w:val="009E07B5"/>
    <w:rsid w:val="009F0C02"/>
    <w:rsid w:val="009F1788"/>
    <w:rsid w:val="00A024DC"/>
    <w:rsid w:val="00A32852"/>
    <w:rsid w:val="00A34048"/>
    <w:rsid w:val="00A4609A"/>
    <w:rsid w:val="00A51A32"/>
    <w:rsid w:val="00A61478"/>
    <w:rsid w:val="00A70FCD"/>
    <w:rsid w:val="00A72C7F"/>
    <w:rsid w:val="00A75C6A"/>
    <w:rsid w:val="00A768EA"/>
    <w:rsid w:val="00AC38A8"/>
    <w:rsid w:val="00AD45B0"/>
    <w:rsid w:val="00AF0123"/>
    <w:rsid w:val="00B0306A"/>
    <w:rsid w:val="00B1695A"/>
    <w:rsid w:val="00B308C6"/>
    <w:rsid w:val="00B42133"/>
    <w:rsid w:val="00B43B6D"/>
    <w:rsid w:val="00B46344"/>
    <w:rsid w:val="00B5230A"/>
    <w:rsid w:val="00B63E5B"/>
    <w:rsid w:val="00B81A7C"/>
    <w:rsid w:val="00B8526F"/>
    <w:rsid w:val="00BA1F4F"/>
    <w:rsid w:val="00BC3919"/>
    <w:rsid w:val="00BC64AF"/>
    <w:rsid w:val="00BE14A3"/>
    <w:rsid w:val="00BE1D97"/>
    <w:rsid w:val="00BF0560"/>
    <w:rsid w:val="00BF2038"/>
    <w:rsid w:val="00C00357"/>
    <w:rsid w:val="00C03AE6"/>
    <w:rsid w:val="00C04A99"/>
    <w:rsid w:val="00C07F31"/>
    <w:rsid w:val="00C10D3A"/>
    <w:rsid w:val="00C10E44"/>
    <w:rsid w:val="00C169E6"/>
    <w:rsid w:val="00C179A7"/>
    <w:rsid w:val="00C25FEF"/>
    <w:rsid w:val="00C31C85"/>
    <w:rsid w:val="00C42ED5"/>
    <w:rsid w:val="00C61CB7"/>
    <w:rsid w:val="00C66A30"/>
    <w:rsid w:val="00C675A9"/>
    <w:rsid w:val="00CA5D26"/>
    <w:rsid w:val="00CA661E"/>
    <w:rsid w:val="00CB6207"/>
    <w:rsid w:val="00CC27EC"/>
    <w:rsid w:val="00CD003D"/>
    <w:rsid w:val="00CF3E4C"/>
    <w:rsid w:val="00D00CA7"/>
    <w:rsid w:val="00D1399A"/>
    <w:rsid w:val="00D152DE"/>
    <w:rsid w:val="00D16933"/>
    <w:rsid w:val="00D17571"/>
    <w:rsid w:val="00D85C8D"/>
    <w:rsid w:val="00D87608"/>
    <w:rsid w:val="00DA7802"/>
    <w:rsid w:val="00DB7B7A"/>
    <w:rsid w:val="00DB7D31"/>
    <w:rsid w:val="00DC229A"/>
    <w:rsid w:val="00DD165F"/>
    <w:rsid w:val="00DD4E52"/>
    <w:rsid w:val="00DD5560"/>
    <w:rsid w:val="00DD5B37"/>
    <w:rsid w:val="00DE7F32"/>
    <w:rsid w:val="00DF7DB8"/>
    <w:rsid w:val="00E0093F"/>
    <w:rsid w:val="00E34FED"/>
    <w:rsid w:val="00E427EB"/>
    <w:rsid w:val="00E42BDB"/>
    <w:rsid w:val="00E522CB"/>
    <w:rsid w:val="00E62D9A"/>
    <w:rsid w:val="00E633D3"/>
    <w:rsid w:val="00E70405"/>
    <w:rsid w:val="00E94DD6"/>
    <w:rsid w:val="00EA0B3A"/>
    <w:rsid w:val="00EA758C"/>
    <w:rsid w:val="00EC25F4"/>
    <w:rsid w:val="00ED0EEE"/>
    <w:rsid w:val="00ED79AD"/>
    <w:rsid w:val="00EE24AD"/>
    <w:rsid w:val="00EE7E9B"/>
    <w:rsid w:val="00EF6908"/>
    <w:rsid w:val="00F07569"/>
    <w:rsid w:val="00F12B84"/>
    <w:rsid w:val="00F131D2"/>
    <w:rsid w:val="00F213EF"/>
    <w:rsid w:val="00F23FD7"/>
    <w:rsid w:val="00F26338"/>
    <w:rsid w:val="00F30E9E"/>
    <w:rsid w:val="00F35BC7"/>
    <w:rsid w:val="00F51789"/>
    <w:rsid w:val="00F8342C"/>
    <w:rsid w:val="00F86124"/>
    <w:rsid w:val="00F96068"/>
    <w:rsid w:val="00F97913"/>
    <w:rsid w:val="00FC4154"/>
    <w:rsid w:val="00FD2440"/>
    <w:rsid w:val="00FF0ECC"/>
    <w:rsid w:val="00FF6455"/>
    <w:rsid w:val="00FF6C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85CF9EA-FF43-4672-8AD2-E5E1DF98C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aliases w:val="超级链接"/>
    <w:rsid w:val="00A768EA"/>
    <w:rPr>
      <w:color w:val="0000FF"/>
      <w:u w:val="single"/>
    </w:rPr>
  </w:style>
  <w:style w:type="character" w:customStyle="1" w:styleId="Heading1Char">
    <w:name w:val="Heading 1 Char"/>
    <w:basedOn w:val="DefaultParagraphFont"/>
    <w:link w:val="Heading1"/>
    <w:rsid w:val="007E0A74"/>
    <w:rPr>
      <w:b/>
      <w:sz w:val="24"/>
      <w:lang w:val="en-GB" w:eastAsia="en-US"/>
    </w:rPr>
  </w:style>
  <w:style w:type="paragraph" w:styleId="ListParagraph">
    <w:name w:val="List Paragraph"/>
    <w:basedOn w:val="Normal"/>
    <w:uiPriority w:val="34"/>
    <w:qFormat/>
    <w:rsid w:val="007E0A74"/>
    <w:pPr>
      <w:ind w:left="720"/>
      <w:contextualSpacing/>
    </w:pPr>
    <w:rPr>
      <w:rFonts w:eastAsia="MS Mincho"/>
    </w:rPr>
  </w:style>
  <w:style w:type="character" w:styleId="FollowedHyperlink">
    <w:name w:val="FollowedHyperlink"/>
    <w:basedOn w:val="DefaultParagraphFont"/>
    <w:rsid w:val="007E0A74"/>
    <w:rPr>
      <w:color w:val="800080" w:themeColor="followedHyperlink"/>
      <w:u w:val="single"/>
    </w:rPr>
  </w:style>
  <w:style w:type="paragraph" w:styleId="BalloonText">
    <w:name w:val="Balloon Text"/>
    <w:basedOn w:val="Normal"/>
    <w:link w:val="BalloonTextChar"/>
    <w:rsid w:val="00C03AE6"/>
    <w:pPr>
      <w:spacing w:before="0"/>
    </w:pPr>
    <w:rPr>
      <w:rFonts w:ascii="Tahoma" w:hAnsi="Tahoma" w:cs="Tahoma"/>
      <w:sz w:val="16"/>
      <w:szCs w:val="16"/>
    </w:rPr>
  </w:style>
  <w:style w:type="character" w:customStyle="1" w:styleId="BalloonTextChar">
    <w:name w:val="Balloon Text Char"/>
    <w:basedOn w:val="DefaultParagraphFont"/>
    <w:link w:val="BalloonText"/>
    <w:rsid w:val="00C03AE6"/>
    <w:rPr>
      <w:rFonts w:ascii="Tahoma" w:hAnsi="Tahoma" w:cs="Tahoma"/>
      <w:sz w:val="16"/>
      <w:szCs w:val="16"/>
      <w:lang w:val="en-GB" w:eastAsia="en-US"/>
    </w:rPr>
  </w:style>
  <w:style w:type="paragraph" w:customStyle="1" w:styleId="LSDeadline">
    <w:name w:val="LSDeadline"/>
    <w:basedOn w:val="Normal"/>
    <w:rsid w:val="005954BE"/>
    <w:rPr>
      <w:b/>
      <w:bCs/>
    </w:rPr>
  </w:style>
  <w:style w:type="paragraph" w:customStyle="1" w:styleId="LSForAction">
    <w:name w:val="LSForAction"/>
    <w:basedOn w:val="Normal"/>
    <w:rsid w:val="005954BE"/>
    <w:rPr>
      <w:b/>
      <w:bCs/>
    </w:rPr>
  </w:style>
  <w:style w:type="paragraph" w:customStyle="1" w:styleId="LSSource">
    <w:name w:val="LSSource"/>
    <w:basedOn w:val="Normal"/>
    <w:rsid w:val="005954BE"/>
    <w:rPr>
      <w:b/>
      <w:bCs/>
    </w:rPr>
  </w:style>
  <w:style w:type="paragraph" w:customStyle="1" w:styleId="LSTitle">
    <w:name w:val="LSTitle"/>
    <w:basedOn w:val="Normal"/>
    <w:rsid w:val="005954BE"/>
    <w:rPr>
      <w:b/>
      <w:bCs/>
    </w:rPr>
  </w:style>
  <w:style w:type="paragraph" w:customStyle="1" w:styleId="LSForInfo">
    <w:name w:val="LSForInfo"/>
    <w:basedOn w:val="LSForAction"/>
    <w:rsid w:val="005954BE"/>
  </w:style>
  <w:style w:type="paragraph" w:customStyle="1" w:styleId="LSForComment">
    <w:name w:val="LSForComment"/>
    <w:basedOn w:val="LSForAction"/>
    <w:rsid w:val="005954BE"/>
  </w:style>
  <w:style w:type="paragraph" w:customStyle="1" w:styleId="Docnumber">
    <w:name w:val="Docnumber"/>
    <w:basedOn w:val="Normal"/>
    <w:link w:val="DocnumberChar"/>
    <w:rsid w:val="008F14A7"/>
    <w:pPr>
      <w:jc w:val="right"/>
    </w:pPr>
    <w:rPr>
      <w:b/>
    </w:rPr>
  </w:style>
  <w:style w:type="character" w:customStyle="1" w:styleId="DocnumberChar">
    <w:name w:val="Docnumber Char"/>
    <w:basedOn w:val="DefaultParagraphFont"/>
    <w:link w:val="Docnumber"/>
    <w:rsid w:val="008F14A7"/>
    <w:rPr>
      <w:b/>
      <w:sz w:val="24"/>
      <w:lang w:val="en-GB" w:eastAsia="en-US"/>
    </w:rPr>
  </w:style>
  <w:style w:type="paragraph" w:styleId="NormalWeb">
    <w:name w:val="Normal (Web)"/>
    <w:basedOn w:val="Normal"/>
    <w:uiPriority w:val="99"/>
    <w:unhideWhenUsed/>
    <w:rsid w:val="001158F1"/>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747348">
      <w:bodyDiv w:val="1"/>
      <w:marLeft w:val="0"/>
      <w:marRight w:val="0"/>
      <w:marTop w:val="0"/>
      <w:marBottom w:val="0"/>
      <w:divBdr>
        <w:top w:val="none" w:sz="0" w:space="0" w:color="auto"/>
        <w:left w:val="none" w:sz="0" w:space="0" w:color="auto"/>
        <w:bottom w:val="none" w:sz="0" w:space="0" w:color="auto"/>
        <w:right w:val="none" w:sz="0" w:space="0" w:color="auto"/>
      </w:divBdr>
    </w:div>
    <w:div w:id="667710473">
      <w:bodyDiv w:val="1"/>
      <w:marLeft w:val="0"/>
      <w:marRight w:val="0"/>
      <w:marTop w:val="0"/>
      <w:marBottom w:val="0"/>
      <w:divBdr>
        <w:top w:val="none" w:sz="0" w:space="0" w:color="auto"/>
        <w:left w:val="none" w:sz="0" w:space="0" w:color="auto"/>
        <w:bottom w:val="none" w:sz="0" w:space="0" w:color="auto"/>
        <w:right w:val="none" w:sz="0" w:space="0" w:color="auto"/>
      </w:divBdr>
    </w:div>
    <w:div w:id="737365825">
      <w:bodyDiv w:val="1"/>
      <w:marLeft w:val="0"/>
      <w:marRight w:val="0"/>
      <w:marTop w:val="0"/>
      <w:marBottom w:val="0"/>
      <w:divBdr>
        <w:top w:val="none" w:sz="0" w:space="0" w:color="auto"/>
        <w:left w:val="none" w:sz="0" w:space="0" w:color="auto"/>
        <w:bottom w:val="none" w:sz="0" w:space="0" w:color="auto"/>
        <w:right w:val="none" w:sz="0" w:space="0" w:color="auto"/>
      </w:divBdr>
    </w:div>
    <w:div w:id="1459029346">
      <w:bodyDiv w:val="1"/>
      <w:marLeft w:val="0"/>
      <w:marRight w:val="0"/>
      <w:marTop w:val="0"/>
      <w:marBottom w:val="0"/>
      <w:divBdr>
        <w:top w:val="none" w:sz="0" w:space="0" w:color="auto"/>
        <w:left w:val="none" w:sz="0" w:space="0" w:color="auto"/>
        <w:bottom w:val="none" w:sz="0" w:space="0" w:color="auto"/>
        <w:right w:val="none" w:sz="0" w:space="0" w:color="auto"/>
      </w:divBdr>
    </w:div>
    <w:div w:id="1745685857">
      <w:bodyDiv w:val="1"/>
      <w:marLeft w:val="0"/>
      <w:marRight w:val="0"/>
      <w:marTop w:val="0"/>
      <w:marBottom w:val="0"/>
      <w:divBdr>
        <w:top w:val="none" w:sz="0" w:space="0" w:color="auto"/>
        <w:left w:val="none" w:sz="0" w:space="0" w:color="auto"/>
        <w:bottom w:val="none" w:sz="0" w:space="0" w:color="auto"/>
        <w:right w:val="none" w:sz="0" w:space="0" w:color="auto"/>
      </w:divBdr>
    </w:div>
    <w:div w:id="1835102585">
      <w:bodyDiv w:val="1"/>
      <w:marLeft w:val="0"/>
      <w:marRight w:val="0"/>
      <w:marTop w:val="0"/>
      <w:marBottom w:val="0"/>
      <w:divBdr>
        <w:top w:val="none" w:sz="0" w:space="0" w:color="auto"/>
        <w:left w:val="none" w:sz="0" w:space="0" w:color="auto"/>
        <w:bottom w:val="none" w:sz="0" w:space="0" w:color="auto"/>
        <w:right w:val="none" w:sz="0" w:space="0" w:color="auto"/>
      </w:divBdr>
    </w:div>
    <w:div w:id="2060588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hilip.m.rushton@bt.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r.guinena@ntra.gov.e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ifa.itu.int/t/2013/ls/jca-res178/sp15-jca-res178-oLS-00005.docx"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tu.int/en/ITU-T/jca/Res178/Pages/PP10-RESOLUTION%20178.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3C7199E62CE44D8550AA64A8C5F8D2" ma:contentTypeVersion="1" ma:contentTypeDescription="Create a new document." ma:contentTypeScope="" ma:versionID="1290a1b2df95854b85721eae996eee2d">
  <xsd:schema xmlns:xsd="http://www.w3.org/2001/XMLSchema" xmlns:xs="http://www.w3.org/2001/XMLSchema" xmlns:p="http://schemas.microsoft.com/office/2006/metadata/properties" xmlns:ns1="http://schemas.microsoft.com/sharepoint/v3" targetNamespace="http://schemas.microsoft.com/office/2006/metadata/properties" ma:root="true" ma:fieldsID="47702c99b0592ceb5bf7269db54c0d1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D0D98-E5B2-41B9-A539-5B80495574E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EC66FCC-E1AD-4495-B5D9-C2CECBB33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0EF331-BC5A-49B2-B511-466E1332DBE9}">
  <ds:schemaRefs>
    <ds:schemaRef ds:uri="http://schemas.microsoft.com/sharepoint/v3/contenttype/forms"/>
  </ds:schemaRefs>
</ds:datastoreItem>
</file>

<file path=customXml/itemProps4.xml><?xml version="1.0" encoding="utf-8"?>
<ds:datastoreItem xmlns:ds="http://schemas.openxmlformats.org/officeDocument/2006/customXml" ds:itemID="{00C5066B-B377-4884-8951-5E83B70AB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7</TotalTime>
  <Pages>2</Pages>
  <Words>311</Words>
  <Characters>1778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JCA-Res178 requests your input</vt:lpstr>
    </vt:vector>
  </TitlesOfParts>
  <Manager>ITU-T</Manager>
  <Company>International Telecommunication Union (ITU)</Company>
  <LinksUpToDate>false</LinksUpToDate>
  <CharactersWithSpaces>2085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JCA-Res178 requests your further input</dc:title>
  <dc:creator>Co-convenors of JCA on PP-10 Resolution 178</dc:creator>
  <dc:description>TD 252 (GEN/16)  For: Geneva, 9 - 20 February 2015_x000d_Document date: _x000d_Saved by ITU51006831 at 17:24:01 on 28/08/14</dc:description>
  <cp:lastModifiedBy>Paul E. Jones</cp:lastModifiedBy>
  <cp:revision>10</cp:revision>
  <cp:lastPrinted>2014-08-29T14:00:00Z</cp:lastPrinted>
  <dcterms:created xsi:type="dcterms:W3CDTF">2014-08-28T15:31:00Z</dcterms:created>
  <dcterms:modified xsi:type="dcterms:W3CDTF">2014-10-26T06:00:00Z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0x010100893C7199E62CE44D8550AA64A8C5F8D2</vt:lpwstr>
  </property>
  <property fmtid="{D5CDD505-2E9C-101B-9397-08002B2CF9AE}" pid="3" name="Docnum">
    <vt:lpwstr>TD 252 (GEN/16)</vt:lpwstr>
  </property>
  <property fmtid="{D5CDD505-2E9C-101B-9397-08002B2CF9AE}" pid="4" name="Docdate">
    <vt:lpwstr/>
  </property>
  <property fmtid="{D5CDD505-2E9C-101B-9397-08002B2CF9AE}" pid="5" name="Docorlang">
    <vt:lpwstr>English only Original: English</vt:lpwstr>
  </property>
  <property fmtid="{D5CDD505-2E9C-101B-9397-08002B2CF9AE}" pid="6" name="Docbluepink">
    <vt:lpwstr/>
  </property>
  <property fmtid="{D5CDD505-2E9C-101B-9397-08002B2CF9AE}" pid="7" name="Docdest">
    <vt:lpwstr>Geneva, 9 - 20 February 2015</vt:lpwstr>
  </property>
  <property fmtid="{D5CDD505-2E9C-101B-9397-08002B2CF9AE}" pid="8" name="Docauthor">
    <vt:lpwstr>Co-convenors of JCA on PP-10 Resolution 178</vt:lpwstr>
  </property>
</Properties>
</file>