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A25AA7" w:rsidRPr="00A25AA7">
        <w:trPr>
          <w:cantSplit/>
        </w:trPr>
        <w:tc>
          <w:tcPr>
            <w:tcW w:w="4857" w:type="dxa"/>
            <w:gridSpan w:val="2"/>
          </w:tcPr>
          <w:p w:rsidR="00A25AA7" w:rsidRPr="00A25AA7" w:rsidRDefault="00A25AA7" w:rsidP="00A25AA7">
            <w:pPr>
              <w:rPr>
                <w:sz w:val="20"/>
              </w:rPr>
            </w:pPr>
            <w:bookmarkStart w:id="0" w:name="dsg" w:colFirst="1" w:colLast="1"/>
            <w:bookmarkStart w:id="1" w:name="dtableau"/>
            <w:r w:rsidRPr="00A25AA7">
              <w:rPr>
                <w:sz w:val="20"/>
              </w:rPr>
              <w:t>INTERNATIONAL TELECOMMUNICATION UNION</w:t>
            </w:r>
          </w:p>
        </w:tc>
        <w:tc>
          <w:tcPr>
            <w:tcW w:w="5066" w:type="dxa"/>
          </w:tcPr>
          <w:p w:rsidR="00A25AA7" w:rsidRPr="00A25AA7" w:rsidRDefault="00A25AA7" w:rsidP="00A25AA7">
            <w:pPr>
              <w:jc w:val="right"/>
              <w:rPr>
                <w:b/>
                <w:bCs/>
                <w:smallCaps/>
                <w:sz w:val="32"/>
              </w:rPr>
            </w:pPr>
            <w:r>
              <w:rPr>
                <w:b/>
                <w:bCs/>
                <w:smallCaps/>
                <w:sz w:val="32"/>
              </w:rPr>
              <w:t>STUDY GROUP 16</w:t>
            </w:r>
          </w:p>
        </w:tc>
      </w:tr>
      <w:tr w:rsidR="00A25AA7" w:rsidRPr="00A25AA7">
        <w:trPr>
          <w:cantSplit/>
          <w:trHeight w:val="461"/>
        </w:trPr>
        <w:tc>
          <w:tcPr>
            <w:tcW w:w="4857" w:type="dxa"/>
            <w:gridSpan w:val="2"/>
            <w:vMerge w:val="restart"/>
            <w:tcBorders>
              <w:bottom w:val="nil"/>
            </w:tcBorders>
          </w:tcPr>
          <w:p w:rsidR="00A25AA7" w:rsidRPr="00A25AA7" w:rsidRDefault="00A25AA7" w:rsidP="00A25AA7">
            <w:pPr>
              <w:rPr>
                <w:b/>
                <w:bCs/>
                <w:sz w:val="26"/>
              </w:rPr>
            </w:pPr>
            <w:bookmarkStart w:id="2" w:name="dnum" w:colFirst="1" w:colLast="1"/>
            <w:bookmarkEnd w:id="0"/>
            <w:r w:rsidRPr="00A25AA7">
              <w:rPr>
                <w:b/>
                <w:bCs/>
                <w:sz w:val="26"/>
              </w:rPr>
              <w:t>TELECOMMUNICATION</w:t>
            </w:r>
            <w:r w:rsidRPr="00A25AA7">
              <w:rPr>
                <w:b/>
                <w:bCs/>
                <w:sz w:val="26"/>
              </w:rPr>
              <w:br/>
              <w:t>STANDARDIZATION SECTOR</w:t>
            </w:r>
          </w:p>
          <w:p w:rsidR="00A25AA7" w:rsidRPr="00A25AA7" w:rsidRDefault="00A25AA7" w:rsidP="00A25AA7">
            <w:pPr>
              <w:rPr>
                <w:smallCaps/>
                <w:sz w:val="20"/>
              </w:rPr>
            </w:pPr>
            <w:r w:rsidRPr="00A25AA7">
              <w:rPr>
                <w:sz w:val="20"/>
              </w:rPr>
              <w:t xml:space="preserve">STUDY PERIOD </w:t>
            </w:r>
            <w:r>
              <w:rPr>
                <w:sz w:val="20"/>
              </w:rPr>
              <w:t>2013-2016</w:t>
            </w:r>
          </w:p>
        </w:tc>
        <w:tc>
          <w:tcPr>
            <w:tcW w:w="5066" w:type="dxa"/>
            <w:tcBorders>
              <w:bottom w:val="nil"/>
            </w:tcBorders>
          </w:tcPr>
          <w:p w:rsidR="00A25AA7" w:rsidRPr="00A25AA7" w:rsidRDefault="00A25AA7" w:rsidP="0014296E">
            <w:pPr>
              <w:pStyle w:val="Docnumber"/>
            </w:pPr>
            <w:r>
              <w:t xml:space="preserve">TD </w:t>
            </w:r>
            <w:r w:rsidR="0014296E">
              <w:t>QQQ</w:t>
            </w:r>
            <w:r>
              <w:t xml:space="preserve"> (</w:t>
            </w:r>
            <w:r w:rsidR="0014296E">
              <w:t>Plen</w:t>
            </w:r>
            <w:bookmarkStart w:id="3" w:name="_GoBack"/>
            <w:bookmarkEnd w:id="3"/>
            <w:r>
              <w:t>)</w:t>
            </w:r>
          </w:p>
        </w:tc>
      </w:tr>
      <w:tr w:rsidR="00A25AA7" w:rsidRPr="00A25AA7">
        <w:trPr>
          <w:cantSplit/>
          <w:trHeight w:val="355"/>
        </w:trPr>
        <w:tc>
          <w:tcPr>
            <w:tcW w:w="4857" w:type="dxa"/>
            <w:gridSpan w:val="2"/>
            <w:vMerge/>
            <w:tcBorders>
              <w:bottom w:val="single" w:sz="12" w:space="0" w:color="auto"/>
            </w:tcBorders>
          </w:tcPr>
          <w:p w:rsidR="00A25AA7" w:rsidRPr="00A25AA7" w:rsidRDefault="00A25AA7" w:rsidP="00A25AA7">
            <w:pPr>
              <w:rPr>
                <w:b/>
                <w:bCs/>
                <w:sz w:val="26"/>
              </w:rPr>
            </w:pPr>
            <w:bookmarkStart w:id="4" w:name="dorlang" w:colFirst="1" w:colLast="1"/>
            <w:bookmarkEnd w:id="2"/>
          </w:p>
        </w:tc>
        <w:tc>
          <w:tcPr>
            <w:tcW w:w="5066" w:type="dxa"/>
            <w:tcBorders>
              <w:bottom w:val="single" w:sz="12" w:space="0" w:color="auto"/>
            </w:tcBorders>
          </w:tcPr>
          <w:p w:rsidR="00A25AA7" w:rsidRDefault="00A25AA7" w:rsidP="00A25AA7">
            <w:pPr>
              <w:jc w:val="right"/>
              <w:rPr>
                <w:b/>
                <w:bCs/>
                <w:sz w:val="28"/>
              </w:rPr>
            </w:pPr>
            <w:r>
              <w:rPr>
                <w:b/>
                <w:bCs/>
                <w:sz w:val="28"/>
              </w:rPr>
              <w:t>English only</w:t>
            </w:r>
          </w:p>
          <w:p w:rsidR="00A25AA7" w:rsidRPr="00A25AA7" w:rsidRDefault="00A25AA7" w:rsidP="00A25AA7">
            <w:pPr>
              <w:jc w:val="right"/>
              <w:rPr>
                <w:b/>
                <w:bCs/>
                <w:sz w:val="28"/>
              </w:rPr>
            </w:pPr>
            <w:r>
              <w:rPr>
                <w:b/>
                <w:bCs/>
                <w:sz w:val="28"/>
              </w:rPr>
              <w:t>Original: English</w:t>
            </w:r>
          </w:p>
        </w:tc>
      </w:tr>
      <w:tr w:rsidR="00A25AA7" w:rsidRPr="00A25AA7">
        <w:trPr>
          <w:cantSplit/>
          <w:trHeight w:val="357"/>
        </w:trPr>
        <w:tc>
          <w:tcPr>
            <w:tcW w:w="1617" w:type="dxa"/>
          </w:tcPr>
          <w:p w:rsidR="00A25AA7" w:rsidRPr="00A25AA7" w:rsidRDefault="00A25AA7" w:rsidP="00A25AA7">
            <w:pPr>
              <w:rPr>
                <w:b/>
                <w:bCs/>
              </w:rPr>
            </w:pPr>
            <w:bookmarkStart w:id="5" w:name="dbluepink" w:colFirst="1" w:colLast="1"/>
            <w:bookmarkStart w:id="6" w:name="dmeeting" w:colFirst="2" w:colLast="2"/>
            <w:bookmarkEnd w:id="4"/>
            <w:r w:rsidRPr="00A25AA7">
              <w:rPr>
                <w:b/>
                <w:bCs/>
              </w:rPr>
              <w:t>Question(s):</w:t>
            </w:r>
          </w:p>
        </w:tc>
        <w:tc>
          <w:tcPr>
            <w:tcW w:w="3240" w:type="dxa"/>
          </w:tcPr>
          <w:p w:rsidR="00A25AA7" w:rsidRPr="00A25AA7" w:rsidRDefault="00A25AA7" w:rsidP="00A25AA7">
            <w:r w:rsidRPr="00A25AA7">
              <w:t>2/16</w:t>
            </w:r>
          </w:p>
        </w:tc>
        <w:tc>
          <w:tcPr>
            <w:tcW w:w="5066" w:type="dxa"/>
          </w:tcPr>
          <w:p w:rsidR="00A25AA7" w:rsidRPr="00A25AA7" w:rsidRDefault="00A25AA7" w:rsidP="00A25AA7">
            <w:pPr>
              <w:jc w:val="right"/>
            </w:pPr>
            <w:r w:rsidRPr="00A25AA7">
              <w:t>Geneva, 23 May - 3 June 2016</w:t>
            </w:r>
          </w:p>
        </w:tc>
      </w:tr>
      <w:tr w:rsidR="00A25AA7" w:rsidRPr="00A25AA7">
        <w:trPr>
          <w:cantSplit/>
          <w:trHeight w:val="357"/>
        </w:trPr>
        <w:tc>
          <w:tcPr>
            <w:tcW w:w="9923" w:type="dxa"/>
            <w:gridSpan w:val="3"/>
          </w:tcPr>
          <w:p w:rsidR="00A25AA7" w:rsidRPr="00A25AA7" w:rsidRDefault="00A25AA7" w:rsidP="00A25AA7">
            <w:pPr>
              <w:jc w:val="center"/>
              <w:rPr>
                <w:b/>
                <w:bCs/>
              </w:rPr>
            </w:pPr>
            <w:bookmarkStart w:id="7" w:name="dtitle" w:colFirst="0" w:colLast="0"/>
            <w:bookmarkEnd w:id="5"/>
            <w:bookmarkEnd w:id="6"/>
            <w:r w:rsidRPr="00A25AA7">
              <w:rPr>
                <w:b/>
                <w:bCs/>
              </w:rPr>
              <w:t>TD</w:t>
            </w:r>
          </w:p>
        </w:tc>
      </w:tr>
      <w:tr w:rsidR="00A25AA7" w:rsidRPr="00A25AA7">
        <w:trPr>
          <w:cantSplit/>
          <w:trHeight w:val="357"/>
        </w:trPr>
        <w:tc>
          <w:tcPr>
            <w:tcW w:w="1617" w:type="dxa"/>
          </w:tcPr>
          <w:p w:rsidR="00A25AA7" w:rsidRPr="00A25AA7" w:rsidRDefault="00A25AA7" w:rsidP="00A25AA7">
            <w:pPr>
              <w:rPr>
                <w:b/>
                <w:bCs/>
              </w:rPr>
            </w:pPr>
            <w:bookmarkStart w:id="8" w:name="dsource" w:colFirst="1" w:colLast="1"/>
            <w:bookmarkEnd w:id="7"/>
            <w:r w:rsidRPr="00A25AA7">
              <w:rPr>
                <w:b/>
                <w:bCs/>
              </w:rPr>
              <w:t>Source:</w:t>
            </w:r>
          </w:p>
        </w:tc>
        <w:tc>
          <w:tcPr>
            <w:tcW w:w="8306" w:type="dxa"/>
            <w:gridSpan w:val="2"/>
          </w:tcPr>
          <w:p w:rsidR="00A25AA7" w:rsidRPr="00A25AA7" w:rsidRDefault="00A25AA7" w:rsidP="00A25AA7">
            <w:r w:rsidRPr="00A25AA7">
              <w:t>Rapporteur</w:t>
            </w:r>
            <w:r>
              <w:t xml:space="preserve"> </w:t>
            </w:r>
            <w:r w:rsidRPr="00A25AA7">
              <w:t>Q2/16</w:t>
            </w:r>
          </w:p>
        </w:tc>
      </w:tr>
      <w:tr w:rsidR="00A25AA7" w:rsidRPr="00A25AA7">
        <w:trPr>
          <w:cantSplit/>
          <w:trHeight w:val="357"/>
        </w:trPr>
        <w:tc>
          <w:tcPr>
            <w:tcW w:w="1617" w:type="dxa"/>
            <w:tcBorders>
              <w:bottom w:val="single" w:sz="12" w:space="0" w:color="auto"/>
            </w:tcBorders>
          </w:tcPr>
          <w:p w:rsidR="00A25AA7" w:rsidRPr="00A25AA7" w:rsidRDefault="00A25AA7" w:rsidP="00A25AA7">
            <w:pPr>
              <w:spacing w:after="120"/>
            </w:pPr>
            <w:bookmarkStart w:id="9" w:name="dtitle1" w:colFirst="1" w:colLast="1"/>
            <w:bookmarkEnd w:id="8"/>
            <w:r w:rsidRPr="00A25AA7">
              <w:rPr>
                <w:b/>
                <w:bCs/>
              </w:rPr>
              <w:t>Title:</w:t>
            </w:r>
          </w:p>
        </w:tc>
        <w:tc>
          <w:tcPr>
            <w:tcW w:w="8306" w:type="dxa"/>
            <w:gridSpan w:val="2"/>
            <w:tcBorders>
              <w:bottom w:val="single" w:sz="12" w:space="0" w:color="auto"/>
            </w:tcBorders>
          </w:tcPr>
          <w:p w:rsidR="00A25AA7" w:rsidRPr="00A25AA7" w:rsidRDefault="008B2A60" w:rsidP="00A25AA7">
            <w:pPr>
              <w:spacing w:after="120"/>
            </w:pPr>
            <w:proofErr w:type="gramStart"/>
            <w:r>
              <w:t>H.Sup</w:t>
            </w:r>
            <w:proofErr w:type="gramEnd"/>
            <w:r>
              <w:t>4 "</w:t>
            </w:r>
            <w:r w:rsidR="00A25AA7" w:rsidRPr="00A25AA7">
              <w:t>Repository of generic parameters for ITU T H.460.x sub-series Recommendations</w:t>
            </w:r>
            <w:r>
              <w:t>" (Rev.): Updated text (</w:t>
            </w:r>
            <w:r w:rsidRPr="00A25AA7">
              <w:t>Geneva, 23 May - 3 June 2016</w:t>
            </w:r>
            <w:r>
              <w:t>)</w:t>
            </w:r>
          </w:p>
        </w:tc>
      </w:tr>
    </w:tbl>
    <w:bookmarkEnd w:id="1"/>
    <w:bookmarkEnd w:id="9"/>
    <w:p w:rsidR="00771EC4" w:rsidRDefault="00771EC4" w:rsidP="008B2A60">
      <w:r>
        <w:t>This document contains a revised H-Series Supplement 4 with consideration given to the following H.460-series Recommendations:</w:t>
      </w:r>
    </w:p>
    <w:p w:rsidR="00771EC4" w:rsidRDefault="00771EC4" w:rsidP="008B2A60">
      <w:pPr>
        <w:numPr>
          <w:ilvl w:val="0"/>
          <w:numId w:val="7"/>
        </w:numPr>
        <w:tabs>
          <w:tab w:val="clear" w:pos="794"/>
          <w:tab w:val="clear" w:pos="1191"/>
          <w:tab w:val="clear" w:pos="1588"/>
          <w:tab w:val="clear" w:pos="1985"/>
        </w:tabs>
        <w:ind w:left="567" w:hanging="567"/>
      </w:pPr>
      <w:r>
        <w:t>H.460.</w:t>
      </w:r>
      <w:r w:rsidR="005A7EB9">
        <w:t>26</w:t>
      </w:r>
    </w:p>
    <w:p w:rsidR="00771EC4" w:rsidRDefault="00771EC4" w:rsidP="008B2A60">
      <w:pPr>
        <w:numPr>
          <w:ilvl w:val="0"/>
          <w:numId w:val="7"/>
        </w:numPr>
        <w:tabs>
          <w:tab w:val="clear" w:pos="794"/>
          <w:tab w:val="clear" w:pos="1191"/>
          <w:tab w:val="clear" w:pos="1588"/>
          <w:tab w:val="clear" w:pos="1985"/>
        </w:tabs>
        <w:ind w:left="567" w:hanging="567"/>
      </w:pPr>
      <w:r>
        <w:t>H.460.</w:t>
      </w:r>
      <w:r w:rsidR="005A7EB9">
        <w:t>27</w:t>
      </w:r>
    </w:p>
    <w:p w:rsidR="00771EC4" w:rsidRDefault="00771EC4" w:rsidP="008B2A60"/>
    <w:p w:rsidR="008B2A60" w:rsidRDefault="008B2A60" w:rsidP="008B2A60">
      <w:pPr>
        <w:sectPr w:rsidR="008B2A60" w:rsidSect="00A25AA7">
          <w:headerReference w:type="default" r:id="rId8"/>
          <w:footerReference w:type="first" r:id="rId9"/>
          <w:pgSz w:w="11907" w:h="16840"/>
          <w:pgMar w:top="1417" w:right="1134" w:bottom="1417" w:left="1134" w:header="720" w:footer="720" w:gutter="0"/>
          <w:cols w:space="720"/>
          <w:titlePg/>
          <w:docGrid w:linePitch="326"/>
        </w:sectPr>
      </w:pPr>
    </w:p>
    <w:tbl>
      <w:tblPr>
        <w:tblW w:w="0" w:type="auto"/>
        <w:tblLayout w:type="fixed"/>
        <w:tblLook w:val="0000" w:firstRow="0" w:lastRow="0" w:firstColumn="0" w:lastColumn="0" w:noHBand="0" w:noVBand="0"/>
      </w:tblPr>
      <w:tblGrid>
        <w:gridCol w:w="9945"/>
      </w:tblGrid>
      <w:tr w:rsidR="00771EC4" w:rsidTr="00771EC4">
        <w:tc>
          <w:tcPr>
            <w:tcW w:w="9945" w:type="dxa"/>
          </w:tcPr>
          <w:p w:rsidR="00771EC4" w:rsidRDefault="008B2A60" w:rsidP="00771EC4">
            <w:pPr>
              <w:pStyle w:val="RecNo"/>
              <w:rPr>
                <w:lang w:val="en-US"/>
              </w:rPr>
            </w:pPr>
            <w:r>
              <w:rPr>
                <w:lang w:val="en-US"/>
              </w:rPr>
              <w:lastRenderedPageBreak/>
              <w:t xml:space="preserve">Draft revised </w:t>
            </w:r>
            <w:r w:rsidR="00771EC4">
              <w:rPr>
                <w:lang w:val="en-US"/>
              </w:rPr>
              <w:t>Supplement 4 to ITU-T H-series Recommendations</w:t>
            </w:r>
            <w:bookmarkStart w:id="12" w:name="imakespacee"/>
            <w:bookmarkEnd w:id="12"/>
          </w:p>
          <w:p w:rsidR="00771EC4" w:rsidRDefault="00771EC4" w:rsidP="00771EC4">
            <w:pPr>
              <w:pStyle w:val="Rectitle"/>
              <w:rPr>
                <w:lang w:val="en-US"/>
              </w:rPr>
            </w:pPr>
            <w:r>
              <w:rPr>
                <w:lang w:val="en-US"/>
              </w:rPr>
              <w:t xml:space="preserve">Repository of generic parameters for </w:t>
            </w:r>
            <w:r>
              <w:rPr>
                <w:lang w:val="en-US"/>
              </w:rPr>
              <w:br/>
              <w:t>ITU-T H.460.x sub-series Recommendations</w:t>
            </w:r>
          </w:p>
        </w:tc>
      </w:tr>
    </w:tbl>
    <w:p w:rsidR="00771EC4" w:rsidRDefault="00771EC4" w:rsidP="00771EC4">
      <w:pPr>
        <w:rPr>
          <w:lang w:val="en-US"/>
        </w:rPr>
      </w:pPr>
    </w:p>
    <w:p w:rsidR="00771EC4" w:rsidRDefault="00771EC4" w:rsidP="00771EC4">
      <w:pPr>
        <w:rPr>
          <w:lang w:val="en-US"/>
        </w:rPr>
      </w:pPr>
    </w:p>
    <w:tbl>
      <w:tblPr>
        <w:tblW w:w="0" w:type="auto"/>
        <w:tblLayout w:type="fixed"/>
        <w:tblLook w:val="0000" w:firstRow="0" w:lastRow="0" w:firstColumn="0" w:lastColumn="0" w:noHBand="0" w:noVBand="0"/>
      </w:tblPr>
      <w:tblGrid>
        <w:gridCol w:w="9945"/>
      </w:tblGrid>
      <w:tr w:rsidR="00771EC4" w:rsidTr="00771EC4">
        <w:tc>
          <w:tcPr>
            <w:tcW w:w="9945" w:type="dxa"/>
          </w:tcPr>
          <w:p w:rsidR="00771EC4" w:rsidRDefault="00771EC4" w:rsidP="00771EC4">
            <w:pPr>
              <w:pStyle w:val="Headingb"/>
              <w:rPr>
                <w:lang w:val="en-US"/>
              </w:rPr>
            </w:pPr>
            <w:bookmarkStart w:id="13" w:name="isume"/>
            <w:r>
              <w:rPr>
                <w:lang w:val="en-US"/>
              </w:rPr>
              <w:t>Summary</w:t>
            </w:r>
          </w:p>
          <w:p w:rsidR="00771EC4" w:rsidDel="00771EC4" w:rsidRDefault="00771EC4" w:rsidP="00771EC4">
            <w:pPr>
              <w:rPr>
                <w:del w:id="14" w:author="Paul E. Jones" w:date="2016-05-25T05:14:00Z"/>
              </w:rPr>
            </w:pPr>
            <w:r>
              <w:t xml:space="preserve">Supplement 4 to the H-series of ITU-T Recommendations lists generic parameters assigned in the ITU-T H.460.x series Recommendations. Its purpose is to provide a quick reference to those </w:t>
            </w:r>
            <w:proofErr w:type="spellStart"/>
            <w:r>
              <w:t>parameters.</w:t>
            </w:r>
            <w:del w:id="15" w:author="Paul E. Jones" w:date="2016-05-25T05:14:00Z">
              <w:r w:rsidDel="00771EC4">
                <w:delText xml:space="preserve"> This revision of Supplement 4 adds parameters that have been defined in the new Recommendations of the ITU-T H.460.x series since the previous edition of this supplement was published.</w:delText>
              </w:r>
            </w:del>
          </w:p>
          <w:p w:rsidR="00771EC4" w:rsidRDefault="00771EC4" w:rsidP="00771EC4">
            <w:pPr>
              <w:rPr>
                <w:lang w:val="en-US"/>
              </w:rPr>
            </w:pPr>
            <w:r>
              <w:t>This</w:t>
            </w:r>
            <w:proofErr w:type="spellEnd"/>
            <w:r>
              <w:t xml:space="preserve"> revision adds feature identifiers </w:t>
            </w:r>
            <w:r>
              <w:t xml:space="preserve">for ITU-T </w:t>
            </w:r>
            <w:del w:id="16" w:author="Paul E. Jones" w:date="2016-05-25T05:13:00Z">
              <w:r w:rsidDel="00771EC4">
                <w:delText>H.460.23 Amendment 1 and ITU-T H.460.24 Amendment 1</w:delText>
              </w:r>
            </w:del>
            <w:ins w:id="17" w:author="Paul E. Jones" w:date="2016-05-25T05:13:00Z">
              <w:r>
                <w:t>H.460.26 and H.460.27</w:t>
              </w:r>
            </w:ins>
            <w:r>
              <w:t>.</w:t>
            </w:r>
            <w:bookmarkEnd w:id="13"/>
          </w:p>
        </w:tc>
      </w:tr>
    </w:tbl>
    <w:p w:rsidR="00771EC4" w:rsidRDefault="00771EC4" w:rsidP="00771EC4">
      <w:pPr>
        <w:rPr>
          <w:lang w:val="en-US"/>
        </w:rPr>
      </w:pPr>
    </w:p>
    <w:p w:rsidR="00771EC4" w:rsidRDefault="00771EC4" w:rsidP="00771EC4">
      <w:pPr>
        <w:rPr>
          <w:lang w:val="en-US"/>
        </w:rPr>
      </w:pPr>
    </w:p>
    <w:tbl>
      <w:tblPr>
        <w:tblW w:w="9948" w:type="dxa"/>
        <w:tblLook w:val="0000" w:firstRow="0" w:lastRow="0" w:firstColumn="0" w:lastColumn="0" w:noHBand="0" w:noVBand="0"/>
      </w:tblPr>
      <w:tblGrid>
        <w:gridCol w:w="9948"/>
      </w:tblGrid>
      <w:tr w:rsidR="00771EC4" w:rsidTr="00771EC4">
        <w:tc>
          <w:tcPr>
            <w:tcW w:w="9948" w:type="dxa"/>
          </w:tcPr>
          <w:p w:rsidR="00771EC4" w:rsidRDefault="00771EC4" w:rsidP="00771EC4">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1793"/>
              <w:gridCol w:w="1243"/>
              <w:gridCol w:w="1347"/>
              <w:gridCol w:w="222"/>
            </w:tblGrid>
            <w:tr w:rsidR="00771EC4" w:rsidRPr="006825AF" w:rsidTr="00771EC4">
              <w:tc>
                <w:tcPr>
                  <w:tcW w:w="0" w:type="auto"/>
                  <w:shd w:val="clear" w:color="auto" w:fill="auto"/>
                  <w:vAlign w:val="center"/>
                </w:tcPr>
                <w:p w:rsidR="00771EC4" w:rsidRPr="006825AF" w:rsidRDefault="00771EC4" w:rsidP="00771EC4">
                  <w:pPr>
                    <w:pStyle w:val="Tabletext"/>
                    <w:jc w:val="center"/>
                  </w:pPr>
                  <w:r w:rsidRPr="006825AF">
                    <w:t>Edition</w:t>
                  </w:r>
                </w:p>
              </w:tc>
              <w:tc>
                <w:tcPr>
                  <w:tcW w:w="0" w:type="auto"/>
                  <w:shd w:val="clear" w:color="auto" w:fill="auto"/>
                  <w:vAlign w:val="center"/>
                </w:tcPr>
                <w:p w:rsidR="00771EC4" w:rsidRPr="006825AF" w:rsidRDefault="00771EC4" w:rsidP="00771EC4">
                  <w:pPr>
                    <w:pStyle w:val="Tabletext"/>
                  </w:pPr>
                  <w:r>
                    <w:t>Recommendation</w:t>
                  </w:r>
                </w:p>
              </w:tc>
              <w:tc>
                <w:tcPr>
                  <w:tcW w:w="0" w:type="auto"/>
                  <w:shd w:val="clear" w:color="auto" w:fill="auto"/>
                  <w:vAlign w:val="center"/>
                </w:tcPr>
                <w:p w:rsidR="00771EC4" w:rsidRPr="006825AF" w:rsidRDefault="00771EC4" w:rsidP="00771EC4">
                  <w:pPr>
                    <w:pStyle w:val="Tabletext"/>
                    <w:jc w:val="center"/>
                  </w:pPr>
                  <w:r w:rsidRPr="006825AF">
                    <w:t>Approval</w:t>
                  </w:r>
                </w:p>
              </w:tc>
              <w:tc>
                <w:tcPr>
                  <w:tcW w:w="0" w:type="auto"/>
                  <w:vAlign w:val="center"/>
                </w:tcPr>
                <w:p w:rsidR="00771EC4" w:rsidRPr="006825AF" w:rsidRDefault="00771EC4" w:rsidP="00771EC4">
                  <w:pPr>
                    <w:pStyle w:val="Tabletext"/>
                    <w:jc w:val="center"/>
                  </w:pPr>
                  <w:r>
                    <w:t>Study Group</w:t>
                  </w:r>
                </w:p>
              </w:tc>
              <w:tc>
                <w:tcPr>
                  <w:tcW w:w="0" w:type="auto"/>
                  <w:vAlign w:val="center"/>
                </w:tcPr>
                <w:p w:rsidR="00771EC4" w:rsidRPr="006825AF" w:rsidRDefault="00771EC4" w:rsidP="00771EC4">
                  <w:pPr>
                    <w:pStyle w:val="Tabletext"/>
                  </w:pPr>
                </w:p>
              </w:tc>
            </w:tr>
            <w:tr w:rsidR="00771EC4" w:rsidRPr="006825AF" w:rsidTr="00771EC4">
              <w:tc>
                <w:tcPr>
                  <w:tcW w:w="0" w:type="auto"/>
                  <w:shd w:val="clear" w:color="auto" w:fill="auto"/>
                </w:tcPr>
                <w:p w:rsidR="00771EC4" w:rsidRPr="006825AF" w:rsidRDefault="00771EC4" w:rsidP="00771EC4">
                  <w:pPr>
                    <w:pStyle w:val="Tabletext"/>
                    <w:jc w:val="center"/>
                  </w:pPr>
                  <w:bookmarkStart w:id="18" w:name="ihistorye"/>
                  <w:bookmarkEnd w:id="18"/>
                  <w:r>
                    <w:t>1.0</w:t>
                  </w:r>
                </w:p>
              </w:tc>
              <w:tc>
                <w:tcPr>
                  <w:tcW w:w="0" w:type="auto"/>
                  <w:shd w:val="clear" w:color="auto" w:fill="auto"/>
                </w:tcPr>
                <w:p w:rsidR="00771EC4" w:rsidRPr="006825AF" w:rsidRDefault="00771EC4" w:rsidP="00771EC4">
                  <w:pPr>
                    <w:pStyle w:val="Tabletext"/>
                  </w:pPr>
                  <w:r>
                    <w:t>ITU-T H Suppl. 4</w:t>
                  </w:r>
                </w:p>
              </w:tc>
              <w:tc>
                <w:tcPr>
                  <w:tcW w:w="0" w:type="auto"/>
                  <w:shd w:val="clear" w:color="auto" w:fill="auto"/>
                </w:tcPr>
                <w:p w:rsidR="00771EC4" w:rsidRPr="006825AF" w:rsidRDefault="00771EC4" w:rsidP="00771EC4">
                  <w:pPr>
                    <w:pStyle w:val="Tabletext"/>
                    <w:jc w:val="center"/>
                  </w:pPr>
                  <w:r>
                    <w:t>2003-05-30</w:t>
                  </w:r>
                </w:p>
              </w:tc>
              <w:tc>
                <w:tcPr>
                  <w:tcW w:w="0" w:type="auto"/>
                  <w:shd w:val="clear" w:color="auto" w:fill="auto"/>
                </w:tcPr>
                <w:p w:rsidR="00771EC4" w:rsidRPr="006825AF" w:rsidRDefault="00771EC4" w:rsidP="00771EC4">
                  <w:pPr>
                    <w:pStyle w:val="Tabletext"/>
                    <w:jc w:val="center"/>
                  </w:pPr>
                  <w:r>
                    <w:t>16</w:t>
                  </w:r>
                </w:p>
              </w:tc>
              <w:tc>
                <w:tcPr>
                  <w:tcW w:w="0" w:type="auto"/>
                  <w:shd w:val="clear" w:color="auto" w:fill="auto"/>
                </w:tcPr>
                <w:p w:rsidR="00771EC4" w:rsidRPr="006825AF" w:rsidRDefault="00771EC4" w:rsidP="00771EC4">
                  <w:pPr>
                    <w:pStyle w:val="Tabletext"/>
                  </w:pPr>
                </w:p>
              </w:tc>
            </w:tr>
            <w:tr w:rsidR="00771EC4" w:rsidRPr="006825AF" w:rsidTr="00771EC4">
              <w:tc>
                <w:tcPr>
                  <w:tcW w:w="0" w:type="auto"/>
                  <w:shd w:val="clear" w:color="auto" w:fill="auto"/>
                </w:tcPr>
                <w:p w:rsidR="00771EC4" w:rsidRDefault="00771EC4" w:rsidP="00771EC4">
                  <w:pPr>
                    <w:pStyle w:val="Tabletext"/>
                    <w:jc w:val="center"/>
                  </w:pPr>
                  <w:r>
                    <w:t>2.0</w:t>
                  </w:r>
                </w:p>
              </w:tc>
              <w:tc>
                <w:tcPr>
                  <w:tcW w:w="0" w:type="auto"/>
                  <w:shd w:val="clear" w:color="auto" w:fill="auto"/>
                </w:tcPr>
                <w:p w:rsidR="00771EC4" w:rsidRDefault="00771EC4" w:rsidP="00771EC4">
                  <w:pPr>
                    <w:pStyle w:val="Tabletext"/>
                  </w:pPr>
                  <w:r>
                    <w:t>ITU-T H Suppl. 4</w:t>
                  </w:r>
                </w:p>
              </w:tc>
              <w:tc>
                <w:tcPr>
                  <w:tcW w:w="0" w:type="auto"/>
                  <w:shd w:val="clear" w:color="auto" w:fill="auto"/>
                </w:tcPr>
                <w:p w:rsidR="00771EC4" w:rsidRDefault="00771EC4" w:rsidP="00771EC4">
                  <w:pPr>
                    <w:pStyle w:val="Tabletext"/>
                    <w:jc w:val="center"/>
                  </w:pPr>
                  <w:r>
                    <w:t>2004-01-30</w:t>
                  </w:r>
                </w:p>
              </w:tc>
              <w:tc>
                <w:tcPr>
                  <w:tcW w:w="0" w:type="auto"/>
                  <w:shd w:val="clear" w:color="auto" w:fill="auto"/>
                </w:tcPr>
                <w:p w:rsidR="00771EC4" w:rsidRDefault="00771EC4" w:rsidP="00771EC4">
                  <w:pPr>
                    <w:pStyle w:val="Tabletext"/>
                    <w:jc w:val="center"/>
                  </w:pPr>
                  <w:r>
                    <w:t>16</w:t>
                  </w:r>
                </w:p>
              </w:tc>
              <w:tc>
                <w:tcPr>
                  <w:tcW w:w="0" w:type="auto"/>
                  <w:shd w:val="clear" w:color="auto" w:fill="auto"/>
                </w:tcPr>
                <w:p w:rsidR="00771EC4" w:rsidRPr="006825AF" w:rsidRDefault="00771EC4" w:rsidP="00771EC4">
                  <w:pPr>
                    <w:pStyle w:val="Tabletext"/>
                  </w:pPr>
                </w:p>
              </w:tc>
            </w:tr>
            <w:tr w:rsidR="00771EC4" w:rsidRPr="006825AF" w:rsidTr="00771EC4">
              <w:tc>
                <w:tcPr>
                  <w:tcW w:w="0" w:type="auto"/>
                  <w:shd w:val="clear" w:color="auto" w:fill="auto"/>
                </w:tcPr>
                <w:p w:rsidR="00771EC4" w:rsidRDefault="00771EC4" w:rsidP="00771EC4">
                  <w:pPr>
                    <w:pStyle w:val="Tabletext"/>
                    <w:jc w:val="center"/>
                  </w:pPr>
                  <w:r>
                    <w:t>3.0</w:t>
                  </w:r>
                </w:p>
              </w:tc>
              <w:tc>
                <w:tcPr>
                  <w:tcW w:w="0" w:type="auto"/>
                  <w:shd w:val="clear" w:color="auto" w:fill="auto"/>
                </w:tcPr>
                <w:p w:rsidR="00771EC4" w:rsidRDefault="00771EC4" w:rsidP="00771EC4">
                  <w:pPr>
                    <w:pStyle w:val="Tabletext"/>
                  </w:pPr>
                  <w:r>
                    <w:t>ITU-T H Suppl. 4</w:t>
                  </w:r>
                </w:p>
              </w:tc>
              <w:tc>
                <w:tcPr>
                  <w:tcW w:w="0" w:type="auto"/>
                  <w:shd w:val="clear" w:color="auto" w:fill="auto"/>
                </w:tcPr>
                <w:p w:rsidR="00771EC4" w:rsidRDefault="00771EC4" w:rsidP="00771EC4">
                  <w:pPr>
                    <w:pStyle w:val="Tabletext"/>
                    <w:jc w:val="center"/>
                  </w:pPr>
                  <w:r>
                    <w:t>2004-11-26</w:t>
                  </w:r>
                </w:p>
              </w:tc>
              <w:tc>
                <w:tcPr>
                  <w:tcW w:w="0" w:type="auto"/>
                  <w:shd w:val="clear" w:color="auto" w:fill="auto"/>
                </w:tcPr>
                <w:p w:rsidR="00771EC4" w:rsidRDefault="00771EC4" w:rsidP="00771EC4">
                  <w:pPr>
                    <w:pStyle w:val="Tabletext"/>
                    <w:jc w:val="center"/>
                  </w:pPr>
                  <w:r>
                    <w:t>16</w:t>
                  </w:r>
                </w:p>
              </w:tc>
              <w:tc>
                <w:tcPr>
                  <w:tcW w:w="0" w:type="auto"/>
                  <w:shd w:val="clear" w:color="auto" w:fill="auto"/>
                </w:tcPr>
                <w:p w:rsidR="00771EC4" w:rsidRPr="006825AF" w:rsidRDefault="00771EC4" w:rsidP="00771EC4">
                  <w:pPr>
                    <w:pStyle w:val="Tabletext"/>
                  </w:pPr>
                </w:p>
              </w:tc>
            </w:tr>
            <w:tr w:rsidR="00771EC4" w:rsidRPr="006825AF" w:rsidTr="00771EC4">
              <w:tc>
                <w:tcPr>
                  <w:tcW w:w="0" w:type="auto"/>
                  <w:shd w:val="clear" w:color="auto" w:fill="auto"/>
                </w:tcPr>
                <w:p w:rsidR="00771EC4" w:rsidRDefault="00771EC4" w:rsidP="00771EC4">
                  <w:pPr>
                    <w:pStyle w:val="Tabletext"/>
                    <w:jc w:val="center"/>
                  </w:pPr>
                  <w:r>
                    <w:t>4.0</w:t>
                  </w:r>
                </w:p>
              </w:tc>
              <w:tc>
                <w:tcPr>
                  <w:tcW w:w="0" w:type="auto"/>
                  <w:shd w:val="clear" w:color="auto" w:fill="auto"/>
                </w:tcPr>
                <w:p w:rsidR="00771EC4" w:rsidRDefault="00771EC4" w:rsidP="00771EC4">
                  <w:pPr>
                    <w:pStyle w:val="Tabletext"/>
                  </w:pPr>
                  <w:r>
                    <w:t>ITU-T H Suppl. 4</w:t>
                  </w:r>
                </w:p>
              </w:tc>
              <w:tc>
                <w:tcPr>
                  <w:tcW w:w="0" w:type="auto"/>
                  <w:shd w:val="clear" w:color="auto" w:fill="auto"/>
                </w:tcPr>
                <w:p w:rsidR="00771EC4" w:rsidRDefault="00771EC4" w:rsidP="00771EC4">
                  <w:pPr>
                    <w:pStyle w:val="Tabletext"/>
                    <w:jc w:val="center"/>
                  </w:pPr>
                  <w:r>
                    <w:t>2005-08-05</w:t>
                  </w:r>
                </w:p>
              </w:tc>
              <w:tc>
                <w:tcPr>
                  <w:tcW w:w="0" w:type="auto"/>
                  <w:shd w:val="clear" w:color="auto" w:fill="auto"/>
                </w:tcPr>
                <w:p w:rsidR="00771EC4" w:rsidRDefault="00771EC4" w:rsidP="00771EC4">
                  <w:pPr>
                    <w:pStyle w:val="Tabletext"/>
                    <w:jc w:val="center"/>
                  </w:pPr>
                  <w:r>
                    <w:t>16</w:t>
                  </w:r>
                </w:p>
              </w:tc>
              <w:tc>
                <w:tcPr>
                  <w:tcW w:w="0" w:type="auto"/>
                  <w:shd w:val="clear" w:color="auto" w:fill="auto"/>
                </w:tcPr>
                <w:p w:rsidR="00771EC4" w:rsidRPr="006825AF" w:rsidRDefault="00771EC4" w:rsidP="00771EC4">
                  <w:pPr>
                    <w:pStyle w:val="Tabletext"/>
                  </w:pPr>
                </w:p>
              </w:tc>
            </w:tr>
            <w:tr w:rsidR="00771EC4" w:rsidRPr="006825AF" w:rsidTr="00771EC4">
              <w:tc>
                <w:tcPr>
                  <w:tcW w:w="0" w:type="auto"/>
                  <w:shd w:val="clear" w:color="auto" w:fill="auto"/>
                </w:tcPr>
                <w:p w:rsidR="00771EC4" w:rsidRDefault="00771EC4" w:rsidP="00771EC4">
                  <w:pPr>
                    <w:pStyle w:val="Tabletext"/>
                    <w:jc w:val="center"/>
                  </w:pPr>
                  <w:r>
                    <w:t>5.0</w:t>
                  </w:r>
                </w:p>
              </w:tc>
              <w:tc>
                <w:tcPr>
                  <w:tcW w:w="0" w:type="auto"/>
                  <w:shd w:val="clear" w:color="auto" w:fill="auto"/>
                </w:tcPr>
                <w:p w:rsidR="00771EC4" w:rsidRDefault="00771EC4" w:rsidP="00771EC4">
                  <w:pPr>
                    <w:pStyle w:val="Tabletext"/>
                  </w:pPr>
                  <w:r>
                    <w:t>ITU-T H Suppl. 4</w:t>
                  </w:r>
                </w:p>
              </w:tc>
              <w:tc>
                <w:tcPr>
                  <w:tcW w:w="0" w:type="auto"/>
                  <w:shd w:val="clear" w:color="auto" w:fill="auto"/>
                </w:tcPr>
                <w:p w:rsidR="00771EC4" w:rsidRDefault="00771EC4" w:rsidP="00771EC4">
                  <w:pPr>
                    <w:pStyle w:val="Tabletext"/>
                    <w:jc w:val="center"/>
                  </w:pPr>
                  <w:r>
                    <w:t>2006-04-13</w:t>
                  </w:r>
                </w:p>
              </w:tc>
              <w:tc>
                <w:tcPr>
                  <w:tcW w:w="0" w:type="auto"/>
                  <w:shd w:val="clear" w:color="auto" w:fill="auto"/>
                </w:tcPr>
                <w:p w:rsidR="00771EC4" w:rsidRDefault="00771EC4" w:rsidP="00771EC4">
                  <w:pPr>
                    <w:pStyle w:val="Tabletext"/>
                    <w:jc w:val="center"/>
                  </w:pPr>
                  <w:r>
                    <w:t>16</w:t>
                  </w:r>
                </w:p>
              </w:tc>
              <w:tc>
                <w:tcPr>
                  <w:tcW w:w="0" w:type="auto"/>
                  <w:shd w:val="clear" w:color="auto" w:fill="auto"/>
                </w:tcPr>
                <w:p w:rsidR="00771EC4" w:rsidRPr="006825AF" w:rsidRDefault="00771EC4" w:rsidP="00771EC4">
                  <w:pPr>
                    <w:pStyle w:val="Tabletext"/>
                  </w:pPr>
                </w:p>
              </w:tc>
            </w:tr>
            <w:tr w:rsidR="00771EC4" w:rsidRPr="006825AF" w:rsidTr="00771EC4">
              <w:tc>
                <w:tcPr>
                  <w:tcW w:w="0" w:type="auto"/>
                  <w:shd w:val="clear" w:color="auto" w:fill="auto"/>
                </w:tcPr>
                <w:p w:rsidR="00771EC4" w:rsidRDefault="00771EC4" w:rsidP="00771EC4">
                  <w:pPr>
                    <w:pStyle w:val="Tabletext"/>
                    <w:jc w:val="center"/>
                  </w:pPr>
                  <w:r>
                    <w:t>6.0</w:t>
                  </w:r>
                </w:p>
              </w:tc>
              <w:tc>
                <w:tcPr>
                  <w:tcW w:w="0" w:type="auto"/>
                  <w:shd w:val="clear" w:color="auto" w:fill="auto"/>
                </w:tcPr>
                <w:p w:rsidR="00771EC4" w:rsidRDefault="00771EC4" w:rsidP="00771EC4">
                  <w:pPr>
                    <w:pStyle w:val="Tabletext"/>
                  </w:pPr>
                  <w:r>
                    <w:t>ITU-T H Suppl. 4</w:t>
                  </w:r>
                </w:p>
              </w:tc>
              <w:tc>
                <w:tcPr>
                  <w:tcW w:w="0" w:type="auto"/>
                  <w:shd w:val="clear" w:color="auto" w:fill="auto"/>
                </w:tcPr>
                <w:p w:rsidR="00771EC4" w:rsidRDefault="00771EC4" w:rsidP="00771EC4">
                  <w:pPr>
                    <w:pStyle w:val="Tabletext"/>
                    <w:jc w:val="center"/>
                  </w:pPr>
                  <w:r>
                    <w:t>2007-07-06</w:t>
                  </w:r>
                </w:p>
              </w:tc>
              <w:tc>
                <w:tcPr>
                  <w:tcW w:w="0" w:type="auto"/>
                  <w:shd w:val="clear" w:color="auto" w:fill="auto"/>
                </w:tcPr>
                <w:p w:rsidR="00771EC4" w:rsidRDefault="00771EC4" w:rsidP="00771EC4">
                  <w:pPr>
                    <w:pStyle w:val="Tabletext"/>
                    <w:jc w:val="center"/>
                  </w:pPr>
                  <w:r>
                    <w:t>16</w:t>
                  </w:r>
                </w:p>
              </w:tc>
              <w:tc>
                <w:tcPr>
                  <w:tcW w:w="0" w:type="auto"/>
                  <w:shd w:val="clear" w:color="auto" w:fill="auto"/>
                </w:tcPr>
                <w:p w:rsidR="00771EC4" w:rsidRPr="006825AF" w:rsidRDefault="00771EC4" w:rsidP="00771EC4">
                  <w:pPr>
                    <w:pStyle w:val="Tabletext"/>
                  </w:pPr>
                </w:p>
              </w:tc>
            </w:tr>
            <w:tr w:rsidR="00771EC4" w:rsidRPr="006825AF" w:rsidTr="00771EC4">
              <w:tc>
                <w:tcPr>
                  <w:tcW w:w="0" w:type="auto"/>
                  <w:shd w:val="clear" w:color="auto" w:fill="auto"/>
                </w:tcPr>
                <w:p w:rsidR="00771EC4" w:rsidRDefault="00771EC4" w:rsidP="00771EC4">
                  <w:pPr>
                    <w:pStyle w:val="Tabletext"/>
                    <w:jc w:val="center"/>
                  </w:pPr>
                  <w:r>
                    <w:t>7.0</w:t>
                  </w:r>
                </w:p>
              </w:tc>
              <w:tc>
                <w:tcPr>
                  <w:tcW w:w="0" w:type="auto"/>
                  <w:shd w:val="clear" w:color="auto" w:fill="auto"/>
                </w:tcPr>
                <w:p w:rsidR="00771EC4" w:rsidRDefault="00771EC4" w:rsidP="00771EC4">
                  <w:pPr>
                    <w:pStyle w:val="Tabletext"/>
                  </w:pPr>
                  <w:r>
                    <w:t>ITU-T H Suppl. 4</w:t>
                  </w:r>
                </w:p>
              </w:tc>
              <w:tc>
                <w:tcPr>
                  <w:tcW w:w="0" w:type="auto"/>
                  <w:shd w:val="clear" w:color="auto" w:fill="auto"/>
                </w:tcPr>
                <w:p w:rsidR="00771EC4" w:rsidRDefault="00771EC4" w:rsidP="00771EC4">
                  <w:pPr>
                    <w:pStyle w:val="Tabletext"/>
                    <w:jc w:val="center"/>
                  </w:pPr>
                  <w:r>
                    <w:t>2010-07-30</w:t>
                  </w:r>
                </w:p>
              </w:tc>
              <w:tc>
                <w:tcPr>
                  <w:tcW w:w="0" w:type="auto"/>
                  <w:shd w:val="clear" w:color="auto" w:fill="auto"/>
                </w:tcPr>
                <w:p w:rsidR="00771EC4" w:rsidRDefault="00771EC4" w:rsidP="00771EC4">
                  <w:pPr>
                    <w:pStyle w:val="Tabletext"/>
                    <w:jc w:val="center"/>
                  </w:pPr>
                  <w:r>
                    <w:t>16</w:t>
                  </w:r>
                </w:p>
              </w:tc>
              <w:tc>
                <w:tcPr>
                  <w:tcW w:w="0" w:type="auto"/>
                  <w:shd w:val="clear" w:color="auto" w:fill="auto"/>
                </w:tcPr>
                <w:p w:rsidR="00771EC4" w:rsidRPr="006825AF" w:rsidRDefault="00771EC4" w:rsidP="00771EC4">
                  <w:pPr>
                    <w:pStyle w:val="Tabletext"/>
                  </w:pPr>
                </w:p>
              </w:tc>
            </w:tr>
            <w:tr w:rsidR="00771EC4" w:rsidRPr="006825AF" w:rsidTr="00771EC4">
              <w:tc>
                <w:tcPr>
                  <w:tcW w:w="0" w:type="auto"/>
                  <w:shd w:val="clear" w:color="auto" w:fill="D9D9D9"/>
                </w:tcPr>
                <w:p w:rsidR="00771EC4" w:rsidRDefault="00771EC4" w:rsidP="00771EC4">
                  <w:pPr>
                    <w:pStyle w:val="Tabletext"/>
                    <w:jc w:val="center"/>
                  </w:pPr>
                  <w:r>
                    <w:t>8.0</w:t>
                  </w:r>
                </w:p>
              </w:tc>
              <w:tc>
                <w:tcPr>
                  <w:tcW w:w="0" w:type="auto"/>
                  <w:shd w:val="clear" w:color="auto" w:fill="D9D9D9"/>
                </w:tcPr>
                <w:p w:rsidR="00771EC4" w:rsidRDefault="00771EC4" w:rsidP="00771EC4">
                  <w:pPr>
                    <w:pStyle w:val="Tabletext"/>
                  </w:pPr>
                  <w:r>
                    <w:t>ITU-T H Suppl. 4</w:t>
                  </w:r>
                </w:p>
              </w:tc>
              <w:tc>
                <w:tcPr>
                  <w:tcW w:w="0" w:type="auto"/>
                  <w:shd w:val="clear" w:color="auto" w:fill="D9D9D9"/>
                </w:tcPr>
                <w:p w:rsidR="00771EC4" w:rsidRDefault="00771EC4" w:rsidP="00771EC4">
                  <w:pPr>
                    <w:pStyle w:val="Tabletext"/>
                    <w:jc w:val="center"/>
                  </w:pPr>
                  <w:r>
                    <w:t>2011-12-02</w:t>
                  </w:r>
                </w:p>
              </w:tc>
              <w:tc>
                <w:tcPr>
                  <w:tcW w:w="0" w:type="auto"/>
                  <w:shd w:val="clear" w:color="auto" w:fill="D9D9D9"/>
                </w:tcPr>
                <w:p w:rsidR="00771EC4" w:rsidRDefault="00771EC4" w:rsidP="00771EC4">
                  <w:pPr>
                    <w:pStyle w:val="Tabletext"/>
                    <w:jc w:val="center"/>
                  </w:pPr>
                  <w:r>
                    <w:t>16</w:t>
                  </w:r>
                </w:p>
              </w:tc>
              <w:tc>
                <w:tcPr>
                  <w:tcW w:w="0" w:type="auto"/>
                  <w:shd w:val="clear" w:color="auto" w:fill="D9D9D9"/>
                </w:tcPr>
                <w:p w:rsidR="00771EC4" w:rsidRPr="006825AF" w:rsidRDefault="00771EC4" w:rsidP="00771EC4">
                  <w:pPr>
                    <w:pStyle w:val="Tabletext"/>
                  </w:pPr>
                </w:p>
              </w:tc>
            </w:tr>
            <w:tr w:rsidR="00771EC4" w:rsidRPr="006825AF" w:rsidTr="00771EC4">
              <w:trPr>
                <w:ins w:id="19" w:author="Paul E. Jones" w:date="2016-05-25T05:14:00Z"/>
              </w:trPr>
              <w:tc>
                <w:tcPr>
                  <w:tcW w:w="0" w:type="auto"/>
                  <w:shd w:val="clear" w:color="auto" w:fill="D9D9D9"/>
                </w:tcPr>
                <w:p w:rsidR="00771EC4" w:rsidRDefault="00771EC4" w:rsidP="00771EC4">
                  <w:pPr>
                    <w:pStyle w:val="Tabletext"/>
                    <w:jc w:val="center"/>
                    <w:rPr>
                      <w:ins w:id="20" w:author="Paul E. Jones" w:date="2016-05-25T05:14:00Z"/>
                    </w:rPr>
                  </w:pPr>
                  <w:ins w:id="21" w:author="Paul E. Jones" w:date="2016-05-25T05:14:00Z">
                    <w:r>
                      <w:t>9.0</w:t>
                    </w:r>
                  </w:ins>
                </w:p>
              </w:tc>
              <w:tc>
                <w:tcPr>
                  <w:tcW w:w="0" w:type="auto"/>
                  <w:shd w:val="clear" w:color="auto" w:fill="D9D9D9"/>
                </w:tcPr>
                <w:p w:rsidR="00771EC4" w:rsidRDefault="00771EC4" w:rsidP="00771EC4">
                  <w:pPr>
                    <w:pStyle w:val="Tabletext"/>
                    <w:rPr>
                      <w:ins w:id="22" w:author="Paul E. Jones" w:date="2016-05-25T05:14:00Z"/>
                    </w:rPr>
                  </w:pPr>
                  <w:ins w:id="23" w:author="Paul E. Jones" w:date="2016-05-25T05:14:00Z">
                    <w:r>
                      <w:t>ITU-T H Suppl. 4</w:t>
                    </w:r>
                  </w:ins>
                </w:p>
              </w:tc>
              <w:tc>
                <w:tcPr>
                  <w:tcW w:w="0" w:type="auto"/>
                  <w:shd w:val="clear" w:color="auto" w:fill="D9D9D9"/>
                </w:tcPr>
                <w:p w:rsidR="00771EC4" w:rsidRDefault="00771EC4" w:rsidP="00771EC4">
                  <w:pPr>
                    <w:pStyle w:val="Tabletext"/>
                    <w:jc w:val="center"/>
                    <w:rPr>
                      <w:ins w:id="24" w:author="Paul E. Jones" w:date="2016-05-25T05:14:00Z"/>
                    </w:rPr>
                  </w:pPr>
                  <w:ins w:id="25" w:author="Paul E. Jones" w:date="2016-05-25T05:14:00Z">
                    <w:r>
                      <w:t>2016-06-03</w:t>
                    </w:r>
                  </w:ins>
                </w:p>
              </w:tc>
              <w:tc>
                <w:tcPr>
                  <w:tcW w:w="0" w:type="auto"/>
                  <w:shd w:val="clear" w:color="auto" w:fill="D9D9D9"/>
                </w:tcPr>
                <w:p w:rsidR="00771EC4" w:rsidRDefault="00771EC4" w:rsidP="00771EC4">
                  <w:pPr>
                    <w:pStyle w:val="Tabletext"/>
                    <w:jc w:val="center"/>
                    <w:rPr>
                      <w:ins w:id="26" w:author="Paul E. Jones" w:date="2016-05-25T05:14:00Z"/>
                    </w:rPr>
                  </w:pPr>
                  <w:ins w:id="27" w:author="Paul E. Jones" w:date="2016-05-25T05:14:00Z">
                    <w:r>
                      <w:t>16</w:t>
                    </w:r>
                  </w:ins>
                </w:p>
              </w:tc>
              <w:tc>
                <w:tcPr>
                  <w:tcW w:w="0" w:type="auto"/>
                  <w:shd w:val="clear" w:color="auto" w:fill="D9D9D9"/>
                </w:tcPr>
                <w:p w:rsidR="00771EC4" w:rsidRPr="006825AF" w:rsidRDefault="00771EC4" w:rsidP="00771EC4">
                  <w:pPr>
                    <w:pStyle w:val="Tabletext"/>
                    <w:rPr>
                      <w:ins w:id="28" w:author="Paul E. Jones" w:date="2016-05-25T05:14:00Z"/>
                    </w:rPr>
                  </w:pPr>
                </w:p>
              </w:tc>
            </w:tr>
          </w:tbl>
          <w:p w:rsidR="00771EC4" w:rsidRDefault="00771EC4" w:rsidP="00771EC4">
            <w:pPr>
              <w:pStyle w:val="Headingb"/>
              <w:spacing w:after="120"/>
              <w:rPr>
                <w:lang w:val="en-US"/>
              </w:rPr>
            </w:pPr>
          </w:p>
        </w:tc>
      </w:tr>
    </w:tbl>
    <w:p w:rsidR="00771EC4" w:rsidRDefault="00771EC4" w:rsidP="00771EC4">
      <w:pPr>
        <w:rPr>
          <w:lang w:val="en-US"/>
        </w:rPr>
      </w:pPr>
    </w:p>
    <w:p w:rsidR="00771EC4" w:rsidRDefault="00771EC4" w:rsidP="00771EC4">
      <w:pPr>
        <w:rPr>
          <w:lang w:val="en-US"/>
        </w:rPr>
      </w:pPr>
    </w:p>
    <w:tbl>
      <w:tblPr>
        <w:tblW w:w="0" w:type="auto"/>
        <w:tblLayout w:type="fixed"/>
        <w:tblLook w:val="0000" w:firstRow="0" w:lastRow="0" w:firstColumn="0" w:lastColumn="0" w:noHBand="0" w:noVBand="0"/>
      </w:tblPr>
      <w:tblGrid>
        <w:gridCol w:w="9945"/>
      </w:tblGrid>
      <w:tr w:rsidR="00771EC4" w:rsidTr="00771EC4">
        <w:tc>
          <w:tcPr>
            <w:tcW w:w="9945" w:type="dxa"/>
          </w:tcPr>
          <w:p w:rsidR="00771EC4" w:rsidRDefault="00771EC4" w:rsidP="00771EC4">
            <w:pPr>
              <w:rPr>
                <w:bCs/>
                <w:lang w:val="en-US"/>
              </w:rPr>
            </w:pPr>
          </w:p>
        </w:tc>
      </w:tr>
    </w:tbl>
    <w:p w:rsidR="00771EC4" w:rsidRDefault="00771EC4" w:rsidP="00771EC4">
      <w:pPr>
        <w:rPr>
          <w:lang w:val="en-US"/>
        </w:rPr>
      </w:pPr>
    </w:p>
    <w:p w:rsidR="00771EC4" w:rsidRDefault="00771EC4" w:rsidP="00771EC4">
      <w:pPr>
        <w:rPr>
          <w:lang w:val="en-US"/>
        </w:rPr>
        <w:sectPr w:rsidR="00771EC4" w:rsidSect="00A25AA7">
          <w:headerReference w:type="even" r:id="rId10"/>
          <w:footerReference w:type="default" r:id="rId11"/>
          <w:headerReference w:type="first" r:id="rId12"/>
          <w:footerReference w:type="first" r:id="rId13"/>
          <w:pgSz w:w="11907" w:h="16840" w:code="9"/>
          <w:pgMar w:top="1417" w:right="1134" w:bottom="1417" w:left="1134" w:header="720" w:footer="720" w:gutter="0"/>
          <w:cols w:space="720"/>
          <w:docGrid w:linePitch="326"/>
        </w:sectPr>
      </w:pPr>
    </w:p>
    <w:p w:rsidR="00771EC4" w:rsidRDefault="00771EC4" w:rsidP="00771EC4">
      <w:pPr>
        <w:pStyle w:val="RecNo"/>
        <w:rPr>
          <w:lang w:val="en-US"/>
        </w:rPr>
      </w:pPr>
      <w:bookmarkStart w:id="29" w:name="p1rectexte"/>
      <w:bookmarkEnd w:id="29"/>
      <w:r>
        <w:rPr>
          <w:lang w:val="en-US"/>
        </w:rPr>
        <w:lastRenderedPageBreak/>
        <w:t>Supplement 4 to ITU-T H-series Recommendations</w:t>
      </w:r>
    </w:p>
    <w:p w:rsidR="00771EC4" w:rsidRDefault="00771EC4" w:rsidP="00771EC4">
      <w:pPr>
        <w:pStyle w:val="Rectitle"/>
      </w:pPr>
      <w:r>
        <w:rPr>
          <w:lang w:val="en-US"/>
        </w:rPr>
        <w:t xml:space="preserve">Repository of generic parameters for </w:t>
      </w:r>
      <w:r>
        <w:rPr>
          <w:lang w:val="en-US"/>
        </w:rPr>
        <w:br/>
        <w:t>ITU-T H.460.x sub-series Recommendations</w:t>
      </w:r>
    </w:p>
    <w:p w:rsidR="00771EC4" w:rsidRPr="00961C58" w:rsidRDefault="00771EC4" w:rsidP="00771EC4">
      <w:pPr>
        <w:pStyle w:val="Heading1"/>
      </w:pPr>
      <w:bookmarkStart w:id="30" w:name="_Toc46028661"/>
      <w:bookmarkStart w:id="31" w:name="_Toc51056527"/>
      <w:bookmarkStart w:id="32" w:name="_Toc51131161"/>
      <w:bookmarkStart w:id="33" w:name="_Toc97627459"/>
      <w:bookmarkStart w:id="34" w:name="_Toc99441322"/>
      <w:bookmarkStart w:id="35" w:name="_Toc110665004"/>
      <w:bookmarkStart w:id="36" w:name="_Toc113096307"/>
      <w:bookmarkStart w:id="37" w:name="_Toc136236452"/>
      <w:bookmarkStart w:id="38" w:name="_Toc172627415"/>
      <w:bookmarkStart w:id="39" w:name="_Toc267661592"/>
      <w:bookmarkStart w:id="40" w:name="_Toc272225217"/>
      <w:bookmarkStart w:id="41" w:name="_Toc274153105"/>
      <w:bookmarkStart w:id="42" w:name="_Toc276025552"/>
      <w:bookmarkStart w:id="43" w:name="_Toc299007613"/>
      <w:bookmarkStart w:id="44" w:name="_Toc318114688"/>
      <w:r w:rsidRPr="00961C58">
        <w:t>1</w:t>
      </w:r>
      <w:r w:rsidRPr="00961C58">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771EC4" w:rsidRPr="009169D6" w:rsidRDefault="00771EC4" w:rsidP="00771EC4">
      <w:r w:rsidRPr="009169D6">
        <w:t xml:space="preserve">The generic extensibility framework (GEF) concept is described in </w:t>
      </w:r>
      <w:r>
        <w:t>[</w:t>
      </w:r>
      <w:r w:rsidRPr="009169D6">
        <w:t>ITU-T H.323</w:t>
      </w:r>
      <w:r>
        <w:t>]</w:t>
      </w:r>
      <w:r w:rsidRPr="009169D6">
        <w:t xml:space="preserve">, and the corresponding data fields are formally defined in </w:t>
      </w:r>
      <w:r>
        <w:t>[</w:t>
      </w:r>
      <w:r w:rsidRPr="009169D6">
        <w:t>ITU-T H.225.0</w:t>
      </w:r>
      <w:r>
        <w:t>]</w:t>
      </w:r>
      <w:r w:rsidRPr="009169D6">
        <w:t xml:space="preserve">. Individual feature specifications define the meaning and content of those fields for specific features. </w:t>
      </w:r>
      <w:r>
        <w:rPr>
          <w:lang w:val="en-US"/>
        </w:rPr>
        <w:t xml:space="preserve">Recommendation </w:t>
      </w:r>
      <w:r w:rsidRPr="009169D6">
        <w:t>ITU</w:t>
      </w:r>
      <w:r w:rsidRPr="009169D6">
        <w:noBreakHyphen/>
        <w:t>T H.460.1 gives some guidance on the usage of GEF.</w:t>
      </w:r>
    </w:p>
    <w:p w:rsidR="00771EC4" w:rsidRPr="009169D6" w:rsidRDefault="00771EC4" w:rsidP="00771EC4">
      <w:r w:rsidRPr="009169D6">
        <w:t xml:space="preserve">This </w:t>
      </w:r>
      <w:r w:rsidRPr="00595CFF">
        <w:t>supplement</w:t>
      </w:r>
      <w:r w:rsidRPr="009169D6">
        <w:t xml:space="preserve"> to </w:t>
      </w:r>
      <w:r>
        <w:t xml:space="preserve">Recommendation </w:t>
      </w:r>
      <w:r w:rsidRPr="009169D6">
        <w:t xml:space="preserve">ITU-T H.460.1 lists generic parameters assigned in the </w:t>
      </w:r>
      <w:r>
        <w:t>ITU</w:t>
      </w:r>
      <w:r>
        <w:noBreakHyphen/>
        <w:t>T </w:t>
      </w:r>
      <w:r w:rsidRPr="009169D6">
        <w:t>H.460.x</w:t>
      </w:r>
      <w:r>
        <w:t xml:space="preserve"> </w:t>
      </w:r>
      <w:r w:rsidRPr="009169D6">
        <w:t>series</w:t>
      </w:r>
      <w:r>
        <w:t xml:space="preserve"> Recommendations</w:t>
      </w:r>
      <w:r w:rsidRPr="009169D6">
        <w:t>. Its purpose is to provide a quick reference to those parameters. Th</w:t>
      </w:r>
      <w:r>
        <w:t>is</w:t>
      </w:r>
      <w:r w:rsidRPr="009169D6">
        <w:t xml:space="preserve"> s</w:t>
      </w:r>
      <w:r w:rsidRPr="00595CFF">
        <w:t>upplement</w:t>
      </w:r>
      <w:r w:rsidRPr="009169D6">
        <w:t xml:space="preserve"> will be regularly updated as new </w:t>
      </w:r>
      <w:r>
        <w:t xml:space="preserve">ITU-T </w:t>
      </w:r>
      <w:r w:rsidRPr="009169D6">
        <w:t xml:space="preserve">H.460.x </w:t>
      </w:r>
      <w:r>
        <w:t xml:space="preserve">Recommendations </w:t>
      </w:r>
      <w:r w:rsidRPr="009169D6">
        <w:t>appear.</w:t>
      </w:r>
    </w:p>
    <w:p w:rsidR="00771EC4" w:rsidRDefault="00771EC4" w:rsidP="00771EC4">
      <w:pPr>
        <w:pStyle w:val="Heading1"/>
      </w:pPr>
      <w:bookmarkStart w:id="45" w:name="_Toc46028662"/>
      <w:bookmarkStart w:id="46" w:name="_Toc51056528"/>
      <w:bookmarkStart w:id="47" w:name="_Toc51131162"/>
      <w:bookmarkStart w:id="48" w:name="_Toc97627460"/>
      <w:bookmarkStart w:id="49" w:name="_Toc99441323"/>
      <w:bookmarkStart w:id="50" w:name="_Toc110665005"/>
      <w:bookmarkStart w:id="51" w:name="_Toc113096308"/>
      <w:bookmarkStart w:id="52" w:name="_Toc136236453"/>
      <w:bookmarkStart w:id="53" w:name="_Toc172627416"/>
      <w:bookmarkStart w:id="54" w:name="_Toc267661593"/>
      <w:bookmarkStart w:id="55" w:name="_Toc272225218"/>
      <w:bookmarkStart w:id="56" w:name="_Toc274153106"/>
      <w:bookmarkStart w:id="57" w:name="_Toc276025553"/>
      <w:bookmarkStart w:id="58" w:name="_Toc299007614"/>
      <w:bookmarkStart w:id="59" w:name="_Toc318114689"/>
      <w:r w:rsidRPr="00761584">
        <w:t>2</w:t>
      </w:r>
      <w:r w:rsidRPr="00761584">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771EC4" w:rsidRPr="005C3B88" w:rsidRDefault="00771EC4" w:rsidP="00771EC4">
      <w:pPr>
        <w:pStyle w:val="Reftext"/>
        <w:ind w:left="1985" w:hanging="1985"/>
      </w:pPr>
      <w:r w:rsidRPr="005C3B88">
        <w:t>[ITU-T H.225.0]</w:t>
      </w:r>
      <w:r w:rsidRPr="005C3B88">
        <w:tab/>
        <w:t xml:space="preserve">Recommendation ITU-T H.225.0 (2009), </w:t>
      </w:r>
      <w:r w:rsidRPr="005C3B88">
        <w:rPr>
          <w:i/>
          <w:iCs/>
        </w:rPr>
        <w:t xml:space="preserve">Call signalling protocols and media stream </w:t>
      </w:r>
      <w:proofErr w:type="spellStart"/>
      <w:r w:rsidRPr="005C3B88">
        <w:rPr>
          <w:i/>
          <w:iCs/>
        </w:rPr>
        <w:t>packetization</w:t>
      </w:r>
      <w:proofErr w:type="spellEnd"/>
      <w:r w:rsidRPr="005C3B88">
        <w:rPr>
          <w:i/>
          <w:iCs/>
        </w:rPr>
        <w:t xml:space="preserve"> for packet-based multimedia communication systems</w:t>
      </w:r>
      <w:r w:rsidRPr="005C3B88">
        <w:t>.</w:t>
      </w:r>
    </w:p>
    <w:p w:rsidR="00771EC4" w:rsidRPr="005C3B88" w:rsidRDefault="00771EC4" w:rsidP="00771EC4">
      <w:pPr>
        <w:pStyle w:val="Reftext"/>
        <w:ind w:left="1985" w:hanging="1985"/>
      </w:pPr>
      <w:r w:rsidRPr="005C3B88">
        <w:t>[ITU-T H.245]</w:t>
      </w:r>
      <w:r w:rsidRPr="005C3B88">
        <w:tab/>
      </w:r>
      <w:r w:rsidRPr="005C3B88">
        <w:tab/>
        <w:t xml:space="preserve">Recommendation ITU-T H.245 (2009), </w:t>
      </w:r>
      <w:r w:rsidRPr="005C3B88">
        <w:rPr>
          <w:i/>
          <w:iCs/>
        </w:rPr>
        <w:t>Control protocol for multimedia communication</w:t>
      </w:r>
      <w:r w:rsidRPr="005C3B88">
        <w:t>.</w:t>
      </w:r>
    </w:p>
    <w:p w:rsidR="00771EC4" w:rsidRPr="005C3B88" w:rsidRDefault="00771EC4" w:rsidP="00771EC4">
      <w:pPr>
        <w:pStyle w:val="Reftext"/>
        <w:ind w:left="1985" w:hanging="1985"/>
      </w:pPr>
      <w:r w:rsidRPr="005C3B88">
        <w:t>[ITU-T H.323]</w:t>
      </w:r>
      <w:r w:rsidRPr="005C3B88">
        <w:tab/>
      </w:r>
      <w:r w:rsidRPr="005C3B88">
        <w:tab/>
        <w:t xml:space="preserve">Recommendation ITU-T H.323 (2009), </w:t>
      </w:r>
      <w:r w:rsidRPr="005C3B88">
        <w:rPr>
          <w:i/>
          <w:iCs/>
        </w:rPr>
        <w:t>Packet-based multimedia communications systems</w:t>
      </w:r>
      <w:r w:rsidRPr="005C3B88">
        <w:t>.</w:t>
      </w:r>
    </w:p>
    <w:p w:rsidR="00771EC4" w:rsidRPr="00761584" w:rsidRDefault="00771EC4" w:rsidP="00771EC4">
      <w:pPr>
        <w:pStyle w:val="Heading1"/>
      </w:pPr>
      <w:bookmarkStart w:id="60" w:name="_Toc46028663"/>
      <w:bookmarkStart w:id="61" w:name="_Toc51056529"/>
      <w:bookmarkStart w:id="62" w:name="_Toc51131163"/>
      <w:bookmarkStart w:id="63" w:name="_Toc97627461"/>
      <w:bookmarkStart w:id="64" w:name="_Toc99441324"/>
      <w:bookmarkStart w:id="65" w:name="_Toc110665006"/>
      <w:bookmarkStart w:id="66" w:name="_Toc113096309"/>
      <w:bookmarkStart w:id="67" w:name="_Toc136236454"/>
      <w:bookmarkStart w:id="68" w:name="_Toc172627417"/>
      <w:bookmarkStart w:id="69" w:name="_Toc267661594"/>
      <w:bookmarkStart w:id="70" w:name="_Toc272225219"/>
      <w:bookmarkStart w:id="71" w:name="_Toc274153107"/>
      <w:bookmarkStart w:id="72" w:name="_Toc276025554"/>
      <w:bookmarkStart w:id="73" w:name="_Toc299007615"/>
      <w:bookmarkStart w:id="74" w:name="_Toc318114690"/>
      <w:r w:rsidRPr="00761584">
        <w:t>3</w:t>
      </w:r>
      <w:r w:rsidRPr="00761584">
        <w:tab/>
        <w:t>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t xml:space="preserve"> and acronyms</w:t>
      </w:r>
    </w:p>
    <w:p w:rsidR="00771EC4" w:rsidRPr="009169D6" w:rsidRDefault="00771EC4" w:rsidP="00771EC4">
      <w:r w:rsidRPr="00595CFF">
        <w:t>This supplement uses the following abbreviations</w:t>
      </w:r>
      <w:r>
        <w:t xml:space="preserve"> and acronyms</w:t>
      </w:r>
      <w:r w:rsidRPr="00595CFF">
        <w:t>:</w:t>
      </w:r>
    </w:p>
    <w:p w:rsidR="00771EC4" w:rsidRPr="0012693A" w:rsidRDefault="00771EC4" w:rsidP="00771EC4">
      <w:r w:rsidRPr="0012693A">
        <w:t>ASN.1</w:t>
      </w:r>
      <w:r w:rsidRPr="0012693A">
        <w:tab/>
      </w:r>
      <w:r>
        <w:tab/>
      </w:r>
      <w:r w:rsidRPr="0012693A">
        <w:t>Abstract Syntax Notation one</w:t>
      </w:r>
    </w:p>
    <w:p w:rsidR="00771EC4" w:rsidRPr="0012693A" w:rsidRDefault="00771EC4" w:rsidP="00771EC4">
      <w:r w:rsidRPr="0012693A">
        <w:t>EFC</w:t>
      </w:r>
      <w:r w:rsidRPr="0012693A">
        <w:tab/>
      </w:r>
      <w:r>
        <w:tab/>
      </w:r>
      <w:r w:rsidRPr="0012693A">
        <w:t>Extended Fast Connect</w:t>
      </w:r>
    </w:p>
    <w:p w:rsidR="00771EC4" w:rsidRPr="0012693A" w:rsidRDefault="00771EC4" w:rsidP="00771EC4">
      <w:r w:rsidRPr="0012693A">
        <w:t>GEF</w:t>
      </w:r>
      <w:r w:rsidRPr="0012693A">
        <w:tab/>
      </w:r>
      <w:r>
        <w:tab/>
      </w:r>
      <w:r w:rsidRPr="0012693A">
        <w:t>Generic Extensibility Framework</w:t>
      </w:r>
    </w:p>
    <w:p w:rsidR="00771EC4" w:rsidRPr="0012693A" w:rsidRDefault="00771EC4" w:rsidP="00771EC4">
      <w:r w:rsidRPr="0012693A">
        <w:t>ID</w:t>
      </w:r>
      <w:r w:rsidRPr="0012693A">
        <w:tab/>
      </w:r>
      <w:r>
        <w:tab/>
      </w:r>
      <w:r w:rsidRPr="0012693A">
        <w:t>Identifier</w:t>
      </w:r>
    </w:p>
    <w:p w:rsidR="00771EC4" w:rsidRPr="0012693A" w:rsidRDefault="00771EC4" w:rsidP="00771EC4">
      <w:r w:rsidRPr="0012693A">
        <w:t>PER</w:t>
      </w:r>
      <w:r w:rsidRPr="0012693A">
        <w:tab/>
      </w:r>
      <w:r>
        <w:tab/>
      </w:r>
      <w:r w:rsidRPr="0012693A">
        <w:t>Packed Encoding Rules</w:t>
      </w:r>
    </w:p>
    <w:p w:rsidR="00771EC4" w:rsidRPr="00761584" w:rsidRDefault="00771EC4" w:rsidP="00771EC4">
      <w:pPr>
        <w:pStyle w:val="Heading1"/>
      </w:pPr>
      <w:bookmarkStart w:id="75" w:name="_Toc46028664"/>
      <w:bookmarkStart w:id="76" w:name="_Toc51056530"/>
      <w:bookmarkStart w:id="77" w:name="_Toc51131164"/>
      <w:bookmarkStart w:id="78" w:name="_Toc97627462"/>
      <w:bookmarkStart w:id="79" w:name="_Toc99441325"/>
      <w:bookmarkStart w:id="80" w:name="_Toc110665007"/>
      <w:bookmarkStart w:id="81" w:name="_Toc113096310"/>
      <w:bookmarkStart w:id="82" w:name="_Toc136236455"/>
      <w:bookmarkStart w:id="83" w:name="_Toc172627418"/>
      <w:bookmarkStart w:id="84" w:name="_Toc267661595"/>
      <w:bookmarkStart w:id="85" w:name="_Toc272225220"/>
      <w:bookmarkStart w:id="86" w:name="_Toc274153108"/>
      <w:bookmarkStart w:id="87" w:name="_Toc276025555"/>
      <w:bookmarkStart w:id="88" w:name="_Toc299007616"/>
      <w:bookmarkStart w:id="89" w:name="_Toc318114691"/>
      <w:r w:rsidRPr="00761584">
        <w:t>4</w:t>
      </w:r>
      <w:r w:rsidRPr="00761584">
        <w:tab/>
        <w:t>Generic identifier assignment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771EC4" w:rsidRPr="009169D6" w:rsidRDefault="00771EC4" w:rsidP="00771EC4">
      <w:r w:rsidRPr="009169D6">
        <w:t xml:space="preserve">GEF can be used for standard and non-standard features. Each feature and each parameter defined in the context of such a feature are unambiguously identified by an identifier. Standard features are specified in the </w:t>
      </w:r>
      <w:r>
        <w:t xml:space="preserve">ITU-T </w:t>
      </w:r>
      <w:r w:rsidRPr="009169D6">
        <w:t>H.460.x</w:t>
      </w:r>
      <w:r>
        <w:t xml:space="preserve"> </w:t>
      </w:r>
      <w:r w:rsidRPr="009169D6">
        <w:t>series</w:t>
      </w:r>
      <w:r>
        <w:t xml:space="preserve"> of </w:t>
      </w:r>
      <w:r w:rsidRPr="009169D6">
        <w:t>Recommendations, with some exceptions where a feature is defined in an annex to another Recommendation, and generally use integer values as identifiers. Non</w:t>
      </w:r>
      <w:r w:rsidRPr="009169D6">
        <w:noBreakHyphen/>
        <w:t>standard features may be defined by an organization other than ITU-T or by a vendor, a service provider, etc. They use object IDs or non-standard parameters as identifiers. In any case, the feature specification also assigns the identifiers used by that feature.</w:t>
      </w:r>
    </w:p>
    <w:p w:rsidR="00771EC4" w:rsidRPr="009169D6" w:rsidRDefault="00771EC4" w:rsidP="00771EC4">
      <w:r w:rsidRPr="009169D6">
        <w:t xml:space="preserve">This </w:t>
      </w:r>
      <w:r>
        <w:t>s</w:t>
      </w:r>
      <w:r w:rsidRPr="00595CFF">
        <w:t>upplement</w:t>
      </w:r>
      <w:r w:rsidRPr="009169D6">
        <w:t xml:space="preserve"> lists the identifiers assigned to date for standard GEF features, i.e., features defined by ITU-T.</w:t>
      </w:r>
    </w:p>
    <w:p w:rsidR="00771EC4" w:rsidRPr="00761584" w:rsidRDefault="00771EC4" w:rsidP="00771EC4">
      <w:pPr>
        <w:pStyle w:val="Heading1"/>
      </w:pPr>
      <w:bookmarkStart w:id="90" w:name="_Toc46028665"/>
      <w:bookmarkStart w:id="91" w:name="_Toc51056531"/>
      <w:bookmarkStart w:id="92" w:name="_Toc51131165"/>
      <w:bookmarkStart w:id="93" w:name="_Toc97627463"/>
      <w:bookmarkStart w:id="94" w:name="_Toc99441326"/>
      <w:bookmarkStart w:id="95" w:name="_Toc110665008"/>
      <w:bookmarkStart w:id="96" w:name="_Toc113096311"/>
      <w:bookmarkStart w:id="97" w:name="_Toc136236456"/>
      <w:bookmarkStart w:id="98" w:name="_Toc172627419"/>
      <w:bookmarkStart w:id="99" w:name="_Toc267661596"/>
      <w:bookmarkStart w:id="100" w:name="_Toc272225221"/>
      <w:bookmarkStart w:id="101" w:name="_Toc274153109"/>
      <w:bookmarkStart w:id="102" w:name="_Toc276025556"/>
      <w:bookmarkStart w:id="103" w:name="_Toc299007617"/>
      <w:bookmarkStart w:id="104" w:name="_Toc318114692"/>
      <w:r w:rsidRPr="00761584">
        <w:lastRenderedPageBreak/>
        <w:t>5</w:t>
      </w:r>
      <w:r w:rsidRPr="00761584">
        <w:tab/>
        <w:t>List of identifiers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771EC4" w:rsidRPr="00595CFF" w:rsidRDefault="00771EC4" w:rsidP="00771EC4">
      <w:pPr>
        <w:pStyle w:val="Heading2"/>
      </w:pPr>
      <w:bookmarkStart w:id="105" w:name="_Toc46028666"/>
      <w:bookmarkStart w:id="106" w:name="_Toc51056532"/>
      <w:bookmarkStart w:id="107" w:name="_Toc51131166"/>
      <w:bookmarkStart w:id="108" w:name="_Toc97627464"/>
      <w:bookmarkStart w:id="109" w:name="_Toc99441327"/>
      <w:bookmarkStart w:id="110" w:name="_Toc110665009"/>
      <w:bookmarkStart w:id="111" w:name="_Toc113096312"/>
      <w:bookmarkStart w:id="112" w:name="_Toc136236457"/>
      <w:bookmarkStart w:id="113" w:name="_Toc172627420"/>
      <w:bookmarkStart w:id="114" w:name="_Toc267661597"/>
      <w:bookmarkStart w:id="115" w:name="_Toc272225222"/>
      <w:bookmarkStart w:id="116" w:name="_Toc274153110"/>
      <w:bookmarkStart w:id="117" w:name="_Toc276025557"/>
      <w:bookmarkStart w:id="118" w:name="_Toc299007618"/>
      <w:bookmarkStart w:id="119" w:name="_Toc318114693"/>
      <w:r w:rsidRPr="00595CFF">
        <w:t>5.1</w:t>
      </w:r>
      <w:r w:rsidRPr="00595CFF">
        <w:tab/>
        <w:t>Feature identifiers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771EC4" w:rsidRDefault="00771EC4" w:rsidP="00771EC4">
      <w:r w:rsidRPr="009169D6">
        <w:t xml:space="preserve">The identifier </w:t>
      </w:r>
      <w:r w:rsidRPr="00595CFF">
        <w:rPr>
          <w:i/>
          <w:iCs/>
        </w:rPr>
        <w:t>n</w:t>
      </w:r>
      <w:r w:rsidRPr="009169D6">
        <w:t xml:space="preserve"> of a feature is the same as the final part in </w:t>
      </w:r>
      <w:r>
        <w:t xml:space="preserve">Recommendation ITU-T </w:t>
      </w:r>
      <w:r w:rsidRPr="009169D6">
        <w:t>H.460.</w:t>
      </w:r>
      <w:r w:rsidRPr="00595CFF">
        <w:rPr>
          <w:i/>
          <w:iCs/>
        </w:rPr>
        <w:t>n</w:t>
      </w:r>
      <w:r w:rsidRPr="009169D6">
        <w:t xml:space="preserve">, the designation of the Recommendation defining that feature. Feature identifiers are used at the top level of a </w:t>
      </w:r>
      <w:proofErr w:type="spellStart"/>
      <w:r w:rsidRPr="00595CFF">
        <w:rPr>
          <w:i/>
          <w:iCs/>
        </w:rPr>
        <w:t>genericData</w:t>
      </w:r>
      <w:proofErr w:type="spellEnd"/>
      <w:r w:rsidRPr="009169D6">
        <w:t xml:space="preserve"> structure or of a </w:t>
      </w:r>
      <w:proofErr w:type="spellStart"/>
      <w:r w:rsidRPr="00595CFF">
        <w:rPr>
          <w:i/>
          <w:iCs/>
        </w:rPr>
        <w:t>featureDescriptor</w:t>
      </w:r>
      <w:proofErr w:type="spellEnd"/>
      <w:r w:rsidRPr="00595CFF">
        <w:rPr>
          <w:i/>
          <w:iCs/>
        </w:rPr>
        <w:t xml:space="preserve"> </w:t>
      </w:r>
      <w:r w:rsidRPr="009169D6">
        <w:t>within a</w:t>
      </w:r>
      <w:r w:rsidRPr="00595CFF">
        <w:rPr>
          <w:i/>
          <w:iCs/>
        </w:rPr>
        <w:t xml:space="preserve"> </w:t>
      </w:r>
      <w:proofErr w:type="spellStart"/>
      <w:r w:rsidRPr="00595CFF">
        <w:rPr>
          <w:i/>
          <w:iCs/>
        </w:rPr>
        <w:t>featureSet</w:t>
      </w:r>
      <w:proofErr w:type="spellEnd"/>
      <w:r w:rsidRPr="009169D6">
        <w:t>.</w:t>
      </w:r>
    </w:p>
    <w:p w:rsidR="00771EC4" w:rsidRPr="009169D6" w:rsidRDefault="00771EC4" w:rsidP="00771EC4"/>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8"/>
        <w:gridCol w:w="2904"/>
        <w:gridCol w:w="1936"/>
        <w:gridCol w:w="3661"/>
      </w:tblGrid>
      <w:tr w:rsidR="00771EC4" w:rsidRPr="00595CFF" w:rsidTr="00771EC4">
        <w:trPr>
          <w:cantSplit/>
          <w:tblHeader/>
          <w:jc w:val="center"/>
        </w:trPr>
        <w:tc>
          <w:tcPr>
            <w:tcW w:w="1138" w:type="dxa"/>
            <w:vAlign w:val="center"/>
          </w:tcPr>
          <w:p w:rsidR="00771EC4" w:rsidRPr="009169D6" w:rsidRDefault="00771EC4" w:rsidP="00771EC4">
            <w:pPr>
              <w:pStyle w:val="Tablehead"/>
            </w:pPr>
            <w:r w:rsidRPr="009169D6">
              <w:t>Feature ID</w:t>
            </w:r>
          </w:p>
        </w:tc>
        <w:tc>
          <w:tcPr>
            <w:tcW w:w="2904" w:type="dxa"/>
            <w:vAlign w:val="center"/>
          </w:tcPr>
          <w:p w:rsidR="00771EC4" w:rsidRPr="009169D6" w:rsidRDefault="00771EC4" w:rsidP="00771EC4">
            <w:pPr>
              <w:pStyle w:val="Tablehead"/>
            </w:pPr>
            <w:r w:rsidRPr="009169D6">
              <w:t xml:space="preserve">Feature name </w:t>
            </w:r>
          </w:p>
        </w:tc>
        <w:tc>
          <w:tcPr>
            <w:tcW w:w="1936" w:type="dxa"/>
            <w:vAlign w:val="center"/>
          </w:tcPr>
          <w:p w:rsidR="00771EC4" w:rsidRPr="009169D6" w:rsidRDefault="00771EC4" w:rsidP="00771EC4">
            <w:pPr>
              <w:pStyle w:val="Tablehead"/>
            </w:pPr>
            <w:r>
              <w:t>D</w:t>
            </w:r>
            <w:r w:rsidRPr="009169D6">
              <w:t>efined in</w:t>
            </w:r>
            <w:r>
              <w:t>:</w:t>
            </w:r>
          </w:p>
        </w:tc>
        <w:tc>
          <w:tcPr>
            <w:tcW w:w="3661" w:type="dxa"/>
            <w:vAlign w:val="center"/>
          </w:tcPr>
          <w:p w:rsidR="00771EC4" w:rsidRPr="009169D6" w:rsidRDefault="00771EC4" w:rsidP="00771EC4">
            <w:pPr>
              <w:pStyle w:val="Tablehead"/>
            </w:pPr>
            <w:r w:rsidRPr="009169D6">
              <w:t>Remarks</w:t>
            </w: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0</w:t>
            </w:r>
          </w:p>
        </w:tc>
        <w:tc>
          <w:tcPr>
            <w:tcW w:w="2904" w:type="dxa"/>
          </w:tcPr>
          <w:p w:rsidR="00771EC4" w:rsidRPr="00595CFF" w:rsidRDefault="00771EC4" w:rsidP="00771EC4">
            <w:pPr>
              <w:pStyle w:val="Tabletext"/>
            </w:pPr>
            <w:proofErr w:type="spellStart"/>
            <w:r w:rsidRPr="00595CFF">
              <w:t>idAnnexGProfiles</w:t>
            </w:r>
            <w:proofErr w:type="spellEnd"/>
          </w:p>
        </w:tc>
        <w:tc>
          <w:tcPr>
            <w:tcW w:w="1936" w:type="dxa"/>
          </w:tcPr>
          <w:p w:rsidR="00771EC4" w:rsidRPr="00595CFF" w:rsidRDefault="00771EC4" w:rsidP="00771EC4">
            <w:pPr>
              <w:pStyle w:val="Tabletext"/>
            </w:pPr>
            <w:r>
              <w:t xml:space="preserve">ITU-T </w:t>
            </w:r>
            <w:r w:rsidRPr="00595CFF">
              <w:t>H.501</w:t>
            </w:r>
          </w:p>
        </w:tc>
        <w:tc>
          <w:tcPr>
            <w:tcW w:w="3661" w:type="dxa"/>
          </w:tcPr>
          <w:p w:rsidR="00771EC4" w:rsidRPr="00595CFF" w:rsidRDefault="00771EC4" w:rsidP="00771EC4">
            <w:pPr>
              <w:pStyle w:val="Tabletext"/>
            </w:pPr>
            <w:r w:rsidRPr="00595CFF">
              <w:t>Usage defined in Annex G</w:t>
            </w:r>
            <w:r>
              <w:t xml:space="preserve"> of [ITU</w:t>
            </w:r>
            <w:r>
              <w:noBreakHyphen/>
              <w:t>T </w:t>
            </w:r>
            <w:r w:rsidRPr="00595CFF">
              <w:t>H.225.0</w:t>
            </w:r>
            <w:r>
              <w:t>].</w:t>
            </w:r>
            <w:r w:rsidRPr="00595CFF">
              <w:t xml:space="preserve"> </w:t>
            </w: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1</w:t>
            </w:r>
          </w:p>
        </w:tc>
        <w:tc>
          <w:tcPr>
            <w:tcW w:w="2904" w:type="dxa"/>
          </w:tcPr>
          <w:p w:rsidR="00771EC4" w:rsidRPr="00595CFF" w:rsidRDefault="00771EC4" w:rsidP="00771EC4">
            <w:pPr>
              <w:pStyle w:val="Tabletext"/>
            </w:pPr>
            <w:proofErr w:type="spellStart"/>
            <w:r w:rsidRPr="00595CFF">
              <w:t>robustnessId</w:t>
            </w:r>
            <w:proofErr w:type="spellEnd"/>
          </w:p>
        </w:tc>
        <w:tc>
          <w:tcPr>
            <w:tcW w:w="1936" w:type="dxa"/>
          </w:tcPr>
          <w:p w:rsidR="00771EC4" w:rsidRPr="00595CFF" w:rsidRDefault="00771EC4" w:rsidP="00771EC4">
            <w:pPr>
              <w:pStyle w:val="Tabletext"/>
            </w:pPr>
            <w:r>
              <w:t>Annex R of [ITU</w:t>
            </w:r>
            <w:r>
              <w:noBreakHyphen/>
              <w:t>T </w:t>
            </w:r>
            <w:r w:rsidRPr="00595CFF">
              <w:t>H.323</w:t>
            </w:r>
            <w:r>
              <w:t>]</w:t>
            </w:r>
            <w:r w:rsidRPr="00595CFF">
              <w:t xml:space="preserve"> </w:t>
            </w:r>
          </w:p>
        </w:tc>
        <w:tc>
          <w:tcPr>
            <w:tcW w:w="3661" w:type="dxa"/>
          </w:tcPr>
          <w:p w:rsidR="00771EC4" w:rsidRPr="00595CFF" w:rsidRDefault="00771EC4" w:rsidP="00771EC4">
            <w:pPr>
              <w:pStyle w:val="Tabletext"/>
            </w:pPr>
            <w:r w:rsidRPr="00595CFF">
              <w:t>Feature ID also used as parameter ID</w:t>
            </w:r>
            <w:r>
              <w:t>.</w:t>
            </w: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2</w:t>
            </w:r>
          </w:p>
        </w:tc>
        <w:tc>
          <w:tcPr>
            <w:tcW w:w="2904" w:type="dxa"/>
          </w:tcPr>
          <w:p w:rsidR="00771EC4" w:rsidRPr="00595CFF" w:rsidRDefault="00771EC4" w:rsidP="00771EC4">
            <w:pPr>
              <w:pStyle w:val="Tabletext"/>
            </w:pPr>
            <w:r w:rsidRPr="00595CFF">
              <w:t>Number Portability</w:t>
            </w:r>
          </w:p>
        </w:tc>
        <w:tc>
          <w:tcPr>
            <w:tcW w:w="1936" w:type="dxa"/>
          </w:tcPr>
          <w:p w:rsidR="00771EC4" w:rsidRPr="00595CFF" w:rsidRDefault="00771EC4" w:rsidP="00771EC4">
            <w:pPr>
              <w:pStyle w:val="Tabletext"/>
            </w:pPr>
            <w:r>
              <w:t>ITU-T</w:t>
            </w:r>
            <w:r w:rsidRPr="00595CFF">
              <w:t xml:space="preserve"> H.460.2</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3</w:t>
            </w:r>
          </w:p>
        </w:tc>
        <w:tc>
          <w:tcPr>
            <w:tcW w:w="2904" w:type="dxa"/>
          </w:tcPr>
          <w:p w:rsidR="00771EC4" w:rsidRPr="00595CFF" w:rsidRDefault="00771EC4" w:rsidP="00771EC4">
            <w:pPr>
              <w:pStyle w:val="Tabletext"/>
            </w:pPr>
            <w:r w:rsidRPr="00595CFF">
              <w:t>Circuit Status</w:t>
            </w:r>
          </w:p>
        </w:tc>
        <w:tc>
          <w:tcPr>
            <w:tcW w:w="1936" w:type="dxa"/>
          </w:tcPr>
          <w:p w:rsidR="00771EC4" w:rsidRPr="00595CFF" w:rsidRDefault="00771EC4" w:rsidP="00771EC4">
            <w:pPr>
              <w:pStyle w:val="Tabletext"/>
            </w:pPr>
            <w:r>
              <w:t>ITU-T</w:t>
            </w:r>
            <w:r w:rsidRPr="00595CFF">
              <w:t xml:space="preserve"> H.460.3</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4</w:t>
            </w:r>
          </w:p>
        </w:tc>
        <w:tc>
          <w:tcPr>
            <w:tcW w:w="2904" w:type="dxa"/>
          </w:tcPr>
          <w:p w:rsidR="00771EC4" w:rsidRPr="00595CFF" w:rsidRDefault="00771EC4" w:rsidP="00771EC4">
            <w:pPr>
              <w:pStyle w:val="Tabletext"/>
            </w:pPr>
            <w:proofErr w:type="spellStart"/>
            <w:r w:rsidRPr="00595CFF">
              <w:t>CallPriorityDesignation</w:t>
            </w:r>
            <w:proofErr w:type="spellEnd"/>
          </w:p>
        </w:tc>
        <w:tc>
          <w:tcPr>
            <w:tcW w:w="1936" w:type="dxa"/>
          </w:tcPr>
          <w:p w:rsidR="00771EC4" w:rsidRPr="00595CFF" w:rsidRDefault="00771EC4" w:rsidP="00771EC4">
            <w:pPr>
              <w:pStyle w:val="Tabletext"/>
            </w:pPr>
            <w:r>
              <w:t>ITU-T</w:t>
            </w:r>
            <w:r w:rsidRPr="00595CFF">
              <w:t xml:space="preserve"> H.460.4</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5</w:t>
            </w:r>
          </w:p>
        </w:tc>
        <w:tc>
          <w:tcPr>
            <w:tcW w:w="2904" w:type="dxa"/>
          </w:tcPr>
          <w:p w:rsidR="00771EC4" w:rsidRPr="00595CFF" w:rsidRDefault="00771EC4" w:rsidP="00771EC4">
            <w:pPr>
              <w:pStyle w:val="Tabletext"/>
            </w:pPr>
            <w:proofErr w:type="spellStart"/>
            <w:r w:rsidRPr="00595CFF">
              <w:t>DuplicateIEs</w:t>
            </w:r>
            <w:proofErr w:type="spellEnd"/>
          </w:p>
        </w:tc>
        <w:tc>
          <w:tcPr>
            <w:tcW w:w="1936" w:type="dxa"/>
          </w:tcPr>
          <w:p w:rsidR="00771EC4" w:rsidRPr="00595CFF" w:rsidRDefault="00771EC4" w:rsidP="00771EC4">
            <w:pPr>
              <w:pStyle w:val="Tabletext"/>
            </w:pPr>
            <w:r>
              <w:t>ITU-T</w:t>
            </w:r>
            <w:r w:rsidRPr="00595CFF">
              <w:t xml:space="preserve"> H.460.5</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6</w:t>
            </w:r>
          </w:p>
        </w:tc>
        <w:tc>
          <w:tcPr>
            <w:tcW w:w="2904" w:type="dxa"/>
          </w:tcPr>
          <w:p w:rsidR="00771EC4" w:rsidRPr="00595CFF" w:rsidRDefault="00771EC4" w:rsidP="00771EC4">
            <w:pPr>
              <w:pStyle w:val="Tabletext"/>
            </w:pPr>
            <w:r w:rsidRPr="00595CFF">
              <w:t>Extended Fast Connect (EFC)</w:t>
            </w:r>
          </w:p>
        </w:tc>
        <w:tc>
          <w:tcPr>
            <w:tcW w:w="1936" w:type="dxa"/>
          </w:tcPr>
          <w:p w:rsidR="00771EC4" w:rsidRPr="00595CFF" w:rsidRDefault="00771EC4" w:rsidP="00771EC4">
            <w:pPr>
              <w:pStyle w:val="Tabletext"/>
            </w:pPr>
            <w:r>
              <w:t>ITU-T</w:t>
            </w:r>
            <w:r w:rsidRPr="00595CFF">
              <w:t xml:space="preserve"> H.460.6</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7</w:t>
            </w:r>
          </w:p>
        </w:tc>
        <w:tc>
          <w:tcPr>
            <w:tcW w:w="2904" w:type="dxa"/>
          </w:tcPr>
          <w:p w:rsidR="00771EC4" w:rsidRPr="00595CFF" w:rsidRDefault="00771EC4" w:rsidP="00771EC4">
            <w:pPr>
              <w:pStyle w:val="Tabletext"/>
            </w:pPr>
            <w:r w:rsidRPr="00595CFF">
              <w:t>Digit Maps</w:t>
            </w:r>
          </w:p>
        </w:tc>
        <w:tc>
          <w:tcPr>
            <w:tcW w:w="1936" w:type="dxa"/>
          </w:tcPr>
          <w:p w:rsidR="00771EC4" w:rsidRPr="00595CFF" w:rsidRDefault="00771EC4" w:rsidP="00771EC4">
            <w:pPr>
              <w:pStyle w:val="Tabletext"/>
            </w:pPr>
            <w:r>
              <w:t>ITU-T</w:t>
            </w:r>
            <w:r w:rsidRPr="00595CFF">
              <w:t xml:space="preserve"> H.460.7</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8</w:t>
            </w:r>
          </w:p>
        </w:tc>
        <w:tc>
          <w:tcPr>
            <w:tcW w:w="2904" w:type="dxa"/>
          </w:tcPr>
          <w:p w:rsidR="00771EC4" w:rsidRPr="00595CFF" w:rsidRDefault="00771EC4" w:rsidP="00771EC4">
            <w:pPr>
              <w:pStyle w:val="Tabletext"/>
            </w:pPr>
            <w:r w:rsidRPr="00595CFF">
              <w:t>Querying for Alternate Routes</w:t>
            </w:r>
          </w:p>
        </w:tc>
        <w:tc>
          <w:tcPr>
            <w:tcW w:w="1936" w:type="dxa"/>
          </w:tcPr>
          <w:p w:rsidR="00771EC4" w:rsidRPr="00595CFF" w:rsidRDefault="00771EC4" w:rsidP="00771EC4">
            <w:pPr>
              <w:pStyle w:val="Tabletext"/>
            </w:pPr>
            <w:r>
              <w:t>ITU-T</w:t>
            </w:r>
            <w:r w:rsidRPr="00595CFF">
              <w:t xml:space="preserve"> H.460.8</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9</w:t>
            </w:r>
          </w:p>
        </w:tc>
        <w:tc>
          <w:tcPr>
            <w:tcW w:w="2904" w:type="dxa"/>
          </w:tcPr>
          <w:p w:rsidR="00771EC4" w:rsidRPr="00595CFF" w:rsidRDefault="00771EC4" w:rsidP="00771EC4">
            <w:pPr>
              <w:pStyle w:val="Tabletext"/>
            </w:pPr>
            <w:proofErr w:type="spellStart"/>
            <w:r w:rsidRPr="00595CFF">
              <w:t>QoS</w:t>
            </w:r>
            <w:proofErr w:type="spellEnd"/>
            <w:r w:rsidRPr="00595CFF">
              <w:t>-monitoring Reporting</w:t>
            </w:r>
          </w:p>
        </w:tc>
        <w:tc>
          <w:tcPr>
            <w:tcW w:w="1936" w:type="dxa"/>
          </w:tcPr>
          <w:p w:rsidR="00771EC4" w:rsidRPr="00595CFF" w:rsidRDefault="00771EC4" w:rsidP="00771EC4">
            <w:pPr>
              <w:pStyle w:val="Tabletext"/>
            </w:pPr>
            <w:r>
              <w:t>ITU-T</w:t>
            </w:r>
            <w:r w:rsidRPr="00595CFF">
              <w:t xml:space="preserve"> H.460.9</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10</w:t>
            </w:r>
          </w:p>
        </w:tc>
        <w:tc>
          <w:tcPr>
            <w:tcW w:w="2904" w:type="dxa"/>
          </w:tcPr>
          <w:p w:rsidR="00771EC4" w:rsidRPr="00595CFF" w:rsidRDefault="00771EC4" w:rsidP="00771EC4">
            <w:pPr>
              <w:pStyle w:val="Tabletext"/>
            </w:pPr>
            <w:r w:rsidRPr="00595CFF">
              <w:t>Call Party Category</w:t>
            </w:r>
          </w:p>
        </w:tc>
        <w:tc>
          <w:tcPr>
            <w:tcW w:w="1936" w:type="dxa"/>
          </w:tcPr>
          <w:p w:rsidR="00771EC4" w:rsidRPr="00595CFF" w:rsidRDefault="00771EC4" w:rsidP="00771EC4">
            <w:pPr>
              <w:pStyle w:val="Tabletext"/>
            </w:pPr>
            <w:r>
              <w:t>ITU-T</w:t>
            </w:r>
            <w:r w:rsidRPr="00595CFF">
              <w:t xml:space="preserve"> H.460.10</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11</w:t>
            </w:r>
          </w:p>
        </w:tc>
        <w:tc>
          <w:tcPr>
            <w:tcW w:w="2904" w:type="dxa"/>
          </w:tcPr>
          <w:p w:rsidR="00771EC4" w:rsidRPr="00595CFF" w:rsidRDefault="00771EC4" w:rsidP="00771EC4">
            <w:pPr>
              <w:pStyle w:val="Tabletext"/>
            </w:pPr>
            <w:r w:rsidRPr="00595CFF">
              <w:t>Delayed Call Establishment</w:t>
            </w:r>
          </w:p>
        </w:tc>
        <w:tc>
          <w:tcPr>
            <w:tcW w:w="1936" w:type="dxa"/>
          </w:tcPr>
          <w:p w:rsidR="00771EC4" w:rsidRPr="00595CFF" w:rsidRDefault="00771EC4" w:rsidP="00771EC4">
            <w:pPr>
              <w:pStyle w:val="Tabletext"/>
            </w:pPr>
            <w:r>
              <w:t>ITU-T</w:t>
            </w:r>
            <w:r w:rsidRPr="00595CFF">
              <w:t xml:space="preserve"> H.460.11</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12</w:t>
            </w:r>
          </w:p>
        </w:tc>
        <w:tc>
          <w:tcPr>
            <w:tcW w:w="2904" w:type="dxa"/>
          </w:tcPr>
          <w:p w:rsidR="00771EC4" w:rsidRPr="00595CFF" w:rsidRDefault="00771EC4" w:rsidP="00771EC4">
            <w:pPr>
              <w:pStyle w:val="Tabletext"/>
            </w:pPr>
            <w:r w:rsidRPr="00595CFF">
              <w:t>Glare Control Indicator</w:t>
            </w:r>
          </w:p>
        </w:tc>
        <w:tc>
          <w:tcPr>
            <w:tcW w:w="1936" w:type="dxa"/>
          </w:tcPr>
          <w:p w:rsidR="00771EC4" w:rsidRPr="00595CFF" w:rsidRDefault="00771EC4" w:rsidP="00771EC4">
            <w:pPr>
              <w:pStyle w:val="Tabletext"/>
            </w:pPr>
            <w:r>
              <w:t>ITU-T</w:t>
            </w:r>
            <w:r w:rsidRPr="00595CFF">
              <w:t xml:space="preserve"> H.460.12</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13</w:t>
            </w:r>
          </w:p>
        </w:tc>
        <w:tc>
          <w:tcPr>
            <w:tcW w:w="2904" w:type="dxa"/>
          </w:tcPr>
          <w:p w:rsidR="00771EC4" w:rsidRPr="00595CFF" w:rsidRDefault="00771EC4" w:rsidP="00771EC4">
            <w:pPr>
              <w:pStyle w:val="Tabletext"/>
            </w:pPr>
            <w:r w:rsidRPr="00595CFF">
              <w:t>Called User Release Control</w:t>
            </w:r>
          </w:p>
        </w:tc>
        <w:tc>
          <w:tcPr>
            <w:tcW w:w="1936" w:type="dxa"/>
          </w:tcPr>
          <w:p w:rsidR="00771EC4" w:rsidRPr="00595CFF" w:rsidRDefault="00771EC4" w:rsidP="00771EC4">
            <w:pPr>
              <w:pStyle w:val="Tabletext"/>
            </w:pPr>
            <w:r>
              <w:t>ITU-T</w:t>
            </w:r>
            <w:r w:rsidRPr="00595CFF">
              <w:t xml:space="preserve"> H.460.13</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14</w:t>
            </w:r>
          </w:p>
        </w:tc>
        <w:tc>
          <w:tcPr>
            <w:tcW w:w="2904" w:type="dxa"/>
          </w:tcPr>
          <w:p w:rsidR="00771EC4" w:rsidRPr="00595CFF" w:rsidRDefault="00771EC4" w:rsidP="00771EC4">
            <w:pPr>
              <w:pStyle w:val="Tabletext"/>
            </w:pPr>
            <w:r w:rsidRPr="00595CFF">
              <w:t xml:space="preserve">Multi-Level Precedence and </w:t>
            </w:r>
            <w:proofErr w:type="spellStart"/>
            <w:r w:rsidRPr="00595CFF">
              <w:t>Preemption</w:t>
            </w:r>
            <w:proofErr w:type="spellEnd"/>
            <w:r w:rsidRPr="00595CFF">
              <w:t xml:space="preserve"> (MLPP)</w:t>
            </w:r>
          </w:p>
        </w:tc>
        <w:tc>
          <w:tcPr>
            <w:tcW w:w="1936" w:type="dxa"/>
          </w:tcPr>
          <w:p w:rsidR="00771EC4" w:rsidRPr="00595CFF" w:rsidRDefault="00771EC4" w:rsidP="00771EC4">
            <w:pPr>
              <w:pStyle w:val="Tabletext"/>
            </w:pPr>
            <w:r>
              <w:t>ITU-T</w:t>
            </w:r>
            <w:r w:rsidRPr="00595CFF">
              <w:t xml:space="preserve"> H.460.14</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15</w:t>
            </w:r>
          </w:p>
        </w:tc>
        <w:tc>
          <w:tcPr>
            <w:tcW w:w="2904" w:type="dxa"/>
          </w:tcPr>
          <w:p w:rsidR="00771EC4" w:rsidRPr="00595CFF" w:rsidRDefault="00771EC4" w:rsidP="00771EC4">
            <w:pPr>
              <w:pStyle w:val="Tabletext"/>
            </w:pPr>
            <w:r w:rsidRPr="00595CFF">
              <w:t>Suspend and Resume TCP Signalling Channel</w:t>
            </w:r>
          </w:p>
        </w:tc>
        <w:tc>
          <w:tcPr>
            <w:tcW w:w="1936" w:type="dxa"/>
          </w:tcPr>
          <w:p w:rsidR="00771EC4" w:rsidRPr="00595CFF" w:rsidRDefault="00771EC4" w:rsidP="00771EC4">
            <w:pPr>
              <w:pStyle w:val="Tabletext"/>
            </w:pPr>
            <w:r>
              <w:t>ITU-T</w:t>
            </w:r>
            <w:r w:rsidRPr="00595CFF">
              <w:t xml:space="preserve"> H.460.15</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16</w:t>
            </w:r>
          </w:p>
        </w:tc>
        <w:tc>
          <w:tcPr>
            <w:tcW w:w="2904" w:type="dxa"/>
          </w:tcPr>
          <w:p w:rsidR="00771EC4" w:rsidRPr="00595CFF" w:rsidRDefault="00771EC4" w:rsidP="00771EC4">
            <w:pPr>
              <w:pStyle w:val="Tabletext"/>
            </w:pPr>
            <w:r w:rsidRPr="00595CFF">
              <w:t>Multiple-message Release Sequence</w:t>
            </w:r>
          </w:p>
        </w:tc>
        <w:tc>
          <w:tcPr>
            <w:tcW w:w="1936" w:type="dxa"/>
          </w:tcPr>
          <w:p w:rsidR="00771EC4" w:rsidRPr="00595CFF" w:rsidRDefault="00771EC4" w:rsidP="00771EC4">
            <w:pPr>
              <w:pStyle w:val="Tabletext"/>
            </w:pPr>
            <w:r>
              <w:t>ITU-T</w:t>
            </w:r>
            <w:r w:rsidRPr="00595CFF">
              <w:t xml:space="preserve"> H.460.16</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17</w:t>
            </w:r>
          </w:p>
        </w:tc>
        <w:tc>
          <w:tcPr>
            <w:tcW w:w="2904" w:type="dxa"/>
          </w:tcPr>
          <w:p w:rsidR="00771EC4" w:rsidRPr="00595CFF" w:rsidRDefault="00771EC4" w:rsidP="00771EC4">
            <w:pPr>
              <w:pStyle w:val="Tabletext"/>
            </w:pPr>
            <w:r w:rsidRPr="00595CFF">
              <w:t>RAS over H.225.0</w:t>
            </w:r>
          </w:p>
        </w:tc>
        <w:tc>
          <w:tcPr>
            <w:tcW w:w="1936" w:type="dxa"/>
          </w:tcPr>
          <w:p w:rsidR="00771EC4" w:rsidRPr="00595CFF" w:rsidRDefault="00771EC4" w:rsidP="00771EC4">
            <w:pPr>
              <w:pStyle w:val="Tabletext"/>
            </w:pPr>
            <w:r>
              <w:t>ITU-T</w:t>
            </w:r>
            <w:r w:rsidRPr="00595CFF">
              <w:t xml:space="preserve"> H.460.17</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18</w:t>
            </w:r>
          </w:p>
        </w:tc>
        <w:tc>
          <w:tcPr>
            <w:tcW w:w="2904" w:type="dxa"/>
          </w:tcPr>
          <w:p w:rsidR="00771EC4" w:rsidRPr="00595CFF" w:rsidRDefault="00771EC4" w:rsidP="00771EC4">
            <w:pPr>
              <w:pStyle w:val="Tabletext"/>
            </w:pPr>
            <w:r w:rsidRPr="00595CFF">
              <w:t>Signalling Traversal</w:t>
            </w:r>
          </w:p>
        </w:tc>
        <w:tc>
          <w:tcPr>
            <w:tcW w:w="1936" w:type="dxa"/>
          </w:tcPr>
          <w:p w:rsidR="00771EC4" w:rsidRPr="00595CFF" w:rsidRDefault="00771EC4" w:rsidP="00771EC4">
            <w:pPr>
              <w:pStyle w:val="Tabletext"/>
            </w:pPr>
            <w:r>
              <w:t>ITU-T</w:t>
            </w:r>
            <w:r w:rsidRPr="00595CFF">
              <w:t xml:space="preserve"> H.460.18</w:t>
            </w:r>
          </w:p>
        </w:tc>
        <w:tc>
          <w:tcPr>
            <w:tcW w:w="3661" w:type="dxa"/>
          </w:tcPr>
          <w:p w:rsidR="00771EC4" w:rsidRPr="00595CFF" w:rsidRDefault="00771EC4" w:rsidP="00771EC4">
            <w:pPr>
              <w:pStyle w:val="Tabletext"/>
            </w:pPr>
            <w:r w:rsidRPr="00595CFF">
              <w:t xml:space="preserve">This feature makes also use of the </w:t>
            </w:r>
            <w:r>
              <w:t xml:space="preserve">[ITU-T </w:t>
            </w:r>
            <w:r w:rsidRPr="00595CFF">
              <w:t>H.245</w:t>
            </w:r>
            <w:r>
              <w:t>]</w:t>
            </w:r>
            <w:r w:rsidRPr="00595CFF">
              <w:t xml:space="preserve"> </w:t>
            </w:r>
            <w:proofErr w:type="spellStart"/>
            <w:r w:rsidRPr="00595CFF">
              <w:t>genericIndication</w:t>
            </w:r>
            <w:proofErr w:type="spellEnd"/>
            <w:r w:rsidRPr="00595CFF">
              <w:t xml:space="preserve"> message</w:t>
            </w:r>
            <w:r>
              <w:t>.</w:t>
            </w: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19</w:t>
            </w:r>
          </w:p>
        </w:tc>
        <w:tc>
          <w:tcPr>
            <w:tcW w:w="2904" w:type="dxa"/>
          </w:tcPr>
          <w:p w:rsidR="00771EC4" w:rsidRPr="00595CFF" w:rsidRDefault="00771EC4" w:rsidP="00771EC4">
            <w:pPr>
              <w:pStyle w:val="Tabletext"/>
            </w:pPr>
            <w:proofErr w:type="spellStart"/>
            <w:r w:rsidRPr="00595CFF">
              <w:t>mediaNATFWTraversal</w:t>
            </w:r>
            <w:proofErr w:type="spellEnd"/>
          </w:p>
        </w:tc>
        <w:tc>
          <w:tcPr>
            <w:tcW w:w="1936" w:type="dxa"/>
          </w:tcPr>
          <w:p w:rsidR="00771EC4" w:rsidRPr="00595CFF" w:rsidRDefault="00771EC4" w:rsidP="00771EC4">
            <w:pPr>
              <w:pStyle w:val="Tabletext"/>
            </w:pPr>
            <w:r>
              <w:t>ITU-T</w:t>
            </w:r>
            <w:r w:rsidRPr="00595CFF">
              <w:t xml:space="preserve"> H.460.19</w:t>
            </w:r>
          </w:p>
        </w:tc>
        <w:tc>
          <w:tcPr>
            <w:tcW w:w="3661" w:type="dxa"/>
          </w:tcPr>
          <w:p w:rsidR="00771EC4" w:rsidRPr="00595CFF" w:rsidRDefault="00771EC4" w:rsidP="00771EC4">
            <w:pPr>
              <w:pStyle w:val="Tabletext"/>
            </w:pPr>
            <w:r w:rsidRPr="00595CFF">
              <w:t xml:space="preserve">This feature makes also use of the </w:t>
            </w:r>
            <w:proofErr w:type="spellStart"/>
            <w:r w:rsidRPr="00595CFF">
              <w:t>genericInformation</w:t>
            </w:r>
            <w:proofErr w:type="spellEnd"/>
            <w:r>
              <w:t xml:space="preserve"> field in [ITU</w:t>
            </w:r>
            <w:r>
              <w:noBreakHyphen/>
              <w:t>T H.245] </w:t>
            </w:r>
            <w:r w:rsidRPr="00595CFF">
              <w:t>messages</w:t>
            </w:r>
            <w:r>
              <w:t>.</w:t>
            </w: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20</w:t>
            </w:r>
          </w:p>
        </w:tc>
        <w:tc>
          <w:tcPr>
            <w:tcW w:w="2904" w:type="dxa"/>
          </w:tcPr>
          <w:p w:rsidR="00771EC4" w:rsidRPr="00595CFF" w:rsidRDefault="00771EC4" w:rsidP="00771EC4">
            <w:pPr>
              <w:pStyle w:val="Tabletext"/>
            </w:pPr>
            <w:proofErr w:type="spellStart"/>
            <w:r w:rsidRPr="00595CFF">
              <w:t>LocationSourceAddress</w:t>
            </w:r>
            <w:proofErr w:type="spellEnd"/>
          </w:p>
        </w:tc>
        <w:tc>
          <w:tcPr>
            <w:tcW w:w="1936" w:type="dxa"/>
          </w:tcPr>
          <w:p w:rsidR="00771EC4" w:rsidRPr="00595CFF" w:rsidRDefault="00771EC4" w:rsidP="00771EC4">
            <w:pPr>
              <w:pStyle w:val="Tabletext"/>
            </w:pPr>
            <w:r>
              <w:t>ITU-T</w:t>
            </w:r>
            <w:r w:rsidRPr="00595CFF">
              <w:t xml:space="preserve"> H.460.20</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rsidRPr="00595CFF">
              <w:t>21</w:t>
            </w:r>
          </w:p>
        </w:tc>
        <w:tc>
          <w:tcPr>
            <w:tcW w:w="2904" w:type="dxa"/>
          </w:tcPr>
          <w:p w:rsidR="00771EC4" w:rsidRPr="00595CFF" w:rsidRDefault="00771EC4" w:rsidP="00771EC4">
            <w:pPr>
              <w:pStyle w:val="Tabletext"/>
            </w:pPr>
            <w:r w:rsidRPr="00595CFF">
              <w:t>Message Broadcast</w:t>
            </w:r>
          </w:p>
        </w:tc>
        <w:tc>
          <w:tcPr>
            <w:tcW w:w="1936" w:type="dxa"/>
          </w:tcPr>
          <w:p w:rsidR="00771EC4" w:rsidRPr="00595CFF" w:rsidRDefault="00771EC4" w:rsidP="00771EC4">
            <w:pPr>
              <w:pStyle w:val="Tabletext"/>
            </w:pPr>
            <w:r>
              <w:t>ITU-T</w:t>
            </w:r>
            <w:r w:rsidRPr="00595CFF">
              <w:t xml:space="preserve"> H.460.21</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t>22</w:t>
            </w:r>
          </w:p>
        </w:tc>
        <w:tc>
          <w:tcPr>
            <w:tcW w:w="2904" w:type="dxa"/>
          </w:tcPr>
          <w:p w:rsidR="00771EC4" w:rsidRPr="00595CFF" w:rsidRDefault="00771EC4" w:rsidP="00771EC4">
            <w:pPr>
              <w:pStyle w:val="Tabletext"/>
            </w:pPr>
            <w:proofErr w:type="spellStart"/>
            <w:r w:rsidRPr="006E60CF">
              <w:t>SecurityProtocolNegotiation</w:t>
            </w:r>
            <w:proofErr w:type="spellEnd"/>
          </w:p>
        </w:tc>
        <w:tc>
          <w:tcPr>
            <w:tcW w:w="1936" w:type="dxa"/>
          </w:tcPr>
          <w:p w:rsidR="00771EC4" w:rsidRPr="00595CFF" w:rsidRDefault="00771EC4" w:rsidP="00771EC4">
            <w:pPr>
              <w:pStyle w:val="Tabletext"/>
            </w:pPr>
            <w:r>
              <w:t>ITU-T H.460.22</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t>23</w:t>
            </w:r>
          </w:p>
        </w:tc>
        <w:tc>
          <w:tcPr>
            <w:tcW w:w="2904" w:type="dxa"/>
          </w:tcPr>
          <w:p w:rsidR="00771EC4" w:rsidRPr="00595CFF" w:rsidRDefault="00771EC4" w:rsidP="00771EC4">
            <w:pPr>
              <w:pStyle w:val="Tabletext"/>
            </w:pPr>
            <w:r w:rsidRPr="00BC326E">
              <w:t>NAT/FW determination</w:t>
            </w:r>
          </w:p>
        </w:tc>
        <w:tc>
          <w:tcPr>
            <w:tcW w:w="1936" w:type="dxa"/>
          </w:tcPr>
          <w:p w:rsidR="00771EC4" w:rsidRPr="00595CFF" w:rsidRDefault="00771EC4" w:rsidP="00771EC4">
            <w:pPr>
              <w:pStyle w:val="Tabletext"/>
            </w:pPr>
            <w:r>
              <w:t>ITU-T H.460.23</w:t>
            </w:r>
          </w:p>
        </w:tc>
        <w:tc>
          <w:tcPr>
            <w:tcW w:w="3661" w:type="dxa"/>
          </w:tcPr>
          <w:p w:rsidR="00771EC4" w:rsidRPr="00595CFF" w:rsidRDefault="00771EC4" w:rsidP="00771EC4">
            <w:pPr>
              <w:pStyle w:val="Tabletext"/>
            </w:pPr>
          </w:p>
        </w:tc>
      </w:tr>
      <w:tr w:rsidR="00771EC4" w:rsidRPr="00595CFF" w:rsidTr="00771EC4">
        <w:trPr>
          <w:cantSplit/>
          <w:jc w:val="center"/>
        </w:trPr>
        <w:tc>
          <w:tcPr>
            <w:tcW w:w="1138" w:type="dxa"/>
          </w:tcPr>
          <w:p w:rsidR="00771EC4" w:rsidRPr="00595CFF" w:rsidRDefault="00771EC4" w:rsidP="00771EC4">
            <w:pPr>
              <w:pStyle w:val="Tabletext"/>
              <w:jc w:val="center"/>
            </w:pPr>
            <w:r>
              <w:lastRenderedPageBreak/>
              <w:t>24</w:t>
            </w:r>
          </w:p>
        </w:tc>
        <w:tc>
          <w:tcPr>
            <w:tcW w:w="2904" w:type="dxa"/>
          </w:tcPr>
          <w:p w:rsidR="00771EC4" w:rsidRPr="00595CFF" w:rsidRDefault="00771EC4" w:rsidP="00771EC4">
            <w:pPr>
              <w:pStyle w:val="Tabletext"/>
            </w:pPr>
            <w:r w:rsidRPr="00BC326E">
              <w:t>P2Pnat media</w:t>
            </w:r>
          </w:p>
        </w:tc>
        <w:tc>
          <w:tcPr>
            <w:tcW w:w="1936" w:type="dxa"/>
          </w:tcPr>
          <w:p w:rsidR="00771EC4" w:rsidRPr="00595CFF" w:rsidRDefault="00771EC4" w:rsidP="00771EC4">
            <w:pPr>
              <w:pStyle w:val="Tabletext"/>
            </w:pPr>
            <w:r>
              <w:t>ITU-T H.460.24</w:t>
            </w:r>
          </w:p>
        </w:tc>
        <w:tc>
          <w:tcPr>
            <w:tcW w:w="3661" w:type="dxa"/>
          </w:tcPr>
          <w:p w:rsidR="00771EC4" w:rsidRPr="00595CFF" w:rsidRDefault="00771EC4" w:rsidP="00771EC4">
            <w:pPr>
              <w:pStyle w:val="Tabletext"/>
            </w:pPr>
            <w:r>
              <w:t xml:space="preserve">This feature also makes use of the [ITU-T H.240] </w:t>
            </w:r>
            <w:proofErr w:type="spellStart"/>
            <w:r>
              <w:t>genericIndication</w:t>
            </w:r>
            <w:proofErr w:type="spellEnd"/>
            <w:r>
              <w:t xml:space="preserve"> message and the </w:t>
            </w:r>
            <w:proofErr w:type="spellStart"/>
            <w:r>
              <w:t>genericInformation</w:t>
            </w:r>
            <w:proofErr w:type="spellEnd"/>
            <w:r>
              <w:t xml:space="preserve"> field of the OLC and </w:t>
            </w:r>
            <w:proofErr w:type="spellStart"/>
            <w:r>
              <w:t>OLCAck</w:t>
            </w:r>
            <w:proofErr w:type="spellEnd"/>
            <w:r>
              <w:t xml:space="preserve"> messages defined in [ITU-T H.245].</w:t>
            </w:r>
          </w:p>
        </w:tc>
      </w:tr>
      <w:tr w:rsidR="00771EC4" w:rsidRPr="00595CFF" w:rsidTr="00771EC4">
        <w:trPr>
          <w:cantSplit/>
          <w:jc w:val="center"/>
        </w:trPr>
        <w:tc>
          <w:tcPr>
            <w:tcW w:w="1138" w:type="dxa"/>
          </w:tcPr>
          <w:p w:rsidR="00771EC4" w:rsidRPr="00595CFF" w:rsidRDefault="00771EC4" w:rsidP="00771EC4">
            <w:pPr>
              <w:pStyle w:val="Tabletext"/>
              <w:jc w:val="center"/>
            </w:pPr>
            <w:r>
              <w:t>25</w:t>
            </w:r>
          </w:p>
        </w:tc>
        <w:tc>
          <w:tcPr>
            <w:tcW w:w="2904" w:type="dxa"/>
          </w:tcPr>
          <w:p w:rsidR="00771EC4" w:rsidRPr="00595CFF" w:rsidRDefault="00771EC4" w:rsidP="00771EC4">
            <w:pPr>
              <w:pStyle w:val="Tabletext"/>
            </w:pPr>
            <w:r w:rsidRPr="006738A5">
              <w:t>Geographic Information</w:t>
            </w:r>
          </w:p>
        </w:tc>
        <w:tc>
          <w:tcPr>
            <w:tcW w:w="1936" w:type="dxa"/>
          </w:tcPr>
          <w:p w:rsidR="00771EC4" w:rsidRPr="00595CFF" w:rsidRDefault="00771EC4" w:rsidP="00771EC4">
            <w:pPr>
              <w:pStyle w:val="Tabletext"/>
            </w:pPr>
            <w:r>
              <w:t>ITU-T H.460.25</w:t>
            </w:r>
          </w:p>
        </w:tc>
        <w:tc>
          <w:tcPr>
            <w:tcW w:w="3661" w:type="dxa"/>
          </w:tcPr>
          <w:p w:rsidR="00771EC4" w:rsidRPr="00595CFF" w:rsidRDefault="00771EC4" w:rsidP="00771EC4">
            <w:pPr>
              <w:pStyle w:val="Tabletext"/>
            </w:pPr>
          </w:p>
        </w:tc>
      </w:tr>
      <w:tr w:rsidR="00BE58A2" w:rsidRPr="00595CFF" w:rsidTr="00771EC4">
        <w:trPr>
          <w:cantSplit/>
          <w:jc w:val="center"/>
          <w:ins w:id="120" w:author="Paul E. Jones" w:date="2016-05-25T05:27:00Z"/>
        </w:trPr>
        <w:tc>
          <w:tcPr>
            <w:tcW w:w="1138" w:type="dxa"/>
          </w:tcPr>
          <w:p w:rsidR="00BE58A2" w:rsidRDefault="00BE58A2" w:rsidP="00771EC4">
            <w:pPr>
              <w:pStyle w:val="Tabletext"/>
              <w:jc w:val="center"/>
              <w:rPr>
                <w:ins w:id="121" w:author="Paul E. Jones" w:date="2016-05-25T05:27:00Z"/>
              </w:rPr>
            </w:pPr>
            <w:ins w:id="122" w:author="Paul E. Jones" w:date="2016-05-25T05:27:00Z">
              <w:r>
                <w:t>26</w:t>
              </w:r>
            </w:ins>
          </w:p>
        </w:tc>
        <w:tc>
          <w:tcPr>
            <w:tcW w:w="2904" w:type="dxa"/>
          </w:tcPr>
          <w:p w:rsidR="00BE58A2" w:rsidRPr="006738A5" w:rsidRDefault="00BE58A2" w:rsidP="00771EC4">
            <w:pPr>
              <w:pStyle w:val="Tabletext"/>
              <w:rPr>
                <w:ins w:id="123" w:author="Paul E. Jones" w:date="2016-05-25T05:27:00Z"/>
              </w:rPr>
            </w:pPr>
            <w:ins w:id="124" w:author="Paul E. Jones" w:date="2016-05-25T05:29:00Z">
              <w:r w:rsidRPr="00BE58A2">
                <w:t>Media over ITU-T H.225.0</w:t>
              </w:r>
            </w:ins>
          </w:p>
        </w:tc>
        <w:tc>
          <w:tcPr>
            <w:tcW w:w="1936" w:type="dxa"/>
          </w:tcPr>
          <w:p w:rsidR="00BE58A2" w:rsidRDefault="00BE58A2" w:rsidP="00771EC4">
            <w:pPr>
              <w:pStyle w:val="Tabletext"/>
              <w:rPr>
                <w:ins w:id="125" w:author="Paul E. Jones" w:date="2016-05-25T05:27:00Z"/>
              </w:rPr>
            </w:pPr>
            <w:ins w:id="126" w:author="Paul E. Jones" w:date="2016-05-25T05:29:00Z">
              <w:r>
                <w:t>ITU-T H.460.26</w:t>
              </w:r>
            </w:ins>
          </w:p>
        </w:tc>
        <w:tc>
          <w:tcPr>
            <w:tcW w:w="3661" w:type="dxa"/>
          </w:tcPr>
          <w:p w:rsidR="00BE58A2" w:rsidRPr="00595CFF" w:rsidRDefault="00BE58A2" w:rsidP="00771EC4">
            <w:pPr>
              <w:pStyle w:val="Tabletext"/>
              <w:rPr>
                <w:ins w:id="127" w:author="Paul E. Jones" w:date="2016-05-25T05:27:00Z"/>
              </w:rPr>
            </w:pPr>
          </w:p>
        </w:tc>
      </w:tr>
      <w:tr w:rsidR="008876CE" w:rsidRPr="00595CFF" w:rsidTr="00771EC4">
        <w:trPr>
          <w:cantSplit/>
          <w:jc w:val="center"/>
          <w:ins w:id="128" w:author="Paul E. Jones" w:date="2016-05-25T05:33:00Z"/>
        </w:trPr>
        <w:tc>
          <w:tcPr>
            <w:tcW w:w="1138" w:type="dxa"/>
          </w:tcPr>
          <w:p w:rsidR="008876CE" w:rsidRDefault="008876CE" w:rsidP="00771EC4">
            <w:pPr>
              <w:pStyle w:val="Tabletext"/>
              <w:jc w:val="center"/>
              <w:rPr>
                <w:ins w:id="129" w:author="Paul E. Jones" w:date="2016-05-25T05:33:00Z"/>
              </w:rPr>
            </w:pPr>
            <w:ins w:id="130" w:author="Paul E. Jones" w:date="2016-05-25T05:33:00Z">
              <w:r>
                <w:t>27</w:t>
              </w:r>
            </w:ins>
          </w:p>
        </w:tc>
        <w:tc>
          <w:tcPr>
            <w:tcW w:w="2904" w:type="dxa"/>
          </w:tcPr>
          <w:p w:rsidR="008876CE" w:rsidRPr="00BE58A2" w:rsidRDefault="008876CE" w:rsidP="00771EC4">
            <w:pPr>
              <w:pStyle w:val="Tabletext"/>
              <w:rPr>
                <w:ins w:id="131" w:author="Paul E. Jones" w:date="2016-05-25T05:33:00Z"/>
              </w:rPr>
            </w:pPr>
            <w:ins w:id="132" w:author="Paul E. Jones" w:date="2016-05-25T05:33:00Z">
              <w:r w:rsidRPr="008876CE">
                <w:t>Session Identifier</w:t>
              </w:r>
            </w:ins>
          </w:p>
        </w:tc>
        <w:tc>
          <w:tcPr>
            <w:tcW w:w="1936" w:type="dxa"/>
          </w:tcPr>
          <w:p w:rsidR="008876CE" w:rsidRDefault="008876CE" w:rsidP="00771EC4">
            <w:pPr>
              <w:pStyle w:val="Tabletext"/>
              <w:rPr>
                <w:ins w:id="133" w:author="Paul E. Jones" w:date="2016-05-25T05:33:00Z"/>
              </w:rPr>
            </w:pPr>
            <w:ins w:id="134" w:author="Paul E. Jones" w:date="2016-05-25T05:33:00Z">
              <w:r>
                <w:t>ITU-T H.460.27</w:t>
              </w:r>
            </w:ins>
          </w:p>
        </w:tc>
        <w:tc>
          <w:tcPr>
            <w:tcW w:w="3661" w:type="dxa"/>
          </w:tcPr>
          <w:p w:rsidR="008876CE" w:rsidRPr="00595CFF" w:rsidRDefault="008876CE" w:rsidP="00771EC4">
            <w:pPr>
              <w:pStyle w:val="Tabletext"/>
              <w:rPr>
                <w:ins w:id="135" w:author="Paul E. Jones" w:date="2016-05-25T05:33:00Z"/>
              </w:rPr>
            </w:pPr>
          </w:p>
        </w:tc>
      </w:tr>
      <w:tr w:rsidR="00771EC4" w:rsidRPr="00521E60" w:rsidTr="00771EC4">
        <w:trPr>
          <w:cantSplit/>
          <w:jc w:val="center"/>
        </w:trPr>
        <w:tc>
          <w:tcPr>
            <w:tcW w:w="1138" w:type="dxa"/>
          </w:tcPr>
          <w:p w:rsidR="00771EC4" w:rsidRPr="00595CFF" w:rsidRDefault="00771EC4" w:rsidP="00771EC4">
            <w:pPr>
              <w:pStyle w:val="Tabletext"/>
              <w:jc w:val="center"/>
            </w:pPr>
            <w:r w:rsidRPr="00595CFF">
              <w:t>1000</w:t>
            </w:r>
          </w:p>
        </w:tc>
        <w:tc>
          <w:tcPr>
            <w:tcW w:w="2904" w:type="dxa"/>
          </w:tcPr>
          <w:p w:rsidR="00771EC4" w:rsidRPr="00595CFF" w:rsidRDefault="00771EC4" w:rsidP="00771EC4">
            <w:pPr>
              <w:pStyle w:val="Tabletext"/>
            </w:pPr>
            <w:r w:rsidRPr="00595CFF">
              <w:t>RAS Protocol Tunnel</w:t>
            </w:r>
          </w:p>
        </w:tc>
        <w:tc>
          <w:tcPr>
            <w:tcW w:w="1936" w:type="dxa"/>
          </w:tcPr>
          <w:p w:rsidR="00771EC4" w:rsidRPr="00521E60" w:rsidRDefault="00771EC4" w:rsidP="00771EC4">
            <w:pPr>
              <w:pStyle w:val="Tabletext"/>
              <w:rPr>
                <w:lang w:val="en-US"/>
              </w:rPr>
            </w:pPr>
            <w:r w:rsidRPr="00521E60">
              <w:rPr>
                <w:lang w:val="en-US"/>
              </w:rPr>
              <w:t>Annex M4 of [ITU</w:t>
            </w:r>
            <w:r w:rsidRPr="00521E60">
              <w:rPr>
                <w:lang w:val="en-US"/>
              </w:rPr>
              <w:noBreakHyphen/>
              <w:t>T H.323]</w:t>
            </w:r>
          </w:p>
        </w:tc>
        <w:tc>
          <w:tcPr>
            <w:tcW w:w="3661" w:type="dxa"/>
          </w:tcPr>
          <w:p w:rsidR="00771EC4" w:rsidRPr="00521E60" w:rsidRDefault="00771EC4" w:rsidP="00771EC4">
            <w:pPr>
              <w:pStyle w:val="Tabletext"/>
              <w:rPr>
                <w:lang w:val="en-US"/>
              </w:rPr>
            </w:pPr>
          </w:p>
        </w:tc>
      </w:tr>
    </w:tbl>
    <w:p w:rsidR="00771EC4" w:rsidRPr="00595CFF" w:rsidRDefault="00771EC4" w:rsidP="00771EC4">
      <w:pPr>
        <w:pStyle w:val="Heading2"/>
      </w:pPr>
      <w:bookmarkStart w:id="136" w:name="_Toc46028667"/>
      <w:bookmarkStart w:id="137" w:name="_Toc51056533"/>
      <w:bookmarkStart w:id="138" w:name="_Toc51131167"/>
      <w:bookmarkStart w:id="139" w:name="_Toc97627465"/>
      <w:bookmarkStart w:id="140" w:name="_Toc99441328"/>
      <w:bookmarkStart w:id="141" w:name="_Toc110665010"/>
      <w:bookmarkStart w:id="142" w:name="_Toc113096313"/>
      <w:bookmarkStart w:id="143" w:name="_Toc136236458"/>
      <w:bookmarkStart w:id="144" w:name="_Toc172627421"/>
      <w:bookmarkStart w:id="145" w:name="_Toc267661598"/>
      <w:bookmarkStart w:id="146" w:name="_Toc272225223"/>
      <w:bookmarkStart w:id="147" w:name="_Toc274153111"/>
      <w:bookmarkStart w:id="148" w:name="_Toc276025558"/>
      <w:bookmarkStart w:id="149" w:name="_Toc299007619"/>
      <w:bookmarkStart w:id="150" w:name="_Toc318114694"/>
      <w:r w:rsidRPr="00595CFF">
        <w:t>5.2</w:t>
      </w:r>
      <w:r w:rsidRPr="00595CFF">
        <w:tab/>
        <w:t>Generic parameters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771EC4" w:rsidRPr="009169D6" w:rsidRDefault="00771EC4" w:rsidP="00771EC4">
      <w:r w:rsidRPr="009169D6">
        <w:t xml:space="preserve">Each </w:t>
      </w:r>
      <w:proofErr w:type="spellStart"/>
      <w:r w:rsidRPr="00595CFF">
        <w:rPr>
          <w:i/>
          <w:iCs/>
        </w:rPr>
        <w:t>enumeratedParameter</w:t>
      </w:r>
      <w:proofErr w:type="spellEnd"/>
      <w:r w:rsidRPr="009169D6">
        <w:t xml:space="preserve"> carried within a </w:t>
      </w:r>
      <w:proofErr w:type="spellStart"/>
      <w:r w:rsidRPr="00595CFF">
        <w:rPr>
          <w:i/>
          <w:iCs/>
        </w:rPr>
        <w:t>genericData</w:t>
      </w:r>
      <w:proofErr w:type="spellEnd"/>
      <w:r w:rsidRPr="009169D6">
        <w:t xml:space="preserve"> structure (or a </w:t>
      </w:r>
      <w:proofErr w:type="spellStart"/>
      <w:r w:rsidRPr="00595CFF">
        <w:rPr>
          <w:i/>
          <w:iCs/>
        </w:rPr>
        <w:t>featureSet</w:t>
      </w:r>
      <w:proofErr w:type="spellEnd"/>
      <w:r w:rsidRPr="009169D6">
        <w:t xml:space="preserve"> in case of feature negotiation) is identified by an identifier with local context, i.e., a value that is only unique within the scope of the specific feature. Therefore, parameter identifiers appear on a level below a feature identifier. </w:t>
      </w:r>
    </w:p>
    <w:p w:rsidR="00771EC4" w:rsidRPr="009169D6" w:rsidRDefault="00771EC4" w:rsidP="00771EC4">
      <w:r w:rsidRPr="009169D6">
        <w:t xml:space="preserve">Parameters may carry content in addition to the identifier. However, for feature negotiation (i.e., inside a </w:t>
      </w:r>
      <w:proofErr w:type="spellStart"/>
      <w:r w:rsidRPr="00595CFF">
        <w:rPr>
          <w:i/>
          <w:iCs/>
        </w:rPr>
        <w:t>featureSet</w:t>
      </w:r>
      <w:proofErr w:type="spellEnd"/>
      <w:r w:rsidRPr="009169D6">
        <w:t>), parameters will be included as identifiers without content.</w:t>
      </w:r>
    </w:p>
    <w:p w:rsidR="00771EC4" w:rsidRPr="009169D6" w:rsidRDefault="00771EC4" w:rsidP="00771EC4"/>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543"/>
        <w:gridCol w:w="4125"/>
        <w:gridCol w:w="1308"/>
        <w:gridCol w:w="2703"/>
      </w:tblGrid>
      <w:tr w:rsidR="00771EC4" w:rsidRPr="00595CFF" w:rsidTr="00771EC4">
        <w:trPr>
          <w:cantSplit/>
          <w:tblHeader/>
          <w:jc w:val="center"/>
        </w:trPr>
        <w:tc>
          <w:tcPr>
            <w:tcW w:w="960" w:type="dxa"/>
            <w:vMerge w:val="restart"/>
            <w:vAlign w:val="center"/>
          </w:tcPr>
          <w:p w:rsidR="00771EC4" w:rsidRPr="00595CFF" w:rsidRDefault="00771EC4" w:rsidP="00771EC4">
            <w:pPr>
              <w:pStyle w:val="Tablehead"/>
            </w:pPr>
            <w:r w:rsidRPr="00595CFF">
              <w:t>Feature</w:t>
            </w:r>
          </w:p>
        </w:tc>
        <w:tc>
          <w:tcPr>
            <w:tcW w:w="5976" w:type="dxa"/>
            <w:gridSpan w:val="3"/>
            <w:tcBorders>
              <w:bottom w:val="single" w:sz="4" w:space="0" w:color="auto"/>
            </w:tcBorders>
            <w:vAlign w:val="center"/>
          </w:tcPr>
          <w:p w:rsidR="00771EC4" w:rsidRPr="00595CFF" w:rsidRDefault="00771EC4" w:rsidP="00771EC4">
            <w:pPr>
              <w:pStyle w:val="Tablehead"/>
            </w:pPr>
            <w:r w:rsidRPr="00595CFF">
              <w:t>Parameter</w:t>
            </w:r>
          </w:p>
        </w:tc>
        <w:tc>
          <w:tcPr>
            <w:tcW w:w="2703" w:type="dxa"/>
            <w:vMerge w:val="restart"/>
            <w:vAlign w:val="center"/>
          </w:tcPr>
          <w:p w:rsidR="00771EC4" w:rsidRPr="00595CFF" w:rsidRDefault="00771EC4" w:rsidP="00771EC4">
            <w:pPr>
              <w:pStyle w:val="Tablehead"/>
            </w:pPr>
            <w:r w:rsidRPr="00595CFF">
              <w:t>Reference</w:t>
            </w:r>
          </w:p>
        </w:tc>
      </w:tr>
      <w:tr w:rsidR="00771EC4" w:rsidRPr="00595CFF" w:rsidTr="00771EC4">
        <w:trPr>
          <w:cantSplit/>
          <w:tblHeader/>
          <w:jc w:val="center"/>
        </w:trPr>
        <w:tc>
          <w:tcPr>
            <w:tcW w:w="960" w:type="dxa"/>
            <w:vMerge/>
            <w:tcBorders>
              <w:bottom w:val="single" w:sz="4" w:space="0" w:color="auto"/>
            </w:tcBorders>
            <w:vAlign w:val="center"/>
          </w:tcPr>
          <w:p w:rsidR="00771EC4" w:rsidRPr="00595CFF" w:rsidRDefault="00771EC4" w:rsidP="00771EC4">
            <w:pPr>
              <w:pStyle w:val="Tablehead"/>
            </w:pPr>
          </w:p>
        </w:tc>
        <w:tc>
          <w:tcPr>
            <w:tcW w:w="543" w:type="dxa"/>
            <w:tcBorders>
              <w:top w:val="single" w:sz="4" w:space="0" w:color="auto"/>
              <w:bottom w:val="single" w:sz="4" w:space="0" w:color="auto"/>
              <w:right w:val="single" w:sz="4" w:space="0" w:color="auto"/>
            </w:tcBorders>
            <w:vAlign w:val="center"/>
          </w:tcPr>
          <w:p w:rsidR="00771EC4" w:rsidRPr="00595CFF" w:rsidRDefault="00771EC4" w:rsidP="00771EC4">
            <w:pPr>
              <w:pStyle w:val="Tablehead"/>
            </w:pPr>
            <w:r w:rsidRPr="00595CFF">
              <w:t>ID</w:t>
            </w:r>
          </w:p>
        </w:tc>
        <w:tc>
          <w:tcPr>
            <w:tcW w:w="4125" w:type="dxa"/>
            <w:tcBorders>
              <w:top w:val="single" w:sz="4" w:space="0" w:color="auto"/>
              <w:left w:val="single" w:sz="4" w:space="0" w:color="auto"/>
              <w:bottom w:val="single" w:sz="4" w:space="0" w:color="auto"/>
              <w:right w:val="single" w:sz="4" w:space="0" w:color="auto"/>
            </w:tcBorders>
            <w:vAlign w:val="center"/>
          </w:tcPr>
          <w:p w:rsidR="00771EC4" w:rsidRPr="00595CFF" w:rsidRDefault="00771EC4" w:rsidP="00771EC4">
            <w:pPr>
              <w:pStyle w:val="Tablehead"/>
            </w:pPr>
            <w:r w:rsidRPr="00595CFF">
              <w:t>Name</w:t>
            </w:r>
          </w:p>
        </w:tc>
        <w:tc>
          <w:tcPr>
            <w:tcW w:w="1308" w:type="dxa"/>
            <w:tcBorders>
              <w:top w:val="single" w:sz="4" w:space="0" w:color="auto"/>
              <w:left w:val="single" w:sz="4" w:space="0" w:color="auto"/>
              <w:bottom w:val="single" w:sz="4" w:space="0" w:color="auto"/>
            </w:tcBorders>
            <w:vAlign w:val="center"/>
          </w:tcPr>
          <w:p w:rsidR="00771EC4" w:rsidRPr="00595CFF" w:rsidRDefault="00771EC4" w:rsidP="00771EC4">
            <w:pPr>
              <w:pStyle w:val="Tablehead"/>
            </w:pPr>
            <w:r w:rsidRPr="00595CFF">
              <w:t>Content</w:t>
            </w:r>
          </w:p>
        </w:tc>
        <w:tc>
          <w:tcPr>
            <w:tcW w:w="2703" w:type="dxa"/>
            <w:vMerge/>
            <w:tcBorders>
              <w:bottom w:val="single" w:sz="4" w:space="0" w:color="auto"/>
            </w:tcBorders>
            <w:vAlign w:val="center"/>
          </w:tcPr>
          <w:p w:rsidR="00771EC4" w:rsidRPr="00595CFF" w:rsidRDefault="00771EC4" w:rsidP="00771EC4">
            <w:pPr>
              <w:pStyle w:val="Tablehead"/>
            </w:pPr>
          </w:p>
        </w:tc>
      </w:tr>
      <w:tr w:rsidR="00771EC4" w:rsidRPr="00595CFF" w:rsidTr="00771EC4">
        <w:trPr>
          <w:jc w:val="center"/>
        </w:trPr>
        <w:tc>
          <w:tcPr>
            <w:tcW w:w="960" w:type="dxa"/>
            <w:tcBorders>
              <w:bottom w:val="single" w:sz="6" w:space="0" w:color="auto"/>
              <w:right w:val="single" w:sz="4" w:space="0" w:color="auto"/>
            </w:tcBorders>
          </w:tcPr>
          <w:p w:rsidR="00771EC4" w:rsidRPr="00595CFF" w:rsidRDefault="00771EC4" w:rsidP="00771EC4">
            <w:pPr>
              <w:pStyle w:val="Tabletext"/>
              <w:jc w:val="center"/>
            </w:pPr>
            <w:r w:rsidRPr="00595CFF">
              <w:t>0</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proofErr w:type="spellStart"/>
            <w:r w:rsidRPr="00595CFF">
              <w:t>idAnnexGProfileA</w:t>
            </w:r>
            <w:proofErr w:type="spellEnd"/>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none</w:t>
            </w:r>
          </w:p>
        </w:tc>
        <w:tc>
          <w:tcPr>
            <w:tcW w:w="2703" w:type="dxa"/>
            <w:tcBorders>
              <w:left w:val="single" w:sz="4" w:space="0" w:color="auto"/>
              <w:bottom w:val="single" w:sz="6" w:space="0" w:color="auto"/>
            </w:tcBorders>
            <w:tcMar>
              <w:left w:w="79" w:type="dxa"/>
              <w:right w:w="57" w:type="dxa"/>
            </w:tcMar>
          </w:tcPr>
          <w:p w:rsidR="00771EC4" w:rsidRPr="00595CFF" w:rsidRDefault="00771EC4" w:rsidP="00771EC4">
            <w:pPr>
              <w:pStyle w:val="Tabletext"/>
            </w:pPr>
            <w:r>
              <w:t>ITU-T</w:t>
            </w:r>
            <w:r w:rsidRPr="00595CFF">
              <w:t xml:space="preserve"> H.501 and Annex</w:t>
            </w:r>
            <w:r>
              <w:t> G of [ITU-T</w:t>
            </w:r>
            <w:r w:rsidRPr="00595CFF">
              <w:t xml:space="preserve"> H.225.0</w:t>
            </w:r>
            <w:r>
              <w:t>]</w:t>
            </w: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rsidRPr="00595CFF">
              <w:t>1</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proofErr w:type="spellStart"/>
            <w:r w:rsidRPr="00595CFF">
              <w:t>robustnessId</w:t>
            </w:r>
            <w:proofErr w:type="spellEnd"/>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ASN.1/PER</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rsidRPr="00595CFF">
              <w:t>Annex R</w:t>
            </w:r>
            <w:r>
              <w:t xml:space="preserve"> of [ITU-T</w:t>
            </w:r>
            <w:r w:rsidRPr="00595CFF">
              <w:t xml:space="preserve"> H.323</w:t>
            </w:r>
            <w:r>
              <w:t>]</w:t>
            </w: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rsidRPr="00595CFF">
              <w:t>2</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proofErr w:type="spellStart"/>
            <w:r w:rsidRPr="00595CFF">
              <w:t>NumberPortabilityData</w:t>
            </w:r>
            <w:proofErr w:type="spellEnd"/>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ASN.1/PER</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t>ITU-T</w:t>
            </w:r>
            <w:r w:rsidRPr="00595CFF">
              <w:t xml:space="preserve"> H.460.2</w:t>
            </w: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rsidRPr="00595CFF">
              <w:t>3</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Circuit Status Map</w:t>
            </w:r>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ASN.1/PER</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t>ITU-T</w:t>
            </w:r>
            <w:r w:rsidRPr="00595CFF">
              <w:t xml:space="preserve"> H.460.3</w:t>
            </w: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rsidRPr="00595CFF">
              <w:t>4</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p w:rsidR="00771EC4" w:rsidRPr="00595CFF" w:rsidRDefault="00771EC4" w:rsidP="00771EC4">
            <w:pPr>
              <w:pStyle w:val="Tabletext"/>
            </w:pPr>
            <w:r w:rsidRPr="00595CFF">
              <w:t>2</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proofErr w:type="spellStart"/>
            <w:r w:rsidRPr="00595CFF">
              <w:t>CallPriorityRequest</w:t>
            </w:r>
            <w:proofErr w:type="spellEnd"/>
          </w:p>
          <w:p w:rsidR="00771EC4" w:rsidRPr="00595CFF" w:rsidRDefault="00771EC4" w:rsidP="00771EC4">
            <w:pPr>
              <w:pStyle w:val="Tabletext"/>
            </w:pPr>
            <w:proofErr w:type="spellStart"/>
            <w:r w:rsidRPr="00595CFF">
              <w:t>CallPriorityConfirm</w:t>
            </w:r>
            <w:proofErr w:type="spellEnd"/>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ASN.1/PER</w:t>
            </w:r>
          </w:p>
          <w:p w:rsidR="00771EC4" w:rsidRPr="00595CFF" w:rsidRDefault="00771EC4" w:rsidP="00771EC4">
            <w:pPr>
              <w:pStyle w:val="Tabletext"/>
            </w:pPr>
            <w:r w:rsidRPr="00595CFF">
              <w:t>ASN.1/PER</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t>ITU-T</w:t>
            </w:r>
            <w:r w:rsidRPr="00595CFF">
              <w:t xml:space="preserve"> H.460.4</w:t>
            </w: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rsidRPr="00595CFF">
              <w:t>5</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proofErr w:type="spellStart"/>
            <w:r w:rsidRPr="00595CFF">
              <w:t>IEsString</w:t>
            </w:r>
            <w:proofErr w:type="spellEnd"/>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raw</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t>ITU-T</w:t>
            </w:r>
            <w:r w:rsidRPr="00595CFF">
              <w:t xml:space="preserve"> H.460.5</w:t>
            </w:r>
          </w:p>
        </w:tc>
      </w:tr>
      <w:tr w:rsidR="00771EC4" w:rsidRPr="00595CFF" w:rsidTr="00771EC4">
        <w:trPr>
          <w:jc w:val="center"/>
        </w:trPr>
        <w:tc>
          <w:tcPr>
            <w:tcW w:w="960" w:type="dxa"/>
            <w:tcBorders>
              <w:top w:val="single" w:sz="6" w:space="0" w:color="auto"/>
              <w:bottom w:val="nil"/>
              <w:right w:val="single" w:sz="4" w:space="0" w:color="auto"/>
            </w:tcBorders>
          </w:tcPr>
          <w:p w:rsidR="00771EC4" w:rsidRPr="00595CFF" w:rsidRDefault="00771EC4" w:rsidP="00771EC4">
            <w:pPr>
              <w:pStyle w:val="Tabletext"/>
              <w:jc w:val="center"/>
            </w:pPr>
            <w:r w:rsidRPr="00595CFF">
              <w:t>6</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p w:rsidR="00771EC4" w:rsidRPr="00595CFF" w:rsidRDefault="00771EC4" w:rsidP="00771EC4">
            <w:pPr>
              <w:pStyle w:val="Tabletext"/>
            </w:pPr>
            <w:r w:rsidRPr="00595CFF">
              <w:t>2</w:t>
            </w:r>
          </w:p>
          <w:p w:rsidR="00771EC4" w:rsidRPr="00595CFF" w:rsidRDefault="00771EC4" w:rsidP="00771EC4">
            <w:pPr>
              <w:pStyle w:val="Tabletext"/>
            </w:pPr>
            <w:r w:rsidRPr="00595CFF">
              <w:t>3</w:t>
            </w:r>
          </w:p>
          <w:p w:rsidR="00771EC4" w:rsidRPr="00595CFF" w:rsidRDefault="00771EC4" w:rsidP="00771EC4">
            <w:pPr>
              <w:pStyle w:val="Tabletext"/>
            </w:pPr>
            <w:r w:rsidRPr="00595CFF">
              <w:t>4</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EFC Proposal</w:t>
            </w:r>
          </w:p>
          <w:p w:rsidR="00771EC4" w:rsidRPr="00595CFF" w:rsidRDefault="00771EC4" w:rsidP="00771EC4">
            <w:pPr>
              <w:pStyle w:val="Tabletext"/>
            </w:pPr>
            <w:r w:rsidRPr="00595CFF">
              <w:t>EFC Close All Media Channels</w:t>
            </w:r>
          </w:p>
          <w:p w:rsidR="00771EC4" w:rsidRPr="00595CFF" w:rsidRDefault="00771EC4" w:rsidP="00771EC4">
            <w:pPr>
              <w:pStyle w:val="Tabletext"/>
            </w:pPr>
            <w:r w:rsidRPr="00595CFF">
              <w:t>EFC Request New Proposals</w:t>
            </w:r>
          </w:p>
          <w:p w:rsidR="00771EC4" w:rsidRPr="00595CFF" w:rsidRDefault="00771EC4" w:rsidP="00771EC4">
            <w:pPr>
              <w:pStyle w:val="Tabletext"/>
            </w:pPr>
            <w:r w:rsidRPr="00595CFF">
              <w:t>EFC Require Symmetric Operation</w:t>
            </w:r>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none</w:t>
            </w:r>
          </w:p>
          <w:p w:rsidR="00771EC4" w:rsidRPr="00595CFF" w:rsidRDefault="00771EC4" w:rsidP="00771EC4">
            <w:pPr>
              <w:pStyle w:val="Tabletext"/>
            </w:pPr>
            <w:r w:rsidRPr="00595CFF">
              <w:t>none</w:t>
            </w:r>
          </w:p>
          <w:p w:rsidR="00771EC4" w:rsidRPr="00595CFF" w:rsidRDefault="00771EC4" w:rsidP="00771EC4">
            <w:pPr>
              <w:pStyle w:val="Tabletext"/>
            </w:pPr>
            <w:r w:rsidRPr="00595CFF">
              <w:t>none</w:t>
            </w:r>
          </w:p>
          <w:p w:rsidR="00771EC4" w:rsidRPr="00595CFF" w:rsidRDefault="00771EC4" w:rsidP="00771EC4">
            <w:pPr>
              <w:pStyle w:val="Tabletext"/>
            </w:pPr>
            <w:r w:rsidRPr="00595CFF">
              <w:t>none</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t>ITU-T</w:t>
            </w:r>
            <w:r w:rsidRPr="00595CFF">
              <w:t xml:space="preserve"> H.460.6</w:t>
            </w:r>
          </w:p>
        </w:tc>
      </w:tr>
      <w:tr w:rsidR="00771EC4" w:rsidRPr="00595CFF" w:rsidTr="00771EC4">
        <w:trPr>
          <w:jc w:val="center"/>
        </w:trPr>
        <w:tc>
          <w:tcPr>
            <w:tcW w:w="960" w:type="dxa"/>
            <w:tcBorders>
              <w:top w:val="single" w:sz="6" w:space="0" w:color="auto"/>
              <w:bottom w:val="nil"/>
              <w:right w:val="single" w:sz="4" w:space="0" w:color="auto"/>
            </w:tcBorders>
          </w:tcPr>
          <w:p w:rsidR="00771EC4" w:rsidRPr="00595CFF" w:rsidRDefault="00771EC4" w:rsidP="00771EC4">
            <w:pPr>
              <w:pStyle w:val="Tabletext"/>
              <w:jc w:val="center"/>
            </w:pPr>
            <w:r w:rsidRPr="00595CFF">
              <w:t>7</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p w:rsidR="00771EC4" w:rsidRPr="00595CFF" w:rsidRDefault="00771EC4" w:rsidP="00771EC4">
            <w:pPr>
              <w:pStyle w:val="Tabletext"/>
            </w:pPr>
            <w:r w:rsidRPr="00595CFF">
              <w:t>2</w:t>
            </w:r>
          </w:p>
          <w:p w:rsidR="00771EC4" w:rsidRPr="00595CFF" w:rsidRDefault="00771EC4" w:rsidP="00771EC4">
            <w:pPr>
              <w:pStyle w:val="Tabletext"/>
            </w:pPr>
            <w:r w:rsidRPr="00595CFF">
              <w:t>3</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Digit Maps Length</w:t>
            </w:r>
          </w:p>
          <w:p w:rsidR="00771EC4" w:rsidRPr="00595CFF" w:rsidRDefault="00771EC4" w:rsidP="00771EC4">
            <w:pPr>
              <w:pStyle w:val="Tabletext"/>
            </w:pPr>
            <w:r w:rsidRPr="00595CFF">
              <w:t>Digit Maps Length for Overlapped Sending</w:t>
            </w:r>
          </w:p>
          <w:p w:rsidR="00771EC4" w:rsidRPr="00595CFF" w:rsidRDefault="00771EC4" w:rsidP="00771EC4">
            <w:pPr>
              <w:pStyle w:val="Tabletext"/>
            </w:pPr>
            <w:r w:rsidRPr="00595CFF">
              <w:t>HTTP Download Capability</w:t>
            </w:r>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number32</w:t>
            </w:r>
          </w:p>
          <w:p w:rsidR="00771EC4" w:rsidRPr="00595CFF" w:rsidRDefault="00771EC4" w:rsidP="00771EC4">
            <w:pPr>
              <w:pStyle w:val="Tabletext"/>
            </w:pPr>
            <w:r w:rsidRPr="00595CFF">
              <w:t>number32</w:t>
            </w:r>
          </w:p>
          <w:p w:rsidR="00771EC4" w:rsidRPr="00595CFF" w:rsidRDefault="00771EC4" w:rsidP="00771EC4">
            <w:pPr>
              <w:pStyle w:val="Tabletext"/>
            </w:pPr>
            <w:r w:rsidRPr="00595CFF">
              <w:t>bool</w:t>
            </w:r>
          </w:p>
        </w:tc>
        <w:tc>
          <w:tcPr>
            <w:tcW w:w="2703" w:type="dxa"/>
            <w:tcBorders>
              <w:top w:val="single" w:sz="6" w:space="0" w:color="auto"/>
              <w:left w:val="single" w:sz="4" w:space="0" w:color="auto"/>
              <w:bottom w:val="single" w:sz="4" w:space="0" w:color="auto"/>
            </w:tcBorders>
          </w:tcPr>
          <w:p w:rsidR="00771EC4" w:rsidRPr="00595CFF" w:rsidRDefault="00771EC4" w:rsidP="00771EC4">
            <w:pPr>
              <w:pStyle w:val="Tabletext"/>
            </w:pPr>
            <w:r w:rsidRPr="00595CFF">
              <w:t>Clause 5</w:t>
            </w:r>
            <w:r>
              <w:t xml:space="preserve"> of [ITU</w:t>
            </w:r>
            <w:r>
              <w:noBreakHyphen/>
              <w:t>T </w:t>
            </w:r>
            <w:r w:rsidRPr="00595CFF">
              <w:t>H.460.7</w:t>
            </w:r>
            <w:r>
              <w:t>]</w:t>
            </w:r>
          </w:p>
          <w:p w:rsidR="00771EC4" w:rsidRPr="00595CFF" w:rsidRDefault="00771EC4" w:rsidP="00771EC4">
            <w:pPr>
              <w:pStyle w:val="Tabletext"/>
            </w:pPr>
            <w:r w:rsidRPr="00595CFF">
              <w:t xml:space="preserve">(parameters for </w:t>
            </w:r>
            <w:proofErr w:type="spellStart"/>
            <w:r w:rsidRPr="00595CFF">
              <w:t>featureSet</w:t>
            </w:r>
            <w:proofErr w:type="spellEnd"/>
            <w:r w:rsidRPr="00595CFF">
              <w:t>)</w:t>
            </w:r>
          </w:p>
        </w:tc>
      </w:tr>
      <w:tr w:rsidR="00771EC4" w:rsidRPr="00595CFF" w:rsidTr="00771EC4">
        <w:trPr>
          <w:jc w:val="center"/>
        </w:trPr>
        <w:tc>
          <w:tcPr>
            <w:tcW w:w="960" w:type="dxa"/>
            <w:tcBorders>
              <w:top w:val="nil"/>
              <w:bottom w:val="nil"/>
              <w:right w:val="single" w:sz="4" w:space="0" w:color="auto"/>
            </w:tcBorders>
          </w:tcPr>
          <w:p w:rsidR="00771EC4" w:rsidRPr="00595CFF" w:rsidRDefault="00771EC4" w:rsidP="00771EC4">
            <w:pPr>
              <w:pStyle w:val="Tabletext"/>
              <w:jc w:val="center"/>
            </w:pPr>
          </w:p>
        </w:tc>
        <w:tc>
          <w:tcPr>
            <w:tcW w:w="543" w:type="dxa"/>
            <w:tcBorders>
              <w:top w:val="single" w:sz="4" w:space="0" w:color="auto"/>
              <w:left w:val="single" w:sz="4" w:space="0" w:color="auto"/>
              <w:bottom w:val="nil"/>
              <w:right w:val="single" w:sz="4" w:space="0" w:color="auto"/>
            </w:tcBorders>
          </w:tcPr>
          <w:p w:rsidR="00771EC4" w:rsidRPr="00595CFF" w:rsidRDefault="00771EC4" w:rsidP="00771EC4">
            <w:pPr>
              <w:pStyle w:val="Tabletext"/>
            </w:pPr>
            <w:r w:rsidRPr="00595CFF">
              <w:t>1</w:t>
            </w:r>
          </w:p>
          <w:p w:rsidR="00771EC4" w:rsidRPr="00595CFF" w:rsidRDefault="00771EC4" w:rsidP="00771EC4">
            <w:pPr>
              <w:pStyle w:val="Tabletext"/>
            </w:pPr>
            <w:r w:rsidRPr="00595CFF">
              <w:t>2</w:t>
            </w:r>
          </w:p>
          <w:p w:rsidR="00771EC4" w:rsidRPr="00595CFF" w:rsidRDefault="00771EC4" w:rsidP="00771EC4">
            <w:pPr>
              <w:pStyle w:val="Tabletext"/>
            </w:pPr>
            <w:r w:rsidRPr="00595CFF">
              <w:t>3</w:t>
            </w:r>
          </w:p>
          <w:p w:rsidR="00771EC4" w:rsidRPr="00595CFF" w:rsidRDefault="00771EC4" w:rsidP="00771EC4">
            <w:pPr>
              <w:pStyle w:val="Tabletext"/>
            </w:pPr>
            <w:r w:rsidRPr="00595CFF">
              <w:t>4</w:t>
            </w:r>
          </w:p>
          <w:p w:rsidR="00771EC4" w:rsidRPr="00595CFF" w:rsidRDefault="00771EC4" w:rsidP="00771EC4">
            <w:pPr>
              <w:pStyle w:val="Tabletext"/>
            </w:pPr>
            <w:r w:rsidRPr="00595CFF">
              <w:t>5</w:t>
            </w:r>
          </w:p>
        </w:tc>
        <w:tc>
          <w:tcPr>
            <w:tcW w:w="4125" w:type="dxa"/>
            <w:tcBorders>
              <w:top w:val="single" w:sz="4" w:space="0" w:color="auto"/>
              <w:left w:val="single" w:sz="4" w:space="0" w:color="auto"/>
              <w:bottom w:val="nil"/>
              <w:right w:val="single" w:sz="4" w:space="0" w:color="auto"/>
            </w:tcBorders>
          </w:tcPr>
          <w:p w:rsidR="00771EC4" w:rsidRPr="00595CFF" w:rsidRDefault="00771EC4" w:rsidP="00771EC4">
            <w:pPr>
              <w:pStyle w:val="Tabletext"/>
            </w:pPr>
            <w:r w:rsidRPr="00595CFF">
              <w:t>Start Timer</w:t>
            </w:r>
          </w:p>
          <w:p w:rsidR="00771EC4" w:rsidRPr="00595CFF" w:rsidRDefault="00771EC4" w:rsidP="00771EC4">
            <w:pPr>
              <w:pStyle w:val="Tabletext"/>
            </w:pPr>
            <w:r w:rsidRPr="00595CFF">
              <w:t>Short Timer</w:t>
            </w:r>
          </w:p>
          <w:p w:rsidR="00771EC4" w:rsidRPr="00595CFF" w:rsidRDefault="00771EC4" w:rsidP="00771EC4">
            <w:pPr>
              <w:pStyle w:val="Tabletext"/>
            </w:pPr>
            <w:r w:rsidRPr="00595CFF">
              <w:t>Long Timer</w:t>
            </w:r>
          </w:p>
          <w:p w:rsidR="00771EC4" w:rsidRPr="00595CFF" w:rsidRDefault="00771EC4" w:rsidP="00771EC4">
            <w:pPr>
              <w:pStyle w:val="Tabletext"/>
            </w:pPr>
            <w:r w:rsidRPr="00595CFF">
              <w:t>Digit Map String</w:t>
            </w:r>
          </w:p>
          <w:p w:rsidR="00771EC4" w:rsidRPr="00595CFF" w:rsidRDefault="00771EC4" w:rsidP="00771EC4">
            <w:pPr>
              <w:pStyle w:val="Tabletext"/>
            </w:pPr>
            <w:proofErr w:type="spellStart"/>
            <w:r w:rsidRPr="00595CFF">
              <w:t>ToN</w:t>
            </w:r>
            <w:proofErr w:type="spellEnd"/>
            <w:r w:rsidRPr="00595CFF">
              <w:t xml:space="preserve"> Associated Digit Map</w:t>
            </w:r>
          </w:p>
        </w:tc>
        <w:tc>
          <w:tcPr>
            <w:tcW w:w="1308" w:type="dxa"/>
            <w:tcBorders>
              <w:top w:val="single" w:sz="4" w:space="0" w:color="auto"/>
              <w:left w:val="single" w:sz="4" w:space="0" w:color="auto"/>
              <w:bottom w:val="nil"/>
              <w:right w:val="single" w:sz="4" w:space="0" w:color="auto"/>
            </w:tcBorders>
          </w:tcPr>
          <w:p w:rsidR="00771EC4" w:rsidRPr="00595CFF" w:rsidRDefault="00771EC4" w:rsidP="00771EC4">
            <w:pPr>
              <w:pStyle w:val="Tabletext"/>
            </w:pPr>
            <w:r w:rsidRPr="00595CFF">
              <w:t>number8</w:t>
            </w:r>
          </w:p>
          <w:p w:rsidR="00771EC4" w:rsidRPr="00595CFF" w:rsidRDefault="00771EC4" w:rsidP="00771EC4">
            <w:pPr>
              <w:pStyle w:val="Tabletext"/>
            </w:pPr>
            <w:r w:rsidRPr="00595CFF">
              <w:t>number8</w:t>
            </w:r>
          </w:p>
          <w:p w:rsidR="00771EC4" w:rsidRPr="00595CFF" w:rsidRDefault="00771EC4" w:rsidP="00771EC4">
            <w:pPr>
              <w:pStyle w:val="Tabletext"/>
            </w:pPr>
            <w:r w:rsidRPr="00595CFF">
              <w:t>number8</w:t>
            </w:r>
          </w:p>
          <w:p w:rsidR="00771EC4" w:rsidRPr="00595CFF" w:rsidRDefault="00771EC4" w:rsidP="00771EC4">
            <w:pPr>
              <w:pStyle w:val="Tabletext"/>
            </w:pPr>
            <w:r w:rsidRPr="00595CFF">
              <w:t>text</w:t>
            </w:r>
          </w:p>
          <w:p w:rsidR="00771EC4" w:rsidRPr="00595CFF" w:rsidRDefault="00771EC4" w:rsidP="00771EC4">
            <w:pPr>
              <w:pStyle w:val="Tabletext"/>
            </w:pPr>
            <w:r w:rsidRPr="00595CFF">
              <w:t>compound</w:t>
            </w:r>
          </w:p>
        </w:tc>
        <w:tc>
          <w:tcPr>
            <w:tcW w:w="2703" w:type="dxa"/>
            <w:tcBorders>
              <w:top w:val="single" w:sz="4" w:space="0" w:color="auto"/>
              <w:left w:val="single" w:sz="4" w:space="0" w:color="auto"/>
              <w:bottom w:val="nil"/>
            </w:tcBorders>
          </w:tcPr>
          <w:p w:rsidR="00771EC4" w:rsidRPr="00595CFF" w:rsidRDefault="00771EC4" w:rsidP="00771EC4">
            <w:pPr>
              <w:pStyle w:val="Tabletext"/>
            </w:pPr>
            <w:r w:rsidRPr="00595CFF">
              <w:t>Clause 6</w:t>
            </w:r>
            <w:r>
              <w:t xml:space="preserve"> of [ITU</w:t>
            </w:r>
            <w:r>
              <w:noBreakHyphen/>
              <w:t>T </w:t>
            </w:r>
            <w:r w:rsidRPr="00595CFF">
              <w:t>H.460.7</w:t>
            </w:r>
            <w:r>
              <w:t>]</w:t>
            </w:r>
          </w:p>
          <w:p w:rsidR="00771EC4" w:rsidRPr="00595CFF" w:rsidRDefault="00771EC4" w:rsidP="00771EC4">
            <w:pPr>
              <w:pStyle w:val="Tabletext"/>
            </w:pPr>
            <w:r w:rsidRPr="00595CFF">
              <w:t xml:space="preserve">(parameters for </w:t>
            </w:r>
            <w:proofErr w:type="spellStart"/>
            <w:r w:rsidRPr="00595CFF">
              <w:t>genericData</w:t>
            </w:r>
            <w:proofErr w:type="spellEnd"/>
            <w:r w:rsidRPr="00595CFF">
              <w:t>)</w:t>
            </w:r>
          </w:p>
        </w:tc>
      </w:tr>
      <w:tr w:rsidR="00771EC4" w:rsidRPr="00595CFF" w:rsidTr="00771EC4">
        <w:trPr>
          <w:jc w:val="center"/>
        </w:trPr>
        <w:tc>
          <w:tcPr>
            <w:tcW w:w="960" w:type="dxa"/>
            <w:tcBorders>
              <w:top w:val="nil"/>
              <w:bottom w:val="nil"/>
              <w:right w:val="single" w:sz="4" w:space="0" w:color="auto"/>
            </w:tcBorders>
          </w:tcPr>
          <w:p w:rsidR="00771EC4" w:rsidRPr="00595CFF" w:rsidRDefault="00771EC4" w:rsidP="00771EC4">
            <w:pPr>
              <w:pStyle w:val="Tabletext"/>
              <w:jc w:val="center"/>
            </w:pPr>
          </w:p>
        </w:tc>
        <w:tc>
          <w:tcPr>
            <w:tcW w:w="543" w:type="dxa"/>
            <w:tcBorders>
              <w:top w:val="nil"/>
              <w:left w:val="single" w:sz="4" w:space="0" w:color="auto"/>
              <w:bottom w:val="nil"/>
              <w:right w:val="single" w:sz="4" w:space="0" w:color="auto"/>
            </w:tcBorders>
          </w:tcPr>
          <w:p w:rsidR="00771EC4" w:rsidRPr="00595CFF" w:rsidRDefault="00771EC4" w:rsidP="00771EC4">
            <w:pPr>
              <w:pStyle w:val="Tabletext"/>
            </w:pPr>
            <w:r>
              <w:t xml:space="preserve">   </w:t>
            </w:r>
            <w:r w:rsidRPr="00595CFF">
              <w:t>1</w:t>
            </w:r>
          </w:p>
          <w:p w:rsidR="00771EC4" w:rsidRPr="00595CFF" w:rsidRDefault="00771EC4" w:rsidP="00771EC4">
            <w:pPr>
              <w:pStyle w:val="Tabletext"/>
            </w:pPr>
            <w:r>
              <w:t xml:space="preserve">   </w:t>
            </w:r>
            <w:r w:rsidRPr="00595CFF">
              <w:t>2</w:t>
            </w:r>
          </w:p>
        </w:tc>
        <w:tc>
          <w:tcPr>
            <w:tcW w:w="4125" w:type="dxa"/>
            <w:tcBorders>
              <w:top w:val="nil"/>
              <w:left w:val="single" w:sz="4" w:space="0" w:color="auto"/>
              <w:bottom w:val="nil"/>
              <w:right w:val="single" w:sz="4" w:space="0" w:color="auto"/>
            </w:tcBorders>
          </w:tcPr>
          <w:p w:rsidR="00771EC4" w:rsidRPr="00595CFF" w:rsidRDefault="00771EC4" w:rsidP="00771EC4">
            <w:pPr>
              <w:pStyle w:val="Tabletext"/>
            </w:pPr>
            <w:r w:rsidRPr="00595CFF">
              <w:t>Type of Number (</w:t>
            </w:r>
            <w:proofErr w:type="spellStart"/>
            <w:r w:rsidRPr="00595CFF">
              <w:t>ToN</w:t>
            </w:r>
            <w:proofErr w:type="spellEnd"/>
            <w:r w:rsidRPr="00595CFF">
              <w:t>)</w:t>
            </w:r>
          </w:p>
          <w:p w:rsidR="00771EC4" w:rsidRPr="00595CFF" w:rsidRDefault="00771EC4" w:rsidP="00771EC4">
            <w:pPr>
              <w:pStyle w:val="Tabletext"/>
            </w:pPr>
            <w:r w:rsidRPr="00595CFF">
              <w:t xml:space="preserve">Digit Map Strings for </w:t>
            </w:r>
            <w:proofErr w:type="spellStart"/>
            <w:r w:rsidRPr="00595CFF">
              <w:t>ToN</w:t>
            </w:r>
            <w:proofErr w:type="spellEnd"/>
          </w:p>
        </w:tc>
        <w:tc>
          <w:tcPr>
            <w:tcW w:w="1308" w:type="dxa"/>
            <w:tcBorders>
              <w:top w:val="nil"/>
              <w:left w:val="single" w:sz="4" w:space="0" w:color="auto"/>
              <w:bottom w:val="nil"/>
              <w:right w:val="single" w:sz="4" w:space="0" w:color="auto"/>
            </w:tcBorders>
          </w:tcPr>
          <w:p w:rsidR="00771EC4" w:rsidRPr="00595CFF" w:rsidRDefault="00771EC4" w:rsidP="00771EC4">
            <w:pPr>
              <w:pStyle w:val="Tabletext"/>
            </w:pPr>
            <w:r w:rsidRPr="00595CFF">
              <w:t>number8</w:t>
            </w:r>
          </w:p>
          <w:p w:rsidR="00771EC4" w:rsidRPr="00595CFF" w:rsidRDefault="00771EC4" w:rsidP="00771EC4">
            <w:pPr>
              <w:pStyle w:val="Tabletext"/>
            </w:pPr>
            <w:r w:rsidRPr="00595CFF">
              <w:t>text</w:t>
            </w:r>
          </w:p>
        </w:tc>
        <w:tc>
          <w:tcPr>
            <w:tcW w:w="2703" w:type="dxa"/>
            <w:tcBorders>
              <w:top w:val="nil"/>
              <w:left w:val="single" w:sz="4" w:space="0" w:color="auto"/>
              <w:bottom w:val="nil"/>
            </w:tcBorders>
          </w:tcPr>
          <w:p w:rsidR="00771EC4" w:rsidRPr="00595CFF" w:rsidRDefault="00771EC4" w:rsidP="00771EC4">
            <w:pPr>
              <w:pStyle w:val="Tabletext"/>
            </w:pPr>
            <w:r w:rsidRPr="00595CFF">
              <w:t>(components of</w:t>
            </w:r>
            <w:r>
              <w:br/>
            </w:r>
            <w:r w:rsidRPr="00595CFF">
              <w:t>parameter 5)</w:t>
            </w:r>
          </w:p>
        </w:tc>
      </w:tr>
      <w:tr w:rsidR="00771EC4" w:rsidRPr="00595CFF" w:rsidTr="00771EC4">
        <w:trPr>
          <w:jc w:val="center"/>
        </w:trPr>
        <w:tc>
          <w:tcPr>
            <w:tcW w:w="960" w:type="dxa"/>
            <w:tcBorders>
              <w:top w:val="nil"/>
              <w:bottom w:val="single" w:sz="6" w:space="0" w:color="auto"/>
              <w:right w:val="single" w:sz="4" w:space="0" w:color="auto"/>
            </w:tcBorders>
          </w:tcPr>
          <w:p w:rsidR="00771EC4" w:rsidRPr="00595CFF" w:rsidRDefault="00771EC4" w:rsidP="00771EC4">
            <w:pPr>
              <w:pStyle w:val="Tabletext"/>
              <w:jc w:val="center"/>
            </w:pPr>
          </w:p>
        </w:tc>
        <w:tc>
          <w:tcPr>
            <w:tcW w:w="543" w:type="dxa"/>
            <w:tcBorders>
              <w:top w:val="nil"/>
              <w:left w:val="single" w:sz="4" w:space="0" w:color="auto"/>
              <w:bottom w:val="single" w:sz="4" w:space="0" w:color="auto"/>
              <w:right w:val="single" w:sz="4" w:space="0" w:color="auto"/>
            </w:tcBorders>
          </w:tcPr>
          <w:p w:rsidR="00771EC4" w:rsidRPr="00595CFF" w:rsidRDefault="00771EC4" w:rsidP="00771EC4">
            <w:pPr>
              <w:pStyle w:val="Tabletext"/>
            </w:pPr>
            <w:r w:rsidRPr="00595CFF">
              <w:t>6</w:t>
            </w:r>
          </w:p>
        </w:tc>
        <w:tc>
          <w:tcPr>
            <w:tcW w:w="4125" w:type="dxa"/>
            <w:tcBorders>
              <w:top w:val="nil"/>
              <w:left w:val="single" w:sz="4" w:space="0" w:color="auto"/>
              <w:bottom w:val="single" w:sz="4" w:space="0" w:color="auto"/>
              <w:right w:val="single" w:sz="4" w:space="0" w:color="auto"/>
            </w:tcBorders>
          </w:tcPr>
          <w:p w:rsidR="00771EC4" w:rsidRPr="00595CFF" w:rsidRDefault="00771EC4" w:rsidP="00771EC4">
            <w:pPr>
              <w:pStyle w:val="Tabletext"/>
            </w:pPr>
            <w:r w:rsidRPr="00595CFF">
              <w:t>Digit Map URL</w:t>
            </w:r>
          </w:p>
        </w:tc>
        <w:tc>
          <w:tcPr>
            <w:tcW w:w="1308" w:type="dxa"/>
            <w:tcBorders>
              <w:top w:val="nil"/>
              <w:left w:val="single" w:sz="4" w:space="0" w:color="auto"/>
              <w:bottom w:val="single" w:sz="4" w:space="0" w:color="auto"/>
              <w:right w:val="single" w:sz="4" w:space="0" w:color="auto"/>
            </w:tcBorders>
          </w:tcPr>
          <w:p w:rsidR="00771EC4" w:rsidRPr="00595CFF" w:rsidRDefault="00771EC4" w:rsidP="00771EC4">
            <w:pPr>
              <w:pStyle w:val="Tabletext"/>
            </w:pPr>
            <w:r w:rsidRPr="00595CFF">
              <w:t>alias</w:t>
            </w:r>
          </w:p>
        </w:tc>
        <w:tc>
          <w:tcPr>
            <w:tcW w:w="2703" w:type="dxa"/>
            <w:tcBorders>
              <w:top w:val="nil"/>
              <w:left w:val="single" w:sz="4" w:space="0" w:color="auto"/>
              <w:bottom w:val="single" w:sz="6" w:space="0" w:color="auto"/>
            </w:tcBorders>
          </w:tcPr>
          <w:p w:rsidR="00771EC4" w:rsidRPr="00595CFF" w:rsidRDefault="00771EC4" w:rsidP="00771EC4">
            <w:pPr>
              <w:pStyle w:val="Tabletext"/>
            </w:pP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keepNext/>
              <w:keepLines/>
              <w:jc w:val="center"/>
            </w:pPr>
            <w:r w:rsidRPr="00595CFF">
              <w:t>8</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keepNext/>
              <w:keepLines/>
            </w:pPr>
            <w:r w:rsidRPr="00595CFF">
              <w:t>1</w:t>
            </w:r>
          </w:p>
          <w:p w:rsidR="00771EC4" w:rsidRPr="00595CFF" w:rsidRDefault="00771EC4" w:rsidP="00771EC4">
            <w:pPr>
              <w:pStyle w:val="Tabletext"/>
              <w:keepNext/>
              <w:keepLines/>
            </w:pPr>
            <w:r w:rsidRPr="00595CFF">
              <w:t>2</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keepNext/>
              <w:keepLines/>
            </w:pPr>
            <w:r w:rsidRPr="00595CFF">
              <w:t>Query Count</w:t>
            </w:r>
          </w:p>
          <w:p w:rsidR="00771EC4" w:rsidRPr="00595CFF" w:rsidRDefault="00771EC4" w:rsidP="00771EC4">
            <w:pPr>
              <w:pStyle w:val="Tabletext"/>
              <w:keepNext/>
              <w:keepLines/>
            </w:pPr>
            <w:r w:rsidRPr="00595CFF">
              <w:t>Call Termination Cause</w:t>
            </w:r>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keepNext/>
              <w:keepLines/>
            </w:pPr>
            <w:r w:rsidRPr="00595CFF">
              <w:t>number8</w:t>
            </w:r>
          </w:p>
          <w:p w:rsidR="00771EC4" w:rsidRPr="00595CFF" w:rsidRDefault="00771EC4" w:rsidP="00771EC4">
            <w:pPr>
              <w:pStyle w:val="Tabletext"/>
              <w:keepNext/>
              <w:keepLines/>
            </w:pPr>
            <w:r w:rsidRPr="00595CFF">
              <w:t>raw</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keepNext/>
              <w:keepLines/>
            </w:pPr>
            <w:r>
              <w:t>ITU-T</w:t>
            </w:r>
            <w:r w:rsidRPr="00595CFF">
              <w:t xml:space="preserve"> H.460.8</w:t>
            </w:r>
          </w:p>
          <w:p w:rsidR="00771EC4" w:rsidRPr="00595CFF" w:rsidRDefault="00771EC4" w:rsidP="00771EC4">
            <w:pPr>
              <w:pStyle w:val="Tabletext"/>
              <w:keepNext/>
              <w:keepLines/>
            </w:pPr>
          </w:p>
        </w:tc>
      </w:tr>
      <w:tr w:rsidR="00771EC4" w:rsidRPr="00A25AA7"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rsidRPr="00595CFF">
              <w:t>9</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0</w:t>
            </w:r>
          </w:p>
          <w:p w:rsidR="00771EC4" w:rsidRPr="00595CFF" w:rsidRDefault="00771EC4" w:rsidP="00771EC4">
            <w:pPr>
              <w:pStyle w:val="Tabletext"/>
            </w:pPr>
            <w:r w:rsidRPr="00595CFF">
              <w:t>1</w:t>
            </w:r>
          </w:p>
          <w:p w:rsidR="00771EC4" w:rsidRPr="00595CFF" w:rsidRDefault="00771EC4" w:rsidP="00771EC4">
            <w:pPr>
              <w:pStyle w:val="Tabletext"/>
            </w:pPr>
            <w:r w:rsidRPr="00595CFF">
              <w:t>2</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proofErr w:type="spellStart"/>
            <w:r w:rsidRPr="00595CFF">
              <w:t>qosMonitoringFinalOnly</w:t>
            </w:r>
            <w:proofErr w:type="spellEnd"/>
          </w:p>
          <w:p w:rsidR="00771EC4" w:rsidRPr="00595CFF" w:rsidRDefault="00771EC4" w:rsidP="00771EC4">
            <w:pPr>
              <w:pStyle w:val="Tabletext"/>
            </w:pPr>
            <w:proofErr w:type="spellStart"/>
            <w:r w:rsidRPr="00595CFF">
              <w:t>qosMonitoringReportData</w:t>
            </w:r>
            <w:proofErr w:type="spellEnd"/>
          </w:p>
          <w:p w:rsidR="00771EC4" w:rsidRPr="00595CFF" w:rsidRDefault="00771EC4" w:rsidP="00771EC4">
            <w:pPr>
              <w:pStyle w:val="Tabletext"/>
            </w:pPr>
            <w:proofErr w:type="spellStart"/>
            <w:r w:rsidRPr="00595CFF">
              <w:t>qosMonitoringExtendedRTPMetrics</w:t>
            </w:r>
            <w:proofErr w:type="spellEnd"/>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none</w:t>
            </w:r>
          </w:p>
          <w:p w:rsidR="00771EC4" w:rsidRPr="00595CFF" w:rsidRDefault="00771EC4" w:rsidP="00771EC4">
            <w:pPr>
              <w:pStyle w:val="Tabletext"/>
            </w:pPr>
            <w:r w:rsidRPr="00595CFF">
              <w:t>ASN.1/PER</w:t>
            </w:r>
          </w:p>
          <w:p w:rsidR="00771EC4" w:rsidRPr="00595CFF" w:rsidRDefault="00771EC4" w:rsidP="00771EC4">
            <w:pPr>
              <w:pStyle w:val="Tabletext"/>
            </w:pPr>
            <w:r w:rsidRPr="00595CFF">
              <w:t>ASN.1/PER</w:t>
            </w:r>
          </w:p>
        </w:tc>
        <w:tc>
          <w:tcPr>
            <w:tcW w:w="2703" w:type="dxa"/>
            <w:tcBorders>
              <w:top w:val="single" w:sz="6" w:space="0" w:color="auto"/>
              <w:left w:val="single" w:sz="4" w:space="0" w:color="auto"/>
              <w:bottom w:val="single" w:sz="6" w:space="0" w:color="auto"/>
            </w:tcBorders>
          </w:tcPr>
          <w:p w:rsidR="00771EC4" w:rsidRPr="00521E60" w:rsidRDefault="00771EC4" w:rsidP="00771EC4">
            <w:pPr>
              <w:pStyle w:val="Tabletext"/>
              <w:rPr>
                <w:lang w:val="fr-CH"/>
              </w:rPr>
            </w:pPr>
            <w:r w:rsidRPr="00521E60">
              <w:rPr>
                <w:lang w:val="fr-CH"/>
              </w:rPr>
              <w:t>ITU-T H.460.9</w:t>
            </w:r>
          </w:p>
          <w:p w:rsidR="00771EC4" w:rsidRPr="00521E60" w:rsidRDefault="00771EC4" w:rsidP="00771EC4">
            <w:pPr>
              <w:pStyle w:val="Tabletext"/>
              <w:rPr>
                <w:lang w:val="fr-CH"/>
              </w:rPr>
            </w:pPr>
          </w:p>
          <w:p w:rsidR="00771EC4" w:rsidRPr="00677B44" w:rsidRDefault="00771EC4" w:rsidP="00771EC4">
            <w:pPr>
              <w:pStyle w:val="Tabletext"/>
              <w:rPr>
                <w:lang w:val="fr-CH"/>
              </w:rPr>
            </w:pPr>
            <w:proofErr w:type="spellStart"/>
            <w:r w:rsidRPr="00677B44">
              <w:rPr>
                <w:lang w:val="fr-CH"/>
              </w:rPr>
              <w:t>Annex</w:t>
            </w:r>
            <w:proofErr w:type="spellEnd"/>
            <w:r w:rsidRPr="00677B44">
              <w:rPr>
                <w:lang w:val="fr-CH"/>
              </w:rPr>
              <w:t> B of [ITU</w:t>
            </w:r>
            <w:r w:rsidRPr="00677B44">
              <w:rPr>
                <w:lang w:val="fr-CH"/>
              </w:rPr>
              <w:noBreakHyphen/>
              <w:t>T H.460.9]</w:t>
            </w: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rsidRPr="00595CFF">
              <w:t>10</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Call Party Category Info</w:t>
            </w:r>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ASN.1/PER</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t>ITU-T</w:t>
            </w:r>
            <w:r w:rsidRPr="00595CFF">
              <w:t xml:space="preserve"> H.460.10</w:t>
            </w: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rsidRPr="00595CFF">
              <w:t>11</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p w:rsidR="00771EC4" w:rsidRPr="00595CFF" w:rsidRDefault="00771EC4" w:rsidP="00771EC4">
            <w:pPr>
              <w:pStyle w:val="Tabletext"/>
            </w:pPr>
            <w:r w:rsidRPr="00595CFF">
              <w:t>2</w:t>
            </w:r>
          </w:p>
          <w:p w:rsidR="00771EC4" w:rsidRPr="00595CFF" w:rsidRDefault="00771EC4" w:rsidP="00771EC4">
            <w:pPr>
              <w:pStyle w:val="Tabletext"/>
            </w:pPr>
            <w:r w:rsidRPr="00595CFF">
              <w:t>3</w:t>
            </w:r>
          </w:p>
          <w:p w:rsidR="00771EC4" w:rsidRPr="00595CFF" w:rsidRDefault="00771EC4" w:rsidP="00771EC4">
            <w:pPr>
              <w:pStyle w:val="Tabletext"/>
            </w:pPr>
            <w:r w:rsidRPr="00595CFF">
              <w:t>4</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Delay Point Indicator (DPI)</w:t>
            </w:r>
          </w:p>
          <w:p w:rsidR="00771EC4" w:rsidRPr="00595CFF" w:rsidRDefault="00771EC4" w:rsidP="00771EC4">
            <w:pPr>
              <w:pStyle w:val="Tabletext"/>
            </w:pPr>
            <w:r w:rsidRPr="00595CFF">
              <w:t>Implicit DCE Release</w:t>
            </w:r>
          </w:p>
          <w:p w:rsidR="00771EC4" w:rsidRPr="00595CFF" w:rsidRDefault="00771EC4" w:rsidP="00771EC4">
            <w:pPr>
              <w:pStyle w:val="Tabletext"/>
            </w:pPr>
            <w:r w:rsidRPr="00595CFF">
              <w:t>Delay Point Reached (DPR)</w:t>
            </w:r>
          </w:p>
          <w:p w:rsidR="00771EC4" w:rsidRPr="00595CFF" w:rsidRDefault="00771EC4" w:rsidP="00771EC4">
            <w:pPr>
              <w:pStyle w:val="Tabletext"/>
            </w:pPr>
            <w:r w:rsidRPr="00595CFF">
              <w:t>DCE Release</w:t>
            </w:r>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number8</w:t>
            </w:r>
          </w:p>
          <w:p w:rsidR="00771EC4" w:rsidRPr="00595CFF" w:rsidRDefault="00771EC4" w:rsidP="00771EC4">
            <w:pPr>
              <w:pStyle w:val="Tabletext"/>
            </w:pPr>
            <w:r w:rsidRPr="00595CFF">
              <w:t>none</w:t>
            </w:r>
          </w:p>
          <w:p w:rsidR="00771EC4" w:rsidRPr="00595CFF" w:rsidRDefault="00771EC4" w:rsidP="00771EC4">
            <w:pPr>
              <w:pStyle w:val="Tabletext"/>
            </w:pPr>
            <w:r w:rsidRPr="00595CFF">
              <w:t>none</w:t>
            </w:r>
          </w:p>
          <w:p w:rsidR="00771EC4" w:rsidRPr="00595CFF" w:rsidRDefault="00771EC4" w:rsidP="00771EC4">
            <w:pPr>
              <w:pStyle w:val="Tabletext"/>
            </w:pPr>
            <w:r w:rsidRPr="00595CFF">
              <w:t>none</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t>ITU-T</w:t>
            </w:r>
            <w:r w:rsidRPr="00595CFF">
              <w:t xml:space="preserve"> H.460.11</w:t>
            </w: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rsidRPr="00595CFF">
              <w:t>12</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Glare Control Indicator Parameter</w:t>
            </w:r>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rPr>
                <w:highlight w:val="cyan"/>
              </w:rPr>
            </w:pPr>
            <w:r w:rsidRPr="00595CFF">
              <w:t>number8</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t>ITU-T</w:t>
            </w:r>
            <w:r w:rsidRPr="00595CFF">
              <w:t xml:space="preserve"> H.460.12</w:t>
            </w: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rsidRPr="00595CFF">
              <w:t>13</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rPr>
                <w:highlight w:val="cyan"/>
              </w:rPr>
            </w:pPr>
            <w:r w:rsidRPr="00595CFF">
              <w:t>Called User Release Control</w:t>
            </w:r>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rPr>
                <w:highlight w:val="cyan"/>
              </w:rPr>
            </w:pPr>
            <w:r w:rsidRPr="00595CFF">
              <w:t>number8</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t>ITU-T</w:t>
            </w:r>
            <w:r w:rsidRPr="00595CFF">
              <w:t xml:space="preserve"> H.460.13</w:t>
            </w:r>
          </w:p>
        </w:tc>
      </w:tr>
      <w:tr w:rsidR="00771EC4" w:rsidRPr="00595CFF" w:rsidTr="00771EC4">
        <w:trPr>
          <w:jc w:val="center"/>
        </w:trPr>
        <w:tc>
          <w:tcPr>
            <w:tcW w:w="960" w:type="dxa"/>
            <w:tcBorders>
              <w:top w:val="single" w:sz="6" w:space="0" w:color="auto"/>
              <w:bottom w:val="single" w:sz="4" w:space="0" w:color="auto"/>
              <w:right w:val="single" w:sz="4" w:space="0" w:color="auto"/>
            </w:tcBorders>
          </w:tcPr>
          <w:p w:rsidR="00771EC4" w:rsidRPr="00595CFF" w:rsidRDefault="00771EC4" w:rsidP="00771EC4">
            <w:pPr>
              <w:pStyle w:val="Tabletext"/>
              <w:jc w:val="center"/>
              <w:rPr>
                <w:highlight w:val="cyan"/>
              </w:rPr>
            </w:pPr>
            <w:r w:rsidRPr="00595CFF">
              <w:t>14</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MLPP Information</w:t>
            </w:r>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ASN.1/PER</w:t>
            </w:r>
          </w:p>
        </w:tc>
        <w:tc>
          <w:tcPr>
            <w:tcW w:w="2703" w:type="dxa"/>
            <w:tcBorders>
              <w:top w:val="single" w:sz="6" w:space="0" w:color="auto"/>
              <w:left w:val="single" w:sz="4" w:space="0" w:color="auto"/>
              <w:bottom w:val="single" w:sz="4" w:space="0" w:color="auto"/>
            </w:tcBorders>
          </w:tcPr>
          <w:p w:rsidR="00771EC4" w:rsidRPr="00595CFF" w:rsidRDefault="00771EC4" w:rsidP="00771EC4">
            <w:pPr>
              <w:pStyle w:val="Tabletext"/>
            </w:pPr>
            <w:r>
              <w:t>ITU-T</w:t>
            </w:r>
            <w:r w:rsidRPr="00595CFF">
              <w:t xml:space="preserve"> H.460.14</w:t>
            </w:r>
          </w:p>
        </w:tc>
      </w:tr>
      <w:tr w:rsidR="00771EC4" w:rsidRPr="00595CFF" w:rsidTr="00771EC4">
        <w:trPr>
          <w:jc w:val="center"/>
        </w:trPr>
        <w:tc>
          <w:tcPr>
            <w:tcW w:w="960" w:type="dxa"/>
            <w:tcBorders>
              <w:top w:val="single" w:sz="4" w:space="0" w:color="auto"/>
              <w:bottom w:val="single" w:sz="6" w:space="0" w:color="auto"/>
              <w:right w:val="single" w:sz="4" w:space="0" w:color="auto"/>
            </w:tcBorders>
          </w:tcPr>
          <w:p w:rsidR="00771EC4" w:rsidRPr="00595CFF" w:rsidRDefault="00771EC4" w:rsidP="00771EC4">
            <w:pPr>
              <w:pStyle w:val="Tabletext"/>
              <w:jc w:val="center"/>
            </w:pPr>
            <w:r w:rsidRPr="00595CFF">
              <w:t>15</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Signalling Channel Suspend and Redirect Parameter</w:t>
            </w:r>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ASN.1/PER</w:t>
            </w:r>
          </w:p>
        </w:tc>
        <w:tc>
          <w:tcPr>
            <w:tcW w:w="2703" w:type="dxa"/>
            <w:tcBorders>
              <w:top w:val="single" w:sz="4" w:space="0" w:color="auto"/>
              <w:left w:val="single" w:sz="4" w:space="0" w:color="auto"/>
              <w:bottom w:val="single" w:sz="6" w:space="0" w:color="auto"/>
            </w:tcBorders>
          </w:tcPr>
          <w:p w:rsidR="00771EC4" w:rsidRPr="00595CFF" w:rsidRDefault="00771EC4" w:rsidP="00771EC4">
            <w:pPr>
              <w:pStyle w:val="Tabletext"/>
            </w:pPr>
            <w:r>
              <w:t>ITU-T</w:t>
            </w:r>
            <w:r w:rsidRPr="00595CFF">
              <w:t xml:space="preserve"> H.460.15</w:t>
            </w: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rsidRPr="00595CFF">
              <w:t>16</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p w:rsidR="00771EC4" w:rsidRPr="00595CFF" w:rsidRDefault="00771EC4" w:rsidP="00771EC4">
            <w:pPr>
              <w:pStyle w:val="Tabletext"/>
            </w:pPr>
            <w:r w:rsidRPr="00595CFF">
              <w:t>2</w:t>
            </w:r>
          </w:p>
          <w:p w:rsidR="00771EC4" w:rsidRPr="00595CFF" w:rsidRDefault="00771EC4" w:rsidP="00771EC4">
            <w:pPr>
              <w:pStyle w:val="Tabletext"/>
            </w:pPr>
            <w:r w:rsidRPr="00595CFF">
              <w:t>3</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MMRS Use Required</w:t>
            </w:r>
          </w:p>
          <w:p w:rsidR="00771EC4" w:rsidRPr="00595CFF" w:rsidRDefault="00771EC4" w:rsidP="00771EC4">
            <w:pPr>
              <w:pStyle w:val="Tabletext"/>
            </w:pPr>
            <w:r w:rsidRPr="00595CFF">
              <w:t>MMRS Procedure</w:t>
            </w:r>
          </w:p>
          <w:p w:rsidR="00771EC4" w:rsidRPr="00595CFF" w:rsidRDefault="00771EC4" w:rsidP="00771EC4">
            <w:pPr>
              <w:pStyle w:val="Tabletext"/>
            </w:pPr>
            <w:r w:rsidRPr="00595CFF">
              <w:t>MMRS Additional IEs</w:t>
            </w:r>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none</w:t>
            </w:r>
          </w:p>
          <w:p w:rsidR="00771EC4" w:rsidRPr="00595CFF" w:rsidRDefault="00771EC4" w:rsidP="00771EC4">
            <w:pPr>
              <w:pStyle w:val="Tabletext"/>
            </w:pPr>
            <w:r w:rsidRPr="00595CFF">
              <w:t>number8</w:t>
            </w:r>
          </w:p>
          <w:p w:rsidR="00771EC4" w:rsidRPr="00595CFF" w:rsidRDefault="00771EC4" w:rsidP="00771EC4">
            <w:pPr>
              <w:pStyle w:val="Tabletext"/>
            </w:pPr>
            <w:r w:rsidRPr="00595CFF">
              <w:t>raw</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t>ITU-T</w:t>
            </w:r>
            <w:r w:rsidRPr="00595CFF">
              <w:t xml:space="preserve"> H.460.16</w:t>
            </w: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rsidRPr="00595CFF">
              <w:t>17</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RAS message</w:t>
            </w:r>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ASN.1/PER</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t>ITU-T</w:t>
            </w:r>
            <w:r w:rsidRPr="00595CFF">
              <w:t xml:space="preserve"> H.460.17</w:t>
            </w:r>
          </w:p>
        </w:tc>
      </w:tr>
      <w:tr w:rsidR="00771EC4" w:rsidRPr="00595CFF" w:rsidTr="00771EC4">
        <w:trPr>
          <w:jc w:val="center"/>
        </w:trPr>
        <w:tc>
          <w:tcPr>
            <w:tcW w:w="960" w:type="dxa"/>
            <w:tcBorders>
              <w:top w:val="single" w:sz="6" w:space="0" w:color="auto"/>
              <w:bottom w:val="nil"/>
              <w:right w:val="single" w:sz="4" w:space="0" w:color="auto"/>
            </w:tcBorders>
          </w:tcPr>
          <w:p w:rsidR="00771EC4" w:rsidRPr="00595CFF" w:rsidRDefault="00771EC4" w:rsidP="00771EC4">
            <w:pPr>
              <w:pStyle w:val="Tabletext"/>
              <w:jc w:val="center"/>
            </w:pPr>
            <w:r w:rsidRPr="00595CFF">
              <w:t>18</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p w:rsidR="00771EC4" w:rsidRPr="00595CFF" w:rsidRDefault="00771EC4" w:rsidP="00771EC4">
            <w:pPr>
              <w:pStyle w:val="Tabletext"/>
            </w:pPr>
            <w:r w:rsidRPr="00595CFF">
              <w:t>2</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proofErr w:type="spellStart"/>
            <w:r w:rsidRPr="00595CFF">
              <w:t>IncomingCallIndication</w:t>
            </w:r>
            <w:proofErr w:type="spellEnd"/>
          </w:p>
          <w:p w:rsidR="00771EC4" w:rsidRPr="00595CFF" w:rsidRDefault="00771EC4" w:rsidP="00771EC4">
            <w:pPr>
              <w:pStyle w:val="Tabletext"/>
            </w:pPr>
            <w:proofErr w:type="spellStart"/>
            <w:r w:rsidRPr="00595CFF">
              <w:t>LRQKeepAliveData</w:t>
            </w:r>
            <w:proofErr w:type="spellEnd"/>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ASN.1/PER</w:t>
            </w:r>
          </w:p>
          <w:p w:rsidR="00771EC4" w:rsidRPr="00595CFF" w:rsidRDefault="00771EC4" w:rsidP="00771EC4">
            <w:pPr>
              <w:pStyle w:val="Tabletext"/>
            </w:pPr>
            <w:r w:rsidRPr="00595CFF">
              <w:t>ASN.1/PER</w:t>
            </w:r>
          </w:p>
        </w:tc>
        <w:tc>
          <w:tcPr>
            <w:tcW w:w="2703" w:type="dxa"/>
            <w:tcBorders>
              <w:top w:val="single" w:sz="6" w:space="0" w:color="auto"/>
              <w:left w:val="single" w:sz="4" w:space="0" w:color="auto"/>
              <w:bottom w:val="nil"/>
            </w:tcBorders>
          </w:tcPr>
          <w:p w:rsidR="00771EC4" w:rsidRPr="00595CFF" w:rsidRDefault="00771EC4" w:rsidP="00771EC4">
            <w:pPr>
              <w:pStyle w:val="Tabletext"/>
            </w:pPr>
            <w:r>
              <w:t>ITU-T</w:t>
            </w:r>
            <w:r w:rsidRPr="00595CFF">
              <w:t xml:space="preserve"> H.460.18</w:t>
            </w:r>
          </w:p>
        </w:tc>
      </w:tr>
      <w:tr w:rsidR="00771EC4" w:rsidRPr="00595CFF" w:rsidTr="00771EC4">
        <w:trPr>
          <w:jc w:val="center"/>
        </w:trPr>
        <w:tc>
          <w:tcPr>
            <w:tcW w:w="960" w:type="dxa"/>
            <w:tcBorders>
              <w:top w:val="nil"/>
              <w:bottom w:val="single" w:sz="6" w:space="0" w:color="auto"/>
              <w:right w:val="single" w:sz="4" w:space="0" w:color="auto"/>
            </w:tcBorders>
          </w:tcPr>
          <w:p w:rsidR="00771EC4" w:rsidRPr="00595CFF" w:rsidRDefault="00771EC4" w:rsidP="00771EC4">
            <w:pPr>
              <w:pStyle w:val="Tabletext"/>
              <w:jc w:val="center"/>
            </w:pPr>
          </w:p>
        </w:tc>
        <w:tc>
          <w:tcPr>
            <w:tcW w:w="543" w:type="dxa"/>
            <w:tcBorders>
              <w:top w:val="single" w:sz="4" w:space="0" w:color="auto"/>
              <w:left w:val="single" w:sz="4" w:space="0" w:color="auto"/>
              <w:bottom w:val="single" w:sz="4" w:space="0" w:color="auto"/>
              <w:right w:val="single" w:sz="4" w:space="0" w:color="auto"/>
            </w:tcBorders>
          </w:tcPr>
          <w:p w:rsidR="00771EC4" w:rsidRPr="00DE0EB0" w:rsidRDefault="00771EC4" w:rsidP="00771EC4">
            <w:pPr>
              <w:pStyle w:val="Tabletext"/>
              <w:rPr>
                <w:i/>
              </w:rPr>
            </w:pPr>
            <w:r w:rsidRPr="00DE0EB0">
              <w:rPr>
                <w:i/>
              </w:rPr>
              <w:t>1</w:t>
            </w:r>
          </w:p>
          <w:p w:rsidR="00771EC4" w:rsidRPr="00595CFF" w:rsidRDefault="00771EC4" w:rsidP="00771EC4">
            <w:pPr>
              <w:pStyle w:val="Tabletext"/>
            </w:pPr>
            <w:r w:rsidRPr="00DE0EB0">
              <w:rPr>
                <w:i/>
              </w:rPr>
              <w:t>2</w:t>
            </w:r>
          </w:p>
        </w:tc>
        <w:tc>
          <w:tcPr>
            <w:tcW w:w="4125" w:type="dxa"/>
            <w:tcBorders>
              <w:top w:val="single" w:sz="4" w:space="0" w:color="auto"/>
              <w:left w:val="single" w:sz="4" w:space="0" w:color="auto"/>
              <w:bottom w:val="single" w:sz="4" w:space="0" w:color="auto"/>
              <w:right w:val="single" w:sz="4" w:space="0" w:color="auto"/>
            </w:tcBorders>
          </w:tcPr>
          <w:p w:rsidR="00771EC4" w:rsidRPr="00DE0EB0" w:rsidRDefault="00771EC4" w:rsidP="00771EC4">
            <w:pPr>
              <w:pStyle w:val="Tabletext"/>
              <w:rPr>
                <w:i/>
              </w:rPr>
            </w:pPr>
            <w:proofErr w:type="spellStart"/>
            <w:r w:rsidRPr="00DE0EB0">
              <w:rPr>
                <w:i/>
              </w:rPr>
              <w:t>callIdentifier</w:t>
            </w:r>
            <w:proofErr w:type="spellEnd"/>
          </w:p>
          <w:p w:rsidR="00771EC4" w:rsidRPr="00DE0EB0" w:rsidRDefault="00771EC4" w:rsidP="00771EC4">
            <w:pPr>
              <w:pStyle w:val="Tabletext"/>
              <w:rPr>
                <w:i/>
              </w:rPr>
            </w:pPr>
            <w:proofErr w:type="spellStart"/>
            <w:r w:rsidRPr="00DE0EB0">
              <w:rPr>
                <w:i/>
              </w:rPr>
              <w:t>answerCall</w:t>
            </w:r>
            <w:proofErr w:type="spellEnd"/>
          </w:p>
          <w:p w:rsidR="00771EC4" w:rsidRPr="00595CFF" w:rsidRDefault="00771EC4" w:rsidP="00771EC4">
            <w:pPr>
              <w:pStyle w:val="Tabletext"/>
              <w:rPr>
                <w:i/>
              </w:rPr>
            </w:pPr>
            <w:r w:rsidRPr="00314F83">
              <w:rPr>
                <w:iCs/>
              </w:rPr>
              <w:t>NOTE – Both only used within an ITU</w:t>
            </w:r>
            <w:r w:rsidRPr="00314F83">
              <w:rPr>
                <w:iCs/>
              </w:rPr>
              <w:noBreakHyphen/>
              <w:t>T H.245</w:t>
            </w:r>
            <w:r w:rsidRPr="00595CFF">
              <w:rPr>
                <w:i/>
              </w:rPr>
              <w:t xml:space="preserve"> </w:t>
            </w:r>
            <w:proofErr w:type="spellStart"/>
            <w:r w:rsidRPr="00314F83">
              <w:rPr>
                <w:i/>
                <w:iCs/>
              </w:rPr>
              <w:t>genericIndication</w:t>
            </w:r>
            <w:proofErr w:type="spellEnd"/>
            <w:r w:rsidRPr="00595CFF">
              <w:rPr>
                <w:i/>
              </w:rPr>
              <w:t xml:space="preserve"> </w:t>
            </w:r>
            <w:r w:rsidRPr="00314F83">
              <w:rPr>
                <w:iCs/>
              </w:rPr>
              <w:t>message with</w:t>
            </w:r>
            <w:r w:rsidRPr="00595CFF">
              <w:rPr>
                <w:i/>
              </w:rPr>
              <w:t xml:space="preserve"> </w:t>
            </w:r>
            <w:proofErr w:type="spellStart"/>
            <w:r w:rsidRPr="00314F83">
              <w:rPr>
                <w:i/>
                <w:iCs/>
              </w:rPr>
              <w:t>subMessageIdentifier</w:t>
            </w:r>
            <w:proofErr w:type="spellEnd"/>
            <w:r w:rsidRPr="00595CFF">
              <w:rPr>
                <w:b/>
              </w:rPr>
              <w:t xml:space="preserve"> </w:t>
            </w:r>
            <w:proofErr w:type="spellStart"/>
            <w:r w:rsidRPr="00314F83">
              <w:rPr>
                <w:i/>
                <w:iCs/>
              </w:rPr>
              <w:t>connectionCorrelation</w:t>
            </w:r>
            <w:proofErr w:type="spellEnd"/>
            <w:r w:rsidRPr="00595CFF">
              <w:t xml:space="preserve"> = </w:t>
            </w:r>
            <w:r w:rsidRPr="00595CFF">
              <w:rPr>
                <w:i/>
              </w:rPr>
              <w:t>1</w:t>
            </w:r>
          </w:p>
        </w:tc>
        <w:tc>
          <w:tcPr>
            <w:tcW w:w="1308" w:type="dxa"/>
            <w:tcBorders>
              <w:top w:val="single" w:sz="4" w:space="0" w:color="auto"/>
              <w:left w:val="single" w:sz="4" w:space="0" w:color="auto"/>
              <w:bottom w:val="single" w:sz="4" w:space="0" w:color="auto"/>
              <w:right w:val="single" w:sz="4" w:space="0" w:color="auto"/>
            </w:tcBorders>
          </w:tcPr>
          <w:p w:rsidR="00771EC4" w:rsidRPr="00DE0EB0" w:rsidRDefault="00771EC4" w:rsidP="00771EC4">
            <w:pPr>
              <w:pStyle w:val="Tabletext"/>
              <w:rPr>
                <w:i/>
              </w:rPr>
            </w:pPr>
            <w:proofErr w:type="spellStart"/>
            <w:r w:rsidRPr="00DE0EB0">
              <w:rPr>
                <w:i/>
              </w:rPr>
              <w:t>octetString</w:t>
            </w:r>
            <w:proofErr w:type="spellEnd"/>
          </w:p>
          <w:p w:rsidR="00771EC4" w:rsidRPr="00595CFF" w:rsidRDefault="00771EC4" w:rsidP="00771EC4">
            <w:pPr>
              <w:pStyle w:val="Tabletext"/>
            </w:pPr>
            <w:r w:rsidRPr="00DE0EB0">
              <w:rPr>
                <w:i/>
              </w:rPr>
              <w:t>logical</w:t>
            </w:r>
          </w:p>
        </w:tc>
        <w:tc>
          <w:tcPr>
            <w:tcW w:w="2703" w:type="dxa"/>
            <w:tcBorders>
              <w:top w:val="nil"/>
              <w:left w:val="single" w:sz="4" w:space="0" w:color="auto"/>
              <w:bottom w:val="single" w:sz="6" w:space="0" w:color="auto"/>
            </w:tcBorders>
          </w:tcPr>
          <w:p w:rsidR="00771EC4" w:rsidRPr="00595CFF" w:rsidRDefault="00771EC4" w:rsidP="00771EC4">
            <w:pPr>
              <w:pStyle w:val="Tabletext"/>
            </w:pPr>
          </w:p>
        </w:tc>
      </w:tr>
      <w:tr w:rsidR="00771EC4" w:rsidRPr="00595CFF" w:rsidTr="00771EC4">
        <w:trPr>
          <w:jc w:val="center"/>
        </w:trPr>
        <w:tc>
          <w:tcPr>
            <w:tcW w:w="960" w:type="dxa"/>
            <w:tcBorders>
              <w:top w:val="single" w:sz="6" w:space="0" w:color="auto"/>
              <w:bottom w:val="nil"/>
              <w:right w:val="single" w:sz="4" w:space="0" w:color="auto"/>
            </w:tcBorders>
          </w:tcPr>
          <w:p w:rsidR="00771EC4" w:rsidRPr="00595CFF" w:rsidRDefault="00771EC4" w:rsidP="00771EC4">
            <w:pPr>
              <w:pStyle w:val="Tabletext"/>
              <w:jc w:val="center"/>
            </w:pPr>
            <w:r w:rsidRPr="00595CFF">
              <w:t>19</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p w:rsidR="00771EC4" w:rsidRPr="00595CFF" w:rsidRDefault="00771EC4" w:rsidP="00771EC4">
            <w:pPr>
              <w:pStyle w:val="Tabletext"/>
            </w:pPr>
            <w:r w:rsidRPr="00595CFF">
              <w:t>2</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proofErr w:type="spellStart"/>
            <w:r w:rsidRPr="00595CFF">
              <w:t>supportTransmitMultiplexedMedia</w:t>
            </w:r>
            <w:proofErr w:type="spellEnd"/>
          </w:p>
          <w:p w:rsidR="00771EC4" w:rsidRPr="00595CFF" w:rsidRDefault="00771EC4" w:rsidP="00771EC4">
            <w:pPr>
              <w:pStyle w:val="Tabletext"/>
            </w:pPr>
            <w:proofErr w:type="spellStart"/>
            <w:r w:rsidRPr="00595CFF">
              <w:t>hMAServer</w:t>
            </w:r>
            <w:proofErr w:type="spellEnd"/>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none</w:t>
            </w:r>
          </w:p>
          <w:p w:rsidR="00771EC4" w:rsidRPr="00595CFF" w:rsidRDefault="00771EC4" w:rsidP="00771EC4">
            <w:pPr>
              <w:pStyle w:val="Tabletext"/>
            </w:pPr>
            <w:r w:rsidRPr="00595CFF">
              <w:t>none</w:t>
            </w:r>
          </w:p>
        </w:tc>
        <w:tc>
          <w:tcPr>
            <w:tcW w:w="2703" w:type="dxa"/>
            <w:tcBorders>
              <w:top w:val="single" w:sz="6" w:space="0" w:color="auto"/>
              <w:left w:val="single" w:sz="4" w:space="0" w:color="auto"/>
              <w:bottom w:val="nil"/>
            </w:tcBorders>
          </w:tcPr>
          <w:p w:rsidR="00771EC4" w:rsidRPr="00595CFF" w:rsidRDefault="00771EC4" w:rsidP="00771EC4">
            <w:pPr>
              <w:pStyle w:val="Tabletext"/>
            </w:pPr>
            <w:r>
              <w:t>ITU-T</w:t>
            </w:r>
            <w:r w:rsidRPr="00595CFF">
              <w:t xml:space="preserve"> H.460.19</w:t>
            </w:r>
          </w:p>
        </w:tc>
      </w:tr>
      <w:tr w:rsidR="00771EC4" w:rsidRPr="00595CFF" w:rsidTr="00771EC4">
        <w:trPr>
          <w:jc w:val="center"/>
        </w:trPr>
        <w:tc>
          <w:tcPr>
            <w:tcW w:w="960" w:type="dxa"/>
            <w:tcBorders>
              <w:top w:val="nil"/>
              <w:bottom w:val="single" w:sz="6" w:space="0" w:color="auto"/>
              <w:right w:val="single" w:sz="4" w:space="0" w:color="auto"/>
            </w:tcBorders>
          </w:tcPr>
          <w:p w:rsidR="00771EC4" w:rsidRPr="00595CFF" w:rsidRDefault="00771EC4" w:rsidP="00771EC4">
            <w:pPr>
              <w:pStyle w:val="Tabletext"/>
              <w:jc w:val="center"/>
            </w:pPr>
          </w:p>
        </w:tc>
        <w:tc>
          <w:tcPr>
            <w:tcW w:w="543" w:type="dxa"/>
            <w:tcBorders>
              <w:top w:val="single" w:sz="4" w:space="0" w:color="auto"/>
              <w:left w:val="single" w:sz="4" w:space="0" w:color="auto"/>
              <w:bottom w:val="single" w:sz="4" w:space="0" w:color="auto"/>
              <w:right w:val="single" w:sz="4" w:space="0" w:color="auto"/>
            </w:tcBorders>
          </w:tcPr>
          <w:p w:rsidR="00771EC4" w:rsidRPr="00DE0EB0" w:rsidRDefault="00771EC4" w:rsidP="00771EC4">
            <w:pPr>
              <w:pStyle w:val="Tabletext"/>
              <w:rPr>
                <w:i/>
              </w:rPr>
            </w:pPr>
            <w:r w:rsidRPr="00DE0EB0">
              <w:rPr>
                <w:i/>
              </w:rPr>
              <w:t>1</w:t>
            </w:r>
          </w:p>
        </w:tc>
        <w:tc>
          <w:tcPr>
            <w:tcW w:w="4125" w:type="dxa"/>
            <w:tcBorders>
              <w:top w:val="single" w:sz="4" w:space="0" w:color="auto"/>
              <w:left w:val="single" w:sz="4" w:space="0" w:color="auto"/>
              <w:bottom w:val="single" w:sz="4" w:space="0" w:color="auto"/>
              <w:right w:val="single" w:sz="4" w:space="0" w:color="auto"/>
            </w:tcBorders>
          </w:tcPr>
          <w:p w:rsidR="00771EC4" w:rsidRPr="00DE0EB0" w:rsidRDefault="00771EC4" w:rsidP="00771EC4">
            <w:pPr>
              <w:pStyle w:val="Tabletext"/>
              <w:rPr>
                <w:i/>
              </w:rPr>
            </w:pPr>
            <w:r w:rsidRPr="00DE0EB0">
              <w:rPr>
                <w:i/>
              </w:rPr>
              <w:t xml:space="preserve">Traversal Parameters </w:t>
            </w:r>
          </w:p>
          <w:p w:rsidR="00771EC4" w:rsidRPr="00595CFF" w:rsidRDefault="00771EC4" w:rsidP="00771EC4">
            <w:pPr>
              <w:pStyle w:val="Tabletext"/>
            </w:pPr>
            <w:r>
              <w:rPr>
                <w:iCs/>
              </w:rPr>
              <w:t>NOTE – </w:t>
            </w:r>
            <w:r w:rsidRPr="005407AE">
              <w:rPr>
                <w:iCs/>
              </w:rPr>
              <w:t>Only used within</w:t>
            </w:r>
            <w:r w:rsidRPr="00595CFF">
              <w:t xml:space="preserve"> </w:t>
            </w:r>
            <w:proofErr w:type="spellStart"/>
            <w:r w:rsidRPr="005407AE">
              <w:rPr>
                <w:i/>
                <w:iCs/>
              </w:rPr>
              <w:t>genericInformation</w:t>
            </w:r>
            <w:proofErr w:type="spellEnd"/>
            <w:r w:rsidRPr="00595CFF">
              <w:t xml:space="preserve"> </w:t>
            </w:r>
            <w:r w:rsidRPr="005407AE">
              <w:rPr>
                <w:iCs/>
              </w:rPr>
              <w:t xml:space="preserve">field of </w:t>
            </w:r>
            <w:r>
              <w:rPr>
                <w:iCs/>
              </w:rPr>
              <w:t>ITU-T </w:t>
            </w:r>
            <w:r w:rsidRPr="005407AE">
              <w:rPr>
                <w:iCs/>
              </w:rPr>
              <w:t>H.245 messages</w:t>
            </w:r>
          </w:p>
        </w:tc>
        <w:tc>
          <w:tcPr>
            <w:tcW w:w="1308" w:type="dxa"/>
            <w:tcBorders>
              <w:top w:val="single" w:sz="4" w:space="0" w:color="auto"/>
              <w:left w:val="single" w:sz="4" w:space="0" w:color="auto"/>
              <w:bottom w:val="single" w:sz="4" w:space="0" w:color="auto"/>
              <w:right w:val="single" w:sz="4" w:space="0" w:color="auto"/>
            </w:tcBorders>
          </w:tcPr>
          <w:p w:rsidR="00771EC4" w:rsidRPr="00DE0EB0" w:rsidRDefault="00771EC4" w:rsidP="00771EC4">
            <w:pPr>
              <w:pStyle w:val="Tabletext"/>
              <w:rPr>
                <w:i/>
              </w:rPr>
            </w:pPr>
            <w:r w:rsidRPr="00DE0EB0">
              <w:rPr>
                <w:i/>
              </w:rPr>
              <w:t>ASN.1/PER</w:t>
            </w:r>
          </w:p>
        </w:tc>
        <w:tc>
          <w:tcPr>
            <w:tcW w:w="2703" w:type="dxa"/>
            <w:tcBorders>
              <w:top w:val="nil"/>
              <w:left w:val="single" w:sz="4" w:space="0" w:color="auto"/>
              <w:bottom w:val="single" w:sz="6" w:space="0" w:color="auto"/>
            </w:tcBorders>
          </w:tcPr>
          <w:p w:rsidR="00771EC4" w:rsidRPr="00595CFF" w:rsidRDefault="00771EC4" w:rsidP="00771EC4">
            <w:pPr>
              <w:pStyle w:val="Tabletext"/>
            </w:pP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rsidRPr="00595CFF">
              <w:t>20</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proofErr w:type="spellStart"/>
            <w:r w:rsidRPr="00595CFF">
              <w:t>LocationSourceAddress</w:t>
            </w:r>
            <w:proofErr w:type="spellEnd"/>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ASN.1/PER</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t>ITU-T</w:t>
            </w:r>
            <w:r w:rsidRPr="00595CFF">
              <w:t xml:space="preserve"> H.460.20</w:t>
            </w:r>
          </w:p>
        </w:tc>
      </w:tr>
      <w:tr w:rsidR="00771EC4" w:rsidRPr="00595CFF" w:rsidTr="00771EC4">
        <w:trPr>
          <w:jc w:val="center"/>
        </w:trPr>
        <w:tc>
          <w:tcPr>
            <w:tcW w:w="960" w:type="dxa"/>
            <w:tcBorders>
              <w:top w:val="single" w:sz="6" w:space="0" w:color="auto"/>
              <w:bottom w:val="single" w:sz="4" w:space="0" w:color="auto"/>
              <w:right w:val="single" w:sz="4" w:space="0" w:color="auto"/>
            </w:tcBorders>
          </w:tcPr>
          <w:p w:rsidR="00771EC4" w:rsidRPr="00595CFF" w:rsidRDefault="00771EC4" w:rsidP="00771EC4">
            <w:pPr>
              <w:pStyle w:val="Tabletext"/>
              <w:jc w:val="center"/>
            </w:pPr>
            <w:r w:rsidRPr="00595CFF">
              <w:t>21</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proofErr w:type="spellStart"/>
            <w:r w:rsidRPr="00595CFF">
              <w:t>MessageBroadcastParameter</w:t>
            </w:r>
            <w:proofErr w:type="spellEnd"/>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595CFF">
              <w:t>ASN.1/PER</w:t>
            </w:r>
          </w:p>
        </w:tc>
        <w:tc>
          <w:tcPr>
            <w:tcW w:w="2703" w:type="dxa"/>
            <w:tcBorders>
              <w:top w:val="single" w:sz="6" w:space="0" w:color="auto"/>
              <w:left w:val="single" w:sz="4" w:space="0" w:color="auto"/>
              <w:bottom w:val="single" w:sz="4" w:space="0" w:color="auto"/>
            </w:tcBorders>
          </w:tcPr>
          <w:p w:rsidR="00771EC4" w:rsidRPr="00595CFF" w:rsidRDefault="00771EC4" w:rsidP="00771EC4">
            <w:pPr>
              <w:pStyle w:val="Tabletext"/>
            </w:pPr>
            <w:r>
              <w:t>ITU-T</w:t>
            </w:r>
            <w:r w:rsidRPr="00595CFF">
              <w:t xml:space="preserve"> H.460.21</w:t>
            </w:r>
          </w:p>
        </w:tc>
      </w:tr>
      <w:tr w:rsidR="00771EC4" w:rsidRPr="00595CFF" w:rsidTr="00771EC4">
        <w:trPr>
          <w:jc w:val="center"/>
        </w:trPr>
        <w:tc>
          <w:tcPr>
            <w:tcW w:w="960" w:type="dxa"/>
            <w:tcBorders>
              <w:top w:val="single" w:sz="4" w:space="0" w:color="auto"/>
              <w:bottom w:val="nil"/>
              <w:right w:val="single" w:sz="4" w:space="0" w:color="auto"/>
            </w:tcBorders>
          </w:tcPr>
          <w:p w:rsidR="00771EC4" w:rsidRPr="00595CFF" w:rsidRDefault="00771EC4" w:rsidP="00771EC4">
            <w:pPr>
              <w:pStyle w:val="Tabletext"/>
              <w:jc w:val="center"/>
            </w:pPr>
            <w:r>
              <w:t>22</w:t>
            </w:r>
          </w:p>
        </w:tc>
        <w:tc>
          <w:tcPr>
            <w:tcW w:w="543" w:type="dxa"/>
            <w:tcBorders>
              <w:top w:val="single" w:sz="4" w:space="0" w:color="auto"/>
              <w:left w:val="single" w:sz="4" w:space="0" w:color="auto"/>
              <w:bottom w:val="nil"/>
              <w:right w:val="single" w:sz="4" w:space="0" w:color="auto"/>
            </w:tcBorders>
          </w:tcPr>
          <w:p w:rsidR="00771EC4" w:rsidRPr="00595CFF" w:rsidRDefault="00771EC4" w:rsidP="00771EC4">
            <w:pPr>
              <w:pStyle w:val="Tabletext"/>
            </w:pPr>
            <w:r w:rsidRPr="00595CFF">
              <w:t>1</w:t>
            </w:r>
          </w:p>
        </w:tc>
        <w:tc>
          <w:tcPr>
            <w:tcW w:w="4125" w:type="dxa"/>
            <w:tcBorders>
              <w:top w:val="single" w:sz="4" w:space="0" w:color="auto"/>
              <w:left w:val="single" w:sz="4" w:space="0" w:color="auto"/>
              <w:bottom w:val="nil"/>
              <w:right w:val="single" w:sz="4" w:space="0" w:color="auto"/>
            </w:tcBorders>
          </w:tcPr>
          <w:p w:rsidR="00771EC4" w:rsidRPr="00595CFF" w:rsidRDefault="00771EC4" w:rsidP="00771EC4">
            <w:pPr>
              <w:pStyle w:val="Tabletext"/>
            </w:pPr>
            <w:proofErr w:type="spellStart"/>
            <w:r w:rsidRPr="006E60CF">
              <w:t>t</w:t>
            </w:r>
            <w:r w:rsidRPr="006E60CF">
              <w:rPr>
                <w:rFonts w:hint="eastAsia"/>
              </w:rPr>
              <w:t>lsSecurityProtocol</w:t>
            </w:r>
            <w:proofErr w:type="spellEnd"/>
          </w:p>
        </w:tc>
        <w:tc>
          <w:tcPr>
            <w:tcW w:w="1308" w:type="dxa"/>
            <w:tcBorders>
              <w:top w:val="single" w:sz="4" w:space="0" w:color="auto"/>
              <w:left w:val="single" w:sz="4" w:space="0" w:color="auto"/>
              <w:bottom w:val="nil"/>
              <w:right w:val="single" w:sz="4" w:space="0" w:color="auto"/>
            </w:tcBorders>
          </w:tcPr>
          <w:p w:rsidR="00771EC4" w:rsidRPr="00595CFF" w:rsidRDefault="00771EC4" w:rsidP="00771EC4">
            <w:pPr>
              <w:pStyle w:val="Tabletext"/>
            </w:pPr>
            <w:r w:rsidRPr="00595CFF">
              <w:t>compound</w:t>
            </w:r>
          </w:p>
        </w:tc>
        <w:tc>
          <w:tcPr>
            <w:tcW w:w="2703" w:type="dxa"/>
            <w:tcBorders>
              <w:top w:val="single" w:sz="4" w:space="0" w:color="auto"/>
              <w:left w:val="single" w:sz="4" w:space="0" w:color="auto"/>
              <w:bottom w:val="nil"/>
            </w:tcBorders>
          </w:tcPr>
          <w:p w:rsidR="00771EC4" w:rsidRPr="00595CFF" w:rsidRDefault="00771EC4" w:rsidP="00771EC4">
            <w:pPr>
              <w:pStyle w:val="Tabletext"/>
            </w:pPr>
            <w:r>
              <w:t>ITU-T H.460.22</w:t>
            </w:r>
          </w:p>
        </w:tc>
      </w:tr>
      <w:tr w:rsidR="00771EC4" w:rsidRPr="00595CFF" w:rsidTr="00771EC4">
        <w:trPr>
          <w:jc w:val="center"/>
        </w:trPr>
        <w:tc>
          <w:tcPr>
            <w:tcW w:w="960" w:type="dxa"/>
            <w:tcBorders>
              <w:top w:val="nil"/>
              <w:bottom w:val="nil"/>
              <w:right w:val="single" w:sz="4" w:space="0" w:color="auto"/>
            </w:tcBorders>
          </w:tcPr>
          <w:p w:rsidR="00771EC4" w:rsidRPr="00595CFF" w:rsidRDefault="00771EC4" w:rsidP="00771EC4">
            <w:pPr>
              <w:pStyle w:val="Tabletext"/>
              <w:jc w:val="center"/>
            </w:pPr>
          </w:p>
        </w:tc>
        <w:tc>
          <w:tcPr>
            <w:tcW w:w="543" w:type="dxa"/>
            <w:tcBorders>
              <w:top w:val="nil"/>
              <w:left w:val="single" w:sz="4" w:space="0" w:color="auto"/>
              <w:bottom w:val="nil"/>
              <w:right w:val="single" w:sz="4" w:space="0" w:color="auto"/>
            </w:tcBorders>
          </w:tcPr>
          <w:p w:rsidR="00771EC4" w:rsidRPr="00595CFF" w:rsidRDefault="00771EC4" w:rsidP="00771EC4">
            <w:pPr>
              <w:pStyle w:val="Tabletext"/>
            </w:pPr>
            <w:r>
              <w:t xml:space="preserve">   </w:t>
            </w:r>
            <w:r w:rsidRPr="00595CFF">
              <w:t>1</w:t>
            </w:r>
          </w:p>
          <w:p w:rsidR="00771EC4" w:rsidRPr="00595CFF" w:rsidRDefault="00771EC4" w:rsidP="00771EC4">
            <w:pPr>
              <w:pStyle w:val="Tabletext"/>
            </w:pPr>
            <w:r>
              <w:t xml:space="preserve">   </w:t>
            </w:r>
            <w:r w:rsidRPr="00595CFF">
              <w:t>2</w:t>
            </w:r>
          </w:p>
        </w:tc>
        <w:tc>
          <w:tcPr>
            <w:tcW w:w="4125" w:type="dxa"/>
            <w:tcBorders>
              <w:top w:val="nil"/>
              <w:left w:val="single" w:sz="4" w:space="0" w:color="auto"/>
              <w:bottom w:val="nil"/>
              <w:right w:val="single" w:sz="4" w:space="0" w:color="auto"/>
            </w:tcBorders>
          </w:tcPr>
          <w:p w:rsidR="00771EC4" w:rsidRPr="00932949" w:rsidRDefault="00771EC4" w:rsidP="00771EC4">
            <w:pPr>
              <w:pStyle w:val="Tabletext"/>
            </w:pPr>
            <w:r w:rsidRPr="00932949">
              <w:rPr>
                <w:lang w:eastAsia="zh-CN"/>
              </w:rPr>
              <w:t>p</w:t>
            </w:r>
            <w:r w:rsidRPr="00932949">
              <w:rPr>
                <w:rFonts w:hint="eastAsia"/>
                <w:lang w:eastAsia="zh-CN"/>
              </w:rPr>
              <w:t>riority</w:t>
            </w:r>
          </w:p>
          <w:p w:rsidR="00771EC4" w:rsidRPr="00595CFF" w:rsidRDefault="00771EC4" w:rsidP="00771EC4">
            <w:pPr>
              <w:pStyle w:val="Tabletext"/>
            </w:pPr>
            <w:proofErr w:type="spellStart"/>
            <w:r w:rsidRPr="00977437">
              <w:rPr>
                <w:lang w:eastAsia="zh-CN"/>
              </w:rPr>
              <w:t>c</w:t>
            </w:r>
            <w:r w:rsidRPr="00977437">
              <w:rPr>
                <w:rFonts w:hint="eastAsia"/>
                <w:lang w:eastAsia="zh-CN"/>
              </w:rPr>
              <w:t>onnectionAddress</w:t>
            </w:r>
            <w:proofErr w:type="spellEnd"/>
          </w:p>
        </w:tc>
        <w:tc>
          <w:tcPr>
            <w:tcW w:w="1308" w:type="dxa"/>
            <w:tcBorders>
              <w:top w:val="nil"/>
              <w:left w:val="single" w:sz="4" w:space="0" w:color="auto"/>
              <w:bottom w:val="nil"/>
              <w:right w:val="single" w:sz="4" w:space="0" w:color="auto"/>
            </w:tcBorders>
          </w:tcPr>
          <w:p w:rsidR="00771EC4" w:rsidRPr="00595CFF" w:rsidRDefault="00771EC4" w:rsidP="00771EC4">
            <w:pPr>
              <w:pStyle w:val="Tabletext"/>
            </w:pPr>
            <w:r w:rsidRPr="00595CFF">
              <w:t>number8</w:t>
            </w:r>
          </w:p>
          <w:p w:rsidR="00771EC4" w:rsidRPr="00595CFF" w:rsidRDefault="00771EC4" w:rsidP="00771EC4">
            <w:pPr>
              <w:pStyle w:val="Tabletext"/>
            </w:pPr>
            <w:r w:rsidRPr="00977437">
              <w:t>transport</w:t>
            </w:r>
          </w:p>
        </w:tc>
        <w:tc>
          <w:tcPr>
            <w:tcW w:w="2703" w:type="dxa"/>
            <w:tcBorders>
              <w:top w:val="nil"/>
              <w:left w:val="single" w:sz="4" w:space="0" w:color="auto"/>
              <w:bottom w:val="nil"/>
            </w:tcBorders>
          </w:tcPr>
          <w:p w:rsidR="00771EC4" w:rsidRPr="00595CFF" w:rsidRDefault="00771EC4" w:rsidP="00771EC4">
            <w:pPr>
              <w:pStyle w:val="Tabletext"/>
            </w:pPr>
            <w:r w:rsidRPr="00595CFF">
              <w:t>(components of</w:t>
            </w:r>
            <w:r>
              <w:br/>
              <w:t>parameter 1</w:t>
            </w:r>
            <w:r w:rsidRPr="00595CFF">
              <w:t>)</w:t>
            </w:r>
          </w:p>
        </w:tc>
      </w:tr>
      <w:tr w:rsidR="00771EC4" w:rsidRPr="00595CFF" w:rsidTr="00771EC4">
        <w:trPr>
          <w:jc w:val="center"/>
        </w:trPr>
        <w:tc>
          <w:tcPr>
            <w:tcW w:w="960" w:type="dxa"/>
            <w:tcBorders>
              <w:top w:val="nil"/>
              <w:bottom w:val="nil"/>
              <w:right w:val="single" w:sz="4" w:space="0" w:color="auto"/>
            </w:tcBorders>
          </w:tcPr>
          <w:p w:rsidR="00771EC4" w:rsidRPr="00595CFF" w:rsidRDefault="00771EC4" w:rsidP="00771EC4">
            <w:pPr>
              <w:pStyle w:val="Tabletext"/>
              <w:jc w:val="center"/>
            </w:pPr>
          </w:p>
        </w:tc>
        <w:tc>
          <w:tcPr>
            <w:tcW w:w="543" w:type="dxa"/>
            <w:tcBorders>
              <w:top w:val="nil"/>
              <w:left w:val="single" w:sz="4" w:space="0" w:color="auto"/>
              <w:bottom w:val="nil"/>
              <w:right w:val="single" w:sz="4" w:space="0" w:color="auto"/>
            </w:tcBorders>
          </w:tcPr>
          <w:p w:rsidR="00771EC4" w:rsidRPr="00595CFF" w:rsidRDefault="00771EC4" w:rsidP="00771EC4">
            <w:pPr>
              <w:pStyle w:val="Tabletext"/>
            </w:pPr>
            <w:r>
              <w:t>2</w:t>
            </w:r>
          </w:p>
        </w:tc>
        <w:tc>
          <w:tcPr>
            <w:tcW w:w="4125" w:type="dxa"/>
            <w:tcBorders>
              <w:top w:val="nil"/>
              <w:left w:val="single" w:sz="4" w:space="0" w:color="auto"/>
              <w:bottom w:val="nil"/>
              <w:right w:val="single" w:sz="4" w:space="0" w:color="auto"/>
            </w:tcBorders>
          </w:tcPr>
          <w:p w:rsidR="00771EC4" w:rsidRPr="00932949" w:rsidRDefault="00771EC4" w:rsidP="00771EC4">
            <w:pPr>
              <w:pStyle w:val="Tabletext"/>
            </w:pPr>
            <w:proofErr w:type="spellStart"/>
            <w:r w:rsidRPr="00932949">
              <w:rPr>
                <w:lang w:eastAsia="zh-CN"/>
              </w:rPr>
              <w:t>i</w:t>
            </w:r>
            <w:r w:rsidRPr="00932949">
              <w:rPr>
                <w:rFonts w:hint="eastAsia"/>
                <w:lang w:eastAsia="zh-CN"/>
              </w:rPr>
              <w:t>psecSecurityProtocol</w:t>
            </w:r>
            <w:proofErr w:type="spellEnd"/>
          </w:p>
        </w:tc>
        <w:tc>
          <w:tcPr>
            <w:tcW w:w="1308" w:type="dxa"/>
            <w:tcBorders>
              <w:top w:val="nil"/>
              <w:left w:val="single" w:sz="4" w:space="0" w:color="auto"/>
              <w:bottom w:val="nil"/>
              <w:right w:val="single" w:sz="4" w:space="0" w:color="auto"/>
            </w:tcBorders>
          </w:tcPr>
          <w:p w:rsidR="00771EC4" w:rsidRPr="00595CFF" w:rsidRDefault="00771EC4" w:rsidP="00771EC4">
            <w:pPr>
              <w:pStyle w:val="Tabletext"/>
            </w:pPr>
            <w:r w:rsidRPr="00595CFF">
              <w:t>compound</w:t>
            </w:r>
          </w:p>
        </w:tc>
        <w:tc>
          <w:tcPr>
            <w:tcW w:w="2703" w:type="dxa"/>
            <w:tcBorders>
              <w:top w:val="nil"/>
              <w:left w:val="single" w:sz="4" w:space="0" w:color="auto"/>
              <w:bottom w:val="nil"/>
            </w:tcBorders>
          </w:tcPr>
          <w:p w:rsidR="00771EC4" w:rsidRPr="00595CFF" w:rsidRDefault="00771EC4" w:rsidP="00771EC4">
            <w:pPr>
              <w:pStyle w:val="Tabletext"/>
            </w:pPr>
          </w:p>
        </w:tc>
      </w:tr>
      <w:tr w:rsidR="00771EC4" w:rsidRPr="00595CFF" w:rsidTr="00771EC4">
        <w:trPr>
          <w:jc w:val="center"/>
        </w:trPr>
        <w:tc>
          <w:tcPr>
            <w:tcW w:w="960" w:type="dxa"/>
            <w:tcBorders>
              <w:top w:val="nil"/>
              <w:bottom w:val="single" w:sz="6" w:space="0" w:color="auto"/>
              <w:right w:val="single" w:sz="4" w:space="0" w:color="auto"/>
            </w:tcBorders>
          </w:tcPr>
          <w:p w:rsidR="00771EC4" w:rsidRPr="00595CFF" w:rsidRDefault="00771EC4" w:rsidP="00771EC4">
            <w:pPr>
              <w:pStyle w:val="Tabletext"/>
              <w:jc w:val="center"/>
            </w:pPr>
          </w:p>
        </w:tc>
        <w:tc>
          <w:tcPr>
            <w:tcW w:w="543" w:type="dxa"/>
            <w:tcBorders>
              <w:top w:val="nil"/>
              <w:left w:val="single" w:sz="4" w:space="0" w:color="auto"/>
              <w:bottom w:val="single" w:sz="4" w:space="0" w:color="auto"/>
              <w:right w:val="single" w:sz="4" w:space="0" w:color="auto"/>
            </w:tcBorders>
          </w:tcPr>
          <w:p w:rsidR="00771EC4" w:rsidRPr="00595CFF" w:rsidRDefault="00771EC4" w:rsidP="00771EC4">
            <w:pPr>
              <w:pStyle w:val="Tabletext"/>
            </w:pPr>
            <w:r>
              <w:t xml:space="preserve">   </w:t>
            </w:r>
            <w:r w:rsidRPr="00595CFF">
              <w:t>1</w:t>
            </w:r>
          </w:p>
        </w:tc>
        <w:tc>
          <w:tcPr>
            <w:tcW w:w="4125" w:type="dxa"/>
            <w:tcBorders>
              <w:top w:val="nil"/>
              <w:left w:val="single" w:sz="4" w:space="0" w:color="auto"/>
              <w:bottom w:val="single" w:sz="4" w:space="0" w:color="auto"/>
              <w:right w:val="single" w:sz="4" w:space="0" w:color="auto"/>
            </w:tcBorders>
          </w:tcPr>
          <w:p w:rsidR="00771EC4" w:rsidRPr="00595CFF" w:rsidRDefault="00771EC4" w:rsidP="00771EC4">
            <w:pPr>
              <w:pStyle w:val="Tabletext"/>
            </w:pPr>
            <w:r w:rsidRPr="00932949">
              <w:rPr>
                <w:lang w:eastAsia="zh-CN"/>
              </w:rPr>
              <w:t>p</w:t>
            </w:r>
            <w:r w:rsidRPr="00932949">
              <w:rPr>
                <w:rFonts w:hint="eastAsia"/>
                <w:lang w:eastAsia="zh-CN"/>
              </w:rPr>
              <w:t>riority</w:t>
            </w:r>
          </w:p>
        </w:tc>
        <w:tc>
          <w:tcPr>
            <w:tcW w:w="1308" w:type="dxa"/>
            <w:tcBorders>
              <w:top w:val="nil"/>
              <w:left w:val="single" w:sz="4" w:space="0" w:color="auto"/>
              <w:bottom w:val="single" w:sz="4" w:space="0" w:color="auto"/>
              <w:right w:val="single" w:sz="4" w:space="0" w:color="auto"/>
            </w:tcBorders>
          </w:tcPr>
          <w:p w:rsidR="00771EC4" w:rsidRPr="00595CFF" w:rsidRDefault="00771EC4" w:rsidP="00771EC4">
            <w:pPr>
              <w:pStyle w:val="Tabletext"/>
            </w:pPr>
            <w:r w:rsidRPr="00595CFF">
              <w:t>number8</w:t>
            </w:r>
          </w:p>
        </w:tc>
        <w:tc>
          <w:tcPr>
            <w:tcW w:w="2703" w:type="dxa"/>
            <w:tcBorders>
              <w:top w:val="nil"/>
              <w:left w:val="single" w:sz="4" w:space="0" w:color="auto"/>
              <w:bottom w:val="single" w:sz="6" w:space="0" w:color="auto"/>
            </w:tcBorders>
          </w:tcPr>
          <w:p w:rsidR="00771EC4" w:rsidRPr="00595CFF" w:rsidRDefault="00771EC4" w:rsidP="00771EC4">
            <w:pPr>
              <w:pStyle w:val="Tabletext"/>
            </w:pPr>
            <w:r w:rsidRPr="00595CFF">
              <w:t>(components of</w:t>
            </w:r>
            <w:r>
              <w:br/>
              <w:t>parameter 2</w:t>
            </w:r>
            <w:r w:rsidRPr="00595CFF">
              <w:t>)</w:t>
            </w: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keepNext/>
              <w:keepLines/>
              <w:jc w:val="center"/>
            </w:pPr>
            <w:r>
              <w:t>23</w:t>
            </w:r>
          </w:p>
        </w:tc>
        <w:tc>
          <w:tcPr>
            <w:tcW w:w="543" w:type="dxa"/>
            <w:tcBorders>
              <w:top w:val="single" w:sz="4" w:space="0" w:color="auto"/>
              <w:left w:val="single" w:sz="4" w:space="0" w:color="auto"/>
              <w:bottom w:val="single" w:sz="4" w:space="0" w:color="auto"/>
              <w:right w:val="single" w:sz="4" w:space="0" w:color="auto"/>
            </w:tcBorders>
          </w:tcPr>
          <w:p w:rsidR="00771EC4" w:rsidRDefault="00771EC4" w:rsidP="00771EC4">
            <w:pPr>
              <w:pStyle w:val="Tabletext"/>
              <w:keepNext/>
              <w:keepLines/>
            </w:pPr>
            <w:r>
              <w:t>1</w:t>
            </w:r>
          </w:p>
          <w:p w:rsidR="00771EC4" w:rsidRDefault="00771EC4" w:rsidP="00771EC4">
            <w:pPr>
              <w:pStyle w:val="Tabletext"/>
              <w:keepNext/>
              <w:keepLines/>
            </w:pPr>
            <w:r>
              <w:t>2</w:t>
            </w:r>
          </w:p>
          <w:p w:rsidR="00771EC4" w:rsidRDefault="00771EC4" w:rsidP="00771EC4">
            <w:pPr>
              <w:pStyle w:val="Tabletext"/>
              <w:keepNext/>
              <w:keepLines/>
            </w:pPr>
            <w:r>
              <w:t>3</w:t>
            </w:r>
          </w:p>
          <w:p w:rsidR="00771EC4" w:rsidRDefault="00771EC4" w:rsidP="00771EC4">
            <w:pPr>
              <w:pStyle w:val="Tabletext"/>
              <w:keepNext/>
              <w:keepLines/>
            </w:pPr>
            <w:r>
              <w:t>4</w:t>
            </w:r>
          </w:p>
          <w:p w:rsidR="00771EC4" w:rsidRDefault="00771EC4" w:rsidP="00771EC4">
            <w:pPr>
              <w:pStyle w:val="Tabletext"/>
              <w:keepNext/>
              <w:keepLines/>
            </w:pPr>
            <w:r>
              <w:t>5</w:t>
            </w:r>
          </w:p>
          <w:p w:rsidR="00771EC4" w:rsidRDefault="00771EC4" w:rsidP="00771EC4">
            <w:pPr>
              <w:pStyle w:val="Tabletext"/>
              <w:keepNext/>
              <w:keepLines/>
            </w:pPr>
            <w:r>
              <w:t>6</w:t>
            </w:r>
          </w:p>
          <w:p w:rsidR="00771EC4" w:rsidRPr="00595CFF" w:rsidRDefault="00771EC4" w:rsidP="00771EC4">
            <w:pPr>
              <w:pStyle w:val="Tabletext"/>
              <w:keepNext/>
              <w:keepLines/>
            </w:pPr>
            <w:r>
              <w:t>7</w:t>
            </w:r>
          </w:p>
        </w:tc>
        <w:tc>
          <w:tcPr>
            <w:tcW w:w="4125" w:type="dxa"/>
            <w:tcBorders>
              <w:top w:val="single" w:sz="4" w:space="0" w:color="auto"/>
              <w:left w:val="single" w:sz="4" w:space="0" w:color="auto"/>
              <w:bottom w:val="single" w:sz="4" w:space="0" w:color="auto"/>
              <w:right w:val="single" w:sz="4" w:space="0" w:color="auto"/>
            </w:tcBorders>
          </w:tcPr>
          <w:p w:rsidR="00771EC4" w:rsidRDefault="00771EC4" w:rsidP="00771EC4">
            <w:pPr>
              <w:pStyle w:val="Tabletext"/>
              <w:keepNext/>
              <w:keepLines/>
            </w:pPr>
            <w:proofErr w:type="spellStart"/>
            <w:r>
              <w:t>RemoteNAT</w:t>
            </w:r>
            <w:proofErr w:type="spellEnd"/>
          </w:p>
          <w:p w:rsidR="00771EC4" w:rsidRDefault="00771EC4" w:rsidP="00771EC4">
            <w:pPr>
              <w:pStyle w:val="Tabletext"/>
              <w:keepNext/>
              <w:keepLines/>
            </w:pPr>
            <w:proofErr w:type="spellStart"/>
            <w:r>
              <w:t>SameNATProbe</w:t>
            </w:r>
            <w:proofErr w:type="spellEnd"/>
          </w:p>
          <w:p w:rsidR="00771EC4" w:rsidRDefault="00771EC4" w:rsidP="00771EC4">
            <w:pPr>
              <w:pStyle w:val="Tabletext"/>
              <w:keepNext/>
              <w:keepLines/>
            </w:pPr>
            <w:proofErr w:type="spellStart"/>
            <w:r>
              <w:t>NATPresent</w:t>
            </w:r>
            <w:proofErr w:type="spellEnd"/>
          </w:p>
          <w:p w:rsidR="00771EC4" w:rsidRDefault="00771EC4" w:rsidP="00771EC4">
            <w:pPr>
              <w:pStyle w:val="Tabletext"/>
              <w:keepNext/>
              <w:keepLines/>
            </w:pPr>
            <w:proofErr w:type="spellStart"/>
            <w:r>
              <w:t>RASPresentation</w:t>
            </w:r>
            <w:proofErr w:type="spellEnd"/>
          </w:p>
          <w:p w:rsidR="00771EC4" w:rsidRDefault="00771EC4" w:rsidP="00771EC4">
            <w:pPr>
              <w:pStyle w:val="Tabletext"/>
              <w:keepNext/>
              <w:keepLines/>
            </w:pPr>
            <w:proofErr w:type="spellStart"/>
            <w:r>
              <w:t>NATTest</w:t>
            </w:r>
            <w:proofErr w:type="spellEnd"/>
          </w:p>
          <w:p w:rsidR="00771EC4" w:rsidRDefault="00771EC4" w:rsidP="00771EC4">
            <w:pPr>
              <w:pStyle w:val="Tabletext"/>
              <w:keepNext/>
              <w:keepLines/>
            </w:pPr>
            <w:proofErr w:type="spellStart"/>
            <w:r>
              <w:t>NATType</w:t>
            </w:r>
            <w:proofErr w:type="spellEnd"/>
          </w:p>
          <w:p w:rsidR="00771EC4" w:rsidRPr="00595CFF" w:rsidRDefault="00771EC4" w:rsidP="00771EC4">
            <w:pPr>
              <w:pStyle w:val="Tabletext"/>
              <w:keepNext/>
              <w:keepLines/>
            </w:pPr>
            <w:proofErr w:type="spellStart"/>
            <w:r w:rsidRPr="00961C58">
              <w:t>ExternalNATProbe</w:t>
            </w:r>
            <w:proofErr w:type="spellEnd"/>
          </w:p>
        </w:tc>
        <w:tc>
          <w:tcPr>
            <w:tcW w:w="1308" w:type="dxa"/>
            <w:tcBorders>
              <w:top w:val="single" w:sz="4" w:space="0" w:color="auto"/>
              <w:left w:val="single" w:sz="4" w:space="0" w:color="auto"/>
              <w:bottom w:val="single" w:sz="4" w:space="0" w:color="auto"/>
              <w:right w:val="single" w:sz="4" w:space="0" w:color="auto"/>
            </w:tcBorders>
          </w:tcPr>
          <w:p w:rsidR="00771EC4" w:rsidRDefault="00771EC4" w:rsidP="00771EC4">
            <w:pPr>
              <w:pStyle w:val="Tabletext"/>
              <w:keepNext/>
              <w:keepLines/>
            </w:pPr>
            <w:r>
              <w:t>bool</w:t>
            </w:r>
          </w:p>
          <w:p w:rsidR="00771EC4" w:rsidRDefault="00771EC4" w:rsidP="00771EC4">
            <w:pPr>
              <w:pStyle w:val="Tabletext"/>
              <w:keepNext/>
              <w:keepLines/>
            </w:pPr>
            <w:r>
              <w:t>bool</w:t>
            </w:r>
          </w:p>
          <w:p w:rsidR="00771EC4" w:rsidRDefault="00771EC4" w:rsidP="00771EC4">
            <w:pPr>
              <w:pStyle w:val="Tabletext"/>
              <w:keepNext/>
              <w:keepLines/>
            </w:pPr>
            <w:r>
              <w:t>bool</w:t>
            </w:r>
          </w:p>
          <w:p w:rsidR="00771EC4" w:rsidRDefault="00771EC4" w:rsidP="00771EC4">
            <w:pPr>
              <w:pStyle w:val="Tabletext"/>
              <w:keepNext/>
              <w:keepLines/>
            </w:pPr>
            <w:r>
              <w:t>transport</w:t>
            </w:r>
          </w:p>
          <w:p w:rsidR="00771EC4" w:rsidRDefault="00771EC4" w:rsidP="00771EC4">
            <w:pPr>
              <w:pStyle w:val="Tabletext"/>
              <w:keepNext/>
              <w:keepLines/>
            </w:pPr>
            <w:r>
              <w:t>transport</w:t>
            </w:r>
          </w:p>
          <w:p w:rsidR="00771EC4" w:rsidRDefault="00771EC4" w:rsidP="00771EC4">
            <w:pPr>
              <w:pStyle w:val="Tabletext"/>
              <w:keepNext/>
              <w:keepLines/>
            </w:pPr>
            <w:r>
              <w:t>number8</w:t>
            </w:r>
          </w:p>
          <w:p w:rsidR="00771EC4" w:rsidRDefault="00771EC4" w:rsidP="00771EC4">
            <w:pPr>
              <w:pStyle w:val="Tabletext"/>
              <w:keepNext/>
              <w:keepLines/>
            </w:pPr>
            <w:r>
              <w:t>bool</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keepNext/>
              <w:keepLines/>
            </w:pPr>
            <w:r>
              <w:t>ITU-T H.460.23</w:t>
            </w: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t>24</w:t>
            </w:r>
          </w:p>
        </w:tc>
        <w:tc>
          <w:tcPr>
            <w:tcW w:w="543" w:type="dxa"/>
            <w:tcBorders>
              <w:top w:val="single" w:sz="4" w:space="0" w:color="auto"/>
              <w:left w:val="single" w:sz="4" w:space="0" w:color="auto"/>
              <w:bottom w:val="single" w:sz="4" w:space="0" w:color="auto"/>
              <w:right w:val="single" w:sz="4" w:space="0" w:color="auto"/>
            </w:tcBorders>
          </w:tcPr>
          <w:p w:rsidR="00771EC4" w:rsidRDefault="00771EC4" w:rsidP="00771EC4">
            <w:pPr>
              <w:pStyle w:val="Tabletext"/>
            </w:pPr>
            <w:r>
              <w:t>1</w:t>
            </w:r>
          </w:p>
          <w:p w:rsidR="00771EC4" w:rsidRDefault="00771EC4" w:rsidP="00771EC4">
            <w:pPr>
              <w:pStyle w:val="Tabletext"/>
            </w:pPr>
            <w:r>
              <w:t>2</w:t>
            </w:r>
          </w:p>
          <w:p w:rsidR="00771EC4" w:rsidRDefault="00771EC4" w:rsidP="00771EC4">
            <w:pPr>
              <w:pStyle w:val="Tabletext"/>
            </w:pPr>
            <w:r>
              <w:t>3</w:t>
            </w:r>
          </w:p>
          <w:p w:rsidR="00771EC4" w:rsidRDefault="00771EC4" w:rsidP="00771EC4">
            <w:pPr>
              <w:pStyle w:val="Tabletext"/>
            </w:pPr>
            <w:r>
              <w:t>4</w:t>
            </w:r>
          </w:p>
          <w:p w:rsidR="00771EC4" w:rsidRDefault="00771EC4" w:rsidP="00771EC4">
            <w:pPr>
              <w:pStyle w:val="Tabletext"/>
            </w:pPr>
            <w:r>
              <w:t>5</w:t>
            </w:r>
          </w:p>
          <w:p w:rsidR="00771EC4" w:rsidRDefault="00771EC4" w:rsidP="00771EC4">
            <w:pPr>
              <w:pStyle w:val="Tabletext"/>
            </w:pPr>
            <w:r>
              <w:t>6</w:t>
            </w:r>
          </w:p>
          <w:p w:rsidR="00771EC4" w:rsidRDefault="00771EC4" w:rsidP="00771EC4">
            <w:pPr>
              <w:pStyle w:val="Tabletext"/>
            </w:pPr>
            <w:r>
              <w:t>7</w:t>
            </w:r>
          </w:p>
          <w:p w:rsidR="00771EC4" w:rsidRDefault="00771EC4" w:rsidP="00771EC4">
            <w:pPr>
              <w:pStyle w:val="Tabletext"/>
            </w:pPr>
            <w:r>
              <w:t>8</w:t>
            </w:r>
          </w:p>
          <w:p w:rsidR="00771EC4" w:rsidRPr="00595CFF" w:rsidRDefault="00771EC4" w:rsidP="00771EC4">
            <w:pPr>
              <w:pStyle w:val="Tabletext"/>
            </w:pPr>
            <w:r>
              <w:t>9</w:t>
            </w:r>
          </w:p>
        </w:tc>
        <w:tc>
          <w:tcPr>
            <w:tcW w:w="4125" w:type="dxa"/>
            <w:tcBorders>
              <w:top w:val="single" w:sz="4" w:space="0" w:color="auto"/>
              <w:left w:val="single" w:sz="4" w:space="0" w:color="auto"/>
              <w:bottom w:val="single" w:sz="4" w:space="0" w:color="auto"/>
              <w:right w:val="single" w:sz="4" w:space="0" w:color="auto"/>
            </w:tcBorders>
          </w:tcPr>
          <w:p w:rsidR="00771EC4" w:rsidRDefault="00771EC4" w:rsidP="00771EC4">
            <w:pPr>
              <w:pStyle w:val="Tabletext"/>
            </w:pPr>
            <w:proofErr w:type="spellStart"/>
            <w:r w:rsidRPr="005306FD">
              <w:t>RemoteProxy</w:t>
            </w:r>
            <w:proofErr w:type="spellEnd"/>
          </w:p>
          <w:p w:rsidR="00771EC4" w:rsidRDefault="00771EC4" w:rsidP="00771EC4">
            <w:pPr>
              <w:pStyle w:val="Tabletext"/>
            </w:pPr>
            <w:proofErr w:type="spellStart"/>
            <w:r>
              <w:t>RemoteNAT</w:t>
            </w:r>
            <w:proofErr w:type="spellEnd"/>
          </w:p>
          <w:p w:rsidR="00771EC4" w:rsidRDefault="00771EC4" w:rsidP="00771EC4">
            <w:pPr>
              <w:pStyle w:val="Tabletext"/>
            </w:pPr>
            <w:proofErr w:type="spellStart"/>
            <w:r>
              <w:t>MustProxyNAT</w:t>
            </w:r>
            <w:proofErr w:type="spellEnd"/>
          </w:p>
          <w:p w:rsidR="00771EC4" w:rsidRDefault="00771EC4" w:rsidP="00771EC4">
            <w:pPr>
              <w:pStyle w:val="Tabletext"/>
            </w:pPr>
            <w:proofErr w:type="spellStart"/>
            <w:r>
              <w:t>CalledIsNAT</w:t>
            </w:r>
            <w:proofErr w:type="spellEnd"/>
          </w:p>
          <w:p w:rsidR="00771EC4" w:rsidRDefault="00771EC4" w:rsidP="00771EC4">
            <w:pPr>
              <w:pStyle w:val="Tabletext"/>
            </w:pPr>
            <w:proofErr w:type="spellStart"/>
            <w:r>
              <w:t>CalledNATType</w:t>
            </w:r>
            <w:proofErr w:type="spellEnd"/>
          </w:p>
          <w:p w:rsidR="00771EC4" w:rsidRDefault="00771EC4" w:rsidP="00771EC4">
            <w:pPr>
              <w:pStyle w:val="Tabletext"/>
            </w:pPr>
            <w:proofErr w:type="spellStart"/>
            <w:r w:rsidRPr="005306FD">
              <w:t>ApparentSourceAddress</w:t>
            </w:r>
            <w:proofErr w:type="spellEnd"/>
          </w:p>
          <w:p w:rsidR="00771EC4" w:rsidRDefault="00771EC4" w:rsidP="00771EC4">
            <w:pPr>
              <w:pStyle w:val="Tabletext"/>
            </w:pPr>
            <w:proofErr w:type="spellStart"/>
            <w:r>
              <w:t>SameNatProbe</w:t>
            </w:r>
            <w:proofErr w:type="spellEnd"/>
          </w:p>
          <w:p w:rsidR="00771EC4" w:rsidRDefault="00771EC4" w:rsidP="00771EC4">
            <w:pPr>
              <w:pStyle w:val="Tabletext"/>
            </w:pPr>
            <w:proofErr w:type="spellStart"/>
            <w:r>
              <w:t>MediaStrategy</w:t>
            </w:r>
            <w:proofErr w:type="spellEnd"/>
          </w:p>
          <w:p w:rsidR="00771EC4" w:rsidRPr="00595CFF" w:rsidRDefault="00771EC4" w:rsidP="00771EC4">
            <w:pPr>
              <w:pStyle w:val="Tabletext"/>
            </w:pPr>
            <w:proofErr w:type="spellStart"/>
            <w:r w:rsidRPr="00961C58">
              <w:t>ExternalNATProbe</w:t>
            </w:r>
            <w:proofErr w:type="spellEnd"/>
          </w:p>
        </w:tc>
        <w:tc>
          <w:tcPr>
            <w:tcW w:w="1308" w:type="dxa"/>
            <w:tcBorders>
              <w:top w:val="single" w:sz="4" w:space="0" w:color="auto"/>
              <w:left w:val="single" w:sz="4" w:space="0" w:color="auto"/>
              <w:bottom w:val="single" w:sz="4" w:space="0" w:color="auto"/>
              <w:right w:val="single" w:sz="4" w:space="0" w:color="auto"/>
            </w:tcBorders>
          </w:tcPr>
          <w:p w:rsidR="00771EC4" w:rsidRDefault="00771EC4" w:rsidP="00771EC4">
            <w:pPr>
              <w:pStyle w:val="Tabletext"/>
            </w:pPr>
            <w:r>
              <w:t>bool</w:t>
            </w:r>
          </w:p>
          <w:p w:rsidR="00771EC4" w:rsidRDefault="00771EC4" w:rsidP="00771EC4">
            <w:pPr>
              <w:pStyle w:val="Tabletext"/>
            </w:pPr>
            <w:r>
              <w:t>bool</w:t>
            </w:r>
          </w:p>
          <w:p w:rsidR="00771EC4" w:rsidRDefault="00771EC4" w:rsidP="00771EC4">
            <w:pPr>
              <w:pStyle w:val="Tabletext"/>
            </w:pPr>
            <w:r>
              <w:t>bool</w:t>
            </w:r>
          </w:p>
          <w:p w:rsidR="00771EC4" w:rsidRDefault="00771EC4" w:rsidP="00771EC4">
            <w:pPr>
              <w:pStyle w:val="Tabletext"/>
            </w:pPr>
            <w:r>
              <w:t>bool</w:t>
            </w:r>
          </w:p>
          <w:p w:rsidR="00771EC4" w:rsidRDefault="00771EC4" w:rsidP="00771EC4">
            <w:pPr>
              <w:pStyle w:val="Tabletext"/>
            </w:pPr>
            <w:r>
              <w:t>number8</w:t>
            </w:r>
          </w:p>
          <w:p w:rsidR="00771EC4" w:rsidRDefault="00771EC4" w:rsidP="00771EC4">
            <w:pPr>
              <w:pStyle w:val="Tabletext"/>
            </w:pPr>
            <w:r>
              <w:t>transport</w:t>
            </w:r>
          </w:p>
          <w:p w:rsidR="00771EC4" w:rsidRDefault="00771EC4" w:rsidP="00771EC4">
            <w:pPr>
              <w:pStyle w:val="Tabletext"/>
            </w:pPr>
            <w:r>
              <w:t>bool</w:t>
            </w:r>
          </w:p>
          <w:p w:rsidR="00771EC4" w:rsidRDefault="00771EC4" w:rsidP="00771EC4">
            <w:pPr>
              <w:pStyle w:val="Tabletext"/>
            </w:pPr>
            <w:r>
              <w:t>number8</w:t>
            </w:r>
          </w:p>
          <w:p w:rsidR="00771EC4" w:rsidRPr="00595CFF" w:rsidRDefault="00771EC4" w:rsidP="00771EC4">
            <w:pPr>
              <w:pStyle w:val="Tabletext"/>
            </w:pPr>
            <w:r>
              <w:t>bool</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t>ITU-T H.460.24</w:t>
            </w:r>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t>25</w:t>
            </w:r>
          </w:p>
        </w:tc>
        <w:tc>
          <w:tcPr>
            <w:tcW w:w="543"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t>1</w:t>
            </w:r>
            <w:r>
              <w:br/>
              <w:t>2</w:t>
            </w:r>
            <w:r>
              <w:br/>
              <w:t>3</w:t>
            </w:r>
          </w:p>
        </w:tc>
        <w:tc>
          <w:tcPr>
            <w:tcW w:w="4125"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rsidRPr="006738A5">
              <w:t>Location</w:t>
            </w:r>
            <w:r>
              <w:br/>
            </w:r>
            <w:r w:rsidRPr="006738A5">
              <w:t>Screening Indicator</w:t>
            </w:r>
            <w:r>
              <w:br/>
            </w:r>
            <w:r w:rsidRPr="006738A5">
              <w:t>Presentation Indicator</w:t>
            </w:r>
          </w:p>
        </w:tc>
        <w:tc>
          <w:tcPr>
            <w:tcW w:w="1308" w:type="dxa"/>
            <w:tcBorders>
              <w:top w:val="single" w:sz="4" w:space="0" w:color="auto"/>
              <w:left w:val="single" w:sz="4" w:space="0" w:color="auto"/>
              <w:bottom w:val="single" w:sz="4" w:space="0" w:color="auto"/>
              <w:right w:val="single" w:sz="4" w:space="0" w:color="auto"/>
            </w:tcBorders>
          </w:tcPr>
          <w:p w:rsidR="00771EC4" w:rsidRPr="00595CFF" w:rsidRDefault="00771EC4" w:rsidP="00771EC4">
            <w:pPr>
              <w:pStyle w:val="Tabletext"/>
            </w:pPr>
            <w:r>
              <w:t>raw</w:t>
            </w:r>
            <w:r>
              <w:br/>
              <w:t>number8</w:t>
            </w:r>
            <w:r>
              <w:br/>
            </w:r>
            <w:proofErr w:type="spellStart"/>
            <w:r>
              <w:t>number8</w:t>
            </w:r>
            <w:proofErr w:type="spellEnd"/>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t>ITU-T H.460.25</w:t>
            </w:r>
          </w:p>
        </w:tc>
      </w:tr>
      <w:tr w:rsidR="00F21459" w:rsidRPr="00595CFF" w:rsidTr="00771EC4">
        <w:trPr>
          <w:jc w:val="center"/>
          <w:ins w:id="151" w:author="Paul E. Jones" w:date="2016-05-25T05:30:00Z"/>
        </w:trPr>
        <w:tc>
          <w:tcPr>
            <w:tcW w:w="960" w:type="dxa"/>
            <w:tcBorders>
              <w:top w:val="single" w:sz="6" w:space="0" w:color="auto"/>
              <w:bottom w:val="single" w:sz="6" w:space="0" w:color="auto"/>
              <w:right w:val="single" w:sz="4" w:space="0" w:color="auto"/>
            </w:tcBorders>
          </w:tcPr>
          <w:p w:rsidR="00F21459" w:rsidRDefault="00F21459" w:rsidP="00771EC4">
            <w:pPr>
              <w:pStyle w:val="Tabletext"/>
              <w:jc w:val="center"/>
              <w:rPr>
                <w:ins w:id="152" w:author="Paul E. Jones" w:date="2016-05-25T05:30:00Z"/>
              </w:rPr>
            </w:pPr>
            <w:ins w:id="153" w:author="Paul E. Jones" w:date="2016-05-25T05:30:00Z">
              <w:r>
                <w:t>26</w:t>
              </w:r>
            </w:ins>
          </w:p>
        </w:tc>
        <w:tc>
          <w:tcPr>
            <w:tcW w:w="543" w:type="dxa"/>
            <w:tcBorders>
              <w:top w:val="single" w:sz="4" w:space="0" w:color="auto"/>
              <w:left w:val="single" w:sz="4" w:space="0" w:color="auto"/>
              <w:bottom w:val="single" w:sz="4" w:space="0" w:color="auto"/>
              <w:right w:val="single" w:sz="4" w:space="0" w:color="auto"/>
            </w:tcBorders>
          </w:tcPr>
          <w:p w:rsidR="00F21459" w:rsidRDefault="00F21459" w:rsidP="00771EC4">
            <w:pPr>
              <w:pStyle w:val="Tabletext"/>
              <w:rPr>
                <w:ins w:id="154" w:author="Paul E. Jones" w:date="2016-05-25T05:30:00Z"/>
              </w:rPr>
            </w:pPr>
            <w:ins w:id="155" w:author="Paul E. Jones" w:date="2016-05-25T05:30:00Z">
              <w:r>
                <w:t>1</w:t>
              </w:r>
            </w:ins>
          </w:p>
        </w:tc>
        <w:tc>
          <w:tcPr>
            <w:tcW w:w="4125" w:type="dxa"/>
            <w:tcBorders>
              <w:top w:val="single" w:sz="4" w:space="0" w:color="auto"/>
              <w:left w:val="single" w:sz="4" w:space="0" w:color="auto"/>
              <w:bottom w:val="single" w:sz="4" w:space="0" w:color="auto"/>
              <w:right w:val="single" w:sz="4" w:space="0" w:color="auto"/>
            </w:tcBorders>
          </w:tcPr>
          <w:p w:rsidR="00F21459" w:rsidRPr="006738A5" w:rsidRDefault="00F21459" w:rsidP="00771EC4">
            <w:pPr>
              <w:pStyle w:val="Tabletext"/>
              <w:rPr>
                <w:ins w:id="156" w:author="Paul E. Jones" w:date="2016-05-25T05:30:00Z"/>
              </w:rPr>
            </w:pPr>
            <w:ins w:id="157" w:author="Paul E. Jones" w:date="2016-05-25T05:31:00Z">
              <w:r w:rsidRPr="00F21459">
                <w:t>Media Payload</w:t>
              </w:r>
            </w:ins>
          </w:p>
        </w:tc>
        <w:tc>
          <w:tcPr>
            <w:tcW w:w="1308" w:type="dxa"/>
            <w:tcBorders>
              <w:top w:val="single" w:sz="4" w:space="0" w:color="auto"/>
              <w:left w:val="single" w:sz="4" w:space="0" w:color="auto"/>
              <w:bottom w:val="single" w:sz="4" w:space="0" w:color="auto"/>
              <w:right w:val="single" w:sz="4" w:space="0" w:color="auto"/>
            </w:tcBorders>
          </w:tcPr>
          <w:p w:rsidR="00F21459" w:rsidRDefault="00F21459" w:rsidP="00771EC4">
            <w:pPr>
              <w:pStyle w:val="Tabletext"/>
              <w:rPr>
                <w:ins w:id="158" w:author="Paul E. Jones" w:date="2016-05-25T05:30:00Z"/>
              </w:rPr>
            </w:pPr>
            <w:ins w:id="159" w:author="Paul E. Jones" w:date="2016-05-25T05:31:00Z">
              <w:r>
                <w:t>raw</w:t>
              </w:r>
            </w:ins>
          </w:p>
        </w:tc>
        <w:tc>
          <w:tcPr>
            <w:tcW w:w="2703" w:type="dxa"/>
            <w:tcBorders>
              <w:top w:val="single" w:sz="6" w:space="0" w:color="auto"/>
              <w:left w:val="single" w:sz="4" w:space="0" w:color="auto"/>
              <w:bottom w:val="single" w:sz="6" w:space="0" w:color="auto"/>
            </w:tcBorders>
          </w:tcPr>
          <w:p w:rsidR="00F21459" w:rsidRDefault="00F21459" w:rsidP="00771EC4">
            <w:pPr>
              <w:pStyle w:val="Tabletext"/>
              <w:rPr>
                <w:ins w:id="160" w:author="Paul E. Jones" w:date="2016-05-25T05:30:00Z"/>
              </w:rPr>
            </w:pPr>
            <w:ins w:id="161" w:author="Paul E. Jones" w:date="2016-05-25T05:31:00Z">
              <w:r>
                <w:t>ITU-T H.460.26</w:t>
              </w:r>
            </w:ins>
          </w:p>
        </w:tc>
      </w:tr>
      <w:tr w:rsidR="008876CE" w:rsidRPr="00595CFF" w:rsidTr="00771EC4">
        <w:trPr>
          <w:jc w:val="center"/>
          <w:ins w:id="162" w:author="Paul E. Jones" w:date="2016-05-25T05:34:00Z"/>
        </w:trPr>
        <w:tc>
          <w:tcPr>
            <w:tcW w:w="960" w:type="dxa"/>
            <w:tcBorders>
              <w:top w:val="single" w:sz="6" w:space="0" w:color="auto"/>
              <w:bottom w:val="single" w:sz="6" w:space="0" w:color="auto"/>
              <w:right w:val="single" w:sz="4" w:space="0" w:color="auto"/>
            </w:tcBorders>
          </w:tcPr>
          <w:p w:rsidR="008876CE" w:rsidRDefault="008876CE" w:rsidP="00771EC4">
            <w:pPr>
              <w:pStyle w:val="Tabletext"/>
              <w:jc w:val="center"/>
              <w:rPr>
                <w:ins w:id="163" w:author="Paul E. Jones" w:date="2016-05-25T05:34:00Z"/>
              </w:rPr>
            </w:pPr>
            <w:ins w:id="164" w:author="Paul E. Jones" w:date="2016-05-25T05:34:00Z">
              <w:r>
                <w:t>27</w:t>
              </w:r>
            </w:ins>
          </w:p>
        </w:tc>
        <w:tc>
          <w:tcPr>
            <w:tcW w:w="543" w:type="dxa"/>
            <w:tcBorders>
              <w:top w:val="single" w:sz="4" w:space="0" w:color="auto"/>
              <w:left w:val="single" w:sz="4" w:space="0" w:color="auto"/>
              <w:bottom w:val="single" w:sz="4" w:space="0" w:color="auto"/>
              <w:right w:val="single" w:sz="4" w:space="0" w:color="auto"/>
            </w:tcBorders>
          </w:tcPr>
          <w:p w:rsidR="008876CE" w:rsidRDefault="008876CE" w:rsidP="00771EC4">
            <w:pPr>
              <w:pStyle w:val="Tabletext"/>
              <w:rPr>
                <w:ins w:id="165" w:author="Paul E. Jones" w:date="2016-05-25T05:37:00Z"/>
              </w:rPr>
            </w:pPr>
            <w:ins w:id="166" w:author="Paul E. Jones" w:date="2016-05-25T05:34:00Z">
              <w:r>
                <w:t>1</w:t>
              </w:r>
            </w:ins>
          </w:p>
          <w:p w:rsidR="008876CE" w:rsidRDefault="008876CE" w:rsidP="00771EC4">
            <w:pPr>
              <w:pStyle w:val="Tabletext"/>
              <w:rPr>
                <w:ins w:id="167" w:author="Paul E. Jones" w:date="2016-05-25T05:34:00Z"/>
              </w:rPr>
            </w:pPr>
            <w:ins w:id="168" w:author="Paul E. Jones" w:date="2016-05-25T05:37:00Z">
              <w:r>
                <w:t>2</w:t>
              </w:r>
            </w:ins>
          </w:p>
        </w:tc>
        <w:tc>
          <w:tcPr>
            <w:tcW w:w="4125" w:type="dxa"/>
            <w:tcBorders>
              <w:top w:val="single" w:sz="4" w:space="0" w:color="auto"/>
              <w:left w:val="single" w:sz="4" w:space="0" w:color="auto"/>
              <w:bottom w:val="single" w:sz="4" w:space="0" w:color="auto"/>
              <w:right w:val="single" w:sz="4" w:space="0" w:color="auto"/>
            </w:tcBorders>
          </w:tcPr>
          <w:p w:rsidR="008876CE" w:rsidRDefault="008876CE" w:rsidP="00771EC4">
            <w:pPr>
              <w:pStyle w:val="Tabletext"/>
              <w:rPr>
                <w:ins w:id="169" w:author="Paul E. Jones" w:date="2016-05-25T05:36:00Z"/>
              </w:rPr>
            </w:pPr>
            <w:ins w:id="170" w:author="Paul E. Jones" w:date="2016-05-25T05:34:00Z">
              <w:r w:rsidRPr="008876CE">
                <w:t>Sender-UUID</w:t>
              </w:r>
            </w:ins>
          </w:p>
          <w:p w:rsidR="008876CE" w:rsidRPr="00F21459" w:rsidRDefault="008876CE" w:rsidP="00771EC4">
            <w:pPr>
              <w:pStyle w:val="Tabletext"/>
              <w:rPr>
                <w:ins w:id="171" w:author="Paul E. Jones" w:date="2016-05-25T05:34:00Z"/>
              </w:rPr>
            </w:pPr>
            <w:ins w:id="172" w:author="Paul E. Jones" w:date="2016-05-25T05:37:00Z">
              <w:r w:rsidRPr="008876CE">
                <w:t>Recipient-UUID</w:t>
              </w:r>
            </w:ins>
          </w:p>
        </w:tc>
        <w:tc>
          <w:tcPr>
            <w:tcW w:w="1308" w:type="dxa"/>
            <w:tcBorders>
              <w:top w:val="single" w:sz="4" w:space="0" w:color="auto"/>
              <w:left w:val="single" w:sz="4" w:space="0" w:color="auto"/>
              <w:bottom w:val="single" w:sz="4" w:space="0" w:color="auto"/>
              <w:right w:val="single" w:sz="4" w:space="0" w:color="auto"/>
            </w:tcBorders>
          </w:tcPr>
          <w:p w:rsidR="008876CE" w:rsidRDefault="008876CE" w:rsidP="00771EC4">
            <w:pPr>
              <w:pStyle w:val="Tabletext"/>
              <w:rPr>
                <w:ins w:id="173" w:author="Paul E. Jones" w:date="2016-05-25T05:37:00Z"/>
              </w:rPr>
            </w:pPr>
            <w:ins w:id="174" w:author="Paul E. Jones" w:date="2016-05-25T05:34:00Z">
              <w:r>
                <w:t>text</w:t>
              </w:r>
            </w:ins>
          </w:p>
          <w:p w:rsidR="008876CE" w:rsidRDefault="008876CE" w:rsidP="00771EC4">
            <w:pPr>
              <w:pStyle w:val="Tabletext"/>
              <w:rPr>
                <w:ins w:id="175" w:author="Paul E. Jones" w:date="2016-05-25T05:34:00Z"/>
              </w:rPr>
            </w:pPr>
            <w:ins w:id="176" w:author="Paul E. Jones" w:date="2016-05-25T05:37:00Z">
              <w:r>
                <w:t>text</w:t>
              </w:r>
            </w:ins>
          </w:p>
        </w:tc>
        <w:tc>
          <w:tcPr>
            <w:tcW w:w="2703" w:type="dxa"/>
            <w:tcBorders>
              <w:top w:val="single" w:sz="6" w:space="0" w:color="auto"/>
              <w:left w:val="single" w:sz="4" w:space="0" w:color="auto"/>
              <w:bottom w:val="single" w:sz="6" w:space="0" w:color="auto"/>
            </w:tcBorders>
          </w:tcPr>
          <w:p w:rsidR="008876CE" w:rsidRDefault="008876CE" w:rsidP="00771EC4">
            <w:pPr>
              <w:pStyle w:val="Tabletext"/>
              <w:rPr>
                <w:ins w:id="177" w:author="Paul E. Jones" w:date="2016-05-25T05:34:00Z"/>
              </w:rPr>
            </w:pPr>
            <w:ins w:id="178" w:author="Paul E. Jones" w:date="2016-05-25T05:36:00Z">
              <w:r>
                <w:t>ITU-T H.460.27</w:t>
              </w:r>
            </w:ins>
          </w:p>
        </w:tc>
      </w:tr>
      <w:tr w:rsidR="00771EC4" w:rsidRPr="00595CFF" w:rsidTr="00771EC4">
        <w:trPr>
          <w:jc w:val="center"/>
        </w:trPr>
        <w:tc>
          <w:tcPr>
            <w:tcW w:w="960" w:type="dxa"/>
            <w:tcBorders>
              <w:top w:val="single" w:sz="6" w:space="0" w:color="auto"/>
              <w:bottom w:val="single" w:sz="6" w:space="0" w:color="auto"/>
              <w:right w:val="single" w:sz="4" w:space="0" w:color="auto"/>
            </w:tcBorders>
          </w:tcPr>
          <w:p w:rsidR="00771EC4" w:rsidRPr="00595CFF" w:rsidRDefault="00771EC4" w:rsidP="00771EC4">
            <w:pPr>
              <w:pStyle w:val="Tabletext"/>
              <w:jc w:val="center"/>
            </w:pPr>
            <w:r w:rsidRPr="00595CFF">
              <w:t>1000</w:t>
            </w:r>
          </w:p>
        </w:tc>
        <w:tc>
          <w:tcPr>
            <w:tcW w:w="543" w:type="dxa"/>
            <w:tcBorders>
              <w:top w:val="single" w:sz="4" w:space="0" w:color="auto"/>
              <w:left w:val="single" w:sz="4" w:space="0" w:color="auto"/>
              <w:bottom w:val="single" w:sz="6" w:space="0" w:color="auto"/>
              <w:right w:val="single" w:sz="4" w:space="0" w:color="auto"/>
            </w:tcBorders>
          </w:tcPr>
          <w:p w:rsidR="00771EC4" w:rsidRPr="00595CFF" w:rsidRDefault="00771EC4" w:rsidP="00771EC4">
            <w:pPr>
              <w:pStyle w:val="Tabletext"/>
            </w:pPr>
            <w:r w:rsidRPr="00595CFF">
              <w:t>1</w:t>
            </w:r>
          </w:p>
        </w:tc>
        <w:tc>
          <w:tcPr>
            <w:tcW w:w="4125" w:type="dxa"/>
            <w:tcBorders>
              <w:top w:val="single" w:sz="4" w:space="0" w:color="auto"/>
              <w:left w:val="single" w:sz="4" w:space="0" w:color="auto"/>
              <w:bottom w:val="single" w:sz="6" w:space="0" w:color="auto"/>
              <w:right w:val="single" w:sz="4" w:space="0" w:color="auto"/>
            </w:tcBorders>
          </w:tcPr>
          <w:p w:rsidR="00771EC4" w:rsidRPr="00595CFF" w:rsidRDefault="00771EC4" w:rsidP="00771EC4">
            <w:pPr>
              <w:pStyle w:val="Tabletext"/>
            </w:pPr>
            <w:r w:rsidRPr="00595CFF">
              <w:t>Protocol Tunnel</w:t>
            </w:r>
          </w:p>
        </w:tc>
        <w:tc>
          <w:tcPr>
            <w:tcW w:w="1308" w:type="dxa"/>
            <w:tcBorders>
              <w:top w:val="single" w:sz="4" w:space="0" w:color="auto"/>
              <w:left w:val="single" w:sz="4" w:space="0" w:color="auto"/>
              <w:bottom w:val="single" w:sz="6" w:space="0" w:color="auto"/>
              <w:right w:val="single" w:sz="4" w:space="0" w:color="auto"/>
            </w:tcBorders>
          </w:tcPr>
          <w:p w:rsidR="00771EC4" w:rsidRPr="00595CFF" w:rsidRDefault="00771EC4" w:rsidP="00771EC4">
            <w:pPr>
              <w:pStyle w:val="Tabletext"/>
            </w:pPr>
            <w:r w:rsidRPr="00595CFF">
              <w:t>ASN.1/PER</w:t>
            </w:r>
          </w:p>
        </w:tc>
        <w:tc>
          <w:tcPr>
            <w:tcW w:w="2703" w:type="dxa"/>
            <w:tcBorders>
              <w:top w:val="single" w:sz="6" w:space="0" w:color="auto"/>
              <w:left w:val="single" w:sz="4" w:space="0" w:color="auto"/>
              <w:bottom w:val="single" w:sz="6" w:space="0" w:color="auto"/>
            </w:tcBorders>
          </w:tcPr>
          <w:p w:rsidR="00771EC4" w:rsidRPr="00595CFF" w:rsidRDefault="00771EC4" w:rsidP="00771EC4">
            <w:pPr>
              <w:pStyle w:val="Tabletext"/>
            </w:pPr>
            <w:r w:rsidRPr="00595CFF">
              <w:t>Annex M4</w:t>
            </w:r>
            <w:r>
              <w:t xml:space="preserve"> of [ITU</w:t>
            </w:r>
            <w:r>
              <w:noBreakHyphen/>
              <w:t>T </w:t>
            </w:r>
            <w:r w:rsidRPr="00595CFF">
              <w:t>H.323</w:t>
            </w:r>
            <w:r>
              <w:t>]</w:t>
            </w:r>
          </w:p>
        </w:tc>
      </w:tr>
      <w:tr w:rsidR="00771EC4" w:rsidRPr="00595CFF" w:rsidTr="00771EC4">
        <w:trPr>
          <w:cantSplit/>
          <w:jc w:val="center"/>
        </w:trPr>
        <w:tc>
          <w:tcPr>
            <w:tcW w:w="9639" w:type="dxa"/>
            <w:gridSpan w:val="5"/>
            <w:tcBorders>
              <w:top w:val="single" w:sz="6" w:space="0" w:color="auto"/>
              <w:bottom w:val="single" w:sz="6" w:space="0" w:color="auto"/>
            </w:tcBorders>
          </w:tcPr>
          <w:p w:rsidR="00771EC4" w:rsidRPr="00293700" w:rsidRDefault="00771EC4" w:rsidP="00771EC4">
            <w:pPr>
              <w:pStyle w:val="Tabletext"/>
            </w:pPr>
            <w:r w:rsidRPr="00293700">
              <w:t>NOTE – ASN.1/PER means raw format containing a PER encoding, supplemented by an ASN.1 definition of the content.</w:t>
            </w:r>
          </w:p>
        </w:tc>
      </w:tr>
    </w:tbl>
    <w:p w:rsidR="00771EC4" w:rsidRDefault="00771EC4" w:rsidP="00771EC4">
      <w:pPr>
        <w:tabs>
          <w:tab w:val="clear" w:pos="794"/>
          <w:tab w:val="clear" w:pos="1191"/>
          <w:tab w:val="clear" w:pos="1588"/>
          <w:tab w:val="clear" w:pos="1985"/>
        </w:tabs>
        <w:overflowPunct/>
        <w:autoSpaceDE/>
        <w:autoSpaceDN/>
        <w:adjustRightInd/>
        <w:spacing w:before="0"/>
        <w:textAlignment w:val="auto"/>
      </w:pPr>
    </w:p>
    <w:p w:rsidR="003D1987" w:rsidRDefault="003D1987" w:rsidP="003D1987">
      <w:pPr>
        <w:tabs>
          <w:tab w:val="clear" w:pos="794"/>
          <w:tab w:val="clear" w:pos="1191"/>
          <w:tab w:val="clear" w:pos="1588"/>
          <w:tab w:val="clear" w:pos="1985"/>
        </w:tabs>
        <w:overflowPunct/>
        <w:autoSpaceDE/>
        <w:autoSpaceDN/>
        <w:adjustRightInd/>
        <w:spacing w:before="0"/>
        <w:jc w:val="center"/>
        <w:textAlignment w:val="auto"/>
      </w:pPr>
      <w:r>
        <w:t>____________________</w:t>
      </w:r>
    </w:p>
    <w:sectPr w:rsidR="003D1987" w:rsidSect="00A25AA7">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4B2" w:rsidRDefault="004F44B2">
      <w:r>
        <w:separator/>
      </w:r>
    </w:p>
  </w:endnote>
  <w:endnote w:type="continuationSeparator" w:id="0">
    <w:p w:rsidR="004F44B2" w:rsidRDefault="004F4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8" w:type="dxa"/>
      <w:jc w:val="center"/>
      <w:tblLayout w:type="fixed"/>
      <w:tblCellMar>
        <w:left w:w="57" w:type="dxa"/>
        <w:right w:w="57" w:type="dxa"/>
      </w:tblCellMar>
      <w:tblLook w:val="0000" w:firstRow="0" w:lastRow="0" w:firstColumn="0" w:lastColumn="0" w:noHBand="0" w:noVBand="0"/>
    </w:tblPr>
    <w:tblGrid>
      <w:gridCol w:w="1618"/>
      <w:gridCol w:w="4382"/>
      <w:gridCol w:w="3928"/>
    </w:tblGrid>
    <w:tr w:rsidR="00A25AA7" w:rsidRPr="00A25AA7" w:rsidTr="00A25AA7">
      <w:trPr>
        <w:cantSplit/>
        <w:trHeight w:val="204"/>
        <w:jc w:val="center"/>
      </w:trPr>
      <w:tc>
        <w:tcPr>
          <w:tcW w:w="1617" w:type="dxa"/>
          <w:tcBorders>
            <w:top w:val="single" w:sz="12" w:space="0" w:color="auto"/>
          </w:tcBorders>
        </w:tcPr>
        <w:p w:rsidR="00A25AA7" w:rsidRPr="00A25AA7" w:rsidRDefault="00A25AA7" w:rsidP="00A25AA7">
          <w:pPr>
            <w:rPr>
              <w:b/>
              <w:bCs/>
              <w:sz w:val="22"/>
            </w:rPr>
          </w:pPr>
          <w:bookmarkStart w:id="10" w:name="dcontact"/>
          <w:bookmarkStart w:id="11" w:name="dcontent1" w:colFirst="1" w:colLast="1"/>
          <w:r w:rsidRPr="00A25AA7">
            <w:rPr>
              <w:b/>
              <w:bCs/>
              <w:sz w:val="22"/>
            </w:rPr>
            <w:t>Contact:</w:t>
          </w:r>
        </w:p>
      </w:tc>
      <w:tc>
        <w:tcPr>
          <w:tcW w:w="4380" w:type="dxa"/>
          <w:tcBorders>
            <w:top w:val="single" w:sz="12" w:space="0" w:color="auto"/>
          </w:tcBorders>
        </w:tcPr>
        <w:p w:rsidR="00A25AA7" w:rsidRPr="00A25AA7" w:rsidRDefault="00A25AA7" w:rsidP="00A25AA7">
          <w:pPr>
            <w:rPr>
              <w:sz w:val="22"/>
            </w:rPr>
          </w:pPr>
          <w:r w:rsidRPr="00A25AA7">
            <w:rPr>
              <w:sz w:val="22"/>
            </w:rPr>
            <w:t>Paul E. Jones</w:t>
          </w:r>
          <w:r w:rsidRPr="00A25AA7">
            <w:rPr>
              <w:sz w:val="22"/>
            </w:rPr>
            <w:br/>
            <w:t>Cisco Systems, Inc.</w:t>
          </w:r>
        </w:p>
        <w:p w:rsidR="00A25AA7" w:rsidRPr="00A25AA7" w:rsidRDefault="00A25AA7" w:rsidP="00A25AA7">
          <w:pPr>
            <w:spacing w:before="0"/>
            <w:rPr>
              <w:sz w:val="22"/>
            </w:rPr>
          </w:pPr>
          <w:r w:rsidRPr="00A25AA7">
            <w:rPr>
              <w:sz w:val="22"/>
            </w:rPr>
            <w:t>USA</w:t>
          </w:r>
        </w:p>
      </w:tc>
      <w:tc>
        <w:tcPr>
          <w:tcW w:w="3926" w:type="dxa"/>
          <w:tcBorders>
            <w:top w:val="single" w:sz="12" w:space="0" w:color="auto"/>
          </w:tcBorders>
        </w:tcPr>
        <w:p w:rsidR="00A25AA7" w:rsidRPr="00A25AA7" w:rsidRDefault="00A25AA7" w:rsidP="00A25AA7">
          <w:pPr>
            <w:rPr>
              <w:sz w:val="22"/>
              <w:lang w:val="de-CH"/>
            </w:rPr>
          </w:pPr>
          <w:r w:rsidRPr="00A25AA7">
            <w:rPr>
              <w:sz w:val="22"/>
              <w:lang w:val="de-CH"/>
            </w:rPr>
            <w:t>Tel:</w:t>
          </w:r>
          <w:r w:rsidRPr="00A25AA7">
            <w:rPr>
              <w:sz w:val="22"/>
              <w:lang w:val="de-CH"/>
            </w:rPr>
            <w:tab/>
            <w:t>+1 919 476 2048</w:t>
          </w:r>
        </w:p>
        <w:p w:rsidR="00A25AA7" w:rsidRPr="00A25AA7" w:rsidRDefault="00A25AA7" w:rsidP="00A25AA7">
          <w:pPr>
            <w:spacing w:before="0"/>
            <w:rPr>
              <w:sz w:val="22"/>
              <w:lang w:val="de-CH"/>
            </w:rPr>
          </w:pPr>
          <w:r w:rsidRPr="00A25AA7">
            <w:rPr>
              <w:sz w:val="22"/>
              <w:lang w:val="de-CH"/>
            </w:rPr>
            <w:t>Fax:</w:t>
          </w:r>
        </w:p>
        <w:p w:rsidR="00A25AA7" w:rsidRPr="00A25AA7" w:rsidRDefault="00A25AA7" w:rsidP="00A25AA7">
          <w:pPr>
            <w:spacing w:before="0"/>
            <w:rPr>
              <w:sz w:val="22"/>
              <w:lang w:val="de-CH"/>
            </w:rPr>
          </w:pPr>
          <w:r w:rsidRPr="00A25AA7">
            <w:rPr>
              <w:sz w:val="22"/>
              <w:lang w:val="de-CH"/>
            </w:rPr>
            <w:t>Email:</w:t>
          </w:r>
          <w:r w:rsidRPr="00A25AA7">
            <w:rPr>
              <w:sz w:val="22"/>
              <w:lang w:val="de-CH"/>
            </w:rPr>
            <w:tab/>
          </w:r>
          <w:hyperlink r:id="rId1" w:history="1">
            <w:r w:rsidRPr="005A0521">
              <w:rPr>
                <w:rStyle w:val="Hyperlink"/>
                <w:sz w:val="22"/>
                <w:lang w:val="de-CH"/>
              </w:rPr>
              <w:t>paulej@packetizer.com</w:t>
            </w:r>
          </w:hyperlink>
          <w:r>
            <w:rPr>
              <w:sz w:val="22"/>
              <w:lang w:val="de-CH"/>
            </w:rPr>
            <w:t xml:space="preserve"> </w:t>
          </w:r>
        </w:p>
      </w:tc>
    </w:tr>
    <w:bookmarkEnd w:id="10"/>
    <w:bookmarkEnd w:id="11"/>
    <w:tr w:rsidR="00A25AA7" w:rsidRPr="00A25AA7" w:rsidTr="00A25AA7">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25AA7" w:rsidRPr="00A25AA7" w:rsidRDefault="00A25AA7" w:rsidP="00A25AA7">
          <w:pPr>
            <w:spacing w:before="0"/>
            <w:rPr>
              <w:sz w:val="18"/>
            </w:rPr>
          </w:pPr>
          <w:r w:rsidRPr="00A25AA7">
            <w:rPr>
              <w:b/>
              <w:bCs/>
              <w:sz w:val="18"/>
            </w:rPr>
            <w:t>Attention:</w:t>
          </w:r>
          <w:r w:rsidRPr="00A25AA7">
            <w:rPr>
              <w:sz w:val="18"/>
            </w:rPr>
            <w:t xml:space="preserve"> This is not a publication made available to the public, but </w:t>
          </w:r>
          <w:r w:rsidRPr="00A25AA7">
            <w:rPr>
              <w:b/>
              <w:bCs/>
              <w:sz w:val="18"/>
            </w:rPr>
            <w:t>an internal ITU-T Document</w:t>
          </w:r>
          <w:r w:rsidRPr="00A25AA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25AA7" w:rsidRPr="00A25AA7" w:rsidRDefault="00A25AA7" w:rsidP="00A25AA7">
    <w:pPr>
      <w:spacing w:before="0"/>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EC4" w:rsidRPr="00A25AA7" w:rsidRDefault="00771EC4" w:rsidP="00A25A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EC4" w:rsidRDefault="0077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4B2" w:rsidRDefault="004F44B2">
      <w:r>
        <w:separator/>
      </w:r>
    </w:p>
  </w:footnote>
  <w:footnote w:type="continuationSeparator" w:id="0">
    <w:p w:rsidR="004F44B2" w:rsidRDefault="004F4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EC4" w:rsidRPr="00A25AA7" w:rsidRDefault="00A25AA7" w:rsidP="00A25AA7">
    <w:pPr>
      <w:pStyle w:val="Header"/>
    </w:pPr>
    <w:r w:rsidRPr="00A25AA7">
      <w:t xml:space="preserve">- </w:t>
    </w:r>
    <w:r w:rsidRPr="00A25AA7">
      <w:fldChar w:fldCharType="begin"/>
    </w:r>
    <w:r w:rsidRPr="00A25AA7">
      <w:instrText xml:space="preserve"> PAGE  \* MERGEFORMAT </w:instrText>
    </w:r>
    <w:r w:rsidRPr="00A25AA7">
      <w:fldChar w:fldCharType="separate"/>
    </w:r>
    <w:r w:rsidR="0014296E">
      <w:rPr>
        <w:noProof/>
      </w:rPr>
      <w:t>7</w:t>
    </w:r>
    <w:r w:rsidRPr="00A25AA7">
      <w:fldChar w:fldCharType="end"/>
    </w:r>
    <w:r w:rsidRPr="00A25AA7">
      <w:t xml:space="preserve"> -</w:t>
    </w:r>
  </w:p>
  <w:p w:rsidR="00A25AA7" w:rsidRPr="00A25AA7" w:rsidRDefault="00A25AA7" w:rsidP="00A25AA7">
    <w:pPr>
      <w:pStyle w:val="Header"/>
      <w:spacing w:after="240"/>
    </w:pPr>
    <w:r w:rsidRPr="00A25AA7">
      <w:fldChar w:fldCharType="begin"/>
    </w:r>
    <w:r w:rsidRPr="00A25AA7">
      <w:instrText xml:space="preserve"> STYLEREF  Docnumber  </w:instrText>
    </w:r>
    <w:r w:rsidRPr="00A25AA7">
      <w:fldChar w:fldCharType="separate"/>
    </w:r>
    <w:r w:rsidR="0014296E">
      <w:rPr>
        <w:noProof/>
      </w:rPr>
      <w:t>TD QQQ (Plen)</w:t>
    </w:r>
    <w:r w:rsidRPr="00A25AA7">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EC4" w:rsidRDefault="00771EC4">
    <w:pPr>
      <w:pStyle w:val="Header"/>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EC4" w:rsidRDefault="0077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0404E22"/>
    <w:multiLevelType w:val="hybridMultilevel"/>
    <w:tmpl w:val="599648E2"/>
    <w:lvl w:ilvl="0" w:tplc="9F3E86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15:restartNumberingAfterBreak="0">
    <w:nsid w:val="672B1F0A"/>
    <w:multiLevelType w:val="hybridMultilevel"/>
    <w:tmpl w:val="AB402B1A"/>
    <w:lvl w:ilvl="0" w:tplc="27E4AA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ul E. Jones">
    <w15:presenceInfo w15:providerId="None" w15:userId="Paul 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EC4"/>
    <w:rsid w:val="00132239"/>
    <w:rsid w:val="0014296E"/>
    <w:rsid w:val="003D1987"/>
    <w:rsid w:val="003D6335"/>
    <w:rsid w:val="00421064"/>
    <w:rsid w:val="004D2785"/>
    <w:rsid w:val="004F44B2"/>
    <w:rsid w:val="00590A68"/>
    <w:rsid w:val="005A7EB9"/>
    <w:rsid w:val="005D02FE"/>
    <w:rsid w:val="005F6D3C"/>
    <w:rsid w:val="006364B8"/>
    <w:rsid w:val="00762E0E"/>
    <w:rsid w:val="0076427A"/>
    <w:rsid w:val="00771EC4"/>
    <w:rsid w:val="00804929"/>
    <w:rsid w:val="008876CE"/>
    <w:rsid w:val="008B2A60"/>
    <w:rsid w:val="00971248"/>
    <w:rsid w:val="00A25AA7"/>
    <w:rsid w:val="00BB219F"/>
    <w:rsid w:val="00BE58A2"/>
    <w:rsid w:val="00BE5E68"/>
    <w:rsid w:val="00C51AEE"/>
    <w:rsid w:val="00F21459"/>
    <w:rsid w:val="00F449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B5A9F"/>
  <w15:docId w15:val="{29ECAAC4-6C27-46F0-B4FB-13EC6EA43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771EC4"/>
    <w:pPr>
      <w:ind w:left="720"/>
      <w:contextualSpacing/>
    </w:pPr>
  </w:style>
  <w:style w:type="character" w:styleId="Hyperlink">
    <w:name w:val="Hyperlink"/>
    <w:basedOn w:val="DefaultParagraphFont"/>
    <w:uiPriority w:val="99"/>
    <w:rsid w:val="00771EC4"/>
    <w:rPr>
      <w:color w:val="0000FF"/>
      <w:u w:val="single"/>
    </w:rPr>
  </w:style>
  <w:style w:type="character" w:customStyle="1" w:styleId="Heading1Char">
    <w:name w:val="Heading 1 Char"/>
    <w:link w:val="Heading1"/>
    <w:rsid w:val="00771EC4"/>
    <w:rPr>
      <w:b/>
      <w:sz w:val="24"/>
      <w:lang w:val="en-GB" w:eastAsia="en-US"/>
    </w:rPr>
  </w:style>
  <w:style w:type="character" w:customStyle="1" w:styleId="Heading2Char">
    <w:name w:val="Heading 2 Char"/>
    <w:link w:val="Heading2"/>
    <w:rsid w:val="00771EC4"/>
    <w:rPr>
      <w:b/>
      <w:sz w:val="24"/>
      <w:lang w:val="en-GB" w:eastAsia="en-US"/>
    </w:rPr>
  </w:style>
  <w:style w:type="paragraph" w:customStyle="1" w:styleId="Docnumber">
    <w:name w:val="Docnumber"/>
    <w:basedOn w:val="Normal"/>
    <w:link w:val="DocnumberChar"/>
    <w:rsid w:val="00A25AA7"/>
    <w:pPr>
      <w:jc w:val="right"/>
    </w:pPr>
    <w:rPr>
      <w:b/>
      <w:bCs/>
      <w:sz w:val="40"/>
    </w:rPr>
  </w:style>
  <w:style w:type="character" w:customStyle="1" w:styleId="DocnumberChar">
    <w:name w:val="Docnumber Char"/>
    <w:basedOn w:val="DefaultParagraphFont"/>
    <w:link w:val="Docnumber"/>
    <w:rsid w:val="00A25AA7"/>
    <w:rPr>
      <w:b/>
      <w:bCs/>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paulej@packetize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aulej\Documents\Standards%20Work\ITU\Baggage\Templates\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0C3D7-DDD3-4121-8C36-33A208ECA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 - pej.dotx</Template>
  <TotalTime>1</TotalTime>
  <Pages>7</Pages>
  <Words>1441</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H.Sup4 "Repository of generic parameters for ITU T H.460.x sub-series Recommendations" (Rev.): Updated text (Geneva, 23 May - 3 June 2016)</vt:lpstr>
    </vt:vector>
  </TitlesOfParts>
  <Manager>ITU-T</Manager>
  <Company>International Telecommunication Union (ITU)</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H.Sup4 "Repository of generic parameters for ITU T H.460.x sub-series Recommendations" (Rev.): Updated text (Geneva, 23 May - 3 June 2016)</dc:title>
  <dc:creator>Rapporteur Q2/16</dc:creator>
  <cp:keywords>2/16</cp:keywords>
  <dc:description>TD 358 (WP 1/16)  For: Geneva, 23 May - 3 June 2016_x000d_Document date: _x000d_Saved by ITU51010667 at 12:31:55 on 25/05/2016</dc:description>
  <cp:lastModifiedBy>Paul E. Jones</cp:lastModifiedBy>
  <cp:revision>2</cp:revision>
  <cp:lastPrinted>2002-08-01T07:30:00Z</cp:lastPrinted>
  <dcterms:created xsi:type="dcterms:W3CDTF">2016-05-31T13:34:00Z</dcterms:created>
  <dcterms:modified xsi:type="dcterms:W3CDTF">2016-05-31T13:34:00Z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358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2/16</vt:lpwstr>
  </property>
  <property fmtid="{D5CDD505-2E9C-101B-9397-08002B2CF9AE}" pid="6" name="Docdest">
    <vt:lpwstr>Geneva, 23 May - 3 June 2016</vt:lpwstr>
  </property>
  <property fmtid="{D5CDD505-2E9C-101B-9397-08002B2CF9AE}" pid="7" name="Docauthor">
    <vt:lpwstr>Rapporteur Q2/16</vt:lpwstr>
  </property>
</Properties>
</file>