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210BD5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210BD5">
              <w:rPr>
                <w:b/>
                <w:smallCaps/>
                <w:sz w:val="20"/>
                <w:szCs w:val="19"/>
              </w:rPr>
              <w:t xml:space="preserve">3 and </w:t>
            </w:r>
            <w:r w:rsidR="00602AA7" w:rsidRPr="00A14FB6">
              <w:rPr>
                <w:b/>
                <w:smallCaps/>
                <w:sz w:val="20"/>
                <w:szCs w:val="19"/>
              </w:rPr>
              <w:t>5</w:t>
            </w:r>
          </w:p>
        </w:tc>
        <w:tc>
          <w:tcPr>
            <w:tcW w:w="3626" w:type="dxa"/>
            <w:vAlign w:val="center"/>
          </w:tcPr>
          <w:p w:rsidR="006C499C" w:rsidRPr="00210BD5" w:rsidRDefault="00210BD5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210BD5">
              <w:rPr>
                <w:b/>
                <w:bCs/>
                <w:sz w:val="40"/>
              </w:rPr>
              <w:t>TD</w:t>
            </w:r>
            <w:r w:rsidR="006C499C" w:rsidRPr="00210BD5">
              <w:rPr>
                <w:b/>
                <w:bCs/>
                <w:sz w:val="40"/>
              </w:rPr>
              <w:t>-</w:t>
            </w:r>
            <w:bookmarkEnd w:id="2"/>
            <w:r w:rsidRPr="00210BD5">
              <w:rPr>
                <w:b/>
                <w:bCs/>
                <w:sz w:val="40"/>
              </w:rPr>
              <w:t>04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210BD5" w:rsidP="006C499C">
            <w:r>
              <w:t>5/16</w:t>
            </w:r>
          </w:p>
        </w:tc>
        <w:tc>
          <w:tcPr>
            <w:tcW w:w="5276" w:type="dxa"/>
            <w:gridSpan w:val="3"/>
          </w:tcPr>
          <w:p w:rsidR="006C499C" w:rsidRPr="00A14FB6" w:rsidRDefault="00714E1F" w:rsidP="00714E1F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Seoul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November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AC05E5"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6C499C" w:rsidP="006C499C">
            <w:r w:rsidRPr="00210BD5">
              <w:t>Rapporteur</w:t>
            </w:r>
            <w:bookmarkStart w:id="9" w:name="_GoBack"/>
            <w:bookmarkEnd w:id="9"/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C91310" w:rsidP="006C499C">
            <w:pPr>
              <w:spacing w:after="120"/>
            </w:pPr>
            <w:r>
              <w:t>Agenda and Documentation for Q5/16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210BD5">
              <w:t>Proposal</w:t>
            </w:r>
          </w:p>
        </w:tc>
      </w:tr>
      <w:bookmarkEnd w:id="1"/>
      <w:bookmarkEnd w:id="10"/>
    </w:tbl>
    <w:p w:rsidR="006C499C" w:rsidRPr="00A14FB6" w:rsidRDefault="006C499C" w:rsidP="006C499C"/>
    <w:p w:rsidR="00210BD5" w:rsidRDefault="00210BD5" w:rsidP="00210BD5">
      <w:pPr>
        <w:pStyle w:val="Heading2"/>
        <w:tabs>
          <w:tab w:val="num" w:pos="576"/>
        </w:tabs>
      </w:pPr>
      <w:bookmarkStart w:id="11" w:name="_Toc452345480"/>
      <w:bookmarkStart w:id="12" w:name="_Toc46672945"/>
      <w:bookmarkStart w:id="13" w:name="_Toc51416229"/>
      <w:bookmarkStart w:id="14" w:name="_Toc150526456"/>
      <w:bookmarkStart w:id="15" w:name="_Toc324092014"/>
      <w:bookmarkStart w:id="16" w:name="_Toc324188220"/>
      <w:r w:rsidRPr="00570D8F">
        <w:t xml:space="preserve">Question </w:t>
      </w:r>
      <w:r>
        <w:t>5</w:t>
      </w:r>
      <w:r w:rsidRPr="00570D8F">
        <w:t>/16 –</w:t>
      </w:r>
      <w:bookmarkEnd w:id="11"/>
      <w:bookmarkEnd w:id="12"/>
      <w:bookmarkEnd w:id="13"/>
      <w:bookmarkEnd w:id="14"/>
      <w:bookmarkEnd w:id="15"/>
      <w:bookmarkEnd w:id="16"/>
      <w:r>
        <w:t xml:space="preserve"> Telepresence Systems</w:t>
      </w:r>
    </w:p>
    <w:p w:rsidR="00210BD5" w:rsidRPr="00E00431" w:rsidRDefault="00210BD5" w:rsidP="00210BD5">
      <w:r w:rsidRPr="00E00431">
        <w:t xml:space="preserve">The </w:t>
      </w:r>
      <w:r>
        <w:t>objectives for this meeting are</w:t>
      </w:r>
      <w:r w:rsidRPr="00E00431">
        <w:t>:</w:t>
      </w:r>
    </w:p>
    <w:p w:rsidR="00210BD5" w:rsidRPr="00E00431" w:rsidRDefault="00210BD5" w:rsidP="00210BD5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>Coordinate with other Questions</w:t>
      </w:r>
    </w:p>
    <w:p w:rsidR="00210BD5" w:rsidRPr="00E00431" w:rsidRDefault="00210BD5" w:rsidP="00210BD5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 xml:space="preserve">Progress Topics related to </w:t>
      </w:r>
    </w:p>
    <w:p w:rsidR="00210BD5" w:rsidRPr="00F133E5" w:rsidRDefault="00210BD5" w:rsidP="00210BD5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H.TPS-AV</w:t>
      </w:r>
    </w:p>
    <w:p w:rsidR="00210BD5" w:rsidRPr="00E00431" w:rsidRDefault="00210BD5" w:rsidP="00210BD5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>
        <w:rPr>
          <w:color w:val="000000"/>
        </w:rPr>
        <w:t>H.TPS-SIG</w:t>
      </w:r>
      <w:r w:rsidRPr="00E00431">
        <w:rPr>
          <w:sz w:val="24"/>
          <w:szCs w:val="24"/>
        </w:rPr>
        <w:t xml:space="preserve"> </w:t>
      </w:r>
    </w:p>
    <w:p w:rsidR="00210BD5" w:rsidRPr="005E457E" w:rsidRDefault="00210BD5" w:rsidP="00210BD5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t>Consider new material</w:t>
      </w:r>
    </w:p>
    <w:p w:rsidR="00210BD5" w:rsidRPr="00570D8F" w:rsidRDefault="00210BD5" w:rsidP="00210BD5">
      <w:pPr>
        <w:pStyle w:val="Heading3"/>
        <w:tabs>
          <w:tab w:val="num" w:pos="720"/>
        </w:tabs>
      </w:pPr>
      <w:bookmarkStart w:id="17" w:name="_Toc150526458"/>
      <w:bookmarkStart w:id="18" w:name="_Toc324092016"/>
      <w:bookmarkStart w:id="19" w:name="_Toc324188222"/>
      <w:r w:rsidRPr="00570D8F">
        <w:t>Report of interim activities</w:t>
      </w:r>
      <w:bookmarkEnd w:id="17"/>
      <w:bookmarkEnd w:id="18"/>
      <w:bookmarkEnd w:id="19"/>
    </w:p>
    <w:p w:rsidR="00210BD5" w:rsidRDefault="00210BD5" w:rsidP="00210BD5">
      <w:proofErr w:type="gramStart"/>
      <w:r>
        <w:t>None.</w:t>
      </w:r>
      <w:proofErr w:type="gramEnd"/>
    </w:p>
    <w:p w:rsidR="00210BD5" w:rsidRDefault="00210BD5" w:rsidP="00210BD5">
      <w:pPr>
        <w:pStyle w:val="Heading3"/>
        <w:tabs>
          <w:tab w:val="num" w:pos="720"/>
        </w:tabs>
      </w:pPr>
      <w:bookmarkStart w:id="20" w:name="_Toc324092015"/>
      <w:bookmarkStart w:id="21" w:name="_Toc324188221"/>
      <w:r w:rsidRPr="00570D8F">
        <w:t>Documentation</w:t>
      </w:r>
      <w:bookmarkEnd w:id="20"/>
      <w:bookmarkEnd w:id="21"/>
    </w:p>
    <w:p w:rsidR="00210BD5" w:rsidRPr="00EC297A" w:rsidRDefault="00210BD5" w:rsidP="00210BD5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</w:pPr>
      <w:r>
        <w:t>AVD</w:t>
      </w:r>
      <w:r w:rsidRPr="00570D8F">
        <w:t xml:space="preserve">: </w:t>
      </w:r>
      <w:r>
        <w:t xml:space="preserve"> </w:t>
      </w:r>
      <w:hyperlink r:id="rId8" w:history="1">
        <w:r w:rsidR="00C530AF">
          <w:rPr>
            <w:rStyle w:val="Hyperlink"/>
          </w:rPr>
          <w:t>4620</w:t>
        </w:r>
      </w:hyperlink>
      <w:r>
        <w:t xml:space="preserve">, </w:t>
      </w:r>
      <w:hyperlink r:id="rId9" w:history="1">
        <w:r w:rsidR="00C530AF">
          <w:rPr>
            <w:rStyle w:val="Hyperlink"/>
          </w:rPr>
          <w:t>4627</w:t>
        </w:r>
      </w:hyperlink>
      <w:r>
        <w:t xml:space="preserve">, </w:t>
      </w:r>
      <w:hyperlink r:id="rId10" w:history="1">
        <w:r w:rsidR="00C530AF">
          <w:rPr>
            <w:rStyle w:val="Hyperlink"/>
          </w:rPr>
          <w:t>4628</w:t>
        </w:r>
      </w:hyperlink>
      <w:r>
        <w:t xml:space="preserve">, </w:t>
      </w:r>
      <w:hyperlink r:id="rId11" w:history="1">
        <w:r w:rsidR="00C530AF">
          <w:rPr>
            <w:rStyle w:val="Hyperlink"/>
          </w:rPr>
          <w:t>4630</w:t>
        </w:r>
      </w:hyperlink>
      <w:r>
        <w:t xml:space="preserve">, </w:t>
      </w:r>
      <w:hyperlink r:id="rId12" w:history="1">
        <w:r w:rsidR="00C530AF">
          <w:rPr>
            <w:rStyle w:val="Hyperlink"/>
          </w:rPr>
          <w:t>4631</w:t>
        </w:r>
      </w:hyperlink>
      <w:r>
        <w:t xml:space="preserve">, </w:t>
      </w:r>
      <w:hyperlink r:id="rId13" w:history="1">
        <w:r w:rsidR="00C530AF">
          <w:rPr>
            <w:rStyle w:val="Hyperlink"/>
          </w:rPr>
          <w:t>4638</w:t>
        </w:r>
      </w:hyperlink>
      <w:r w:rsidRPr="00C02C0F">
        <w:rPr>
          <w:rStyle w:val="Hyperlink"/>
          <w:u w:val="none"/>
        </w:rPr>
        <w:t xml:space="preserve">, </w:t>
      </w:r>
      <w:hyperlink r:id="rId14" w:history="1">
        <w:r w:rsidR="00C530AF">
          <w:rPr>
            <w:rStyle w:val="Hyperlink"/>
          </w:rPr>
          <w:t>4643</w:t>
        </w:r>
      </w:hyperlink>
      <w:r w:rsidRPr="00C530AF">
        <w:rPr>
          <w:rStyle w:val="Hyperlink"/>
          <w:u w:val="none"/>
        </w:rPr>
        <w:t xml:space="preserve">, </w:t>
      </w:r>
      <w:hyperlink r:id="rId15" w:history="1">
        <w:r w:rsidR="00C530AF">
          <w:rPr>
            <w:rStyle w:val="Hyperlink"/>
          </w:rPr>
          <w:t>4644</w:t>
        </w:r>
      </w:hyperlink>
      <w:r w:rsidRPr="00C02C0F">
        <w:rPr>
          <w:rStyle w:val="Hyperlink"/>
          <w:u w:val="none"/>
        </w:rPr>
        <w:t xml:space="preserve">, </w:t>
      </w:r>
      <w:hyperlink r:id="rId16" w:history="1">
        <w:r w:rsidR="00C530AF">
          <w:rPr>
            <w:rStyle w:val="Hyperlink"/>
          </w:rPr>
          <w:t>4646</w:t>
        </w:r>
      </w:hyperlink>
      <w:r w:rsidRPr="00C02C0F">
        <w:rPr>
          <w:rStyle w:val="Hyperlink"/>
          <w:u w:val="none"/>
        </w:rPr>
        <w:t xml:space="preserve">, </w:t>
      </w:r>
      <w:hyperlink r:id="rId17" w:history="1">
        <w:r w:rsidR="00C530AF">
          <w:rPr>
            <w:rStyle w:val="Hyperlink"/>
          </w:rPr>
          <w:t>4647</w:t>
        </w:r>
      </w:hyperlink>
      <w:r w:rsidRPr="00C02C0F">
        <w:rPr>
          <w:rStyle w:val="Hyperlink"/>
          <w:u w:val="none"/>
        </w:rPr>
        <w:t xml:space="preserve">, </w:t>
      </w:r>
      <w:hyperlink r:id="rId18" w:history="1">
        <w:r w:rsidR="00C530AF">
          <w:rPr>
            <w:rStyle w:val="Hyperlink"/>
          </w:rPr>
          <w:t>4648</w:t>
        </w:r>
      </w:hyperlink>
      <w:r w:rsidRPr="00C02C0F">
        <w:rPr>
          <w:rStyle w:val="Hyperlink"/>
          <w:u w:val="none"/>
        </w:rPr>
        <w:t xml:space="preserve">, </w:t>
      </w:r>
      <w:hyperlink r:id="rId19" w:history="1">
        <w:r w:rsidR="00C530AF">
          <w:rPr>
            <w:rStyle w:val="Hyperlink"/>
          </w:rPr>
          <w:t>4651</w:t>
        </w:r>
      </w:hyperlink>
      <w:r w:rsidRPr="00C02C0F">
        <w:rPr>
          <w:rStyle w:val="Hyperlink"/>
          <w:u w:val="none"/>
        </w:rPr>
        <w:t xml:space="preserve">, </w:t>
      </w:r>
      <w:hyperlink r:id="rId20" w:history="1">
        <w:r w:rsidR="00C530AF">
          <w:rPr>
            <w:rStyle w:val="Hyperlink"/>
          </w:rPr>
          <w:t>4652</w:t>
        </w:r>
      </w:hyperlink>
      <w:r w:rsidRPr="00C02C0F">
        <w:rPr>
          <w:rStyle w:val="Hyperlink"/>
          <w:u w:val="none"/>
        </w:rPr>
        <w:t xml:space="preserve">, </w:t>
      </w:r>
      <w:hyperlink r:id="rId21" w:history="1">
        <w:r w:rsidR="00C530AF">
          <w:rPr>
            <w:rStyle w:val="Hyperlink"/>
          </w:rPr>
          <w:t>4553</w:t>
        </w:r>
      </w:hyperlink>
      <w:r w:rsidRPr="00C02C0F">
        <w:rPr>
          <w:rStyle w:val="Hyperlink"/>
          <w:u w:val="none"/>
        </w:rPr>
        <w:t xml:space="preserve">, </w:t>
      </w:r>
      <w:hyperlink r:id="rId22" w:history="1">
        <w:r w:rsidR="00C530AF">
          <w:rPr>
            <w:rStyle w:val="Hyperlink"/>
          </w:rPr>
          <w:t>4656</w:t>
        </w:r>
      </w:hyperlink>
      <w:r w:rsidRPr="00C02C0F">
        <w:rPr>
          <w:rStyle w:val="Hyperlink"/>
          <w:u w:val="none"/>
        </w:rPr>
        <w:t xml:space="preserve">, </w:t>
      </w:r>
      <w:hyperlink r:id="rId23" w:history="1">
        <w:r w:rsidR="00C530AF">
          <w:rPr>
            <w:rStyle w:val="Hyperlink"/>
          </w:rPr>
          <w:t>4657</w:t>
        </w:r>
      </w:hyperlink>
      <w:r w:rsidRPr="00C02C0F">
        <w:rPr>
          <w:rStyle w:val="Hyperlink"/>
          <w:u w:val="none"/>
        </w:rPr>
        <w:t xml:space="preserve">, </w:t>
      </w:r>
      <w:hyperlink r:id="rId24" w:history="1">
        <w:r w:rsidR="00C530AF">
          <w:rPr>
            <w:rStyle w:val="Hyperlink"/>
          </w:rPr>
          <w:t>4658</w:t>
        </w:r>
      </w:hyperlink>
      <w:r w:rsidRPr="00C02C0F">
        <w:rPr>
          <w:rStyle w:val="Hyperlink"/>
          <w:u w:val="none"/>
        </w:rPr>
        <w:t xml:space="preserve">, </w:t>
      </w:r>
      <w:r w:rsidRPr="00B630A0">
        <w:t>(</w:t>
      </w:r>
      <w:r w:rsidR="00C530AF">
        <w:t>17</w:t>
      </w:r>
      <w:r w:rsidRPr="00EC297A">
        <w:t xml:space="preserve"> Contributions);</w:t>
      </w:r>
    </w:p>
    <w:p w:rsidR="00210BD5" w:rsidRDefault="00210BD5" w:rsidP="00210BD5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t>TDs</w:t>
      </w:r>
      <w:r w:rsidRPr="00570D8F">
        <w:t xml:space="preserve">: </w:t>
      </w:r>
      <w:hyperlink r:id="rId25" w:history="1">
        <w:r w:rsidR="00C530AF">
          <w:rPr>
            <w:rStyle w:val="Hyperlink"/>
          </w:rPr>
          <w:t>04</w:t>
        </w:r>
      </w:hyperlink>
      <w:r>
        <w:t xml:space="preserve"> </w:t>
      </w:r>
    </w:p>
    <w:p w:rsidR="00210BD5" w:rsidRPr="00570D8F" w:rsidRDefault="00210BD5" w:rsidP="00210BD5">
      <w:pPr>
        <w:pStyle w:val="Heading3"/>
        <w:tabs>
          <w:tab w:val="num" w:pos="720"/>
        </w:tabs>
      </w:pPr>
      <w:bookmarkStart w:id="22" w:name="_Toc150526459"/>
      <w:bookmarkStart w:id="23" w:name="_Toc324092017"/>
      <w:bookmarkStart w:id="24" w:name="_Toc324188223"/>
      <w:r w:rsidRPr="00570D8F">
        <w:t>Discussions</w:t>
      </w:r>
      <w:bookmarkEnd w:id="22"/>
      <w:bookmarkEnd w:id="23"/>
      <w:bookmarkEnd w:id="24"/>
    </w:p>
    <w:p w:rsidR="00210BD5" w:rsidRDefault="00210BD5" w:rsidP="00210BD5">
      <w:pPr>
        <w:pStyle w:val="Heading4"/>
        <w:tabs>
          <w:tab w:val="num" w:pos="864"/>
        </w:tabs>
      </w:pPr>
      <w:bookmarkStart w:id="25" w:name="_Toc324092018"/>
      <w:bookmarkStart w:id="26" w:name="_Toc324188224"/>
      <w:r w:rsidRPr="00570D8F">
        <w:t>Incoming liaison statements</w:t>
      </w:r>
      <w:bookmarkEnd w:id="25"/>
      <w:bookmarkEnd w:id="26"/>
    </w:p>
    <w:p w:rsidR="00C50657" w:rsidRDefault="00C50657" w:rsidP="00C50657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C50657" w:rsidRPr="00FA10DE" w:rsidTr="00C5065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657" w:rsidRPr="005336BE" w:rsidRDefault="00066576" w:rsidP="00C50657">
            <w:pPr>
              <w:rPr>
                <w:b/>
              </w:rPr>
            </w:pPr>
            <w:hyperlink r:id="rId26" w:tgtFrame="_parent" w:history="1">
              <w:r w:rsidR="00DC3A4C">
                <w:rPr>
                  <w:rFonts w:eastAsia="Times New Roman"/>
                  <w:color w:val="0000FF"/>
                  <w:szCs w:val="24"/>
                  <w:u w:val="single"/>
                </w:rPr>
                <w:t>AVD-4647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75" w:rsidRPr="00400F75" w:rsidRDefault="00400F75" w:rsidP="00400F7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400F75">
              <w:rPr>
                <w:rFonts w:eastAsia="Times New Roman"/>
                <w:color w:val="000000"/>
                <w:szCs w:val="24"/>
              </w:rPr>
              <w:t>LS/</w:t>
            </w:r>
            <w:proofErr w:type="spellStart"/>
            <w:r w:rsidRPr="00400F75">
              <w:rPr>
                <w:rFonts w:eastAsia="Times New Roman"/>
                <w:color w:val="000000"/>
                <w:szCs w:val="24"/>
              </w:rPr>
              <w:t>i</w:t>
            </w:r>
            <w:proofErr w:type="spellEnd"/>
            <w:r w:rsidRPr="00400F75">
              <w:rPr>
                <w:rFonts w:eastAsia="Times New Roman"/>
                <w:color w:val="000000"/>
                <w:szCs w:val="24"/>
              </w:rPr>
              <w:t xml:space="preserve"> on new Recommendation on </w:t>
            </w:r>
            <w:proofErr w:type="spellStart"/>
            <w:r w:rsidRPr="00400F75">
              <w:rPr>
                <w:rFonts w:eastAsia="Times New Roman"/>
                <w:color w:val="000000"/>
                <w:szCs w:val="24"/>
              </w:rPr>
              <w:t>QoE</w:t>
            </w:r>
            <w:proofErr w:type="spellEnd"/>
            <w:r w:rsidRPr="00400F75">
              <w:rPr>
                <w:rFonts w:eastAsia="Times New Roman"/>
                <w:color w:val="000000"/>
                <w:szCs w:val="24"/>
              </w:rPr>
              <w:t xml:space="preserve"> requirements of telepresence services [from ITU-T SG12]</w:t>
            </w:r>
          </w:p>
          <w:p w:rsidR="00C50657" w:rsidRPr="000559AB" w:rsidRDefault="00C50657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657" w:rsidRPr="00FA10DE" w:rsidRDefault="00400F75" w:rsidP="00C50657">
            <w:pPr>
              <w:spacing w:before="0"/>
            </w:pPr>
            <w:r>
              <w:t>SG12</w:t>
            </w:r>
          </w:p>
        </w:tc>
      </w:tr>
    </w:tbl>
    <w:p w:rsidR="00C50657" w:rsidRPr="00C50657" w:rsidRDefault="00C50657" w:rsidP="00C50657"/>
    <w:p w:rsidR="00210BD5" w:rsidRDefault="00210BD5" w:rsidP="00210BD5">
      <w:r>
        <w:t>The following liaison statements will be co</w:t>
      </w:r>
      <w:r w:rsidR="00C50657">
        <w:t>nsidered with question</w:t>
      </w:r>
      <w:r>
        <w:t xml:space="preserve"> Q3/16.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10BD5" w:rsidRPr="00FA10DE" w:rsidTr="00C5065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5336BE" w:rsidRDefault="00066576" w:rsidP="00C50657">
            <w:pPr>
              <w:rPr>
                <w:b/>
              </w:rPr>
            </w:pPr>
            <w:hyperlink r:id="rId27" w:tgtFrame="_parent" w:history="1">
              <w:r w:rsidR="00C50657">
                <w:rPr>
                  <w:rFonts w:eastAsia="Times New Roman"/>
                  <w:color w:val="0000FF"/>
                  <w:szCs w:val="24"/>
                  <w:u w:val="single"/>
                </w:rPr>
                <w:t>AVD-4646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657" w:rsidRPr="00C50657" w:rsidRDefault="00C50657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C50657">
              <w:rPr>
                <w:rFonts w:eastAsia="Times New Roman"/>
                <w:color w:val="000000"/>
                <w:szCs w:val="24"/>
              </w:rPr>
              <w:t>LS/</w:t>
            </w:r>
            <w:proofErr w:type="spellStart"/>
            <w:r w:rsidRPr="00C50657">
              <w:rPr>
                <w:rFonts w:eastAsia="Times New Roman"/>
                <w:color w:val="000000"/>
                <w:szCs w:val="24"/>
              </w:rPr>
              <w:t>i</w:t>
            </w:r>
            <w:proofErr w:type="spellEnd"/>
            <w:r w:rsidRPr="00C50657">
              <w:rPr>
                <w:rFonts w:eastAsia="Times New Roman"/>
                <w:color w:val="000000"/>
                <w:szCs w:val="24"/>
              </w:rPr>
              <w:t xml:space="preserve"> on JCA-Res178 requests your further input [from JCA-Res178]</w:t>
            </w:r>
          </w:p>
          <w:p w:rsidR="00210BD5" w:rsidRPr="000559AB" w:rsidRDefault="00210BD5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657" w:rsidRPr="00C50657" w:rsidRDefault="00C50657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C50657">
              <w:rPr>
                <w:rFonts w:eastAsia="Times New Roman"/>
                <w:color w:val="000000"/>
                <w:szCs w:val="24"/>
              </w:rPr>
              <w:t>JCA on PP-10 Resolution 17</w:t>
            </w:r>
          </w:p>
          <w:p w:rsidR="00210BD5" w:rsidRPr="00FA10DE" w:rsidRDefault="00210BD5" w:rsidP="00C50657">
            <w:pPr>
              <w:spacing w:before="0"/>
            </w:pPr>
          </w:p>
        </w:tc>
      </w:tr>
    </w:tbl>
    <w:p w:rsidR="00210BD5" w:rsidRDefault="00210BD5" w:rsidP="00210BD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10BD5" w:rsidRPr="00FA10DE" w:rsidTr="00C5065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5336BE" w:rsidRDefault="00066576" w:rsidP="00C50657">
            <w:pPr>
              <w:rPr>
                <w:b/>
              </w:rPr>
            </w:pPr>
            <w:hyperlink r:id="rId28" w:tgtFrame="_parent" w:history="1">
              <w:r w:rsidR="00C50657">
                <w:rPr>
                  <w:rFonts w:eastAsia="Times New Roman"/>
                  <w:color w:val="0000FF"/>
                  <w:szCs w:val="24"/>
                  <w:u w:val="single"/>
                </w:rPr>
                <w:t>AVD-4648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657" w:rsidRPr="00C50657" w:rsidRDefault="00C50657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C50657">
              <w:rPr>
                <w:rFonts w:eastAsia="Times New Roman"/>
                <w:color w:val="000000"/>
                <w:szCs w:val="24"/>
              </w:rPr>
              <w:t xml:space="preserve">Question ITU-R 45-5/6 "Broadcasting of multimedia and data </w:t>
            </w:r>
            <w:r w:rsidRPr="00C50657">
              <w:rPr>
                <w:rFonts w:eastAsia="Times New Roman"/>
                <w:color w:val="000000"/>
                <w:szCs w:val="24"/>
              </w:rPr>
              <w:lastRenderedPageBreak/>
              <w:t>applications"</w:t>
            </w:r>
          </w:p>
          <w:p w:rsidR="00210BD5" w:rsidRPr="000559AB" w:rsidRDefault="00210BD5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657" w:rsidRPr="00C50657" w:rsidRDefault="00C50657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C50657">
              <w:rPr>
                <w:rFonts w:eastAsia="Times New Roman"/>
                <w:color w:val="000000"/>
                <w:szCs w:val="24"/>
              </w:rPr>
              <w:lastRenderedPageBreak/>
              <w:t>TSB</w:t>
            </w:r>
          </w:p>
          <w:p w:rsidR="00210BD5" w:rsidRPr="00A609A0" w:rsidRDefault="00210BD5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</w:tr>
    </w:tbl>
    <w:p w:rsidR="00210BD5" w:rsidRDefault="00210BD5" w:rsidP="00210BD5"/>
    <w:p w:rsidR="00210BD5" w:rsidRPr="00506C68" w:rsidRDefault="00C50657" w:rsidP="00210BD5">
      <w:r>
        <w:rPr>
          <w:vanish/>
        </w:rPr>
        <w:cr/>
        <w:t>sidered with questionscom</w:t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</w:p>
    <w:p w:rsidR="00210BD5" w:rsidRDefault="00210BD5" w:rsidP="00210BD5">
      <w:pPr>
        <w:pStyle w:val="Heading4"/>
        <w:tabs>
          <w:tab w:val="num" w:pos="864"/>
        </w:tabs>
        <w:rPr>
          <w:color w:val="000000"/>
        </w:rPr>
      </w:pPr>
      <w:r w:rsidRPr="00891559">
        <w:rPr>
          <w:color w:val="000000"/>
        </w:rPr>
        <w:t>H.TPS-AV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10BD5" w:rsidRPr="00FA10DE" w:rsidTr="00C5065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5336BE" w:rsidRDefault="00066576" w:rsidP="00C50657">
            <w:pPr>
              <w:rPr>
                <w:b/>
              </w:rPr>
            </w:pPr>
            <w:hyperlink r:id="rId29" w:tgtFrame="_parent" w:history="1">
              <w:r w:rsidR="00C24593">
                <w:rPr>
                  <w:rFonts w:eastAsia="Times New Roman"/>
                  <w:color w:val="0000FF"/>
                  <w:szCs w:val="24"/>
                  <w:u w:val="single"/>
                </w:rPr>
                <w:t>AVD-4656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FA10DE" w:rsidRDefault="00210BD5" w:rsidP="00C50657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H.TPS-AV "Audio/Video Parameters for Telepresence systems"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FA10DE" w:rsidRDefault="00210BD5" w:rsidP="00C50657">
            <w:pPr>
              <w:spacing w:before="0"/>
            </w:pPr>
            <w:r w:rsidRPr="009427B6">
              <w:t xml:space="preserve">Editor </w:t>
            </w:r>
            <w:r>
              <w:t>H.TPS-AV</w:t>
            </w:r>
          </w:p>
        </w:tc>
      </w:tr>
    </w:tbl>
    <w:p w:rsidR="00210BD5" w:rsidRDefault="00210BD5" w:rsidP="00210BD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10BD5" w:rsidRPr="00FA10DE" w:rsidTr="00C5065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5336BE" w:rsidRDefault="00066576" w:rsidP="00C50657">
            <w:pPr>
              <w:rPr>
                <w:b/>
              </w:rPr>
            </w:pPr>
            <w:hyperlink r:id="rId30" w:tgtFrame="_parent" w:history="1">
              <w:r w:rsidR="00C24593">
                <w:rPr>
                  <w:rFonts w:eastAsia="Times New Roman"/>
                  <w:color w:val="0000FF"/>
                  <w:szCs w:val="24"/>
                  <w:u w:val="single"/>
                </w:rPr>
                <w:t>AVD-4627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135022" w:rsidRDefault="00210BD5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135022">
              <w:rPr>
                <w:rFonts w:eastAsia="Times New Roman"/>
                <w:color w:val="000000"/>
                <w:szCs w:val="24"/>
              </w:rPr>
              <w:t xml:space="preserve">H.TPS-AV: CLUE </w:t>
            </w:r>
            <w:r w:rsidR="00C24593">
              <w:rPr>
                <w:rFonts w:eastAsia="Times New Roman"/>
                <w:color w:val="000000"/>
                <w:szCs w:val="24"/>
              </w:rPr>
              <w:t xml:space="preserve">framework </w:t>
            </w:r>
            <w:r w:rsidRPr="00135022">
              <w:rPr>
                <w:rFonts w:eastAsia="Times New Roman"/>
                <w:color w:val="000000"/>
                <w:szCs w:val="24"/>
              </w:rPr>
              <w:t>alignment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F64BE0" w:rsidRDefault="00210BD5" w:rsidP="00C50657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210BD5" w:rsidRDefault="00210BD5" w:rsidP="00210BD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C24593" w:rsidRPr="00FA10DE" w:rsidTr="004A6785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93" w:rsidRPr="005336BE" w:rsidRDefault="00066576" w:rsidP="004A6785">
            <w:pPr>
              <w:rPr>
                <w:b/>
              </w:rPr>
            </w:pPr>
            <w:hyperlink r:id="rId31" w:tgtFrame="_parent" w:history="1">
              <w:r w:rsidR="00C24593">
                <w:rPr>
                  <w:rFonts w:eastAsia="Times New Roman"/>
                  <w:color w:val="0000FF"/>
                  <w:szCs w:val="24"/>
                  <w:u w:val="single"/>
                </w:rPr>
                <w:t>AVD-4628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93" w:rsidRPr="00C24593" w:rsidRDefault="00C24593" w:rsidP="004A678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C24593">
              <w:rPr>
                <w:rFonts w:eastAsia="Times New Roman"/>
                <w:color w:val="000000"/>
                <w:szCs w:val="24"/>
              </w:rPr>
              <w:t>H.TPS-AV: Living List Item Discussion</w:t>
            </w:r>
          </w:p>
          <w:p w:rsidR="00C24593" w:rsidRPr="00135022" w:rsidRDefault="00C24593" w:rsidP="004A678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93" w:rsidRPr="00F64BE0" w:rsidRDefault="00C24593" w:rsidP="004A6785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C24593" w:rsidRDefault="00C24593" w:rsidP="00210BD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10BD5" w:rsidRPr="00FA10DE" w:rsidTr="00C5065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5336BE" w:rsidRDefault="00066576" w:rsidP="00C50657">
            <w:pPr>
              <w:rPr>
                <w:b/>
              </w:rPr>
            </w:pPr>
            <w:hyperlink r:id="rId32" w:tgtFrame="_parent" w:history="1">
              <w:r w:rsidR="00C24593">
                <w:rPr>
                  <w:rFonts w:eastAsia="Times New Roman"/>
                  <w:color w:val="0000FF"/>
                  <w:szCs w:val="24"/>
                  <w:u w:val="single"/>
                </w:rPr>
                <w:t>AVD-4630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0559AB" w:rsidRDefault="00C24593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C24593">
              <w:rPr>
                <w:rFonts w:eastAsia="Times New Roman"/>
                <w:color w:val="000000"/>
                <w:szCs w:val="24"/>
              </w:rPr>
              <w:t>H.TPS-AV: Summaries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F64BE0" w:rsidRDefault="00210BD5" w:rsidP="00C50657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210BD5" w:rsidRDefault="00210BD5" w:rsidP="00210BD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C24593" w:rsidRPr="00FA10DE" w:rsidTr="00C5065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93" w:rsidRPr="005336BE" w:rsidRDefault="00066576" w:rsidP="004A6785">
            <w:pPr>
              <w:rPr>
                <w:b/>
              </w:rPr>
            </w:pPr>
            <w:hyperlink r:id="rId33" w:tgtFrame="_parent" w:history="1">
              <w:r w:rsidR="00C24593">
                <w:rPr>
                  <w:rFonts w:eastAsia="Times New Roman"/>
                  <w:color w:val="0000FF"/>
                  <w:szCs w:val="24"/>
                  <w:u w:val="single"/>
                </w:rPr>
                <w:t>AVD-4631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93" w:rsidRPr="00C24593" w:rsidRDefault="00C24593" w:rsidP="00C2459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C24593">
              <w:rPr>
                <w:rFonts w:eastAsia="Times New Roman"/>
                <w:color w:val="000000"/>
                <w:szCs w:val="24"/>
              </w:rPr>
              <w:t>H.TPS-AV: Signalling audio level</w:t>
            </w:r>
          </w:p>
          <w:p w:rsidR="00C24593" w:rsidRPr="000559AB" w:rsidRDefault="00C24593" w:rsidP="004A678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93" w:rsidRPr="00F64BE0" w:rsidRDefault="00C24593" w:rsidP="004A6785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210BD5" w:rsidRDefault="00210BD5" w:rsidP="00210BD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C24593" w:rsidRPr="00FA10DE" w:rsidTr="00C5065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93" w:rsidRPr="005336BE" w:rsidRDefault="00066576" w:rsidP="004A6785">
            <w:pPr>
              <w:rPr>
                <w:b/>
              </w:rPr>
            </w:pPr>
            <w:hyperlink r:id="rId34" w:tgtFrame="_parent" w:history="1">
              <w:r w:rsidR="00C24593">
                <w:rPr>
                  <w:rFonts w:eastAsia="Times New Roman"/>
                  <w:color w:val="0000FF"/>
                  <w:szCs w:val="24"/>
                  <w:u w:val="single"/>
                </w:rPr>
                <w:t>AVD-4657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93" w:rsidRPr="00C24593" w:rsidRDefault="00C24593" w:rsidP="00C2459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C24593">
              <w:rPr>
                <w:rFonts w:eastAsia="Times New Roman"/>
                <w:color w:val="000000"/>
                <w:szCs w:val="24"/>
              </w:rPr>
              <w:t>H.TPS-AV: Parameter Names</w:t>
            </w:r>
          </w:p>
          <w:p w:rsidR="00C24593" w:rsidRPr="000559AB" w:rsidRDefault="00C24593" w:rsidP="004A678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93" w:rsidRPr="00F64BE0" w:rsidRDefault="00C24593" w:rsidP="00C50657">
            <w:pPr>
              <w:spacing w:before="0"/>
              <w:rPr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Polycom</w:t>
            </w:r>
          </w:p>
        </w:tc>
      </w:tr>
    </w:tbl>
    <w:p w:rsidR="00210BD5" w:rsidRDefault="00210BD5" w:rsidP="00210BD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C24593" w:rsidRPr="00F64BE0" w:rsidTr="004A6785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93" w:rsidRPr="005336BE" w:rsidRDefault="00066576" w:rsidP="004A6785">
            <w:pPr>
              <w:rPr>
                <w:b/>
              </w:rPr>
            </w:pPr>
            <w:hyperlink r:id="rId35" w:tgtFrame="_parent" w:history="1">
              <w:r w:rsidR="00C24593">
                <w:rPr>
                  <w:rFonts w:eastAsia="Times New Roman"/>
                  <w:color w:val="0000FF"/>
                  <w:szCs w:val="24"/>
                  <w:u w:val="single"/>
                </w:rPr>
                <w:t>AVD-4658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93" w:rsidRPr="000559AB" w:rsidRDefault="00C24593" w:rsidP="004A678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C24593">
              <w:rPr>
                <w:rFonts w:eastAsia="Times New Roman"/>
                <w:color w:val="000000"/>
                <w:szCs w:val="24"/>
              </w:rPr>
              <w:t>H.TPS-AV: Parameter Interfaces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93" w:rsidRPr="00F64BE0" w:rsidRDefault="00C24593" w:rsidP="004A6785">
            <w:pPr>
              <w:spacing w:before="0"/>
              <w:rPr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Polycom</w:t>
            </w:r>
          </w:p>
        </w:tc>
      </w:tr>
    </w:tbl>
    <w:p w:rsidR="00210BD5" w:rsidRDefault="00210BD5" w:rsidP="00210BD5"/>
    <w:p w:rsidR="00210BD5" w:rsidRPr="00856073" w:rsidRDefault="00210BD5" w:rsidP="00210BD5">
      <w:pPr>
        <w:pStyle w:val="Heading4"/>
        <w:tabs>
          <w:tab w:val="num" w:pos="864"/>
        </w:tabs>
        <w:rPr>
          <w:color w:val="000000"/>
        </w:rPr>
      </w:pPr>
      <w:r w:rsidRPr="00856073">
        <w:rPr>
          <w:color w:val="000000"/>
        </w:rPr>
        <w:t>H.TPS-SIG</w:t>
      </w:r>
    </w:p>
    <w:p w:rsidR="00210BD5" w:rsidRPr="00313412" w:rsidRDefault="00210BD5" w:rsidP="00210BD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10BD5" w:rsidRPr="00FA10DE" w:rsidTr="00C5065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5336BE" w:rsidRDefault="00066576" w:rsidP="00C50657">
            <w:pPr>
              <w:rPr>
                <w:b/>
              </w:rPr>
            </w:pPr>
            <w:hyperlink r:id="rId36" w:tgtFrame="_parent" w:history="1">
              <w:r w:rsidR="00E42F4C">
                <w:rPr>
                  <w:rFonts w:eastAsia="Times New Roman"/>
                  <w:color w:val="0000FF"/>
                  <w:szCs w:val="24"/>
                  <w:u w:val="single"/>
                </w:rPr>
                <w:t>AVD-4638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313412" w:rsidRDefault="00210BD5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313412">
              <w:rPr>
                <w:rFonts w:eastAsia="Times New Roman"/>
                <w:color w:val="000000"/>
                <w:szCs w:val="24"/>
              </w:rPr>
              <w:t>H.TPS-SIG "Signalling for telepresence-enabled conferencing"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FA10DE" w:rsidRDefault="00E42F4C" w:rsidP="00C50657">
            <w:pPr>
              <w:spacing w:before="0"/>
            </w:pPr>
            <w:r>
              <w:t>Editor H.TPS-SIG</w:t>
            </w:r>
          </w:p>
        </w:tc>
      </w:tr>
    </w:tbl>
    <w:p w:rsidR="00210BD5" w:rsidRDefault="00210BD5" w:rsidP="00210BD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10BD5" w:rsidRPr="00FA10DE" w:rsidTr="00C5065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5336BE" w:rsidRDefault="00066576" w:rsidP="00C50657">
            <w:pPr>
              <w:rPr>
                <w:b/>
              </w:rPr>
            </w:pPr>
            <w:hyperlink r:id="rId37" w:tgtFrame="_parent" w:history="1">
              <w:r w:rsidR="00E42F4C">
                <w:rPr>
                  <w:rFonts w:eastAsia="Times New Roman"/>
                  <w:color w:val="0000FF"/>
                  <w:szCs w:val="24"/>
                  <w:u w:val="single"/>
                </w:rPr>
                <w:t>AVD-4620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0559AB" w:rsidRDefault="00E42F4C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42F4C">
              <w:rPr>
                <w:rFonts w:eastAsia="Times New Roman"/>
                <w:color w:val="000000"/>
                <w:szCs w:val="24"/>
              </w:rPr>
              <w:t xml:space="preserve">Support of </w:t>
            </w:r>
            <w:proofErr w:type="spellStart"/>
            <w:r w:rsidRPr="00E42F4C">
              <w:rPr>
                <w:rFonts w:eastAsia="Times New Roman"/>
                <w:color w:val="000000"/>
                <w:szCs w:val="24"/>
              </w:rPr>
              <w:t>WebRTC</w:t>
            </w:r>
            <w:proofErr w:type="spellEnd"/>
            <w:r w:rsidRPr="00E42F4C">
              <w:rPr>
                <w:rFonts w:eastAsia="Times New Roman"/>
                <w:color w:val="000000"/>
                <w:szCs w:val="24"/>
              </w:rPr>
              <w:t xml:space="preserve"> </w:t>
            </w:r>
            <w:proofErr w:type="spellStart"/>
            <w:r w:rsidRPr="00E42F4C">
              <w:rPr>
                <w:rFonts w:eastAsia="Times New Roman"/>
                <w:color w:val="000000"/>
                <w:szCs w:val="24"/>
              </w:rPr>
              <w:t>Datachannel</w:t>
            </w:r>
            <w:proofErr w:type="spellEnd"/>
            <w:r w:rsidRPr="00E42F4C">
              <w:rPr>
                <w:rFonts w:eastAsia="Times New Roman"/>
                <w:color w:val="000000"/>
                <w:szCs w:val="24"/>
              </w:rPr>
              <w:t xml:space="preserve"> transport in H.TPS-SIG</w:t>
            </w:r>
          </w:p>
          <w:p w:rsidR="00210BD5" w:rsidRPr="00313412" w:rsidRDefault="00210BD5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FA10DE" w:rsidRDefault="00E42F4C" w:rsidP="00C50657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210BD5" w:rsidRDefault="00210BD5" w:rsidP="00210BD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10BD5" w:rsidRPr="00FA10DE" w:rsidTr="00C5065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5336BE" w:rsidRDefault="00066576" w:rsidP="00C50657">
            <w:pPr>
              <w:rPr>
                <w:b/>
              </w:rPr>
            </w:pPr>
            <w:hyperlink r:id="rId38" w:tgtFrame="_parent" w:history="1">
              <w:r w:rsidR="00E42F4C">
                <w:rPr>
                  <w:rFonts w:eastAsia="Times New Roman"/>
                  <w:color w:val="0000FF"/>
                  <w:szCs w:val="24"/>
                  <w:u w:val="single"/>
                </w:rPr>
                <w:t>AVD-4643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F4C" w:rsidRPr="00E42F4C" w:rsidRDefault="00E42F4C" w:rsidP="00E42F4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42F4C">
              <w:rPr>
                <w:rFonts w:eastAsia="Times New Roman"/>
                <w:color w:val="000000"/>
                <w:szCs w:val="24"/>
              </w:rPr>
              <w:t>H.TPS-SIG: Capability Exchange</w:t>
            </w:r>
          </w:p>
          <w:p w:rsidR="00210BD5" w:rsidRPr="00313412" w:rsidRDefault="00210BD5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FA10DE" w:rsidRDefault="00E42F4C" w:rsidP="00C50657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210BD5" w:rsidRDefault="00210BD5" w:rsidP="00210BD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10BD5" w:rsidRPr="00FA10DE" w:rsidTr="00C5065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5336BE" w:rsidRDefault="00066576" w:rsidP="00C50657">
            <w:pPr>
              <w:rPr>
                <w:b/>
              </w:rPr>
            </w:pPr>
            <w:hyperlink r:id="rId39" w:tgtFrame="_parent" w:history="1">
              <w:r w:rsidR="00E42F4C">
                <w:rPr>
                  <w:rFonts w:eastAsia="Times New Roman"/>
                  <w:color w:val="0000FF"/>
                  <w:szCs w:val="24"/>
                  <w:u w:val="single"/>
                </w:rPr>
                <w:t>AVD-4644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F4C" w:rsidRPr="00E42F4C" w:rsidRDefault="00E42F4C" w:rsidP="00E42F4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42F4C">
              <w:rPr>
                <w:rFonts w:eastAsia="Times New Roman"/>
                <w:color w:val="000000"/>
                <w:szCs w:val="24"/>
              </w:rPr>
              <w:t>Update of SCTP transport in H.TPS-SIG</w:t>
            </w:r>
          </w:p>
          <w:p w:rsidR="00210BD5" w:rsidRPr="000559AB" w:rsidRDefault="00210BD5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  <w:p w:rsidR="00210BD5" w:rsidRPr="00313412" w:rsidRDefault="00210BD5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FA10DE" w:rsidRDefault="00210BD5" w:rsidP="00C50657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210BD5" w:rsidRDefault="00210BD5" w:rsidP="00210BD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10BD5" w:rsidRPr="00FA10DE" w:rsidTr="00C5065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5336BE" w:rsidRDefault="00066576" w:rsidP="00C50657">
            <w:pPr>
              <w:rPr>
                <w:b/>
              </w:rPr>
            </w:pPr>
            <w:hyperlink r:id="rId40" w:tgtFrame="_parent" w:history="1">
              <w:r w:rsidR="00E42F4C">
                <w:rPr>
                  <w:rFonts w:eastAsia="Times New Roman"/>
                  <w:color w:val="0000FF"/>
                  <w:szCs w:val="24"/>
                  <w:u w:val="single"/>
                </w:rPr>
                <w:t>AVD-4651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313412" w:rsidRDefault="00E42F4C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42F4C">
              <w:rPr>
                <w:rFonts w:eastAsia="Times New Roman"/>
                <w:color w:val="000000"/>
                <w:szCs w:val="24"/>
              </w:rPr>
              <w:t>H.TPS-SIG: Interaction of CLUE protocol and H.323 protocol stack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Default="00E42F4C" w:rsidP="00C50657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ZTE</w:t>
            </w:r>
          </w:p>
          <w:p w:rsidR="00E42F4C" w:rsidRPr="00FA10DE" w:rsidRDefault="00E42F4C" w:rsidP="00C50657">
            <w:pPr>
              <w:spacing w:before="0"/>
            </w:pPr>
          </w:p>
        </w:tc>
      </w:tr>
    </w:tbl>
    <w:p w:rsidR="00210BD5" w:rsidRDefault="00210BD5" w:rsidP="00210BD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10BD5" w:rsidRPr="00FA10DE" w:rsidTr="00C5065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5336BE" w:rsidRDefault="00066576" w:rsidP="00C50657">
            <w:pPr>
              <w:rPr>
                <w:b/>
              </w:rPr>
            </w:pPr>
            <w:hyperlink r:id="rId41" w:tgtFrame="_parent" w:history="1">
              <w:r w:rsidR="00E42F4C">
                <w:rPr>
                  <w:rFonts w:eastAsia="Times New Roman"/>
                  <w:color w:val="0000FF"/>
                  <w:szCs w:val="24"/>
                  <w:u w:val="single"/>
                </w:rPr>
                <w:t>AVD-4652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313412" w:rsidRDefault="00E42F4C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42F4C">
              <w:rPr>
                <w:rFonts w:eastAsia="Times New Roman"/>
                <w:color w:val="000000"/>
                <w:szCs w:val="24"/>
              </w:rPr>
              <w:t>H.TPS-SIG: Basic call session setup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E42F4C" w:rsidRDefault="00E42F4C" w:rsidP="00C50657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ZTE</w:t>
            </w:r>
          </w:p>
        </w:tc>
      </w:tr>
    </w:tbl>
    <w:p w:rsidR="00210BD5" w:rsidRDefault="00210BD5" w:rsidP="00210BD5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10BD5" w:rsidRPr="00FA10DE" w:rsidTr="00C50657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5336BE" w:rsidRDefault="00066576" w:rsidP="00C50657">
            <w:pPr>
              <w:rPr>
                <w:b/>
              </w:rPr>
            </w:pPr>
            <w:hyperlink r:id="rId42" w:tgtFrame="_parent" w:history="1">
              <w:r w:rsidR="00E42F4C">
                <w:rPr>
                  <w:rFonts w:eastAsia="Times New Roman"/>
                  <w:color w:val="0000FF"/>
                  <w:szCs w:val="24"/>
                  <w:u w:val="single"/>
                </w:rPr>
                <w:t>AVD-4653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313412" w:rsidRDefault="00E42F4C" w:rsidP="00C5065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42F4C">
              <w:rPr>
                <w:rFonts w:eastAsia="Times New Roman"/>
                <w:color w:val="000000"/>
                <w:szCs w:val="24"/>
              </w:rPr>
              <w:t xml:space="preserve">H.TPS-SIG: Carry </w:t>
            </w:r>
            <w:proofErr w:type="spellStart"/>
            <w:r w:rsidRPr="00E42F4C">
              <w:rPr>
                <w:rFonts w:eastAsia="Times New Roman"/>
                <w:color w:val="000000"/>
                <w:szCs w:val="24"/>
              </w:rPr>
              <w:t>encodingID</w:t>
            </w:r>
            <w:proofErr w:type="spellEnd"/>
            <w:r w:rsidRPr="00E42F4C">
              <w:rPr>
                <w:rFonts w:eastAsia="Times New Roman"/>
                <w:color w:val="000000"/>
                <w:szCs w:val="24"/>
              </w:rPr>
              <w:t xml:space="preserve"> in OLC message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BD5" w:rsidRPr="00E42F4C" w:rsidRDefault="00E42F4C" w:rsidP="00C50657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ZTE</w:t>
            </w:r>
          </w:p>
        </w:tc>
      </w:tr>
    </w:tbl>
    <w:p w:rsidR="00210BD5" w:rsidRPr="00313412" w:rsidRDefault="00210BD5" w:rsidP="00210BD5"/>
    <w:p w:rsidR="00210BD5" w:rsidRPr="00313412" w:rsidRDefault="00210BD5" w:rsidP="00210BD5">
      <w:pPr>
        <w:pStyle w:val="Heading4"/>
        <w:tabs>
          <w:tab w:val="num" w:pos="864"/>
        </w:tabs>
        <w:rPr>
          <w:color w:val="000000"/>
        </w:rPr>
      </w:pPr>
      <w:r>
        <w:rPr>
          <w:color w:val="000000"/>
        </w:rPr>
        <w:t>New Material</w:t>
      </w:r>
    </w:p>
    <w:p w:rsidR="00210BD5" w:rsidRDefault="00210BD5" w:rsidP="00210BD5">
      <w:proofErr w:type="gramStart"/>
      <w:r>
        <w:t>None.</w:t>
      </w:r>
      <w:proofErr w:type="gramEnd"/>
    </w:p>
    <w:p w:rsidR="00210BD5" w:rsidRPr="00570D8F" w:rsidRDefault="00210BD5" w:rsidP="00210BD5">
      <w:pPr>
        <w:pStyle w:val="Heading3"/>
        <w:tabs>
          <w:tab w:val="num" w:pos="720"/>
        </w:tabs>
      </w:pPr>
      <w:bookmarkStart w:id="27" w:name="_Toc324188241"/>
      <w:r w:rsidRPr="00570D8F">
        <w:t>Intellectual property statements</w:t>
      </w:r>
      <w:bookmarkEnd w:id="27"/>
    </w:p>
    <w:p w:rsidR="00210BD5" w:rsidRDefault="00210BD5" w:rsidP="00210BD5">
      <w:pPr>
        <w:rPr>
          <w:lang w:eastAsia="ja-JP"/>
        </w:rPr>
      </w:pPr>
      <w:bookmarkStart w:id="28" w:name="_Toc150526461"/>
      <w:bookmarkStart w:id="29" w:name="_Toc324188242"/>
      <w:proofErr w:type="gramStart"/>
      <w:r>
        <w:t>To be determined.</w:t>
      </w:r>
      <w:proofErr w:type="gramEnd"/>
    </w:p>
    <w:p w:rsidR="00210BD5" w:rsidRPr="00570D8F" w:rsidRDefault="00210BD5" w:rsidP="00210BD5">
      <w:pPr>
        <w:pStyle w:val="Heading3"/>
        <w:tabs>
          <w:tab w:val="num" w:pos="720"/>
        </w:tabs>
      </w:pPr>
      <w:r w:rsidRPr="00570D8F">
        <w:t>Outgoing liaison statements</w:t>
      </w:r>
      <w:bookmarkEnd w:id="28"/>
      <w:bookmarkEnd w:id="29"/>
    </w:p>
    <w:p w:rsidR="00210BD5" w:rsidRDefault="00210BD5" w:rsidP="00210BD5">
      <w:pPr>
        <w:rPr>
          <w:lang w:eastAsia="ja-JP"/>
        </w:rPr>
      </w:pPr>
      <w:bookmarkStart w:id="30" w:name="_Toc150526462"/>
      <w:bookmarkStart w:id="31" w:name="_Toc324188243"/>
      <w:proofErr w:type="gramStart"/>
      <w:r>
        <w:t>To be determined.</w:t>
      </w:r>
      <w:proofErr w:type="gramEnd"/>
    </w:p>
    <w:p w:rsidR="00210BD5" w:rsidRPr="00570D8F" w:rsidRDefault="00210BD5" w:rsidP="00210BD5">
      <w:pPr>
        <w:pStyle w:val="Heading3"/>
        <w:tabs>
          <w:tab w:val="num" w:pos="720"/>
        </w:tabs>
      </w:pPr>
      <w:r w:rsidRPr="00570D8F">
        <w:t>Work programme</w:t>
      </w:r>
      <w:bookmarkEnd w:id="30"/>
      <w:bookmarkEnd w:id="31"/>
    </w:p>
    <w:p w:rsidR="00210BD5" w:rsidRPr="00570D8F" w:rsidRDefault="00210BD5" w:rsidP="00210BD5">
      <w:pPr>
        <w:pStyle w:val="Heading4"/>
        <w:tabs>
          <w:tab w:val="num" w:pos="864"/>
        </w:tabs>
      </w:pPr>
      <w:bookmarkStart w:id="32" w:name="_Toc324188244"/>
      <w:r w:rsidRPr="00570D8F">
        <w:t>Future work</w:t>
      </w:r>
      <w:bookmarkEnd w:id="32"/>
    </w:p>
    <w:p w:rsidR="00856073" w:rsidRDefault="00856073" w:rsidP="00856073">
      <w:bookmarkStart w:id="33" w:name="_Toc324188245"/>
      <w:r w:rsidRPr="001D27CF">
        <w:t xml:space="preserve">E-mail correspondences pertaining to the activities of this group are routinely conducted using the e-mail reflector currently hosted by the ITU, </w:t>
      </w:r>
      <w:hyperlink r:id="rId43" w:history="1">
        <w:r w:rsidRPr="001D27CF">
          <w:rPr>
            <w:rStyle w:val="Hyperlink"/>
          </w:rPr>
          <w:t>t13sg16q5@lists.itu.int</w:t>
        </w:r>
      </w:hyperlink>
      <w:r w:rsidRPr="001D27CF">
        <w:t xml:space="preserve">, as well as the mailing list hosted by </w:t>
      </w:r>
      <w:proofErr w:type="spellStart"/>
      <w:r w:rsidRPr="001D27CF">
        <w:t>Packetizer</w:t>
      </w:r>
      <w:proofErr w:type="spellEnd"/>
      <w:r w:rsidRPr="001D27CF">
        <w:t xml:space="preserve">, </w:t>
      </w:r>
      <w:hyperlink r:id="rId44" w:history="1">
        <w:r w:rsidRPr="001D27CF">
          <w:rPr>
            <w:rStyle w:val="Hyperlink"/>
          </w:rPr>
          <w:t>sg16-avd@lists.packetizer.com</w:t>
        </w:r>
      </w:hyperlink>
      <w:r w:rsidRPr="001D27CF">
        <w:t>.</w:t>
      </w:r>
    </w:p>
    <w:p w:rsidR="00856073" w:rsidRPr="001D27CF" w:rsidRDefault="00856073" w:rsidP="00856073">
      <w:r w:rsidRPr="001D27CF">
        <w:t xml:space="preserve">Those wishing to subscribe or unsubscribe to e-mail reflectors hosted by ITU should follow the instructions at </w:t>
      </w:r>
      <w:hyperlink r:id="rId45" w:history="1">
        <w:r w:rsidRPr="001D27CF">
          <w:rPr>
            <w:rStyle w:val="Hyperlink"/>
          </w:rPr>
          <w:t>http://</w:t>
        </w:r>
        <w:r>
          <w:rPr>
            <w:rStyle w:val="Hyperlink"/>
          </w:rPr>
          <w:t>itu.int</w:t>
        </w:r>
        <w:r w:rsidRPr="001D27CF">
          <w:rPr>
            <w:rStyle w:val="Hyperlink"/>
          </w:rPr>
          <w:t>/ITU-T/edh/faqs-email.html</w:t>
        </w:r>
      </w:hyperlink>
      <w:r w:rsidRPr="001D27CF">
        <w:t xml:space="preserve">.  Those wishing to subscribe or unsubscribe to the </w:t>
      </w:r>
      <w:proofErr w:type="spellStart"/>
      <w:r w:rsidRPr="001D27CF">
        <w:t>Packetizer</w:t>
      </w:r>
      <w:proofErr w:type="spellEnd"/>
      <w:r w:rsidRPr="001D27CF">
        <w:t xml:space="preserve"> reflector should follow the instructions at: </w:t>
      </w:r>
      <w:hyperlink r:id="rId46" w:history="1">
        <w:r w:rsidRPr="001D27CF">
          <w:rPr>
            <w:rStyle w:val="Hyperlink"/>
          </w:rPr>
          <w:t>http://lists.packetizer.com/mailman/listinfo/sg16-avd</w:t>
        </w:r>
      </w:hyperlink>
      <w:r w:rsidRPr="001D27CF">
        <w:t>.</w:t>
      </w:r>
    </w:p>
    <w:p w:rsidR="00856073" w:rsidRPr="001D27CF" w:rsidRDefault="00856073" w:rsidP="00856073">
      <w:r w:rsidRPr="001D27CF">
        <w:t xml:space="preserve">Rapporteur group documentation can be found in the external FTP server for Q5/16 located at </w:t>
      </w:r>
      <w:hyperlink r:id="rId47" w:history="1">
        <w:r w:rsidRPr="001D27CF">
          <w:rPr>
            <w:rStyle w:val="Hyperlink"/>
          </w:rPr>
          <w:t>http://ftp3.itu.int/av-arch/avc-site</w:t>
        </w:r>
      </w:hyperlink>
      <w:r w:rsidRPr="001D27CF">
        <w:t>.</w:t>
      </w:r>
    </w:p>
    <w:p w:rsidR="00210BD5" w:rsidRPr="00891559" w:rsidRDefault="00210BD5" w:rsidP="00210BD5">
      <w:pPr>
        <w:pStyle w:val="Normalbeforetable"/>
      </w:pPr>
      <w:r w:rsidRPr="00891559">
        <w:t>The currently open work items for Q5/16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1"/>
        <w:gridCol w:w="2387"/>
        <w:gridCol w:w="3294"/>
        <w:gridCol w:w="1116"/>
        <w:gridCol w:w="1467"/>
      </w:tblGrid>
      <w:tr w:rsidR="00210BD5" w:rsidRPr="00891559" w:rsidTr="00856073">
        <w:trPr>
          <w:tblHeader/>
          <w:jc w:val="center"/>
        </w:trPr>
        <w:tc>
          <w:tcPr>
            <w:tcW w:w="15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0BD5" w:rsidRPr="00891559" w:rsidRDefault="00210BD5" w:rsidP="00C50657">
            <w:pPr>
              <w:pStyle w:val="Tablehead"/>
            </w:pPr>
            <w:r w:rsidRPr="00891559">
              <w:t>Acronym</w:t>
            </w:r>
          </w:p>
        </w:tc>
        <w:tc>
          <w:tcPr>
            <w:tcW w:w="2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0BD5" w:rsidRPr="00891559" w:rsidRDefault="00210BD5" w:rsidP="00C50657">
            <w:pPr>
              <w:pStyle w:val="Tablehead"/>
            </w:pPr>
            <w:r w:rsidRPr="00891559">
              <w:t>Title</w:t>
            </w:r>
          </w:p>
        </w:tc>
        <w:tc>
          <w:tcPr>
            <w:tcW w:w="32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0BD5" w:rsidRPr="00891559" w:rsidRDefault="00210BD5" w:rsidP="00C50657">
            <w:pPr>
              <w:pStyle w:val="Tablehead"/>
            </w:pPr>
            <w:r w:rsidRPr="00891559">
              <w:t>Editor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0BD5" w:rsidRPr="00891559" w:rsidRDefault="00210BD5" w:rsidP="00C50657">
            <w:pPr>
              <w:pStyle w:val="Tablehead"/>
            </w:pPr>
            <w:r w:rsidRPr="00891559">
              <w:t>Consent / Approval</w:t>
            </w:r>
          </w:p>
        </w:tc>
        <w:tc>
          <w:tcPr>
            <w:tcW w:w="14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0BD5" w:rsidRPr="00891559" w:rsidRDefault="00210BD5" w:rsidP="00C50657">
            <w:pPr>
              <w:pStyle w:val="Tablehead"/>
            </w:pPr>
            <w:r w:rsidRPr="00891559">
              <w:t>Reference</w:t>
            </w:r>
          </w:p>
        </w:tc>
      </w:tr>
      <w:tr w:rsidR="00210BD5" w:rsidRPr="00891559" w:rsidTr="00856073">
        <w:trPr>
          <w:jc w:val="center"/>
        </w:trPr>
        <w:tc>
          <w:tcPr>
            <w:tcW w:w="1591" w:type="dxa"/>
            <w:shd w:val="clear" w:color="auto" w:fill="auto"/>
          </w:tcPr>
          <w:p w:rsidR="00210BD5" w:rsidRPr="00891559" w:rsidRDefault="00210BD5" w:rsidP="00C50657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>H.TPS-AV</w:t>
            </w:r>
          </w:p>
        </w:tc>
        <w:tc>
          <w:tcPr>
            <w:tcW w:w="2387" w:type="dxa"/>
            <w:shd w:val="clear" w:color="auto" w:fill="auto"/>
          </w:tcPr>
          <w:p w:rsidR="00210BD5" w:rsidRPr="00891559" w:rsidRDefault="00210BD5" w:rsidP="00C50657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 xml:space="preserve">Audio/Video Parameters for Telepresence systems </w:t>
            </w:r>
          </w:p>
        </w:tc>
        <w:tc>
          <w:tcPr>
            <w:tcW w:w="3294" w:type="dxa"/>
            <w:shd w:val="clear" w:color="auto" w:fill="auto"/>
          </w:tcPr>
          <w:p w:rsidR="00210BD5" w:rsidRPr="006909B7" w:rsidRDefault="00210BD5" w:rsidP="00C50657">
            <w:pPr>
              <w:pStyle w:val="Tabletext"/>
              <w:rPr>
                <w:lang w:val="de-CH"/>
              </w:rPr>
            </w:pPr>
            <w:r w:rsidRPr="006909B7">
              <w:rPr>
                <w:lang w:val="de-CH"/>
              </w:rPr>
              <w:t>S. Botzko (</w:t>
            </w:r>
            <w:r>
              <w:fldChar w:fldCharType="begin"/>
            </w:r>
            <w:r>
              <w:instrText xml:space="preserve"> HYPERLINK "mailto:Stephen.Botzko@polycom.com" </w:instrText>
            </w:r>
            <w:r>
              <w:fldChar w:fldCharType="separate"/>
            </w:r>
            <w:r w:rsidRPr="006909B7">
              <w:rPr>
                <w:rStyle w:val="Hyperlink"/>
                <w:lang w:val="de-CH"/>
              </w:rPr>
              <w:t>Stephen.Botzko@polycom.com</w:t>
            </w:r>
            <w:r>
              <w:rPr>
                <w:rStyle w:val="Hyperlink"/>
                <w:lang w:val="de-CH"/>
              </w:rPr>
              <w:fldChar w:fldCharType="end"/>
            </w:r>
            <w:r w:rsidRPr="006909B7">
              <w:rPr>
                <w:lang w:val="de-CH"/>
              </w:rPr>
              <w:t>)</w:t>
            </w:r>
          </w:p>
        </w:tc>
        <w:tc>
          <w:tcPr>
            <w:tcW w:w="1116" w:type="dxa"/>
            <w:shd w:val="clear" w:color="auto" w:fill="auto"/>
          </w:tcPr>
          <w:p w:rsidR="00210BD5" w:rsidRPr="00891559" w:rsidRDefault="00210BD5" w:rsidP="00C50657">
            <w:pPr>
              <w:pStyle w:val="Tabletext"/>
              <w:jc w:val="center"/>
            </w:pPr>
            <w:r>
              <w:rPr>
                <w:color w:val="000000"/>
              </w:rPr>
              <w:t>201</w:t>
            </w:r>
            <w:r w:rsidR="00856073">
              <w:rPr>
                <w:color w:val="000000"/>
              </w:rPr>
              <w:t>5</w:t>
            </w:r>
          </w:p>
        </w:tc>
        <w:tc>
          <w:tcPr>
            <w:tcW w:w="1467" w:type="dxa"/>
            <w:shd w:val="clear" w:color="auto" w:fill="auto"/>
          </w:tcPr>
          <w:p w:rsidR="00210BD5" w:rsidRPr="007F7801" w:rsidRDefault="00066576" w:rsidP="00C50657">
            <w:pPr>
              <w:pStyle w:val="Tabletext"/>
              <w:jc w:val="center"/>
              <w:rPr>
                <w:highlight w:val="yellow"/>
              </w:rPr>
            </w:pPr>
            <w:hyperlink r:id="rId48" w:tgtFrame="_parent" w:history="1">
              <w:r w:rsidR="00856073">
                <w:rPr>
                  <w:rFonts w:eastAsia="Times New Roman"/>
                  <w:color w:val="0000FF"/>
                  <w:szCs w:val="24"/>
                  <w:u w:val="single"/>
                </w:rPr>
                <w:t>TD-175/WP1</w:t>
              </w:r>
            </w:hyperlink>
          </w:p>
        </w:tc>
      </w:tr>
      <w:tr w:rsidR="00210BD5" w:rsidRPr="00891559" w:rsidTr="00856073">
        <w:trPr>
          <w:jc w:val="center"/>
        </w:trPr>
        <w:tc>
          <w:tcPr>
            <w:tcW w:w="1591" w:type="dxa"/>
            <w:shd w:val="clear" w:color="auto" w:fill="auto"/>
          </w:tcPr>
          <w:p w:rsidR="00210BD5" w:rsidRPr="00891559" w:rsidRDefault="00210BD5" w:rsidP="00C50657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H.TPS-SIG</w:t>
            </w:r>
          </w:p>
        </w:tc>
        <w:tc>
          <w:tcPr>
            <w:tcW w:w="2387" w:type="dxa"/>
            <w:shd w:val="clear" w:color="auto" w:fill="auto"/>
          </w:tcPr>
          <w:p w:rsidR="00210BD5" w:rsidRPr="00891559" w:rsidRDefault="00210BD5" w:rsidP="00C50657">
            <w:pPr>
              <w:pStyle w:val="Tabletext"/>
              <w:rPr>
                <w:color w:val="000000"/>
              </w:rPr>
            </w:pPr>
            <w:r w:rsidRPr="00313412">
              <w:rPr>
                <w:rFonts w:eastAsia="Times New Roman"/>
                <w:color w:val="000000"/>
                <w:szCs w:val="24"/>
              </w:rPr>
              <w:t>Signalling for telepresence-enabled conferencing</w:t>
            </w:r>
          </w:p>
        </w:tc>
        <w:tc>
          <w:tcPr>
            <w:tcW w:w="3294" w:type="dxa"/>
            <w:shd w:val="clear" w:color="auto" w:fill="auto"/>
          </w:tcPr>
          <w:p w:rsidR="00856073" w:rsidRPr="005E6124" w:rsidRDefault="00856073" w:rsidP="00856073">
            <w:pPr>
              <w:pStyle w:val="Tabletext"/>
              <w:rPr>
                <w:lang w:val="es-ES" w:eastAsia="zh-CN"/>
              </w:rPr>
            </w:pPr>
            <w:r w:rsidRPr="005E6124">
              <w:rPr>
                <w:lang w:val="es-ES" w:eastAsia="zh-CN"/>
              </w:rPr>
              <w:t xml:space="preserve">A. Martin de </w:t>
            </w:r>
            <w:proofErr w:type="spellStart"/>
            <w:r w:rsidRPr="005E6124">
              <w:rPr>
                <w:lang w:val="es-ES" w:eastAsia="zh-CN"/>
              </w:rPr>
              <w:t>Nicolas</w:t>
            </w:r>
            <w:proofErr w:type="spellEnd"/>
          </w:p>
          <w:p w:rsidR="00210BD5" w:rsidRPr="006909B7" w:rsidRDefault="00856073" w:rsidP="00C50657">
            <w:pPr>
              <w:pStyle w:val="Tabletext"/>
              <w:rPr>
                <w:lang w:val="de-CH"/>
              </w:rPr>
            </w:pPr>
            <w:r w:rsidRPr="005E6124">
              <w:rPr>
                <w:lang w:val="es-ES" w:eastAsia="zh-CN"/>
              </w:rPr>
              <w:t>(</w:t>
            </w:r>
            <w:hyperlink r:id="rId49" w:history="1">
              <w:r w:rsidRPr="005E6124">
                <w:rPr>
                  <w:rStyle w:val="Hyperlink"/>
                  <w:szCs w:val="22"/>
                  <w:lang w:val="es-ES" w:eastAsia="zh-CN"/>
                </w:rPr>
                <w:t>arturo.martin-de-nicolas@ericsson.com</w:t>
              </w:r>
            </w:hyperlink>
            <w:r w:rsidRPr="005E6124">
              <w:rPr>
                <w:lang w:val="es-ES" w:eastAsia="zh-CN"/>
              </w:rPr>
              <w:t>)</w:t>
            </w:r>
          </w:p>
        </w:tc>
        <w:tc>
          <w:tcPr>
            <w:tcW w:w="1116" w:type="dxa"/>
            <w:shd w:val="clear" w:color="auto" w:fill="auto"/>
          </w:tcPr>
          <w:p w:rsidR="00210BD5" w:rsidRDefault="00856073" w:rsidP="00C50657">
            <w:pPr>
              <w:pStyle w:val="Tabletext"/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67" w:type="dxa"/>
            <w:shd w:val="clear" w:color="auto" w:fill="auto"/>
          </w:tcPr>
          <w:p w:rsidR="00210BD5" w:rsidRDefault="00066576" w:rsidP="00C50657">
            <w:pPr>
              <w:pStyle w:val="Tabletext"/>
              <w:jc w:val="center"/>
            </w:pPr>
            <w:hyperlink r:id="rId50" w:tgtFrame="_parent" w:history="1">
              <w:r w:rsidR="00856073">
                <w:rPr>
                  <w:rFonts w:eastAsia="Times New Roman"/>
                  <w:color w:val="0000FF"/>
                  <w:szCs w:val="24"/>
                  <w:u w:val="single"/>
                </w:rPr>
                <w:t>TD-169/WP1</w:t>
              </w:r>
            </w:hyperlink>
          </w:p>
        </w:tc>
      </w:tr>
    </w:tbl>
    <w:p w:rsidR="00210BD5" w:rsidRPr="00570D8F" w:rsidRDefault="00210BD5" w:rsidP="00210BD5">
      <w:pPr>
        <w:pStyle w:val="Heading4"/>
        <w:tabs>
          <w:tab w:val="num" w:pos="864"/>
        </w:tabs>
      </w:pPr>
      <w:r w:rsidRPr="00570D8F">
        <w:lastRenderedPageBreak/>
        <w:t>Future meetings</w:t>
      </w:r>
      <w:bookmarkEnd w:id="33"/>
    </w:p>
    <w:p w:rsidR="00210BD5" w:rsidRPr="00BC51FE" w:rsidRDefault="00210BD5" w:rsidP="00210BD5">
      <w:bookmarkStart w:id="34" w:name="_Toc150526533"/>
      <w:r>
        <w:rPr>
          <w:lang w:val="en-AU"/>
        </w:rPr>
        <w:t>Question 5</w:t>
      </w:r>
      <w:r w:rsidRPr="008A3949">
        <w:rPr>
          <w:lang w:val="en-AU"/>
        </w:rPr>
        <w:t xml:space="preserve">/16 </w:t>
      </w:r>
      <w:r>
        <w:rPr>
          <w:lang w:val="en-AU"/>
        </w:rPr>
        <w:t>is planning to meet at th</w:t>
      </w:r>
      <w:r w:rsidR="009B1AF5">
        <w:rPr>
          <w:lang w:val="en-AU"/>
        </w:rPr>
        <w:t>e next Study Group 16 meeting 09 – 20 February</w:t>
      </w:r>
      <w:r w:rsidRPr="00352FCA">
        <w:rPr>
          <w:lang w:val="en-AU"/>
        </w:rPr>
        <w:t xml:space="preserve"> 201</w:t>
      </w:r>
      <w:r w:rsidR="009B1AF5">
        <w:rPr>
          <w:lang w:val="en-AU"/>
        </w:rPr>
        <w:t>5 in Geneva, Switzerland</w:t>
      </w:r>
      <w:r>
        <w:rPr>
          <w:lang w:val="en-AU"/>
        </w:rPr>
        <w:t>.</w:t>
      </w:r>
      <w:bookmarkEnd w:id="34"/>
      <w:r>
        <w:rPr>
          <w:lang w:val="en-AU"/>
        </w:rPr>
        <w:t xml:space="preserve"> </w:t>
      </w:r>
      <w:r w:rsidRPr="008A3949">
        <w:rPr>
          <w:lang w:val="en-AU"/>
        </w:rPr>
        <w:t xml:space="preserve"> </w:t>
      </w:r>
    </w:p>
    <w:p w:rsidR="00210BD5" w:rsidRPr="00A14FB6" w:rsidRDefault="00210BD5" w:rsidP="00210BD5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51"/>
      <w:footerReference w:type="first" r:id="rId5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576" w:rsidRDefault="00066576">
      <w:r>
        <w:separator/>
      </w:r>
    </w:p>
  </w:endnote>
  <w:endnote w:type="continuationSeparator" w:id="0">
    <w:p w:rsidR="00066576" w:rsidRDefault="00066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35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210BD5" w:rsidRDefault="00210BD5" w:rsidP="006C499C">
          <w:pPr>
            <w:rPr>
              <w:sz w:val="20"/>
            </w:rPr>
          </w:pPr>
          <w:r w:rsidRPr="00210BD5">
            <w:rPr>
              <w:sz w:val="20"/>
            </w:rPr>
            <w:t>Stephen Botzko</w:t>
          </w:r>
        </w:p>
        <w:p w:rsidR="006C499C" w:rsidRPr="00210BD5" w:rsidRDefault="00210BD5" w:rsidP="006C499C">
          <w:pPr>
            <w:spacing w:before="0"/>
            <w:rPr>
              <w:sz w:val="20"/>
            </w:rPr>
          </w:pPr>
          <w:r w:rsidRPr="00210BD5">
            <w:rPr>
              <w:sz w:val="20"/>
            </w:rPr>
            <w:t>Polycom</w:t>
          </w:r>
        </w:p>
        <w:p w:rsidR="006C499C" w:rsidRPr="00F331C5" w:rsidRDefault="00210BD5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210BD5">
            <w:rPr>
              <w:sz w:val="20"/>
            </w:rPr>
            <w:t>1 (978) 292-5395</w:t>
          </w:r>
        </w:p>
        <w:p w:rsidR="006C499C" w:rsidRPr="00F331C5" w:rsidRDefault="00210BD5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210BD5">
            <w:rPr>
              <w:sz w:val="20"/>
            </w:rPr>
            <w:t>Stephen.Botzko@polycom.com</w:t>
          </w:r>
        </w:p>
      </w:tc>
    </w:tr>
    <w:bookmarkEnd w:id="35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576" w:rsidRDefault="00066576">
      <w:r>
        <w:separator/>
      </w:r>
    </w:p>
  </w:footnote>
  <w:footnote w:type="continuationSeparator" w:id="0">
    <w:p w:rsidR="00066576" w:rsidRDefault="00066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C91310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210BD5" w:rsidP="006C499C">
    <w:pPr>
      <w:pStyle w:val="Header"/>
    </w:pPr>
    <w:r w:rsidRPr="00210BD5">
      <w:t>TD-04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38B6289"/>
    <w:multiLevelType w:val="hybridMultilevel"/>
    <w:tmpl w:val="E85E1428"/>
    <w:lvl w:ilvl="0" w:tplc="334C796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49557D6C"/>
    <w:multiLevelType w:val="hybridMultilevel"/>
    <w:tmpl w:val="DBA24F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95039D9"/>
    <w:multiLevelType w:val="hybridMultilevel"/>
    <w:tmpl w:val="F3720DD2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7BA53998"/>
    <w:multiLevelType w:val="hybridMultilevel"/>
    <w:tmpl w:val="600623F0"/>
    <w:lvl w:ilvl="0" w:tplc="334C796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1C3"/>
    <w:rsid w:val="00066576"/>
    <w:rsid w:val="00112FB5"/>
    <w:rsid w:val="001F1C43"/>
    <w:rsid w:val="002011C3"/>
    <w:rsid w:val="00210BD5"/>
    <w:rsid w:val="002444E1"/>
    <w:rsid w:val="00274097"/>
    <w:rsid w:val="00300FD9"/>
    <w:rsid w:val="00400F75"/>
    <w:rsid w:val="005267E7"/>
    <w:rsid w:val="00602AA7"/>
    <w:rsid w:val="006469E2"/>
    <w:rsid w:val="0067042E"/>
    <w:rsid w:val="00677DB3"/>
    <w:rsid w:val="00682BBD"/>
    <w:rsid w:val="0068394C"/>
    <w:rsid w:val="006927C1"/>
    <w:rsid w:val="006C499C"/>
    <w:rsid w:val="006E68A9"/>
    <w:rsid w:val="006F3EE7"/>
    <w:rsid w:val="00714E1F"/>
    <w:rsid w:val="007570DD"/>
    <w:rsid w:val="00762E0E"/>
    <w:rsid w:val="0077413D"/>
    <w:rsid w:val="007B331C"/>
    <w:rsid w:val="007D5F32"/>
    <w:rsid w:val="00856073"/>
    <w:rsid w:val="00891D47"/>
    <w:rsid w:val="009026BC"/>
    <w:rsid w:val="00937BCE"/>
    <w:rsid w:val="009B1AF5"/>
    <w:rsid w:val="009C724D"/>
    <w:rsid w:val="00A14FB6"/>
    <w:rsid w:val="00A65213"/>
    <w:rsid w:val="00AC05E5"/>
    <w:rsid w:val="00AC26B2"/>
    <w:rsid w:val="00AE566B"/>
    <w:rsid w:val="00AE68B3"/>
    <w:rsid w:val="00B83257"/>
    <w:rsid w:val="00C03EC3"/>
    <w:rsid w:val="00C2315B"/>
    <w:rsid w:val="00C24593"/>
    <w:rsid w:val="00C27061"/>
    <w:rsid w:val="00C50657"/>
    <w:rsid w:val="00C530AF"/>
    <w:rsid w:val="00C91310"/>
    <w:rsid w:val="00CC667A"/>
    <w:rsid w:val="00D0565D"/>
    <w:rsid w:val="00DB1662"/>
    <w:rsid w:val="00DC3A4C"/>
    <w:rsid w:val="00DE7C31"/>
    <w:rsid w:val="00DF54C8"/>
    <w:rsid w:val="00E375A4"/>
    <w:rsid w:val="00E42F4C"/>
    <w:rsid w:val="00EB6B2D"/>
    <w:rsid w:val="00F640B1"/>
    <w:rsid w:val="00FA2B2B"/>
    <w:rsid w:val="00FD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Heading2Char">
    <w:name w:val="Heading 2 Char"/>
    <w:basedOn w:val="DefaultParagraphFont"/>
    <w:link w:val="Heading2"/>
    <w:rsid w:val="00210BD5"/>
    <w:rPr>
      <w:b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210BD5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210BD5"/>
    <w:rPr>
      <w:b/>
      <w:sz w:val="24"/>
      <w:lang w:val="en-GB"/>
    </w:rPr>
  </w:style>
  <w:style w:type="character" w:customStyle="1" w:styleId="TabletextChar">
    <w:name w:val="Table_text Char"/>
    <w:link w:val="Tabletext"/>
    <w:locked/>
    <w:rsid w:val="00210BD5"/>
    <w:rPr>
      <w:sz w:val="22"/>
      <w:lang w:val="en-GB"/>
    </w:rPr>
  </w:style>
  <w:style w:type="character" w:styleId="Hyperlink">
    <w:name w:val="Hyperlink"/>
    <w:aliases w:val="超级链接"/>
    <w:rsid w:val="00210BD5"/>
    <w:rPr>
      <w:color w:val="0000FF"/>
      <w:u w:val="single"/>
    </w:rPr>
  </w:style>
  <w:style w:type="paragraph" w:customStyle="1" w:styleId="Normalbeforetable">
    <w:name w:val="Normal before table"/>
    <w:basedOn w:val="Normal"/>
    <w:rsid w:val="00210BD5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character" w:styleId="FollowedHyperlink">
    <w:name w:val="FollowedHyperlink"/>
    <w:basedOn w:val="DefaultParagraphFont"/>
    <w:semiHidden/>
    <w:unhideWhenUsed/>
    <w:rsid w:val="00C530A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Heading2Char">
    <w:name w:val="Heading 2 Char"/>
    <w:basedOn w:val="DefaultParagraphFont"/>
    <w:link w:val="Heading2"/>
    <w:rsid w:val="00210BD5"/>
    <w:rPr>
      <w:b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210BD5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210BD5"/>
    <w:rPr>
      <w:b/>
      <w:sz w:val="24"/>
      <w:lang w:val="en-GB"/>
    </w:rPr>
  </w:style>
  <w:style w:type="character" w:customStyle="1" w:styleId="TabletextChar">
    <w:name w:val="Table_text Char"/>
    <w:link w:val="Tabletext"/>
    <w:locked/>
    <w:rsid w:val="00210BD5"/>
    <w:rPr>
      <w:sz w:val="22"/>
      <w:lang w:val="en-GB"/>
    </w:rPr>
  </w:style>
  <w:style w:type="character" w:styleId="Hyperlink">
    <w:name w:val="Hyperlink"/>
    <w:aliases w:val="超级链接"/>
    <w:rsid w:val="00210BD5"/>
    <w:rPr>
      <w:color w:val="0000FF"/>
      <w:u w:val="single"/>
    </w:rPr>
  </w:style>
  <w:style w:type="paragraph" w:customStyle="1" w:styleId="Normalbeforetable">
    <w:name w:val="Normal before table"/>
    <w:basedOn w:val="Normal"/>
    <w:rsid w:val="00210BD5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character" w:styleId="FollowedHyperlink">
    <w:name w:val="FollowedHyperlink"/>
    <w:basedOn w:val="DefaultParagraphFont"/>
    <w:semiHidden/>
    <w:unhideWhenUsed/>
    <w:rsid w:val="00C530A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8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tp3.itu.int/av-arch/avc-site/2013-2016/1411_Seo/AVD-4638.zip" TargetMode="External"/><Relationship Id="rId18" Type="http://schemas.openxmlformats.org/officeDocument/2006/relationships/hyperlink" Target="http://ftp3.itu.int/av-arch/avc-site/2013-2016/1411_Seo/AVD-4648.zip" TargetMode="External"/><Relationship Id="rId26" Type="http://schemas.openxmlformats.org/officeDocument/2006/relationships/hyperlink" Target="http://ftp3.itu.int/av-arch/avc-site/2013-2016/1411_Seo/AVD-4647.zip" TargetMode="External"/><Relationship Id="rId39" Type="http://schemas.openxmlformats.org/officeDocument/2006/relationships/hyperlink" Target="http://ftp3.itu.int/av-arch/avc-site/2013-2016/1411_Seo/AVD-4644.zip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ftp3.itu.int/av-arch/avc-site/2013-2016/1411_Seo/AVD-4653.zip" TargetMode="External"/><Relationship Id="rId34" Type="http://schemas.openxmlformats.org/officeDocument/2006/relationships/hyperlink" Target="http://ftp3.itu.int/av-arch/avc-site/2013-2016/1411_Seo/AVD-4657.zip" TargetMode="External"/><Relationship Id="rId42" Type="http://schemas.openxmlformats.org/officeDocument/2006/relationships/hyperlink" Target="http://ftp3.itu.int/av-arch/avc-site/2013-2016/1411_Seo/AVD-4653.zip" TargetMode="External"/><Relationship Id="rId47" Type="http://schemas.openxmlformats.org/officeDocument/2006/relationships/hyperlink" Target="http://ftp3.itu.int/av-arch/avc-site" TargetMode="External"/><Relationship Id="rId50" Type="http://schemas.openxmlformats.org/officeDocument/2006/relationships/hyperlink" Target="http://www.itu.int/md/meetingdoc.asp?lang=en&amp;parent=T13-SG16-140630-TD-WP1-0169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ftp3.itu.int/av-arch/avc-site/2013-2016/1411_Seo/AVD-4631.zip" TargetMode="External"/><Relationship Id="rId17" Type="http://schemas.openxmlformats.org/officeDocument/2006/relationships/hyperlink" Target="http://ftp3.itu.int/av-arch/avc-site/2013-2016/1411_Seo/AVD-4647.zip" TargetMode="External"/><Relationship Id="rId25" Type="http://schemas.openxmlformats.org/officeDocument/2006/relationships/hyperlink" Target="http://ftp3.itu.int/av-arch/avc-site/2013-2016/1411_Seo/TD-04.zip" TargetMode="External"/><Relationship Id="rId33" Type="http://schemas.openxmlformats.org/officeDocument/2006/relationships/hyperlink" Target="http://ftp3.itu.int/av-arch/avc-site/2013-2016/1411_Seo/AVD-4631.zip" TargetMode="External"/><Relationship Id="rId38" Type="http://schemas.openxmlformats.org/officeDocument/2006/relationships/hyperlink" Target="http://ftp3.itu.int/av-arch/avc-site/2013-2016/1411_Seo/AVD-4643.zip" TargetMode="External"/><Relationship Id="rId46" Type="http://schemas.openxmlformats.org/officeDocument/2006/relationships/hyperlink" Target="http://lists.packetizer.com/mailman/listinfo/sg16-avd" TargetMode="External"/><Relationship Id="rId2" Type="http://schemas.openxmlformats.org/officeDocument/2006/relationships/styles" Target="styles.xml"/><Relationship Id="rId16" Type="http://schemas.openxmlformats.org/officeDocument/2006/relationships/hyperlink" Target="http://ftp3.itu.int/av-arch/avc-site/2013-2016/1411_Seo/AVD-4646.zip" TargetMode="External"/><Relationship Id="rId20" Type="http://schemas.openxmlformats.org/officeDocument/2006/relationships/hyperlink" Target="http://ftp3.itu.int/av-arch/avc-site/2013-2016/1411_Seo/AVD-4652.zip" TargetMode="External"/><Relationship Id="rId29" Type="http://schemas.openxmlformats.org/officeDocument/2006/relationships/hyperlink" Target="http://ftp3.itu.int/av-arch/avc-site/2013-2016/1411_Seo/AVD-4656.zip" TargetMode="External"/><Relationship Id="rId41" Type="http://schemas.openxmlformats.org/officeDocument/2006/relationships/hyperlink" Target="http://ftp3.itu.int/av-arch/avc-site/2013-2016/1411_Seo/AVD-4652.zip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tp3.itu.int/av-arch/avc-site/2013-2016/1411_Seo/AVD-4630.zip" TargetMode="External"/><Relationship Id="rId24" Type="http://schemas.openxmlformats.org/officeDocument/2006/relationships/hyperlink" Target="http://ftp3.itu.int/av-arch/avc-site/2013-2016/1411_Seo/AVD-4658.zip" TargetMode="External"/><Relationship Id="rId32" Type="http://schemas.openxmlformats.org/officeDocument/2006/relationships/hyperlink" Target="http://ftp3.itu.int/av-arch/avc-site/2013-2016/1411_Seo/AVD-4630.zip" TargetMode="External"/><Relationship Id="rId37" Type="http://schemas.openxmlformats.org/officeDocument/2006/relationships/hyperlink" Target="http://ftp3.itu.int/av-arch/avc-site/2013-2016/1411_Seo/AVD-4620.zip" TargetMode="External"/><Relationship Id="rId40" Type="http://schemas.openxmlformats.org/officeDocument/2006/relationships/hyperlink" Target="http://ftp3.itu.int/av-arch/avc-site/2013-2016/1411_Seo/AVD-4651.zip" TargetMode="External"/><Relationship Id="rId45" Type="http://schemas.openxmlformats.org/officeDocument/2006/relationships/hyperlink" Target="http://www.itu.int/ITU-T/edh/faqs-email.html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ftp3.itu.int/av-arch/avc-site/2013-2016/1411_Seo/AVD-4644.zip" TargetMode="External"/><Relationship Id="rId23" Type="http://schemas.openxmlformats.org/officeDocument/2006/relationships/hyperlink" Target="http://ftp3.itu.int/av-arch/avc-site/2013-2016/1411_Seo/AVD-4657.zip" TargetMode="External"/><Relationship Id="rId28" Type="http://schemas.openxmlformats.org/officeDocument/2006/relationships/hyperlink" Target="http://ftp3.itu.int/av-arch/avc-site/2013-2016/1411_Seo/AVD-4648.zip" TargetMode="External"/><Relationship Id="rId36" Type="http://schemas.openxmlformats.org/officeDocument/2006/relationships/hyperlink" Target="http://ftp3.itu.int/av-arch/avc-site/2013-2016/1411_Seo/AVD-4638.zip" TargetMode="External"/><Relationship Id="rId49" Type="http://schemas.openxmlformats.org/officeDocument/2006/relationships/hyperlink" Target="mailto:arturo.martin-de-nicolas@ericsson.com" TargetMode="External"/><Relationship Id="rId10" Type="http://schemas.openxmlformats.org/officeDocument/2006/relationships/hyperlink" Target="http://ftp3.itu.int/av-arch/avc-site/2013-2016/1411_Seo/AVD-4628.zip" TargetMode="External"/><Relationship Id="rId19" Type="http://schemas.openxmlformats.org/officeDocument/2006/relationships/hyperlink" Target="http://ftp3.itu.int/av-arch/avc-site/2013-2016/1411_Seo/AVD-4651.zip" TargetMode="External"/><Relationship Id="rId31" Type="http://schemas.openxmlformats.org/officeDocument/2006/relationships/hyperlink" Target="http://ftp3.itu.int/av-arch/avc-site/2013-2016/1411_Seo/AVD-4628.zip" TargetMode="External"/><Relationship Id="rId44" Type="http://schemas.openxmlformats.org/officeDocument/2006/relationships/hyperlink" Target="mailto:sg16-avd@lists.packetizer.com" TargetMode="External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ftp3.itu.int/av-arch/avc-site/2013-2016/1411_Seo/AVD-4627.zip" TargetMode="External"/><Relationship Id="rId14" Type="http://schemas.openxmlformats.org/officeDocument/2006/relationships/hyperlink" Target="http://ftp3.itu.int/av-arch/avc-site/2013-2016/1411_Seo/AVD-4643.zip" TargetMode="External"/><Relationship Id="rId22" Type="http://schemas.openxmlformats.org/officeDocument/2006/relationships/hyperlink" Target="http://ftp3.itu.int/av-arch/avc-site/2013-2016/1411_Seo/AVD-4656.zip" TargetMode="External"/><Relationship Id="rId27" Type="http://schemas.openxmlformats.org/officeDocument/2006/relationships/hyperlink" Target="http://ftp3.itu.int/av-arch/avc-site/2013-2016/1411_Seo/AVD-4646.zip" TargetMode="External"/><Relationship Id="rId30" Type="http://schemas.openxmlformats.org/officeDocument/2006/relationships/hyperlink" Target="http://ftp3.itu.int/av-arch/avc-site/2013-2016/1411_Seo/AVD-4627.zip" TargetMode="External"/><Relationship Id="rId35" Type="http://schemas.openxmlformats.org/officeDocument/2006/relationships/hyperlink" Target="http://ftp3.itu.int/av-arch/avc-site/2013-2016/1411_Seo/AVD-4658.zip" TargetMode="External"/><Relationship Id="rId43" Type="http://schemas.openxmlformats.org/officeDocument/2006/relationships/hyperlink" Target="mailto:t09sg16q5@lists.itu.int" TargetMode="External"/><Relationship Id="rId48" Type="http://schemas.openxmlformats.org/officeDocument/2006/relationships/hyperlink" Target="http://www.itu.int/md/meetingdoc.asp?lang=en&amp;parent=T13-SG16-140630-TD-WP1-0175" TargetMode="External"/><Relationship Id="rId8" Type="http://schemas.openxmlformats.org/officeDocument/2006/relationships/hyperlink" Target="http://ftp3.itu.int/av-arch/avc-site/2013-2016/1411_Seo/AVD-4620.zip" TargetMode="External"/><Relationship Id="rId51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ITU\ITU-T%20SG16%202013\1411_Seo\Q5\AVD-template_1411_Se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AVD-template_1411_Seo.dotx</Template>
  <TotalTime>103</TotalTime>
  <Pages>4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Polycom, Inc.</Company>
  <LinksUpToDate>false</LinksUpToDate>
  <CharactersWithSpaces>7413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subject/>
  <dc:creator>Information Technology</dc:creator>
  <cp:keywords/>
  <dc:description/>
  <cp:lastModifiedBy>Information Technology</cp:lastModifiedBy>
  <cp:revision>10</cp:revision>
  <cp:lastPrinted>2002-08-01T12:30:00Z</cp:lastPrinted>
  <dcterms:created xsi:type="dcterms:W3CDTF">2014-10-27T15:16:00Z</dcterms:created>
  <dcterms:modified xsi:type="dcterms:W3CDTF">2014-10-28T00:59:00Z</dcterms:modified>
</cp:coreProperties>
</file>