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8A4CF5" w:rsidRPr="0002519E" w:rsidTr="00FB46BA">
        <w:trPr>
          <w:cantSplit/>
        </w:trPr>
        <w:tc>
          <w:tcPr>
            <w:tcW w:w="1417" w:type="dxa"/>
            <w:vMerge w:val="restart"/>
          </w:tcPr>
          <w:p w:rsidR="008A4CF5" w:rsidRPr="0002519E" w:rsidRDefault="008A4CF5" w:rsidP="0002519E">
            <w:pPr>
              <w:rPr>
                <w:rFonts w:eastAsia="Times New Roman"/>
              </w:rPr>
            </w:pPr>
            <w:bookmarkStart w:id="0" w:name="dsg" w:colFirst="1" w:colLast="1"/>
            <w:bookmarkStart w:id="1" w:name="dtableau"/>
            <w:bookmarkStart w:id="2" w:name="_GoBack"/>
            <w:bookmarkStart w:id="3" w:name="InsertLogo"/>
            <w:bookmarkEnd w:id="2"/>
            <w:bookmarkEnd w:id="3"/>
            <w:r w:rsidRPr="0002519E">
              <w:rPr>
                <w:rFonts w:eastAsia="Times New Roman"/>
                <w:b/>
                <w:noProof/>
                <w:sz w:val="36"/>
                <w:lang w:val="de-DE" w:eastAsia="de-DE"/>
              </w:rPr>
              <w:drawing>
                <wp:inline distT="0" distB="0" distL="0" distR="0">
                  <wp:extent cx="771525" cy="838200"/>
                  <wp:effectExtent l="19050" t="0" r="9525" b="0"/>
                  <wp:docPr id="3"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8A4CF5" w:rsidRPr="0002519E" w:rsidRDefault="008A4CF5" w:rsidP="0002519E">
            <w:pPr>
              <w:rPr>
                <w:rFonts w:eastAsia="Times New Roman"/>
                <w:sz w:val="20"/>
              </w:rPr>
            </w:pPr>
            <w:r w:rsidRPr="0002519E">
              <w:rPr>
                <w:rFonts w:eastAsia="Times New Roman"/>
                <w:sz w:val="20"/>
              </w:rPr>
              <w:t>INTERNATIONAL TELECOMMUNICATION UNION</w:t>
            </w:r>
          </w:p>
        </w:tc>
        <w:tc>
          <w:tcPr>
            <w:tcW w:w="3345" w:type="dxa"/>
          </w:tcPr>
          <w:p w:rsidR="008A4CF5" w:rsidRDefault="008A4CF5" w:rsidP="008A4CF5">
            <w:pPr>
              <w:pStyle w:val="Docnumber"/>
            </w:pPr>
            <w:bookmarkStart w:id="4" w:name="dnum"/>
            <w:r>
              <w:t>COM 16 – C 24 – E</w:t>
            </w:r>
            <w:bookmarkEnd w:id="4"/>
          </w:p>
        </w:tc>
      </w:tr>
      <w:tr w:rsidR="0002519E" w:rsidRPr="0002519E" w:rsidTr="00FB46BA">
        <w:trPr>
          <w:cantSplit/>
          <w:trHeight w:val="355"/>
        </w:trPr>
        <w:tc>
          <w:tcPr>
            <w:tcW w:w="1417" w:type="dxa"/>
            <w:vMerge/>
          </w:tcPr>
          <w:p w:rsidR="0002519E" w:rsidRPr="0002519E" w:rsidRDefault="0002519E" w:rsidP="0002519E">
            <w:pPr>
              <w:rPr>
                <w:rFonts w:eastAsia="Times New Roman"/>
              </w:rPr>
            </w:pPr>
            <w:bookmarkStart w:id="5" w:name="ddate" w:colFirst="2" w:colLast="2"/>
          </w:p>
        </w:tc>
        <w:tc>
          <w:tcPr>
            <w:tcW w:w="4040" w:type="dxa"/>
            <w:gridSpan w:val="3"/>
            <w:vMerge w:val="restart"/>
          </w:tcPr>
          <w:p w:rsidR="0002519E" w:rsidRPr="0002519E" w:rsidRDefault="0002519E" w:rsidP="0002519E">
            <w:pPr>
              <w:rPr>
                <w:rFonts w:eastAsia="Times New Roman"/>
                <w:b/>
                <w:bCs/>
                <w:sz w:val="26"/>
              </w:rPr>
            </w:pPr>
            <w:r w:rsidRPr="0002519E">
              <w:rPr>
                <w:rFonts w:eastAsia="Times New Roman"/>
                <w:b/>
                <w:bCs/>
                <w:sz w:val="26"/>
              </w:rPr>
              <w:t>TELECOMMUNICATION</w:t>
            </w:r>
            <w:r w:rsidRPr="0002519E">
              <w:rPr>
                <w:rFonts w:eastAsia="Times New Roman"/>
                <w:b/>
                <w:bCs/>
                <w:sz w:val="26"/>
              </w:rPr>
              <w:br/>
              <w:t>STANDARDIZATION SECTOR</w:t>
            </w:r>
          </w:p>
          <w:p w:rsidR="0002519E" w:rsidRPr="0002519E" w:rsidRDefault="0002519E" w:rsidP="0002519E">
            <w:pPr>
              <w:rPr>
                <w:rFonts w:eastAsia="Times New Roman"/>
                <w:smallCaps/>
                <w:sz w:val="20"/>
              </w:rPr>
            </w:pPr>
            <w:r w:rsidRPr="0002519E">
              <w:rPr>
                <w:rFonts w:eastAsia="Times New Roman"/>
                <w:sz w:val="20"/>
              </w:rPr>
              <w:t>STUDY PERIOD 2013-2016</w:t>
            </w:r>
          </w:p>
        </w:tc>
        <w:tc>
          <w:tcPr>
            <w:tcW w:w="4466" w:type="dxa"/>
            <w:gridSpan w:val="2"/>
          </w:tcPr>
          <w:p w:rsidR="0002519E" w:rsidRPr="0002519E" w:rsidRDefault="002C3CA2" w:rsidP="0002519E">
            <w:pPr>
              <w:jc w:val="right"/>
              <w:rPr>
                <w:rFonts w:eastAsia="Times New Roman"/>
                <w:b/>
                <w:bCs/>
                <w:sz w:val="28"/>
              </w:rPr>
            </w:pPr>
            <w:r w:rsidRPr="0002519E">
              <w:rPr>
                <w:rFonts w:eastAsia="Times New Roman"/>
                <w:b/>
                <w:bCs/>
                <w:sz w:val="28"/>
              </w:rPr>
              <w:fldChar w:fldCharType="begin"/>
            </w:r>
            <w:r w:rsidR="0002519E" w:rsidRPr="0002519E">
              <w:rPr>
                <w:rFonts w:eastAsia="Times New Roman"/>
                <w:b/>
                <w:bCs/>
                <w:sz w:val="28"/>
              </w:rPr>
              <w:instrText xml:space="preserve"> </w:instrText>
            </w:r>
            <w:r w:rsidR="008A4CF5">
              <w:rPr>
                <w:rFonts w:eastAsia="Times New Roman"/>
                <w:b/>
                <w:bCs/>
                <w:sz w:val="28"/>
              </w:rPr>
              <w:instrText>CREATE</w:instrText>
            </w:r>
            <w:r w:rsidR="0002519E" w:rsidRPr="0002519E">
              <w:rPr>
                <w:rFonts w:eastAsia="Times New Roman"/>
                <w:b/>
                <w:bCs/>
                <w:sz w:val="28"/>
              </w:rPr>
              <w:instrText xml:space="preserve">DATE \@ "MMMM yyyy" </w:instrText>
            </w:r>
            <w:r w:rsidRPr="0002519E">
              <w:rPr>
                <w:rFonts w:eastAsia="Times New Roman"/>
                <w:b/>
                <w:bCs/>
                <w:sz w:val="28"/>
              </w:rPr>
              <w:fldChar w:fldCharType="separate"/>
            </w:r>
            <w:r w:rsidR="008A4CF5">
              <w:rPr>
                <w:rFonts w:eastAsia="Times New Roman"/>
                <w:b/>
                <w:bCs/>
                <w:noProof/>
                <w:sz w:val="28"/>
              </w:rPr>
              <w:t>September 2012</w:t>
            </w:r>
            <w:r w:rsidRPr="0002519E">
              <w:rPr>
                <w:rFonts w:eastAsia="Times New Roman"/>
                <w:b/>
                <w:bCs/>
                <w:sz w:val="28"/>
              </w:rPr>
              <w:fldChar w:fldCharType="end"/>
            </w:r>
          </w:p>
        </w:tc>
      </w:tr>
      <w:bookmarkEnd w:id="5"/>
      <w:tr w:rsidR="0002519E" w:rsidRPr="0002519E" w:rsidTr="00FB46BA">
        <w:trPr>
          <w:cantSplit/>
          <w:trHeight w:val="780"/>
        </w:trPr>
        <w:tc>
          <w:tcPr>
            <w:tcW w:w="1417" w:type="dxa"/>
            <w:vMerge/>
            <w:tcBorders>
              <w:bottom w:val="single" w:sz="12" w:space="0" w:color="auto"/>
            </w:tcBorders>
          </w:tcPr>
          <w:p w:rsidR="0002519E" w:rsidRPr="0002519E" w:rsidRDefault="0002519E" w:rsidP="0002519E">
            <w:pPr>
              <w:rPr>
                <w:rFonts w:eastAsia="Times New Roman"/>
              </w:rPr>
            </w:pPr>
          </w:p>
        </w:tc>
        <w:tc>
          <w:tcPr>
            <w:tcW w:w="4040" w:type="dxa"/>
            <w:gridSpan w:val="3"/>
            <w:vMerge/>
            <w:tcBorders>
              <w:bottom w:val="single" w:sz="12" w:space="0" w:color="auto"/>
            </w:tcBorders>
          </w:tcPr>
          <w:p w:rsidR="0002519E" w:rsidRPr="0002519E" w:rsidRDefault="0002519E" w:rsidP="0002519E">
            <w:pPr>
              <w:rPr>
                <w:rFonts w:eastAsia="Times New Roman"/>
                <w:b/>
                <w:bCs/>
                <w:sz w:val="26"/>
              </w:rPr>
            </w:pPr>
          </w:p>
        </w:tc>
        <w:tc>
          <w:tcPr>
            <w:tcW w:w="4466" w:type="dxa"/>
            <w:gridSpan w:val="2"/>
            <w:tcBorders>
              <w:bottom w:val="single" w:sz="12" w:space="0" w:color="auto"/>
            </w:tcBorders>
            <w:vAlign w:val="center"/>
          </w:tcPr>
          <w:p w:rsidR="0002519E" w:rsidRPr="0002519E" w:rsidRDefault="0002519E" w:rsidP="0002519E">
            <w:pPr>
              <w:jc w:val="right"/>
              <w:rPr>
                <w:rFonts w:eastAsia="Times New Roman"/>
                <w:b/>
                <w:bCs/>
                <w:sz w:val="28"/>
              </w:rPr>
            </w:pPr>
            <w:r w:rsidRPr="0002519E">
              <w:rPr>
                <w:rFonts w:eastAsia="Times New Roman"/>
                <w:b/>
                <w:bCs/>
                <w:sz w:val="28"/>
              </w:rPr>
              <w:t>English only</w:t>
            </w:r>
          </w:p>
          <w:p w:rsidR="0002519E" w:rsidRPr="0002519E" w:rsidRDefault="0002519E" w:rsidP="0002519E">
            <w:pPr>
              <w:jc w:val="right"/>
              <w:rPr>
                <w:rFonts w:eastAsia="Times New Roman"/>
                <w:b/>
                <w:bCs/>
                <w:sz w:val="28"/>
              </w:rPr>
            </w:pPr>
            <w:r w:rsidRPr="0002519E">
              <w:rPr>
                <w:rFonts w:eastAsia="Times New Roman"/>
                <w:b/>
                <w:bCs/>
                <w:sz w:val="28"/>
              </w:rPr>
              <w:t>Original: English</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Question(</w:t>
            </w:r>
            <w:proofErr w:type="spellStart"/>
            <w:r w:rsidRPr="0002519E">
              <w:rPr>
                <w:rFonts w:eastAsia="Times New Roman"/>
                <w:b/>
                <w:bCs/>
              </w:rPr>
              <w:t>s</w:t>
            </w:r>
            <w:proofErr w:type="spellEnd"/>
            <w:r w:rsidRPr="0002519E">
              <w:rPr>
                <w:rFonts w:eastAsia="Times New Roman"/>
                <w:b/>
                <w:bCs/>
              </w:rPr>
              <w:t>):</w:t>
            </w:r>
          </w:p>
        </w:tc>
        <w:tc>
          <w:tcPr>
            <w:tcW w:w="3360" w:type="dxa"/>
          </w:tcPr>
          <w:p w:rsidR="0002519E" w:rsidRPr="0002519E" w:rsidRDefault="0002519E" w:rsidP="0002519E">
            <w:pPr>
              <w:rPr>
                <w:rFonts w:eastAsia="Times New Roman"/>
              </w:rPr>
            </w:pPr>
            <w:r w:rsidRPr="0002519E">
              <w:rPr>
                <w:rFonts w:eastAsia="Times New Roman"/>
              </w:rPr>
              <w:t>3/16</w:t>
            </w:r>
          </w:p>
        </w:tc>
        <w:tc>
          <w:tcPr>
            <w:tcW w:w="4946" w:type="dxa"/>
            <w:gridSpan w:val="3"/>
          </w:tcPr>
          <w:p w:rsidR="0002519E" w:rsidRPr="0002519E" w:rsidRDefault="0002519E" w:rsidP="0002519E">
            <w:pPr>
              <w:jc w:val="right"/>
              <w:rPr>
                <w:rFonts w:eastAsia="Times New Roman"/>
              </w:rPr>
            </w:pPr>
          </w:p>
        </w:tc>
      </w:tr>
      <w:tr w:rsidR="0002519E" w:rsidRPr="0002519E" w:rsidTr="00FB46BA">
        <w:trPr>
          <w:cantSplit/>
          <w:trHeight w:val="357"/>
        </w:trPr>
        <w:tc>
          <w:tcPr>
            <w:tcW w:w="9923" w:type="dxa"/>
            <w:gridSpan w:val="6"/>
          </w:tcPr>
          <w:p w:rsidR="0002519E" w:rsidRPr="0002519E" w:rsidRDefault="0002519E" w:rsidP="008A4CF5">
            <w:pPr>
              <w:jc w:val="center"/>
              <w:rPr>
                <w:rFonts w:eastAsia="Times New Roman"/>
                <w:b/>
                <w:bCs/>
              </w:rPr>
            </w:pPr>
            <w:r w:rsidRPr="0002519E">
              <w:rPr>
                <w:rFonts w:eastAsia="Times New Roman"/>
                <w:b/>
                <w:bCs/>
              </w:rPr>
              <w:t xml:space="preserve">STUDY GROUP 16 – CONTRIBUTION </w:t>
            </w:r>
            <w:r w:rsidR="008A4CF5">
              <w:rPr>
                <w:rFonts w:eastAsia="Times New Roman"/>
                <w:b/>
                <w:bCs/>
              </w:rPr>
              <w:t>24</w:t>
            </w:r>
          </w:p>
        </w:tc>
      </w:tr>
      <w:tr w:rsidR="0002519E" w:rsidRPr="0002519E" w:rsidTr="00FB46BA">
        <w:trPr>
          <w:cantSplit/>
          <w:trHeight w:val="357"/>
        </w:trPr>
        <w:tc>
          <w:tcPr>
            <w:tcW w:w="1617" w:type="dxa"/>
            <w:gridSpan w:val="2"/>
          </w:tcPr>
          <w:p w:rsidR="0002519E" w:rsidRPr="0002519E" w:rsidRDefault="0002519E" w:rsidP="0002519E">
            <w:pPr>
              <w:rPr>
                <w:rFonts w:eastAsia="Times New Roman"/>
                <w:b/>
                <w:bCs/>
              </w:rPr>
            </w:pPr>
            <w:r w:rsidRPr="0002519E">
              <w:rPr>
                <w:rFonts w:eastAsia="Times New Roman"/>
                <w:b/>
                <w:bCs/>
              </w:rPr>
              <w:t>Source:</w:t>
            </w:r>
          </w:p>
        </w:tc>
        <w:tc>
          <w:tcPr>
            <w:tcW w:w="8306" w:type="dxa"/>
            <w:gridSpan w:val="4"/>
          </w:tcPr>
          <w:p w:rsidR="0002519E" w:rsidRPr="0002519E" w:rsidRDefault="0002519E" w:rsidP="0002519E">
            <w:pPr>
              <w:rPr>
                <w:rFonts w:eastAsia="Times New Roman"/>
              </w:rPr>
            </w:pPr>
            <w:r w:rsidRPr="0002519E">
              <w:rPr>
                <w:rFonts w:eastAsia="Times New Roman"/>
              </w:rPr>
              <w:t>Alcatel-Lucent Deutschland, Alcatel-Lucent Shanghai Bell</w:t>
            </w:r>
          </w:p>
        </w:tc>
      </w:tr>
      <w:tr w:rsidR="0002519E" w:rsidRPr="0002519E" w:rsidTr="00FB46BA">
        <w:trPr>
          <w:cantSplit/>
          <w:trHeight w:val="357"/>
        </w:trPr>
        <w:tc>
          <w:tcPr>
            <w:tcW w:w="1617" w:type="dxa"/>
            <w:gridSpan w:val="2"/>
            <w:tcBorders>
              <w:bottom w:val="single" w:sz="12" w:space="0" w:color="auto"/>
            </w:tcBorders>
          </w:tcPr>
          <w:p w:rsidR="0002519E" w:rsidRPr="0002519E" w:rsidRDefault="0002519E" w:rsidP="0002519E">
            <w:pPr>
              <w:spacing w:after="120"/>
              <w:rPr>
                <w:rFonts w:eastAsia="Times New Roman"/>
              </w:rPr>
            </w:pPr>
            <w:r w:rsidRPr="0002519E">
              <w:rPr>
                <w:rFonts w:eastAsia="Times New Roman"/>
                <w:b/>
                <w:bCs/>
              </w:rPr>
              <w:t>Title:</w:t>
            </w:r>
          </w:p>
        </w:tc>
        <w:tc>
          <w:tcPr>
            <w:tcW w:w="8306" w:type="dxa"/>
            <w:gridSpan w:val="4"/>
            <w:tcBorders>
              <w:bottom w:val="single" w:sz="12" w:space="0" w:color="auto"/>
            </w:tcBorders>
          </w:tcPr>
          <w:p w:rsidR="0002519E" w:rsidRPr="0002519E" w:rsidRDefault="0002519E" w:rsidP="00FB46BA">
            <w:pPr>
              <w:spacing w:after="120"/>
              <w:rPr>
                <w:rFonts w:eastAsia="Times New Roman"/>
              </w:rPr>
            </w:pPr>
            <w:r w:rsidRPr="0002519E">
              <w:rPr>
                <w:rFonts w:eastAsia="Times New Roman"/>
              </w:rPr>
              <w:t>H.248.TLS</w:t>
            </w:r>
            <w:r w:rsidR="009260D1">
              <w:rPr>
                <w:rFonts w:eastAsia="Times New Roman"/>
              </w:rPr>
              <w:t>PROF</w:t>
            </w:r>
            <w:r w:rsidRPr="0002519E">
              <w:rPr>
                <w:rFonts w:eastAsia="Times New Roman"/>
              </w:rPr>
              <w:t xml:space="preserve">: </w:t>
            </w:r>
            <w:r w:rsidR="00FB46BA">
              <w:rPr>
                <w:rFonts w:eastAsia="Times New Roman"/>
              </w:rPr>
              <w:t>Editorial update proposals</w:t>
            </w:r>
          </w:p>
        </w:tc>
      </w:tr>
    </w:tbl>
    <w:p w:rsidR="0002519E" w:rsidRPr="0002519E" w:rsidRDefault="0002519E" w:rsidP="0002519E">
      <w:pPr>
        <w:tabs>
          <w:tab w:val="clear" w:pos="794"/>
          <w:tab w:val="clear" w:pos="1191"/>
          <w:tab w:val="clear" w:pos="1588"/>
          <w:tab w:val="clear" w:pos="1985"/>
        </w:tabs>
        <w:overflowPunct/>
        <w:autoSpaceDE/>
        <w:autoSpaceDN/>
        <w:adjustRightInd/>
        <w:spacing w:before="0"/>
        <w:textAlignment w:val="auto"/>
        <w:rPr>
          <w:rFonts w:eastAsia="Times New Roman"/>
        </w:rPr>
      </w:pPr>
    </w:p>
    <w:p w:rsidR="0002519E" w:rsidRPr="0002519E" w:rsidRDefault="0002519E" w:rsidP="0002519E">
      <w:pPr>
        <w:keepNext/>
        <w:spacing w:before="160"/>
        <w:rPr>
          <w:rFonts w:eastAsia="Times New Roman"/>
          <w:b/>
        </w:rPr>
      </w:pPr>
      <w:r w:rsidRPr="0002519E">
        <w:rPr>
          <w:rFonts w:eastAsia="Times New Roman"/>
          <w:b/>
        </w:rPr>
        <w:t>Summary</w:t>
      </w:r>
    </w:p>
    <w:p w:rsidR="0002519E" w:rsidRPr="0002519E" w:rsidRDefault="0002519E" w:rsidP="0002519E">
      <w:pPr>
        <w:rPr>
          <w:rFonts w:eastAsia="Times New Roman"/>
          <w:b/>
          <w:bCs/>
          <w:szCs w:val="24"/>
        </w:rPr>
      </w:pPr>
      <w:r w:rsidRPr="0002519E">
        <w:rPr>
          <w:rFonts w:eastAsia="Times New Roman"/>
          <w:szCs w:val="24"/>
        </w:rPr>
        <w:t xml:space="preserve">This contribution provides </w:t>
      </w:r>
      <w:r w:rsidR="00D93254" w:rsidRPr="00D93254">
        <w:rPr>
          <w:rFonts w:eastAsia="Times New Roman"/>
          <w:szCs w:val="24"/>
        </w:rPr>
        <w:t xml:space="preserve">editorial update </w:t>
      </w:r>
      <w:r w:rsidR="00D93254">
        <w:rPr>
          <w:rFonts w:eastAsia="Times New Roman"/>
          <w:szCs w:val="24"/>
        </w:rPr>
        <w:t xml:space="preserve">proposals </w:t>
      </w:r>
      <w:r w:rsidRPr="0002519E">
        <w:rPr>
          <w:rFonts w:eastAsia="Times New Roman"/>
          <w:szCs w:val="24"/>
        </w:rPr>
        <w:t>for progressing Draft H.248.TLS</w:t>
      </w:r>
      <w:r w:rsidR="00D93254">
        <w:rPr>
          <w:rFonts w:eastAsia="Times New Roman"/>
          <w:szCs w:val="24"/>
        </w:rPr>
        <w:t>PROF</w:t>
      </w:r>
      <w:r w:rsidRPr="0002519E">
        <w:rPr>
          <w:rFonts w:eastAsia="Times New Roman"/>
          <w:szCs w:val="24"/>
        </w:rPr>
        <w:t xml:space="preserve">. The proposed changes are marked up against the proposed input draft to this meeting </w:t>
      </w:r>
      <w:r w:rsidRPr="0002519E">
        <w:rPr>
          <w:rFonts w:eastAsia="Times New Roman"/>
          <w:b/>
          <w:bCs/>
          <w:szCs w:val="24"/>
        </w:rPr>
        <w:t>TD</w:t>
      </w:r>
      <w:r w:rsidR="009260D1">
        <w:rPr>
          <w:rFonts w:eastAsia="Times New Roman"/>
          <w:b/>
          <w:bCs/>
          <w:szCs w:val="24"/>
        </w:rPr>
        <w:t xml:space="preserve"> 21</w:t>
      </w:r>
      <w:r w:rsidRPr="0002519E">
        <w:rPr>
          <w:rFonts w:eastAsia="Times New Roman"/>
          <w:b/>
          <w:bCs/>
          <w:szCs w:val="24"/>
        </w:rPr>
        <w:t xml:space="preserve"> (WP 2/16).</w:t>
      </w:r>
    </w:p>
    <w:p w:rsidR="0002519E" w:rsidRPr="0002519E" w:rsidRDefault="0002519E" w:rsidP="0002519E">
      <w:pPr>
        <w:rPr>
          <w:rFonts w:eastAsia="Times New Roman"/>
          <w:szCs w:val="24"/>
        </w:rPr>
      </w:pPr>
    </w:p>
    <w:p w:rsidR="0002519E" w:rsidRPr="0002519E" w:rsidRDefault="0002519E" w:rsidP="0002519E">
      <w:pPr>
        <w:widowControl w:val="0"/>
        <w:tabs>
          <w:tab w:val="clear" w:pos="794"/>
          <w:tab w:val="clear" w:pos="1191"/>
          <w:tab w:val="clear" w:pos="1588"/>
          <w:tab w:val="clear" w:pos="1985"/>
        </w:tabs>
        <w:overflowPunct/>
        <w:spacing w:before="0"/>
        <w:textAlignment w:val="auto"/>
        <w:rPr>
          <w:rFonts w:eastAsia="Times New Roman"/>
          <w:b/>
          <w:lang w:eastAsia="ja-JP"/>
        </w:rPr>
      </w:pPr>
      <w:r w:rsidRPr="0002519E">
        <w:rPr>
          <w:rFonts w:eastAsia="Times New Roman"/>
          <w:b/>
          <w:lang w:eastAsia="ja-JP"/>
        </w:rPr>
        <w:t>Proposals</w:t>
      </w:r>
    </w:p>
    <w:p w:rsidR="0002519E" w:rsidRPr="0002519E" w:rsidRDefault="0002519E" w:rsidP="0002519E">
      <w:pPr>
        <w:rPr>
          <w:rFonts w:eastAsia="Times New Roman"/>
        </w:rPr>
      </w:pPr>
      <w:r w:rsidRPr="0002519E">
        <w:rPr>
          <w:rFonts w:eastAsia="Times New Roman"/>
        </w:rPr>
        <w:t xml:space="preserve">It is proposed to accept the marked up changes below. Changes are marked up against the </w:t>
      </w:r>
      <w:r w:rsidRPr="0002519E">
        <w:rPr>
          <w:rFonts w:eastAsia="Times New Roman"/>
          <w:szCs w:val="24"/>
        </w:rPr>
        <w:t xml:space="preserve">input draft to this meeting </w:t>
      </w:r>
      <w:r w:rsidRPr="0002519E">
        <w:rPr>
          <w:rFonts w:eastAsia="Times New Roman"/>
          <w:b/>
          <w:bCs/>
          <w:szCs w:val="24"/>
        </w:rPr>
        <w:t>TD</w:t>
      </w:r>
      <w:r w:rsidR="009260D1">
        <w:rPr>
          <w:rFonts w:eastAsia="Times New Roman"/>
          <w:b/>
          <w:bCs/>
          <w:szCs w:val="24"/>
        </w:rPr>
        <w:t xml:space="preserve"> 21</w:t>
      </w:r>
      <w:r w:rsidRPr="0002519E">
        <w:rPr>
          <w:rFonts w:eastAsia="Times New Roman"/>
          <w:b/>
          <w:bCs/>
          <w:szCs w:val="24"/>
        </w:rPr>
        <w:t xml:space="preserve"> (WP 2/16)</w:t>
      </w:r>
      <w:r w:rsidRPr="0002519E">
        <w:rPr>
          <w:rFonts w:eastAsia="Times New Roman"/>
        </w:rPr>
        <w:t>.</w:t>
      </w:r>
    </w:p>
    <w:p w:rsidR="0002519E" w:rsidRPr="0002519E" w:rsidRDefault="0002519E" w:rsidP="0002519E">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lang w:val="en-US"/>
        </w:rPr>
      </w:pPr>
      <w:r w:rsidRPr="0002519E">
        <w:rPr>
          <w:rFonts w:eastAsia="Times New Roman"/>
          <w:b/>
          <w:i/>
          <w:sz w:val="20"/>
          <w:lang w:val="en-US"/>
        </w:rPr>
        <w:t>[Begin Proposal]</w:t>
      </w:r>
    </w:p>
    <w:p w:rsidR="0002519E" w:rsidRDefault="0002519E" w:rsidP="005B6F46">
      <w:pPr>
        <w:rPr>
          <w:sz w:val="20"/>
        </w:rPr>
      </w:pPr>
    </w:p>
    <w:p w:rsidR="0002519E" w:rsidRDefault="0002519E" w:rsidP="005B6F46">
      <w:pPr>
        <w:rPr>
          <w:sz w:val="20"/>
        </w:rPr>
        <w:sectPr w:rsidR="0002519E" w:rsidSect="00750BFF">
          <w:headerReference w:type="even" r:id="rId8"/>
          <w:headerReference w:type="default" r:id="rId9"/>
          <w:footerReference w:type="even" r:id="rId10"/>
          <w:footerReference w:type="default" r:id="rId11"/>
          <w:headerReference w:type="first" r:id="rId12"/>
          <w:footerReference w:type="first" r:id="rId13"/>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4A09AA" w:rsidRPr="00AC3BD8" w:rsidTr="00D64768">
        <w:trPr>
          <w:cantSplit/>
        </w:trPr>
        <w:tc>
          <w:tcPr>
            <w:tcW w:w="9889" w:type="dxa"/>
            <w:gridSpan w:val="2"/>
            <w:shd w:val="clear" w:color="auto" w:fill="00CC66"/>
          </w:tcPr>
          <w:bookmarkEnd w:id="0"/>
          <w:bookmarkEnd w:id="1"/>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8A4CF5"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5B6F46" w:rsidRDefault="004A09AA" w:rsidP="009F2326">
            <w:pPr>
              <w:pStyle w:val="Tabletext"/>
              <w:rPr>
                <w:lang w:val="fr-FR"/>
              </w:rPr>
            </w:pPr>
            <w:r w:rsidRPr="005B6F46">
              <w:rPr>
                <w:lang w:val="fr-FR"/>
              </w:rPr>
              <w:t xml:space="preserve">Location: </w:t>
            </w:r>
            <w:r w:rsidR="002C3CA2">
              <w:fldChar w:fldCharType="begin"/>
            </w:r>
            <w:r w:rsidR="002C3CA2" w:rsidRPr="002C3CA2">
              <w:rPr>
                <w:lang w:val="fr-FR"/>
                <w:rPrChange w:id="6" w:author="ALU" w:date="2012-11-28T15:04:00Z">
                  <w:rPr/>
                </w:rPrChange>
              </w:rPr>
              <w:instrText>HYPERLINK "http://wftp3.itu.int/av-arch/avc-site/2009-2012/1202_Gen/TD-26.zip"</w:instrText>
            </w:r>
            <w:r w:rsidR="002C3CA2">
              <w:fldChar w:fldCharType="separate"/>
            </w:r>
            <w:r w:rsidRPr="005B6F46">
              <w:rPr>
                <w:rStyle w:val="Hyperlink"/>
                <w:lang w:val="fr-FR"/>
              </w:rPr>
              <w:t>http://wftp3.itu.int/av-arch/avc-site/2009-2012/1202_Gen/TD-26.zip</w:t>
            </w:r>
            <w:r w:rsidR="002C3CA2">
              <w:fldChar w:fldCharType="end"/>
            </w:r>
            <w:r w:rsidRPr="005B6F46">
              <w:rPr>
                <w:lang w:val="fr-FR"/>
              </w:rPr>
              <w:t xml:space="preserve"> </w:t>
            </w:r>
          </w:p>
        </w:tc>
      </w:tr>
      <w:tr w:rsidR="002C5BB9" w:rsidRPr="008A4CF5"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5B6F46" w:rsidRDefault="002C5BB9" w:rsidP="009F2326">
            <w:pPr>
              <w:pStyle w:val="Tabletext"/>
              <w:rPr>
                <w:highlight w:val="yellow"/>
                <w:lang w:val="fr-FR"/>
              </w:rPr>
            </w:pPr>
            <w:r w:rsidRPr="005B6F46">
              <w:rPr>
                <w:lang w:val="fr-FR"/>
              </w:rPr>
              <w:t xml:space="preserve">Location: </w:t>
            </w:r>
            <w:r w:rsidR="002C3CA2">
              <w:fldChar w:fldCharType="begin"/>
            </w:r>
            <w:r w:rsidR="002C3CA2" w:rsidRPr="002C3CA2">
              <w:rPr>
                <w:lang w:val="fr-FR"/>
                <w:rPrChange w:id="7" w:author="ALU" w:date="2012-11-28T15:04:00Z">
                  <w:rPr/>
                </w:rPrChange>
              </w:rPr>
              <w:instrText>HYPERLINK "http://itu.int/md/T09-SG16-120430-TD-WP2-0750"</w:instrText>
            </w:r>
            <w:r w:rsidR="002C3CA2">
              <w:fldChar w:fldCharType="separate"/>
            </w:r>
            <w:r w:rsidR="00750BFF" w:rsidRPr="005B6F46">
              <w:rPr>
                <w:rStyle w:val="Hyperlink"/>
                <w:lang w:val="fr-FR"/>
              </w:rPr>
              <w:t>http://itu.int/md/T09-SG16-120430-TD-WP2-0750</w:t>
            </w:r>
            <w:r w:rsidR="002C3CA2">
              <w:fldChar w:fldCharType="end"/>
            </w:r>
          </w:p>
        </w:tc>
      </w:tr>
      <w:tr w:rsidR="002C5BB9" w:rsidRPr="008A4CF5"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5B6F46" w:rsidRDefault="002C5BB9" w:rsidP="009F2326">
            <w:pPr>
              <w:pStyle w:val="Tabletext"/>
              <w:rPr>
                <w:highlight w:val="yellow"/>
                <w:lang w:val="fr-FR"/>
              </w:rPr>
            </w:pPr>
            <w:r w:rsidRPr="005B6F46">
              <w:rPr>
                <w:lang w:val="fr-FR"/>
              </w:rPr>
              <w:t xml:space="preserve">Location: </w:t>
            </w:r>
            <w:r w:rsidR="002C3CA2">
              <w:fldChar w:fldCharType="begin"/>
            </w:r>
            <w:r w:rsidR="002C3CA2" w:rsidRPr="002C3CA2">
              <w:rPr>
                <w:lang w:val="fr-FR"/>
                <w:rPrChange w:id="8" w:author="ALU" w:date="2012-11-28T15:04:00Z">
                  <w:rPr/>
                </w:rPrChange>
              </w:rPr>
              <w:instrText>HYPERLINK "http://itu.int/md/T09-SG16-120430-TD-WP2-0750"</w:instrText>
            </w:r>
            <w:r w:rsidR="002C3CA2">
              <w:fldChar w:fldCharType="separate"/>
            </w:r>
            <w:r w:rsidR="00935C27" w:rsidRPr="005B6F46">
              <w:rPr>
                <w:rStyle w:val="Hyperlink"/>
                <w:lang w:val="fr-FR"/>
              </w:rPr>
              <w:t>http://itu.int/md/T09-SG16-120430-TD-WP2-0750</w:t>
            </w:r>
            <w:r w:rsidR="002C3CA2">
              <w:fldChar w:fldCharType="end"/>
            </w:r>
            <w:r w:rsidR="00935C27" w:rsidRPr="005B6F46">
              <w:rPr>
                <w:lang w:val="fr-FR"/>
              </w:rPr>
              <w:t>R1</w:t>
            </w:r>
          </w:p>
        </w:tc>
      </w:tr>
      <w:tr w:rsidR="00D64768" w:rsidRPr="008A4CF5"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5B6F46" w:rsidRDefault="00D64768" w:rsidP="00950DDA">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2C3CA2">
              <w:fldChar w:fldCharType="begin"/>
            </w:r>
            <w:r w:rsidR="002C3CA2" w:rsidRPr="002C3CA2">
              <w:rPr>
                <w:lang w:val="fr-FR"/>
                <w:rPrChange w:id="9" w:author="ALU" w:date="2012-11-28T15:04:00Z">
                  <w:rPr/>
                </w:rPrChange>
              </w:rPr>
              <w:instrText>HYPERLINK "http://wftp3.itu.int/av-arch/avc-site/2009-2012/1209_Bri/AVD-4233.zip"</w:instrText>
            </w:r>
            <w:r w:rsidR="002C3CA2">
              <w:fldChar w:fldCharType="separate"/>
            </w:r>
            <w:r w:rsidRPr="005B6F46">
              <w:rPr>
                <w:rStyle w:val="Hyperlink"/>
                <w:rFonts w:ascii="Arial" w:hAnsi="Arial" w:cs="Arial"/>
                <w:sz w:val="16"/>
                <w:lang w:val="fr-FR"/>
              </w:rPr>
              <w:t>http://wftp3.itu.int/av-arch/avc-site/2009-2012/1209_Bri/AVD-4233.zip</w:t>
            </w:r>
            <w:r w:rsidR="002C3CA2">
              <w:fldChar w:fldCharType="end"/>
            </w:r>
            <w:r w:rsidRPr="005B6F46">
              <w:rPr>
                <w:rFonts w:ascii="Arial" w:hAnsi="Arial" w:cs="Arial"/>
                <w:sz w:val="16"/>
                <w:lang w:val="fr-FR"/>
              </w:rPr>
              <w:t xml:space="preserve"> </w:t>
            </w:r>
          </w:p>
        </w:tc>
      </w:tr>
      <w:tr w:rsidR="00D64768" w:rsidRPr="008A4CF5"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5B6F46" w:rsidRDefault="00D64768" w:rsidP="005C10F4">
            <w:pPr>
              <w:pStyle w:val="Tabletext"/>
              <w:rPr>
                <w:rFonts w:ascii="Arial" w:hAnsi="Arial" w:cs="Arial"/>
                <w:sz w:val="16"/>
                <w:highlight w:val="yellow"/>
                <w:lang w:val="fr-FR"/>
              </w:rPr>
            </w:pPr>
            <w:r w:rsidRPr="005B6F46">
              <w:rPr>
                <w:rFonts w:ascii="Arial" w:hAnsi="Arial" w:cs="Arial"/>
                <w:color w:val="000000"/>
                <w:sz w:val="16"/>
                <w:lang w:val="fr-FR"/>
              </w:rPr>
              <w:t>Location:</w:t>
            </w:r>
            <w:r w:rsidRPr="005B6F46">
              <w:rPr>
                <w:rFonts w:ascii="Arial" w:hAnsi="Arial" w:cs="Arial"/>
                <w:sz w:val="16"/>
                <w:lang w:val="fr-FR"/>
              </w:rPr>
              <w:t xml:space="preserve"> </w:t>
            </w:r>
            <w:r w:rsidR="002C3CA2">
              <w:fldChar w:fldCharType="begin"/>
            </w:r>
            <w:r w:rsidR="002C3CA2" w:rsidRPr="002C3CA2">
              <w:rPr>
                <w:lang w:val="fr-FR"/>
                <w:rPrChange w:id="10" w:author="ALU" w:date="2012-11-28T15:04:00Z">
                  <w:rPr/>
                </w:rPrChange>
              </w:rPr>
              <w:instrText>HYPERLINK "http://wftp3.itu.int/av-arch/avc-site/2009-2012/1209_Bri/TD-24.zip"</w:instrText>
            </w:r>
            <w:r w:rsidR="002C3CA2">
              <w:fldChar w:fldCharType="separate"/>
            </w:r>
            <w:r w:rsidR="005C10F4" w:rsidRPr="005B6F46">
              <w:rPr>
                <w:rStyle w:val="Hyperlink"/>
                <w:rFonts w:ascii="Arial" w:hAnsi="Arial" w:cs="Arial"/>
                <w:sz w:val="16"/>
                <w:lang w:val="fr-FR"/>
              </w:rPr>
              <w:t>http://wftp3.itu.int/av-arch/avc-site/2009-2012/1209_Bri/TD-24.zip</w:t>
            </w:r>
            <w:r w:rsidR="002C3CA2">
              <w:fldChar w:fldCharType="end"/>
            </w:r>
            <w:r w:rsidR="005C10F4" w:rsidRPr="005B6F46">
              <w:rPr>
                <w:rFonts w:ascii="Arial" w:hAnsi="Arial" w:cs="Arial"/>
                <w:sz w:val="16"/>
                <w:lang w:val="fr-FR"/>
              </w:rPr>
              <w:t xml:space="preserve"> </w:t>
            </w:r>
          </w:p>
        </w:tc>
      </w:tr>
      <w:tr w:rsidR="00FB46BA" w:rsidRPr="00AC3BD8" w:rsidTr="00356352">
        <w:tc>
          <w:tcPr>
            <w:tcW w:w="2660" w:type="dxa"/>
          </w:tcPr>
          <w:p w:rsidR="00FB46BA" w:rsidRPr="00AC3BD8" w:rsidRDefault="00FB46BA" w:rsidP="00950DDA">
            <w:pPr>
              <w:pStyle w:val="Tabletext"/>
              <w:rPr>
                <w:b/>
              </w:rPr>
            </w:pPr>
            <w:r w:rsidRPr="00AC3BD8">
              <w:t>H.248.TLSPROF Ed. 0.6</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1F0F6F" w:rsidRDefault="00FB46BA" w:rsidP="00FB46BA">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FB46BA" w:rsidRPr="00AC3BD8" w:rsidTr="00356352">
        <w:tc>
          <w:tcPr>
            <w:tcW w:w="2660" w:type="dxa"/>
          </w:tcPr>
          <w:p w:rsidR="00FB46BA" w:rsidRPr="00AC3BD8" w:rsidRDefault="00FB46BA" w:rsidP="00FB46BA">
            <w:pPr>
              <w:pStyle w:val="Tabletext"/>
              <w:rPr>
                <w:b/>
              </w:rPr>
            </w:pPr>
            <w:r w:rsidRPr="00AC3BD8">
              <w:t>H.248.TLSPROF Ed. 0.</w:t>
            </w:r>
            <w:r>
              <w:t>7</w:t>
            </w:r>
          </w:p>
        </w:tc>
        <w:tc>
          <w:tcPr>
            <w:tcW w:w="7229" w:type="dxa"/>
          </w:tcPr>
          <w:p w:rsidR="00FB46BA" w:rsidRPr="00054F80" w:rsidRDefault="00FB46BA" w:rsidP="00FB46B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Pr>
                <w:b/>
              </w:rPr>
              <w:t>21</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FB46BA" w:rsidRPr="009E6194" w:rsidRDefault="00FB46BA" w:rsidP="00FB46BA">
            <w:pPr>
              <w:pStyle w:val="Tabletext"/>
              <w:rPr>
                <w:rFonts w:ascii="Arial" w:hAnsi="Arial" w:cs="Arial"/>
                <w:sz w:val="16"/>
                <w:highlight w:val="yellow"/>
                <w:lang w:val="en-US"/>
              </w:rPr>
            </w:pPr>
            <w:r w:rsidRPr="009E6194">
              <w:rPr>
                <w:rFonts w:ascii="Arial" w:hAnsi="Arial" w:cs="Arial"/>
                <w:color w:val="000000"/>
                <w:sz w:val="16"/>
                <w:lang w:val="en-US"/>
              </w:rPr>
              <w:t>Location:</w:t>
            </w:r>
            <w:r w:rsidRPr="009E6194">
              <w:rPr>
                <w:rFonts w:ascii="Arial" w:hAnsi="Arial" w:cs="Arial"/>
                <w:sz w:val="16"/>
                <w:lang w:val="en-US"/>
              </w:rPr>
              <w:t xml:space="preserve"> </w:t>
            </w:r>
          </w:p>
        </w:tc>
      </w:tr>
      <w:tr w:rsidR="00BC76C6" w:rsidRPr="00AC3BD8" w:rsidTr="00356352">
        <w:tc>
          <w:tcPr>
            <w:tcW w:w="2660" w:type="dxa"/>
          </w:tcPr>
          <w:p w:rsidR="00BC76C6" w:rsidRPr="00AC3BD8" w:rsidRDefault="00BC76C6" w:rsidP="00FB46BA">
            <w:pPr>
              <w:pStyle w:val="Tabletext"/>
            </w:pPr>
            <w:r w:rsidRPr="00AC3BD8">
              <w:t>H.248.TLSPROF Ed. 0.</w:t>
            </w:r>
            <w:r>
              <w:t>8</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pPr>
            <w:r w:rsidRPr="00AC3BD8">
              <w:t>H.248.TLSPROF Ed. 0.</w:t>
            </w:r>
            <w:r>
              <w:t>9</w:t>
            </w:r>
          </w:p>
        </w:tc>
        <w:tc>
          <w:tcPr>
            <w:tcW w:w="7229" w:type="dxa"/>
          </w:tcPr>
          <w:p w:rsidR="00BC76C6" w:rsidRPr="00AC3BD8" w:rsidRDefault="00BC76C6" w:rsidP="00356352">
            <w:pPr>
              <w:pStyle w:val="Tabletext"/>
              <w:rPr>
                <w:rFonts w:ascii="Arial" w:hAnsi="Arial" w:cs="Arial"/>
                <w:sz w:val="16"/>
              </w:rPr>
            </w:pPr>
          </w:p>
        </w:tc>
      </w:tr>
      <w:tr w:rsidR="00BC76C6" w:rsidRPr="00AC3BD8" w:rsidTr="00356352">
        <w:tc>
          <w:tcPr>
            <w:tcW w:w="2660" w:type="dxa"/>
          </w:tcPr>
          <w:p w:rsidR="00BC76C6" w:rsidRPr="00AC3BD8" w:rsidRDefault="00BC76C6" w:rsidP="00FB46BA">
            <w:pPr>
              <w:pStyle w:val="Tabletext"/>
              <w:rPr>
                <w:b/>
              </w:rPr>
            </w:pPr>
            <w:r w:rsidRPr="00AC3BD8">
              <w:t>H.248.TLSPROF Ed. 0.</w:t>
            </w:r>
            <w:r>
              <w:t>10</w:t>
            </w: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r w:rsidR="00BC76C6" w:rsidRPr="00AC3BD8" w:rsidTr="00356352">
        <w:tc>
          <w:tcPr>
            <w:tcW w:w="2660" w:type="dxa"/>
          </w:tcPr>
          <w:p w:rsidR="00BC76C6" w:rsidRPr="00AC3BD8" w:rsidRDefault="00BC76C6" w:rsidP="00356352">
            <w:pPr>
              <w:pStyle w:val="Tabletext"/>
            </w:pPr>
          </w:p>
        </w:tc>
        <w:tc>
          <w:tcPr>
            <w:tcW w:w="7229" w:type="dxa"/>
          </w:tcPr>
          <w:p w:rsidR="00BC76C6" w:rsidRPr="00AC3BD8" w:rsidRDefault="00BC76C6"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4"/>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lastRenderedPageBreak/>
        <w:t>CONTENTS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BC76C6" w:rsidRDefault="002C3CA2">
            <w:pPr>
              <w:pStyle w:val="TOC1"/>
              <w:rPr>
                <w:rFonts w:asciiTheme="minorHAnsi" w:eastAsiaTheme="minorEastAsia" w:hAnsiTheme="minorHAnsi" w:cstheme="minorBidi"/>
                <w:noProof/>
                <w:sz w:val="22"/>
                <w:szCs w:val="22"/>
                <w:lang w:val="de-DE" w:eastAsia="de-DE"/>
              </w:rPr>
            </w:pPr>
            <w:r w:rsidRPr="002C3CA2">
              <w:rPr>
                <w:smallCaps/>
              </w:rPr>
              <w:fldChar w:fldCharType="begin"/>
            </w:r>
            <w:r w:rsidR="008E7739" w:rsidRPr="00AC3BD8">
              <w:rPr>
                <w:smallCaps/>
              </w:rPr>
              <w:instrText xml:space="preserve"> TOC \o "1-3" \h \z \t "Annex_No &amp; title;1;Appendix_No &amp; title;1" </w:instrText>
            </w:r>
            <w:r w:rsidRPr="002C3CA2">
              <w:rPr>
                <w:smallCaps/>
              </w:rPr>
              <w:fldChar w:fldCharType="separate"/>
            </w:r>
            <w:hyperlink w:anchor="_Toc336871469" w:history="1">
              <w:r w:rsidR="00BC76C6" w:rsidRPr="006E2887">
                <w:rPr>
                  <w:rStyle w:val="Hyperlink"/>
                  <w:noProof/>
                  <w:lang w:eastAsia="ja-JP"/>
                </w:rPr>
                <w:t>1</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Scope</w:t>
              </w:r>
              <w:r w:rsidR="00BC76C6">
                <w:rPr>
                  <w:noProof/>
                  <w:webHidden/>
                </w:rPr>
                <w:tab/>
              </w:r>
              <w:r>
                <w:rPr>
                  <w:noProof/>
                  <w:webHidden/>
                </w:rPr>
                <w:fldChar w:fldCharType="begin"/>
              </w:r>
              <w:r w:rsidR="00BC76C6">
                <w:rPr>
                  <w:noProof/>
                  <w:webHidden/>
                </w:rPr>
                <w:instrText xml:space="preserve"> PAGEREF _Toc336871469 \h </w:instrText>
              </w:r>
              <w:r>
                <w:rPr>
                  <w:noProof/>
                  <w:webHidden/>
                </w:rPr>
              </w:r>
              <w:r>
                <w:rPr>
                  <w:noProof/>
                  <w:webHidden/>
                </w:rPr>
                <w:fldChar w:fldCharType="separate"/>
              </w:r>
              <w:r w:rsidR="00BC76C6">
                <w:rPr>
                  <w:noProof/>
                  <w:webHidden/>
                </w:rPr>
                <w:t>5</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0" w:history="1">
              <w:r w:rsidR="00BC76C6" w:rsidRPr="006E2887">
                <w:rPr>
                  <w:rStyle w:val="Hyperlink"/>
                  <w:noProof/>
                  <w:lang w:eastAsia="ja-JP"/>
                </w:rPr>
                <w:t>2</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References</w:t>
              </w:r>
              <w:r w:rsidR="00BC76C6">
                <w:rPr>
                  <w:noProof/>
                  <w:webHidden/>
                </w:rPr>
                <w:tab/>
              </w:r>
              <w:r>
                <w:rPr>
                  <w:noProof/>
                  <w:webHidden/>
                </w:rPr>
                <w:fldChar w:fldCharType="begin"/>
              </w:r>
              <w:r w:rsidR="00BC76C6">
                <w:rPr>
                  <w:noProof/>
                  <w:webHidden/>
                </w:rPr>
                <w:instrText xml:space="preserve"> PAGEREF _Toc336871470 \h </w:instrText>
              </w:r>
              <w:r>
                <w:rPr>
                  <w:noProof/>
                  <w:webHidden/>
                </w:rPr>
              </w:r>
              <w:r>
                <w:rPr>
                  <w:noProof/>
                  <w:webHidden/>
                </w:rPr>
                <w:fldChar w:fldCharType="separate"/>
              </w:r>
              <w:r w:rsidR="00BC76C6">
                <w:rPr>
                  <w:noProof/>
                  <w:webHidden/>
                </w:rPr>
                <w:t>6</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1" w:history="1">
              <w:r w:rsidR="00BC76C6" w:rsidRPr="006E2887">
                <w:rPr>
                  <w:rStyle w:val="Hyperlink"/>
                  <w:noProof/>
                  <w:lang w:eastAsia="ja-JP"/>
                </w:rPr>
                <w:t>3</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Definitions</w:t>
              </w:r>
              <w:r w:rsidR="00BC76C6">
                <w:rPr>
                  <w:noProof/>
                  <w:webHidden/>
                </w:rPr>
                <w:tab/>
              </w:r>
              <w:r>
                <w:rPr>
                  <w:noProof/>
                  <w:webHidden/>
                </w:rPr>
                <w:fldChar w:fldCharType="begin"/>
              </w:r>
              <w:r w:rsidR="00BC76C6">
                <w:rPr>
                  <w:noProof/>
                  <w:webHidden/>
                </w:rPr>
                <w:instrText xml:space="preserve"> PAGEREF _Toc336871471 \h </w:instrText>
              </w:r>
              <w:r>
                <w:rPr>
                  <w:noProof/>
                  <w:webHidden/>
                </w:rPr>
              </w:r>
              <w:r>
                <w:rPr>
                  <w:noProof/>
                  <w:webHidden/>
                </w:rPr>
                <w:fldChar w:fldCharType="separate"/>
              </w:r>
              <w:r w:rsidR="00BC76C6">
                <w:rPr>
                  <w:noProof/>
                  <w:webHidden/>
                </w:rPr>
                <w:t>6</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72" w:history="1">
              <w:r w:rsidR="00BC76C6" w:rsidRPr="006E2887">
                <w:rPr>
                  <w:rStyle w:val="Hyperlink"/>
                  <w:noProof/>
                  <w:lang w:eastAsia="ja-JP"/>
                </w:rPr>
                <w:t>3.1</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Terms defined elsewhere</w:t>
              </w:r>
              <w:r w:rsidR="00BC76C6">
                <w:rPr>
                  <w:noProof/>
                  <w:webHidden/>
                </w:rPr>
                <w:tab/>
              </w:r>
              <w:r>
                <w:rPr>
                  <w:noProof/>
                  <w:webHidden/>
                </w:rPr>
                <w:fldChar w:fldCharType="begin"/>
              </w:r>
              <w:r w:rsidR="00BC76C6">
                <w:rPr>
                  <w:noProof/>
                  <w:webHidden/>
                </w:rPr>
                <w:instrText xml:space="preserve"> PAGEREF _Toc336871472 \h </w:instrText>
              </w:r>
              <w:r>
                <w:rPr>
                  <w:noProof/>
                  <w:webHidden/>
                </w:rPr>
              </w:r>
              <w:r>
                <w:rPr>
                  <w:noProof/>
                  <w:webHidden/>
                </w:rPr>
                <w:fldChar w:fldCharType="separate"/>
              </w:r>
              <w:r w:rsidR="00BC76C6">
                <w:rPr>
                  <w:noProof/>
                  <w:webHidden/>
                </w:rPr>
                <w:t>6</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73" w:history="1">
              <w:r w:rsidR="00BC76C6" w:rsidRPr="006E2887">
                <w:rPr>
                  <w:rStyle w:val="Hyperlink"/>
                  <w:noProof/>
                  <w:lang w:eastAsia="ja-JP"/>
                </w:rPr>
                <w:t>3.2</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Terms defined in this Recommendation</w:t>
              </w:r>
              <w:r w:rsidR="00BC76C6">
                <w:rPr>
                  <w:noProof/>
                  <w:webHidden/>
                </w:rPr>
                <w:tab/>
              </w:r>
              <w:r>
                <w:rPr>
                  <w:noProof/>
                  <w:webHidden/>
                </w:rPr>
                <w:fldChar w:fldCharType="begin"/>
              </w:r>
              <w:r w:rsidR="00BC76C6">
                <w:rPr>
                  <w:noProof/>
                  <w:webHidden/>
                </w:rPr>
                <w:instrText xml:space="preserve"> PAGEREF _Toc336871473 \h </w:instrText>
              </w:r>
              <w:r>
                <w:rPr>
                  <w:noProof/>
                  <w:webHidden/>
                </w:rPr>
              </w:r>
              <w:r>
                <w:rPr>
                  <w:noProof/>
                  <w:webHidden/>
                </w:rPr>
                <w:fldChar w:fldCharType="separate"/>
              </w:r>
              <w:r w:rsidR="00BC76C6">
                <w:rPr>
                  <w:noProof/>
                  <w:webHidden/>
                </w:rPr>
                <w:t>7</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4" w:history="1">
              <w:r w:rsidR="00BC76C6" w:rsidRPr="006E2887">
                <w:rPr>
                  <w:rStyle w:val="Hyperlink"/>
                  <w:noProof/>
                  <w:lang w:eastAsia="ja-JP"/>
                </w:rPr>
                <w:t>4</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Abbreviations and acronyms</w:t>
              </w:r>
              <w:r w:rsidR="00BC76C6">
                <w:rPr>
                  <w:noProof/>
                  <w:webHidden/>
                </w:rPr>
                <w:tab/>
              </w:r>
              <w:r>
                <w:rPr>
                  <w:noProof/>
                  <w:webHidden/>
                </w:rPr>
                <w:fldChar w:fldCharType="begin"/>
              </w:r>
              <w:r w:rsidR="00BC76C6">
                <w:rPr>
                  <w:noProof/>
                  <w:webHidden/>
                </w:rPr>
                <w:instrText xml:space="preserve"> PAGEREF _Toc336871474 \h </w:instrText>
              </w:r>
              <w:r>
                <w:rPr>
                  <w:noProof/>
                  <w:webHidden/>
                </w:rPr>
              </w:r>
              <w:r>
                <w:rPr>
                  <w:noProof/>
                  <w:webHidden/>
                </w:rPr>
                <w:fldChar w:fldCharType="separate"/>
              </w:r>
              <w:r w:rsidR="00BC76C6">
                <w:rPr>
                  <w:noProof/>
                  <w:webHidden/>
                </w:rPr>
                <w:t>7</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5" w:history="1">
              <w:r w:rsidR="00BC76C6" w:rsidRPr="006E2887">
                <w:rPr>
                  <w:rStyle w:val="Hyperlink"/>
                  <w:noProof/>
                  <w:lang w:eastAsia="ja-JP"/>
                </w:rPr>
                <w:t>5</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Conventions</w:t>
              </w:r>
              <w:r w:rsidR="00BC76C6">
                <w:rPr>
                  <w:noProof/>
                  <w:webHidden/>
                </w:rPr>
                <w:tab/>
              </w:r>
              <w:r>
                <w:rPr>
                  <w:noProof/>
                  <w:webHidden/>
                </w:rPr>
                <w:fldChar w:fldCharType="begin"/>
              </w:r>
              <w:r w:rsidR="00BC76C6">
                <w:rPr>
                  <w:noProof/>
                  <w:webHidden/>
                </w:rPr>
                <w:instrText xml:space="preserve"> PAGEREF _Toc336871475 \h </w:instrText>
              </w:r>
              <w:r>
                <w:rPr>
                  <w:noProof/>
                  <w:webHidden/>
                </w:rPr>
              </w:r>
              <w:r>
                <w:rPr>
                  <w:noProof/>
                  <w:webHidden/>
                </w:rPr>
                <w:fldChar w:fldCharType="separate"/>
              </w:r>
              <w:r w:rsidR="00BC76C6">
                <w:rPr>
                  <w:noProof/>
                  <w:webHidden/>
                </w:rPr>
                <w:t>7</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6" w:history="1">
              <w:r w:rsidR="00BC76C6" w:rsidRPr="006E2887">
                <w:rPr>
                  <w:rStyle w:val="Hyperlink"/>
                  <w:noProof/>
                </w:rPr>
                <w:t>6</w:t>
              </w:r>
              <w:r w:rsidR="00BC76C6">
                <w:rPr>
                  <w:rFonts w:asciiTheme="minorHAnsi" w:eastAsiaTheme="minorEastAsia" w:hAnsiTheme="minorHAnsi" w:cstheme="minorBidi"/>
                  <w:noProof/>
                  <w:sz w:val="22"/>
                  <w:szCs w:val="22"/>
                  <w:lang w:val="de-DE" w:eastAsia="de-DE"/>
                </w:rPr>
                <w:tab/>
              </w:r>
              <w:r w:rsidR="00BC76C6" w:rsidRPr="006E2887">
                <w:rPr>
                  <w:rStyle w:val="Hyperlink"/>
                  <w:noProof/>
                </w:rPr>
                <w:t>Mode of Operation</w:t>
              </w:r>
              <w:r w:rsidR="00BC76C6">
                <w:rPr>
                  <w:noProof/>
                  <w:webHidden/>
                </w:rPr>
                <w:tab/>
              </w:r>
              <w:r>
                <w:rPr>
                  <w:noProof/>
                  <w:webHidden/>
                </w:rPr>
                <w:fldChar w:fldCharType="begin"/>
              </w:r>
              <w:r w:rsidR="00BC76C6">
                <w:rPr>
                  <w:noProof/>
                  <w:webHidden/>
                </w:rPr>
                <w:instrText xml:space="preserve"> PAGEREF _Toc336871476 \h </w:instrText>
              </w:r>
              <w:r>
                <w:rPr>
                  <w:noProof/>
                  <w:webHidden/>
                </w:rPr>
              </w:r>
              <w:r>
                <w:rPr>
                  <w:noProof/>
                  <w:webHidden/>
                </w:rPr>
                <w:fldChar w:fldCharType="separate"/>
              </w:r>
              <w:r w:rsidR="00BC76C6">
                <w:rPr>
                  <w:noProof/>
                  <w:webHidden/>
                </w:rPr>
                <w:t>7</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7" w:history="1">
              <w:r w:rsidR="00BC76C6" w:rsidRPr="006E2887">
                <w:rPr>
                  <w:rStyle w:val="Hyperlink"/>
                  <w:noProof/>
                  <w:lang w:eastAsia="ja-JP"/>
                </w:rPr>
                <w:t>7</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Requirements given by a TLS Profile concept</w:t>
              </w:r>
              <w:r w:rsidR="00BC76C6">
                <w:rPr>
                  <w:noProof/>
                  <w:webHidden/>
                </w:rPr>
                <w:tab/>
              </w:r>
              <w:r>
                <w:rPr>
                  <w:noProof/>
                  <w:webHidden/>
                </w:rPr>
                <w:fldChar w:fldCharType="begin"/>
              </w:r>
              <w:r w:rsidR="00BC76C6">
                <w:rPr>
                  <w:noProof/>
                  <w:webHidden/>
                </w:rPr>
                <w:instrText xml:space="preserve"> PAGEREF _Toc336871477 \h </w:instrText>
              </w:r>
              <w:r>
                <w:rPr>
                  <w:noProof/>
                  <w:webHidden/>
                </w:rPr>
              </w:r>
              <w:r>
                <w:rPr>
                  <w:noProof/>
                  <w:webHidden/>
                </w:rPr>
                <w:fldChar w:fldCharType="separate"/>
              </w:r>
              <w:r w:rsidR="00BC76C6">
                <w:rPr>
                  <w:noProof/>
                  <w:webHidden/>
                </w:rPr>
                <w:t>9</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78" w:history="1">
              <w:r w:rsidR="00BC76C6" w:rsidRPr="006E2887">
                <w:rPr>
                  <w:rStyle w:val="Hyperlink"/>
                  <w:noProof/>
                  <w:lang w:eastAsia="ja-JP"/>
                </w:rPr>
                <w:t>8</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Requirements on TLS procedures</w:t>
              </w:r>
              <w:r w:rsidR="00BC76C6">
                <w:rPr>
                  <w:noProof/>
                  <w:webHidden/>
                </w:rPr>
                <w:tab/>
              </w:r>
              <w:r>
                <w:rPr>
                  <w:noProof/>
                  <w:webHidden/>
                </w:rPr>
                <w:fldChar w:fldCharType="begin"/>
              </w:r>
              <w:r w:rsidR="00BC76C6">
                <w:rPr>
                  <w:noProof/>
                  <w:webHidden/>
                </w:rPr>
                <w:instrText xml:space="preserve"> PAGEREF _Toc336871478 \h </w:instrText>
              </w:r>
              <w:r>
                <w:rPr>
                  <w:noProof/>
                  <w:webHidden/>
                </w:rPr>
              </w:r>
              <w:r>
                <w:rPr>
                  <w:noProof/>
                  <w:webHidden/>
                </w:rPr>
                <w:fldChar w:fldCharType="separate"/>
              </w:r>
              <w:r w:rsidR="00BC76C6">
                <w:rPr>
                  <w:noProof/>
                  <w:webHidden/>
                </w:rPr>
                <w:t>10</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79" w:history="1">
              <w:r w:rsidR="00BC76C6" w:rsidRPr="006E2887">
                <w:rPr>
                  <w:rStyle w:val="Hyperlink"/>
                  <w:noProof/>
                  <w:lang w:eastAsia="ja-JP"/>
                </w:rPr>
                <w:t>8.1</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Selection of the TLS domain</w:t>
              </w:r>
              <w:r w:rsidR="00BC76C6">
                <w:rPr>
                  <w:noProof/>
                  <w:webHidden/>
                </w:rPr>
                <w:tab/>
              </w:r>
              <w:r>
                <w:rPr>
                  <w:noProof/>
                  <w:webHidden/>
                </w:rPr>
                <w:fldChar w:fldCharType="begin"/>
              </w:r>
              <w:r w:rsidR="00BC76C6">
                <w:rPr>
                  <w:noProof/>
                  <w:webHidden/>
                </w:rPr>
                <w:instrText xml:space="preserve"> PAGEREF _Toc336871479 \h </w:instrText>
              </w:r>
              <w:r>
                <w:rPr>
                  <w:noProof/>
                  <w:webHidden/>
                </w:rPr>
              </w:r>
              <w:r>
                <w:rPr>
                  <w:noProof/>
                  <w:webHidden/>
                </w:rPr>
                <w:fldChar w:fldCharType="separate"/>
              </w:r>
              <w:r w:rsidR="00BC76C6">
                <w:rPr>
                  <w:noProof/>
                  <w:webHidden/>
                </w:rPr>
                <w:t>10</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80" w:history="1">
              <w:r w:rsidR="00BC76C6" w:rsidRPr="006E2887">
                <w:rPr>
                  <w:rStyle w:val="Hyperlink"/>
                  <w:noProof/>
                  <w:lang w:eastAsia="ja-JP"/>
                </w:rPr>
                <w:t>8.2</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Client/Server Mode</w:t>
              </w:r>
              <w:r w:rsidR="00BC76C6">
                <w:rPr>
                  <w:noProof/>
                  <w:webHidden/>
                </w:rPr>
                <w:tab/>
              </w:r>
              <w:r>
                <w:rPr>
                  <w:noProof/>
                  <w:webHidden/>
                </w:rPr>
                <w:fldChar w:fldCharType="begin"/>
              </w:r>
              <w:r w:rsidR="00BC76C6">
                <w:rPr>
                  <w:noProof/>
                  <w:webHidden/>
                </w:rPr>
                <w:instrText xml:space="preserve"> PAGEREF _Toc336871480 \h </w:instrText>
              </w:r>
              <w:r>
                <w:rPr>
                  <w:noProof/>
                  <w:webHidden/>
                </w:rPr>
              </w:r>
              <w:r>
                <w:rPr>
                  <w:noProof/>
                  <w:webHidden/>
                </w:rPr>
                <w:fldChar w:fldCharType="separate"/>
              </w:r>
              <w:r w:rsidR="00BC76C6">
                <w:rPr>
                  <w:noProof/>
                  <w:webHidden/>
                </w:rPr>
                <w:t>10</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81" w:history="1">
              <w:r w:rsidR="00BC76C6" w:rsidRPr="006E2887">
                <w:rPr>
                  <w:rStyle w:val="Hyperlink"/>
                  <w:noProof/>
                  <w:lang w:eastAsia="ja-JP"/>
                </w:rPr>
                <w:t>8.3</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Behavioural Requirements for Authentication</w:t>
              </w:r>
              <w:r w:rsidR="00BC76C6">
                <w:rPr>
                  <w:noProof/>
                  <w:webHidden/>
                </w:rPr>
                <w:tab/>
              </w:r>
              <w:r>
                <w:rPr>
                  <w:noProof/>
                  <w:webHidden/>
                </w:rPr>
                <w:fldChar w:fldCharType="begin"/>
              </w:r>
              <w:r w:rsidR="00BC76C6">
                <w:rPr>
                  <w:noProof/>
                  <w:webHidden/>
                </w:rPr>
                <w:instrText xml:space="preserve"> PAGEREF _Toc336871481 \h </w:instrText>
              </w:r>
              <w:r>
                <w:rPr>
                  <w:noProof/>
                  <w:webHidden/>
                </w:rPr>
              </w:r>
              <w:r>
                <w:rPr>
                  <w:noProof/>
                  <w:webHidden/>
                </w:rPr>
                <w:fldChar w:fldCharType="separate"/>
              </w:r>
              <w:r w:rsidR="00BC76C6">
                <w:rPr>
                  <w:noProof/>
                  <w:webHidden/>
                </w:rPr>
                <w:t>11</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2" w:history="1">
              <w:r w:rsidR="00BC76C6" w:rsidRPr="006E2887">
                <w:rPr>
                  <w:rStyle w:val="Hyperlink"/>
                  <w:noProof/>
                  <w:lang w:eastAsia="ja-JP"/>
                </w:rPr>
                <w:t>8.3.1</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No Authentication</w:t>
              </w:r>
              <w:r w:rsidR="00BC76C6">
                <w:rPr>
                  <w:noProof/>
                  <w:webHidden/>
                </w:rPr>
                <w:tab/>
              </w:r>
              <w:r>
                <w:rPr>
                  <w:noProof/>
                  <w:webHidden/>
                </w:rPr>
                <w:fldChar w:fldCharType="begin"/>
              </w:r>
              <w:r w:rsidR="00BC76C6">
                <w:rPr>
                  <w:noProof/>
                  <w:webHidden/>
                </w:rPr>
                <w:instrText xml:space="preserve"> PAGEREF _Toc336871482 \h </w:instrText>
              </w:r>
              <w:r>
                <w:rPr>
                  <w:noProof/>
                  <w:webHidden/>
                </w:rPr>
              </w:r>
              <w:r>
                <w:rPr>
                  <w:noProof/>
                  <w:webHidden/>
                </w:rPr>
                <w:fldChar w:fldCharType="separate"/>
              </w:r>
              <w:r w:rsidR="00BC76C6">
                <w:rPr>
                  <w:noProof/>
                  <w:webHidden/>
                </w:rPr>
                <w:t>11</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3" w:history="1">
              <w:r w:rsidR="00BC76C6" w:rsidRPr="006E2887">
                <w:rPr>
                  <w:rStyle w:val="Hyperlink"/>
                  <w:noProof/>
                  <w:lang w:eastAsia="ja-JP"/>
                </w:rPr>
                <w:t>8.3.2</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Authentication through Certificates</w:t>
              </w:r>
              <w:r w:rsidR="00BC76C6">
                <w:rPr>
                  <w:noProof/>
                  <w:webHidden/>
                </w:rPr>
                <w:tab/>
              </w:r>
              <w:r>
                <w:rPr>
                  <w:noProof/>
                  <w:webHidden/>
                </w:rPr>
                <w:fldChar w:fldCharType="begin"/>
              </w:r>
              <w:r w:rsidR="00BC76C6">
                <w:rPr>
                  <w:noProof/>
                  <w:webHidden/>
                </w:rPr>
                <w:instrText xml:space="preserve"> PAGEREF _Toc336871483 \h </w:instrText>
              </w:r>
              <w:r>
                <w:rPr>
                  <w:noProof/>
                  <w:webHidden/>
                </w:rPr>
              </w:r>
              <w:r>
                <w:rPr>
                  <w:noProof/>
                  <w:webHidden/>
                </w:rPr>
                <w:fldChar w:fldCharType="separate"/>
              </w:r>
              <w:r w:rsidR="00BC76C6">
                <w:rPr>
                  <w:noProof/>
                  <w:webHidden/>
                </w:rPr>
                <w:t>11</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4" w:history="1">
              <w:r w:rsidR="00BC76C6" w:rsidRPr="006E2887">
                <w:rPr>
                  <w:rStyle w:val="Hyperlink"/>
                  <w:noProof/>
                  <w:lang w:eastAsia="ja-JP"/>
                </w:rPr>
                <w:t>8.3.3</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Pre-shared Keys</w:t>
              </w:r>
              <w:r w:rsidR="00BC76C6">
                <w:rPr>
                  <w:noProof/>
                  <w:webHidden/>
                </w:rPr>
                <w:tab/>
              </w:r>
              <w:r>
                <w:rPr>
                  <w:noProof/>
                  <w:webHidden/>
                </w:rPr>
                <w:fldChar w:fldCharType="begin"/>
              </w:r>
              <w:r w:rsidR="00BC76C6">
                <w:rPr>
                  <w:noProof/>
                  <w:webHidden/>
                </w:rPr>
                <w:instrText xml:space="preserve"> PAGEREF _Toc336871484 \h </w:instrText>
              </w:r>
              <w:r>
                <w:rPr>
                  <w:noProof/>
                  <w:webHidden/>
                </w:rPr>
              </w:r>
              <w:r>
                <w:rPr>
                  <w:noProof/>
                  <w:webHidden/>
                </w:rPr>
                <w:fldChar w:fldCharType="separate"/>
              </w:r>
              <w:r w:rsidR="00BC76C6">
                <w:rPr>
                  <w:noProof/>
                  <w:webHidden/>
                </w:rPr>
                <w:t>13</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5" w:history="1">
              <w:r w:rsidR="00BC76C6" w:rsidRPr="006E2887">
                <w:rPr>
                  <w:rStyle w:val="Hyperlink"/>
                  <w:noProof/>
                  <w:lang w:eastAsia="ja-JP"/>
                </w:rPr>
                <w:t>8.3.4</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Trusted Third-Party Server</w:t>
              </w:r>
              <w:r w:rsidR="00BC76C6">
                <w:rPr>
                  <w:noProof/>
                  <w:webHidden/>
                </w:rPr>
                <w:tab/>
              </w:r>
              <w:r>
                <w:rPr>
                  <w:noProof/>
                  <w:webHidden/>
                </w:rPr>
                <w:fldChar w:fldCharType="begin"/>
              </w:r>
              <w:r w:rsidR="00BC76C6">
                <w:rPr>
                  <w:noProof/>
                  <w:webHidden/>
                </w:rPr>
                <w:instrText xml:space="preserve"> PAGEREF _Toc336871485 \h </w:instrText>
              </w:r>
              <w:r>
                <w:rPr>
                  <w:noProof/>
                  <w:webHidden/>
                </w:rPr>
              </w:r>
              <w:r>
                <w:rPr>
                  <w:noProof/>
                  <w:webHidden/>
                </w:rPr>
                <w:fldChar w:fldCharType="separate"/>
              </w:r>
              <w:r w:rsidR="00BC76C6">
                <w:rPr>
                  <w:noProof/>
                  <w:webHidden/>
                </w:rPr>
                <w:t>14</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86" w:history="1">
              <w:r w:rsidR="00BC76C6" w:rsidRPr="006E2887">
                <w:rPr>
                  <w:rStyle w:val="Hyperlink"/>
                  <w:noProof/>
                  <w:lang w:eastAsia="ja-JP"/>
                </w:rPr>
                <w:t>8.4</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Renegotiation of Security Parameters</w:t>
              </w:r>
              <w:r w:rsidR="00BC76C6">
                <w:rPr>
                  <w:noProof/>
                  <w:webHidden/>
                </w:rPr>
                <w:tab/>
              </w:r>
              <w:r>
                <w:rPr>
                  <w:noProof/>
                  <w:webHidden/>
                </w:rPr>
                <w:fldChar w:fldCharType="begin"/>
              </w:r>
              <w:r w:rsidR="00BC76C6">
                <w:rPr>
                  <w:noProof/>
                  <w:webHidden/>
                </w:rPr>
                <w:instrText xml:space="preserve"> PAGEREF _Toc336871486 \h </w:instrText>
              </w:r>
              <w:r>
                <w:rPr>
                  <w:noProof/>
                  <w:webHidden/>
                </w:rPr>
              </w:r>
              <w:r>
                <w:rPr>
                  <w:noProof/>
                  <w:webHidden/>
                </w:rPr>
                <w:fldChar w:fldCharType="separate"/>
              </w:r>
              <w:r w:rsidR="00BC76C6">
                <w:rPr>
                  <w:noProof/>
                  <w:webHidden/>
                </w:rPr>
                <w:t>15</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87" w:history="1">
              <w:r w:rsidR="00BC76C6" w:rsidRPr="006E2887">
                <w:rPr>
                  <w:rStyle w:val="Hyperlink"/>
                  <w:noProof/>
                  <w:lang w:eastAsia="ja-JP"/>
                </w:rPr>
                <w:t>8.5</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Termination of the TLS/TCP session</w:t>
              </w:r>
              <w:r w:rsidR="00BC76C6">
                <w:rPr>
                  <w:noProof/>
                  <w:webHidden/>
                </w:rPr>
                <w:tab/>
              </w:r>
              <w:r>
                <w:rPr>
                  <w:noProof/>
                  <w:webHidden/>
                </w:rPr>
                <w:fldChar w:fldCharType="begin"/>
              </w:r>
              <w:r w:rsidR="00BC76C6">
                <w:rPr>
                  <w:noProof/>
                  <w:webHidden/>
                </w:rPr>
                <w:instrText xml:space="preserve"> PAGEREF _Toc336871487 \h </w:instrText>
              </w:r>
              <w:r>
                <w:rPr>
                  <w:noProof/>
                  <w:webHidden/>
                </w:rPr>
              </w:r>
              <w:r>
                <w:rPr>
                  <w:noProof/>
                  <w:webHidden/>
                </w:rPr>
                <w:fldChar w:fldCharType="separate"/>
              </w:r>
              <w:r w:rsidR="00BC76C6">
                <w:rPr>
                  <w:noProof/>
                  <w:webHidden/>
                </w:rPr>
                <w:t>15</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8" w:history="1">
              <w:r w:rsidR="00BC76C6" w:rsidRPr="006E2887">
                <w:rPr>
                  <w:rStyle w:val="Hyperlink"/>
                  <w:noProof/>
                  <w:lang w:eastAsia="ja-JP"/>
                </w:rPr>
                <w:t>8.5.1</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Termination by remote TLS-endpoint</w:t>
              </w:r>
              <w:r w:rsidR="00BC76C6">
                <w:rPr>
                  <w:noProof/>
                  <w:webHidden/>
                </w:rPr>
                <w:tab/>
              </w:r>
              <w:r>
                <w:rPr>
                  <w:noProof/>
                  <w:webHidden/>
                </w:rPr>
                <w:fldChar w:fldCharType="begin"/>
              </w:r>
              <w:r w:rsidR="00BC76C6">
                <w:rPr>
                  <w:noProof/>
                  <w:webHidden/>
                </w:rPr>
                <w:instrText xml:space="preserve"> PAGEREF _Toc336871488 \h </w:instrText>
              </w:r>
              <w:r>
                <w:rPr>
                  <w:noProof/>
                  <w:webHidden/>
                </w:rPr>
              </w:r>
              <w:r>
                <w:rPr>
                  <w:noProof/>
                  <w:webHidden/>
                </w:rPr>
                <w:fldChar w:fldCharType="separate"/>
              </w:r>
              <w:r w:rsidR="00BC76C6">
                <w:rPr>
                  <w:noProof/>
                  <w:webHidden/>
                </w:rPr>
                <w:t>15</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89" w:history="1">
              <w:r w:rsidR="00BC76C6" w:rsidRPr="006E2887">
                <w:rPr>
                  <w:rStyle w:val="Hyperlink"/>
                  <w:noProof/>
                  <w:lang w:eastAsia="ja-JP"/>
                </w:rPr>
                <w:t>8.5.2</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Abnormal termination by remote TLS-endpoint</w:t>
              </w:r>
              <w:r w:rsidR="00BC76C6">
                <w:rPr>
                  <w:noProof/>
                  <w:webHidden/>
                </w:rPr>
                <w:tab/>
              </w:r>
              <w:r>
                <w:rPr>
                  <w:noProof/>
                  <w:webHidden/>
                </w:rPr>
                <w:fldChar w:fldCharType="begin"/>
              </w:r>
              <w:r w:rsidR="00BC76C6">
                <w:rPr>
                  <w:noProof/>
                  <w:webHidden/>
                </w:rPr>
                <w:instrText xml:space="preserve"> PAGEREF _Toc336871489 \h </w:instrText>
              </w:r>
              <w:r>
                <w:rPr>
                  <w:noProof/>
                  <w:webHidden/>
                </w:rPr>
              </w:r>
              <w:r>
                <w:rPr>
                  <w:noProof/>
                  <w:webHidden/>
                </w:rPr>
                <w:fldChar w:fldCharType="separate"/>
              </w:r>
              <w:r w:rsidR="00BC76C6">
                <w:rPr>
                  <w:noProof/>
                  <w:webHidden/>
                </w:rPr>
                <w:t>15</w:t>
              </w:r>
              <w:r>
                <w:rPr>
                  <w:noProof/>
                  <w:webHidden/>
                </w:rPr>
                <w:fldChar w:fldCharType="end"/>
              </w:r>
            </w:hyperlink>
          </w:p>
          <w:p w:rsidR="00BC76C6" w:rsidRDefault="002C3CA2">
            <w:pPr>
              <w:pStyle w:val="TOC3"/>
              <w:rPr>
                <w:rFonts w:asciiTheme="minorHAnsi" w:eastAsiaTheme="minorEastAsia" w:hAnsiTheme="minorHAnsi" w:cstheme="minorBidi"/>
                <w:noProof/>
                <w:sz w:val="22"/>
                <w:szCs w:val="22"/>
                <w:lang w:val="de-DE" w:eastAsia="de-DE"/>
              </w:rPr>
            </w:pPr>
            <w:hyperlink w:anchor="_Toc336871490" w:history="1">
              <w:r w:rsidR="00BC76C6" w:rsidRPr="006E2887">
                <w:rPr>
                  <w:rStyle w:val="Hyperlink"/>
                  <w:noProof/>
                  <w:lang w:eastAsia="ja-JP"/>
                </w:rPr>
                <w:t>8.5.3</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Abnormal termination by local TLS-endpoint</w:t>
              </w:r>
              <w:r w:rsidR="00BC76C6">
                <w:rPr>
                  <w:noProof/>
                  <w:webHidden/>
                </w:rPr>
                <w:tab/>
              </w:r>
              <w:r>
                <w:rPr>
                  <w:noProof/>
                  <w:webHidden/>
                </w:rPr>
                <w:fldChar w:fldCharType="begin"/>
              </w:r>
              <w:r w:rsidR="00BC76C6">
                <w:rPr>
                  <w:noProof/>
                  <w:webHidden/>
                </w:rPr>
                <w:instrText xml:space="preserve"> PAGEREF _Toc336871490 \h </w:instrText>
              </w:r>
              <w:r>
                <w:rPr>
                  <w:noProof/>
                  <w:webHidden/>
                </w:rPr>
              </w:r>
              <w:r>
                <w:rPr>
                  <w:noProof/>
                  <w:webHidden/>
                </w:rPr>
                <w:fldChar w:fldCharType="separate"/>
              </w:r>
              <w:r w:rsidR="00BC76C6">
                <w:rPr>
                  <w:noProof/>
                  <w:webHidden/>
                </w:rPr>
                <w:t>15</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91" w:history="1">
              <w:r w:rsidR="00BC76C6" w:rsidRPr="006E2887">
                <w:rPr>
                  <w:rStyle w:val="Hyperlink"/>
                  <w:noProof/>
                  <w:lang w:eastAsia="ja-JP"/>
                </w:rPr>
                <w:t>8.6</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Reporting unsuccessful TLS connection setup</w:t>
              </w:r>
              <w:r w:rsidR="00BC76C6">
                <w:rPr>
                  <w:noProof/>
                  <w:webHidden/>
                </w:rPr>
                <w:tab/>
              </w:r>
              <w:r>
                <w:rPr>
                  <w:noProof/>
                  <w:webHidden/>
                </w:rPr>
                <w:fldChar w:fldCharType="begin"/>
              </w:r>
              <w:r w:rsidR="00BC76C6">
                <w:rPr>
                  <w:noProof/>
                  <w:webHidden/>
                </w:rPr>
                <w:instrText xml:space="preserve"> PAGEREF _Toc336871491 \h </w:instrText>
              </w:r>
              <w:r>
                <w:rPr>
                  <w:noProof/>
                  <w:webHidden/>
                </w:rPr>
              </w:r>
              <w:r>
                <w:rPr>
                  <w:noProof/>
                  <w:webHidden/>
                </w:rPr>
                <w:fldChar w:fldCharType="separate"/>
              </w:r>
              <w:r w:rsidR="00BC76C6">
                <w:rPr>
                  <w:noProof/>
                  <w:webHidden/>
                </w:rPr>
                <w:t>16</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92" w:history="1">
              <w:r w:rsidR="00BC76C6" w:rsidRPr="006E2887">
                <w:rPr>
                  <w:rStyle w:val="Hyperlink"/>
                  <w:noProof/>
                  <w:lang w:eastAsia="ja-JP"/>
                </w:rPr>
                <w:t>8.7</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TLS Statistics</w:t>
              </w:r>
              <w:r w:rsidR="00BC76C6">
                <w:rPr>
                  <w:noProof/>
                  <w:webHidden/>
                </w:rPr>
                <w:tab/>
              </w:r>
              <w:r>
                <w:rPr>
                  <w:noProof/>
                  <w:webHidden/>
                </w:rPr>
                <w:fldChar w:fldCharType="begin"/>
              </w:r>
              <w:r w:rsidR="00BC76C6">
                <w:rPr>
                  <w:noProof/>
                  <w:webHidden/>
                </w:rPr>
                <w:instrText xml:space="preserve"> PAGEREF _Toc336871492 \h </w:instrText>
              </w:r>
              <w:r>
                <w:rPr>
                  <w:noProof/>
                  <w:webHidden/>
                </w:rPr>
              </w:r>
              <w:r>
                <w:rPr>
                  <w:noProof/>
                  <w:webHidden/>
                </w:rPr>
                <w:fldChar w:fldCharType="separate"/>
              </w:r>
              <w:r w:rsidR="00BC76C6">
                <w:rPr>
                  <w:noProof/>
                  <w:webHidden/>
                </w:rPr>
                <w:t>16</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93" w:history="1">
              <w:r w:rsidR="00BC76C6" w:rsidRPr="006E2887">
                <w:rPr>
                  <w:rStyle w:val="Hyperlink"/>
                  <w:noProof/>
                  <w:lang w:eastAsia="ja-JP"/>
                </w:rPr>
                <w:t>8.9</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Auditing of TLS related capabilities by the MGC</w:t>
              </w:r>
              <w:r w:rsidR="00BC76C6">
                <w:rPr>
                  <w:noProof/>
                  <w:webHidden/>
                </w:rPr>
                <w:tab/>
              </w:r>
              <w:r>
                <w:rPr>
                  <w:noProof/>
                  <w:webHidden/>
                </w:rPr>
                <w:fldChar w:fldCharType="begin"/>
              </w:r>
              <w:r w:rsidR="00BC76C6">
                <w:rPr>
                  <w:noProof/>
                  <w:webHidden/>
                </w:rPr>
                <w:instrText xml:space="preserve"> PAGEREF _Toc336871493 \h </w:instrText>
              </w:r>
              <w:r>
                <w:rPr>
                  <w:noProof/>
                  <w:webHidden/>
                </w:rPr>
              </w:r>
              <w:r>
                <w:rPr>
                  <w:noProof/>
                  <w:webHidden/>
                </w:rPr>
                <w:fldChar w:fldCharType="separate"/>
              </w:r>
              <w:r w:rsidR="00BC76C6">
                <w:rPr>
                  <w:noProof/>
                  <w:webHidden/>
                </w:rPr>
                <w:t>16</w:t>
              </w:r>
              <w:r>
                <w:rPr>
                  <w:noProof/>
                  <w:webHidden/>
                </w:rPr>
                <w:fldChar w:fldCharType="end"/>
              </w:r>
            </w:hyperlink>
          </w:p>
          <w:p w:rsidR="00BC76C6" w:rsidRDefault="002C3CA2">
            <w:pPr>
              <w:pStyle w:val="TOC2"/>
              <w:rPr>
                <w:rFonts w:asciiTheme="minorHAnsi" w:eastAsiaTheme="minorEastAsia" w:hAnsiTheme="minorHAnsi" w:cstheme="minorBidi"/>
                <w:noProof/>
                <w:sz w:val="22"/>
                <w:szCs w:val="22"/>
                <w:lang w:val="de-DE" w:eastAsia="de-DE"/>
              </w:rPr>
            </w:pPr>
            <w:hyperlink w:anchor="_Toc336871494" w:history="1">
              <w:r w:rsidR="00BC76C6" w:rsidRPr="006E2887">
                <w:rPr>
                  <w:rStyle w:val="Hyperlink"/>
                  <w:noProof/>
                  <w:lang w:eastAsia="ja-JP"/>
                </w:rPr>
                <w:t>8.10</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Performance and Resource Aspects</w:t>
              </w:r>
              <w:r w:rsidR="00BC76C6">
                <w:rPr>
                  <w:noProof/>
                  <w:webHidden/>
                </w:rPr>
                <w:tab/>
              </w:r>
              <w:r>
                <w:rPr>
                  <w:noProof/>
                  <w:webHidden/>
                </w:rPr>
                <w:fldChar w:fldCharType="begin"/>
              </w:r>
              <w:r w:rsidR="00BC76C6">
                <w:rPr>
                  <w:noProof/>
                  <w:webHidden/>
                </w:rPr>
                <w:instrText xml:space="preserve"> PAGEREF _Toc336871494 \h </w:instrText>
              </w:r>
              <w:r>
                <w:rPr>
                  <w:noProof/>
                  <w:webHidden/>
                </w:rPr>
              </w:r>
              <w:r>
                <w:rPr>
                  <w:noProof/>
                  <w:webHidden/>
                </w:rPr>
                <w:fldChar w:fldCharType="separate"/>
              </w:r>
              <w:r w:rsidR="00BC76C6">
                <w:rPr>
                  <w:noProof/>
                  <w:webHidden/>
                </w:rPr>
                <w:t>16</w:t>
              </w:r>
              <w:r>
                <w:rPr>
                  <w:noProof/>
                  <w:webHidden/>
                </w:rPr>
                <w:fldChar w:fldCharType="end"/>
              </w:r>
            </w:hyperlink>
          </w:p>
          <w:p w:rsidR="00BC76C6" w:rsidRDefault="002C3CA2">
            <w:pPr>
              <w:pStyle w:val="TOC1"/>
              <w:rPr>
                <w:rFonts w:asciiTheme="minorHAnsi" w:eastAsiaTheme="minorEastAsia" w:hAnsiTheme="minorHAnsi" w:cstheme="minorBidi"/>
                <w:noProof/>
                <w:sz w:val="22"/>
                <w:szCs w:val="22"/>
                <w:lang w:val="de-DE" w:eastAsia="de-DE"/>
              </w:rPr>
            </w:pPr>
            <w:hyperlink w:anchor="_Toc336871495" w:history="1">
              <w:r w:rsidR="00BC76C6" w:rsidRPr="006E2887">
                <w:rPr>
                  <w:rStyle w:val="Hyperlink"/>
                  <w:noProof/>
                  <w:lang w:eastAsia="ja-JP"/>
                </w:rPr>
                <w:t>9</w:t>
              </w:r>
              <w:r w:rsidR="00BC76C6">
                <w:rPr>
                  <w:rFonts w:asciiTheme="minorHAnsi" w:eastAsiaTheme="minorEastAsia" w:hAnsiTheme="minorHAnsi" w:cstheme="minorBidi"/>
                  <w:noProof/>
                  <w:sz w:val="22"/>
                  <w:szCs w:val="22"/>
                  <w:lang w:val="de-DE" w:eastAsia="de-DE"/>
                </w:rPr>
                <w:tab/>
              </w:r>
              <w:r w:rsidR="00BC76C6" w:rsidRPr="006E2887">
                <w:rPr>
                  <w:rStyle w:val="Hyperlink"/>
                  <w:noProof/>
                  <w:lang w:eastAsia="ja-JP"/>
                </w:rPr>
                <w:t>H.248 profile specification guidelines</w:t>
              </w:r>
              <w:r w:rsidR="00BC76C6">
                <w:rPr>
                  <w:noProof/>
                  <w:webHidden/>
                </w:rPr>
                <w:tab/>
              </w:r>
              <w:r>
                <w:rPr>
                  <w:noProof/>
                  <w:webHidden/>
                </w:rPr>
                <w:fldChar w:fldCharType="begin"/>
              </w:r>
              <w:r w:rsidR="00BC76C6">
                <w:rPr>
                  <w:noProof/>
                  <w:webHidden/>
                </w:rPr>
                <w:instrText xml:space="preserve"> PAGEREF _Toc336871495 \h </w:instrText>
              </w:r>
              <w:r>
                <w:rPr>
                  <w:noProof/>
                  <w:webHidden/>
                </w:rPr>
              </w:r>
              <w:r>
                <w:rPr>
                  <w:noProof/>
                  <w:webHidden/>
                </w:rPr>
                <w:fldChar w:fldCharType="separate"/>
              </w:r>
              <w:r w:rsidR="00BC76C6">
                <w:rPr>
                  <w:noProof/>
                  <w:webHidden/>
                </w:rPr>
                <w:t>16</w:t>
              </w:r>
              <w:r>
                <w:rPr>
                  <w:noProof/>
                  <w:webHidden/>
                </w:rPr>
                <w:fldChar w:fldCharType="end"/>
              </w:r>
            </w:hyperlink>
          </w:p>
          <w:p w:rsidR="00D8584F" w:rsidRPr="00AC3BD8" w:rsidRDefault="002C3CA2">
            <w:pPr>
              <w:pStyle w:val="TableofFigures"/>
              <w:rPr>
                <w:rFonts w:eastAsia="Times New Roman"/>
              </w:rPr>
            </w:pPr>
            <w:r w:rsidRPr="00AC3BD8">
              <w:rPr>
                <w:rFonts w:eastAsia="Batang"/>
                <w:smallCaps w:val="0"/>
                <w:sz w:val="24"/>
                <w:szCs w:val="20"/>
                <w:lang w:eastAsia="en-US"/>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Tables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2C3CA2">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BC76C6">
              <w:rPr>
                <w:rFonts w:eastAsia="Times New Roman"/>
                <w:b/>
                <w:bCs/>
                <w:noProof/>
                <w:lang w:val="en-US"/>
              </w:rPr>
              <w:t>No table of figures entries found.</w:t>
            </w:r>
            <w:r w:rsidRPr="00AC3BD8">
              <w:rPr>
                <w:rFonts w:eastAsia="Times New Roman"/>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Figures</w:t>
      </w:r>
    </w:p>
    <w:tbl>
      <w:tblPr>
        <w:tblW w:w="9885" w:type="dxa"/>
        <w:tblLayout w:type="fixed"/>
        <w:tblLook w:val="04A0"/>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BC76C6" w:rsidRDefault="002C3CA2">
            <w:pPr>
              <w:pStyle w:val="TableofFigures"/>
              <w:rPr>
                <w:rFonts w:asciiTheme="minorHAnsi" w:eastAsiaTheme="minorEastAsia" w:hAnsiTheme="minorHAnsi" w:cstheme="minorBidi"/>
                <w:smallCaps w:val="0"/>
                <w:noProof/>
                <w:sz w:val="22"/>
                <w:szCs w:val="22"/>
                <w:lang w:val="de-DE" w:eastAsia="de-DE"/>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36871496" w:history="1">
              <w:r w:rsidR="00BC76C6" w:rsidRPr="006E3893">
                <w:rPr>
                  <w:rStyle w:val="Hyperlink"/>
                  <w:noProof/>
                </w:rPr>
                <w:t>Figure 1 – Scope, structuring principle and framework of this Recommendation</w:t>
              </w:r>
              <w:r w:rsidR="00BC76C6">
                <w:rPr>
                  <w:noProof/>
                  <w:webHidden/>
                </w:rPr>
                <w:tab/>
              </w:r>
              <w:r>
                <w:rPr>
                  <w:noProof/>
                  <w:webHidden/>
                </w:rPr>
                <w:fldChar w:fldCharType="begin"/>
              </w:r>
              <w:r w:rsidR="00BC76C6">
                <w:rPr>
                  <w:noProof/>
                  <w:webHidden/>
                </w:rPr>
                <w:instrText xml:space="preserve"> PAGEREF _Toc336871496 \h </w:instrText>
              </w:r>
              <w:r>
                <w:rPr>
                  <w:noProof/>
                  <w:webHidden/>
                </w:rPr>
              </w:r>
              <w:r>
                <w:rPr>
                  <w:noProof/>
                  <w:webHidden/>
                </w:rPr>
                <w:fldChar w:fldCharType="separate"/>
              </w:r>
              <w:r w:rsidR="00BC76C6">
                <w:rPr>
                  <w:noProof/>
                  <w:webHidden/>
                </w:rPr>
                <w:t>5</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497" w:history="1">
              <w:r w:rsidR="00BC76C6" w:rsidRPr="006E3893">
                <w:rPr>
                  <w:rStyle w:val="Hyperlink"/>
                  <w:noProof/>
                </w:rPr>
                <w:t>Figure 2 – TCP-byte stream processing entities located in the MG</w:t>
              </w:r>
              <w:r w:rsidR="00BC76C6">
                <w:rPr>
                  <w:noProof/>
                  <w:webHidden/>
                </w:rPr>
                <w:tab/>
              </w:r>
              <w:r>
                <w:rPr>
                  <w:noProof/>
                  <w:webHidden/>
                </w:rPr>
                <w:fldChar w:fldCharType="begin"/>
              </w:r>
              <w:r w:rsidR="00BC76C6">
                <w:rPr>
                  <w:noProof/>
                  <w:webHidden/>
                </w:rPr>
                <w:instrText xml:space="preserve"> PAGEREF _Toc336871497 \h </w:instrText>
              </w:r>
              <w:r>
                <w:rPr>
                  <w:noProof/>
                  <w:webHidden/>
                </w:rPr>
              </w:r>
              <w:r>
                <w:rPr>
                  <w:noProof/>
                  <w:webHidden/>
                </w:rPr>
                <w:fldChar w:fldCharType="separate"/>
              </w:r>
              <w:r w:rsidR="00BC76C6">
                <w:rPr>
                  <w:noProof/>
                  <w:webHidden/>
                </w:rPr>
                <w:t>8</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498" w:history="1">
              <w:r w:rsidR="00BC76C6" w:rsidRPr="006E3893">
                <w:rPr>
                  <w:rStyle w:val="Hyperlink"/>
                  <w:noProof/>
                </w:rPr>
                <w:t>Figure 3 – “application agnostic” TCP-proxy with TLS to non-TLS interworking</w:t>
              </w:r>
              <w:r w:rsidR="00BC76C6">
                <w:rPr>
                  <w:noProof/>
                  <w:webHidden/>
                </w:rPr>
                <w:tab/>
              </w:r>
              <w:r>
                <w:rPr>
                  <w:noProof/>
                  <w:webHidden/>
                </w:rPr>
                <w:fldChar w:fldCharType="begin"/>
              </w:r>
              <w:r w:rsidR="00BC76C6">
                <w:rPr>
                  <w:noProof/>
                  <w:webHidden/>
                </w:rPr>
                <w:instrText xml:space="preserve"> PAGEREF _Toc336871498 \h </w:instrText>
              </w:r>
              <w:r>
                <w:rPr>
                  <w:noProof/>
                  <w:webHidden/>
                </w:rPr>
              </w:r>
              <w:r>
                <w:rPr>
                  <w:noProof/>
                  <w:webHidden/>
                </w:rPr>
                <w:fldChar w:fldCharType="separate"/>
              </w:r>
              <w:r w:rsidR="00BC76C6">
                <w:rPr>
                  <w:noProof/>
                  <w:webHidden/>
                </w:rPr>
                <w:t>9</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499" w:history="1">
              <w:r w:rsidR="00BC76C6" w:rsidRPr="006E3893">
                <w:rPr>
                  <w:rStyle w:val="Hyperlink"/>
                  <w:noProof/>
                </w:rPr>
                <w:t>Figure 4 – “application aware” TCP-proxy with TLS to non-TLS interworking</w:t>
              </w:r>
              <w:r w:rsidR="00BC76C6">
                <w:rPr>
                  <w:noProof/>
                  <w:webHidden/>
                </w:rPr>
                <w:tab/>
              </w:r>
              <w:r>
                <w:rPr>
                  <w:noProof/>
                  <w:webHidden/>
                </w:rPr>
                <w:fldChar w:fldCharType="begin"/>
              </w:r>
              <w:r w:rsidR="00BC76C6">
                <w:rPr>
                  <w:noProof/>
                  <w:webHidden/>
                </w:rPr>
                <w:instrText xml:space="preserve"> PAGEREF _Toc336871499 \h </w:instrText>
              </w:r>
              <w:r>
                <w:rPr>
                  <w:noProof/>
                  <w:webHidden/>
                </w:rPr>
              </w:r>
              <w:r>
                <w:rPr>
                  <w:noProof/>
                  <w:webHidden/>
                </w:rPr>
                <w:fldChar w:fldCharType="separate"/>
              </w:r>
              <w:r w:rsidR="00BC76C6">
                <w:rPr>
                  <w:noProof/>
                  <w:webHidden/>
                </w:rPr>
                <w:t>9</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500" w:history="1">
              <w:r w:rsidR="00BC76C6" w:rsidRPr="006E3893">
                <w:rPr>
                  <w:rStyle w:val="Hyperlink"/>
                  <w:noProof/>
                </w:rPr>
                <w:t>Figure 4 – Use case: Fingerprint of the self-signed certificate passed via signalling path to MG</w:t>
              </w:r>
              <w:r w:rsidR="00BC76C6">
                <w:rPr>
                  <w:noProof/>
                  <w:webHidden/>
                </w:rPr>
                <w:tab/>
              </w:r>
              <w:r>
                <w:rPr>
                  <w:noProof/>
                  <w:webHidden/>
                </w:rPr>
                <w:fldChar w:fldCharType="begin"/>
              </w:r>
              <w:r w:rsidR="00BC76C6">
                <w:rPr>
                  <w:noProof/>
                  <w:webHidden/>
                </w:rPr>
                <w:instrText xml:space="preserve"> PAGEREF _Toc336871500 \h </w:instrText>
              </w:r>
              <w:r>
                <w:rPr>
                  <w:noProof/>
                  <w:webHidden/>
                </w:rPr>
              </w:r>
              <w:r>
                <w:rPr>
                  <w:noProof/>
                  <w:webHidden/>
                </w:rPr>
                <w:fldChar w:fldCharType="separate"/>
              </w:r>
              <w:r w:rsidR="00BC76C6">
                <w:rPr>
                  <w:noProof/>
                  <w:webHidden/>
                </w:rPr>
                <w:t>12</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501" w:history="1">
              <w:r w:rsidR="00BC76C6" w:rsidRPr="006E3893">
                <w:rPr>
                  <w:rStyle w:val="Hyperlink"/>
                  <w:noProof/>
                </w:rPr>
                <w:t>Figure 5 – Generic H.248 model for pre shared keying information</w:t>
              </w:r>
              <w:r w:rsidR="00BC76C6">
                <w:rPr>
                  <w:noProof/>
                  <w:webHidden/>
                </w:rPr>
                <w:tab/>
              </w:r>
              <w:r>
                <w:rPr>
                  <w:noProof/>
                  <w:webHidden/>
                </w:rPr>
                <w:fldChar w:fldCharType="begin"/>
              </w:r>
              <w:r w:rsidR="00BC76C6">
                <w:rPr>
                  <w:noProof/>
                  <w:webHidden/>
                </w:rPr>
                <w:instrText xml:space="preserve"> PAGEREF _Toc336871501 \h </w:instrText>
              </w:r>
              <w:r>
                <w:rPr>
                  <w:noProof/>
                  <w:webHidden/>
                </w:rPr>
              </w:r>
              <w:r>
                <w:rPr>
                  <w:noProof/>
                  <w:webHidden/>
                </w:rPr>
                <w:fldChar w:fldCharType="separate"/>
              </w:r>
              <w:r w:rsidR="00BC76C6">
                <w:rPr>
                  <w:noProof/>
                  <w:webHidden/>
                </w:rPr>
                <w:t>13</w:t>
              </w:r>
              <w:r>
                <w:rPr>
                  <w:noProof/>
                  <w:webHidden/>
                </w:rPr>
                <w:fldChar w:fldCharType="end"/>
              </w:r>
            </w:hyperlink>
          </w:p>
          <w:p w:rsidR="00BC76C6" w:rsidRDefault="002C3CA2">
            <w:pPr>
              <w:pStyle w:val="TableofFigures"/>
              <w:rPr>
                <w:rFonts w:asciiTheme="minorHAnsi" w:eastAsiaTheme="minorEastAsia" w:hAnsiTheme="minorHAnsi" w:cstheme="minorBidi"/>
                <w:smallCaps w:val="0"/>
                <w:noProof/>
                <w:sz w:val="22"/>
                <w:szCs w:val="22"/>
                <w:lang w:val="de-DE" w:eastAsia="de-DE"/>
              </w:rPr>
            </w:pPr>
            <w:hyperlink w:anchor="_Toc336871502" w:history="1">
              <w:r w:rsidR="00BC76C6" w:rsidRPr="006E3893">
                <w:rPr>
                  <w:rStyle w:val="Hyperlink"/>
                  <w:noProof/>
                </w:rPr>
                <w:t>Figure 6 – Generic H.248 model for bearer security – exchange of keying information using a third party server</w:t>
              </w:r>
              <w:r w:rsidR="00BC76C6">
                <w:rPr>
                  <w:noProof/>
                  <w:webHidden/>
                </w:rPr>
                <w:tab/>
              </w:r>
              <w:r>
                <w:rPr>
                  <w:noProof/>
                  <w:webHidden/>
                </w:rPr>
                <w:fldChar w:fldCharType="begin"/>
              </w:r>
              <w:r w:rsidR="00BC76C6">
                <w:rPr>
                  <w:noProof/>
                  <w:webHidden/>
                </w:rPr>
                <w:instrText xml:space="preserve"> PAGEREF _Toc336871502 \h </w:instrText>
              </w:r>
              <w:r>
                <w:rPr>
                  <w:noProof/>
                  <w:webHidden/>
                </w:rPr>
              </w:r>
              <w:r>
                <w:rPr>
                  <w:noProof/>
                  <w:webHidden/>
                </w:rPr>
                <w:fldChar w:fldCharType="separate"/>
              </w:r>
              <w:r w:rsidR="00BC76C6">
                <w:rPr>
                  <w:noProof/>
                  <w:webHidden/>
                </w:rPr>
                <w:t>14</w:t>
              </w:r>
              <w:r>
                <w:rPr>
                  <w:noProof/>
                  <w:webHidden/>
                </w:rPr>
                <w:fldChar w:fldCharType="end"/>
              </w:r>
            </w:hyperlink>
          </w:p>
          <w:p w:rsidR="00D8584F" w:rsidRPr="00AC3BD8" w:rsidRDefault="002C3CA2">
            <w:pPr>
              <w:pStyle w:val="TableofFigures"/>
              <w:rPr>
                <w:rFonts w:eastAsia="Times New Roman"/>
              </w:rPr>
            </w:pPr>
            <w:r w:rsidRPr="00AC3BD8">
              <w:rPr>
                <w:rFonts w:eastAsia="Times New Roman"/>
              </w:rPr>
              <w:fldChar w:fldCharType="end"/>
            </w:r>
          </w:p>
        </w:tc>
      </w:tr>
    </w:tbl>
    <w:p w:rsidR="00D8584F" w:rsidRPr="00AC3BD8" w:rsidRDefault="00D8584F" w:rsidP="00D8584F">
      <w:pPr>
        <w:rPr>
          <w:lang w:eastAsia="ja-JP"/>
        </w:rPr>
      </w:pPr>
    </w:p>
    <w:p w:rsidR="00FA6292" w:rsidRPr="00AC3BD8" w:rsidRDefault="00FA6292" w:rsidP="00FA6292"/>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RDefault="007367F7" w:rsidP="00FA6292">
      <w:r w:rsidRPr="00AC3BD8">
        <w:t>This Recommendation provides guidelines on the use of secured TCP bearer traffic according the Transport Layer Security (TLS) technology in H.248 profiles.  These guidelines may be used by other Standards Developing Organizations (SDOs) when defining their H.248.1 profiles in support of TLS.</w:t>
      </w:r>
    </w:p>
    <w:p w:rsidR="0021145B" w:rsidRPr="00AC3BD8" w:rsidRDefault="0021145B" w:rsidP="00FA6292">
      <w:pPr>
        <w:pStyle w:val="Heading1"/>
      </w:pPr>
      <w:bookmarkStart w:id="11" w:name="_Toc323895749"/>
      <w:bookmarkStart w:id="12" w:name="_Toc336871469"/>
      <w:r w:rsidRPr="00AC3BD8">
        <w:rPr>
          <w:lang w:eastAsia="ja-JP"/>
        </w:rPr>
        <w:t>1</w:t>
      </w:r>
      <w:r w:rsidRPr="00AC3BD8">
        <w:rPr>
          <w:lang w:eastAsia="ja-JP"/>
        </w:rPr>
        <w:tab/>
      </w:r>
      <w:r w:rsidR="00847D8C" w:rsidRPr="00AC3BD8">
        <w:rPr>
          <w:lang w:eastAsia="ja-JP"/>
        </w:rPr>
        <w:t>Scope</w:t>
      </w:r>
      <w:bookmarkEnd w:id="11"/>
      <w:bookmarkEnd w:id="12"/>
    </w:p>
    <w:p w:rsidR="00B22E23" w:rsidRPr="00AC3BD8" w:rsidRDefault="00540A43" w:rsidP="00540A43">
      <w:r w:rsidRPr="00AC3BD8">
        <w:t xml:space="preserve">Transport Layer Security (TLS) is a cryptographic protocol that provides secure communication between two TCP endpoints. This </w:t>
      </w:r>
      <w:r w:rsidR="00B22E23" w:rsidRPr="00AC3BD8">
        <w:t>Recommendation</w:t>
      </w:r>
      <w:r w:rsidRPr="00AC3BD8">
        <w:t xml:space="preserve"> </w:t>
      </w:r>
    </w:p>
    <w:p w:rsidR="00B22E23" w:rsidRPr="00AC3BD8" w:rsidRDefault="00B22E23" w:rsidP="00FA6292">
      <w:pPr>
        <w:numPr>
          <w:ilvl w:val="0"/>
          <w:numId w:val="28"/>
        </w:numPr>
        <w:tabs>
          <w:tab w:val="clear" w:pos="794"/>
          <w:tab w:val="clear" w:pos="1191"/>
          <w:tab w:val="clear" w:pos="1588"/>
          <w:tab w:val="clear" w:pos="1985"/>
        </w:tabs>
        <w:ind w:left="567" w:hanging="567"/>
      </w:pPr>
      <w:r w:rsidRPr="00AC3BD8">
        <w:t>describes example use cases;</w:t>
      </w:r>
    </w:p>
    <w:p w:rsidR="00540A43" w:rsidRPr="00AC3BD8" w:rsidRDefault="00540A43" w:rsidP="00FA6292">
      <w:pPr>
        <w:numPr>
          <w:ilvl w:val="0"/>
          <w:numId w:val="28"/>
        </w:numPr>
        <w:tabs>
          <w:tab w:val="clear" w:pos="794"/>
          <w:tab w:val="clear" w:pos="1191"/>
          <w:tab w:val="clear" w:pos="1588"/>
          <w:tab w:val="clear" w:pos="1985"/>
        </w:tabs>
        <w:ind w:left="567" w:hanging="567"/>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tabs>
          <w:tab w:val="clear" w:pos="794"/>
          <w:tab w:val="clear" w:pos="1191"/>
          <w:tab w:val="clear" w:pos="1588"/>
          <w:tab w:val="clear" w:pos="1985"/>
        </w:tabs>
        <w:ind w:left="567" w:hanging="567"/>
      </w:pPr>
      <w:r w:rsidRPr="00AC3BD8">
        <w:t>references suitable H.248 signalling capabilities in terms of H.248 packages as defined by other H.248.x-series Recommendations and</w:t>
      </w:r>
    </w:p>
    <w:p w:rsidR="00B22E23" w:rsidRPr="00AC3BD8" w:rsidRDefault="00B22E23" w:rsidP="00FA6292">
      <w:pPr>
        <w:numPr>
          <w:ilvl w:val="0"/>
          <w:numId w:val="28"/>
        </w:numPr>
        <w:tabs>
          <w:tab w:val="clear" w:pos="794"/>
          <w:tab w:val="clear" w:pos="1191"/>
          <w:tab w:val="clear" w:pos="1588"/>
          <w:tab w:val="clear" w:pos="1985"/>
        </w:tabs>
        <w:ind w:left="567" w:hanging="567"/>
      </w:pPr>
      <w:proofErr w:type="gramStart"/>
      <w:r w:rsidRPr="00AC3BD8">
        <w:t>defines</w:t>
      </w:r>
      <w:proofErr w:type="gramEnd"/>
      <w:r w:rsidRPr="00AC3BD8">
        <w:t xml:space="preserve"> a protocol solution in </w:t>
      </w:r>
      <w:r w:rsidR="007367F7" w:rsidRPr="00AC3BD8">
        <w:t xml:space="preserve">style </w:t>
      </w:r>
      <w:r w:rsidRPr="00AC3BD8">
        <w:t>of</w:t>
      </w:r>
      <w:r w:rsidR="007367F7" w:rsidRPr="00AC3BD8">
        <w:t xml:space="preserve"> a generic profile (which covers usage information of</w:t>
      </w:r>
      <w:r w:rsidRPr="00AC3BD8">
        <w:t xml:space="preserve"> package(</w:t>
      </w:r>
      <w:proofErr w:type="spellStart"/>
      <w:r w:rsidRPr="00AC3BD8">
        <w:t>s</w:t>
      </w:r>
      <w:proofErr w:type="spellEnd"/>
      <w:r w:rsidRPr="00AC3BD8">
        <w:t>) and procedures</w:t>
      </w:r>
      <w:r w:rsidR="007367F7" w:rsidRPr="00AC3BD8">
        <w:t>) as a guideline for final profile specifications</w:t>
      </w:r>
      <w:r w:rsidRPr="00AC3BD8">
        <w:t>.</w:t>
      </w:r>
    </w:p>
    <w:p w:rsidR="007367F7" w:rsidRPr="00AC3BD8" w:rsidRDefault="007367F7" w:rsidP="007367F7">
      <w:pPr>
        <w:spacing w:before="80"/>
      </w:pPr>
      <w:bookmarkStart w:id="13" w:name="_Toc323895750"/>
      <w:r w:rsidRPr="00AC3BD8">
        <w:t>Scope and purpose of this Recommendation may be illustrated (Figure 1):</w:t>
      </w:r>
    </w:p>
    <w:p w:rsidR="007367F7" w:rsidRPr="00AC3BD8" w:rsidRDefault="007367F7" w:rsidP="007367F7">
      <w:pPr>
        <w:keepNext/>
        <w:keepLines/>
        <w:spacing w:before="240" w:after="120"/>
        <w:jc w:val="center"/>
        <w:rPr>
          <w:rFonts w:eastAsia="SimSun"/>
        </w:rPr>
      </w:pPr>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6.25pt" o:ole="">
            <v:imagedata r:id="rId15" o:title=""/>
          </v:shape>
          <o:OLEObject Type="Embed" ProgID="Visio.Drawing.11" ShapeID="_x0000_i1025" DrawAspect="Content" ObjectID="_1416827846" r:id="rId16"/>
        </w:object>
      </w:r>
    </w:p>
    <w:p w:rsidR="007367F7" w:rsidRPr="00AC3BD8" w:rsidRDefault="007367F7" w:rsidP="00FB7200">
      <w:pPr>
        <w:pStyle w:val="FigureNotitle"/>
      </w:pPr>
      <w:bookmarkStart w:id="14" w:name="_Toc326746401"/>
      <w:bookmarkStart w:id="15" w:name="_Toc336871496"/>
      <w:r w:rsidRPr="00AC3BD8">
        <w:t>Figure 1 – Scope, structuring principle and framework of this Recommendation</w:t>
      </w:r>
      <w:bookmarkEnd w:id="14"/>
      <w:bookmarkEnd w:id="15"/>
    </w:p>
    <w:p w:rsidR="007367F7" w:rsidRPr="00AC3BD8" w:rsidRDefault="007367F7" w:rsidP="007367F7">
      <w:pPr>
        <w:spacing w:before="80"/>
      </w:pPr>
      <w:r w:rsidRPr="00AC3BD8">
        <w:t xml:space="preserve">The primary audience of this Recommendation are therefore authors of H.248 profile specifications, which aim to support a particular network use case with </w:t>
      </w:r>
      <w:proofErr w:type="gramStart"/>
      <w:r w:rsidRPr="00AC3BD8">
        <w:t>TLS</w:t>
      </w:r>
      <w:proofErr w:type="gramEnd"/>
      <w:r w:rsidRPr="00AC3BD8">
        <w:t xml:space="preserve"> encrypted bearer traffic. </w:t>
      </w:r>
    </w:p>
    <w:p w:rsidR="007367F7" w:rsidRPr="00AC3BD8" w:rsidRDefault="007367F7" w:rsidP="007367F7">
      <w:r w:rsidRPr="00AC3BD8">
        <w:t>This Recommendation is organized as follows:</w:t>
      </w:r>
    </w:p>
    <w:p w:rsidR="007367F7" w:rsidRPr="00AC3BD8" w:rsidRDefault="007367F7" w:rsidP="007367F7">
      <w:pPr>
        <w:numPr>
          <w:ilvl w:val="0"/>
          <w:numId w:val="39"/>
        </w:numPr>
        <w:tabs>
          <w:tab w:val="clear" w:pos="794"/>
          <w:tab w:val="clear" w:pos="1191"/>
          <w:tab w:val="clear" w:pos="1588"/>
          <w:tab w:val="clear" w:pos="1985"/>
        </w:tabs>
        <w:ind w:left="567" w:hanging="567"/>
      </w:pPr>
      <w:r w:rsidRPr="00AC3BD8">
        <w:t xml:space="preserve">examples </w:t>
      </w:r>
      <w:r w:rsidRPr="00AC3BD8">
        <w:rPr>
          <w:i/>
          <w:iCs/>
        </w:rPr>
        <w:t>use cases</w:t>
      </w:r>
      <w:r w:rsidRPr="00AC3BD8">
        <w:t xml:space="preserve"> are collected in Appendix II of [ITU-T H.248.TLS];</w:t>
      </w:r>
    </w:p>
    <w:p w:rsidR="007367F7" w:rsidRPr="00AC3BD8" w:rsidRDefault="007367F7" w:rsidP="007367F7">
      <w:pPr>
        <w:numPr>
          <w:ilvl w:val="0"/>
          <w:numId w:val="39"/>
        </w:numPr>
        <w:tabs>
          <w:tab w:val="clear" w:pos="794"/>
          <w:tab w:val="clear" w:pos="1191"/>
          <w:tab w:val="clear" w:pos="1588"/>
          <w:tab w:val="clear" w:pos="1985"/>
        </w:tabs>
        <w:ind w:left="567" w:hanging="567"/>
      </w:pPr>
      <w:r w:rsidRPr="00AC3BD8">
        <w:lastRenderedPageBreak/>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proofErr w:type="gramStart"/>
      <w:r w:rsidRPr="00AC3BD8">
        <w:t>and</w:t>
      </w:r>
      <w:proofErr w:type="gramEnd"/>
      <w:r w:rsidRPr="00AC3BD8">
        <w:t xml:space="preserve"> </w:t>
      </w:r>
    </w:p>
    <w:p w:rsidR="007367F7" w:rsidRPr="00AC3BD8" w:rsidRDefault="007367F7" w:rsidP="007367F7">
      <w:pPr>
        <w:numPr>
          <w:ilvl w:val="0"/>
          <w:numId w:val="40"/>
        </w:numPr>
        <w:tabs>
          <w:tab w:val="clear" w:pos="794"/>
          <w:tab w:val="clear" w:pos="1191"/>
          <w:tab w:val="clear" w:pos="1588"/>
          <w:tab w:val="clear" w:pos="1985"/>
        </w:tabs>
        <w:ind w:left="567" w:hanging="567"/>
      </w:pPr>
      <w:proofErr w:type="gramStart"/>
      <w:r w:rsidRPr="00AC3BD8">
        <w:t>profile</w:t>
      </w:r>
      <w:proofErr w:type="gramEnd"/>
      <w:r w:rsidRPr="00AC3BD8">
        <w:t xml:space="preserve"> specification guidelines in clause 9 (which follows the profile structuring of the profile template according to [ITU-T H.248.1]).</w:t>
      </w:r>
    </w:p>
    <w:p w:rsidR="0021145B" w:rsidRPr="00AC3BD8" w:rsidRDefault="0021145B" w:rsidP="00FA6292">
      <w:pPr>
        <w:pStyle w:val="Heading1"/>
      </w:pPr>
      <w:bookmarkStart w:id="16" w:name="_Toc336871470"/>
      <w:r w:rsidRPr="00AC3BD8">
        <w:rPr>
          <w:lang w:eastAsia="ja-JP"/>
        </w:rPr>
        <w:t>2</w:t>
      </w:r>
      <w:r w:rsidRPr="00AC3BD8">
        <w:rPr>
          <w:lang w:eastAsia="ja-JP"/>
        </w:rPr>
        <w:tab/>
      </w:r>
      <w:r w:rsidR="00540A43" w:rsidRPr="00AC3BD8">
        <w:rPr>
          <w:lang w:eastAsia="ja-JP"/>
        </w:rPr>
        <w:t>References</w:t>
      </w:r>
      <w:bookmarkEnd w:id="13"/>
      <w:bookmarkEnd w:id="16"/>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AC3BD8" w:rsidRDefault="00D91814" w:rsidP="00D91814">
      <w:pPr>
        <w:pStyle w:val="Reftext"/>
        <w:rPr>
          <w:ins w:id="17" w:author="ALU" w:date="2012-11-12T11:18:00Z"/>
        </w:rPr>
      </w:pPr>
      <w:ins w:id="18" w:author="ALU" w:date="2012-11-12T11:18:00Z">
        <w:r w:rsidRPr="00D91814">
          <w:rPr>
            <w:rFonts w:eastAsia="Times New Roman"/>
          </w:rPr>
          <w:t>[ITU-T H.248.1]</w:t>
        </w:r>
        <w:r w:rsidRPr="00D91814">
          <w:rPr>
            <w:rFonts w:eastAsia="Times New Roman"/>
          </w:rPr>
          <w:tab/>
          <w:t xml:space="preserve">Recommendation ITU-T H.248.1 (2005), </w:t>
        </w:r>
        <w:r w:rsidRPr="00D91814">
          <w:rPr>
            <w:rFonts w:eastAsia="Times New Roman"/>
            <w:i/>
          </w:rPr>
          <w:t>Gateway control protocol: Version 3, including its Amendment 2 (12/2009)</w:t>
        </w:r>
        <w:r w:rsidRPr="00D91814">
          <w:rPr>
            <w:rFonts w:eastAsia="Times New Roman"/>
          </w:rPr>
          <w:t xml:space="preserve">. </w:t>
        </w:r>
      </w:ins>
    </w:p>
    <w:p w:rsidR="00EA38D4" w:rsidRPr="00AC3BD8" w:rsidRDefault="00EA38D4" w:rsidP="00D91814">
      <w:pPr>
        <w:pStyle w:val="Reftext"/>
      </w:pPr>
      <w:r w:rsidRPr="00AC3BD8">
        <w:rPr>
          <w:lang w:eastAsia="ja-JP"/>
        </w:rPr>
        <w:t>[ITU-T X.509]</w:t>
      </w:r>
      <w:r w:rsidRPr="00AC3BD8">
        <w:rPr>
          <w:lang w:eastAsia="ja-JP"/>
        </w:rPr>
        <w:tab/>
      </w:r>
      <w:r w:rsidR="00EF60F7" w:rsidRPr="00AC3BD8">
        <w:t>Recommendation ITU-T X.509 (20</w:t>
      </w:r>
      <w:r w:rsidR="007367F7" w:rsidRPr="00AC3BD8">
        <w:t>12</w:t>
      </w:r>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proofErr w:type="gramStart"/>
      <w:r w:rsidR="00501C96" w:rsidRPr="00AC3BD8">
        <w:t xml:space="preserve">IETF RFC 793 (1981), </w:t>
      </w:r>
      <w:r w:rsidR="00FA6292" w:rsidRPr="00AC3BD8">
        <w:rPr>
          <w:i/>
          <w:iCs/>
        </w:rPr>
        <w:t>Transmission Control Protocol - DARPA Internet Program - Protocol Specification</w:t>
      </w:r>
      <w:r w:rsidR="00FA6292" w:rsidRPr="00AC3BD8">
        <w:t>.</w:t>
      </w:r>
      <w:proofErr w:type="gramEnd"/>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proofErr w:type="gramStart"/>
      <w:r w:rsidRPr="00AC3BD8">
        <w:rPr>
          <w:i/>
          <w:iCs/>
        </w:rPr>
        <w:t>The</w:t>
      </w:r>
      <w:proofErr w:type="gramEnd"/>
      <w:r w:rsidRPr="00AC3BD8">
        <w:rPr>
          <w:i/>
          <w:iCs/>
        </w:rPr>
        <w:t xml:space="preserv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proofErr w:type="gramStart"/>
      <w:r w:rsidR="00501C96" w:rsidRPr="00AC3BD8">
        <w:t xml:space="preserve">IETF RFC 2712 (1999), </w:t>
      </w:r>
      <w:r w:rsidRPr="00AC3BD8">
        <w:rPr>
          <w:i/>
          <w:iCs/>
        </w:rPr>
        <w:t>Addition of Kerberos Cipher Suites to Transport Layer Security (TLS)</w:t>
      </w:r>
      <w:r w:rsidR="00FA6292" w:rsidRPr="00AC3BD8">
        <w:t>.</w:t>
      </w:r>
      <w:proofErr w:type="gramEnd"/>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proofErr w:type="gramStart"/>
      <w:r w:rsidRPr="00AC3BD8">
        <w:rPr>
          <w:i/>
          <w:iCs/>
        </w:rPr>
        <w:t>The</w:t>
      </w:r>
      <w:proofErr w:type="gramEnd"/>
      <w:r w:rsidRPr="00AC3BD8">
        <w:rPr>
          <w:i/>
          <w:iCs/>
        </w:rPr>
        <w:t xml:space="preserv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proofErr w:type="gramStart"/>
      <w:r w:rsidR="00501C96" w:rsidRPr="00AC3BD8">
        <w:t xml:space="preserve">IETF RFC 4145 (2005), </w:t>
      </w:r>
      <w:r w:rsidR="00B22E23" w:rsidRPr="00AC3BD8">
        <w:rPr>
          <w:i/>
          <w:iCs/>
        </w:rPr>
        <w:t>TCP-Based Media Transport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proofErr w:type="gramStart"/>
      <w:r w:rsidR="00501C96" w:rsidRPr="00AC3BD8">
        <w:t xml:space="preserve">IETF RFC 4279 (2005), </w:t>
      </w:r>
      <w:r w:rsidRPr="00AC3BD8">
        <w:rPr>
          <w:i/>
          <w:iCs/>
        </w:rPr>
        <w:t xml:space="preserve">Pre-Shared Key </w:t>
      </w:r>
      <w:proofErr w:type="spellStart"/>
      <w:r w:rsidRPr="00AC3BD8">
        <w:rPr>
          <w:i/>
          <w:iCs/>
        </w:rPr>
        <w:t>Ciphersuites</w:t>
      </w:r>
      <w:proofErr w:type="spellEnd"/>
      <w:r w:rsidRPr="00AC3BD8">
        <w:rPr>
          <w:i/>
          <w:iCs/>
        </w:rPr>
        <w:t xml:space="preserve"> for Transport Layer Security (TLS)</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proofErr w:type="gramStart"/>
      <w:r w:rsidRPr="00AC3BD8">
        <w:rPr>
          <w:i/>
          <w:iCs/>
        </w:rPr>
        <w:t>The</w:t>
      </w:r>
      <w:proofErr w:type="gramEnd"/>
      <w:r w:rsidRPr="00AC3BD8">
        <w:rPr>
          <w:i/>
          <w:iCs/>
        </w:rPr>
        <w:t xml:space="preserv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proofErr w:type="gramStart"/>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proofErr w:type="gramStart"/>
      <w:r w:rsidRPr="00AC3BD8">
        <w:rPr>
          <w:i/>
          <w:iCs/>
        </w:rPr>
        <w:t>The</w:t>
      </w:r>
      <w:proofErr w:type="gramEnd"/>
      <w:r w:rsidRPr="00AC3BD8">
        <w:rPr>
          <w:i/>
          <w:iCs/>
        </w:rPr>
        <w:t xml:space="preserve"> Transport Layer Security (TLS) Protocol Version 1.2</w:t>
      </w:r>
      <w:r w:rsidR="00FA6292" w:rsidRPr="00AC3BD8">
        <w:t>.</w:t>
      </w:r>
    </w:p>
    <w:p w:rsidR="0021145B" w:rsidRPr="00AC3BD8" w:rsidRDefault="0021145B" w:rsidP="00FA6292">
      <w:pPr>
        <w:pStyle w:val="Heading1"/>
      </w:pPr>
      <w:bookmarkStart w:id="19" w:name="_Toc323895751"/>
      <w:bookmarkStart w:id="20" w:name="_Toc336871471"/>
      <w:r w:rsidRPr="00AC3BD8">
        <w:rPr>
          <w:lang w:eastAsia="ja-JP"/>
        </w:rPr>
        <w:t>3</w:t>
      </w:r>
      <w:r w:rsidRPr="00AC3BD8">
        <w:rPr>
          <w:lang w:eastAsia="ja-JP"/>
        </w:rPr>
        <w:tab/>
      </w:r>
      <w:r w:rsidR="00540A43" w:rsidRPr="00AC3BD8">
        <w:rPr>
          <w:lang w:eastAsia="ja-JP"/>
        </w:rPr>
        <w:t>Definitions</w:t>
      </w:r>
      <w:bookmarkEnd w:id="19"/>
      <w:bookmarkEnd w:id="20"/>
    </w:p>
    <w:p w:rsidR="00540A43" w:rsidRPr="00AC3BD8" w:rsidRDefault="00540A43" w:rsidP="00FA6292">
      <w:pPr>
        <w:pStyle w:val="Heading2"/>
        <w:rPr>
          <w:lang w:eastAsia="ja-JP"/>
        </w:rPr>
      </w:pPr>
      <w:bookmarkStart w:id="21" w:name="_Toc323895752"/>
      <w:bookmarkStart w:id="22" w:name="_Toc336871472"/>
      <w:r w:rsidRPr="00AC3BD8">
        <w:rPr>
          <w:lang w:eastAsia="ja-JP"/>
        </w:rPr>
        <w:t>3.1</w:t>
      </w:r>
      <w:r w:rsidRPr="00AC3BD8">
        <w:rPr>
          <w:lang w:eastAsia="ja-JP"/>
        </w:rPr>
        <w:tab/>
        <w:t>Terms defined elsewhere</w:t>
      </w:r>
      <w:bookmarkEnd w:id="21"/>
      <w:bookmarkEnd w:id="22"/>
    </w:p>
    <w:p w:rsidR="00540A43" w:rsidRPr="00AC3BD8" w:rsidRDefault="00540A43" w:rsidP="00540A43">
      <w:r w:rsidRPr="00AC3BD8">
        <w:rPr>
          <w:lang w:eastAsia="ja-JP"/>
        </w:rPr>
        <w:t xml:space="preserve">This </w:t>
      </w:r>
      <w:r w:rsidR="00166456" w:rsidRPr="00AC3BD8">
        <w:rPr>
          <w:lang w:eastAsia="ja-JP"/>
        </w:rPr>
        <w:t>Recommendation</w:t>
      </w:r>
      <w:r w:rsidRPr="00AC3BD8">
        <w:rPr>
          <w:lang w:eastAsia="ja-JP"/>
        </w:rPr>
        <w:t xml:space="preserve"> </w:t>
      </w:r>
      <w:r w:rsidRPr="00AC3BD8">
        <w:t>uses the following terms defined elsewhere:</w:t>
      </w:r>
    </w:p>
    <w:p w:rsidR="007367F7" w:rsidRPr="00AC3BD8" w:rsidRDefault="007367F7" w:rsidP="00540A43">
      <w:proofErr w:type="gramStart"/>
      <w:r w:rsidRPr="00AC3BD8">
        <w:lastRenderedPageBreak/>
        <w:t>see</w:t>
      </w:r>
      <w:proofErr w:type="gramEnd"/>
      <w:r w:rsidRPr="00AC3BD8">
        <w:t xml:space="preserve"> TLS related terminology in [ITU-T H.248.TLS].</w:t>
      </w:r>
    </w:p>
    <w:p w:rsidR="00540A43" w:rsidRPr="00AC3BD8" w:rsidRDefault="00540A43" w:rsidP="00FA6292">
      <w:pPr>
        <w:pStyle w:val="Heading2"/>
        <w:rPr>
          <w:lang w:eastAsia="ja-JP"/>
        </w:rPr>
      </w:pPr>
      <w:bookmarkStart w:id="23" w:name="_Toc323895753"/>
      <w:bookmarkStart w:id="24" w:name="_Toc336871473"/>
      <w:r w:rsidRPr="00AC3BD8">
        <w:rPr>
          <w:lang w:eastAsia="ja-JP"/>
        </w:rPr>
        <w:t>3.2</w:t>
      </w:r>
      <w:r w:rsidRPr="00AC3BD8">
        <w:rPr>
          <w:lang w:eastAsia="ja-JP"/>
        </w:rPr>
        <w:tab/>
        <w:t>Terms defined in this Recommendation</w:t>
      </w:r>
      <w:bookmarkEnd w:id="23"/>
      <w:bookmarkEnd w:id="24"/>
    </w:p>
    <w:p w:rsidR="00540A43" w:rsidRPr="00AC3BD8" w:rsidRDefault="00540A43" w:rsidP="00540A43">
      <w:r w:rsidRPr="00AC3BD8">
        <w:t>This Recommendation defines the following terms:</w:t>
      </w:r>
    </w:p>
    <w:p w:rsidR="007367F7" w:rsidRPr="00AC3BD8" w:rsidRDefault="007367F7" w:rsidP="00540A43">
      <w:proofErr w:type="gramStart"/>
      <w:r w:rsidRPr="00AC3BD8">
        <w:t>None.</w:t>
      </w:r>
      <w:proofErr w:type="gramEnd"/>
    </w:p>
    <w:p w:rsidR="0021145B" w:rsidRPr="00AC3BD8" w:rsidRDefault="0021145B" w:rsidP="00FA6292">
      <w:pPr>
        <w:pStyle w:val="Heading1"/>
      </w:pPr>
      <w:bookmarkStart w:id="25" w:name="_Toc323895754"/>
      <w:bookmarkStart w:id="26" w:name="_Toc336871474"/>
      <w:r w:rsidRPr="00AC3BD8">
        <w:rPr>
          <w:lang w:eastAsia="ja-JP"/>
        </w:rPr>
        <w:t>4</w:t>
      </w:r>
      <w:r w:rsidRPr="00AC3BD8">
        <w:rPr>
          <w:lang w:eastAsia="ja-JP"/>
        </w:rPr>
        <w:tab/>
      </w:r>
      <w:r w:rsidR="00540A43" w:rsidRPr="00AC3BD8">
        <w:rPr>
          <w:lang w:eastAsia="ja-JP"/>
        </w:rPr>
        <w:t>Abbreviations and acronyms</w:t>
      </w:r>
      <w:bookmarkEnd w:id="25"/>
      <w:bookmarkEnd w:id="26"/>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tblPr>
      <w:tblGrid>
        <w:gridCol w:w="1417"/>
        <w:gridCol w:w="8277"/>
      </w:tblGrid>
      <w:tr w:rsidR="00EA38D4" w:rsidRPr="00AC3BD8" w:rsidTr="00297D8F">
        <w:tc>
          <w:tcPr>
            <w:tcW w:w="1417" w:type="dxa"/>
            <w:shd w:val="clear" w:color="auto" w:fill="auto"/>
          </w:tcPr>
          <w:p w:rsidR="00EA38D4" w:rsidRPr="00AC3BD8" w:rsidRDefault="00EA38D4" w:rsidP="00297D8F">
            <w:pPr>
              <w:tabs>
                <w:tab w:val="clear" w:pos="794"/>
                <w:tab w:val="clear" w:pos="1191"/>
                <w:tab w:val="clear" w:pos="1588"/>
                <w:tab w:val="clear" w:pos="1985"/>
              </w:tabs>
            </w:pPr>
            <w:r w:rsidRPr="00AC3BD8">
              <w:t>DB</w:t>
            </w:r>
          </w:p>
        </w:tc>
        <w:tc>
          <w:tcPr>
            <w:tcW w:w="8277" w:type="dxa"/>
            <w:shd w:val="clear" w:color="auto" w:fill="auto"/>
          </w:tcPr>
          <w:p w:rsidR="00EA38D4" w:rsidRPr="00AC3BD8" w:rsidRDefault="003F3BF6" w:rsidP="00297D8F">
            <w:pPr>
              <w:tabs>
                <w:tab w:val="clear" w:pos="794"/>
                <w:tab w:val="clear" w:pos="1191"/>
                <w:tab w:val="clear" w:pos="1588"/>
                <w:tab w:val="clear" w:pos="1985"/>
              </w:tabs>
            </w:pPr>
            <w:r w:rsidRPr="00AC3BD8">
              <w:t>Data Base</w:t>
            </w:r>
          </w:p>
        </w:tc>
      </w:tr>
      <w:tr w:rsidR="004E786E" w:rsidRPr="00AC3BD8" w:rsidTr="00985BB8">
        <w:tc>
          <w:tcPr>
            <w:tcW w:w="1417" w:type="dxa"/>
            <w:shd w:val="clear" w:color="auto" w:fill="auto"/>
          </w:tcPr>
          <w:p w:rsidR="004E786E" w:rsidRPr="00AC3BD8" w:rsidRDefault="004E786E" w:rsidP="00985BB8">
            <w:pPr>
              <w:tabs>
                <w:tab w:val="clear" w:pos="794"/>
                <w:tab w:val="clear" w:pos="1191"/>
                <w:tab w:val="clear" w:pos="1588"/>
                <w:tab w:val="clear" w:pos="1985"/>
              </w:tabs>
            </w:pPr>
            <w:r w:rsidRPr="00AC3BD8">
              <w:t>CA</w:t>
            </w:r>
          </w:p>
        </w:tc>
        <w:tc>
          <w:tcPr>
            <w:tcW w:w="8277" w:type="dxa"/>
            <w:shd w:val="clear" w:color="auto" w:fill="auto"/>
          </w:tcPr>
          <w:p w:rsidR="004E786E" w:rsidRPr="00AC3BD8" w:rsidRDefault="004E786E" w:rsidP="00985BB8">
            <w:pPr>
              <w:tabs>
                <w:tab w:val="clear" w:pos="794"/>
                <w:tab w:val="clear" w:pos="1191"/>
                <w:tab w:val="clear" w:pos="1588"/>
                <w:tab w:val="clear" w:pos="1985"/>
              </w:tabs>
            </w:pPr>
            <w:r w:rsidRPr="00AC3BD8">
              <w:t>Certification Authority</w:t>
            </w:r>
          </w:p>
        </w:tc>
      </w:tr>
      <w:tr w:rsidR="00D07B2F" w:rsidRPr="00AC3BD8" w:rsidTr="00297D8F">
        <w:tc>
          <w:tcPr>
            <w:tcW w:w="1417" w:type="dxa"/>
            <w:shd w:val="clear" w:color="auto" w:fill="auto"/>
          </w:tcPr>
          <w:p w:rsidR="00D07B2F" w:rsidRPr="00AC3BD8" w:rsidRDefault="00D07B2F" w:rsidP="00297D8F">
            <w:pPr>
              <w:tabs>
                <w:tab w:val="clear" w:pos="794"/>
                <w:tab w:val="clear" w:pos="1191"/>
                <w:tab w:val="clear" w:pos="1588"/>
                <w:tab w:val="clear" w:pos="1985"/>
              </w:tabs>
            </w:pPr>
            <w:r w:rsidRPr="00AC3BD8">
              <w:t>IP</w:t>
            </w:r>
          </w:p>
        </w:tc>
        <w:tc>
          <w:tcPr>
            <w:tcW w:w="8277" w:type="dxa"/>
            <w:shd w:val="clear" w:color="auto" w:fill="auto"/>
          </w:tcPr>
          <w:p w:rsidR="00D07B2F" w:rsidRPr="00AC3BD8" w:rsidRDefault="003F3BF6" w:rsidP="00297D8F">
            <w:pPr>
              <w:tabs>
                <w:tab w:val="clear" w:pos="794"/>
                <w:tab w:val="clear" w:pos="1191"/>
                <w:tab w:val="clear" w:pos="1588"/>
                <w:tab w:val="clear" w:pos="1985"/>
              </w:tabs>
            </w:pPr>
            <w:r w:rsidRPr="00AC3BD8">
              <w:t>Internet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MGC</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 Controller</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PSK</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Pre-Shared Key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SEP</w:t>
            </w:r>
          </w:p>
        </w:tc>
        <w:tc>
          <w:tcPr>
            <w:tcW w:w="8277" w:type="dxa"/>
            <w:shd w:val="clear" w:color="auto" w:fill="auto"/>
          </w:tcPr>
          <w:p w:rsidR="00824C69" w:rsidRPr="00AC3BD8" w:rsidRDefault="00FA6292">
            <w:pPr>
              <w:tabs>
                <w:tab w:val="clear" w:pos="794"/>
                <w:tab w:val="clear" w:pos="1191"/>
                <w:tab w:val="clear" w:pos="1588"/>
                <w:tab w:val="clear" w:pos="1985"/>
              </w:tabs>
            </w:pPr>
            <w:r w:rsidRPr="00AC3BD8">
              <w:t>Stream End</w:t>
            </w:r>
            <w:r w:rsidR="00ED717B" w:rsidRPr="00AC3BD8">
              <w:t>p</w:t>
            </w:r>
            <w:r w:rsidRPr="00AC3BD8">
              <w:t>oint</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TCP</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Control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TLS</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Layer Security</w:t>
            </w:r>
          </w:p>
        </w:tc>
      </w:tr>
    </w:tbl>
    <w:p w:rsidR="0021145B" w:rsidRPr="00AC3BD8" w:rsidRDefault="0021145B" w:rsidP="00FA6292">
      <w:pPr>
        <w:pStyle w:val="Heading1"/>
      </w:pPr>
      <w:bookmarkStart w:id="27" w:name="_Toc323895755"/>
      <w:bookmarkStart w:id="28" w:name="_Toc336871475"/>
      <w:r w:rsidRPr="00AC3BD8">
        <w:rPr>
          <w:lang w:eastAsia="ja-JP"/>
        </w:rPr>
        <w:t>5</w:t>
      </w:r>
      <w:r w:rsidRPr="00AC3BD8">
        <w:rPr>
          <w:lang w:eastAsia="ja-JP"/>
        </w:rPr>
        <w:tab/>
      </w:r>
      <w:r w:rsidR="00540A43" w:rsidRPr="00AC3BD8">
        <w:rPr>
          <w:lang w:eastAsia="ja-JP"/>
        </w:rPr>
        <w:t>Conventions</w:t>
      </w:r>
      <w:bookmarkEnd w:id="27"/>
      <w:bookmarkEnd w:id="28"/>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29" w:name="_Toc323895756"/>
      <w:bookmarkStart w:id="30" w:name="_Toc336871476"/>
      <w:r w:rsidRPr="00AC3BD8">
        <w:t>6</w:t>
      </w:r>
      <w:r w:rsidRPr="00AC3BD8">
        <w:tab/>
      </w:r>
      <w:ins w:id="31" w:author="ALU" w:date="2012-11-12T11:20:00Z">
        <w:r w:rsidR="00D91814">
          <w:t>Requirements for control the MG m</w:t>
        </w:r>
      </w:ins>
      <w:del w:id="32" w:author="ALU" w:date="2012-11-12T11:20:00Z">
        <w:r w:rsidR="00540A43" w:rsidRPr="00AC3BD8" w:rsidDel="00D91814">
          <w:delText>M</w:delText>
        </w:r>
      </w:del>
      <w:r w:rsidR="00540A43" w:rsidRPr="00AC3BD8">
        <w:t xml:space="preserve">ode of </w:t>
      </w:r>
      <w:ins w:id="33" w:author="ALU" w:date="2012-11-12T11:20:00Z">
        <w:r w:rsidR="00D91814">
          <w:t>o</w:t>
        </w:r>
      </w:ins>
      <w:del w:id="34" w:author="ALU" w:date="2012-11-12T11:20:00Z">
        <w:r w:rsidR="00540A43" w:rsidRPr="00AC3BD8" w:rsidDel="00D91814">
          <w:delText>O</w:delText>
        </w:r>
      </w:del>
      <w:r w:rsidR="00540A43" w:rsidRPr="00AC3BD8">
        <w:t>peration</w:t>
      </w:r>
      <w:bookmarkEnd w:id="29"/>
      <w:bookmarkEnd w:id="30"/>
    </w:p>
    <w:p w:rsidR="00445C06" w:rsidRPr="00AC3BD8" w:rsidRDefault="00445C06" w:rsidP="00445C06">
      <w:r w:rsidRPr="00AC3BD8">
        <w:t>A particular mode of operation (of the MG) is given by</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H.248 SEP view: given by a particular configuration of the TLS/TCP/IP protocol stack (e.g., TCP client, TLS server, etc);</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H.248 Context view: given by the connection model, typically by two associated SEPs (e.g., TCP proxy or relay mode).</w:t>
      </w:r>
    </w:p>
    <w:p w:rsidR="00795E32" w:rsidRPr="00AC3BD8" w:rsidRDefault="00795E32" w:rsidP="00795E32">
      <w:r w:rsidRPr="00AC3BD8">
        <w:lastRenderedPageBreak/>
        <w:t>See also clause 13.5 “Indication of 'TCP mode' for H.248 MG” in [ITU-T H.248.84].</w:t>
      </w:r>
    </w:p>
    <w:p w:rsidR="00540A43" w:rsidRPr="00AC3BD8" w:rsidRDefault="00540A43" w:rsidP="00540A43">
      <w:pPr>
        <w:rPr>
          <w:lang w:eastAsia="ja-JP"/>
        </w:rPr>
      </w:pPr>
      <w:r w:rsidRPr="00AC3BD8">
        <w:rPr>
          <w:b/>
          <w:bCs/>
        </w:rPr>
        <w:t>R-</w:t>
      </w:r>
      <w:ins w:id="35" w:author="ALU" w:date="2012-11-28T15:04:00Z">
        <w:r w:rsidR="008E1151">
          <w:rPr>
            <w:b/>
            <w:bCs/>
          </w:rPr>
          <w:t>6</w:t>
        </w:r>
      </w:ins>
      <w:del w:id="36" w:author="ALU" w:date="2012-11-28T15:04:00Z">
        <w:r w:rsidRPr="00AC3BD8" w:rsidDel="008E1151">
          <w:rPr>
            <w:b/>
            <w:bCs/>
          </w:rPr>
          <w:delText>x</w:delText>
        </w:r>
      </w:del>
      <w:r w:rsidRPr="00AC3BD8">
        <w:rPr>
          <w:b/>
          <w:bCs/>
        </w:rPr>
        <w:t>.</w:t>
      </w:r>
      <w:ins w:id="37" w:author="ALU" w:date="2012-11-28T15:04:00Z">
        <w:r w:rsidR="008E1151">
          <w:rPr>
            <w:b/>
            <w:bCs/>
          </w:rPr>
          <w:t>2</w:t>
        </w:r>
      </w:ins>
      <w:del w:id="38" w:author="ALU" w:date="2012-11-28T15:04:00Z">
        <w:r w:rsidRPr="00AC3BD8" w:rsidDel="008E1151">
          <w:rPr>
            <w:b/>
            <w:bCs/>
          </w:rPr>
          <w:delText>y</w:delText>
        </w:r>
      </w:del>
      <w:r w:rsidRPr="00AC3BD8">
        <w:rPr>
          <w:b/>
          <w:bCs/>
        </w:rPr>
        <w:t xml:space="preserve">/1: </w:t>
      </w:r>
      <w:r w:rsidRPr="00AC3BD8">
        <w:rPr>
          <w:lang w:eastAsia="ja-JP"/>
        </w:rPr>
        <w:t xml:space="preserve">The MGC is required to control the TCP/TLS specific characteristics of the H.248 stream. This comprises: </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mode of operation in the MG, TCP-proxy vs. TCP-relay. </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r w:rsidRPr="00AC3BD8">
        <w:rPr>
          <w:lang w:eastAsia="ja-JP"/>
        </w:rPr>
        <w:t xml:space="preserve">the TCP-connection mode for each TCP-SEP of the H.248 </w:t>
      </w:r>
      <w:r w:rsidR="00166456" w:rsidRPr="00AC3BD8">
        <w:rPr>
          <w:lang w:eastAsia="ja-JP"/>
        </w:rPr>
        <w:t>Context</w:t>
      </w:r>
      <w:r w:rsidRPr="00AC3BD8">
        <w:rPr>
          <w:lang w:eastAsia="ja-JP"/>
        </w:rPr>
        <w:t xml:space="preserve"> (TCP-server vs. TCP-client)</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TLS-connection mode for each TCP/TLS-SEP of the H.248 </w:t>
      </w:r>
      <w:r w:rsidR="00166456" w:rsidRPr="00AC3BD8">
        <w:rPr>
          <w:lang w:eastAsia="ja-JP"/>
        </w:rPr>
        <w:t>Context</w:t>
      </w:r>
      <w:r w:rsidRPr="00AC3BD8">
        <w:rPr>
          <w:lang w:eastAsia="ja-JP"/>
        </w:rPr>
        <w:t xml:space="preserve"> (TLS-server vs. TLS-client). Note: the TLS-connection mode of a SEP may be set independently of its related TCP-connection mode.</w:t>
      </w:r>
    </w:p>
    <w:p w:rsidR="00795E32" w:rsidRPr="00AC3BD8" w:rsidRDefault="00547B42" w:rsidP="00795E32">
      <w:pPr>
        <w:rPr>
          <w:lang w:eastAsia="ja-JP"/>
        </w:rPr>
      </w:pPr>
      <w:bookmarkStart w:id="39" w:name="OLE_LINK3"/>
      <w:bookmarkStart w:id="40" w:name="OLE_LINK4"/>
      <w:ins w:id="41" w:author="ALU" w:date="2012-11-12T11:22:00Z">
        <w:r w:rsidRPr="00AC3BD8">
          <w:rPr>
            <w:b/>
            <w:bCs/>
          </w:rPr>
          <w:t>R-</w:t>
        </w:r>
      </w:ins>
      <w:ins w:id="42" w:author="ALU" w:date="2012-11-28T15:04:00Z">
        <w:r w:rsidR="008E1151">
          <w:rPr>
            <w:b/>
            <w:bCs/>
          </w:rPr>
          <w:t>6</w:t>
        </w:r>
      </w:ins>
      <w:ins w:id="43" w:author="ALU" w:date="2012-11-12T11:22:00Z">
        <w:r w:rsidRPr="00AC3BD8">
          <w:rPr>
            <w:b/>
            <w:bCs/>
          </w:rPr>
          <w:t>.</w:t>
        </w:r>
      </w:ins>
      <w:ins w:id="44" w:author="ALU" w:date="2012-11-28T15:04:00Z">
        <w:r w:rsidR="008E1151">
          <w:rPr>
            <w:b/>
            <w:bCs/>
          </w:rPr>
          <w:t>2</w:t>
        </w:r>
      </w:ins>
      <w:ins w:id="45" w:author="ALU" w:date="2012-11-12T11:22:00Z">
        <w:r w:rsidRPr="00AC3BD8">
          <w:rPr>
            <w:b/>
            <w:bCs/>
          </w:rPr>
          <w:t xml:space="preserve">/2: </w:t>
        </w:r>
      </w:ins>
      <w:r w:rsidR="00F25575" w:rsidRPr="00F25575">
        <w:rPr>
          <w:lang w:eastAsia="ja-JP"/>
        </w:rPr>
        <w:t xml:space="preserve">The </w:t>
      </w:r>
      <w:r w:rsidR="00795E32" w:rsidRPr="00AC3BD8">
        <w:rPr>
          <w:lang w:eastAsia="ja-JP"/>
        </w:rPr>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AC3BD8" w:rsidRDefault="00795E32" w:rsidP="00795E32">
      <w:pPr>
        <w:rPr>
          <w:lang w:eastAsia="ja-JP"/>
        </w:rPr>
      </w:pPr>
      <w:r w:rsidRPr="00AC3BD8">
        <w:rPr>
          <w:b/>
          <w:bCs/>
        </w:rPr>
        <w:t>R-</w:t>
      </w:r>
      <w:del w:id="46" w:author="ALU" w:date="2012-11-28T15:05:00Z">
        <w:r w:rsidRPr="00AC3BD8" w:rsidDel="008E1151">
          <w:rPr>
            <w:b/>
            <w:bCs/>
          </w:rPr>
          <w:delText>x.y</w:delText>
        </w:r>
      </w:del>
      <w:ins w:id="47" w:author="ALU" w:date="2012-11-28T15:05:00Z">
        <w:r w:rsidR="008E1151">
          <w:rPr>
            <w:b/>
            <w:bCs/>
          </w:rPr>
          <w:t>6.2</w:t>
        </w:r>
      </w:ins>
      <w:r w:rsidRPr="00AC3BD8">
        <w:rPr>
          <w:b/>
          <w:bCs/>
        </w:rPr>
        <w:t>/</w:t>
      </w:r>
      <w:ins w:id="48" w:author="ALU" w:date="2012-11-12T11:22:00Z">
        <w:r w:rsidR="00547B42">
          <w:rPr>
            <w:b/>
            <w:bCs/>
          </w:rPr>
          <w:t>3</w:t>
        </w:r>
      </w:ins>
      <w:del w:id="49" w:author="ALU" w:date="2012-11-12T11:22:00Z">
        <w:r w:rsidRPr="00AC3BD8" w:rsidDel="00547B42">
          <w:rPr>
            <w:b/>
            <w:bCs/>
          </w:rPr>
          <w:delText>2</w:delText>
        </w:r>
      </w:del>
      <w:r w:rsidRPr="00AC3BD8">
        <w:rPr>
          <w:b/>
          <w:bCs/>
        </w:rPr>
        <w:t xml:space="preserve">: </w:t>
      </w:r>
      <w:r w:rsidRPr="00AC3BD8">
        <w:rPr>
          <w:lang w:eastAsia="ja-JP"/>
        </w:rPr>
        <w:t>Thus the presence of at least one TLS entity is a sufficient condition to require the TCP-proxy mode. Refer to Figure 2.</w:t>
      </w:r>
    </w:p>
    <w:p w:rsidR="00547B42" w:rsidRDefault="00F25575">
      <w:pPr>
        <w:pStyle w:val="Note"/>
        <w:rPr>
          <w:ins w:id="50" w:author="ALU" w:date="2012-11-12T11:21:00Z"/>
          <w:sz w:val="22"/>
          <w:szCs w:val="22"/>
          <w:lang w:eastAsia="ja-JP"/>
        </w:rPr>
      </w:pPr>
      <w:r w:rsidRPr="00F25575">
        <w:rPr>
          <w:sz w:val="22"/>
          <w:szCs w:val="22"/>
          <w:lang w:eastAsia="ja-JP"/>
        </w:rPr>
        <w:t xml:space="preserve">NOTE 1 - That there might be multiple entities present which require the TCP-proxy mode, e.g. in case both terminations of a </w:t>
      </w:r>
      <w:r w:rsidR="00166456" w:rsidRPr="00AC3BD8">
        <w:rPr>
          <w:sz w:val="22"/>
          <w:szCs w:val="22"/>
          <w:lang w:eastAsia="ja-JP"/>
        </w:rPr>
        <w:t>Context</w:t>
      </w:r>
      <w:r w:rsidRPr="00F25575">
        <w:rPr>
          <w:sz w:val="22"/>
          <w:szCs w:val="22"/>
          <w:lang w:eastAsia="ja-JP"/>
        </w:rPr>
        <w:t xml:space="preserve"> are TLS-enabled, or if another application-aware interworking function in performed by the MG.</w:t>
      </w:r>
    </w:p>
    <w:p w:rsidR="00022B03" w:rsidRDefault="00F25575">
      <w:pPr>
        <w:pStyle w:val="Note"/>
        <w:rPr>
          <w:sz w:val="22"/>
          <w:szCs w:val="22"/>
          <w:lang w:eastAsia="ja-JP"/>
        </w:rPr>
      </w:pPr>
      <w:r w:rsidRPr="00F25575">
        <w:rPr>
          <w:sz w:val="22"/>
          <w:szCs w:val="22"/>
          <w:lang w:eastAsia="ja-JP"/>
        </w:rPr>
        <w:t xml:space="preserve">NOTE 2 - The term “application” is widely used in TCP-related </w:t>
      </w:r>
      <w:r w:rsidR="00166456" w:rsidRPr="00AC3BD8">
        <w:rPr>
          <w:sz w:val="22"/>
          <w:szCs w:val="22"/>
          <w:lang w:eastAsia="ja-JP"/>
        </w:rPr>
        <w:t>Context</w:t>
      </w:r>
      <w:r w:rsidRPr="00F25575">
        <w:rPr>
          <w:sz w:val="22"/>
          <w:szCs w:val="22"/>
          <w:lang w:eastAsia="ja-JP"/>
        </w:rPr>
        <w:t xml:space="preserve">s, but in this </w:t>
      </w:r>
      <w:r w:rsidR="00166456" w:rsidRPr="00AC3BD8">
        <w:rPr>
          <w:sz w:val="22"/>
          <w:szCs w:val="22"/>
          <w:lang w:eastAsia="ja-JP"/>
        </w:rPr>
        <w:t>Recommendation</w:t>
      </w:r>
      <w:r w:rsidRPr="00F25575">
        <w:rPr>
          <w:sz w:val="22"/>
          <w:szCs w:val="22"/>
          <w:lang w:eastAsia="ja-JP"/>
        </w:rPr>
        <w:t xml:space="preserve"> it is used as a synonym for the term “media”.</w:t>
      </w:r>
    </w:p>
    <w:p w:rsidR="00795E32" w:rsidRPr="00AC3BD8" w:rsidRDefault="00795E32" w:rsidP="00795E32">
      <w:pPr>
        <w:rPr>
          <w:b/>
          <w:bCs/>
        </w:rPr>
      </w:pPr>
    </w:p>
    <w:p w:rsidR="00FB7200" w:rsidRPr="00AC3BD8" w:rsidRDefault="00795E32" w:rsidP="00FB7200">
      <w:pPr>
        <w:keepNext/>
        <w:keepLines/>
        <w:spacing w:before="240" w:after="120"/>
        <w:jc w:val="center"/>
        <w:rPr>
          <w:rFonts w:eastAsia="SimSun"/>
        </w:rPr>
      </w:pPr>
      <w:r w:rsidRPr="00AC3BD8">
        <w:object w:dxaOrig="10340" w:dyaOrig="3675">
          <v:shape id="_x0000_i1026" type="#_x0000_t75" style="width:481.5pt;height:171pt" o:ole="">
            <v:imagedata r:id="rId17" o:title=""/>
          </v:shape>
          <o:OLEObject Type="Embed" ProgID="Visio.Drawing.11" ShapeID="_x0000_i1026" DrawAspect="Content" ObjectID="_1416827847" r:id="rId18"/>
        </w:object>
      </w:r>
    </w:p>
    <w:p w:rsidR="00795E32" w:rsidRPr="00AC3BD8" w:rsidRDefault="00795E32" w:rsidP="00795E32">
      <w:pPr>
        <w:pStyle w:val="FigureNotitle"/>
        <w:rPr>
          <w:lang w:eastAsia="ja-JP"/>
        </w:rPr>
      </w:pPr>
      <w:bookmarkStart w:id="51" w:name="_Toc336871497"/>
      <w:r w:rsidRPr="00AC3BD8">
        <w:t>Figure 2 – TCP-byte stream processing entities located in the MG</w:t>
      </w:r>
      <w:bookmarkEnd w:id="51"/>
    </w:p>
    <w:p w:rsidR="00795E32" w:rsidRPr="00AC3BD8" w:rsidRDefault="00795E32" w:rsidP="00795E32">
      <w:pPr>
        <w:rPr>
          <w:bCs/>
        </w:rPr>
      </w:pPr>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795E32" w:rsidRPr="00AC3BD8" w:rsidRDefault="00795E32" w:rsidP="00795E32">
      <w:pPr>
        <w:rPr>
          <w:bCs/>
        </w:rPr>
      </w:pPr>
      <w:r w:rsidRPr="00AC3BD8">
        <w:rPr>
          <w:bCs/>
        </w:rPr>
        <w:t>Besides the termination of a TLS-session t</w:t>
      </w:r>
      <w:r w:rsidR="00F25575" w:rsidRPr="00F25575">
        <w:rPr>
          <w:bCs/>
        </w:rPr>
        <w:t>h</w:t>
      </w:r>
      <w:r w:rsidRPr="00AC3BD8">
        <w:rPr>
          <w:bCs/>
        </w:rPr>
        <w:t>e MG may be required to perform application data interworking function. Thus the MG may operate in an “application agnostic TCP-proxy” mode as depicted in Figure 3, or as an “application aware TCP-proxy as shown in Figure 4.</w:t>
      </w:r>
    </w:p>
    <w:p w:rsidR="00795E32" w:rsidRPr="00AC3BD8" w:rsidRDefault="00795E32" w:rsidP="00795E32">
      <w:pPr>
        <w:rPr>
          <w:b/>
          <w:bCs/>
        </w:rPr>
      </w:pPr>
    </w:p>
    <w:p w:rsidR="00FB7200" w:rsidRPr="00AC3BD8" w:rsidRDefault="00795E32" w:rsidP="00FB7200">
      <w:pPr>
        <w:keepNext/>
        <w:keepLines/>
        <w:spacing w:before="240" w:after="120"/>
        <w:jc w:val="center"/>
        <w:rPr>
          <w:rFonts w:eastAsia="SimSun"/>
        </w:rPr>
      </w:pPr>
      <w:r w:rsidRPr="00AC3BD8">
        <w:object w:dxaOrig="9646" w:dyaOrig="3116">
          <v:shape id="_x0000_i1027" type="#_x0000_t75" style="width:481.5pt;height:156pt" o:ole="">
            <v:imagedata r:id="rId19" o:title=""/>
          </v:shape>
          <o:OLEObject Type="Embed" ProgID="Visio.Drawing.11" ShapeID="_x0000_i1027" DrawAspect="Content" ObjectID="_1416827848" r:id="rId20"/>
        </w:object>
      </w:r>
    </w:p>
    <w:p w:rsidR="00795E32" w:rsidRPr="00AC3BD8" w:rsidRDefault="00795E32" w:rsidP="00795E32">
      <w:pPr>
        <w:pStyle w:val="FigureNotitle"/>
        <w:rPr>
          <w:lang w:eastAsia="ja-JP"/>
        </w:rPr>
      </w:pPr>
      <w:bookmarkStart w:id="52" w:name="_Toc336871498"/>
      <w:r w:rsidRPr="00AC3BD8">
        <w:t>Figure 3 – “application agnostic” TCP-proxy with TLS to non-TLS interworking</w:t>
      </w:r>
      <w:bookmarkEnd w:id="52"/>
    </w:p>
    <w:p w:rsidR="00795E32" w:rsidRPr="00AC3BD8" w:rsidRDefault="00795E32" w:rsidP="00795E32">
      <w:pPr>
        <w:tabs>
          <w:tab w:val="clear" w:pos="794"/>
          <w:tab w:val="clear" w:pos="1191"/>
          <w:tab w:val="clear" w:pos="1588"/>
          <w:tab w:val="clear" w:pos="1985"/>
          <w:tab w:val="left" w:pos="7155"/>
        </w:tabs>
        <w:rPr>
          <w:b/>
          <w:bCs/>
        </w:rPr>
      </w:pPr>
    </w:p>
    <w:p w:rsidR="00FB7200" w:rsidRPr="00AC3BD8" w:rsidRDefault="00547B42" w:rsidP="00FB7200">
      <w:pPr>
        <w:keepNext/>
        <w:keepLines/>
        <w:spacing w:before="240" w:after="120"/>
        <w:jc w:val="center"/>
        <w:rPr>
          <w:rFonts w:eastAsia="SimSun"/>
        </w:rPr>
      </w:pPr>
      <w:r w:rsidRPr="00AC3BD8">
        <w:object w:dxaOrig="9646" w:dyaOrig="3116">
          <v:shape id="_x0000_i1028" type="#_x0000_t75" style="width:481.5pt;height:156pt" o:ole="">
            <v:imagedata r:id="rId21" o:title=""/>
          </v:shape>
          <o:OLEObject Type="Embed" ProgID="Visio.Drawing.11" ShapeID="_x0000_i1028" DrawAspect="Content" ObjectID="_1416827849" r:id="rId22"/>
        </w:object>
      </w:r>
    </w:p>
    <w:p w:rsidR="00795E32" w:rsidRPr="00AC3BD8" w:rsidRDefault="00795E32" w:rsidP="00795E32">
      <w:pPr>
        <w:pStyle w:val="FigureNotitle"/>
        <w:rPr>
          <w:lang w:eastAsia="ja-JP"/>
        </w:rPr>
      </w:pPr>
      <w:bookmarkStart w:id="53" w:name="_Toc336871499"/>
      <w:r w:rsidRPr="00AC3BD8">
        <w:t>Figure 4 – “application aware” TCP-proxy with TLS to non-TLS interworking</w:t>
      </w:r>
      <w:bookmarkEnd w:id="53"/>
    </w:p>
    <w:p w:rsidR="00795E32" w:rsidRPr="00AC3BD8" w:rsidRDefault="00795E32" w:rsidP="00795E32">
      <w:pPr>
        <w:tabs>
          <w:tab w:val="clear" w:pos="794"/>
          <w:tab w:val="clear" w:pos="1191"/>
          <w:tab w:val="clear" w:pos="1588"/>
          <w:tab w:val="clear" w:pos="1985"/>
          <w:tab w:val="left" w:pos="7155"/>
        </w:tabs>
        <w:rPr>
          <w:bCs/>
        </w:rPr>
      </w:pPr>
      <w:r w:rsidRPr="00AC3BD8">
        <w:rPr>
          <w:bCs/>
        </w:rPr>
        <w:t>The indication of the TCP-proxy mode is defined by [</w:t>
      </w:r>
      <w:r w:rsidR="00F25575" w:rsidRPr="00F25575">
        <w:rPr>
          <w:iCs/>
        </w:rPr>
        <w:t>ITU-T H.248.84</w:t>
      </w:r>
      <w:r w:rsidRPr="00AC3BD8">
        <w:rPr>
          <w:bCs/>
        </w:rPr>
        <w:t>], but the procedures to control a SEP in the TCP proxy modes must be revised and extended.</w:t>
      </w:r>
    </w:p>
    <w:p w:rsidR="00795E32" w:rsidRPr="00AC3BD8" w:rsidRDefault="00795E32" w:rsidP="00795E32">
      <w:pPr>
        <w:tabs>
          <w:tab w:val="clear" w:pos="794"/>
          <w:tab w:val="clear" w:pos="1191"/>
          <w:tab w:val="clear" w:pos="1588"/>
          <w:tab w:val="clear" w:pos="1985"/>
          <w:tab w:val="left" w:pos="7155"/>
        </w:tabs>
        <w:rPr>
          <w:b/>
          <w:bCs/>
        </w:rPr>
      </w:pPr>
      <w:r w:rsidRPr="00AC3BD8">
        <w:rPr>
          <w:b/>
          <w:bCs/>
        </w:rPr>
        <w:t>R-</w:t>
      </w:r>
      <w:del w:id="54" w:author="ALU" w:date="2012-11-28T15:05:00Z">
        <w:r w:rsidRPr="00AC3BD8" w:rsidDel="008E1151">
          <w:rPr>
            <w:b/>
            <w:bCs/>
          </w:rPr>
          <w:delText>x.y</w:delText>
        </w:r>
      </w:del>
      <w:ins w:id="55" w:author="ALU" w:date="2012-11-28T15:05:00Z">
        <w:r w:rsidR="008E1151">
          <w:rPr>
            <w:b/>
            <w:bCs/>
          </w:rPr>
          <w:t>6.2</w:t>
        </w:r>
      </w:ins>
      <w:r w:rsidRPr="00AC3BD8">
        <w:rPr>
          <w:b/>
          <w:bCs/>
        </w:rPr>
        <w:t>/</w:t>
      </w:r>
      <w:ins w:id="56" w:author="ALU" w:date="2012-11-12T11:22:00Z">
        <w:r w:rsidR="00547B42">
          <w:rPr>
            <w:b/>
            <w:bCs/>
          </w:rPr>
          <w:t>4</w:t>
        </w:r>
      </w:ins>
      <w:del w:id="57" w:author="ALU" w:date="2012-11-12T11:22:00Z">
        <w:r w:rsidR="00ED717B" w:rsidRPr="00AC3BD8" w:rsidDel="00547B42">
          <w:rPr>
            <w:b/>
            <w:bCs/>
          </w:rPr>
          <w:delText>3</w:delText>
        </w:r>
      </w:del>
      <w:r w:rsidRPr="00AC3BD8">
        <w:rPr>
          <w:b/>
          <w:bCs/>
        </w:rPr>
        <w:t xml:space="preserve">: </w:t>
      </w:r>
      <w:r w:rsidR="00F25575" w:rsidRPr="00F25575">
        <w:rPr>
          <w:bCs/>
        </w:rPr>
        <w:t xml:space="preserve">The </w:t>
      </w:r>
      <w:r w:rsidRPr="00AC3BD8">
        <w:rPr>
          <w:bCs/>
        </w:rPr>
        <w:t>MGC shall have the capability to control the setup of the TCP-connection.</w:t>
      </w:r>
      <w:del w:id="58" w:author="ALU" w:date="2012-11-12T11:22:00Z">
        <w:r w:rsidRPr="00AC3BD8" w:rsidDel="00547B42">
          <w:rPr>
            <w:b/>
            <w:bCs/>
          </w:rPr>
          <w:tab/>
        </w:r>
      </w:del>
    </w:p>
    <w:p w:rsidR="00540A43" w:rsidRPr="00AC3BD8" w:rsidRDefault="00540A43" w:rsidP="00540A43">
      <w:pPr>
        <w:rPr>
          <w:lang w:eastAsia="ja-JP"/>
        </w:rPr>
      </w:pPr>
      <w:r w:rsidRPr="00AC3BD8">
        <w:rPr>
          <w:b/>
          <w:bCs/>
        </w:rPr>
        <w:t>R-</w:t>
      </w:r>
      <w:del w:id="59" w:author="ALU" w:date="2012-11-28T15:05:00Z">
        <w:r w:rsidRPr="00AC3BD8" w:rsidDel="008E1151">
          <w:rPr>
            <w:b/>
            <w:bCs/>
          </w:rPr>
          <w:delText>x.y</w:delText>
        </w:r>
      </w:del>
      <w:ins w:id="60" w:author="ALU" w:date="2012-11-28T15:05:00Z">
        <w:r w:rsidR="008E1151">
          <w:rPr>
            <w:b/>
            <w:bCs/>
          </w:rPr>
          <w:t>6.2</w:t>
        </w:r>
      </w:ins>
      <w:r w:rsidRPr="00AC3BD8">
        <w:rPr>
          <w:b/>
          <w:bCs/>
        </w:rPr>
        <w:t>/</w:t>
      </w:r>
      <w:ins w:id="61" w:author="ALU" w:date="2012-11-12T11:22:00Z">
        <w:r w:rsidR="00547B42">
          <w:rPr>
            <w:b/>
            <w:bCs/>
          </w:rPr>
          <w:t>5</w:t>
        </w:r>
      </w:ins>
      <w:del w:id="62" w:author="ALU" w:date="2012-11-12T11:22:00Z">
        <w:r w:rsidR="00ED717B" w:rsidRPr="00AC3BD8" w:rsidDel="00547B42">
          <w:rPr>
            <w:b/>
            <w:bCs/>
          </w:rPr>
          <w:delText>4</w:delText>
        </w:r>
      </w:del>
      <w:r w:rsidRPr="00AC3BD8">
        <w:rPr>
          <w:b/>
          <w:bCs/>
        </w:rPr>
        <w:t xml:space="preserve">: </w:t>
      </w:r>
      <w:r w:rsidRPr="00AC3BD8">
        <w:rPr>
          <w:lang w:eastAsia="ja-JP"/>
        </w:rPr>
        <w:t>Th</w:t>
      </w:r>
      <w:bookmarkEnd w:id="39"/>
      <w:bookmarkEnd w:id="40"/>
      <w:r w:rsidRPr="00AC3BD8">
        <w:rPr>
          <w:lang w:eastAsia="ja-JP"/>
        </w:rPr>
        <w:t xml:space="preserve">e MG is required to conform to the TCP protocol according to [IETF </w:t>
      </w:r>
      <w:r w:rsidR="00B22E23" w:rsidRPr="00AC3BD8">
        <w:rPr>
          <w:lang w:eastAsia="ja-JP"/>
        </w:rPr>
        <w:t xml:space="preserve">RFC </w:t>
      </w:r>
      <w:r w:rsidRPr="00AC3BD8">
        <w:rPr>
          <w:lang w:eastAsia="ja-JP"/>
        </w:rPr>
        <w:t xml:space="preserve">793]. </w:t>
      </w:r>
    </w:p>
    <w:p w:rsidR="0021145B" w:rsidRPr="00AC3BD8" w:rsidRDefault="0021145B" w:rsidP="00FA6292">
      <w:pPr>
        <w:pStyle w:val="Heading1"/>
      </w:pPr>
      <w:bookmarkStart w:id="63" w:name="_Toc323895757"/>
      <w:bookmarkStart w:id="64" w:name="_Toc336871477"/>
      <w:r w:rsidRPr="00AC3BD8">
        <w:rPr>
          <w:lang w:eastAsia="ja-JP"/>
        </w:rPr>
        <w:t>7</w:t>
      </w:r>
      <w:r w:rsidRPr="00AC3BD8">
        <w:rPr>
          <w:lang w:eastAsia="ja-JP"/>
        </w:rPr>
        <w:tab/>
      </w:r>
      <w:r w:rsidR="00540A43" w:rsidRPr="00AC3BD8">
        <w:rPr>
          <w:lang w:eastAsia="ja-JP"/>
        </w:rPr>
        <w:t xml:space="preserve">Requirements </w:t>
      </w:r>
      <w:r w:rsidR="009A725E" w:rsidRPr="00AC3BD8">
        <w:rPr>
          <w:lang w:eastAsia="ja-JP"/>
        </w:rPr>
        <w:t>given</w:t>
      </w:r>
      <w:r w:rsidR="00540A43" w:rsidRPr="00AC3BD8">
        <w:rPr>
          <w:lang w:eastAsia="ja-JP"/>
        </w:rPr>
        <w:t xml:space="preserve"> by </w:t>
      </w:r>
      <w:r w:rsidR="009A725E" w:rsidRPr="00AC3BD8">
        <w:rPr>
          <w:lang w:eastAsia="ja-JP"/>
        </w:rPr>
        <w:t>a</w:t>
      </w:r>
      <w:r w:rsidR="00540A43" w:rsidRPr="00AC3BD8">
        <w:rPr>
          <w:lang w:eastAsia="ja-JP"/>
        </w:rPr>
        <w:t xml:space="preserve"> TLS Profile</w:t>
      </w:r>
      <w:r w:rsidR="009A725E" w:rsidRPr="00AC3BD8">
        <w:rPr>
          <w:lang w:eastAsia="ja-JP"/>
        </w:rPr>
        <w:t xml:space="preserve"> concept</w:t>
      </w:r>
      <w:bookmarkEnd w:id="63"/>
      <w:bookmarkEnd w:id="64"/>
    </w:p>
    <w:p w:rsidR="00540A43" w:rsidRPr="00AC3BD8" w:rsidRDefault="00540A43" w:rsidP="00540A43">
      <w:pPr>
        <w:rPr>
          <w:lang w:eastAsia="ja-JP"/>
        </w:rPr>
      </w:pPr>
      <w:r w:rsidRPr="00AC3BD8">
        <w:rPr>
          <w:lang w:eastAsia="ja-JP"/>
        </w:rPr>
        <w:t>“</w:t>
      </w:r>
      <w:r w:rsidR="00F25575" w:rsidRPr="00F25575">
        <w:rPr>
          <w:i/>
          <w:lang w:eastAsia="ja-JP"/>
        </w:rPr>
        <w:t>The TLS protocol provides communications security over the Internet. The protocol allows client/server applications to communicate in a way that is designed to prevent eavesdropping, tampering, or message forgery</w:t>
      </w:r>
      <w:r w:rsidRPr="00AC3BD8">
        <w:rPr>
          <w:lang w:eastAsia="ja-JP"/>
        </w:rPr>
        <w:t>.” [</w:t>
      </w:r>
      <w:r w:rsidR="009A725E" w:rsidRPr="00AC3BD8">
        <w:rPr>
          <w:lang w:eastAsia="ja-JP"/>
        </w:rPr>
        <w:t xml:space="preserve">IETF </w:t>
      </w:r>
      <w:r w:rsidR="00B22E23" w:rsidRPr="00AC3BD8">
        <w:rPr>
          <w:lang w:eastAsia="ja-JP"/>
        </w:rPr>
        <w:t xml:space="preserve">RFC </w:t>
      </w:r>
      <w:r w:rsidRPr="00AC3BD8">
        <w:rPr>
          <w:lang w:eastAsia="ja-JP"/>
        </w:rPr>
        <w:t>5246]</w:t>
      </w:r>
    </w:p>
    <w:p w:rsidR="00540A43" w:rsidRPr="00AC3BD8" w:rsidRDefault="00540A43" w:rsidP="00540A43">
      <w:pPr>
        <w:rPr>
          <w:lang w:eastAsia="ja-JP"/>
        </w:rPr>
      </w:pPr>
      <w:r w:rsidRPr="00AC3BD8">
        <w:rPr>
          <w:lang w:eastAsia="ja-JP"/>
        </w:rPr>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8E1151" w:rsidRPr="008E1151" w:rsidRDefault="008E1151" w:rsidP="008E1151">
      <w:pPr>
        <w:keepNext/>
        <w:keepLines/>
        <w:spacing w:before="240"/>
        <w:ind w:left="794" w:hanging="794"/>
        <w:outlineLvl w:val="1"/>
        <w:rPr>
          <w:ins w:id="65" w:author="ALU" w:date="2012-11-28T15:07:00Z"/>
          <w:b/>
          <w:lang w:val="en-US" w:eastAsia="ja-JP"/>
          <w:rPrChange w:id="66" w:author="ALU" w:date="2012-11-28T15:07:00Z">
            <w:rPr>
              <w:ins w:id="67" w:author="ALU" w:date="2012-11-28T15:07:00Z"/>
              <w:b/>
              <w:lang w:val="fr-FR" w:eastAsia="ja-JP"/>
            </w:rPr>
          </w:rPrChange>
        </w:rPr>
      </w:pPr>
      <w:ins w:id="68" w:author="ALU" w:date="2012-11-28T15:07:00Z">
        <w:r>
          <w:rPr>
            <w:b/>
            <w:lang w:val="en-US" w:eastAsia="ja-JP"/>
          </w:rPr>
          <w:t>7</w:t>
        </w:r>
        <w:r w:rsidR="002C3CA2" w:rsidRPr="002C3CA2">
          <w:rPr>
            <w:b/>
            <w:lang w:val="en-US" w:eastAsia="ja-JP"/>
            <w:rPrChange w:id="69" w:author="ALU" w:date="2012-11-28T15:07:00Z">
              <w:rPr>
                <w:b/>
                <w:lang w:val="fr-FR" w:eastAsia="ja-JP"/>
              </w:rPr>
            </w:rPrChange>
          </w:rPr>
          <w:t>.1</w:t>
        </w:r>
        <w:r w:rsidR="002C3CA2" w:rsidRPr="002C3CA2">
          <w:rPr>
            <w:b/>
            <w:lang w:val="en-US" w:eastAsia="ja-JP"/>
            <w:rPrChange w:id="70" w:author="ALU" w:date="2012-11-28T15:07:00Z">
              <w:rPr>
                <w:b/>
                <w:lang w:val="fr-FR" w:eastAsia="ja-JP"/>
              </w:rPr>
            </w:rPrChange>
          </w:rPr>
          <w:tab/>
        </w:r>
        <w:r>
          <w:rPr>
            <w:b/>
            <w:lang w:val="en-US" w:eastAsia="ja-JP"/>
          </w:rPr>
          <w:t>Requirements to a TLS profile as such</w:t>
        </w:r>
      </w:ins>
    </w:p>
    <w:p w:rsidR="00540A43" w:rsidRPr="00AC3BD8" w:rsidRDefault="00540A43" w:rsidP="00540A43">
      <w:pPr>
        <w:rPr>
          <w:lang w:eastAsia="ja-JP"/>
        </w:rPr>
      </w:pPr>
      <w:r w:rsidRPr="00AC3BD8">
        <w:rPr>
          <w:b/>
          <w:bCs/>
        </w:rPr>
        <w:t>R-</w:t>
      </w:r>
      <w:del w:id="71" w:author="ALU" w:date="2012-11-28T15:08:00Z">
        <w:r w:rsidRPr="00AC3BD8" w:rsidDel="008E1151">
          <w:rPr>
            <w:b/>
            <w:bCs/>
          </w:rPr>
          <w:delText>x.y</w:delText>
        </w:r>
      </w:del>
      <w:ins w:id="72" w:author="ALU" w:date="2012-11-28T15:08:00Z">
        <w:r w:rsidR="008E1151">
          <w:rPr>
            <w:b/>
            <w:bCs/>
          </w:rPr>
          <w:t>7.1</w:t>
        </w:r>
      </w:ins>
      <w:r w:rsidRPr="00AC3BD8">
        <w:rPr>
          <w:b/>
          <w:bCs/>
        </w:rPr>
        <w:t>/1:</w:t>
      </w:r>
      <w:r w:rsidRPr="00AC3BD8">
        <w:rPr>
          <w:lang w:eastAsia="ja-JP"/>
        </w:rPr>
        <w:t xml:space="preserve"> The </w:t>
      </w:r>
      <w:proofErr w:type="spellStart"/>
      <w:r w:rsidRPr="00AC3BD8">
        <w:rPr>
          <w:lang w:eastAsia="ja-JP"/>
        </w:rPr>
        <w:t>MG’s</w:t>
      </w:r>
      <w:proofErr w:type="spellEnd"/>
      <w:r w:rsidRPr="00AC3BD8">
        <w:rPr>
          <w:lang w:eastAsia="ja-JP"/>
        </w:rPr>
        <w:t xml:space="preserve">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r w:rsidR="00166456" w:rsidRPr="00AC3BD8">
        <w:rPr>
          <w:i/>
          <w:iCs/>
          <w:highlight w:val="yellow"/>
        </w:rPr>
        <w:t>Recommendation</w:t>
      </w:r>
      <w:r w:rsidRPr="00AC3BD8">
        <w:rPr>
          <w:i/>
          <w:iCs/>
          <w:highlight w:val="yellow"/>
        </w:rPr>
        <w:t>.</w:t>
      </w:r>
    </w:p>
    <w:p w:rsidR="00540A43" w:rsidRPr="00AC3BD8" w:rsidRDefault="00540A43" w:rsidP="00540A43">
      <w:pPr>
        <w:rPr>
          <w:lang w:eastAsia="ja-JP"/>
        </w:rPr>
      </w:pPr>
      <w:r w:rsidRPr="00AC3BD8">
        <w:rPr>
          <w:lang w:eastAsia="ja-JP"/>
        </w:rPr>
        <w:lastRenderedPageBreak/>
        <w:t xml:space="preserve">Note: The remote TLS endpoint should comply to the same TLS profile as well, but this is out of scope of this </w:t>
      </w:r>
      <w:r w:rsidR="00166456" w:rsidRPr="00AC3BD8">
        <w:rPr>
          <w:lang w:eastAsia="ja-JP"/>
        </w:rPr>
        <w:t>Recommendation</w:t>
      </w:r>
      <w:r w:rsidRPr="00AC3BD8">
        <w:rPr>
          <w:lang w:eastAsia="ja-JP"/>
        </w:rPr>
        <w:t>.</w:t>
      </w:r>
    </w:p>
    <w:p w:rsidR="008E1151" w:rsidRPr="008E1151" w:rsidRDefault="008E1151" w:rsidP="008E1151">
      <w:pPr>
        <w:keepNext/>
        <w:keepLines/>
        <w:spacing w:before="240"/>
        <w:ind w:left="794" w:hanging="794"/>
        <w:outlineLvl w:val="1"/>
        <w:rPr>
          <w:ins w:id="73" w:author="ALU" w:date="2012-11-28T15:07:00Z"/>
          <w:b/>
          <w:lang w:val="en-US" w:eastAsia="ja-JP"/>
        </w:rPr>
      </w:pPr>
      <w:ins w:id="74" w:author="ALU" w:date="2012-11-28T15:07:00Z">
        <w:r>
          <w:rPr>
            <w:b/>
            <w:lang w:val="en-US" w:eastAsia="ja-JP"/>
          </w:rPr>
          <w:t>7</w:t>
        </w:r>
        <w:r w:rsidRPr="008E1151">
          <w:rPr>
            <w:b/>
            <w:lang w:val="en-US" w:eastAsia="ja-JP"/>
          </w:rPr>
          <w:t>.</w:t>
        </w:r>
        <w:r>
          <w:rPr>
            <w:b/>
            <w:lang w:val="en-US" w:eastAsia="ja-JP"/>
          </w:rPr>
          <w:t>2</w:t>
        </w:r>
        <w:r w:rsidRPr="008E1151">
          <w:rPr>
            <w:b/>
            <w:lang w:val="en-US" w:eastAsia="ja-JP"/>
          </w:rPr>
          <w:tab/>
        </w:r>
        <w:r>
          <w:rPr>
            <w:b/>
            <w:lang w:val="en-US" w:eastAsia="ja-JP"/>
          </w:rPr>
          <w:t xml:space="preserve">Requirements to </w:t>
        </w:r>
      </w:ins>
      <w:ins w:id="75" w:author="ALU" w:date="2012-11-28T15:08:00Z">
        <w:r>
          <w:rPr>
            <w:b/>
            <w:lang w:val="en-US" w:eastAsia="ja-JP"/>
          </w:rPr>
          <w:t>elements of</w:t>
        </w:r>
      </w:ins>
      <w:ins w:id="76" w:author="ALU" w:date="2012-11-28T15:07:00Z">
        <w:r>
          <w:rPr>
            <w:b/>
            <w:lang w:val="en-US" w:eastAsia="ja-JP"/>
          </w:rPr>
          <w:t xml:space="preserve"> TLS profile</w:t>
        </w:r>
      </w:ins>
      <w:ins w:id="77" w:author="ALU" w:date="2012-11-28T15:08:00Z">
        <w:r>
          <w:rPr>
            <w:b/>
            <w:lang w:val="en-US" w:eastAsia="ja-JP"/>
          </w:rPr>
          <w:t>s</w:t>
        </w:r>
      </w:ins>
    </w:p>
    <w:p w:rsidR="00540A43" w:rsidRPr="00AC3BD8" w:rsidRDefault="00540A43" w:rsidP="00540A43">
      <w:pPr>
        <w:rPr>
          <w:lang w:eastAsia="ja-JP"/>
        </w:rPr>
      </w:pPr>
      <w:r w:rsidRPr="00AC3BD8">
        <w:rPr>
          <w:b/>
          <w:bCs/>
        </w:rPr>
        <w:t>R-</w:t>
      </w:r>
      <w:del w:id="78" w:author="ALU" w:date="2012-11-28T15:08:00Z">
        <w:r w:rsidRPr="00AC3BD8" w:rsidDel="008E1151">
          <w:rPr>
            <w:b/>
            <w:bCs/>
          </w:rPr>
          <w:delText>x.y</w:delText>
        </w:r>
      </w:del>
      <w:ins w:id="79" w:author="ALU" w:date="2012-11-28T15:08:00Z">
        <w:r w:rsidR="008E1151">
          <w:rPr>
            <w:b/>
            <w:bCs/>
          </w:rPr>
          <w:t>7.2</w:t>
        </w:r>
      </w:ins>
      <w:r w:rsidRPr="00AC3BD8">
        <w:rPr>
          <w:b/>
          <w:bCs/>
        </w:rPr>
        <w:t>/</w:t>
      </w:r>
      <w:ins w:id="80" w:author="ALU" w:date="2012-11-28T15:09:00Z">
        <w:r w:rsidR="008E1151">
          <w:rPr>
            <w:b/>
            <w:bCs/>
          </w:rPr>
          <w:t>1</w:t>
        </w:r>
      </w:ins>
      <w:del w:id="81" w:author="ALU" w:date="2012-11-28T15:09:00Z">
        <w:r w:rsidRPr="00AC3BD8" w:rsidDel="008E1151">
          <w:rPr>
            <w:b/>
            <w:bCs/>
          </w:rPr>
          <w:delText>2</w:delText>
        </w:r>
      </w:del>
      <w:r w:rsidRPr="00AC3BD8">
        <w:rPr>
          <w:b/>
          <w:bCs/>
        </w:rPr>
        <w:t>:</w:t>
      </w:r>
      <w:r w:rsidRPr="00AC3BD8">
        <w:rPr>
          <w:lang w:eastAsia="ja-JP"/>
        </w:rPr>
        <w:t xml:space="preserve"> The MG is required to support the TLS version(s) as specified by the TLS profile. </w:t>
      </w:r>
    </w:p>
    <w:p w:rsidR="00540A43" w:rsidRPr="00AC3BD8" w:rsidRDefault="00540A43" w:rsidP="00540A43">
      <w:pPr>
        <w:rPr>
          <w:lang w:eastAsia="ja-JP"/>
        </w:rPr>
      </w:pPr>
      <w:r w:rsidRPr="00AC3BD8">
        <w:rPr>
          <w:b/>
          <w:bCs/>
        </w:rPr>
        <w:t>R-</w:t>
      </w:r>
      <w:del w:id="82" w:author="ALU" w:date="2012-11-28T15:08:00Z">
        <w:r w:rsidRPr="00AC3BD8" w:rsidDel="008E1151">
          <w:rPr>
            <w:b/>
            <w:bCs/>
          </w:rPr>
          <w:delText>x.y</w:delText>
        </w:r>
      </w:del>
      <w:ins w:id="83" w:author="ALU" w:date="2012-11-28T15:08:00Z">
        <w:r w:rsidR="008E1151">
          <w:rPr>
            <w:b/>
            <w:bCs/>
          </w:rPr>
          <w:t>7.2</w:t>
        </w:r>
      </w:ins>
      <w:r w:rsidRPr="00AC3BD8">
        <w:rPr>
          <w:b/>
          <w:bCs/>
        </w:rPr>
        <w:t>/</w:t>
      </w:r>
      <w:ins w:id="84" w:author="ALU" w:date="2012-11-28T15:09:00Z">
        <w:r w:rsidR="005F16DC">
          <w:rPr>
            <w:b/>
            <w:bCs/>
          </w:rPr>
          <w:t>2</w:t>
        </w:r>
      </w:ins>
      <w:del w:id="85" w:author="ALU" w:date="2012-11-28T15:09:00Z">
        <w:r w:rsidRPr="00AC3BD8" w:rsidDel="005F16DC">
          <w:rPr>
            <w:b/>
            <w:bCs/>
          </w:rPr>
          <w:delText>3</w:delText>
        </w:r>
      </w:del>
      <w:r w:rsidRPr="00AC3BD8">
        <w:rPr>
          <w:b/>
          <w:bCs/>
        </w:rPr>
        <w:t>:</w:t>
      </w:r>
      <w:r w:rsidRPr="00AC3BD8">
        <w:rPr>
          <w:lang w:eastAsia="ja-JP"/>
        </w:rPr>
        <w:t xml:space="preserve"> The MG is required to support the cipher suites as specified by the TLS profile.</w:t>
      </w:r>
      <w:r w:rsidR="00CB609A" w:rsidRPr="00AC3BD8">
        <w:rPr>
          <w:lang w:eastAsia="ja-JP"/>
        </w:rPr>
        <w:t xml:space="preserve"> The precedence of cipher suites as defined by the profile </w:t>
      </w:r>
      <w:r w:rsidR="0087734D" w:rsidRPr="00AC3BD8">
        <w:rPr>
          <w:lang w:eastAsia="ja-JP"/>
        </w:rPr>
        <w:t>is required to</w:t>
      </w:r>
      <w:r w:rsidR="00CB609A" w:rsidRPr="00AC3BD8">
        <w:rPr>
          <w:lang w:eastAsia="ja-JP"/>
        </w:rPr>
        <w:t xml:space="preserve"> be taken into account.</w:t>
      </w:r>
    </w:p>
    <w:p w:rsidR="00540A43" w:rsidRPr="00AC3BD8" w:rsidRDefault="00540A43" w:rsidP="00540A43">
      <w:pPr>
        <w:rPr>
          <w:lang w:eastAsia="ja-JP"/>
        </w:rPr>
      </w:pPr>
      <w:r w:rsidRPr="00AC3BD8">
        <w:rPr>
          <w:b/>
          <w:bCs/>
        </w:rPr>
        <w:t>R-</w:t>
      </w:r>
      <w:del w:id="86" w:author="ALU" w:date="2012-11-28T15:08:00Z">
        <w:r w:rsidRPr="00AC3BD8" w:rsidDel="008E1151">
          <w:rPr>
            <w:b/>
            <w:bCs/>
          </w:rPr>
          <w:delText>x.y</w:delText>
        </w:r>
      </w:del>
      <w:ins w:id="87" w:author="ALU" w:date="2012-11-28T15:08:00Z">
        <w:r w:rsidR="008E1151">
          <w:rPr>
            <w:b/>
            <w:bCs/>
          </w:rPr>
          <w:t>7.2</w:t>
        </w:r>
      </w:ins>
      <w:r w:rsidRPr="00AC3BD8">
        <w:rPr>
          <w:b/>
          <w:bCs/>
        </w:rPr>
        <w:t>/</w:t>
      </w:r>
      <w:ins w:id="88" w:author="ALU" w:date="2012-11-28T15:09:00Z">
        <w:r w:rsidR="005F16DC">
          <w:rPr>
            <w:b/>
            <w:bCs/>
          </w:rPr>
          <w:t>3</w:t>
        </w:r>
      </w:ins>
      <w:del w:id="89" w:author="ALU" w:date="2012-11-28T15:09:00Z">
        <w:r w:rsidRPr="00AC3BD8" w:rsidDel="005F16DC">
          <w:rPr>
            <w:b/>
            <w:bCs/>
          </w:rPr>
          <w:delText>4</w:delText>
        </w:r>
      </w:del>
      <w:r w:rsidRPr="00AC3BD8">
        <w:rPr>
          <w:b/>
          <w:bCs/>
        </w:rPr>
        <w:t>:</w:t>
      </w:r>
      <w:r w:rsidRPr="00AC3BD8">
        <w:rPr>
          <w:lang w:eastAsia="ja-JP"/>
        </w:rPr>
        <w:t xml:space="preserve"> The MG is required to support the compression method as specified by the TLS profile.</w:t>
      </w:r>
    </w:p>
    <w:p w:rsidR="00540A43" w:rsidRPr="00AC3BD8" w:rsidRDefault="00540A43" w:rsidP="00540A43">
      <w:pPr>
        <w:rPr>
          <w:lang w:eastAsia="ja-JP"/>
        </w:rPr>
      </w:pPr>
      <w:r w:rsidRPr="00AC3BD8">
        <w:rPr>
          <w:b/>
          <w:bCs/>
        </w:rPr>
        <w:t>R-</w:t>
      </w:r>
      <w:del w:id="90" w:author="ALU" w:date="2012-11-28T15:08:00Z">
        <w:r w:rsidRPr="00AC3BD8" w:rsidDel="008E1151">
          <w:rPr>
            <w:b/>
            <w:bCs/>
          </w:rPr>
          <w:delText>x.y</w:delText>
        </w:r>
      </w:del>
      <w:ins w:id="91" w:author="ALU" w:date="2012-11-28T15:08:00Z">
        <w:r w:rsidR="008E1151">
          <w:rPr>
            <w:b/>
            <w:bCs/>
          </w:rPr>
          <w:t>7.2</w:t>
        </w:r>
      </w:ins>
      <w:r w:rsidRPr="00AC3BD8">
        <w:rPr>
          <w:b/>
          <w:bCs/>
        </w:rPr>
        <w:t>/</w:t>
      </w:r>
      <w:ins w:id="92" w:author="ALU" w:date="2012-11-28T15:09:00Z">
        <w:r w:rsidR="005F16DC">
          <w:rPr>
            <w:b/>
            <w:bCs/>
          </w:rPr>
          <w:t>4</w:t>
        </w:r>
      </w:ins>
      <w:del w:id="93" w:author="ALU" w:date="2012-11-28T15:09:00Z">
        <w:r w:rsidRPr="00AC3BD8" w:rsidDel="005F16DC">
          <w:rPr>
            <w:b/>
            <w:bCs/>
          </w:rPr>
          <w:delText>5</w:delText>
        </w:r>
      </w:del>
      <w:r w:rsidRPr="00AC3BD8">
        <w:rPr>
          <w:b/>
          <w:bCs/>
        </w:rPr>
        <w:t>:</w:t>
      </w:r>
      <w:r w:rsidRPr="00AC3BD8">
        <w:rPr>
          <w:lang w:eastAsia="ja-JP"/>
        </w:rPr>
        <w:t xml:space="preserve"> The MG is required to support the renegotiations of the security parameters for an existing TLS session.</w:t>
      </w:r>
      <w:r w:rsidR="00CB609A" w:rsidRPr="00AC3BD8">
        <w:rPr>
          <w:lang w:eastAsia="ja-JP"/>
        </w:rPr>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proofErr w:type="gramStart"/>
      <w:r w:rsidR="00CB609A" w:rsidRPr="00AC3BD8">
        <w:rPr>
          <w:i/>
          <w:iCs/>
          <w:highlight w:val="yellow"/>
        </w:rPr>
        <w:t>.</w:t>
      </w:r>
      <w:r w:rsidRPr="00AC3BD8">
        <w:rPr>
          <w:i/>
          <w:iCs/>
          <w:highlight w:val="yellow"/>
        </w:rPr>
        <w:t>.</w:t>
      </w:r>
      <w:proofErr w:type="gramEnd"/>
    </w:p>
    <w:p w:rsidR="00540A43" w:rsidRPr="00AC3BD8" w:rsidRDefault="00540A43" w:rsidP="00540A43">
      <w:pPr>
        <w:rPr>
          <w:lang w:eastAsia="ja-JP"/>
        </w:rPr>
      </w:pPr>
      <w:r w:rsidRPr="00AC3BD8">
        <w:rPr>
          <w:b/>
          <w:bCs/>
        </w:rPr>
        <w:t>R-</w:t>
      </w:r>
      <w:del w:id="94" w:author="ALU" w:date="2012-11-28T15:08:00Z">
        <w:r w:rsidRPr="00AC3BD8" w:rsidDel="008E1151">
          <w:rPr>
            <w:b/>
            <w:bCs/>
          </w:rPr>
          <w:delText>x.y</w:delText>
        </w:r>
      </w:del>
      <w:ins w:id="95" w:author="ALU" w:date="2012-11-28T15:08:00Z">
        <w:r w:rsidR="008E1151">
          <w:rPr>
            <w:b/>
            <w:bCs/>
          </w:rPr>
          <w:t>7.2</w:t>
        </w:r>
      </w:ins>
      <w:r w:rsidRPr="00AC3BD8">
        <w:rPr>
          <w:b/>
          <w:bCs/>
        </w:rPr>
        <w:t>/</w:t>
      </w:r>
      <w:ins w:id="96" w:author="ALU" w:date="2012-11-28T15:09:00Z">
        <w:r w:rsidR="005F16DC">
          <w:rPr>
            <w:b/>
            <w:bCs/>
          </w:rPr>
          <w:t>5</w:t>
        </w:r>
      </w:ins>
      <w:del w:id="97" w:author="ALU" w:date="2012-11-28T15:09:00Z">
        <w:r w:rsidRPr="00AC3BD8" w:rsidDel="005F16DC">
          <w:rPr>
            <w:b/>
            <w:bCs/>
          </w:rPr>
          <w:delText>6</w:delText>
        </w:r>
      </w:del>
      <w:r w:rsidRPr="00AC3BD8">
        <w:rPr>
          <w:b/>
          <w:bCs/>
        </w:rPr>
        <w:t>:</w:t>
      </w:r>
      <w:r w:rsidRPr="00AC3BD8">
        <w:rPr>
          <w:lang w:eastAsia="ja-JP"/>
        </w:rPr>
        <w:t xml:space="preserve"> The MG is required to support the session resume as specified by the TLS RFCs.</w:t>
      </w:r>
    </w:p>
    <w:p w:rsidR="00540A43" w:rsidRPr="00AC3BD8" w:rsidRDefault="00540A43" w:rsidP="00540A43">
      <w:pPr>
        <w:rPr>
          <w:lang w:eastAsia="ja-JP"/>
        </w:rPr>
      </w:pPr>
      <w:bookmarkStart w:id="98" w:name="OLE_LINK2"/>
      <w:r w:rsidRPr="00AC3BD8">
        <w:rPr>
          <w:b/>
          <w:bCs/>
        </w:rPr>
        <w:t>R-</w:t>
      </w:r>
      <w:del w:id="99" w:author="ALU" w:date="2012-11-28T15:08:00Z">
        <w:r w:rsidRPr="00AC3BD8" w:rsidDel="008E1151">
          <w:rPr>
            <w:b/>
            <w:bCs/>
          </w:rPr>
          <w:delText>x.y</w:delText>
        </w:r>
      </w:del>
      <w:ins w:id="100" w:author="ALU" w:date="2012-11-28T15:08:00Z">
        <w:r w:rsidR="008E1151">
          <w:rPr>
            <w:b/>
            <w:bCs/>
          </w:rPr>
          <w:t>7.2</w:t>
        </w:r>
      </w:ins>
      <w:r w:rsidRPr="00AC3BD8">
        <w:rPr>
          <w:b/>
          <w:bCs/>
        </w:rPr>
        <w:t>/</w:t>
      </w:r>
      <w:ins w:id="101" w:author="ALU" w:date="2012-11-28T15:09:00Z">
        <w:r w:rsidR="005F16DC">
          <w:rPr>
            <w:b/>
            <w:bCs/>
          </w:rPr>
          <w:t>6</w:t>
        </w:r>
      </w:ins>
      <w:del w:id="102" w:author="ALU" w:date="2012-11-28T15:09:00Z">
        <w:r w:rsidRPr="00AC3BD8" w:rsidDel="005F16DC">
          <w:rPr>
            <w:b/>
            <w:bCs/>
          </w:rPr>
          <w:delText>7</w:delText>
        </w:r>
      </w:del>
      <w:r w:rsidRPr="00AC3BD8">
        <w:rPr>
          <w:b/>
          <w:bCs/>
        </w:rPr>
        <w:t>:</w:t>
      </w:r>
      <w:r w:rsidRPr="00AC3BD8">
        <w:rPr>
          <w:lang w:eastAsia="ja-JP"/>
        </w:rPr>
        <w:t xml:space="preserve"> The MG is required to support</w:t>
      </w:r>
      <w:bookmarkEnd w:id="98"/>
      <w:r w:rsidRPr="00AC3BD8">
        <w:rPr>
          <w:lang w:eastAsia="ja-JP"/>
        </w:rPr>
        <w:t xml:space="preserve"> the authentication procedures as specified by the TLS profile.</w:t>
      </w:r>
    </w:p>
    <w:p w:rsidR="00701043" w:rsidRPr="00AC3BD8" w:rsidRDefault="00701043" w:rsidP="00701043">
      <w:pPr>
        <w:rPr>
          <w:lang w:eastAsia="ja-JP"/>
        </w:rPr>
      </w:pPr>
      <w:r w:rsidRPr="00AC3BD8">
        <w:rPr>
          <w:b/>
          <w:bCs/>
        </w:rPr>
        <w:t>R-</w:t>
      </w:r>
      <w:del w:id="103" w:author="ALU" w:date="2012-11-28T15:08:00Z">
        <w:r w:rsidRPr="00AC3BD8" w:rsidDel="008E1151">
          <w:rPr>
            <w:b/>
            <w:bCs/>
          </w:rPr>
          <w:delText>x.y</w:delText>
        </w:r>
      </w:del>
      <w:ins w:id="104" w:author="ALU" w:date="2012-11-28T15:08:00Z">
        <w:r w:rsidR="008E1151">
          <w:rPr>
            <w:b/>
            <w:bCs/>
          </w:rPr>
          <w:t>7.2</w:t>
        </w:r>
      </w:ins>
      <w:r w:rsidRPr="00AC3BD8">
        <w:rPr>
          <w:b/>
          <w:bCs/>
        </w:rPr>
        <w:t>/</w:t>
      </w:r>
      <w:ins w:id="105" w:author="ALU" w:date="2012-11-28T15:09:00Z">
        <w:r w:rsidR="005F16DC">
          <w:rPr>
            <w:b/>
            <w:bCs/>
          </w:rPr>
          <w:t>7</w:t>
        </w:r>
      </w:ins>
      <w:del w:id="106" w:author="ALU" w:date="2012-11-28T15:09:00Z">
        <w:r w:rsidRPr="00AC3BD8" w:rsidDel="005F16DC">
          <w:rPr>
            <w:b/>
            <w:bCs/>
          </w:rPr>
          <w:delText>8</w:delText>
        </w:r>
      </w:del>
      <w:r w:rsidRPr="00AC3BD8">
        <w:rPr>
          <w:b/>
          <w:bCs/>
        </w:rPr>
        <w:t>:</w:t>
      </w:r>
      <w:r w:rsidRPr="00AC3BD8">
        <w:rPr>
          <w:lang w:eastAsia="ja-JP"/>
        </w:rPr>
        <w:t xml:space="preserve"> In case the MG is required to verify a signed certificated received from the remote TLS-endpoint, the list of root certificates </w:t>
      </w:r>
      <w:r w:rsidR="0087734D" w:rsidRPr="00AC3BD8">
        <w:rPr>
          <w:lang w:eastAsia="ja-JP"/>
        </w:rPr>
        <w:t>is required to</w:t>
      </w:r>
      <w:r w:rsidRPr="00AC3BD8">
        <w:rPr>
          <w:lang w:eastAsia="ja-JP"/>
        </w:rPr>
        <w:t xml:space="preserve"> be used as defined by the TLS-profile.</w:t>
      </w:r>
    </w:p>
    <w:p w:rsidR="00540A43" w:rsidRPr="00AC3BD8" w:rsidRDefault="009B64F9" w:rsidP="00540A43">
      <w:pPr>
        <w:rPr>
          <w:i/>
          <w:iCs/>
        </w:rPr>
      </w:pPr>
      <w:r w:rsidRPr="00AC3BD8">
        <w:rPr>
          <w:i/>
          <w:iCs/>
          <w:highlight w:val="yellow"/>
        </w:rPr>
        <w:t>Editor’s note</w:t>
      </w:r>
      <w:r w:rsidR="00ED717B" w:rsidRPr="00AC3BD8">
        <w:rPr>
          <w:i/>
          <w:iCs/>
          <w:highlight w:val="yellow"/>
        </w:rPr>
        <w:t>s</w:t>
      </w:r>
      <w:proofErr w:type="gramStart"/>
      <w:r w:rsidRPr="00AC3BD8">
        <w:rPr>
          <w:i/>
          <w:iCs/>
          <w:highlight w:val="yellow"/>
        </w:rPr>
        <w:t>:</w:t>
      </w:r>
      <w:proofErr w:type="gramEnd"/>
      <w:r w:rsidR="00ED717B" w:rsidRPr="00AC3BD8">
        <w:rPr>
          <w:i/>
          <w:iCs/>
          <w:highlight w:val="yellow"/>
        </w:rPr>
        <w:br/>
      </w:r>
      <w:r w:rsidRPr="00AC3BD8">
        <w:rPr>
          <w:i/>
          <w:iCs/>
          <w:highlight w:val="yellow"/>
        </w:rPr>
        <w:t>1)  list of root certificates as part of the TLS profile?</w:t>
      </w:r>
      <w:r w:rsidR="00F25575" w:rsidRPr="00F25575">
        <w:rPr>
          <w:i/>
          <w:iCs/>
          <w:highlight w:val="yellow"/>
        </w:rPr>
        <w:t xml:space="preserve"> </w:t>
      </w:r>
      <w:r w:rsidR="00F25575" w:rsidRPr="00F25575">
        <w:rPr>
          <w:i/>
          <w:iCs/>
          <w:highlight w:val="yellow"/>
        </w:rPr>
        <w:br/>
        <w:t xml:space="preserve">2) </w:t>
      </w:r>
      <w:r w:rsidR="00F25575" w:rsidRPr="00F25575">
        <w:rPr>
          <w:b/>
          <w:i/>
          <w:iCs/>
          <w:highlight w:val="yellow"/>
        </w:rPr>
        <w:t>2012-09 meeting -</w:t>
      </w:r>
      <w:r w:rsidR="00072991" w:rsidRPr="00AC3BD8">
        <w:rPr>
          <w:b/>
          <w:i/>
          <w:iCs/>
          <w:highlight w:val="yellow"/>
        </w:rPr>
        <w:t xml:space="preserve"> </w:t>
      </w:r>
      <w:r w:rsidR="00F25575" w:rsidRPr="00F25575">
        <w:rPr>
          <w:b/>
          <w:i/>
          <w:iCs/>
          <w:highlight w:val="yellow"/>
        </w:rPr>
        <w:t>Comment by SG17</w:t>
      </w:r>
      <w:r w:rsidR="00F25575" w:rsidRPr="00F25575">
        <w:rPr>
          <w:i/>
          <w:iCs/>
          <w:highlight w:val="yellow"/>
        </w:rPr>
        <w:t xml:space="preserve"> (see LS in </w:t>
      </w:r>
      <w:r w:rsidR="00F25575" w:rsidRPr="00F25575">
        <w:rPr>
          <w:b/>
          <w:i/>
          <w:iCs/>
          <w:highlight w:val="yellow"/>
        </w:rPr>
        <w:t>AVD-4352</w:t>
      </w:r>
      <w:r w:rsidR="00F25575" w:rsidRPr="00F25575">
        <w:rPr>
          <w:i/>
          <w:iCs/>
          <w:highlight w:val="yellow"/>
        </w:rPr>
        <w:t>, http://wftp3.itu.int/av-arch/avc-site/2009-2012/1209_Bri/AVD-</w:t>
      </w:r>
      <w:proofErr w:type="gramStart"/>
      <w:r w:rsidR="00F25575" w:rsidRPr="00F25575">
        <w:rPr>
          <w:i/>
          <w:iCs/>
          <w:highlight w:val="yellow"/>
        </w:rPr>
        <w:t>4352.zip )</w:t>
      </w:r>
      <w:proofErr w:type="gramEnd"/>
      <w:r w:rsidR="00F25575" w:rsidRPr="00F25575">
        <w:rPr>
          <w:i/>
          <w:iCs/>
          <w:highlight w:val="yellow"/>
        </w:rPr>
        <w:t xml:space="preserve">: The term </w:t>
      </w:r>
      <w:r w:rsidR="00F25575" w:rsidRPr="00F25575">
        <w:rPr>
          <w:b/>
          <w:i/>
          <w:iCs/>
          <w:highlight w:val="yellow"/>
        </w:rPr>
        <w:t>root certificate</w:t>
      </w:r>
      <w:r w:rsidR="00F25575" w:rsidRPr="00F25575">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AC3BD8" w:rsidRDefault="0021145B" w:rsidP="00FA6292">
      <w:pPr>
        <w:pStyle w:val="Heading1"/>
      </w:pPr>
      <w:bookmarkStart w:id="107" w:name="_Toc323895758"/>
      <w:bookmarkStart w:id="108" w:name="_Toc336871478"/>
      <w:r w:rsidRPr="00AC3BD8">
        <w:rPr>
          <w:lang w:eastAsia="ja-JP"/>
        </w:rPr>
        <w:t>8</w:t>
      </w:r>
      <w:r w:rsidRPr="00AC3BD8">
        <w:rPr>
          <w:lang w:eastAsia="ja-JP"/>
        </w:rPr>
        <w:tab/>
      </w:r>
      <w:r w:rsidR="00540A43" w:rsidRPr="00AC3BD8">
        <w:rPr>
          <w:lang w:eastAsia="ja-JP"/>
        </w:rPr>
        <w:t>Requirements on TLS procedures</w:t>
      </w:r>
      <w:bookmarkEnd w:id="107"/>
      <w:bookmarkEnd w:id="108"/>
    </w:p>
    <w:p w:rsidR="00540A43" w:rsidRPr="00AC3BD8" w:rsidRDefault="00540A43" w:rsidP="00FA6292">
      <w:pPr>
        <w:pStyle w:val="Heading2"/>
        <w:rPr>
          <w:lang w:eastAsia="ja-JP"/>
        </w:rPr>
      </w:pPr>
      <w:bookmarkStart w:id="109" w:name="_Toc323895759"/>
      <w:bookmarkStart w:id="110" w:name="_Toc336871479"/>
      <w:r w:rsidRPr="00AC3BD8">
        <w:rPr>
          <w:lang w:eastAsia="ja-JP"/>
        </w:rPr>
        <w:t>8.1</w:t>
      </w:r>
      <w:r w:rsidRPr="00AC3BD8">
        <w:rPr>
          <w:lang w:eastAsia="ja-JP"/>
        </w:rPr>
        <w:tab/>
        <w:t>Selection of the TLS domain</w:t>
      </w:r>
      <w:bookmarkEnd w:id="109"/>
      <w:bookmarkEnd w:id="110"/>
    </w:p>
    <w:p w:rsidR="00540A43" w:rsidRPr="00AC3BD8" w:rsidRDefault="00540A43" w:rsidP="00540A43">
      <w:pPr>
        <w:rPr>
          <w:i/>
          <w:iCs/>
        </w:rPr>
      </w:pPr>
      <w:r w:rsidRPr="00AC3BD8">
        <w:rPr>
          <w:i/>
          <w:iCs/>
          <w:highlight w:val="yellow"/>
        </w:rPr>
        <w:t>Editor’s note: Drawing showing TLS domains to be added.</w:t>
      </w:r>
    </w:p>
    <w:p w:rsidR="00540A43" w:rsidRPr="00AC3BD8" w:rsidRDefault="00540A43" w:rsidP="00540A43">
      <w:pPr>
        <w:rPr>
          <w:lang w:eastAsia="ja-JP"/>
        </w:rPr>
      </w:pPr>
      <w:r w:rsidRPr="00AC3BD8">
        <w:rPr>
          <w:b/>
          <w:bCs/>
        </w:rPr>
        <w:t>R-</w:t>
      </w:r>
      <w:del w:id="111" w:author="ALU" w:date="2012-11-28T15:11:00Z">
        <w:r w:rsidRPr="00AC3BD8" w:rsidDel="00561619">
          <w:rPr>
            <w:b/>
            <w:bCs/>
          </w:rPr>
          <w:delText>x.y</w:delText>
        </w:r>
      </w:del>
      <w:ins w:id="112" w:author="ALU" w:date="2012-11-28T15:11:00Z">
        <w:r w:rsidR="00561619">
          <w:rPr>
            <w:b/>
            <w:bCs/>
          </w:rPr>
          <w:t>8.1</w:t>
        </w:r>
      </w:ins>
      <w:r w:rsidRPr="00AC3BD8">
        <w:rPr>
          <w:b/>
          <w:bCs/>
        </w:rPr>
        <w:t>/1:</w:t>
      </w:r>
      <w:r w:rsidRPr="00AC3BD8">
        <w:rPr>
          <w:lang w:eastAsia="ja-JP"/>
        </w:rPr>
        <w:t xml:space="preserve"> The MGC is required to provide the TLS domain towards the MG upon creation of a TLS endpoint.</w:t>
      </w:r>
    </w:p>
    <w:p w:rsidR="00540A43" w:rsidRPr="00AC3BD8" w:rsidRDefault="00540A43" w:rsidP="00540A43">
      <w:pPr>
        <w:rPr>
          <w:lang w:eastAsia="ja-JP"/>
        </w:rPr>
      </w:pPr>
      <w:r w:rsidRPr="00AC3BD8">
        <w:rPr>
          <w:b/>
          <w:bCs/>
        </w:rPr>
        <w:t>R-</w:t>
      </w:r>
      <w:del w:id="113" w:author="ALU" w:date="2012-11-28T15:11:00Z">
        <w:r w:rsidRPr="00AC3BD8" w:rsidDel="00561619">
          <w:rPr>
            <w:b/>
            <w:bCs/>
          </w:rPr>
          <w:delText>x.y</w:delText>
        </w:r>
      </w:del>
      <w:ins w:id="114" w:author="ALU" w:date="2012-11-28T15:11:00Z">
        <w:r w:rsidR="00561619">
          <w:rPr>
            <w:b/>
            <w:bCs/>
          </w:rPr>
          <w:t>8.1</w:t>
        </w:r>
      </w:ins>
      <w:r w:rsidRPr="00AC3BD8">
        <w:rPr>
          <w:b/>
          <w:bCs/>
        </w:rPr>
        <w:t>/2:</w:t>
      </w:r>
      <w:r w:rsidRPr="00AC3BD8">
        <w:rPr>
          <w:lang w:eastAsia="ja-JP"/>
        </w:rPr>
        <w:t xml:space="preserve"> The MG is required to apply the TLS profile based on the provided TLS domain for the created TLS endpoint.</w:t>
      </w:r>
    </w:p>
    <w:p w:rsidR="00540A43" w:rsidRPr="00AC3BD8" w:rsidRDefault="00540A43" w:rsidP="00540A43">
      <w:pPr>
        <w:rPr>
          <w:lang w:eastAsia="ja-JP"/>
        </w:rPr>
      </w:pPr>
      <w:r w:rsidRPr="00AC3BD8">
        <w:rPr>
          <w:b/>
          <w:bCs/>
        </w:rPr>
        <w:t>R-</w:t>
      </w:r>
      <w:del w:id="115" w:author="ALU" w:date="2012-11-28T15:11:00Z">
        <w:r w:rsidRPr="00AC3BD8" w:rsidDel="00561619">
          <w:rPr>
            <w:b/>
            <w:bCs/>
          </w:rPr>
          <w:delText>x.y</w:delText>
        </w:r>
      </w:del>
      <w:ins w:id="116" w:author="ALU" w:date="2012-11-28T15:11:00Z">
        <w:r w:rsidR="00561619">
          <w:rPr>
            <w:b/>
            <w:bCs/>
          </w:rPr>
          <w:t>8.1</w:t>
        </w:r>
      </w:ins>
      <w:r w:rsidRPr="00AC3BD8">
        <w:rPr>
          <w:b/>
          <w:bCs/>
        </w:rPr>
        <w:t>/3:</w:t>
      </w:r>
      <w:r w:rsidRPr="00AC3BD8">
        <w:rPr>
          <w:lang w:eastAsia="ja-JP"/>
        </w:rPr>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rPr>
          <w:lang w:eastAsia="ja-JP"/>
        </w:rPr>
      </w:pPr>
      <w:bookmarkStart w:id="117" w:name="_Toc323895760"/>
      <w:bookmarkStart w:id="118" w:name="_Toc336871480"/>
      <w:r w:rsidRPr="00AC3BD8">
        <w:rPr>
          <w:lang w:eastAsia="ja-JP"/>
        </w:rPr>
        <w:t>8.2</w:t>
      </w:r>
      <w:r w:rsidR="00540A43" w:rsidRPr="00AC3BD8">
        <w:rPr>
          <w:lang w:eastAsia="ja-JP"/>
        </w:rPr>
        <w:tab/>
        <w:t>Client/Server Mode</w:t>
      </w:r>
      <w:bookmarkEnd w:id="117"/>
      <w:bookmarkEnd w:id="118"/>
    </w:p>
    <w:p w:rsidR="00540A43" w:rsidRPr="00AC3BD8" w:rsidRDefault="00540A43" w:rsidP="00540A43">
      <w:pPr>
        <w:rPr>
          <w:lang w:eastAsia="ja-JP"/>
        </w:rPr>
      </w:pPr>
      <w:r w:rsidRPr="00AC3BD8">
        <w:rPr>
          <w:b/>
          <w:bCs/>
        </w:rPr>
        <w:t>R-</w:t>
      </w:r>
      <w:del w:id="119" w:author="ALU" w:date="2012-11-28T15:11:00Z">
        <w:r w:rsidRPr="00AC3BD8" w:rsidDel="00561619">
          <w:rPr>
            <w:b/>
            <w:bCs/>
          </w:rPr>
          <w:delText>x.y</w:delText>
        </w:r>
      </w:del>
      <w:ins w:id="120" w:author="ALU" w:date="2012-11-28T15:11:00Z">
        <w:r w:rsidR="00561619">
          <w:rPr>
            <w:b/>
            <w:bCs/>
          </w:rPr>
          <w:t>8.2</w:t>
        </w:r>
      </w:ins>
      <w:r w:rsidRPr="00AC3BD8">
        <w:rPr>
          <w:b/>
          <w:bCs/>
        </w:rPr>
        <w:t>/1:</w:t>
      </w:r>
      <w:r w:rsidRPr="00AC3BD8">
        <w:rPr>
          <w:lang w:eastAsia="ja-JP"/>
        </w:rPr>
        <w:t xml:space="preserve"> The MG is required to support both the TLS server and TLS client mode.</w:t>
      </w:r>
    </w:p>
    <w:p w:rsidR="00540A43" w:rsidRPr="00AC3BD8" w:rsidRDefault="00540A43" w:rsidP="00540A43">
      <w:pPr>
        <w:rPr>
          <w:lang w:eastAsia="ja-JP"/>
        </w:rPr>
      </w:pPr>
      <w:r w:rsidRPr="00AC3BD8">
        <w:rPr>
          <w:lang w:eastAsia="ja-JP"/>
        </w:rPr>
        <w:t xml:space="preserve">The TLS standards do not make any correlation between the initiation of the underlying transport connection and the TLS server/client mode. Thus this mode is decoupled from the SDP </w:t>
      </w:r>
      <w:ins w:id="121" w:author="ALU" w:date="2012-11-12T11:26:00Z">
        <w:r w:rsidR="00547B42">
          <w:rPr>
            <w:lang w:eastAsia="ja-JP"/>
          </w:rPr>
          <w:t>“a=</w:t>
        </w:r>
      </w:ins>
      <w:r w:rsidRPr="00AC3BD8">
        <w:rPr>
          <w:lang w:eastAsia="ja-JP"/>
        </w:rPr>
        <w:t>setup</w:t>
      </w:r>
      <w:ins w:id="122" w:author="ALU" w:date="2012-11-12T11:26:00Z">
        <w:r w:rsidR="00547B42">
          <w:rPr>
            <w:lang w:eastAsia="ja-JP"/>
          </w:rPr>
          <w:t>:”</w:t>
        </w:r>
      </w:ins>
      <w:r w:rsidRPr="00AC3BD8">
        <w:rPr>
          <w:lang w:eastAsia="ja-JP"/>
        </w:rPr>
        <w:t xml:space="preserve"> attribute.</w:t>
      </w:r>
    </w:p>
    <w:p w:rsidR="00540A43" w:rsidRPr="00AC3BD8" w:rsidRDefault="00540A43" w:rsidP="00540A43">
      <w:pPr>
        <w:rPr>
          <w:lang w:eastAsia="ja-JP"/>
        </w:rPr>
      </w:pPr>
      <w:r w:rsidRPr="00AC3BD8">
        <w:rPr>
          <w:b/>
          <w:bCs/>
        </w:rPr>
        <w:lastRenderedPageBreak/>
        <w:t>R-</w:t>
      </w:r>
      <w:del w:id="123" w:author="ALU" w:date="2012-11-28T15:11:00Z">
        <w:r w:rsidRPr="00AC3BD8" w:rsidDel="00561619">
          <w:rPr>
            <w:b/>
            <w:bCs/>
          </w:rPr>
          <w:delText>x.y</w:delText>
        </w:r>
      </w:del>
      <w:ins w:id="124" w:author="ALU" w:date="2012-11-28T15:11:00Z">
        <w:r w:rsidR="00561619">
          <w:rPr>
            <w:b/>
            <w:bCs/>
          </w:rPr>
          <w:t>8.2</w:t>
        </w:r>
      </w:ins>
      <w:r w:rsidRPr="00AC3BD8">
        <w:rPr>
          <w:b/>
          <w:bCs/>
        </w:rPr>
        <w:t>/2:</w:t>
      </w:r>
      <w:r w:rsidRPr="00AC3BD8">
        <w:rPr>
          <w:lang w:eastAsia="ja-JP"/>
        </w:rPr>
        <w:t xml:space="preserve"> The MGC is required to indicate the TLS server/client role to the MG. </w:t>
      </w:r>
    </w:p>
    <w:p w:rsidR="00540A43" w:rsidRPr="00AC3BD8" w:rsidRDefault="00540A43" w:rsidP="00540A43">
      <w:pPr>
        <w:rPr>
          <w:lang w:eastAsia="ja-JP"/>
        </w:rPr>
      </w:pPr>
      <w:r w:rsidRPr="00AC3BD8">
        <w:rPr>
          <w:b/>
          <w:bCs/>
        </w:rPr>
        <w:t>R-</w:t>
      </w:r>
      <w:del w:id="125" w:author="ALU" w:date="2012-11-28T15:11:00Z">
        <w:r w:rsidRPr="00AC3BD8" w:rsidDel="00561619">
          <w:rPr>
            <w:b/>
            <w:bCs/>
          </w:rPr>
          <w:delText>x.y</w:delText>
        </w:r>
      </w:del>
      <w:ins w:id="126" w:author="ALU" w:date="2012-11-28T15:11:00Z">
        <w:r w:rsidR="00561619">
          <w:rPr>
            <w:b/>
            <w:bCs/>
          </w:rPr>
          <w:t>8.2</w:t>
        </w:r>
      </w:ins>
      <w:r w:rsidRPr="00AC3BD8">
        <w:rPr>
          <w:b/>
          <w:bCs/>
        </w:rPr>
        <w:t>/3:</w:t>
      </w:r>
      <w:r w:rsidRPr="00AC3BD8">
        <w:rPr>
          <w:lang w:eastAsia="ja-JP"/>
        </w:rPr>
        <w:t xml:space="preserve"> The MG is required to select the TLS client or TLS server role based on </w:t>
      </w:r>
      <w:del w:id="127" w:author="ALU" w:date="2012-11-12T11:26:00Z">
        <w:r w:rsidRPr="00AC3BD8" w:rsidDel="00547B42">
          <w:rPr>
            <w:lang w:eastAsia="ja-JP"/>
          </w:rPr>
          <w:delText>an H.248.TLS property</w:delText>
        </w:r>
      </w:del>
      <w:ins w:id="128" w:author="ALU" w:date="2012-11-12T11:26:00Z">
        <w:r w:rsidR="00547B42">
          <w:rPr>
            <w:lang w:eastAsia="ja-JP"/>
          </w:rPr>
          <w:t>the MGC request</w:t>
        </w:r>
      </w:ins>
      <w:r w:rsidRPr="00AC3BD8">
        <w:rPr>
          <w:lang w:eastAsia="ja-JP"/>
        </w:rPr>
        <w:t>.</w:t>
      </w:r>
    </w:p>
    <w:p w:rsidR="00540A43" w:rsidRPr="00AC3BD8" w:rsidRDefault="00540A43" w:rsidP="00FA6292">
      <w:pPr>
        <w:pStyle w:val="Heading2"/>
        <w:rPr>
          <w:lang w:eastAsia="ja-JP"/>
        </w:rPr>
      </w:pPr>
      <w:bookmarkStart w:id="129" w:name="_Toc323895761"/>
      <w:bookmarkStart w:id="130" w:name="_Toc336871481"/>
      <w:r w:rsidRPr="00AC3BD8">
        <w:rPr>
          <w:lang w:eastAsia="ja-JP"/>
        </w:rPr>
        <w:t>8.3</w:t>
      </w:r>
      <w:r w:rsidRPr="00AC3BD8">
        <w:rPr>
          <w:lang w:eastAsia="ja-JP"/>
        </w:rPr>
        <w:tab/>
        <w:t>Behavioural Requirements for Authentication</w:t>
      </w:r>
      <w:bookmarkEnd w:id="129"/>
      <w:bookmarkEnd w:id="130"/>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 xml:space="preserve">For one TLS </w:t>
      </w:r>
      <w:del w:id="131" w:author="ALU" w:date="2012-11-12T11:27:00Z">
        <w:r w:rsidRPr="00AC3BD8" w:rsidDel="00547B42">
          <w:rPr>
            <w:lang w:eastAsia="zh-CN"/>
          </w:rPr>
          <w:delText xml:space="preserve">connection </w:delText>
        </w:r>
      </w:del>
      <w:ins w:id="132" w:author="ALU" w:date="2012-11-12T11:27:00Z">
        <w:r w:rsidR="00547B42">
          <w:rPr>
            <w:lang w:eastAsia="zh-CN"/>
          </w:rPr>
          <w:t>session</w:t>
        </w:r>
        <w:r w:rsidR="00547B42" w:rsidRPr="00AC3BD8">
          <w:rPr>
            <w:lang w:eastAsia="zh-CN"/>
          </w:rPr>
          <w:t xml:space="preserve"> </w:t>
        </w:r>
      </w:ins>
      <w:r w:rsidRPr="00AC3BD8">
        <w:rPr>
          <w:lang w:eastAsia="zh-CN"/>
        </w:rPr>
        <w:t>the methods used for server authentication may differ from the method used for the client authentication.</w:t>
      </w:r>
    </w:p>
    <w:p w:rsidR="00547B42" w:rsidRPr="00AC3BD8" w:rsidRDefault="00547B42" w:rsidP="00547B42">
      <w:pPr>
        <w:pStyle w:val="Heading3"/>
        <w:rPr>
          <w:ins w:id="133" w:author="ALU" w:date="2012-11-12T11:28:00Z"/>
          <w:lang w:eastAsia="ja-JP"/>
        </w:rPr>
      </w:pPr>
      <w:ins w:id="134" w:author="ALU" w:date="2012-11-12T11:28:00Z">
        <w:r w:rsidRPr="00AC3BD8">
          <w:rPr>
            <w:lang w:eastAsia="ja-JP"/>
          </w:rPr>
          <w:t>8.3.1</w:t>
        </w:r>
        <w:r w:rsidRPr="00AC3BD8">
          <w:rPr>
            <w:lang w:eastAsia="ja-JP"/>
          </w:rPr>
          <w:tab/>
        </w:r>
        <w:r>
          <w:rPr>
            <w:lang w:eastAsia="ja-JP"/>
          </w:rPr>
          <w:t>General</w:t>
        </w:r>
      </w:ins>
    </w:p>
    <w:p w:rsidR="00701043" w:rsidRPr="00AC3BD8" w:rsidRDefault="00701043" w:rsidP="00701043">
      <w:pPr>
        <w:rPr>
          <w:lang w:eastAsia="ja-JP"/>
        </w:rPr>
      </w:pPr>
      <w:r w:rsidRPr="00AC3BD8">
        <w:rPr>
          <w:b/>
          <w:bCs/>
        </w:rPr>
        <w:t>R-</w:t>
      </w:r>
      <w:del w:id="135" w:author="ALU" w:date="2012-11-28T15:11:00Z">
        <w:r w:rsidRPr="00AC3BD8" w:rsidDel="00561619">
          <w:rPr>
            <w:b/>
            <w:bCs/>
          </w:rPr>
          <w:delText>x.y</w:delText>
        </w:r>
      </w:del>
      <w:ins w:id="136" w:author="ALU" w:date="2012-11-28T15:11:00Z">
        <w:r w:rsidR="00561619">
          <w:rPr>
            <w:b/>
            <w:bCs/>
          </w:rPr>
          <w:t>8.3.1</w:t>
        </w:r>
      </w:ins>
      <w:r w:rsidRPr="00AC3BD8">
        <w:rPr>
          <w:b/>
          <w:bCs/>
        </w:rPr>
        <w:t>/1:</w:t>
      </w:r>
      <w:r w:rsidRPr="00AC3BD8">
        <w:rPr>
          <w:lang w:eastAsia="ja-JP"/>
        </w:rPr>
        <w:t xml:space="preserve"> The TLS-profile </w:t>
      </w:r>
      <w:r w:rsidR="0087734D" w:rsidRPr="00AC3BD8">
        <w:rPr>
          <w:lang w:eastAsia="ja-JP"/>
        </w:rPr>
        <w:t>is required to</w:t>
      </w:r>
      <w:r w:rsidRPr="00AC3BD8">
        <w:rPr>
          <w:lang w:eastAsia="ja-JP"/>
        </w:rPr>
        <w:t xml:space="preserve"> define whether the server or client authentication is required or not. </w:t>
      </w:r>
    </w:p>
    <w:p w:rsidR="00701043" w:rsidRPr="00AC3BD8" w:rsidRDefault="00701043" w:rsidP="00D8584F">
      <w:pPr>
        <w:rPr>
          <w:lang w:eastAsia="ja-JP"/>
        </w:rPr>
      </w:pPr>
      <w:r w:rsidRPr="00AC3BD8">
        <w:rPr>
          <w:b/>
          <w:bCs/>
        </w:rPr>
        <w:t>R-</w:t>
      </w:r>
      <w:del w:id="137" w:author="ALU" w:date="2012-11-28T15:11:00Z">
        <w:r w:rsidRPr="00AC3BD8" w:rsidDel="00561619">
          <w:rPr>
            <w:b/>
            <w:bCs/>
          </w:rPr>
          <w:delText>x.y</w:delText>
        </w:r>
      </w:del>
      <w:ins w:id="138" w:author="ALU" w:date="2012-11-28T15:11:00Z">
        <w:r w:rsidR="00561619">
          <w:rPr>
            <w:b/>
            <w:bCs/>
          </w:rPr>
          <w:t>8.3.1</w:t>
        </w:r>
      </w:ins>
      <w:r w:rsidRPr="00AC3BD8">
        <w:rPr>
          <w:b/>
          <w:bCs/>
        </w:rPr>
        <w:t>/2:</w:t>
      </w:r>
      <w:r w:rsidRPr="00AC3BD8">
        <w:rPr>
          <w:lang w:eastAsia="ja-JP"/>
        </w:rPr>
        <w:t xml:space="preserve"> The TLS-profile </w:t>
      </w:r>
      <w:r w:rsidR="0087734D" w:rsidRPr="00AC3BD8">
        <w:rPr>
          <w:lang w:eastAsia="ja-JP"/>
        </w:rPr>
        <w:t>is required to</w:t>
      </w:r>
      <w:r w:rsidRPr="00AC3BD8">
        <w:rPr>
          <w:lang w:eastAsia="ja-JP"/>
        </w:rPr>
        <w:t xml:space="preserve"> define the behaviour of the MG in case an authentication fails. Usually a failed authentication leads to the termination of the TLS-session, but use cases </w:t>
      </w:r>
      <w:r w:rsidR="00FC08AC" w:rsidRPr="00AC3BD8">
        <w:rPr>
          <w:lang w:eastAsia="ja-JP"/>
        </w:rPr>
        <w:t>may</w:t>
      </w:r>
      <w:r w:rsidRPr="00AC3BD8">
        <w:rPr>
          <w:lang w:eastAsia="ja-JP"/>
        </w:rPr>
        <w:t xml:space="preserve"> exist where the continuation of the TLS-session </w:t>
      </w:r>
      <w:r w:rsidR="00FC08AC" w:rsidRPr="00AC3BD8">
        <w:rPr>
          <w:lang w:eastAsia="ja-JP"/>
        </w:rPr>
        <w:t>is</w:t>
      </w:r>
      <w:r w:rsidRPr="00AC3BD8">
        <w:rPr>
          <w:lang w:eastAsia="ja-JP"/>
        </w:rPr>
        <w:t xml:space="preserve"> acceptable (e.g. </w:t>
      </w:r>
      <w:proofErr w:type="gramStart"/>
      <w:r w:rsidRPr="00AC3BD8">
        <w:rPr>
          <w:lang w:eastAsia="ja-JP"/>
        </w:rPr>
        <w:t>expired</w:t>
      </w:r>
      <w:proofErr w:type="gramEnd"/>
      <w:r w:rsidRPr="00AC3BD8">
        <w:rPr>
          <w:lang w:eastAsia="ja-JP"/>
        </w:rPr>
        <w:t xml:space="preserve"> certificates). </w:t>
      </w:r>
    </w:p>
    <w:p w:rsidR="00701043" w:rsidRPr="00AC3BD8" w:rsidRDefault="00701043" w:rsidP="00701043">
      <w:pPr>
        <w:rPr>
          <w:lang w:eastAsia="ja-JP"/>
        </w:rPr>
      </w:pPr>
      <w:r w:rsidRPr="00AC3BD8">
        <w:rPr>
          <w:b/>
          <w:bCs/>
        </w:rPr>
        <w:t>R-</w:t>
      </w:r>
      <w:del w:id="139" w:author="ALU" w:date="2012-11-28T15:11:00Z">
        <w:r w:rsidRPr="00AC3BD8" w:rsidDel="00561619">
          <w:rPr>
            <w:b/>
            <w:bCs/>
          </w:rPr>
          <w:delText>x.y</w:delText>
        </w:r>
      </w:del>
      <w:ins w:id="140" w:author="ALU" w:date="2012-11-28T15:11:00Z">
        <w:r w:rsidR="00561619">
          <w:rPr>
            <w:b/>
            <w:bCs/>
          </w:rPr>
          <w:t>8.3.1</w:t>
        </w:r>
      </w:ins>
      <w:r w:rsidRPr="00AC3BD8">
        <w:rPr>
          <w:b/>
          <w:bCs/>
        </w:rPr>
        <w:t xml:space="preserve">/3: </w:t>
      </w:r>
      <w:r w:rsidRPr="00AC3BD8">
        <w:rPr>
          <w:lang w:eastAsia="ja-JP"/>
        </w:rPr>
        <w:t xml:space="preserve">The TLS-profile </w:t>
      </w:r>
      <w:r w:rsidR="0087734D" w:rsidRPr="00AC3BD8">
        <w:rPr>
          <w:lang w:eastAsia="ja-JP"/>
        </w:rPr>
        <w:t>is required to</w:t>
      </w:r>
      <w:r w:rsidRPr="00AC3BD8">
        <w:rPr>
          <w:lang w:eastAsia="ja-JP"/>
        </w:rPr>
        <w:t xml:space="preserve"> define the conditions when a failed authentication </w:t>
      </w:r>
      <w:r w:rsidR="0087734D" w:rsidRPr="00AC3BD8">
        <w:rPr>
          <w:lang w:eastAsia="ja-JP"/>
        </w:rPr>
        <w:t>is required to</w:t>
      </w:r>
      <w:r w:rsidRPr="00AC3BD8">
        <w:rPr>
          <w:lang w:eastAsia="ja-JP"/>
        </w:rPr>
        <w:t xml:space="preserve"> lead to the continuation of the session.</w:t>
      </w:r>
    </w:p>
    <w:p w:rsidR="00540A43" w:rsidRPr="00AC3BD8" w:rsidRDefault="00540A43" w:rsidP="00701043">
      <w:pPr>
        <w:rPr>
          <w:lang w:eastAsia="zh-CN"/>
        </w:rPr>
      </w:pPr>
      <w:r w:rsidRPr="00AC3BD8">
        <w:rPr>
          <w:b/>
          <w:bCs/>
        </w:rPr>
        <w:t>R-</w:t>
      </w:r>
      <w:del w:id="141" w:author="ALU" w:date="2012-11-28T15:11:00Z">
        <w:r w:rsidRPr="00AC3BD8" w:rsidDel="00561619">
          <w:rPr>
            <w:b/>
            <w:bCs/>
          </w:rPr>
          <w:delText>x.y</w:delText>
        </w:r>
      </w:del>
      <w:ins w:id="142" w:author="ALU" w:date="2012-11-28T15:11:00Z">
        <w:r w:rsidR="00561619">
          <w:rPr>
            <w:b/>
            <w:bCs/>
          </w:rPr>
          <w:t>8.3.1</w:t>
        </w:r>
      </w:ins>
      <w:r w:rsidRPr="00AC3BD8">
        <w:rPr>
          <w:b/>
          <w:bCs/>
        </w:rPr>
        <w:t>/</w:t>
      </w:r>
      <w:r w:rsidR="00701043" w:rsidRPr="00AC3BD8">
        <w:rPr>
          <w:b/>
          <w:bCs/>
        </w:rPr>
        <w:t>4</w:t>
      </w:r>
      <w:r w:rsidRPr="00AC3BD8">
        <w:rPr>
          <w:b/>
          <w:bCs/>
        </w:rPr>
        <w:t>:</w:t>
      </w:r>
      <w:r w:rsidRPr="00AC3BD8">
        <w:rPr>
          <w:lang w:eastAsia="ja-JP"/>
        </w:rPr>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rPr>
          <w:lang w:eastAsia="ja-JP"/>
        </w:rPr>
      </w:pPr>
      <w:bookmarkStart w:id="143" w:name="_Toc323895762"/>
      <w:bookmarkStart w:id="144" w:name="_Toc336871482"/>
      <w:r w:rsidRPr="00AC3BD8">
        <w:rPr>
          <w:lang w:eastAsia="ja-JP"/>
        </w:rPr>
        <w:t>8.3</w:t>
      </w:r>
      <w:proofErr w:type="gramStart"/>
      <w:r w:rsidRPr="00AC3BD8">
        <w:rPr>
          <w:lang w:eastAsia="ja-JP"/>
        </w:rPr>
        <w:t>.</w:t>
      </w:r>
      <w:proofErr w:type="gramEnd"/>
      <w:del w:id="145" w:author="ALU" w:date="2012-11-12T11:28:00Z">
        <w:r w:rsidRPr="00AC3BD8" w:rsidDel="00547B42">
          <w:rPr>
            <w:lang w:eastAsia="ja-JP"/>
          </w:rPr>
          <w:delText>1</w:delText>
        </w:r>
      </w:del>
      <w:ins w:id="146" w:author="ALU" w:date="2012-11-12T11:28:00Z">
        <w:r w:rsidR="00547B42">
          <w:rPr>
            <w:lang w:eastAsia="ja-JP"/>
          </w:rPr>
          <w:t>2</w:t>
        </w:r>
      </w:ins>
      <w:r w:rsidRPr="00AC3BD8">
        <w:rPr>
          <w:lang w:eastAsia="ja-JP"/>
        </w:rPr>
        <w:tab/>
        <w:t>No Authentication</w:t>
      </w:r>
      <w:bookmarkEnd w:id="143"/>
      <w:bookmarkEnd w:id="144"/>
    </w:p>
    <w:p w:rsidR="00701043" w:rsidRPr="00AC3BD8" w:rsidRDefault="00701043" w:rsidP="00701043">
      <w:pPr>
        <w:rPr>
          <w:lang w:eastAsia="ja-JP"/>
        </w:rPr>
      </w:pPr>
      <w:r w:rsidRPr="00AC3BD8">
        <w:rPr>
          <w:b/>
          <w:lang w:eastAsia="ja-JP"/>
        </w:rPr>
        <w:t>R-</w:t>
      </w:r>
      <w:del w:id="147" w:author="ALU" w:date="2012-11-28T15:11:00Z">
        <w:r w:rsidRPr="00AC3BD8" w:rsidDel="00561619">
          <w:rPr>
            <w:b/>
            <w:lang w:eastAsia="ja-JP"/>
          </w:rPr>
          <w:delText>x.y</w:delText>
        </w:r>
      </w:del>
      <w:ins w:id="148" w:author="ALU" w:date="2012-11-28T15:11:00Z">
        <w:r w:rsidR="00561619">
          <w:rPr>
            <w:b/>
            <w:lang w:eastAsia="ja-JP"/>
          </w:rPr>
          <w:t>8.3.2</w:t>
        </w:r>
      </w:ins>
      <w:r w:rsidRPr="00AC3BD8">
        <w:rPr>
          <w:b/>
          <w:lang w:eastAsia="ja-JP"/>
        </w:rPr>
        <w:t>/1:</w:t>
      </w:r>
      <w:r w:rsidRPr="00AC3BD8">
        <w:rPr>
          <w:lang w:eastAsia="ja-JP"/>
        </w:rPr>
        <w:t xml:space="preserve"> In case the TLS-profile defines a cipher suite were the authentication of a TLS-client is optional, the TLS profile </w:t>
      </w:r>
      <w:r w:rsidR="0087734D" w:rsidRPr="00AC3BD8">
        <w:rPr>
          <w:lang w:eastAsia="ja-JP"/>
        </w:rPr>
        <w:t>is required to</w:t>
      </w:r>
      <w:r w:rsidRPr="00AC3BD8">
        <w:rPr>
          <w:lang w:eastAsia="ja-JP"/>
        </w:rPr>
        <w:t xml:space="preserve"> define which option the TLS-server shall choose. Possible options:</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w:t>
      </w:r>
      <w:r w:rsidRPr="00AC3BD8">
        <w:rPr>
          <w:lang w:eastAsia="ja-JP"/>
        </w:rPr>
        <w:t xml:space="preserve"> not </w:t>
      </w:r>
      <w:r w:rsidR="0087734D" w:rsidRPr="00AC3BD8">
        <w:rPr>
          <w:lang w:eastAsia="ja-JP"/>
        </w:rPr>
        <w:t xml:space="preserve">to </w:t>
      </w:r>
      <w:r w:rsidRPr="00AC3BD8">
        <w:rPr>
          <w:lang w:eastAsia="ja-JP"/>
        </w:rPr>
        <w:t>authenticate the client</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 to</w:t>
      </w:r>
      <w:r w:rsidRPr="00AC3BD8">
        <w:rPr>
          <w:lang w:eastAsia="ja-JP"/>
        </w:rPr>
        <w:t xml:space="preserve"> authenticate the client</w:t>
      </w:r>
    </w:p>
    <w:p w:rsidR="00701043" w:rsidRPr="00AC3BD8" w:rsidRDefault="00701043" w:rsidP="00540A43">
      <w:pPr>
        <w:rPr>
          <w:lang w:eastAsia="ja-JP"/>
        </w:rPr>
      </w:pPr>
    </w:p>
    <w:p w:rsidR="00540A43" w:rsidRPr="00AC3BD8" w:rsidRDefault="00540A43" w:rsidP="00FA6292">
      <w:pPr>
        <w:pStyle w:val="Heading3"/>
        <w:rPr>
          <w:lang w:eastAsia="ja-JP"/>
        </w:rPr>
      </w:pPr>
      <w:bookmarkStart w:id="149" w:name="_Toc323895763"/>
      <w:bookmarkStart w:id="150" w:name="_Toc336871483"/>
      <w:r w:rsidRPr="00AC3BD8">
        <w:rPr>
          <w:lang w:eastAsia="ja-JP"/>
        </w:rPr>
        <w:t>8.3.</w:t>
      </w:r>
      <w:ins w:id="151" w:author="ALU" w:date="2012-11-12T11:28:00Z">
        <w:r w:rsidR="00547B42">
          <w:rPr>
            <w:lang w:eastAsia="ja-JP"/>
          </w:rPr>
          <w:t>3</w:t>
        </w:r>
      </w:ins>
      <w:del w:id="152" w:author="ALU" w:date="2012-11-12T11:28:00Z">
        <w:r w:rsidRPr="00AC3BD8" w:rsidDel="00547B42">
          <w:rPr>
            <w:lang w:eastAsia="ja-JP"/>
          </w:rPr>
          <w:delText>2</w:delText>
        </w:r>
      </w:del>
      <w:r w:rsidRPr="00AC3BD8">
        <w:rPr>
          <w:lang w:eastAsia="ja-JP"/>
        </w:rPr>
        <w:tab/>
      </w:r>
      <w:r w:rsidR="00701043" w:rsidRPr="00AC3BD8">
        <w:rPr>
          <w:lang w:eastAsia="ja-JP"/>
        </w:rPr>
        <w:t>Authentication through Certificates</w:t>
      </w:r>
      <w:bookmarkEnd w:id="149"/>
      <w:bookmarkEnd w:id="150"/>
    </w:p>
    <w:p w:rsidR="00540A43" w:rsidRPr="00AC3BD8" w:rsidRDefault="00540A43" w:rsidP="00540A43">
      <w:pPr>
        <w:rPr>
          <w:lang w:eastAsia="ja-JP"/>
        </w:rPr>
      </w:pPr>
      <w:r w:rsidRPr="00AC3BD8">
        <w:rPr>
          <w:b/>
          <w:bCs/>
        </w:rPr>
        <w:t>R-</w:t>
      </w:r>
      <w:del w:id="153" w:author="ALU" w:date="2012-11-28T15:12:00Z">
        <w:r w:rsidRPr="00AC3BD8" w:rsidDel="00561619">
          <w:rPr>
            <w:b/>
            <w:bCs/>
          </w:rPr>
          <w:delText>x.y</w:delText>
        </w:r>
      </w:del>
      <w:ins w:id="154" w:author="ALU" w:date="2012-11-28T15:12:00Z">
        <w:r w:rsidR="00561619">
          <w:rPr>
            <w:b/>
            <w:bCs/>
          </w:rPr>
          <w:t>8.3.3</w:t>
        </w:r>
      </w:ins>
      <w:r w:rsidRPr="00AC3BD8">
        <w:rPr>
          <w:b/>
          <w:bCs/>
        </w:rPr>
        <w:t>/1:</w:t>
      </w:r>
      <w:r w:rsidRPr="00AC3BD8">
        <w:rPr>
          <w:lang w:eastAsia="ja-JP"/>
        </w:rPr>
        <w:t xml:space="preserve"> The MG is required to support self</w:t>
      </w:r>
      <w:r w:rsidR="00701043" w:rsidRPr="00AC3BD8">
        <w:rPr>
          <w:lang w:eastAsia="ja-JP"/>
        </w:rPr>
        <w:t>-</w:t>
      </w:r>
      <w:r w:rsidRPr="00AC3BD8">
        <w:rPr>
          <w:lang w:eastAsia="ja-JP"/>
        </w:rPr>
        <w:t>signed X.509 certificates</w:t>
      </w:r>
      <w:r w:rsidR="009A725E" w:rsidRPr="00AC3BD8">
        <w:rPr>
          <w:lang w:eastAsia="ja-JP"/>
        </w:rPr>
        <w:t xml:space="preserve"> (see [ITU-T X.</w:t>
      </w:r>
      <w:commentRangeStart w:id="155"/>
      <w:r w:rsidR="009A725E" w:rsidRPr="00AC3BD8">
        <w:rPr>
          <w:lang w:eastAsia="ja-JP"/>
        </w:rPr>
        <w:t>509</w:t>
      </w:r>
      <w:commentRangeEnd w:id="155"/>
      <w:r w:rsidR="009A725E" w:rsidRPr="00AC3BD8">
        <w:rPr>
          <w:rStyle w:val="CommentReference"/>
        </w:rPr>
        <w:commentReference w:id="155"/>
      </w:r>
      <w:r w:rsidR="009A725E" w:rsidRPr="00AC3BD8">
        <w:rPr>
          <w:lang w:eastAsia="ja-JP"/>
        </w:rPr>
        <w:t>])</w:t>
      </w:r>
      <w:r w:rsidRPr="00AC3BD8">
        <w:rPr>
          <w:lang w:eastAsia="ja-JP"/>
        </w:rPr>
        <w:t>.</w:t>
      </w:r>
      <w:r w:rsidR="00701043" w:rsidRPr="00AC3BD8">
        <w:rPr>
          <w:lang w:eastAsia="ja-JP"/>
        </w:rPr>
        <w:t xml:space="preserve"> This requirement applies for the MG’s certificate as well as for certificates received from the remote TLS-endpoint.</w:t>
      </w:r>
    </w:p>
    <w:p w:rsidR="00701043" w:rsidRPr="00AC3BD8" w:rsidRDefault="00701043" w:rsidP="00701043">
      <w:pPr>
        <w:rPr>
          <w:lang w:eastAsia="ja-JP"/>
        </w:rPr>
      </w:pPr>
      <w:r w:rsidRPr="00AC3BD8">
        <w:rPr>
          <w:b/>
          <w:lang w:eastAsia="ja-JP"/>
        </w:rPr>
        <w:t>R</w:t>
      </w:r>
      <w:r w:rsidRPr="00AC3BD8">
        <w:rPr>
          <w:b/>
          <w:bCs/>
        </w:rPr>
        <w:t>-</w:t>
      </w:r>
      <w:del w:id="156" w:author="ALU" w:date="2012-11-28T15:12:00Z">
        <w:r w:rsidRPr="00AC3BD8" w:rsidDel="00561619">
          <w:rPr>
            <w:b/>
            <w:bCs/>
          </w:rPr>
          <w:delText>x.y</w:delText>
        </w:r>
      </w:del>
      <w:ins w:id="157" w:author="ALU" w:date="2012-11-28T15:12:00Z">
        <w:r w:rsidR="00561619">
          <w:rPr>
            <w:b/>
            <w:bCs/>
          </w:rPr>
          <w:t>8.3.3</w:t>
        </w:r>
      </w:ins>
      <w:r w:rsidRPr="00AC3BD8">
        <w:rPr>
          <w:b/>
          <w:bCs/>
        </w:rPr>
        <w:t>/2:</w:t>
      </w:r>
      <w:r w:rsidRPr="00AC3BD8">
        <w:rPr>
          <w:lang w:eastAsia="ja-JP"/>
        </w:rPr>
        <w:t xml:space="preserve"> The MG is required to support CA-signed X.509 certificates (see [ITU-T X.</w:t>
      </w:r>
      <w:commentRangeStart w:id="158"/>
      <w:r w:rsidRPr="00AC3BD8">
        <w:rPr>
          <w:lang w:eastAsia="ja-JP"/>
        </w:rPr>
        <w:t>509</w:t>
      </w:r>
      <w:commentRangeEnd w:id="158"/>
      <w:r w:rsidRPr="00AC3BD8">
        <w:rPr>
          <w:rStyle w:val="CommentReference"/>
        </w:rPr>
        <w:commentReference w:id="158"/>
      </w:r>
      <w:r w:rsidRPr="00AC3BD8">
        <w:rPr>
          <w:lang w:eastAsia="ja-JP"/>
        </w:rPr>
        <w:t>]). This requirement applies for the MG’s certificate as well as for certificates received from the remote TLS-endpoint.</w:t>
      </w:r>
    </w:p>
    <w:p w:rsidR="00540A43" w:rsidRPr="00AC3BD8" w:rsidRDefault="00540A43" w:rsidP="00540A43">
      <w:pPr>
        <w:rPr>
          <w:lang w:eastAsia="ja-JP"/>
        </w:rPr>
      </w:pPr>
      <w:r w:rsidRPr="00AC3BD8">
        <w:rPr>
          <w:b/>
          <w:bCs/>
        </w:rPr>
        <w:t>R-</w:t>
      </w:r>
      <w:del w:id="159" w:author="ALU" w:date="2012-11-28T15:12:00Z">
        <w:r w:rsidRPr="00AC3BD8" w:rsidDel="00561619">
          <w:rPr>
            <w:b/>
            <w:bCs/>
          </w:rPr>
          <w:delText>x.y</w:delText>
        </w:r>
      </w:del>
      <w:ins w:id="160" w:author="ALU" w:date="2012-11-28T15:12:00Z">
        <w:r w:rsidR="00561619">
          <w:rPr>
            <w:b/>
            <w:bCs/>
          </w:rPr>
          <w:t>8.3.3</w:t>
        </w:r>
      </w:ins>
      <w:r w:rsidRPr="00AC3BD8">
        <w:rPr>
          <w:b/>
          <w:bCs/>
        </w:rPr>
        <w:t>/</w:t>
      </w:r>
      <w:r w:rsidR="00701043" w:rsidRPr="00AC3BD8">
        <w:rPr>
          <w:b/>
          <w:bCs/>
        </w:rPr>
        <w:t>3</w:t>
      </w:r>
      <w:r w:rsidRPr="00AC3BD8">
        <w:rPr>
          <w:b/>
          <w:bCs/>
        </w:rPr>
        <w:t>:</w:t>
      </w:r>
      <w:r w:rsidRPr="00AC3BD8">
        <w:rPr>
          <w:lang w:eastAsia="ja-JP"/>
        </w:rPr>
        <w:t xml:space="preserve"> The MG is required to support multiple certificates, one per TLS domain. </w:t>
      </w:r>
    </w:p>
    <w:p w:rsidR="00540A43" w:rsidRPr="00AC3BD8" w:rsidRDefault="00540A43" w:rsidP="00540A43">
      <w:pPr>
        <w:rPr>
          <w:lang w:eastAsia="ja-JP"/>
        </w:rPr>
      </w:pPr>
      <w:r w:rsidRPr="00AC3BD8">
        <w:rPr>
          <w:b/>
          <w:bCs/>
        </w:rPr>
        <w:t>R-</w:t>
      </w:r>
      <w:del w:id="161" w:author="ALU" w:date="2012-11-28T15:12:00Z">
        <w:r w:rsidRPr="00AC3BD8" w:rsidDel="00561619">
          <w:rPr>
            <w:b/>
            <w:bCs/>
          </w:rPr>
          <w:delText>x.y</w:delText>
        </w:r>
      </w:del>
      <w:ins w:id="162" w:author="ALU" w:date="2012-11-28T15:12:00Z">
        <w:r w:rsidR="00561619">
          <w:rPr>
            <w:b/>
            <w:bCs/>
          </w:rPr>
          <w:t>8.3.3</w:t>
        </w:r>
      </w:ins>
      <w:r w:rsidRPr="00AC3BD8">
        <w:rPr>
          <w:b/>
          <w:bCs/>
        </w:rPr>
        <w:t>/</w:t>
      </w:r>
      <w:r w:rsidR="00701043" w:rsidRPr="00AC3BD8">
        <w:rPr>
          <w:b/>
          <w:bCs/>
        </w:rPr>
        <w:t>4</w:t>
      </w:r>
      <w:r w:rsidRPr="00AC3BD8">
        <w:rPr>
          <w:b/>
          <w:bCs/>
        </w:rPr>
        <w:t>:</w:t>
      </w:r>
      <w:r w:rsidRPr="00AC3BD8">
        <w:rPr>
          <w:lang w:eastAsia="ja-JP"/>
        </w:rPr>
        <w:t xml:space="preserve"> </w:t>
      </w:r>
      <w:r w:rsidR="00701043" w:rsidRPr="00AC3BD8">
        <w:rPr>
          <w:lang w:eastAsia="ja-JP"/>
        </w:rPr>
        <w:t xml:space="preserve">The MG </w:t>
      </w:r>
      <w:r w:rsidR="0087734D" w:rsidRPr="00AC3BD8">
        <w:rPr>
          <w:lang w:eastAsia="ja-JP"/>
        </w:rPr>
        <w:t>is required to</w:t>
      </w:r>
      <w:r w:rsidR="00701043" w:rsidRPr="00AC3BD8">
        <w:rPr>
          <w:lang w:eastAsia="ja-JP"/>
        </w:rPr>
        <w:t xml:space="preserve"> select its certificate used for authentication based on the TLS-profile that applies for the TLS-session.</w:t>
      </w:r>
    </w:p>
    <w:p w:rsidR="00540A43" w:rsidRPr="00AC3BD8" w:rsidRDefault="00540A43" w:rsidP="00540A43">
      <w:pPr>
        <w:pStyle w:val="Heading4"/>
        <w:rPr>
          <w:lang w:eastAsia="ja-JP"/>
        </w:rPr>
      </w:pPr>
      <w:r w:rsidRPr="00AC3BD8">
        <w:rPr>
          <w:lang w:eastAsia="ja-JP"/>
        </w:rPr>
        <w:lastRenderedPageBreak/>
        <w:t>8.3.</w:t>
      </w:r>
      <w:ins w:id="163" w:author="ALU" w:date="2012-11-12T11:28:00Z">
        <w:r w:rsidR="00547B42">
          <w:rPr>
            <w:lang w:eastAsia="ja-JP"/>
          </w:rPr>
          <w:t>3</w:t>
        </w:r>
      </w:ins>
      <w:del w:id="164" w:author="ALU" w:date="2012-11-12T11:28:00Z">
        <w:r w:rsidRPr="00AC3BD8" w:rsidDel="00547B42">
          <w:rPr>
            <w:lang w:eastAsia="ja-JP"/>
          </w:rPr>
          <w:delText>2</w:delText>
        </w:r>
      </w:del>
      <w:r w:rsidRPr="00AC3BD8">
        <w:rPr>
          <w:lang w:eastAsia="ja-JP"/>
        </w:rPr>
        <w:t>.1</w:t>
      </w:r>
      <w:r w:rsidRPr="00AC3BD8">
        <w:rPr>
          <w:lang w:eastAsia="ja-JP"/>
        </w:rPr>
        <w:tab/>
        <w:t>Certificates</w:t>
      </w:r>
      <w:r w:rsidR="004A447B" w:rsidRPr="00AC3BD8">
        <w:rPr>
          <w:lang w:eastAsia="ja-JP"/>
        </w:rPr>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w:t>
      </w:r>
      <w:proofErr w:type="gramStart"/>
      <w:r w:rsidR="004A447B" w:rsidRPr="00AC3BD8">
        <w:t>certifies,</w:t>
      </w:r>
      <w:proofErr w:type="gramEnd"/>
      <w:r w:rsidR="004A447B" w:rsidRPr="00AC3BD8">
        <w:t xml:space="preserve"> is called “self-signed certificate”.</w:t>
      </w:r>
    </w:p>
    <w:p w:rsidR="00540A43" w:rsidRPr="00AC3BD8" w:rsidRDefault="00540A43" w:rsidP="00540A43">
      <w:pPr>
        <w:rPr>
          <w:lang w:eastAsia="ja-JP"/>
        </w:rPr>
      </w:pPr>
      <w:r w:rsidRPr="00AC3BD8">
        <w:rPr>
          <w:b/>
          <w:bCs/>
        </w:rPr>
        <w:t>R-</w:t>
      </w:r>
      <w:del w:id="165" w:author="ALU" w:date="2012-11-28T15:13:00Z">
        <w:r w:rsidRPr="00AC3BD8" w:rsidDel="00561619">
          <w:rPr>
            <w:b/>
            <w:bCs/>
          </w:rPr>
          <w:delText>x.y</w:delText>
        </w:r>
      </w:del>
      <w:ins w:id="166" w:author="ALU" w:date="2012-11-28T15:13:00Z">
        <w:r w:rsidR="00561619">
          <w:rPr>
            <w:b/>
            <w:bCs/>
          </w:rPr>
          <w:t>8.3.3.1</w:t>
        </w:r>
      </w:ins>
      <w:r w:rsidRPr="00AC3BD8">
        <w:rPr>
          <w:b/>
          <w:bCs/>
        </w:rPr>
        <w:t>/1:</w:t>
      </w:r>
      <w:r w:rsidRPr="00AC3BD8">
        <w:rPr>
          <w:lang w:eastAsia="ja-JP"/>
        </w:rPr>
        <w:t xml:space="preserve"> When receiving a </w:t>
      </w:r>
      <w:r w:rsidR="004A447B" w:rsidRPr="00AC3BD8">
        <w:rPr>
          <w:lang w:eastAsia="ja-JP"/>
        </w:rPr>
        <w:t>signed</w:t>
      </w:r>
      <w:r w:rsidR="004A447B" w:rsidRPr="00AC3BD8" w:rsidDel="004A447B">
        <w:rPr>
          <w:lang w:eastAsia="ja-JP"/>
        </w:rPr>
        <w:t xml:space="preserve"> </w:t>
      </w:r>
      <w:r w:rsidRPr="00AC3BD8">
        <w:rPr>
          <w:lang w:eastAsia="ja-JP"/>
        </w:rPr>
        <w:t>certificate from the remote TLS endpoint, the MG is required to verify the certificate.</w:t>
      </w:r>
    </w:p>
    <w:p w:rsidR="00540A43" w:rsidRPr="00AC3BD8" w:rsidRDefault="00540A43" w:rsidP="00540A43">
      <w:pPr>
        <w:rPr>
          <w:lang w:eastAsia="ja-JP"/>
        </w:rPr>
      </w:pPr>
      <w:r w:rsidRPr="00AC3BD8">
        <w:rPr>
          <w:b/>
          <w:bCs/>
        </w:rPr>
        <w:t>R-</w:t>
      </w:r>
      <w:del w:id="167" w:author="ALU" w:date="2012-11-28T15:13:00Z">
        <w:r w:rsidRPr="00AC3BD8" w:rsidDel="00561619">
          <w:rPr>
            <w:b/>
            <w:bCs/>
          </w:rPr>
          <w:delText>x.y</w:delText>
        </w:r>
      </w:del>
      <w:ins w:id="168" w:author="ALU" w:date="2012-11-28T15:13:00Z">
        <w:r w:rsidR="00561619">
          <w:rPr>
            <w:b/>
            <w:bCs/>
          </w:rPr>
          <w:t>8.3.3.1</w:t>
        </w:r>
      </w:ins>
      <w:r w:rsidRPr="00AC3BD8">
        <w:rPr>
          <w:b/>
          <w:bCs/>
        </w:rPr>
        <w:t>/2:</w:t>
      </w:r>
      <w:r w:rsidRPr="00AC3BD8">
        <w:rPr>
          <w:lang w:eastAsia="ja-JP"/>
        </w:rPr>
        <w:t xml:space="preserve"> In case the </w:t>
      </w:r>
      <w:r w:rsidR="004A447B" w:rsidRPr="00AC3BD8">
        <w:rPr>
          <w:lang w:eastAsia="ja-JP"/>
        </w:rPr>
        <w:t>signed</w:t>
      </w:r>
      <w:r w:rsidR="004A447B" w:rsidRPr="00AC3BD8" w:rsidDel="004A447B">
        <w:rPr>
          <w:lang w:eastAsia="ja-JP"/>
        </w:rPr>
        <w:t xml:space="preserve"> </w:t>
      </w:r>
      <w:r w:rsidRPr="00AC3BD8">
        <w:rPr>
          <w:lang w:eastAsia="ja-JP"/>
        </w:rPr>
        <w:t>certificate verification fails, then the MG is required to regard the remote TLS endpoint as not authenticated.</w:t>
      </w:r>
      <w:r w:rsidR="004A447B" w:rsidRPr="00AC3BD8">
        <w:rPr>
          <w:lang w:eastAsia="ja-JP"/>
        </w:rPr>
        <w:t xml:space="preserve"> The behaviour in such a case </w:t>
      </w:r>
      <w:r w:rsidR="0087734D" w:rsidRPr="00AC3BD8">
        <w:rPr>
          <w:lang w:eastAsia="ja-JP"/>
        </w:rPr>
        <w:t>is required to</w:t>
      </w:r>
      <w:r w:rsidR="004A447B" w:rsidRPr="00AC3BD8">
        <w:rPr>
          <w:lang w:eastAsia="ja-JP"/>
        </w:rPr>
        <w:t xml:space="preserve"> be defined by the TLS-profile, refer to </w:t>
      </w:r>
      <w:ins w:id="169" w:author="ALU" w:date="2012-11-28T15:28:00Z">
        <w:r w:rsidR="00561619">
          <w:rPr>
            <w:lang w:eastAsia="ja-JP"/>
          </w:rPr>
          <w:t xml:space="preserve">clause </w:t>
        </w:r>
      </w:ins>
      <w:r w:rsidR="004A447B" w:rsidRPr="00AC3BD8">
        <w:rPr>
          <w:lang w:eastAsia="ja-JP"/>
        </w:rPr>
        <w:t>8.3</w:t>
      </w:r>
      <w:ins w:id="170" w:author="ALU" w:date="2012-11-28T15:28:00Z">
        <w:r w:rsidR="00561619">
          <w:rPr>
            <w:lang w:eastAsia="ja-JP"/>
          </w:rPr>
          <w:t>.1</w:t>
        </w:r>
      </w:ins>
      <w:r w:rsidR="004A447B" w:rsidRPr="00AC3BD8">
        <w:rPr>
          <w:lang w:eastAsia="ja-JP"/>
        </w:rPr>
        <w:t>,</w:t>
      </w:r>
      <w:ins w:id="171" w:author="ALU" w:date="2012-11-28T15:28:00Z">
        <w:r w:rsidR="00561619">
          <w:rPr>
            <w:lang w:eastAsia="ja-JP"/>
          </w:rPr>
          <w:t xml:space="preserve"> requirements</w:t>
        </w:r>
      </w:ins>
      <w:r w:rsidR="004A447B" w:rsidRPr="00AC3BD8">
        <w:rPr>
          <w:lang w:eastAsia="ja-JP"/>
        </w:rPr>
        <w:t xml:space="preserve"> </w:t>
      </w:r>
      <w:bookmarkStart w:id="172" w:name="OLE_LINK1"/>
      <w:r w:rsidR="004A447B" w:rsidRPr="00AC3BD8">
        <w:rPr>
          <w:lang w:eastAsia="ja-JP"/>
        </w:rPr>
        <w:t>R-</w:t>
      </w:r>
      <w:del w:id="173" w:author="ALU" w:date="2012-11-28T15:28:00Z">
        <w:r w:rsidR="004A447B" w:rsidRPr="00AC3BD8" w:rsidDel="00561619">
          <w:rPr>
            <w:lang w:eastAsia="ja-JP"/>
          </w:rPr>
          <w:delText>x.y</w:delText>
        </w:r>
      </w:del>
      <w:ins w:id="174" w:author="ALU" w:date="2012-11-28T15:28:00Z">
        <w:r w:rsidR="00561619">
          <w:rPr>
            <w:lang w:eastAsia="ja-JP"/>
          </w:rPr>
          <w:t>8.3.1</w:t>
        </w:r>
      </w:ins>
      <w:r w:rsidR="004A447B" w:rsidRPr="00AC3BD8">
        <w:rPr>
          <w:lang w:eastAsia="ja-JP"/>
        </w:rPr>
        <w:t>/2</w:t>
      </w:r>
      <w:bookmarkEnd w:id="172"/>
      <w:r w:rsidR="004A447B" w:rsidRPr="00AC3BD8">
        <w:rPr>
          <w:lang w:eastAsia="ja-JP"/>
        </w:rPr>
        <w:t xml:space="preserve"> and R-</w:t>
      </w:r>
      <w:del w:id="175" w:author="ALU" w:date="2012-11-28T15:28:00Z">
        <w:r w:rsidR="004A447B" w:rsidRPr="00AC3BD8" w:rsidDel="00561619">
          <w:rPr>
            <w:lang w:eastAsia="ja-JP"/>
          </w:rPr>
          <w:delText>x.y</w:delText>
        </w:r>
      </w:del>
      <w:ins w:id="176" w:author="ALU" w:date="2012-11-28T15:28:00Z">
        <w:r w:rsidR="00561619">
          <w:rPr>
            <w:lang w:eastAsia="ja-JP"/>
          </w:rPr>
          <w:t>8.3.1</w:t>
        </w:r>
      </w:ins>
      <w:r w:rsidR="004A447B" w:rsidRPr="00AC3BD8">
        <w:rPr>
          <w:lang w:eastAsia="ja-JP"/>
        </w:rPr>
        <w:t>/3.</w:t>
      </w:r>
    </w:p>
    <w:p w:rsidR="00540A43" w:rsidRPr="00AC3BD8" w:rsidRDefault="00540A43" w:rsidP="00540A43">
      <w:pPr>
        <w:pStyle w:val="Heading4"/>
        <w:rPr>
          <w:lang w:eastAsia="ja-JP"/>
        </w:rPr>
      </w:pPr>
      <w:r w:rsidRPr="00AC3BD8">
        <w:rPr>
          <w:lang w:eastAsia="ja-JP"/>
        </w:rPr>
        <w:t>8.3.</w:t>
      </w:r>
      <w:ins w:id="177" w:author="ALU" w:date="2012-11-12T11:28:00Z">
        <w:r w:rsidR="00547B42">
          <w:rPr>
            <w:lang w:eastAsia="ja-JP"/>
          </w:rPr>
          <w:t>3</w:t>
        </w:r>
      </w:ins>
      <w:del w:id="178" w:author="ALU" w:date="2012-11-12T11:28:00Z">
        <w:r w:rsidRPr="00AC3BD8" w:rsidDel="00547B42">
          <w:rPr>
            <w:lang w:eastAsia="ja-JP"/>
          </w:rPr>
          <w:delText>2</w:delText>
        </w:r>
      </w:del>
      <w:r w:rsidRPr="00AC3BD8">
        <w:rPr>
          <w:lang w:eastAsia="ja-JP"/>
        </w:rPr>
        <w:t>.2</w:t>
      </w:r>
      <w:r w:rsidRPr="00AC3BD8">
        <w:rPr>
          <w:lang w:eastAsia="ja-JP"/>
        </w:rPr>
        <w:tab/>
        <w:t>Self Signed Certificates</w:t>
      </w:r>
    </w:p>
    <w:p w:rsidR="00072991" w:rsidRPr="00AC3BD8" w:rsidRDefault="00072991" w:rsidP="00072991">
      <w:pPr>
        <w:rPr>
          <w:i/>
          <w:iCs/>
          <w:highlight w:val="yellow"/>
        </w:rPr>
      </w:pPr>
      <w:r w:rsidRPr="00AC3BD8">
        <w:rPr>
          <w:i/>
          <w:iCs/>
          <w:highlight w:val="yellow"/>
        </w:rPr>
        <w:t xml:space="preserve">Editor’s note (2012-09 meeting): </w:t>
      </w:r>
      <w:r w:rsidRPr="00AC3BD8">
        <w:rPr>
          <w:b/>
          <w:i/>
          <w:iCs/>
          <w:highlight w:val="yellow"/>
        </w:rPr>
        <w:t>Comment by SG17</w:t>
      </w:r>
      <w:r w:rsidRPr="00AC3BD8">
        <w:rPr>
          <w:i/>
          <w:iCs/>
          <w:highlight w:val="yellow"/>
        </w:rPr>
        <w:t xml:space="preserve"> (see LS in </w:t>
      </w:r>
      <w:r w:rsidRPr="00AC3BD8">
        <w:rPr>
          <w:b/>
          <w:i/>
          <w:iCs/>
          <w:highlight w:val="yellow"/>
        </w:rPr>
        <w:t>AVD-4352</w:t>
      </w:r>
      <w:r w:rsidRPr="00AC3BD8">
        <w:rPr>
          <w:i/>
          <w:iCs/>
          <w:highlight w:val="yellow"/>
        </w:rPr>
        <w:t>, http://wftp3.itu.int/av-arch/avc-site/2009-2012/1209_Bri/AVD-</w:t>
      </w:r>
      <w:proofErr w:type="gramStart"/>
      <w:r w:rsidRPr="00AC3BD8">
        <w:rPr>
          <w:i/>
          <w:iCs/>
          <w:highlight w:val="yellow"/>
        </w:rPr>
        <w:t>4352.zip )</w:t>
      </w:r>
      <w:proofErr w:type="gramEnd"/>
      <w:r w:rsidRPr="00AC3BD8">
        <w:rPr>
          <w:i/>
          <w:iCs/>
          <w:highlight w:val="yellow"/>
        </w:rPr>
        <w:t>:</w:t>
      </w:r>
    </w:p>
    <w:p w:rsidR="00022B03" w:rsidRDefault="00F25575">
      <w:pPr>
        <w:spacing w:before="0"/>
        <w:ind w:left="567"/>
        <w:rPr>
          <w:i/>
        </w:rPr>
      </w:pPr>
      <w:proofErr w:type="spellStart"/>
      <w:r w:rsidRPr="00F25575">
        <w:rPr>
          <w:i/>
          <w:highlight w:val="yellow"/>
        </w:rPr>
        <w:t>Subclause</w:t>
      </w:r>
      <w:proofErr w:type="spellEnd"/>
      <w:r w:rsidRPr="00F25575">
        <w:rPr>
          <w:i/>
          <w:highlight w:val="yellow"/>
        </w:rPr>
        <w:t xml:space="preserv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t>
      </w:r>
    </w:p>
    <w:p w:rsidR="00540A43" w:rsidRPr="00AC3BD8" w:rsidRDefault="00540A43" w:rsidP="00540A43">
      <w:pPr>
        <w:rPr>
          <w:lang w:eastAsia="ja-JP"/>
        </w:rPr>
      </w:pPr>
      <w:r w:rsidRPr="00AC3BD8">
        <w:rPr>
          <w:lang w:eastAsia="ja-JP"/>
        </w:rPr>
        <w:t>Self signed certificates used for authentication can be protected against tampering by using fingerprints of the certificate. Those fingerprints consist of a hash algorithm (e.g. SHA-1) and the corresponding hash value of the certificate. They can be transported in a signalling information element over the signalling path</w:t>
      </w:r>
      <w:r w:rsidR="00951867" w:rsidRPr="00AC3BD8">
        <w:rPr>
          <w:lang w:eastAsia="ja-JP"/>
        </w:rPr>
        <w:t xml:space="preserve"> (see Figure </w:t>
      </w:r>
      <w:r w:rsidR="00FB7200" w:rsidRPr="00AC3BD8">
        <w:rPr>
          <w:lang w:eastAsia="ja-JP"/>
        </w:rPr>
        <w:t>4</w:t>
      </w:r>
      <w:r w:rsidR="00951867" w:rsidRPr="00AC3BD8">
        <w:rPr>
          <w:lang w:eastAsia="ja-JP"/>
        </w:rPr>
        <w:t>)</w:t>
      </w:r>
      <w:r w:rsidRPr="00AC3BD8">
        <w:rPr>
          <w:lang w:eastAsia="ja-JP"/>
        </w:rPr>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AC3BD8">
        <w:rPr>
          <w:lang w:eastAsia="ja-JP"/>
        </w:rPr>
        <w:t>Recommendation</w:t>
      </w:r>
      <w:r w:rsidRPr="00AC3BD8">
        <w:rPr>
          <w:lang w:eastAsia="ja-JP"/>
        </w:rPr>
        <w:t xml:space="preserve">. For further reference refer to the </w:t>
      </w:r>
      <w:r w:rsidR="00C508D1" w:rsidRPr="00AC3BD8">
        <w:rPr>
          <w:lang w:eastAsia="ja-JP"/>
        </w:rPr>
        <w:t xml:space="preserve">[IETF </w:t>
      </w:r>
      <w:r w:rsidRPr="00AC3BD8">
        <w:rPr>
          <w:lang w:eastAsia="ja-JP"/>
        </w:rPr>
        <w:t>RFC 4572</w:t>
      </w:r>
      <w:r w:rsidR="00C508D1" w:rsidRPr="00AC3BD8">
        <w:rPr>
          <w:lang w:eastAsia="ja-JP"/>
        </w:rPr>
        <w:t>]</w:t>
      </w:r>
      <w:r w:rsidRPr="00AC3BD8">
        <w:rPr>
          <w:lang w:eastAsia="ja-JP"/>
        </w:rPr>
        <w:t>.</w:t>
      </w:r>
    </w:p>
    <w:p w:rsidR="00951867" w:rsidRPr="00AC3BD8" w:rsidRDefault="00951867" w:rsidP="00D8584F">
      <w:pPr>
        <w:pStyle w:val="Figure"/>
      </w:pPr>
      <w:r w:rsidRPr="00AC3BD8">
        <w:object w:dxaOrig="13487" w:dyaOrig="8387">
          <v:shape id="_x0000_i1029" type="#_x0000_t75" style="width:471pt;height:292.5pt" o:ole="">
            <v:imagedata r:id="rId24" o:title=""/>
          </v:shape>
          <o:OLEObject Type="Embed" ProgID="Visio.Drawing.11" ShapeID="_x0000_i1029" DrawAspect="Content" ObjectID="_1416827850" r:id="rId25"/>
        </w:object>
      </w:r>
    </w:p>
    <w:p w:rsidR="00951867" w:rsidRPr="00AC3BD8" w:rsidRDefault="00951867" w:rsidP="00D8584F">
      <w:pPr>
        <w:pStyle w:val="FigureNotitle"/>
        <w:rPr>
          <w:lang w:eastAsia="ja-JP"/>
        </w:rPr>
      </w:pPr>
      <w:bookmarkStart w:id="179" w:name="_Toc336871500"/>
      <w:r w:rsidRPr="00AC3BD8">
        <w:t xml:space="preserve">Figure </w:t>
      </w:r>
      <w:r w:rsidR="00FB7200" w:rsidRPr="00AC3BD8">
        <w:t>4</w:t>
      </w:r>
      <w:r w:rsidRPr="00AC3BD8">
        <w:t xml:space="preserve"> </w:t>
      </w:r>
      <w:r w:rsidR="00FB7200" w:rsidRPr="00AC3BD8">
        <w:t xml:space="preserve">– </w:t>
      </w:r>
      <w:r w:rsidRPr="00AC3BD8">
        <w:t>Use case: Fingerprint of the self-signed certificate passed via signalling path to MG</w:t>
      </w:r>
      <w:bookmarkEnd w:id="179"/>
    </w:p>
    <w:p w:rsidR="00540A43" w:rsidRPr="00AC3BD8" w:rsidRDefault="00540A43" w:rsidP="00540A43">
      <w:pPr>
        <w:pStyle w:val="Heading5"/>
        <w:rPr>
          <w:lang w:eastAsia="ja-JP"/>
        </w:rPr>
      </w:pPr>
      <w:r w:rsidRPr="00AC3BD8">
        <w:rPr>
          <w:lang w:eastAsia="ja-JP"/>
        </w:rPr>
        <w:t>8.3.</w:t>
      </w:r>
      <w:ins w:id="180" w:author="ALU" w:date="2012-11-12T11:28:00Z">
        <w:r w:rsidR="00547B42">
          <w:rPr>
            <w:lang w:eastAsia="ja-JP"/>
          </w:rPr>
          <w:t>3</w:t>
        </w:r>
      </w:ins>
      <w:del w:id="181" w:author="ALU" w:date="2012-11-12T11:28:00Z">
        <w:r w:rsidRPr="00AC3BD8" w:rsidDel="00547B42">
          <w:rPr>
            <w:lang w:eastAsia="ja-JP"/>
          </w:rPr>
          <w:delText>2</w:delText>
        </w:r>
      </w:del>
      <w:r w:rsidRPr="00AC3BD8">
        <w:rPr>
          <w:lang w:eastAsia="ja-JP"/>
        </w:rPr>
        <w:t>.2.1</w:t>
      </w:r>
      <w:r w:rsidRPr="00AC3BD8">
        <w:rPr>
          <w:lang w:eastAsia="ja-JP"/>
        </w:rPr>
        <w:tab/>
      </w:r>
      <w:proofErr w:type="gramStart"/>
      <w:r w:rsidRPr="00AC3BD8">
        <w:rPr>
          <w:lang w:eastAsia="ja-JP"/>
        </w:rPr>
        <w:t>Verifying</w:t>
      </w:r>
      <w:proofErr w:type="gramEnd"/>
      <w:r w:rsidRPr="00AC3BD8">
        <w:rPr>
          <w:lang w:eastAsia="ja-JP"/>
        </w:rPr>
        <w:t xml:space="preserve"> the remote endpoint’s self signed certificate</w:t>
      </w:r>
    </w:p>
    <w:p w:rsidR="00540A43" w:rsidRPr="00AC3BD8" w:rsidRDefault="00540A43" w:rsidP="00540A43">
      <w:pPr>
        <w:rPr>
          <w:lang w:eastAsia="ja-JP"/>
        </w:rPr>
      </w:pPr>
      <w:r w:rsidRPr="00AC3BD8">
        <w:rPr>
          <w:b/>
          <w:bCs/>
        </w:rPr>
        <w:t>R-</w:t>
      </w:r>
      <w:del w:id="182" w:author="ALU" w:date="2012-11-28T15:29:00Z">
        <w:r w:rsidRPr="00AC3BD8" w:rsidDel="00561619">
          <w:rPr>
            <w:b/>
            <w:bCs/>
          </w:rPr>
          <w:delText>x.y</w:delText>
        </w:r>
      </w:del>
      <w:ins w:id="183" w:author="ALU" w:date="2012-11-28T15:29:00Z">
        <w:r w:rsidR="00561619">
          <w:rPr>
            <w:b/>
            <w:bCs/>
          </w:rPr>
          <w:t>8.3.3.2.1</w:t>
        </w:r>
      </w:ins>
      <w:r w:rsidRPr="00AC3BD8">
        <w:rPr>
          <w:b/>
          <w:bCs/>
        </w:rPr>
        <w:t>/1:</w:t>
      </w:r>
      <w:r w:rsidRPr="00AC3BD8">
        <w:rPr>
          <w:lang w:eastAsia="ja-JP"/>
        </w:rPr>
        <w:t xml:space="preserve"> In case the fingerprint information from the remote TLS-endpoint is received on the signa</w:t>
      </w:r>
      <w:r w:rsidR="00D07B2F" w:rsidRPr="00AC3BD8">
        <w:rPr>
          <w:lang w:eastAsia="ja-JP"/>
        </w:rPr>
        <w:t>l</w:t>
      </w:r>
      <w:r w:rsidRPr="00AC3BD8">
        <w:rPr>
          <w:lang w:eastAsia="ja-JP"/>
        </w:rPr>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pPr>
        <w:rPr>
          <w:lang w:eastAsia="ja-JP"/>
        </w:rPr>
      </w:pPr>
      <w:r w:rsidRPr="00AC3BD8">
        <w:rPr>
          <w:b/>
          <w:bCs/>
        </w:rPr>
        <w:t>R-</w:t>
      </w:r>
      <w:del w:id="184" w:author="ALU" w:date="2012-11-28T15:29:00Z">
        <w:r w:rsidRPr="00AC3BD8" w:rsidDel="00561619">
          <w:rPr>
            <w:b/>
            <w:bCs/>
          </w:rPr>
          <w:delText>x.y</w:delText>
        </w:r>
      </w:del>
      <w:ins w:id="185" w:author="ALU" w:date="2012-11-28T15:29:00Z">
        <w:r w:rsidR="00561619">
          <w:rPr>
            <w:b/>
            <w:bCs/>
          </w:rPr>
          <w:t>8.3.3.2.1</w:t>
        </w:r>
      </w:ins>
      <w:r w:rsidRPr="00AC3BD8">
        <w:rPr>
          <w:b/>
          <w:bCs/>
        </w:rPr>
        <w:t>/2:</w:t>
      </w:r>
      <w:r w:rsidRPr="00AC3BD8">
        <w:rPr>
          <w:lang w:eastAsia="ja-JP"/>
        </w:rPr>
        <w:t xml:space="preserve"> In case the fingerprint information is received by the MG, the MG is required to verify the received self signed certificate from the remote TLS endpoint against the fingerprint.</w:t>
      </w:r>
    </w:p>
    <w:p w:rsidR="00540A43" w:rsidRPr="00AC3BD8" w:rsidRDefault="00540A43" w:rsidP="00540A43">
      <w:pPr>
        <w:rPr>
          <w:lang w:eastAsia="ja-JP"/>
        </w:rPr>
      </w:pPr>
      <w:r w:rsidRPr="00AC3BD8">
        <w:rPr>
          <w:b/>
          <w:bCs/>
        </w:rPr>
        <w:t>R-</w:t>
      </w:r>
      <w:del w:id="186" w:author="ALU" w:date="2012-11-28T15:29:00Z">
        <w:r w:rsidRPr="00AC3BD8" w:rsidDel="00561619">
          <w:rPr>
            <w:b/>
            <w:bCs/>
          </w:rPr>
          <w:delText>x.y</w:delText>
        </w:r>
      </w:del>
      <w:ins w:id="187" w:author="ALU" w:date="2012-11-28T15:29:00Z">
        <w:r w:rsidR="00561619">
          <w:rPr>
            <w:b/>
            <w:bCs/>
          </w:rPr>
          <w:t>8.3.3.2.1</w:t>
        </w:r>
      </w:ins>
      <w:r w:rsidRPr="00AC3BD8">
        <w:rPr>
          <w:b/>
          <w:bCs/>
        </w:rPr>
        <w:t>/3:</w:t>
      </w:r>
      <w:r w:rsidRPr="00AC3BD8">
        <w:rPr>
          <w:lang w:eastAsia="ja-JP"/>
        </w:rPr>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rPr>
          <w:lang w:eastAsia="ja-JP"/>
        </w:rPr>
      </w:pPr>
      <w:r w:rsidRPr="00AC3BD8">
        <w:rPr>
          <w:lang w:eastAsia="ja-JP"/>
        </w:rPr>
        <w:t>8.3.</w:t>
      </w:r>
      <w:ins w:id="188" w:author="ALU" w:date="2012-11-12T11:29:00Z">
        <w:r w:rsidR="00547B42">
          <w:rPr>
            <w:lang w:eastAsia="ja-JP"/>
          </w:rPr>
          <w:t>3</w:t>
        </w:r>
      </w:ins>
      <w:del w:id="189" w:author="ALU" w:date="2012-11-12T11:29:00Z">
        <w:r w:rsidRPr="00AC3BD8" w:rsidDel="00547B42">
          <w:rPr>
            <w:lang w:eastAsia="ja-JP"/>
          </w:rPr>
          <w:delText>2</w:delText>
        </w:r>
      </w:del>
      <w:r w:rsidRPr="00AC3BD8">
        <w:rPr>
          <w:lang w:eastAsia="ja-JP"/>
        </w:rPr>
        <w:t>.2.2</w:t>
      </w:r>
      <w:r w:rsidRPr="00AC3BD8">
        <w:rPr>
          <w:lang w:eastAsia="ja-JP"/>
        </w:rPr>
        <w:tab/>
      </w:r>
      <w:r w:rsidR="00D07B2F" w:rsidRPr="00AC3BD8">
        <w:rPr>
          <w:lang w:eastAsia="ja-JP"/>
        </w:rPr>
        <w:t>S</w:t>
      </w:r>
      <w:r w:rsidRPr="00AC3BD8">
        <w:rPr>
          <w:lang w:eastAsia="ja-JP"/>
        </w:rPr>
        <w:t xml:space="preserve">elf signed certificate </w:t>
      </w:r>
      <w:r w:rsidR="00D07B2F" w:rsidRPr="00AC3BD8">
        <w:rPr>
          <w:lang w:eastAsia="ja-JP"/>
        </w:rPr>
        <w:t xml:space="preserve">usage </w:t>
      </w:r>
      <w:r w:rsidRPr="00AC3BD8">
        <w:rPr>
          <w:lang w:eastAsia="ja-JP"/>
        </w:rPr>
        <w:t>for own TLS endpoint authentication</w:t>
      </w:r>
    </w:p>
    <w:p w:rsidR="00540A43" w:rsidRPr="00AC3BD8" w:rsidRDefault="00540A43" w:rsidP="00540A43">
      <w:pPr>
        <w:rPr>
          <w:lang w:eastAsia="ja-JP"/>
        </w:rPr>
      </w:pPr>
      <w:r w:rsidRPr="00AC3BD8">
        <w:rPr>
          <w:b/>
          <w:bCs/>
        </w:rPr>
        <w:t>R-</w:t>
      </w:r>
      <w:del w:id="190" w:author="ALU" w:date="2012-11-28T15:29:00Z">
        <w:r w:rsidRPr="00AC3BD8" w:rsidDel="00561619">
          <w:rPr>
            <w:b/>
            <w:bCs/>
          </w:rPr>
          <w:delText>x.y</w:delText>
        </w:r>
      </w:del>
      <w:ins w:id="191" w:author="ALU" w:date="2012-11-28T15:29:00Z">
        <w:r w:rsidR="00561619">
          <w:rPr>
            <w:b/>
            <w:bCs/>
          </w:rPr>
          <w:t>8.3.3.2.2</w:t>
        </w:r>
      </w:ins>
      <w:r w:rsidRPr="00AC3BD8">
        <w:rPr>
          <w:b/>
          <w:bCs/>
        </w:rPr>
        <w:t>/1:</w:t>
      </w:r>
      <w:r w:rsidRPr="00AC3BD8">
        <w:rPr>
          <w:lang w:eastAsia="ja-JP"/>
        </w:rPr>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AC3BD8" w:rsidRDefault="00540A43" w:rsidP="00540A43">
      <w:pPr>
        <w:rPr>
          <w:lang w:eastAsia="ja-JP"/>
        </w:rPr>
      </w:pPr>
      <w:r w:rsidRPr="00AC3BD8">
        <w:rPr>
          <w:b/>
          <w:bCs/>
        </w:rPr>
        <w:t>R-</w:t>
      </w:r>
      <w:del w:id="192" w:author="ALU" w:date="2012-11-28T15:29:00Z">
        <w:r w:rsidRPr="00AC3BD8" w:rsidDel="00561619">
          <w:rPr>
            <w:b/>
            <w:bCs/>
          </w:rPr>
          <w:delText>x.y</w:delText>
        </w:r>
      </w:del>
      <w:ins w:id="193" w:author="ALU" w:date="2012-11-28T15:29:00Z">
        <w:r w:rsidR="00561619">
          <w:rPr>
            <w:b/>
            <w:bCs/>
          </w:rPr>
          <w:t>8.3.3.2.2</w:t>
        </w:r>
      </w:ins>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pPr>
        <w:rPr>
          <w:lang w:eastAsia="ja-JP"/>
        </w:rPr>
      </w:pPr>
      <w:r w:rsidRPr="00AC3BD8">
        <w:rPr>
          <w:b/>
          <w:bCs/>
        </w:rPr>
        <w:t>R-</w:t>
      </w:r>
      <w:del w:id="194" w:author="ALU" w:date="2012-11-28T15:29:00Z">
        <w:r w:rsidRPr="00AC3BD8" w:rsidDel="00561619">
          <w:rPr>
            <w:b/>
            <w:bCs/>
          </w:rPr>
          <w:delText>x.y</w:delText>
        </w:r>
      </w:del>
      <w:ins w:id="195" w:author="ALU" w:date="2012-11-28T15:29:00Z">
        <w:r w:rsidR="00561619">
          <w:rPr>
            <w:b/>
            <w:bCs/>
          </w:rPr>
          <w:t>8.3.3.2.2</w:t>
        </w:r>
      </w:ins>
      <w:r w:rsidRPr="00AC3BD8">
        <w:rPr>
          <w:b/>
          <w:bCs/>
        </w:rPr>
        <w:t>/3:</w:t>
      </w:r>
      <w:r w:rsidRPr="00AC3BD8">
        <w:rPr>
          <w:lang w:eastAsia="ja-JP"/>
        </w:rPr>
        <w:t xml:space="preserve"> The MGC is required to include the fingerprint received in the H.248 command reply from the MG into the appropriate information element on the signa</w:t>
      </w:r>
      <w:r w:rsidR="00D07B2F" w:rsidRPr="00AC3BD8">
        <w:rPr>
          <w:lang w:eastAsia="ja-JP"/>
        </w:rPr>
        <w:t>l</w:t>
      </w:r>
      <w:r w:rsidRPr="00AC3BD8">
        <w:rPr>
          <w:lang w:eastAsia="ja-JP"/>
        </w:rPr>
        <w:t>ling path.</w:t>
      </w:r>
    </w:p>
    <w:p w:rsidR="00540A43" w:rsidRPr="00AC3BD8" w:rsidRDefault="00540A43" w:rsidP="00FA6292">
      <w:pPr>
        <w:pStyle w:val="Heading3"/>
        <w:rPr>
          <w:lang w:eastAsia="ja-JP"/>
        </w:rPr>
      </w:pPr>
      <w:bookmarkStart w:id="196" w:name="_Toc323895764"/>
      <w:bookmarkStart w:id="197" w:name="_Toc336871484"/>
      <w:r w:rsidRPr="00AC3BD8">
        <w:rPr>
          <w:lang w:eastAsia="ja-JP"/>
        </w:rPr>
        <w:lastRenderedPageBreak/>
        <w:t>8.3.</w:t>
      </w:r>
      <w:ins w:id="198" w:author="ALU" w:date="2012-11-12T11:29:00Z">
        <w:r w:rsidR="00547B42">
          <w:rPr>
            <w:lang w:eastAsia="ja-JP"/>
          </w:rPr>
          <w:t>4</w:t>
        </w:r>
      </w:ins>
      <w:del w:id="199" w:author="ALU" w:date="2012-11-12T11:29:00Z">
        <w:r w:rsidRPr="00AC3BD8" w:rsidDel="00547B42">
          <w:rPr>
            <w:lang w:eastAsia="ja-JP"/>
          </w:rPr>
          <w:delText>3</w:delText>
        </w:r>
      </w:del>
      <w:r w:rsidRPr="00AC3BD8">
        <w:rPr>
          <w:lang w:eastAsia="ja-JP"/>
        </w:rPr>
        <w:tab/>
        <w:t xml:space="preserve">Pre-shared </w:t>
      </w:r>
      <w:ins w:id="200" w:author="ALU" w:date="2012-11-12T11:29:00Z">
        <w:r w:rsidR="00547B42">
          <w:rPr>
            <w:lang w:eastAsia="ja-JP"/>
          </w:rPr>
          <w:t>k</w:t>
        </w:r>
      </w:ins>
      <w:del w:id="201" w:author="ALU" w:date="2012-11-12T11:29:00Z">
        <w:r w:rsidRPr="00AC3BD8" w:rsidDel="00547B42">
          <w:rPr>
            <w:lang w:eastAsia="ja-JP"/>
          </w:rPr>
          <w:delText>K</w:delText>
        </w:r>
      </w:del>
      <w:r w:rsidRPr="00AC3BD8">
        <w:rPr>
          <w:lang w:eastAsia="ja-JP"/>
        </w:rPr>
        <w:t>eys</w:t>
      </w:r>
      <w:bookmarkEnd w:id="196"/>
      <w:bookmarkEnd w:id="197"/>
    </w:p>
    <w:p w:rsidR="00540A43" w:rsidRPr="00AC3BD8" w:rsidRDefault="00540A43" w:rsidP="00540A43">
      <w:pPr>
        <w:rPr>
          <w:lang w:eastAsia="ja-JP"/>
        </w:rPr>
      </w:pPr>
      <w:r w:rsidRPr="00AC3BD8">
        <w:rPr>
          <w:lang w:eastAsia="ja-JP"/>
        </w:rPr>
        <w:t xml:space="preserve">Pre shared keys </w:t>
      </w:r>
      <w:ins w:id="202" w:author="ALU" w:date="2012-11-28T15:33:00Z">
        <w:r w:rsidR="00D76EB3">
          <w:rPr>
            <w:lang w:eastAsia="ja-JP"/>
          </w:rPr>
          <w:t>(P</w:t>
        </w:r>
      </w:ins>
      <w:ins w:id="203" w:author="ALU" w:date="2012-11-28T15:34:00Z">
        <w:r w:rsidR="00D76EB3">
          <w:rPr>
            <w:lang w:eastAsia="ja-JP"/>
          </w:rPr>
          <w:t xml:space="preserve">SK) </w:t>
        </w:r>
      </w:ins>
      <w:r w:rsidRPr="00AC3BD8">
        <w:rPr>
          <w:lang w:eastAsia="ja-JP"/>
        </w:rPr>
        <w:t xml:space="preserve">are symmetric keys shared in advance between the two TLS-endpoints. The following </w:t>
      </w:r>
      <w:r w:rsidR="00FB7200" w:rsidRPr="00AC3BD8">
        <w:rPr>
          <w:lang w:eastAsia="ja-JP"/>
        </w:rPr>
        <w:t>F</w:t>
      </w:r>
      <w:r w:rsidRPr="00AC3BD8">
        <w:rPr>
          <w:lang w:eastAsia="ja-JP"/>
        </w:rPr>
        <w:t>igure</w:t>
      </w:r>
      <w:r w:rsidR="00FB7200" w:rsidRPr="00AC3BD8">
        <w:rPr>
          <w:lang w:eastAsia="ja-JP"/>
        </w:rPr>
        <w:t> 5</w:t>
      </w:r>
      <w:r w:rsidRPr="00AC3BD8">
        <w:rPr>
          <w:lang w:eastAsia="ja-JP"/>
        </w:rPr>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0" type="#_x0000_t75" style="width:481.5pt;height:319.5pt" o:ole="">
            <v:imagedata r:id="rId26" o:title=""/>
          </v:shape>
          <o:OLEObject Type="Embed" ProgID="Visio.Drawing.11" ShapeID="_x0000_i1030" DrawAspect="Content" ObjectID="_1416827851" r:id="rId27"/>
        </w:object>
      </w:r>
    </w:p>
    <w:p w:rsidR="00540A43" w:rsidRPr="00AC3BD8" w:rsidRDefault="00540A43" w:rsidP="00FA6292">
      <w:pPr>
        <w:pStyle w:val="FigureNotitle"/>
        <w:rPr>
          <w:lang w:eastAsia="ja-JP"/>
        </w:rPr>
      </w:pPr>
      <w:bookmarkStart w:id="204" w:name="_Toc336871501"/>
      <w:r w:rsidRPr="00AC3BD8">
        <w:t xml:space="preserve">Figure </w:t>
      </w:r>
      <w:r w:rsidR="00FB7200" w:rsidRPr="00AC3BD8">
        <w:t>5 –</w:t>
      </w:r>
      <w:r w:rsidRPr="00AC3BD8">
        <w:t xml:space="preserve"> Generic H.248 model for pre shared keying information</w:t>
      </w:r>
      <w:bookmarkEnd w:id="204"/>
    </w:p>
    <w:p w:rsidR="00540A43" w:rsidRPr="00AC3BD8" w:rsidRDefault="00540A43" w:rsidP="00540A43">
      <w:pPr>
        <w:rPr>
          <w:lang w:eastAsia="ja-JP"/>
        </w:rPr>
      </w:pPr>
      <w:r w:rsidRPr="00AC3BD8">
        <w:rPr>
          <w:lang w:eastAsia="ja-JP"/>
        </w:rPr>
        <w:t>TLS-profiles may define one or more PSK cipher suites. To support such cipher suites the following requirements apply:</w:t>
      </w:r>
    </w:p>
    <w:p w:rsidR="00540A43" w:rsidRPr="00AC3BD8" w:rsidRDefault="00540A43" w:rsidP="00540A43">
      <w:pPr>
        <w:rPr>
          <w:lang w:eastAsia="ja-JP"/>
        </w:rPr>
      </w:pPr>
      <w:r w:rsidRPr="00AC3BD8">
        <w:rPr>
          <w:b/>
          <w:bCs/>
        </w:rPr>
        <w:t>R-</w:t>
      </w:r>
      <w:del w:id="205" w:author="ALU" w:date="2012-11-28T15:30:00Z">
        <w:r w:rsidRPr="00AC3BD8" w:rsidDel="00561619">
          <w:rPr>
            <w:b/>
            <w:bCs/>
          </w:rPr>
          <w:delText>x.y</w:delText>
        </w:r>
      </w:del>
      <w:ins w:id="206" w:author="ALU" w:date="2012-11-28T15:30:00Z">
        <w:r w:rsidR="00561619">
          <w:rPr>
            <w:b/>
            <w:bCs/>
          </w:rPr>
          <w:t>8.3.4</w:t>
        </w:r>
      </w:ins>
      <w:r w:rsidRPr="00AC3BD8">
        <w:rPr>
          <w:b/>
          <w:bCs/>
        </w:rPr>
        <w:t>/1:</w:t>
      </w:r>
      <w:r w:rsidRPr="00AC3BD8">
        <w:rPr>
          <w:lang w:eastAsia="ja-JP"/>
        </w:rPr>
        <w:t xml:space="preserve"> The </w:t>
      </w:r>
      <w:proofErr w:type="spellStart"/>
      <w:r w:rsidRPr="00AC3BD8">
        <w:rPr>
          <w:lang w:eastAsia="ja-JP"/>
        </w:rPr>
        <w:t>MG’s</w:t>
      </w:r>
      <w:proofErr w:type="spellEnd"/>
      <w:r w:rsidRPr="00AC3BD8">
        <w:rPr>
          <w:lang w:eastAsia="ja-JP"/>
        </w:rPr>
        <w:t xml:space="preserve"> implementation of the PSK cipher suites is required to be conformant to [IETF </w:t>
      </w:r>
      <w:r w:rsidR="00B22E23" w:rsidRPr="00AC3BD8">
        <w:rPr>
          <w:lang w:eastAsia="ja-JP"/>
        </w:rPr>
        <w:t xml:space="preserve">RFC </w:t>
      </w:r>
      <w:r w:rsidRPr="00AC3BD8">
        <w:rPr>
          <w:lang w:eastAsia="ja-JP"/>
        </w:rPr>
        <w:t xml:space="preserve">4279]. </w:t>
      </w:r>
    </w:p>
    <w:p w:rsidR="00540A43" w:rsidRPr="00AC3BD8" w:rsidRDefault="00540A43" w:rsidP="00540A43">
      <w:pPr>
        <w:rPr>
          <w:lang w:eastAsia="ja-JP"/>
        </w:rPr>
      </w:pPr>
      <w:r w:rsidRPr="00AC3BD8">
        <w:rPr>
          <w:b/>
          <w:bCs/>
        </w:rPr>
        <w:t>R-</w:t>
      </w:r>
      <w:del w:id="207" w:author="ALU" w:date="2012-11-28T15:30:00Z">
        <w:r w:rsidRPr="00AC3BD8" w:rsidDel="00561619">
          <w:rPr>
            <w:b/>
            <w:bCs/>
          </w:rPr>
          <w:delText>x.y</w:delText>
        </w:r>
      </w:del>
      <w:ins w:id="208" w:author="ALU" w:date="2012-11-28T15:30:00Z">
        <w:r w:rsidR="00561619">
          <w:rPr>
            <w:b/>
            <w:bCs/>
          </w:rPr>
          <w:t>8.3.4</w:t>
        </w:r>
      </w:ins>
      <w:r w:rsidRPr="00AC3BD8">
        <w:rPr>
          <w:b/>
          <w:bCs/>
        </w:rPr>
        <w:t xml:space="preserve">/2: </w:t>
      </w:r>
      <w:r w:rsidRPr="00AC3BD8">
        <w:rPr>
          <w:lang w:eastAsia="ja-JP"/>
        </w:rPr>
        <w:t>The MG is required to support multiple PSKs.</w:t>
      </w:r>
    </w:p>
    <w:p w:rsidR="00540A43" w:rsidRPr="00AC3BD8" w:rsidRDefault="00540A43" w:rsidP="00540A43">
      <w:pPr>
        <w:rPr>
          <w:lang w:eastAsia="ja-JP"/>
        </w:rPr>
      </w:pPr>
      <w:r w:rsidRPr="00AC3BD8">
        <w:rPr>
          <w:b/>
          <w:bCs/>
        </w:rPr>
        <w:t>R-</w:t>
      </w:r>
      <w:del w:id="209" w:author="ALU" w:date="2012-11-28T15:30:00Z">
        <w:r w:rsidRPr="00AC3BD8" w:rsidDel="00561619">
          <w:rPr>
            <w:b/>
            <w:bCs/>
          </w:rPr>
          <w:delText>x.y</w:delText>
        </w:r>
      </w:del>
      <w:ins w:id="210" w:author="ALU" w:date="2012-11-28T15:30:00Z">
        <w:r w:rsidR="00561619">
          <w:rPr>
            <w:b/>
            <w:bCs/>
          </w:rPr>
          <w:t>8.3.4</w:t>
        </w:r>
      </w:ins>
      <w:r w:rsidRPr="00AC3BD8">
        <w:rPr>
          <w:b/>
          <w:bCs/>
        </w:rPr>
        <w:t>/3:</w:t>
      </w:r>
      <w:r w:rsidRPr="00AC3BD8">
        <w:rPr>
          <w:lang w:eastAsia="ja-JP"/>
        </w:rPr>
        <w:t xml:space="preserve"> If acting in the TLS-client mode, the MG is required to select the PSK based on information received from the MGC.</w:t>
      </w:r>
    </w:p>
    <w:p w:rsidR="00540A43" w:rsidRPr="00AC3BD8" w:rsidRDefault="00540A43" w:rsidP="00540A43">
      <w:pPr>
        <w:rPr>
          <w:lang w:eastAsia="ja-JP"/>
        </w:rPr>
      </w:pPr>
      <w:r w:rsidRPr="00AC3BD8">
        <w:rPr>
          <w:b/>
          <w:bCs/>
        </w:rPr>
        <w:t>R-</w:t>
      </w:r>
      <w:del w:id="211" w:author="ALU" w:date="2012-11-28T15:30:00Z">
        <w:r w:rsidRPr="00AC3BD8" w:rsidDel="00561619">
          <w:rPr>
            <w:b/>
            <w:bCs/>
          </w:rPr>
          <w:delText>x.y</w:delText>
        </w:r>
      </w:del>
      <w:ins w:id="212" w:author="ALU" w:date="2012-11-28T15:30:00Z">
        <w:r w:rsidR="00561619">
          <w:rPr>
            <w:b/>
            <w:bCs/>
          </w:rPr>
          <w:t>8.3.4</w:t>
        </w:r>
      </w:ins>
      <w:r w:rsidRPr="00AC3BD8">
        <w:rPr>
          <w:b/>
          <w:bCs/>
        </w:rPr>
        <w:t xml:space="preserve">/4: </w:t>
      </w:r>
      <w:r w:rsidRPr="00AC3BD8">
        <w:rPr>
          <w:lang w:eastAsia="ja-JP"/>
        </w:rPr>
        <w:t>The MGC is required to indicate the pre-shared key identity to be used for this TLS-endpoint towards the MG.</w:t>
      </w:r>
    </w:p>
    <w:p w:rsidR="00540A43" w:rsidRPr="00AC3BD8" w:rsidRDefault="00540A43" w:rsidP="00540A43">
      <w:pPr>
        <w:rPr>
          <w:lang w:eastAsia="ja-JP"/>
        </w:rPr>
      </w:pPr>
      <w:r w:rsidRPr="00AC3BD8">
        <w:rPr>
          <w:b/>
          <w:bCs/>
        </w:rPr>
        <w:t>R-</w:t>
      </w:r>
      <w:del w:id="213" w:author="ALU" w:date="2012-11-28T15:30:00Z">
        <w:r w:rsidRPr="00AC3BD8" w:rsidDel="00561619">
          <w:rPr>
            <w:b/>
            <w:bCs/>
          </w:rPr>
          <w:delText>x.y</w:delText>
        </w:r>
      </w:del>
      <w:ins w:id="214" w:author="ALU" w:date="2012-11-28T15:30:00Z">
        <w:r w:rsidR="00561619">
          <w:rPr>
            <w:b/>
            <w:bCs/>
          </w:rPr>
          <w:t>8.3.4</w:t>
        </w:r>
      </w:ins>
      <w:r w:rsidRPr="00AC3BD8">
        <w:rPr>
          <w:b/>
          <w:bCs/>
        </w:rPr>
        <w:t>/5:</w:t>
      </w:r>
      <w:r w:rsidRPr="00AC3BD8">
        <w:rPr>
          <w:lang w:eastAsia="ja-JP"/>
        </w:rPr>
        <w:t xml:space="preserve"> In case the TLS-endpoint to be created </w:t>
      </w:r>
      <w:r w:rsidR="0087734D" w:rsidRPr="00AC3BD8">
        <w:rPr>
          <w:lang w:eastAsia="ja-JP"/>
        </w:rPr>
        <w:t>is required to</w:t>
      </w:r>
      <w:r w:rsidRPr="00AC3BD8">
        <w:rPr>
          <w:lang w:eastAsia="ja-JP"/>
        </w:rPr>
        <w:t xml:space="preserve"> act as a TLS-server, the MGC can optionally provide an H.248 property that indicates the PSK identity hint towards the MG.</w:t>
      </w:r>
    </w:p>
    <w:p w:rsidR="00540A43" w:rsidRPr="00AC3BD8" w:rsidRDefault="00540A43" w:rsidP="00FA6292">
      <w:pPr>
        <w:pStyle w:val="Heading3"/>
        <w:rPr>
          <w:lang w:eastAsia="ja-JP"/>
        </w:rPr>
      </w:pPr>
      <w:bookmarkStart w:id="215" w:name="_Toc323895765"/>
      <w:bookmarkStart w:id="216" w:name="_Toc336871485"/>
      <w:r w:rsidRPr="00AC3BD8">
        <w:rPr>
          <w:lang w:eastAsia="ja-JP"/>
        </w:rPr>
        <w:t>8.3.</w:t>
      </w:r>
      <w:ins w:id="217" w:author="ALU" w:date="2012-11-12T11:29:00Z">
        <w:r w:rsidR="00547B42">
          <w:rPr>
            <w:lang w:eastAsia="ja-JP"/>
          </w:rPr>
          <w:t>5</w:t>
        </w:r>
      </w:ins>
      <w:del w:id="218" w:author="ALU" w:date="2012-11-12T11:29:00Z">
        <w:r w:rsidRPr="00AC3BD8" w:rsidDel="00547B42">
          <w:rPr>
            <w:lang w:eastAsia="ja-JP"/>
          </w:rPr>
          <w:delText>4</w:delText>
        </w:r>
      </w:del>
      <w:r w:rsidRPr="00AC3BD8">
        <w:rPr>
          <w:lang w:eastAsia="ja-JP"/>
        </w:rPr>
        <w:tab/>
        <w:t xml:space="preserve">Trusted </w:t>
      </w:r>
      <w:ins w:id="219" w:author="ALU" w:date="2012-11-12T11:29:00Z">
        <w:r w:rsidR="00547B42">
          <w:rPr>
            <w:lang w:eastAsia="ja-JP"/>
          </w:rPr>
          <w:t>t</w:t>
        </w:r>
      </w:ins>
      <w:del w:id="220" w:author="ALU" w:date="2012-11-12T11:29:00Z">
        <w:r w:rsidRPr="00AC3BD8" w:rsidDel="00547B42">
          <w:rPr>
            <w:lang w:eastAsia="ja-JP"/>
          </w:rPr>
          <w:delText>T</w:delText>
        </w:r>
      </w:del>
      <w:r w:rsidRPr="00AC3BD8">
        <w:rPr>
          <w:lang w:eastAsia="ja-JP"/>
        </w:rPr>
        <w:t>hird-</w:t>
      </w:r>
      <w:ins w:id="221" w:author="ALU" w:date="2012-11-12T11:29:00Z">
        <w:r w:rsidR="00547B42">
          <w:rPr>
            <w:lang w:eastAsia="ja-JP"/>
          </w:rPr>
          <w:t>p</w:t>
        </w:r>
      </w:ins>
      <w:del w:id="222" w:author="ALU" w:date="2012-11-12T11:29:00Z">
        <w:r w:rsidRPr="00AC3BD8" w:rsidDel="00547B42">
          <w:rPr>
            <w:lang w:eastAsia="ja-JP"/>
          </w:rPr>
          <w:delText>P</w:delText>
        </w:r>
      </w:del>
      <w:r w:rsidRPr="00AC3BD8">
        <w:rPr>
          <w:lang w:eastAsia="ja-JP"/>
        </w:rPr>
        <w:t xml:space="preserve">arty </w:t>
      </w:r>
      <w:ins w:id="223" w:author="ALU" w:date="2012-11-12T11:29:00Z">
        <w:r w:rsidR="00547B42">
          <w:rPr>
            <w:lang w:eastAsia="ja-JP"/>
          </w:rPr>
          <w:t>s</w:t>
        </w:r>
      </w:ins>
      <w:del w:id="224" w:author="ALU" w:date="2012-11-12T11:29:00Z">
        <w:r w:rsidRPr="00AC3BD8" w:rsidDel="00547B42">
          <w:rPr>
            <w:lang w:eastAsia="ja-JP"/>
          </w:rPr>
          <w:delText>S</w:delText>
        </w:r>
      </w:del>
      <w:r w:rsidRPr="00AC3BD8">
        <w:rPr>
          <w:lang w:eastAsia="ja-JP"/>
        </w:rPr>
        <w:t>erver</w:t>
      </w:r>
      <w:bookmarkEnd w:id="215"/>
      <w:bookmarkEnd w:id="216"/>
    </w:p>
    <w:p w:rsidR="00540A43" w:rsidRPr="00AC3BD8" w:rsidRDefault="00540A43" w:rsidP="00540A43">
      <w:pPr>
        <w:rPr>
          <w:lang w:eastAsia="ja-JP"/>
        </w:rPr>
      </w:pPr>
      <w:r w:rsidRPr="00AC3BD8">
        <w:rPr>
          <w:lang w:eastAsia="ja-JP"/>
        </w:rPr>
        <w:t>A third party server located in the same TLS-domain and trusted by both TLS-endpoints can be used to exchange keying information</w:t>
      </w:r>
      <w:r w:rsidR="00FB7200" w:rsidRPr="00AC3BD8">
        <w:rPr>
          <w:lang w:eastAsia="ja-JP"/>
        </w:rPr>
        <w:t xml:space="preserve"> (Figure 6)</w:t>
      </w:r>
      <w:r w:rsidRPr="00AC3BD8">
        <w:rPr>
          <w:lang w:eastAsia="ja-JP"/>
        </w:rPr>
        <w:t xml:space="preserve">. For example the Kerberos Network Authentication Service as specified by [IETF </w:t>
      </w:r>
      <w:r w:rsidR="00B22E23" w:rsidRPr="00AC3BD8">
        <w:rPr>
          <w:lang w:eastAsia="ja-JP"/>
        </w:rPr>
        <w:t xml:space="preserve">RFC </w:t>
      </w:r>
      <w:r w:rsidRPr="00AC3BD8">
        <w:rPr>
          <w:lang w:eastAsia="ja-JP"/>
        </w:rPr>
        <w:t>4120] can be applied. In [</w:t>
      </w:r>
      <w:r w:rsidR="00C508D1" w:rsidRPr="00AC3BD8">
        <w:rPr>
          <w:lang w:eastAsia="ja-JP"/>
        </w:rPr>
        <w:t xml:space="preserve">IETF </w:t>
      </w:r>
      <w:r w:rsidRPr="00AC3BD8">
        <w:rPr>
          <w:lang w:eastAsia="ja-JP"/>
        </w:rPr>
        <w:t>RFC 2712] additional TLS cipher suites are defined to support Kerberos based authentication.</w:t>
      </w:r>
    </w:p>
    <w:p w:rsidR="00540A43" w:rsidRPr="00AC3BD8" w:rsidRDefault="00540A43" w:rsidP="00540A43">
      <w:pPr>
        <w:rPr>
          <w:lang w:eastAsia="ja-JP"/>
        </w:rPr>
      </w:pPr>
      <w:r w:rsidRPr="00AC3BD8">
        <w:rPr>
          <w:lang w:eastAsia="ja-JP"/>
        </w:rPr>
        <w:lastRenderedPageBreak/>
        <w:t xml:space="preserve">How the TLS-endpoints interface with that trusted third party server and which information elements are exchanged between the TLS-point and the trusted third party server is out of scope of this </w:t>
      </w:r>
      <w:r w:rsidR="00166456" w:rsidRPr="00AC3BD8">
        <w:rPr>
          <w:lang w:eastAsia="ja-JP"/>
        </w:rPr>
        <w:t>Recommendation</w:t>
      </w:r>
      <w:r w:rsidRPr="00AC3BD8">
        <w:rPr>
          <w:lang w:eastAsia="ja-JP"/>
        </w:rPr>
        <w:t xml:space="preserve">. </w:t>
      </w:r>
    </w:p>
    <w:p w:rsidR="00540A43" w:rsidRPr="00AC3BD8" w:rsidRDefault="00540A43" w:rsidP="00D8584F">
      <w:pPr>
        <w:pStyle w:val="Figure"/>
        <w:rPr>
          <w:highlight w:val="yellow"/>
          <w:lang w:eastAsia="ja-JP"/>
        </w:rPr>
      </w:pPr>
      <w:r w:rsidRPr="00AC3BD8">
        <w:object w:dxaOrig="11390" w:dyaOrig="7538">
          <v:shape id="_x0000_i1031" type="#_x0000_t75" style="width:481.5pt;height:319.5pt" o:ole="">
            <v:imagedata r:id="rId28" o:title=""/>
          </v:shape>
          <o:OLEObject Type="Embed" ProgID="Visio.Drawing.11" ShapeID="_x0000_i1031" DrawAspect="Content" ObjectID="_1416827852" r:id="rId29"/>
        </w:object>
      </w:r>
    </w:p>
    <w:p w:rsidR="00540A43" w:rsidRPr="00AC3BD8" w:rsidRDefault="00540A43" w:rsidP="00FA6292">
      <w:pPr>
        <w:pStyle w:val="FigureNotitle"/>
      </w:pPr>
      <w:bookmarkStart w:id="225" w:name="_Toc336871502"/>
      <w:r w:rsidRPr="00AC3BD8">
        <w:t xml:space="preserve">Figure </w:t>
      </w:r>
      <w:r w:rsidR="00FB7200" w:rsidRPr="00AC3BD8">
        <w:t>6 –</w:t>
      </w:r>
      <w:r w:rsidRPr="00AC3BD8">
        <w:t xml:space="preserve"> Generic H.248 model for bearer security – exchange of keying information using a third party server</w:t>
      </w:r>
      <w:bookmarkEnd w:id="225"/>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pPr>
        <w:rPr>
          <w:lang w:eastAsia="ja-JP"/>
        </w:rPr>
      </w:pPr>
      <w:r w:rsidRPr="00AC3BD8">
        <w:rPr>
          <w:b/>
          <w:bCs/>
        </w:rPr>
        <w:t>R-</w:t>
      </w:r>
      <w:del w:id="226" w:author="ALU" w:date="2012-11-28T15:30:00Z">
        <w:r w:rsidRPr="00AC3BD8" w:rsidDel="00561619">
          <w:rPr>
            <w:b/>
            <w:bCs/>
          </w:rPr>
          <w:delText>x.y</w:delText>
        </w:r>
      </w:del>
      <w:ins w:id="227" w:author="ALU" w:date="2012-11-28T15:30:00Z">
        <w:r w:rsidR="00561619">
          <w:rPr>
            <w:b/>
            <w:bCs/>
          </w:rPr>
          <w:t>8.3.5</w:t>
        </w:r>
      </w:ins>
      <w:r w:rsidRPr="00AC3BD8">
        <w:rPr>
          <w:b/>
          <w:bCs/>
        </w:rPr>
        <w:t>/1:</w:t>
      </w:r>
      <w:r w:rsidRPr="00AC3BD8">
        <w:rPr>
          <w:lang w:eastAsia="ja-JP"/>
        </w:rPr>
        <w:t xml:space="preserve"> The MG is required to support related cipher suites.</w:t>
      </w:r>
    </w:p>
    <w:p w:rsidR="00540A43" w:rsidRPr="00AC3BD8" w:rsidRDefault="00540A43" w:rsidP="00540A43">
      <w:pPr>
        <w:rPr>
          <w:lang w:eastAsia="ja-JP"/>
        </w:rPr>
      </w:pPr>
      <w:r w:rsidRPr="00AC3BD8">
        <w:rPr>
          <w:b/>
          <w:bCs/>
        </w:rPr>
        <w:t>R-</w:t>
      </w:r>
      <w:del w:id="228" w:author="ALU" w:date="2012-11-28T15:30:00Z">
        <w:r w:rsidRPr="00AC3BD8" w:rsidDel="00561619">
          <w:rPr>
            <w:b/>
            <w:bCs/>
          </w:rPr>
          <w:delText>x.y</w:delText>
        </w:r>
      </w:del>
      <w:ins w:id="229" w:author="ALU" w:date="2012-11-28T15:30:00Z">
        <w:r w:rsidR="00561619">
          <w:rPr>
            <w:b/>
            <w:bCs/>
          </w:rPr>
          <w:t>8.3.5</w:t>
        </w:r>
      </w:ins>
      <w:r w:rsidRPr="00AC3BD8">
        <w:rPr>
          <w:b/>
          <w:bCs/>
        </w:rPr>
        <w:t>/2:</w:t>
      </w:r>
      <w:r w:rsidRPr="00AC3BD8">
        <w:rPr>
          <w:lang w:eastAsia="ja-JP"/>
        </w:rPr>
        <w:t xml:space="preserve"> The MG is required to support interfacing to a trusted third party server infrastructure. </w:t>
      </w:r>
    </w:p>
    <w:p w:rsidR="00540A43" w:rsidRPr="00AC3BD8" w:rsidRDefault="00540A43" w:rsidP="00540A43">
      <w:r w:rsidRPr="00AC3BD8">
        <w:rPr>
          <w:lang w:eastAsia="ja-JP"/>
        </w:rPr>
        <w:t>Note: This requirement might depend on other conditions, e.g. for the Kerberos TLS-cipher suites only the TLS-client interacts with the Kerberos server.</w:t>
      </w:r>
    </w:p>
    <w:p w:rsidR="00540A43" w:rsidRPr="00AC3BD8" w:rsidRDefault="00540A43" w:rsidP="00540A43">
      <w:pPr>
        <w:rPr>
          <w:lang w:eastAsia="ja-JP"/>
        </w:rPr>
      </w:pPr>
      <w:r w:rsidRPr="00AC3BD8">
        <w:rPr>
          <w:b/>
          <w:bCs/>
        </w:rPr>
        <w:t>R-</w:t>
      </w:r>
      <w:del w:id="230" w:author="ALU" w:date="2012-11-28T15:30:00Z">
        <w:r w:rsidRPr="00AC3BD8" w:rsidDel="00561619">
          <w:rPr>
            <w:b/>
            <w:bCs/>
          </w:rPr>
          <w:delText>x.y</w:delText>
        </w:r>
      </w:del>
      <w:ins w:id="231" w:author="ALU" w:date="2012-11-28T15:30:00Z">
        <w:r w:rsidR="00561619">
          <w:rPr>
            <w:b/>
            <w:bCs/>
          </w:rPr>
          <w:t>8.3.5</w:t>
        </w:r>
      </w:ins>
      <w:r w:rsidRPr="00AC3BD8">
        <w:rPr>
          <w:b/>
          <w:bCs/>
        </w:rPr>
        <w:t>/3:</w:t>
      </w:r>
      <w:r w:rsidRPr="00AC3BD8">
        <w:rPr>
          <w:lang w:eastAsia="ja-JP"/>
        </w:rPr>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selected via a H.248.TLS property</w:t>
      </w:r>
    </w:p>
    <w:p w:rsidR="00540A43" w:rsidRPr="00AC3BD8" w:rsidRDefault="00540A43" w:rsidP="00FA6292">
      <w:pPr>
        <w:pStyle w:val="Heading2"/>
        <w:rPr>
          <w:lang w:eastAsia="ja-JP"/>
        </w:rPr>
      </w:pPr>
      <w:bookmarkStart w:id="232" w:name="_Toc323895766"/>
      <w:bookmarkStart w:id="233" w:name="_Toc336871486"/>
      <w:r w:rsidRPr="00AC3BD8">
        <w:rPr>
          <w:lang w:eastAsia="ja-JP"/>
        </w:rPr>
        <w:lastRenderedPageBreak/>
        <w:t>8.4</w:t>
      </w:r>
      <w:r w:rsidRPr="00AC3BD8">
        <w:rPr>
          <w:lang w:eastAsia="ja-JP"/>
        </w:rPr>
        <w:tab/>
        <w:t xml:space="preserve">Renegotiation of </w:t>
      </w:r>
      <w:ins w:id="234" w:author="ALU" w:date="2012-11-28T15:33:00Z">
        <w:r w:rsidR="00D76EB3">
          <w:rPr>
            <w:lang w:eastAsia="ja-JP"/>
          </w:rPr>
          <w:t>s</w:t>
        </w:r>
      </w:ins>
      <w:del w:id="235" w:author="ALU" w:date="2012-11-28T15:33:00Z">
        <w:r w:rsidRPr="00AC3BD8" w:rsidDel="00D76EB3">
          <w:rPr>
            <w:lang w:eastAsia="ja-JP"/>
          </w:rPr>
          <w:delText>S</w:delText>
        </w:r>
      </w:del>
      <w:r w:rsidRPr="00AC3BD8">
        <w:rPr>
          <w:lang w:eastAsia="ja-JP"/>
        </w:rPr>
        <w:t xml:space="preserve">ecurity </w:t>
      </w:r>
      <w:ins w:id="236" w:author="ALU" w:date="2012-11-28T15:33:00Z">
        <w:r w:rsidR="00D76EB3">
          <w:rPr>
            <w:lang w:eastAsia="ja-JP"/>
          </w:rPr>
          <w:t>p</w:t>
        </w:r>
      </w:ins>
      <w:del w:id="237" w:author="ALU" w:date="2012-11-28T15:33:00Z">
        <w:r w:rsidRPr="00AC3BD8" w:rsidDel="00D76EB3">
          <w:rPr>
            <w:lang w:eastAsia="ja-JP"/>
          </w:rPr>
          <w:delText>P</w:delText>
        </w:r>
      </w:del>
      <w:r w:rsidRPr="00AC3BD8">
        <w:rPr>
          <w:lang w:eastAsia="ja-JP"/>
        </w:rPr>
        <w:t>arameters</w:t>
      </w:r>
      <w:bookmarkEnd w:id="232"/>
      <w:bookmarkEnd w:id="233"/>
    </w:p>
    <w:p w:rsidR="00540A43" w:rsidRPr="00AC3BD8" w:rsidRDefault="00540A43" w:rsidP="00540A43">
      <w:pPr>
        <w:rPr>
          <w:lang w:eastAsia="ja-JP"/>
        </w:rPr>
      </w:pPr>
      <w:r w:rsidRPr="00AC3BD8">
        <w:rPr>
          <w:b/>
          <w:bCs/>
        </w:rPr>
        <w:t>R-</w:t>
      </w:r>
      <w:del w:id="238" w:author="ALU" w:date="2012-11-28T15:30:00Z">
        <w:r w:rsidRPr="00AC3BD8" w:rsidDel="00561619">
          <w:rPr>
            <w:b/>
            <w:bCs/>
          </w:rPr>
          <w:delText>x.y</w:delText>
        </w:r>
      </w:del>
      <w:ins w:id="239" w:author="ALU" w:date="2012-11-28T15:30:00Z">
        <w:r w:rsidR="00561619">
          <w:rPr>
            <w:b/>
            <w:bCs/>
          </w:rPr>
          <w:t>8.4</w:t>
        </w:r>
      </w:ins>
      <w:r w:rsidRPr="00AC3BD8">
        <w:rPr>
          <w:b/>
          <w:bCs/>
        </w:rPr>
        <w:t>/1:</w:t>
      </w:r>
      <w:r w:rsidRPr="00AC3BD8">
        <w:rPr>
          <w:lang w:eastAsia="ja-JP"/>
        </w:rPr>
        <w:t xml:space="preserve"> The MG is </w:t>
      </w:r>
      <w:r w:rsidR="00951867" w:rsidRPr="00AC3BD8">
        <w:rPr>
          <w:lang w:eastAsia="ja-JP"/>
        </w:rPr>
        <w:t xml:space="preserve">recommended </w:t>
      </w:r>
      <w:r w:rsidRPr="00AC3BD8">
        <w:rPr>
          <w:lang w:eastAsia="ja-JP"/>
        </w:rPr>
        <w:t>to support the renegotiation procedures for the security parameters as specified in [</w:t>
      </w:r>
      <w:r w:rsidR="00C508D1" w:rsidRPr="00AC3BD8">
        <w:rPr>
          <w:lang w:eastAsia="ja-JP"/>
        </w:rPr>
        <w:t>IETF</w:t>
      </w:r>
      <w:r w:rsidRPr="00AC3BD8">
        <w:rPr>
          <w:lang w:eastAsia="ja-JP"/>
        </w:rPr>
        <w:t xml:space="preserve"> </w:t>
      </w:r>
      <w:r w:rsidRPr="00AC3BD8">
        <w:t>RFC</w:t>
      </w:r>
      <w:r w:rsidR="00C508D1" w:rsidRPr="00AC3BD8">
        <w:t xml:space="preserve"> </w:t>
      </w:r>
      <w:r w:rsidRPr="00AC3BD8">
        <w:t>5246</w:t>
      </w:r>
      <w:r w:rsidRPr="00AC3BD8">
        <w:rPr>
          <w:lang w:eastAsia="ja-JP"/>
        </w:rPr>
        <w:t>]. This requirement is applicable for the TLS-client as well as for the TLS-server implementation.</w:t>
      </w:r>
      <w:r w:rsidR="00951867" w:rsidRPr="00AC3BD8">
        <w:rPr>
          <w:lang w:eastAsia="ja-JP"/>
        </w:rPr>
        <w:t xml:space="preserve"> The MGC </w:t>
      </w:r>
      <w:r w:rsidR="0087734D" w:rsidRPr="00AC3BD8">
        <w:rPr>
          <w:lang w:eastAsia="ja-JP"/>
        </w:rPr>
        <w:t>is required to</w:t>
      </w:r>
      <w:r w:rsidR="00951867" w:rsidRPr="00AC3BD8">
        <w:rPr>
          <w:lang w:eastAsia="ja-JP"/>
        </w:rPr>
        <w:t xml:space="preserve"> be able to audit the MG’s capability for renegotiation.</w:t>
      </w:r>
    </w:p>
    <w:p w:rsidR="00540A43" w:rsidRPr="00AC3BD8" w:rsidRDefault="00540A43" w:rsidP="00540A43">
      <w:pPr>
        <w:rPr>
          <w:lang w:eastAsia="ja-JP"/>
        </w:rPr>
      </w:pPr>
      <w:r w:rsidRPr="00AC3BD8">
        <w:rPr>
          <w:b/>
          <w:bCs/>
        </w:rPr>
        <w:t>R-</w:t>
      </w:r>
      <w:del w:id="240" w:author="ALU" w:date="2012-11-28T15:30:00Z">
        <w:r w:rsidRPr="00AC3BD8" w:rsidDel="00561619">
          <w:rPr>
            <w:b/>
            <w:bCs/>
          </w:rPr>
          <w:delText>x.y</w:delText>
        </w:r>
      </w:del>
      <w:ins w:id="241" w:author="ALU" w:date="2012-11-28T15:30:00Z">
        <w:r w:rsidR="00561619">
          <w:rPr>
            <w:b/>
            <w:bCs/>
          </w:rPr>
          <w:t>8.4</w:t>
        </w:r>
      </w:ins>
      <w:r w:rsidRPr="00AC3BD8">
        <w:rPr>
          <w:b/>
          <w:bCs/>
        </w:rPr>
        <w:t>/2:</w:t>
      </w:r>
      <w:r w:rsidRPr="00AC3BD8">
        <w:rPr>
          <w:lang w:eastAsia="ja-JP"/>
        </w:rPr>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pPr>
        <w:rPr>
          <w:lang w:eastAsia="ja-JP"/>
        </w:rPr>
      </w:pPr>
      <w:r w:rsidRPr="00AC3BD8">
        <w:rPr>
          <w:b/>
          <w:bCs/>
        </w:rPr>
        <w:t>R-</w:t>
      </w:r>
      <w:del w:id="242" w:author="ALU" w:date="2012-11-28T15:30:00Z">
        <w:r w:rsidRPr="00AC3BD8" w:rsidDel="00561619">
          <w:rPr>
            <w:b/>
            <w:bCs/>
          </w:rPr>
          <w:delText>x.y</w:delText>
        </w:r>
      </w:del>
      <w:ins w:id="243" w:author="ALU" w:date="2012-11-28T15:30:00Z">
        <w:r w:rsidR="00561619">
          <w:rPr>
            <w:b/>
            <w:bCs/>
          </w:rPr>
          <w:t>8.4</w:t>
        </w:r>
      </w:ins>
      <w:r w:rsidRPr="00AC3BD8">
        <w:rPr>
          <w:b/>
          <w:bCs/>
        </w:rPr>
        <w:t>/3:</w:t>
      </w:r>
      <w:r w:rsidRPr="00AC3BD8">
        <w:rPr>
          <w:lang w:eastAsia="ja-JP"/>
        </w:rPr>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pPr>
        <w:rPr>
          <w:lang w:eastAsia="ja-JP"/>
        </w:rPr>
      </w:pPr>
      <w:r w:rsidRPr="00AC3BD8">
        <w:rPr>
          <w:b/>
          <w:bCs/>
        </w:rPr>
        <w:t>R-</w:t>
      </w:r>
      <w:del w:id="244" w:author="ALU" w:date="2012-11-28T15:30:00Z">
        <w:r w:rsidRPr="00AC3BD8" w:rsidDel="00561619">
          <w:rPr>
            <w:b/>
            <w:bCs/>
          </w:rPr>
          <w:delText>x.y</w:delText>
        </w:r>
      </w:del>
      <w:ins w:id="245" w:author="ALU" w:date="2012-11-28T15:30:00Z">
        <w:r w:rsidR="00561619">
          <w:rPr>
            <w:b/>
            <w:bCs/>
          </w:rPr>
          <w:t>8.4</w:t>
        </w:r>
      </w:ins>
      <w:r w:rsidRPr="00AC3BD8">
        <w:rPr>
          <w:b/>
          <w:bCs/>
        </w:rPr>
        <w:t>/4:</w:t>
      </w:r>
      <w:r w:rsidRPr="00AC3BD8">
        <w:rPr>
          <w:lang w:eastAsia="ja-JP"/>
        </w:rPr>
        <w:t xml:space="preserve"> In case the renegotiation fails, the MG is required to follow the basic error procedures.</w:t>
      </w:r>
    </w:p>
    <w:p w:rsidR="00540A43" w:rsidRPr="00AC3BD8" w:rsidRDefault="00540A43" w:rsidP="00FA6292">
      <w:pPr>
        <w:pStyle w:val="Heading2"/>
        <w:rPr>
          <w:lang w:eastAsia="ja-JP"/>
        </w:rPr>
      </w:pPr>
      <w:bookmarkStart w:id="246" w:name="_Toc323895767"/>
      <w:bookmarkStart w:id="247" w:name="_Toc336871487"/>
      <w:r w:rsidRPr="00AC3BD8">
        <w:rPr>
          <w:lang w:eastAsia="ja-JP"/>
        </w:rPr>
        <w:t>8.5</w:t>
      </w:r>
      <w:r w:rsidRPr="00AC3BD8">
        <w:rPr>
          <w:lang w:eastAsia="ja-JP"/>
        </w:rPr>
        <w:tab/>
        <w:t>Termination of the TLS</w:t>
      </w:r>
      <w:r w:rsidR="00795E32" w:rsidRPr="00AC3BD8">
        <w:rPr>
          <w:lang w:eastAsia="ja-JP"/>
        </w:rPr>
        <w:t>/TCP</w:t>
      </w:r>
      <w:r w:rsidRPr="00AC3BD8">
        <w:rPr>
          <w:lang w:eastAsia="ja-JP"/>
        </w:rPr>
        <w:t xml:space="preserve"> session</w:t>
      </w:r>
      <w:bookmarkEnd w:id="246"/>
      <w:bookmarkEnd w:id="247"/>
    </w:p>
    <w:p w:rsidR="00540A43" w:rsidRPr="00AC3BD8" w:rsidRDefault="00540A43" w:rsidP="00FA6292">
      <w:pPr>
        <w:pStyle w:val="Heading3"/>
        <w:rPr>
          <w:lang w:eastAsia="ja-JP"/>
        </w:rPr>
      </w:pPr>
      <w:bookmarkStart w:id="248" w:name="_Toc323895768"/>
      <w:bookmarkStart w:id="249" w:name="_Toc336871488"/>
      <w:r w:rsidRPr="00AC3BD8">
        <w:rPr>
          <w:lang w:eastAsia="ja-JP"/>
        </w:rPr>
        <w:t>8.5.1</w:t>
      </w:r>
      <w:r w:rsidRPr="00AC3BD8">
        <w:rPr>
          <w:lang w:eastAsia="ja-JP"/>
        </w:rPr>
        <w:tab/>
        <w:t>Termination by remote TLS-endpoint</w:t>
      </w:r>
      <w:bookmarkEnd w:id="248"/>
      <w:bookmarkEnd w:id="249"/>
    </w:p>
    <w:p w:rsidR="00951867" w:rsidRPr="00AC3BD8" w:rsidRDefault="00951867" w:rsidP="00540A43">
      <w:pPr>
        <w:rPr>
          <w:b/>
          <w:bCs/>
        </w:rPr>
      </w:pPr>
      <w:r w:rsidRPr="00AC3BD8">
        <w:rPr>
          <w:lang w:eastAsia="ja-JP"/>
        </w:rPr>
        <w:t>The termination of a TLS</w:t>
      </w:r>
      <w:r w:rsidR="00795E32" w:rsidRPr="00AC3BD8">
        <w:rPr>
          <w:lang w:eastAsia="ja-JP"/>
        </w:rPr>
        <w:t>/TCP</w:t>
      </w:r>
      <w:r w:rsidRPr="00AC3BD8">
        <w:rPr>
          <w:lang w:eastAsia="ja-JP"/>
        </w:rPr>
        <w:t>-session may be initiated by both TLS</w:t>
      </w:r>
      <w:r w:rsidR="00795E32" w:rsidRPr="00AC3BD8">
        <w:rPr>
          <w:lang w:eastAsia="ja-JP"/>
        </w:rPr>
        <w:t>/TCP</w:t>
      </w:r>
      <w:r w:rsidRPr="00AC3BD8">
        <w:rPr>
          <w:lang w:eastAsia="ja-JP"/>
        </w:rPr>
        <w:t>-endpoint</w:t>
      </w:r>
      <w:r w:rsidR="00D07B2F" w:rsidRPr="00AC3BD8">
        <w:rPr>
          <w:lang w:eastAsia="ja-JP"/>
        </w:rPr>
        <w:t>s</w:t>
      </w:r>
      <w:r w:rsidRPr="00AC3BD8">
        <w:rPr>
          <w:lang w:eastAsia="ja-JP"/>
        </w:rPr>
        <w:t xml:space="preserve">. When terminating a session the initiating endpoint sends a </w:t>
      </w:r>
      <w:proofErr w:type="spellStart"/>
      <w:r w:rsidR="002C3CA2" w:rsidRPr="002C3CA2">
        <w:rPr>
          <w:i/>
          <w:lang w:eastAsia="ja-JP"/>
          <w:rPrChange w:id="250" w:author="ALU" w:date="2012-11-12T11:29:00Z">
            <w:rPr>
              <w:lang w:eastAsia="ja-JP"/>
            </w:rPr>
          </w:rPrChange>
        </w:rPr>
        <w:t>close_notify</w:t>
      </w:r>
      <w:proofErr w:type="spellEnd"/>
      <w:r w:rsidRPr="00AC3BD8">
        <w:rPr>
          <w:lang w:eastAsia="ja-JP"/>
        </w:rPr>
        <w:t xml:space="preserve"> Alert message to the remote side.</w:t>
      </w:r>
    </w:p>
    <w:p w:rsidR="00540A43" w:rsidRPr="00AC3BD8" w:rsidRDefault="00540A43" w:rsidP="00540A43">
      <w:pPr>
        <w:rPr>
          <w:highlight w:val="yellow"/>
          <w:lang w:eastAsia="ja-JP"/>
        </w:rPr>
      </w:pPr>
      <w:r w:rsidRPr="00AC3BD8">
        <w:rPr>
          <w:b/>
          <w:bCs/>
        </w:rPr>
        <w:t>R-</w:t>
      </w:r>
      <w:del w:id="251" w:author="ALU" w:date="2012-11-28T15:30:00Z">
        <w:r w:rsidRPr="00AC3BD8" w:rsidDel="00561619">
          <w:rPr>
            <w:b/>
            <w:bCs/>
          </w:rPr>
          <w:delText>x.y</w:delText>
        </w:r>
      </w:del>
      <w:ins w:id="252" w:author="ALU" w:date="2012-11-28T15:30:00Z">
        <w:r w:rsidR="00561619">
          <w:rPr>
            <w:b/>
            <w:bCs/>
          </w:rPr>
          <w:t>8.5.1</w:t>
        </w:r>
      </w:ins>
      <w:r w:rsidRPr="00AC3BD8">
        <w:rPr>
          <w:b/>
          <w:bCs/>
        </w:rPr>
        <w:t>/1:</w:t>
      </w:r>
      <w:r w:rsidRPr="00AC3BD8">
        <w:rPr>
          <w:lang w:eastAsia="ja-JP"/>
        </w:rPr>
        <w:t xml:space="preserve"> On reception</w:t>
      </w:r>
      <w:r w:rsidR="00C508D1" w:rsidRPr="00AC3BD8">
        <w:rPr>
          <w:lang w:eastAsia="ja-JP"/>
        </w:rPr>
        <w:t xml:space="preserve"> </w:t>
      </w:r>
      <w:r w:rsidR="00951867" w:rsidRPr="00AC3BD8">
        <w:rPr>
          <w:lang w:eastAsia="ja-JP"/>
        </w:rPr>
        <w:t xml:space="preserve">of a </w:t>
      </w:r>
      <w:proofErr w:type="spellStart"/>
      <w:r w:rsidR="00F25575" w:rsidRPr="00F25575">
        <w:rPr>
          <w:i/>
          <w:lang w:eastAsia="ja-JP"/>
        </w:rPr>
        <w:t>close_notify</w:t>
      </w:r>
      <w:proofErr w:type="spellEnd"/>
      <w:r w:rsidR="00951867" w:rsidRPr="00AC3BD8">
        <w:rPr>
          <w:lang w:eastAsia="ja-JP"/>
        </w:rPr>
        <w:t xml:space="preserve"> alert the MG </w:t>
      </w:r>
      <w:r w:rsidR="0087734D" w:rsidRPr="00AC3BD8">
        <w:rPr>
          <w:lang w:eastAsia="ja-JP"/>
        </w:rPr>
        <w:t>is required to</w:t>
      </w:r>
      <w:r w:rsidR="00951867" w:rsidRPr="00AC3BD8">
        <w:rPr>
          <w:lang w:eastAsia="ja-JP"/>
        </w:rPr>
        <w:t xml:space="preserve"> close the TLS-session according to the procedures defined in [IETF </w:t>
      </w:r>
      <w:r w:rsidR="00951867" w:rsidRPr="00AC3BD8">
        <w:t>RFC 5246</w:t>
      </w:r>
      <w:r w:rsidR="00951867" w:rsidRPr="00AC3BD8">
        <w:rPr>
          <w:lang w:eastAsia="ja-JP"/>
        </w:rPr>
        <w:t>] and notify the MGC</w:t>
      </w:r>
      <w:r w:rsidR="00D07B2F" w:rsidRPr="00AC3BD8">
        <w:rPr>
          <w:lang w:eastAsia="ja-JP"/>
        </w:rPr>
        <w:t xml:space="preserve"> indicating the</w:t>
      </w:r>
      <w:r w:rsidR="00951867" w:rsidRPr="00AC3BD8">
        <w:rPr>
          <w:lang w:eastAsia="ja-JP"/>
        </w:rPr>
        <w:t xml:space="preserve"> reason for the session termination.</w:t>
      </w:r>
    </w:p>
    <w:p w:rsidR="00540A43" w:rsidRPr="00AC3BD8" w:rsidRDefault="00540A43" w:rsidP="00FA6292">
      <w:pPr>
        <w:pStyle w:val="Heading3"/>
        <w:rPr>
          <w:lang w:eastAsia="ja-JP"/>
        </w:rPr>
      </w:pPr>
      <w:bookmarkStart w:id="253" w:name="_Toc323895769"/>
      <w:bookmarkStart w:id="254" w:name="_Toc336871489"/>
      <w:r w:rsidRPr="00AC3BD8">
        <w:rPr>
          <w:lang w:eastAsia="ja-JP"/>
        </w:rPr>
        <w:t>8.5.2</w:t>
      </w:r>
      <w:r w:rsidRPr="00AC3BD8">
        <w:rPr>
          <w:lang w:eastAsia="ja-JP"/>
        </w:rPr>
        <w:tab/>
        <w:t>Abnormal termination by remote TLS-endpoint</w:t>
      </w:r>
      <w:bookmarkEnd w:id="253"/>
      <w:bookmarkEnd w:id="254"/>
    </w:p>
    <w:p w:rsidR="00951867" w:rsidRPr="00AC3BD8" w:rsidRDefault="00951867" w:rsidP="00951867">
      <w:pPr>
        <w:rPr>
          <w:lang w:eastAsia="ja-JP"/>
        </w:rPr>
      </w:pPr>
      <w:r w:rsidRPr="00AC3BD8">
        <w:rPr>
          <w:b/>
          <w:bCs/>
        </w:rPr>
        <w:t>R-</w:t>
      </w:r>
      <w:del w:id="255" w:author="ALU" w:date="2012-11-28T15:30:00Z">
        <w:r w:rsidRPr="00AC3BD8" w:rsidDel="00561619">
          <w:rPr>
            <w:b/>
            <w:bCs/>
          </w:rPr>
          <w:delText>x.y</w:delText>
        </w:r>
      </w:del>
      <w:ins w:id="256" w:author="ALU" w:date="2012-11-28T15:30:00Z">
        <w:r w:rsidR="00561619">
          <w:rPr>
            <w:b/>
            <w:bCs/>
          </w:rPr>
          <w:t>8.5.2</w:t>
        </w:r>
      </w:ins>
      <w:r w:rsidRPr="00AC3BD8">
        <w:rPr>
          <w:b/>
          <w:bCs/>
        </w:rPr>
        <w:t>/1:</w:t>
      </w:r>
      <w:r w:rsidRPr="00AC3BD8">
        <w:rPr>
          <w:lang w:eastAsia="ja-JP"/>
        </w:rPr>
        <w:t xml:space="preserve"> On</w:t>
      </w:r>
      <w:r w:rsidRPr="00AC3BD8" w:rsidDel="005074B2">
        <w:rPr>
          <w:lang w:eastAsia="ja-JP"/>
        </w:rPr>
        <w:t xml:space="preserve"> </w:t>
      </w:r>
      <w:r w:rsidRPr="00AC3BD8">
        <w:rPr>
          <w:lang w:eastAsia="ja-JP"/>
        </w:rPr>
        <w:t xml:space="preserve">reception of a fatal alert message the MG </w:t>
      </w:r>
      <w:r w:rsidR="0087734D" w:rsidRPr="00AC3BD8">
        <w:rPr>
          <w:lang w:eastAsia="ja-JP"/>
        </w:rPr>
        <w:t>is required to</w:t>
      </w:r>
      <w:r w:rsidRPr="00AC3BD8">
        <w:rPr>
          <w:lang w:eastAsia="ja-JP"/>
        </w:rPr>
        <w:t xml:space="preserve"> close the TLS-session according to the procedures defined in [IETF </w:t>
      </w:r>
      <w:r w:rsidRPr="00AC3BD8">
        <w:t>RFC 5246</w:t>
      </w:r>
      <w:r w:rsidRPr="00AC3BD8">
        <w:rPr>
          <w:lang w:eastAsia="ja-JP"/>
        </w:rPr>
        <w:t>] and notify the MGC</w:t>
      </w:r>
      <w:r w:rsidR="00D07B2F" w:rsidRPr="00AC3BD8">
        <w:rPr>
          <w:lang w:eastAsia="ja-JP"/>
        </w:rPr>
        <w:t xml:space="preserve"> indicating </w:t>
      </w:r>
      <w:r w:rsidRPr="00AC3BD8">
        <w:rPr>
          <w:lang w:eastAsia="ja-JP"/>
        </w:rPr>
        <w:t>the reason for the session termination.</w:t>
      </w:r>
    </w:p>
    <w:p w:rsidR="00540A43" w:rsidRPr="00AC3BD8" w:rsidRDefault="00540A43" w:rsidP="00FA6292">
      <w:pPr>
        <w:pStyle w:val="Heading3"/>
        <w:rPr>
          <w:lang w:eastAsia="ja-JP"/>
        </w:rPr>
      </w:pPr>
      <w:bookmarkStart w:id="257" w:name="_Toc323895770"/>
      <w:bookmarkStart w:id="258" w:name="_Toc336871490"/>
      <w:r w:rsidRPr="00AC3BD8">
        <w:rPr>
          <w:lang w:eastAsia="ja-JP"/>
        </w:rPr>
        <w:t>8.5.3</w:t>
      </w:r>
      <w:r w:rsidRPr="00AC3BD8">
        <w:rPr>
          <w:lang w:eastAsia="ja-JP"/>
        </w:rPr>
        <w:tab/>
        <w:t>Abnormal termination by local TLS-endpoint</w:t>
      </w:r>
      <w:bookmarkEnd w:id="257"/>
      <w:bookmarkEnd w:id="258"/>
    </w:p>
    <w:p w:rsidR="00540A43" w:rsidRPr="00AC3BD8" w:rsidRDefault="0010203E" w:rsidP="00540A43">
      <w:pPr>
        <w:rPr>
          <w:lang w:eastAsia="ja-JP"/>
        </w:rPr>
      </w:pPr>
      <w:r w:rsidRPr="00AC3BD8">
        <w:rPr>
          <w:b/>
          <w:bCs/>
        </w:rPr>
        <w:t>R-</w:t>
      </w:r>
      <w:del w:id="259" w:author="ALU" w:date="2012-11-28T15:31:00Z">
        <w:r w:rsidRPr="00AC3BD8" w:rsidDel="00561619">
          <w:rPr>
            <w:b/>
            <w:bCs/>
          </w:rPr>
          <w:delText>x.y</w:delText>
        </w:r>
      </w:del>
      <w:ins w:id="260" w:author="ALU" w:date="2012-11-28T15:31:00Z">
        <w:r w:rsidR="00561619">
          <w:rPr>
            <w:b/>
            <w:bCs/>
          </w:rPr>
          <w:t>8.5.3</w:t>
        </w:r>
      </w:ins>
      <w:r w:rsidRPr="00AC3BD8">
        <w:rPr>
          <w:b/>
          <w:bCs/>
        </w:rPr>
        <w:t>/1:</w:t>
      </w:r>
      <w:r w:rsidRPr="00AC3BD8">
        <w:rPr>
          <w:lang w:eastAsia="ja-JP"/>
        </w:rPr>
        <w:t xml:space="preserve"> In case the MG detects a condition which requires the TLS-session to be terminated, the procedures defined in [IETF </w:t>
      </w:r>
      <w:r w:rsidRPr="00AC3BD8">
        <w:t>RFC 5246</w:t>
      </w:r>
      <w:r w:rsidRPr="00AC3BD8">
        <w:rPr>
          <w:lang w:eastAsia="ja-JP"/>
        </w:rPr>
        <w:t xml:space="preserve">] </w:t>
      </w:r>
      <w:r w:rsidR="0087734D" w:rsidRPr="00AC3BD8">
        <w:rPr>
          <w:lang w:eastAsia="ja-JP"/>
        </w:rPr>
        <w:t>is required to</w:t>
      </w:r>
      <w:r w:rsidRPr="00AC3BD8">
        <w:rPr>
          <w:lang w:eastAsia="ja-JP"/>
        </w:rPr>
        <w:t xml:space="preserve"> be followed to terminate the session and the MGC </w:t>
      </w:r>
      <w:r w:rsidR="0087734D" w:rsidRPr="00AC3BD8">
        <w:rPr>
          <w:lang w:eastAsia="ja-JP"/>
        </w:rPr>
        <w:t>is required to</w:t>
      </w:r>
      <w:r w:rsidRPr="00AC3BD8">
        <w:rPr>
          <w:lang w:eastAsia="ja-JP"/>
        </w:rPr>
        <w:t xml:space="preserve"> be notified</w:t>
      </w:r>
      <w:r w:rsidR="00D07B2F" w:rsidRPr="00AC3BD8">
        <w:rPr>
          <w:lang w:eastAsia="ja-JP"/>
        </w:rPr>
        <w:t xml:space="preserve"> of</w:t>
      </w:r>
      <w:r w:rsidRPr="00AC3BD8">
        <w:rPr>
          <w:lang w:eastAsia="ja-JP"/>
        </w:rPr>
        <w:t xml:space="preserve"> the reason for the session termination.</w:t>
      </w:r>
    </w:p>
    <w:p w:rsidR="00540A43" w:rsidRPr="00AC3BD8" w:rsidRDefault="00540A43" w:rsidP="00FA6292">
      <w:pPr>
        <w:pStyle w:val="Heading2"/>
        <w:rPr>
          <w:lang w:eastAsia="ja-JP"/>
        </w:rPr>
      </w:pPr>
      <w:bookmarkStart w:id="261" w:name="_Toc323895771"/>
      <w:bookmarkStart w:id="262" w:name="_Toc336871491"/>
      <w:r w:rsidRPr="00AC3BD8">
        <w:rPr>
          <w:lang w:eastAsia="ja-JP"/>
        </w:rPr>
        <w:t>8.6</w:t>
      </w:r>
      <w:r w:rsidRPr="00AC3BD8">
        <w:rPr>
          <w:lang w:eastAsia="ja-JP"/>
        </w:rPr>
        <w:tab/>
        <w:t>Reporting unsuccessful TLS connection setup</w:t>
      </w:r>
      <w:bookmarkEnd w:id="261"/>
      <w:bookmarkEnd w:id="262"/>
    </w:p>
    <w:p w:rsidR="0010203E" w:rsidRPr="00AC3BD8" w:rsidRDefault="0010203E" w:rsidP="00D8584F">
      <w:bookmarkStart w:id="263" w:name="_Toc323895772"/>
      <w:r w:rsidRPr="00AC3BD8">
        <w:rPr>
          <w:b/>
          <w:bCs/>
        </w:rPr>
        <w:t>R-</w:t>
      </w:r>
      <w:del w:id="264" w:author="ALU" w:date="2012-11-28T15:31:00Z">
        <w:r w:rsidRPr="00AC3BD8" w:rsidDel="00561619">
          <w:rPr>
            <w:b/>
            <w:bCs/>
          </w:rPr>
          <w:delText>x.y</w:delText>
        </w:r>
      </w:del>
      <w:ins w:id="265" w:author="ALU" w:date="2012-11-28T15:31:00Z">
        <w:r w:rsidR="00561619">
          <w:rPr>
            <w:b/>
            <w:bCs/>
          </w:rPr>
          <w:t>8.6</w:t>
        </w:r>
      </w:ins>
      <w:r w:rsidRPr="00AC3BD8">
        <w:rPr>
          <w:b/>
          <w:bCs/>
        </w:rPr>
        <w:t>/1:</w:t>
      </w:r>
      <w:r w:rsidRPr="00AC3BD8">
        <w:t xml:space="preserve"> In case the MG detects a non-recoverable error during the TLS-handshake, the same procedure of </w:t>
      </w:r>
      <w:ins w:id="266" w:author="ALU" w:date="2012-11-28T15:31:00Z">
        <w:r w:rsidR="00561619">
          <w:t xml:space="preserve">clause </w:t>
        </w:r>
      </w:ins>
      <w:r w:rsidRPr="00AC3BD8">
        <w:t>8.5.3, R-</w:t>
      </w:r>
      <w:del w:id="267" w:author="ALU" w:date="2012-11-28T15:31:00Z">
        <w:r w:rsidRPr="00AC3BD8" w:rsidDel="00561619">
          <w:delText>x.y</w:delText>
        </w:r>
      </w:del>
      <w:ins w:id="268" w:author="ALU" w:date="2012-11-28T15:31:00Z">
        <w:r w:rsidR="00561619">
          <w:t>8.5.3</w:t>
        </w:r>
      </w:ins>
      <w:r w:rsidRPr="00AC3BD8">
        <w:t xml:space="preserve">/1 </w:t>
      </w:r>
      <w:r w:rsidR="0087734D" w:rsidRPr="00AC3BD8">
        <w:t>is required to</w:t>
      </w:r>
      <w:r w:rsidRPr="00AC3BD8">
        <w:t xml:space="preserve"> be followed.</w:t>
      </w:r>
      <w:bookmarkEnd w:id="263"/>
    </w:p>
    <w:p w:rsidR="00540A43" w:rsidRPr="00AC3BD8" w:rsidRDefault="00540A43" w:rsidP="00FA6292">
      <w:pPr>
        <w:pStyle w:val="Heading2"/>
        <w:rPr>
          <w:lang w:eastAsia="ja-JP"/>
        </w:rPr>
      </w:pPr>
      <w:bookmarkStart w:id="269" w:name="_Toc323895773"/>
      <w:bookmarkStart w:id="270" w:name="_Toc336871492"/>
      <w:r w:rsidRPr="00AC3BD8">
        <w:rPr>
          <w:lang w:eastAsia="ja-JP"/>
        </w:rPr>
        <w:t>8.7</w:t>
      </w:r>
      <w:r w:rsidRPr="00AC3BD8">
        <w:rPr>
          <w:lang w:eastAsia="ja-JP"/>
        </w:rPr>
        <w:tab/>
        <w:t>TLS Statistics</w:t>
      </w:r>
      <w:bookmarkEnd w:id="269"/>
      <w:bookmarkEnd w:id="270"/>
    </w:p>
    <w:p w:rsidR="0010203E" w:rsidRPr="00AC3BD8" w:rsidRDefault="0010203E" w:rsidP="0010203E">
      <w:r w:rsidRPr="00AC3BD8">
        <w:rPr>
          <w:b/>
          <w:bCs/>
        </w:rPr>
        <w:t>R-</w:t>
      </w:r>
      <w:del w:id="271" w:author="ALU" w:date="2012-11-28T15:31:00Z">
        <w:r w:rsidRPr="00AC3BD8" w:rsidDel="00561619">
          <w:rPr>
            <w:b/>
            <w:bCs/>
          </w:rPr>
          <w:delText>x.y</w:delText>
        </w:r>
      </w:del>
      <w:ins w:id="272" w:author="ALU" w:date="2012-11-28T15:31:00Z">
        <w:r w:rsidR="00561619">
          <w:rPr>
            <w:b/>
            <w:bCs/>
          </w:rPr>
          <w:t>8.7</w:t>
        </w:r>
      </w:ins>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lang w:eastAsia="ja-JP"/>
        </w:rPr>
      </w:pPr>
      <w:r w:rsidRPr="00AC3BD8">
        <w:rPr>
          <w:b/>
          <w:bCs/>
        </w:rPr>
        <w:t>R-</w:t>
      </w:r>
      <w:del w:id="273" w:author="ALU" w:date="2012-11-28T15:31:00Z">
        <w:r w:rsidRPr="00AC3BD8" w:rsidDel="00561619">
          <w:rPr>
            <w:b/>
            <w:bCs/>
          </w:rPr>
          <w:delText>x.y</w:delText>
        </w:r>
      </w:del>
      <w:ins w:id="274" w:author="ALU" w:date="2012-11-28T15:31:00Z">
        <w:r w:rsidR="00561619">
          <w:rPr>
            <w:b/>
            <w:bCs/>
          </w:rPr>
          <w:t>8.7</w:t>
        </w:r>
      </w:ins>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rPr>
          <w:lang w:eastAsia="ja-JP"/>
        </w:rPr>
      </w:pPr>
      <w:bookmarkStart w:id="275" w:name="_Toc323895774"/>
      <w:bookmarkStart w:id="276" w:name="_Toc336871493"/>
      <w:proofErr w:type="gramStart"/>
      <w:r w:rsidRPr="00AC3BD8">
        <w:rPr>
          <w:lang w:eastAsia="ja-JP"/>
        </w:rPr>
        <w:t>8.</w:t>
      </w:r>
      <w:proofErr w:type="gramEnd"/>
      <w:del w:id="277" w:author="ALU" w:date="2012-11-28T15:32:00Z">
        <w:r w:rsidRPr="00AC3BD8" w:rsidDel="00561619">
          <w:rPr>
            <w:lang w:eastAsia="ja-JP"/>
          </w:rPr>
          <w:delText>9</w:delText>
        </w:r>
      </w:del>
      <w:ins w:id="278" w:author="ALU" w:date="2012-11-28T15:32:00Z">
        <w:r w:rsidR="00561619">
          <w:rPr>
            <w:lang w:eastAsia="ja-JP"/>
          </w:rPr>
          <w:t>8</w:t>
        </w:r>
      </w:ins>
      <w:r w:rsidRPr="00AC3BD8">
        <w:rPr>
          <w:lang w:eastAsia="ja-JP"/>
        </w:rPr>
        <w:tab/>
        <w:t>Auditing of TLS related capabilities by the MGC</w:t>
      </w:r>
      <w:bookmarkEnd w:id="275"/>
      <w:bookmarkEnd w:id="276"/>
    </w:p>
    <w:p w:rsidR="0010203E" w:rsidRPr="00AC3BD8" w:rsidRDefault="0010203E" w:rsidP="0010203E">
      <w:r w:rsidRPr="00AC3BD8">
        <w:rPr>
          <w:b/>
          <w:bCs/>
        </w:rPr>
        <w:t>R-</w:t>
      </w:r>
      <w:del w:id="279" w:author="ALU" w:date="2012-11-28T15:32:00Z">
        <w:r w:rsidRPr="00AC3BD8" w:rsidDel="00561619">
          <w:rPr>
            <w:b/>
            <w:bCs/>
          </w:rPr>
          <w:delText>x.y</w:delText>
        </w:r>
      </w:del>
      <w:ins w:id="280" w:author="ALU" w:date="2012-11-28T15:32:00Z">
        <w:r w:rsidR="00561619">
          <w:rPr>
            <w:b/>
            <w:bCs/>
          </w:rPr>
          <w:t>8.8</w:t>
        </w:r>
      </w:ins>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TLS-versions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cipher suites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lastRenderedPageBreak/>
        <w:t>Supported compression methods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 for resumption and renegotiation</w:t>
      </w:r>
    </w:p>
    <w:p w:rsidR="0010203E" w:rsidRPr="00AC3BD8" w:rsidRDefault="0010203E" w:rsidP="00D8584F">
      <w:pPr>
        <w:numPr>
          <w:ilvl w:val="0"/>
          <w:numId w:val="35"/>
        </w:numPr>
        <w:tabs>
          <w:tab w:val="clear" w:pos="794"/>
          <w:tab w:val="clear" w:pos="1191"/>
          <w:tab w:val="clear" w:pos="1588"/>
          <w:tab w:val="clear" w:pos="1985"/>
        </w:tabs>
        <w:ind w:left="567" w:hanging="567"/>
        <w:rPr>
          <w:highlight w:val="yellow"/>
        </w:rPr>
      </w:pPr>
      <w:r w:rsidRPr="00AC3BD8">
        <w:rPr>
          <w:highlight w:val="yellow"/>
        </w:rPr>
        <w:t>TBC</w:t>
      </w:r>
    </w:p>
    <w:p w:rsidR="00540A43" w:rsidRPr="00AC3BD8" w:rsidRDefault="00540A43" w:rsidP="00FA6292">
      <w:pPr>
        <w:pStyle w:val="Heading2"/>
        <w:rPr>
          <w:lang w:eastAsia="ja-JP"/>
        </w:rPr>
      </w:pPr>
      <w:bookmarkStart w:id="281" w:name="_Toc323895775"/>
      <w:bookmarkStart w:id="282" w:name="_Toc336871494"/>
      <w:proofErr w:type="gramStart"/>
      <w:r w:rsidRPr="00AC3BD8">
        <w:rPr>
          <w:lang w:eastAsia="ja-JP"/>
        </w:rPr>
        <w:t>8.</w:t>
      </w:r>
      <w:proofErr w:type="gramEnd"/>
      <w:del w:id="283" w:author="ALU" w:date="2012-11-28T15:32:00Z">
        <w:r w:rsidRPr="00AC3BD8" w:rsidDel="00561619">
          <w:rPr>
            <w:lang w:eastAsia="ja-JP"/>
          </w:rPr>
          <w:delText>10</w:delText>
        </w:r>
      </w:del>
      <w:ins w:id="284" w:author="ALU" w:date="2012-11-28T15:32:00Z">
        <w:r w:rsidR="00561619">
          <w:rPr>
            <w:lang w:eastAsia="ja-JP"/>
          </w:rPr>
          <w:t>9</w:t>
        </w:r>
      </w:ins>
      <w:r w:rsidRPr="00AC3BD8">
        <w:rPr>
          <w:lang w:eastAsia="ja-JP"/>
        </w:rPr>
        <w:tab/>
        <w:t xml:space="preserve">Performance and </w:t>
      </w:r>
      <w:ins w:id="285" w:author="ALU" w:date="2012-11-28T15:32:00Z">
        <w:r w:rsidR="00BB62E3">
          <w:rPr>
            <w:lang w:eastAsia="ja-JP"/>
          </w:rPr>
          <w:t>r</w:t>
        </w:r>
      </w:ins>
      <w:del w:id="286" w:author="ALU" w:date="2012-11-28T15:32:00Z">
        <w:r w:rsidRPr="00AC3BD8" w:rsidDel="00BB62E3">
          <w:rPr>
            <w:lang w:eastAsia="ja-JP"/>
          </w:rPr>
          <w:delText>R</w:delText>
        </w:r>
      </w:del>
      <w:r w:rsidRPr="00AC3BD8">
        <w:rPr>
          <w:lang w:eastAsia="ja-JP"/>
        </w:rPr>
        <w:t xml:space="preserve">esource </w:t>
      </w:r>
      <w:ins w:id="287" w:author="ALU" w:date="2012-11-28T15:32:00Z">
        <w:r w:rsidR="00BB62E3">
          <w:rPr>
            <w:lang w:eastAsia="ja-JP"/>
          </w:rPr>
          <w:t>a</w:t>
        </w:r>
      </w:ins>
      <w:del w:id="288" w:author="ALU" w:date="2012-11-28T15:32:00Z">
        <w:r w:rsidRPr="00AC3BD8" w:rsidDel="00BB62E3">
          <w:rPr>
            <w:lang w:eastAsia="ja-JP"/>
          </w:rPr>
          <w:delText>A</w:delText>
        </w:r>
      </w:del>
      <w:r w:rsidRPr="00AC3BD8">
        <w:rPr>
          <w:lang w:eastAsia="ja-JP"/>
        </w:rPr>
        <w:t>spects</w:t>
      </w:r>
      <w:bookmarkEnd w:id="281"/>
      <w:bookmarkEnd w:id="282"/>
    </w:p>
    <w:p w:rsidR="0087734D" w:rsidRPr="00AC3BD8" w:rsidRDefault="0087734D" w:rsidP="0087734D">
      <w:r w:rsidRPr="00AC3BD8">
        <w:rPr>
          <w:b/>
          <w:bCs/>
        </w:rPr>
        <w:t>R-</w:t>
      </w:r>
      <w:del w:id="289" w:author="ALU" w:date="2012-11-28T15:32:00Z">
        <w:r w:rsidRPr="00AC3BD8" w:rsidDel="00561619">
          <w:rPr>
            <w:b/>
            <w:bCs/>
          </w:rPr>
          <w:delText>x.y</w:delText>
        </w:r>
      </w:del>
      <w:ins w:id="290" w:author="ALU" w:date="2012-11-28T15:32:00Z">
        <w:r w:rsidR="00561619">
          <w:rPr>
            <w:b/>
            <w:bCs/>
          </w:rPr>
          <w:t>8.9</w:t>
        </w:r>
      </w:ins>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21145B" w:rsidP="00FA6292">
      <w:pPr>
        <w:pStyle w:val="Heading1"/>
      </w:pPr>
      <w:bookmarkStart w:id="291" w:name="_Toc323895776"/>
      <w:bookmarkStart w:id="292" w:name="_Toc336871495"/>
      <w:r w:rsidRPr="00AC3BD8">
        <w:rPr>
          <w:lang w:eastAsia="ja-JP"/>
        </w:rPr>
        <w:t>9</w:t>
      </w:r>
      <w:r w:rsidRPr="00AC3BD8">
        <w:rPr>
          <w:lang w:eastAsia="ja-JP"/>
        </w:rPr>
        <w:tab/>
      </w:r>
      <w:r w:rsidR="004A09AA" w:rsidRPr="00AC3BD8">
        <w:rPr>
          <w:lang w:eastAsia="ja-JP"/>
        </w:rPr>
        <w:t>H.248 profile specification guidelines</w:t>
      </w:r>
      <w:bookmarkEnd w:id="291"/>
      <w:bookmarkEnd w:id="292"/>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Pr>
        <w:rPr>
          <w:lang w:eastAsia="ja-JP"/>
        </w:rPr>
      </w:pPr>
    </w:p>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5" w:author="ALU" w:date="2012-05-06T17:22:00Z" w:initials="ALU">
    <w:p w:rsidR="00BB62E3" w:rsidRDefault="00BB62E3">
      <w:pPr>
        <w:pStyle w:val="CommentText"/>
      </w:pPr>
      <w:r>
        <w:rPr>
          <w:rStyle w:val="CommentReference"/>
        </w:rPr>
        <w:annotationRef/>
      </w:r>
      <w:proofErr w:type="gramStart"/>
      <w:r>
        <w:t>perhaps</w:t>
      </w:r>
      <w:proofErr w:type="gramEnd"/>
      <w:r>
        <w:t xml:space="preserve"> we got to split this in two requirements</w:t>
      </w:r>
    </w:p>
  </w:comment>
  <w:comment w:id="158" w:author="Author" w:date="2012-05-06T17:22:00Z" w:initials="A">
    <w:p w:rsidR="00BB62E3" w:rsidRDefault="00BB62E3"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2E3" w:rsidRDefault="00BB62E3">
      <w:r>
        <w:separator/>
      </w:r>
    </w:p>
  </w:endnote>
  <w:endnote w:type="continuationSeparator" w:id="0">
    <w:p w:rsidR="00BB62E3" w:rsidRDefault="00BB6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CF5" w:rsidRDefault="008A4C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CF5" w:rsidRDefault="008A4CF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BB62E3" w:rsidRPr="00AE5FC4" w:rsidTr="00FB46BA">
      <w:trPr>
        <w:cantSplit/>
        <w:trHeight w:val="204"/>
        <w:jc w:val="center"/>
      </w:trPr>
      <w:tc>
        <w:tcPr>
          <w:tcW w:w="1617" w:type="dxa"/>
          <w:tcBorders>
            <w:top w:val="single" w:sz="12" w:space="0" w:color="auto"/>
          </w:tcBorders>
        </w:tcPr>
        <w:p w:rsidR="00BB62E3" w:rsidRPr="00D45379" w:rsidRDefault="00BB62E3" w:rsidP="00FB46BA">
          <w:pPr>
            <w:rPr>
              <w:b/>
              <w:bCs/>
              <w:sz w:val="22"/>
              <w:szCs w:val="22"/>
            </w:rPr>
          </w:pPr>
          <w:r w:rsidRPr="00D45379">
            <w:rPr>
              <w:b/>
              <w:bCs/>
              <w:sz w:val="22"/>
              <w:szCs w:val="22"/>
            </w:rPr>
            <w:t>Contact</w:t>
          </w:r>
        </w:p>
      </w:tc>
      <w:tc>
        <w:tcPr>
          <w:tcW w:w="3543" w:type="dxa"/>
          <w:tcBorders>
            <w:top w:val="single" w:sz="12" w:space="0" w:color="auto"/>
          </w:tcBorders>
        </w:tcPr>
        <w:p w:rsidR="00BB62E3" w:rsidRPr="00D45379" w:rsidRDefault="00BB62E3" w:rsidP="00FB46BA">
          <w:pPr>
            <w:pStyle w:val="Headingb"/>
            <w:spacing w:before="120"/>
            <w:rPr>
              <w:bCs/>
              <w:smallCaps/>
              <w:sz w:val="22"/>
              <w:szCs w:val="22"/>
              <w:lang w:val="de-DE"/>
            </w:rPr>
          </w:pPr>
          <w:r w:rsidRPr="00D45379">
            <w:rPr>
              <w:bCs/>
              <w:smallCaps/>
              <w:sz w:val="22"/>
              <w:szCs w:val="22"/>
              <w:lang w:val="de-DE"/>
            </w:rPr>
            <w:t>Albrecht Schwarz</w:t>
          </w:r>
        </w:p>
        <w:p w:rsidR="00BB62E3" w:rsidRPr="00D45379" w:rsidRDefault="00BB62E3" w:rsidP="00FB46BA">
          <w:pPr>
            <w:spacing w:before="0"/>
            <w:rPr>
              <w:sz w:val="22"/>
              <w:szCs w:val="22"/>
              <w:lang w:val="de-DE"/>
            </w:rPr>
          </w:pPr>
          <w:r w:rsidRPr="00D45379">
            <w:rPr>
              <w:sz w:val="22"/>
              <w:szCs w:val="22"/>
              <w:lang w:val="de-DE"/>
            </w:rPr>
            <w:t>ALCATEL-LUCENT</w:t>
          </w:r>
        </w:p>
        <w:p w:rsidR="00BB62E3" w:rsidRPr="00D45379" w:rsidRDefault="00BB62E3" w:rsidP="00FB46BA">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B62E3" w:rsidRPr="00D45379" w:rsidRDefault="00BB62E3" w:rsidP="00FB46BA">
          <w:pPr>
            <w:rPr>
              <w:sz w:val="22"/>
              <w:szCs w:val="22"/>
            </w:rPr>
          </w:pPr>
          <w:r w:rsidRPr="00D45379">
            <w:rPr>
              <w:sz w:val="22"/>
              <w:szCs w:val="22"/>
            </w:rPr>
            <w:t xml:space="preserve">Tel: </w:t>
          </w:r>
          <w:r w:rsidRPr="00D45379">
            <w:rPr>
              <w:sz w:val="22"/>
              <w:szCs w:val="22"/>
            </w:rPr>
            <w:tab/>
            <w:t>+49-711-821-41425</w:t>
          </w:r>
        </w:p>
        <w:p w:rsidR="00BB62E3" w:rsidRPr="00D45379" w:rsidRDefault="00BB62E3" w:rsidP="00FB46BA">
          <w:pPr>
            <w:spacing w:before="0"/>
            <w:rPr>
              <w:sz w:val="22"/>
              <w:szCs w:val="22"/>
            </w:rPr>
          </w:pPr>
          <w:r w:rsidRPr="00D45379">
            <w:rPr>
              <w:sz w:val="22"/>
              <w:szCs w:val="22"/>
            </w:rPr>
            <w:t xml:space="preserve">Fax: </w:t>
          </w:r>
          <w:r w:rsidRPr="00D45379">
            <w:rPr>
              <w:sz w:val="22"/>
              <w:szCs w:val="22"/>
            </w:rPr>
            <w:tab/>
            <w:t>+49-711-821-40247</w:t>
          </w:r>
        </w:p>
        <w:p w:rsidR="00BB62E3" w:rsidRPr="00D45379" w:rsidRDefault="00BB62E3" w:rsidP="00FB46BA">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BB62E3" w:rsidRPr="00AE5FC4" w:rsidTr="00FB46BA">
      <w:trPr>
        <w:cantSplit/>
        <w:trHeight w:val="204"/>
        <w:jc w:val="center"/>
      </w:trPr>
      <w:tc>
        <w:tcPr>
          <w:tcW w:w="1617" w:type="dxa"/>
          <w:tcBorders>
            <w:top w:val="single" w:sz="12" w:space="0" w:color="auto"/>
          </w:tcBorders>
        </w:tcPr>
        <w:p w:rsidR="00BB62E3" w:rsidRPr="00D45379" w:rsidRDefault="00BB62E3" w:rsidP="00FB46BA">
          <w:pPr>
            <w:rPr>
              <w:b/>
              <w:bCs/>
              <w:sz w:val="22"/>
              <w:szCs w:val="22"/>
            </w:rPr>
          </w:pPr>
          <w:r w:rsidRPr="00D45379">
            <w:rPr>
              <w:b/>
              <w:bCs/>
              <w:sz w:val="22"/>
              <w:szCs w:val="22"/>
            </w:rPr>
            <w:t>Contact</w:t>
          </w:r>
        </w:p>
      </w:tc>
      <w:tc>
        <w:tcPr>
          <w:tcW w:w="3543" w:type="dxa"/>
          <w:tcBorders>
            <w:top w:val="single" w:sz="12" w:space="0" w:color="auto"/>
          </w:tcBorders>
        </w:tcPr>
        <w:p w:rsidR="00BB62E3" w:rsidRPr="00D45379" w:rsidRDefault="00BB62E3" w:rsidP="00FB46BA">
          <w:pPr>
            <w:pStyle w:val="Headingb"/>
            <w:spacing w:before="120"/>
            <w:rPr>
              <w:bCs/>
              <w:smallCaps/>
              <w:sz w:val="22"/>
              <w:szCs w:val="22"/>
              <w:lang w:val="de-DE"/>
            </w:rPr>
          </w:pPr>
          <w:r w:rsidRPr="00D45379">
            <w:rPr>
              <w:bCs/>
              <w:smallCaps/>
              <w:sz w:val="22"/>
              <w:szCs w:val="22"/>
              <w:lang w:val="de-DE"/>
            </w:rPr>
            <w:t>Juergen Stoetzer-Bradler</w:t>
          </w:r>
        </w:p>
        <w:p w:rsidR="00BB62E3" w:rsidRPr="00D45379" w:rsidRDefault="00BB62E3" w:rsidP="00FB46BA">
          <w:pPr>
            <w:spacing w:before="0"/>
            <w:rPr>
              <w:sz w:val="22"/>
              <w:szCs w:val="22"/>
              <w:lang w:val="de-DE"/>
            </w:rPr>
          </w:pPr>
          <w:r w:rsidRPr="00D45379">
            <w:rPr>
              <w:sz w:val="22"/>
              <w:szCs w:val="22"/>
              <w:lang w:val="de-DE"/>
            </w:rPr>
            <w:t>ALCATEL-LUCENT</w:t>
          </w:r>
        </w:p>
        <w:p w:rsidR="00BB62E3" w:rsidRPr="00D45379" w:rsidRDefault="00BB62E3" w:rsidP="00FB46BA">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B62E3" w:rsidRPr="00D45379" w:rsidRDefault="00BB62E3" w:rsidP="00FB46BA">
          <w:pPr>
            <w:rPr>
              <w:sz w:val="22"/>
              <w:szCs w:val="22"/>
              <w:lang w:val="fr-FR"/>
            </w:rPr>
          </w:pPr>
          <w:r w:rsidRPr="00D45379">
            <w:rPr>
              <w:sz w:val="22"/>
              <w:szCs w:val="22"/>
              <w:lang w:val="fr-FR"/>
            </w:rPr>
            <w:t xml:space="preserve">Tel: </w:t>
          </w:r>
          <w:r w:rsidRPr="00D45379">
            <w:rPr>
              <w:sz w:val="22"/>
              <w:szCs w:val="22"/>
              <w:lang w:val="fr-FR"/>
            </w:rPr>
            <w:tab/>
            <w:t>+49-711-821-45398</w:t>
          </w:r>
        </w:p>
        <w:p w:rsidR="00BB62E3" w:rsidRPr="00D45379" w:rsidRDefault="00BB62E3" w:rsidP="00FB46BA">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B62E3" w:rsidRPr="00D45379" w:rsidRDefault="00BB62E3" w:rsidP="00FB46BA">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BB62E3" w:rsidRPr="00AE5FC4" w:rsidTr="00FB46BA">
      <w:trPr>
        <w:cantSplit/>
        <w:trHeight w:val="204"/>
        <w:jc w:val="center"/>
      </w:trPr>
      <w:tc>
        <w:tcPr>
          <w:tcW w:w="1617" w:type="dxa"/>
          <w:tcBorders>
            <w:top w:val="single" w:sz="12" w:space="0" w:color="auto"/>
          </w:tcBorders>
        </w:tcPr>
        <w:p w:rsidR="00BB62E3" w:rsidRPr="00D45379" w:rsidRDefault="00BB62E3" w:rsidP="00FB46BA">
          <w:pPr>
            <w:rPr>
              <w:b/>
              <w:bCs/>
              <w:sz w:val="22"/>
              <w:szCs w:val="22"/>
            </w:rPr>
          </w:pPr>
          <w:r w:rsidRPr="00D45379">
            <w:rPr>
              <w:b/>
              <w:bCs/>
              <w:sz w:val="22"/>
              <w:szCs w:val="22"/>
            </w:rPr>
            <w:t>Contact</w:t>
          </w:r>
        </w:p>
      </w:tc>
      <w:tc>
        <w:tcPr>
          <w:tcW w:w="3543" w:type="dxa"/>
          <w:tcBorders>
            <w:top w:val="single" w:sz="12" w:space="0" w:color="auto"/>
          </w:tcBorders>
        </w:tcPr>
        <w:p w:rsidR="00BB62E3" w:rsidRPr="00D45379" w:rsidRDefault="00BB62E3" w:rsidP="00FB46BA">
          <w:pPr>
            <w:pStyle w:val="Headingb"/>
            <w:spacing w:before="120"/>
            <w:rPr>
              <w:bCs/>
              <w:smallCaps/>
              <w:sz w:val="22"/>
              <w:szCs w:val="22"/>
              <w:lang w:val="it-IT"/>
            </w:rPr>
          </w:pPr>
          <w:r w:rsidRPr="00D45379">
            <w:rPr>
              <w:bCs/>
              <w:smallCaps/>
              <w:sz w:val="22"/>
              <w:szCs w:val="22"/>
              <w:lang w:val="it-IT"/>
            </w:rPr>
            <w:t>Jens Guballa</w:t>
          </w:r>
        </w:p>
        <w:p w:rsidR="00BB62E3" w:rsidRPr="00D45379" w:rsidRDefault="00BB62E3" w:rsidP="00FB46BA">
          <w:pPr>
            <w:spacing w:before="0"/>
            <w:rPr>
              <w:sz w:val="22"/>
              <w:szCs w:val="22"/>
              <w:lang w:val="it-IT"/>
            </w:rPr>
          </w:pPr>
          <w:r w:rsidRPr="00D45379">
            <w:rPr>
              <w:sz w:val="22"/>
              <w:szCs w:val="22"/>
              <w:lang w:val="it-IT"/>
            </w:rPr>
            <w:t>ALCATEL-LUCENT</w:t>
          </w:r>
        </w:p>
        <w:p w:rsidR="00BB62E3" w:rsidRPr="00D45379" w:rsidRDefault="00BB62E3" w:rsidP="00FB46BA">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BB62E3" w:rsidRPr="00D45379" w:rsidRDefault="00BB62E3" w:rsidP="00FB46BA">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BB62E3" w:rsidRPr="00D45379" w:rsidRDefault="00BB62E3" w:rsidP="00FB46BA">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B62E3" w:rsidRPr="00D45379" w:rsidRDefault="00BB62E3" w:rsidP="00FB46BA">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BB62E3" w:rsidRPr="00AE5FC4" w:rsidTr="00FB46BA">
      <w:trPr>
        <w:cantSplit/>
        <w:trHeight w:val="204"/>
        <w:jc w:val="center"/>
      </w:trPr>
      <w:tc>
        <w:tcPr>
          <w:tcW w:w="1617" w:type="dxa"/>
          <w:tcBorders>
            <w:top w:val="single" w:sz="12" w:space="0" w:color="auto"/>
          </w:tcBorders>
        </w:tcPr>
        <w:p w:rsidR="00BB62E3" w:rsidRPr="00D45379" w:rsidRDefault="00BB62E3" w:rsidP="00FB46BA">
          <w:pPr>
            <w:rPr>
              <w:b/>
              <w:bCs/>
              <w:sz w:val="22"/>
              <w:szCs w:val="22"/>
            </w:rPr>
          </w:pPr>
          <w:r w:rsidRPr="00D45379">
            <w:rPr>
              <w:b/>
              <w:bCs/>
              <w:sz w:val="22"/>
              <w:szCs w:val="22"/>
            </w:rPr>
            <w:t>Contact:</w:t>
          </w:r>
        </w:p>
      </w:tc>
      <w:tc>
        <w:tcPr>
          <w:tcW w:w="3543" w:type="dxa"/>
          <w:tcBorders>
            <w:top w:val="single" w:sz="12" w:space="0" w:color="auto"/>
          </w:tcBorders>
        </w:tcPr>
        <w:p w:rsidR="00BB62E3" w:rsidRPr="00D45379" w:rsidRDefault="00BB62E3" w:rsidP="00FB46BA">
          <w:pPr>
            <w:pStyle w:val="Headingb"/>
            <w:spacing w:before="120"/>
            <w:rPr>
              <w:bCs/>
              <w:smallCaps/>
              <w:sz w:val="22"/>
              <w:szCs w:val="22"/>
              <w:lang w:val="en-US"/>
            </w:rPr>
          </w:pPr>
          <w:r w:rsidRPr="00D45379">
            <w:rPr>
              <w:bCs/>
              <w:smallCaps/>
              <w:sz w:val="22"/>
              <w:szCs w:val="22"/>
              <w:lang w:val="en-US"/>
            </w:rPr>
            <w:t>He Bing</w:t>
          </w:r>
        </w:p>
        <w:p w:rsidR="00BB62E3" w:rsidRPr="00D45379" w:rsidRDefault="00BB62E3" w:rsidP="00FB46BA">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BB62E3" w:rsidRPr="00D45379" w:rsidRDefault="00BB62E3" w:rsidP="00FB46BA">
          <w:pPr>
            <w:rPr>
              <w:sz w:val="22"/>
              <w:szCs w:val="22"/>
              <w:lang w:val="fr-FR"/>
            </w:rPr>
          </w:pPr>
          <w:r w:rsidRPr="00D45379">
            <w:rPr>
              <w:sz w:val="22"/>
              <w:szCs w:val="22"/>
              <w:lang w:val="fr-FR"/>
            </w:rPr>
            <w:t xml:space="preserve">Tel: </w:t>
          </w:r>
          <w:r w:rsidRPr="00D45379">
            <w:rPr>
              <w:sz w:val="22"/>
              <w:szCs w:val="22"/>
              <w:lang w:val="fr-FR"/>
            </w:rPr>
            <w:tab/>
            <w:t>+86 21 50554550 3619</w:t>
          </w:r>
        </w:p>
        <w:p w:rsidR="00BB62E3" w:rsidRPr="00D45379" w:rsidRDefault="00BB62E3" w:rsidP="00FB46BA">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BB62E3" w:rsidRPr="00D45379" w:rsidRDefault="00BB62E3" w:rsidP="00FB46BA">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BB62E3" w:rsidRPr="00AE5FC4" w:rsidTr="00FB46BA">
      <w:trPr>
        <w:cantSplit/>
        <w:trHeight w:val="204"/>
        <w:jc w:val="center"/>
      </w:trPr>
      <w:tc>
        <w:tcPr>
          <w:tcW w:w="1617" w:type="dxa"/>
          <w:tcBorders>
            <w:top w:val="single" w:sz="12" w:space="0" w:color="auto"/>
          </w:tcBorders>
        </w:tcPr>
        <w:p w:rsidR="00BB62E3" w:rsidRPr="00D45379" w:rsidRDefault="00BB62E3" w:rsidP="00FB46BA">
          <w:pPr>
            <w:rPr>
              <w:b/>
              <w:bCs/>
              <w:sz w:val="22"/>
              <w:szCs w:val="22"/>
            </w:rPr>
          </w:pPr>
          <w:r w:rsidRPr="00D45379">
            <w:rPr>
              <w:b/>
              <w:bCs/>
              <w:sz w:val="22"/>
              <w:szCs w:val="22"/>
            </w:rPr>
            <w:t>Contact:</w:t>
          </w:r>
        </w:p>
      </w:tc>
      <w:tc>
        <w:tcPr>
          <w:tcW w:w="3543" w:type="dxa"/>
          <w:tcBorders>
            <w:top w:val="single" w:sz="12" w:space="0" w:color="auto"/>
          </w:tcBorders>
        </w:tcPr>
        <w:p w:rsidR="00BB62E3" w:rsidRPr="00D45379" w:rsidRDefault="00BB62E3" w:rsidP="00FB46BA">
          <w:pPr>
            <w:pStyle w:val="Headingb"/>
            <w:spacing w:before="120"/>
            <w:rPr>
              <w:bCs/>
              <w:smallCaps/>
              <w:sz w:val="22"/>
              <w:szCs w:val="22"/>
              <w:lang w:val="it-IT"/>
            </w:rPr>
          </w:pPr>
          <w:r w:rsidRPr="00D45379">
            <w:rPr>
              <w:bCs/>
              <w:smallCaps/>
              <w:sz w:val="22"/>
              <w:szCs w:val="22"/>
              <w:lang w:val="it-IT"/>
            </w:rPr>
            <w:t>Fei A Chen</w:t>
          </w:r>
        </w:p>
        <w:p w:rsidR="00BB62E3" w:rsidRPr="00D45379" w:rsidRDefault="00BB62E3" w:rsidP="00FB46BA">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BB62E3" w:rsidRPr="00D45379" w:rsidRDefault="00BB62E3" w:rsidP="00FB46BA">
          <w:pPr>
            <w:rPr>
              <w:sz w:val="22"/>
              <w:szCs w:val="22"/>
              <w:lang w:val="fr-FR"/>
            </w:rPr>
          </w:pPr>
          <w:r w:rsidRPr="00D45379">
            <w:rPr>
              <w:sz w:val="22"/>
              <w:szCs w:val="22"/>
              <w:lang w:val="fr-FR"/>
            </w:rPr>
            <w:t xml:space="preserve">Tel: </w:t>
          </w:r>
          <w:r w:rsidRPr="00D45379">
            <w:rPr>
              <w:sz w:val="22"/>
              <w:szCs w:val="22"/>
              <w:lang w:val="fr-FR"/>
            </w:rPr>
            <w:tab/>
            <w:t>+86 21 50554550 7548</w:t>
          </w:r>
        </w:p>
        <w:p w:rsidR="00BB62E3" w:rsidRPr="00D45379" w:rsidRDefault="00BB62E3" w:rsidP="00FB46BA">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BB62E3" w:rsidRPr="00D45379" w:rsidRDefault="00BB62E3" w:rsidP="00FB46BA">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BB62E3" w:rsidRPr="0037415F" w:rsidTr="00FB46B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B62E3" w:rsidRPr="0037415F" w:rsidRDefault="00BB62E3" w:rsidP="00FB46BA">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B62E3" w:rsidRPr="0037415F" w:rsidRDefault="00BB62E3" w:rsidP="00FB46BA">
    <w:pPr>
      <w:spacing w:before="0"/>
      <w:rPr>
        <w:sz w:val="18"/>
      </w:rPr>
    </w:pPr>
  </w:p>
  <w:p w:rsidR="00BB62E3" w:rsidRPr="00FB46BA" w:rsidRDefault="00BB62E3" w:rsidP="00FB46B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BB62E3" w:rsidRPr="008A2199" w:rsidTr="00356352">
      <w:trPr>
        <w:cantSplit/>
        <w:trHeight w:val="204"/>
        <w:jc w:val="center"/>
      </w:trPr>
      <w:tc>
        <w:tcPr>
          <w:tcW w:w="1617" w:type="dxa"/>
          <w:tcBorders>
            <w:top w:val="single" w:sz="12" w:space="0" w:color="auto"/>
          </w:tcBorders>
        </w:tcPr>
        <w:p w:rsidR="00BB62E3" w:rsidRPr="008A2199" w:rsidRDefault="00BB62E3" w:rsidP="00356352">
          <w:pPr>
            <w:rPr>
              <w:b/>
              <w:bCs/>
              <w:sz w:val="22"/>
            </w:rPr>
          </w:pPr>
          <w:r w:rsidRPr="008A2199">
            <w:rPr>
              <w:b/>
              <w:bCs/>
              <w:sz w:val="22"/>
            </w:rPr>
            <w:t>Contact:</w:t>
          </w:r>
        </w:p>
      </w:tc>
      <w:tc>
        <w:tcPr>
          <w:tcW w:w="2551" w:type="dxa"/>
          <w:tcBorders>
            <w:top w:val="single" w:sz="12" w:space="0" w:color="auto"/>
          </w:tcBorders>
        </w:tcPr>
        <w:p w:rsidR="00BB62E3" w:rsidRPr="00951D40" w:rsidRDefault="00BB62E3"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BB62E3" w:rsidRPr="008A2199" w:rsidRDefault="00BB62E3"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BB62E3"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B62E3" w:rsidRPr="008A2199" w:rsidRDefault="00BB62E3"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B62E3" w:rsidRPr="008A2199" w:rsidRDefault="00BB62E3"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2E3" w:rsidRDefault="00BB62E3">
      <w:r>
        <w:separator/>
      </w:r>
    </w:p>
  </w:footnote>
  <w:footnote w:type="continuationSeparator" w:id="0">
    <w:p w:rsidR="00BB62E3" w:rsidRDefault="00BB6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2E3" w:rsidRDefault="00BB62E3">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CF5" w:rsidRPr="008A4CF5" w:rsidRDefault="008A4CF5" w:rsidP="008A4CF5">
    <w:pPr>
      <w:pStyle w:val="Header"/>
      <w:rPr>
        <w:lang w:val="pt-BR"/>
      </w:rPr>
    </w:pPr>
    <w:r w:rsidRPr="008A4CF5">
      <w:t xml:space="preserve">- </w:t>
    </w:r>
    <w:fldSimple w:instr=" PAGE  \* MERGEFORMAT ">
      <w:r>
        <w:rPr>
          <w:noProof/>
        </w:rPr>
        <w:t>2</w:t>
      </w:r>
    </w:fldSimple>
    <w:r w:rsidRPr="008A4CF5">
      <w:rPr>
        <w:lang w:val="pt-BR"/>
      </w:rPr>
      <w:t xml:space="preserve"> </w:t>
    </w:r>
    <w:r w:rsidRPr="008A4CF5">
      <w:rPr>
        <w:lang w:val="pt-BR"/>
      </w:rPr>
      <w:t>-</w:t>
    </w:r>
  </w:p>
  <w:p w:rsidR="008A4CF5" w:rsidRPr="008A4CF5" w:rsidRDefault="008A4CF5" w:rsidP="008A4CF5">
    <w:pPr>
      <w:pStyle w:val="Header"/>
      <w:rPr>
        <w:lang w:val="pt-BR"/>
      </w:rPr>
    </w:pPr>
    <w:fldSimple w:instr=" STYLEREF  Docnumber  \* MERGEFORMAT ">
      <w:r>
        <w:rPr>
          <w:noProof/>
        </w:rPr>
        <w:t>COM 16 – C 24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CF5" w:rsidRDefault="008A4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7">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2">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4">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6"/>
  </w:num>
  <w:num w:numId="9">
    <w:abstractNumId w:val="20"/>
  </w:num>
  <w:num w:numId="10">
    <w:abstractNumId w:val="30"/>
  </w:num>
  <w:num w:numId="11">
    <w:abstractNumId w:val="8"/>
  </w:num>
  <w:num w:numId="12">
    <w:abstractNumId w:val="25"/>
  </w:num>
  <w:num w:numId="13">
    <w:abstractNumId w:val="12"/>
  </w:num>
  <w:num w:numId="14">
    <w:abstractNumId w:val="29"/>
  </w:num>
  <w:num w:numId="15">
    <w:abstractNumId w:val="33"/>
  </w:num>
  <w:num w:numId="16">
    <w:abstractNumId w:val="35"/>
  </w:num>
  <w:num w:numId="17">
    <w:abstractNumId w:val="10"/>
  </w:num>
  <w:num w:numId="18">
    <w:abstractNumId w:val="34"/>
  </w:num>
  <w:num w:numId="19">
    <w:abstractNumId w:val="9"/>
  </w:num>
  <w:num w:numId="20">
    <w:abstractNumId w:val="31"/>
  </w:num>
  <w:num w:numId="21">
    <w:abstractNumId w:val="5"/>
  </w:num>
  <w:num w:numId="22">
    <w:abstractNumId w:val="28"/>
  </w:num>
  <w:num w:numId="23">
    <w:abstractNumId w:val="23"/>
  </w:num>
  <w:num w:numId="24">
    <w:abstractNumId w:val="24"/>
  </w:num>
  <w:num w:numId="25">
    <w:abstractNumId w:val="6"/>
  </w:num>
  <w:num w:numId="26">
    <w:abstractNumId w:val="3"/>
  </w:num>
  <w:num w:numId="27">
    <w:abstractNumId w:val="7"/>
  </w:num>
  <w:num w:numId="28">
    <w:abstractNumId w:val="18"/>
  </w:num>
  <w:num w:numId="29">
    <w:abstractNumId w:val="26"/>
  </w:num>
  <w:num w:numId="30">
    <w:abstractNumId w:val="15"/>
  </w:num>
  <w:num w:numId="31">
    <w:abstractNumId w:val="14"/>
  </w:num>
  <w:num w:numId="32">
    <w:abstractNumId w:val="32"/>
  </w:num>
  <w:num w:numId="33">
    <w:abstractNumId w:val="4"/>
  </w:num>
  <w:num w:numId="34">
    <w:abstractNumId w:val="27"/>
  </w:num>
  <w:num w:numId="35">
    <w:abstractNumId w:val="2"/>
  </w:num>
  <w:num w:numId="36">
    <w:abstractNumId w:val="17"/>
  </w:num>
  <w:num w:numId="37">
    <w:abstractNumId w:val="11"/>
  </w:num>
  <w:num w:numId="38">
    <w:abstractNumId w:val="19"/>
  </w:num>
  <w:num w:numId="39">
    <w:abstractNumId w:val="13"/>
  </w:num>
  <w:num w:numId="4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19EE"/>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66C3"/>
    <w:rsid w:val="0051489D"/>
    <w:rsid w:val="00514B4C"/>
    <w:rsid w:val="00516484"/>
    <w:rsid w:val="00525683"/>
    <w:rsid w:val="00540A43"/>
    <w:rsid w:val="00546304"/>
    <w:rsid w:val="00547B42"/>
    <w:rsid w:val="00547E7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67F7"/>
    <w:rsid w:val="00740CA9"/>
    <w:rsid w:val="00742DB5"/>
    <w:rsid w:val="00744F5F"/>
    <w:rsid w:val="0074691D"/>
    <w:rsid w:val="00750BFF"/>
    <w:rsid w:val="007530B8"/>
    <w:rsid w:val="007613A1"/>
    <w:rsid w:val="0076251A"/>
    <w:rsid w:val="00762E0E"/>
    <w:rsid w:val="00767787"/>
    <w:rsid w:val="00770AE0"/>
    <w:rsid w:val="00787BD1"/>
    <w:rsid w:val="00792B1E"/>
    <w:rsid w:val="00795E32"/>
    <w:rsid w:val="00796E0B"/>
    <w:rsid w:val="007A7FA8"/>
    <w:rsid w:val="007C6D6B"/>
    <w:rsid w:val="007C6F33"/>
    <w:rsid w:val="007D295D"/>
    <w:rsid w:val="007D5DAA"/>
    <w:rsid w:val="007F7F6A"/>
    <w:rsid w:val="0080290B"/>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4CF5"/>
    <w:rsid w:val="008A67C4"/>
    <w:rsid w:val="008B2EA9"/>
    <w:rsid w:val="008C00A8"/>
    <w:rsid w:val="008C070B"/>
    <w:rsid w:val="008C6BAC"/>
    <w:rsid w:val="008E1151"/>
    <w:rsid w:val="008E4801"/>
    <w:rsid w:val="008E590F"/>
    <w:rsid w:val="008E7739"/>
    <w:rsid w:val="008F232A"/>
    <w:rsid w:val="008F2661"/>
    <w:rsid w:val="008F3EE1"/>
    <w:rsid w:val="00924FD3"/>
    <w:rsid w:val="009260D1"/>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23348"/>
    <w:rsid w:val="00A23A9E"/>
    <w:rsid w:val="00A241B7"/>
    <w:rsid w:val="00A322F0"/>
    <w:rsid w:val="00A377EB"/>
    <w:rsid w:val="00A4084C"/>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62E3"/>
    <w:rsid w:val="00BB7B8F"/>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81498"/>
    <w:rsid w:val="00D81AB3"/>
    <w:rsid w:val="00D8584F"/>
    <w:rsid w:val="00D863CD"/>
    <w:rsid w:val="00D91814"/>
    <w:rsid w:val="00D92741"/>
    <w:rsid w:val="00D93254"/>
    <w:rsid w:val="00D9469C"/>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82F8C"/>
    <w:rsid w:val="00F83A02"/>
    <w:rsid w:val="00F85FD0"/>
    <w:rsid w:val="00F948D7"/>
    <w:rsid w:val="00FA0D05"/>
    <w:rsid w:val="00FA6292"/>
    <w:rsid w:val="00FB12AB"/>
    <w:rsid w:val="00FB2364"/>
    <w:rsid w:val="00FB46BA"/>
    <w:rsid w:val="00FB7200"/>
    <w:rsid w:val="00FC08AC"/>
    <w:rsid w:val="00FC19DA"/>
    <w:rsid w:val="00FC66F6"/>
    <w:rsid w:val="00FD0239"/>
    <w:rsid w:val="00FD4FC0"/>
    <w:rsid w:val="00FE1DA9"/>
    <w:rsid w:val="00FE53A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0D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clear" w:pos="794"/>
        <w:tab w:val="left" w:pos="1021"/>
      </w:tabs>
      <w:ind w:left="1021" w:hanging="1021"/>
      <w:outlineLvl w:val="3"/>
    </w:pPr>
  </w:style>
  <w:style w:type="paragraph" w:styleId="Heading5">
    <w:name w:val="heading 5"/>
    <w:basedOn w:val="Heading4"/>
    <w:next w:val="Normal"/>
    <w:qFormat/>
    <w:rsid w:val="002600D9"/>
    <w:pPr>
      <w:outlineLvl w:val="4"/>
    </w:pPr>
  </w:style>
  <w:style w:type="paragraph" w:styleId="Heading6">
    <w:name w:val="heading 6"/>
    <w:basedOn w:val="Heading4"/>
    <w:next w:val="Normal"/>
    <w:qFormat/>
    <w:rsid w:val="002600D9"/>
    <w:pPr>
      <w:tabs>
        <w:tab w:val="clear" w:pos="1021"/>
        <w:tab w:val="clear" w:pos="119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600D9"/>
    <w:pPr>
      <w:keepNext/>
      <w:keepLines/>
      <w:spacing w:before="480"/>
      <w:jc w:val="center"/>
    </w:pPr>
    <w:rPr>
      <w:b/>
      <w:sz w:val="28"/>
    </w:rPr>
  </w:style>
  <w:style w:type="paragraph" w:customStyle="1" w:styleId="AppendixNotitle">
    <w:name w:val="Appendix_No &amp; title"/>
    <w:basedOn w:val="AnnexNotitle"/>
    <w:next w:val="Normal"/>
    <w:link w:val="AppendixNotitleChar"/>
    <w:rsid w:val="002600D9"/>
  </w:style>
  <w:style w:type="paragraph" w:customStyle="1" w:styleId="ASN1">
    <w:name w:val="ASN.1"/>
    <w:basedOn w:val="Normal"/>
    <w:rsid w:val="002600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2600D9"/>
    <w:pPr>
      <w:keepLines/>
      <w:spacing w:before="240" w:after="120"/>
      <w:jc w:val="center"/>
    </w:pPr>
    <w:rPr>
      <w:b/>
    </w:rPr>
  </w:style>
  <w:style w:type="paragraph" w:styleId="Footer">
    <w:name w:val="footer"/>
    <w:basedOn w:val="Normal"/>
    <w:rsid w:val="002600D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rsid w:val="002600D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600D9"/>
    <w:pPr>
      <w:keepNext/>
      <w:spacing w:before="160"/>
    </w:pPr>
    <w:rPr>
      <w:b/>
    </w:rPr>
  </w:style>
  <w:style w:type="paragraph" w:customStyle="1" w:styleId="Headingi">
    <w:name w:val="Heading_i"/>
    <w:basedOn w:val="Normal"/>
    <w:next w:val="Normal"/>
    <w:rsid w:val="002600D9"/>
    <w:pPr>
      <w:keepNext/>
      <w:spacing w:before="160"/>
    </w:pPr>
    <w:rPr>
      <w:i/>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600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600D9"/>
    <w:pPr>
      <w:keepNext/>
      <w:keepLines/>
      <w:spacing w:before="360" w:after="120"/>
      <w:jc w:val="center"/>
    </w:pPr>
    <w:rPr>
      <w:b/>
    </w:rPr>
  </w:style>
  <w:style w:type="paragraph" w:customStyle="1" w:styleId="Tabletext">
    <w:name w:val="Table_text"/>
    <w:basedOn w:val="Normal"/>
    <w:link w:val="TabletextChar"/>
    <w:rsid w:val="002600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600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rsid w:val="008A4CF5"/>
    <w:pPr>
      <w:jc w:val="right"/>
      <w:textAlignment w:val="auto"/>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5.emf"/><Relationship Id="rId34"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17</Pages>
  <Words>4162</Words>
  <Characters>26403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30504</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subject/>
  <dc:creator>Editor H.248.TLSPROF</dc:creator>
  <cp:keywords>3/16</cp:keywords>
  <dc:description>TD 750 R1 (WP 2/16)  For: Geneva, 30 April – 11 May 2012_x000d_Document date: _x000d_Saved by SCN51004261 at 17:25:03 on 06-May-12</dc:description>
  <cp:lastModifiedBy>ALU</cp:lastModifiedBy>
  <cp:revision>21</cp:revision>
  <cp:lastPrinted>2012-02-27T13:17:00Z</cp:lastPrinted>
  <dcterms:created xsi:type="dcterms:W3CDTF">2012-09-04T10:05:00Z</dcterms:created>
  <dcterms:modified xsi:type="dcterms:W3CDTF">2012-12-12T13:30:00Z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