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7D5F32">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 xml:space="preserve">3, 5, </w:t>
            </w:r>
            <w:r w:rsidR="007D5F32">
              <w:rPr>
                <w:b/>
                <w:smallCaps/>
                <w:sz w:val="20"/>
                <w:szCs w:val="19"/>
              </w:rPr>
              <w:t>12, 21 and 22</w:t>
            </w:r>
            <w:r w:rsidR="00602AA7" w:rsidRPr="00A14FB6">
              <w:rPr>
                <w:b/>
                <w:smallCaps/>
                <w:sz w:val="20"/>
                <w:szCs w:val="19"/>
              </w:rPr>
              <w:t>/16</w:t>
            </w:r>
          </w:p>
        </w:tc>
        <w:tc>
          <w:tcPr>
            <w:tcW w:w="3626" w:type="dxa"/>
            <w:vAlign w:val="center"/>
          </w:tcPr>
          <w:p w:rsidR="006C499C" w:rsidRPr="00A14FB6" w:rsidRDefault="00FB04D8" w:rsidP="00EA2561">
            <w:pPr>
              <w:spacing w:before="0"/>
              <w:jc w:val="right"/>
              <w:rPr>
                <w:b/>
                <w:bCs/>
                <w:sz w:val="40"/>
              </w:rPr>
            </w:pPr>
            <w:bookmarkStart w:id="3" w:name="docnumber"/>
            <w:r w:rsidRPr="00FB04D8">
              <w:rPr>
                <w:b/>
                <w:bCs/>
                <w:sz w:val="40"/>
              </w:rPr>
              <w:t>AVD</w:t>
            </w:r>
            <w:r w:rsidR="006C499C" w:rsidRPr="00FB04D8">
              <w:rPr>
                <w:b/>
                <w:bCs/>
                <w:sz w:val="40"/>
              </w:rPr>
              <w:t>-</w:t>
            </w:r>
            <w:bookmarkEnd w:id="3"/>
            <w:r w:rsidR="00EA2561">
              <w:rPr>
                <w:b/>
                <w:bCs/>
                <w:sz w:val="40"/>
              </w:rPr>
              <w:t>4339</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FB04D8" w:rsidP="006C499C">
            <w:r>
              <w:t>2</w:t>
            </w:r>
            <w:r w:rsidR="00411839">
              <w:t>/16</w:t>
            </w:r>
          </w:p>
        </w:tc>
        <w:tc>
          <w:tcPr>
            <w:tcW w:w="5276" w:type="dxa"/>
            <w:gridSpan w:val="3"/>
          </w:tcPr>
          <w:p w:rsidR="006C499C" w:rsidRPr="00A14FB6" w:rsidRDefault="007D5F32" w:rsidP="007D5F32">
            <w:pPr>
              <w:wordWrap w:val="0"/>
              <w:jc w:val="right"/>
              <w:rPr>
                <w:szCs w:val="24"/>
              </w:rPr>
            </w:pPr>
            <w:r>
              <w:rPr>
                <w:rFonts w:eastAsia="Malgun Gothic"/>
                <w:szCs w:val="24"/>
                <w:lang w:eastAsia="ko-KR"/>
              </w:rPr>
              <w:t>Brisbane</w:t>
            </w:r>
            <w:r w:rsidR="00602AA7" w:rsidRPr="00A14FB6">
              <w:rPr>
                <w:rFonts w:eastAsia="Malgun Gothic"/>
                <w:szCs w:val="24"/>
                <w:lang w:eastAsia="ko-KR"/>
              </w:rPr>
              <w:t xml:space="preserve">, </w:t>
            </w:r>
            <w:r w:rsidR="00DF54C8">
              <w:rPr>
                <w:rFonts w:eastAsia="Malgun Gothic"/>
                <w:szCs w:val="24"/>
                <w:lang w:eastAsia="ko-KR"/>
              </w:rPr>
              <w:t>2</w:t>
            </w:r>
            <w:r>
              <w:rPr>
                <w:rFonts w:eastAsia="Malgun Gothic"/>
                <w:szCs w:val="24"/>
                <w:lang w:eastAsia="ko-KR"/>
              </w:rPr>
              <w:t>4</w:t>
            </w:r>
            <w:r w:rsidR="00602AA7" w:rsidRPr="00A14FB6">
              <w:rPr>
                <w:rFonts w:eastAsia="Malgun Gothic"/>
                <w:szCs w:val="24"/>
                <w:lang w:eastAsia="ko-KR"/>
              </w:rPr>
              <w:t xml:space="preserve"> - </w:t>
            </w:r>
            <w:r w:rsidR="00DF54C8">
              <w:rPr>
                <w:rFonts w:eastAsia="Malgun Gothic"/>
                <w:szCs w:val="24"/>
                <w:lang w:eastAsia="ko-KR"/>
              </w:rPr>
              <w:t>2</w:t>
            </w:r>
            <w:r>
              <w:rPr>
                <w:rFonts w:eastAsia="Malgun Gothic"/>
                <w:szCs w:val="24"/>
                <w:lang w:eastAsia="ko-KR"/>
              </w:rPr>
              <w:t>8</w:t>
            </w:r>
            <w:r w:rsidR="00602AA7" w:rsidRPr="00A14FB6">
              <w:rPr>
                <w:rFonts w:eastAsia="Malgun Gothic"/>
                <w:szCs w:val="24"/>
                <w:lang w:eastAsia="ko-KR"/>
              </w:rPr>
              <w:t xml:space="preserve"> </w:t>
            </w:r>
            <w:r>
              <w:rPr>
                <w:rFonts w:eastAsia="Malgun Gothic"/>
                <w:szCs w:val="24"/>
                <w:lang w:eastAsia="ko-KR"/>
              </w:rPr>
              <w:t>September</w:t>
            </w:r>
            <w:r w:rsidR="00602AA7" w:rsidRPr="00A14FB6">
              <w:rPr>
                <w:rFonts w:eastAsia="Malgun Gothic"/>
                <w:szCs w:val="24"/>
                <w:lang w:eastAsia="ko-KR"/>
              </w:rPr>
              <w:t xml:space="preserve"> 201</w:t>
            </w:r>
            <w:r w:rsidR="00DF54C8">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FB04D8" w:rsidP="006C499C">
            <w:r>
              <w:t>Cisco Systems, Inc.</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80259D" w:rsidP="006C499C">
            <w:pPr>
              <w:spacing w:after="120"/>
            </w:pPr>
            <w:r w:rsidRPr="0080259D">
              <w:t>H.325/AMS Message Primitives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FB04D8" w:rsidP="006C499C">
            <w:pPr>
              <w:spacing w:after="120"/>
            </w:pPr>
            <w:r>
              <w:t>Proposal</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Pr="00A14FB6" w:rsidRDefault="0080259D">
      <w:r>
        <w:t>This document proposes some of the message primitives required to implement the information flows discussed in recent meetings.</w:t>
      </w:r>
    </w:p>
    <w:p w:rsidR="006C499C" w:rsidRPr="00A14FB6" w:rsidRDefault="006C499C" w:rsidP="00AE68B3">
      <w:pPr>
        <w:pStyle w:val="Heading1"/>
      </w:pPr>
      <w:r w:rsidRPr="00A14FB6">
        <w:t>Introduction</w:t>
      </w:r>
    </w:p>
    <w:p w:rsidR="006C499C" w:rsidRPr="00A14FB6" w:rsidRDefault="0080259D" w:rsidP="006C499C">
      <w:r>
        <w:t xml:space="preserve">Contribution </w:t>
      </w:r>
      <w:hyperlink r:id="rId8" w:history="1">
        <w:r w:rsidRPr="0080259D">
          <w:rPr>
            <w:rStyle w:val="Hyperlink"/>
          </w:rPr>
          <w:t>C.676</w:t>
        </w:r>
      </w:hyperlink>
      <w:r>
        <w:t xml:space="preserve"> presents updated information flows for AMS.  We have discussed proposed signalling syntax in the past, but were challenged to move forward on defining messages until we had made some progress on the information flows.  Now, though, we should begin looking a little deeper into the message primitives.</w:t>
      </w:r>
      <w:r w:rsidR="001B643C">
        <w:t xml:space="preserve">  We present here material that was previously contributed, but not discussed significantly so as to allow us to begin drafting the signalling specification.  We should consider the following material as it relates to C.676.</w:t>
      </w:r>
    </w:p>
    <w:p w:rsidR="001B643C" w:rsidRDefault="001B643C" w:rsidP="001B643C">
      <w:pPr>
        <w:pStyle w:val="Heading1"/>
      </w:pPr>
      <w:r>
        <w:t>Primitive Structure</w:t>
      </w:r>
    </w:p>
    <w:p w:rsidR="001B643C" w:rsidRDefault="001B643C" w:rsidP="001B643C">
      <w:r>
        <w:t>We believe it is useful to group messages.  As a starting point, we propose this high-level grouping of messages:</w:t>
      </w:r>
    </w:p>
    <w:p w:rsidR="001B643C" w:rsidRDefault="001B643C" w:rsidP="001B643C">
      <w:pPr>
        <w:pStyle w:val="ListParagraph"/>
        <w:numPr>
          <w:ilvl w:val="0"/>
          <w:numId w:val="8"/>
        </w:numPr>
      </w:pPr>
      <w:r>
        <w:t>Registration – Relates to messages that deal with container registration / de-registration from a service node</w:t>
      </w:r>
    </w:p>
    <w:p w:rsidR="001B643C" w:rsidRDefault="001B643C" w:rsidP="001B643C">
      <w:pPr>
        <w:pStyle w:val="ListParagraph"/>
        <w:numPr>
          <w:ilvl w:val="0"/>
          <w:numId w:val="8"/>
        </w:numPr>
      </w:pPr>
      <w:r>
        <w:t>Session – Relates to the establishment of a session with a remote assemblage</w:t>
      </w:r>
    </w:p>
    <w:p w:rsidR="001B643C" w:rsidRDefault="001B643C" w:rsidP="001B643C">
      <w:pPr>
        <w:pStyle w:val="ListParagraph"/>
        <w:numPr>
          <w:ilvl w:val="0"/>
          <w:numId w:val="8"/>
        </w:numPr>
      </w:pPr>
      <w:r>
        <w:t>Application – Relates to messages sent to or from an application, including an application-level registration with the Container</w:t>
      </w:r>
    </w:p>
    <w:p w:rsidR="001B643C" w:rsidRDefault="001B643C" w:rsidP="001B643C">
      <w:pPr>
        <w:pStyle w:val="ListParagraph"/>
        <w:numPr>
          <w:ilvl w:val="0"/>
          <w:numId w:val="8"/>
        </w:numPr>
      </w:pPr>
      <w:proofErr w:type="spellStart"/>
      <w:r>
        <w:t>MediaFlow</w:t>
      </w:r>
      <w:proofErr w:type="spellEnd"/>
      <w:r>
        <w:t xml:space="preserve"> – Relates to establishment and termination of media flows</w:t>
      </w:r>
    </w:p>
    <w:p w:rsidR="001B643C" w:rsidRDefault="001B643C" w:rsidP="001B643C">
      <w:r>
        <w:t>We should discuss whether this makes sense and whether there should be additional message groups introduced.</w:t>
      </w:r>
    </w:p>
    <w:p w:rsidR="001B643C" w:rsidRDefault="001B643C" w:rsidP="001B643C">
      <w:pPr>
        <w:pStyle w:val="Heading2"/>
      </w:pPr>
      <w:r>
        <w:t>Registration Messages</w:t>
      </w:r>
    </w:p>
    <w:p w:rsidR="001B643C" w:rsidRDefault="001B643C" w:rsidP="001B643C">
      <w:r>
        <w:t>The Registration message family would include registration messages sent between the Container and the Service Node.  Those messages are prefixed by the word “Registration” and have the following suffix:</w:t>
      </w:r>
    </w:p>
    <w:p w:rsidR="001B643C" w:rsidRDefault="001B643C" w:rsidP="001B643C">
      <w:pPr>
        <w:pStyle w:val="ListParagraph"/>
        <w:numPr>
          <w:ilvl w:val="0"/>
          <w:numId w:val="8"/>
        </w:numPr>
      </w:pPr>
      <w:r>
        <w:t>Request – Sent by the Container to register with the service node</w:t>
      </w:r>
    </w:p>
    <w:p w:rsidR="001B643C" w:rsidRDefault="001B643C" w:rsidP="001B643C">
      <w:pPr>
        <w:pStyle w:val="ListParagraph"/>
        <w:numPr>
          <w:ilvl w:val="0"/>
          <w:numId w:val="8"/>
        </w:numPr>
      </w:pPr>
      <w:r>
        <w:lastRenderedPageBreak/>
        <w:t>Response – Sent by the Service Node as a response to the registration request, positive or negative</w:t>
      </w:r>
    </w:p>
    <w:p w:rsidR="001B643C" w:rsidRDefault="001B643C" w:rsidP="001B643C">
      <w:pPr>
        <w:pStyle w:val="ListParagraph"/>
        <w:numPr>
          <w:ilvl w:val="0"/>
          <w:numId w:val="8"/>
        </w:numPr>
      </w:pPr>
      <w:r>
        <w:t>Cancel – Sent by either the Container or the Service Node to cancel a pending or existing registration</w:t>
      </w:r>
    </w:p>
    <w:p w:rsidR="001B643C" w:rsidRDefault="001B643C" w:rsidP="001B643C">
      <w:pPr>
        <w:pStyle w:val="Heading2"/>
      </w:pPr>
      <w:r>
        <w:t>Session Messages</w:t>
      </w:r>
    </w:p>
    <w:p w:rsidR="001B643C" w:rsidRDefault="001B643C" w:rsidP="001B643C">
      <w:pPr>
        <w:pStyle w:val="ListParagraph"/>
        <w:numPr>
          <w:ilvl w:val="0"/>
          <w:numId w:val="8"/>
        </w:numPr>
      </w:pPr>
      <w:r>
        <w:t xml:space="preserve">Establish – </w:t>
      </w:r>
      <w:r w:rsidRPr="007D2F7F">
        <w:t>Used to establish a session with a remote Container</w:t>
      </w:r>
    </w:p>
    <w:p w:rsidR="001B643C" w:rsidRDefault="001B643C" w:rsidP="001B643C">
      <w:pPr>
        <w:pStyle w:val="ListParagraph"/>
        <w:numPr>
          <w:ilvl w:val="0"/>
          <w:numId w:val="8"/>
        </w:numPr>
      </w:pPr>
      <w:r>
        <w:t xml:space="preserve">Progress – </w:t>
      </w:r>
      <w:r w:rsidRPr="007D2F7F">
        <w:t>Used to provide progress information during the establishment phase, such as “acknowledge” or “alerting”</w:t>
      </w:r>
      <w:r>
        <w:t xml:space="preserve"> (sent only be the “called” Container)</w:t>
      </w:r>
    </w:p>
    <w:p w:rsidR="001B643C" w:rsidRDefault="001B643C" w:rsidP="001B643C">
      <w:pPr>
        <w:pStyle w:val="ListParagraph"/>
        <w:numPr>
          <w:ilvl w:val="0"/>
          <w:numId w:val="8"/>
        </w:numPr>
      </w:pPr>
      <w:r>
        <w:t xml:space="preserve">Response – </w:t>
      </w:r>
      <w:r w:rsidRPr="0003073D">
        <w:t>Indication that the session is established</w:t>
      </w:r>
      <w:r>
        <w:t xml:space="preserve"> or rejected (sent only by the “called” Container)</w:t>
      </w:r>
    </w:p>
    <w:p w:rsidR="001B643C" w:rsidRDefault="001B643C" w:rsidP="001B643C">
      <w:pPr>
        <w:pStyle w:val="ListParagraph"/>
        <w:numPr>
          <w:ilvl w:val="0"/>
          <w:numId w:val="8"/>
        </w:numPr>
      </w:pPr>
      <w:r>
        <w:t xml:space="preserve">Terminate – </w:t>
      </w:r>
      <w:r w:rsidRPr="0003073D">
        <w:t>Used to terminate an established or establishing session</w:t>
      </w:r>
    </w:p>
    <w:p w:rsidR="001B643C" w:rsidRDefault="001B643C" w:rsidP="001B643C">
      <w:pPr>
        <w:pStyle w:val="ListParagraph"/>
        <w:numPr>
          <w:ilvl w:val="0"/>
          <w:numId w:val="8"/>
        </w:numPr>
      </w:pPr>
      <w:r>
        <w:t xml:space="preserve">Update – </w:t>
      </w:r>
      <w:r w:rsidRPr="0003073D">
        <w:t>Used to update session-level information, such as the presence of new applications</w:t>
      </w:r>
      <w:r>
        <w:t>; may be sent by a “called” Container prior to sending a Response message</w:t>
      </w:r>
    </w:p>
    <w:p w:rsidR="001B643C" w:rsidRDefault="001B643C" w:rsidP="001B643C">
      <w:pPr>
        <w:pStyle w:val="Heading2"/>
      </w:pPr>
      <w:r>
        <w:t>Application Messages</w:t>
      </w:r>
    </w:p>
    <w:p w:rsidR="001B643C" w:rsidRPr="007B38D2" w:rsidRDefault="001B643C" w:rsidP="001B643C">
      <w:r>
        <w:t>Application message are numerous and we envisage a hierarchy of messages within this group as depicted in the outline below.</w:t>
      </w:r>
    </w:p>
    <w:p w:rsidR="001B643C" w:rsidRDefault="001B643C" w:rsidP="001B643C">
      <w:pPr>
        <w:pStyle w:val="ListParagraph"/>
        <w:numPr>
          <w:ilvl w:val="0"/>
          <w:numId w:val="8"/>
        </w:numPr>
      </w:pPr>
      <w:r>
        <w:t>Register – Used to allow applications to register with the Container</w:t>
      </w:r>
    </w:p>
    <w:p w:rsidR="001B643C" w:rsidRDefault="001B643C" w:rsidP="001B643C">
      <w:pPr>
        <w:pStyle w:val="ListParagraph"/>
        <w:numPr>
          <w:ilvl w:val="1"/>
          <w:numId w:val="8"/>
        </w:numPr>
      </w:pPr>
      <w:r>
        <w:t>Request – Allows the application to request registration with the Container</w:t>
      </w:r>
    </w:p>
    <w:p w:rsidR="001B643C" w:rsidRDefault="001B643C" w:rsidP="001B643C">
      <w:pPr>
        <w:pStyle w:val="ListParagraph"/>
        <w:numPr>
          <w:ilvl w:val="1"/>
          <w:numId w:val="8"/>
        </w:numPr>
      </w:pPr>
      <w:r>
        <w:t xml:space="preserve">Response – Provides a response to the </w:t>
      </w:r>
      <w:proofErr w:type="spellStart"/>
      <w:r>
        <w:t>ApplicationRegisterRequest</w:t>
      </w:r>
      <w:proofErr w:type="spellEnd"/>
      <w:r>
        <w:t xml:space="preserve"> message, positive or negative</w:t>
      </w:r>
    </w:p>
    <w:p w:rsidR="001B643C" w:rsidRDefault="001B643C" w:rsidP="001B643C">
      <w:pPr>
        <w:pStyle w:val="ListParagraph"/>
        <w:numPr>
          <w:ilvl w:val="1"/>
          <w:numId w:val="8"/>
        </w:numPr>
      </w:pPr>
      <w:r>
        <w:t>Cancel – Used to cancel a registration that is active or pending and may be sent either by the application or Container</w:t>
      </w:r>
    </w:p>
    <w:p w:rsidR="00EC5A0A" w:rsidRPr="00EC5A0A" w:rsidRDefault="00EC5A0A" w:rsidP="001B643C">
      <w:pPr>
        <w:pStyle w:val="ListParagraph"/>
        <w:numPr>
          <w:ilvl w:val="1"/>
          <w:numId w:val="8"/>
        </w:numPr>
        <w:rPr>
          <w:i/>
        </w:rPr>
      </w:pPr>
      <w:r w:rsidRPr="00EC5A0A">
        <w:rPr>
          <w:i/>
        </w:rPr>
        <w:t>NOTE: We also need a means of allowing the Container to solicit registration</w:t>
      </w:r>
    </w:p>
    <w:p w:rsidR="001B643C" w:rsidRDefault="001B643C" w:rsidP="001B643C">
      <w:pPr>
        <w:pStyle w:val="ListParagraph"/>
        <w:numPr>
          <w:ilvl w:val="0"/>
          <w:numId w:val="8"/>
        </w:numPr>
      </w:pPr>
      <w:proofErr w:type="spellStart"/>
      <w:r>
        <w:t>StatusInfo</w:t>
      </w:r>
      <w:proofErr w:type="spellEnd"/>
      <w:r>
        <w:t xml:space="preserve"> – Used to provide status and information related to applications and their present state (e.g., busy or available)</w:t>
      </w:r>
    </w:p>
    <w:p w:rsidR="001B643C" w:rsidRDefault="001B643C" w:rsidP="001B643C">
      <w:pPr>
        <w:pStyle w:val="ListParagraph"/>
        <w:numPr>
          <w:ilvl w:val="0"/>
          <w:numId w:val="8"/>
        </w:numPr>
      </w:pPr>
      <w:r>
        <w:t xml:space="preserve">Invoke – </w:t>
      </w:r>
      <w:r w:rsidRPr="007B38D2">
        <w:t>Used to invoke an application</w:t>
      </w:r>
      <w:r>
        <w:t xml:space="preserve"> (either from the application or toward the application)</w:t>
      </w:r>
    </w:p>
    <w:p w:rsidR="001B643C" w:rsidRDefault="001B643C" w:rsidP="001B643C">
      <w:pPr>
        <w:pStyle w:val="ListParagraph"/>
        <w:numPr>
          <w:ilvl w:val="1"/>
          <w:numId w:val="8"/>
        </w:numPr>
      </w:pPr>
      <w:r>
        <w:t>Request – To request that an application be invoked</w:t>
      </w:r>
    </w:p>
    <w:p w:rsidR="001B643C" w:rsidRDefault="001B643C" w:rsidP="001B643C">
      <w:pPr>
        <w:pStyle w:val="ListParagraph"/>
        <w:numPr>
          <w:ilvl w:val="1"/>
          <w:numId w:val="8"/>
        </w:numPr>
      </w:pPr>
      <w:r>
        <w:t xml:space="preserve">Response – Response to an </w:t>
      </w:r>
      <w:proofErr w:type="spellStart"/>
      <w:r>
        <w:t>ApplicationInvokeRequest</w:t>
      </w:r>
      <w:proofErr w:type="spellEnd"/>
      <w:r>
        <w:t>, either positive or negative</w:t>
      </w:r>
    </w:p>
    <w:p w:rsidR="001B643C" w:rsidRDefault="001B643C" w:rsidP="001B643C">
      <w:pPr>
        <w:pStyle w:val="ListParagraph"/>
        <w:numPr>
          <w:ilvl w:val="0"/>
          <w:numId w:val="8"/>
        </w:numPr>
      </w:pPr>
      <w:r>
        <w:t>Terminate – Used to terminate an application, including applications that are in a pre-invoke state, sent either from the application to the Container or Container to the Application; this message is also transmitted between Containers; the parent communication session is terminated once the last application terminates</w:t>
      </w:r>
    </w:p>
    <w:p w:rsidR="001B643C" w:rsidRDefault="001B643C" w:rsidP="001B643C">
      <w:pPr>
        <w:pStyle w:val="ListParagraph"/>
        <w:numPr>
          <w:ilvl w:val="0"/>
          <w:numId w:val="8"/>
        </w:numPr>
      </w:pPr>
      <w:r>
        <w:t xml:space="preserve">Capabilities – </w:t>
      </w:r>
      <w:r w:rsidRPr="007B38D2">
        <w:t>Used to exchange application capabilities between two applications</w:t>
      </w:r>
      <w:r>
        <w:t xml:space="preserve"> over Interface A and B.  Note that applications that need to exchange a lot of information as a part of a capability exchange should use Interface K.</w:t>
      </w:r>
    </w:p>
    <w:p w:rsidR="001B643C" w:rsidRDefault="001B643C" w:rsidP="001B643C">
      <w:pPr>
        <w:pStyle w:val="ListParagraph"/>
        <w:numPr>
          <w:ilvl w:val="0"/>
          <w:numId w:val="8"/>
        </w:numPr>
      </w:pPr>
      <w:r>
        <w:t>Handover – Used to perform application handover</w:t>
      </w:r>
    </w:p>
    <w:p w:rsidR="001B643C" w:rsidRDefault="001B643C" w:rsidP="001B643C">
      <w:pPr>
        <w:pStyle w:val="ListParagraph"/>
        <w:numPr>
          <w:ilvl w:val="1"/>
          <w:numId w:val="8"/>
        </w:numPr>
      </w:pPr>
      <w:r>
        <w:t xml:space="preserve">Request – </w:t>
      </w:r>
      <w:r w:rsidRPr="007B38D2">
        <w:t xml:space="preserve">Used to request that </w:t>
      </w:r>
      <w:r>
        <w:t>a peer application</w:t>
      </w:r>
      <w:r w:rsidRPr="007B38D2">
        <w:t xml:space="preserve"> prepare for an application handover</w:t>
      </w:r>
      <w:r>
        <w:t xml:space="preserve"> (note that a peer application may be connected to the same Container)</w:t>
      </w:r>
    </w:p>
    <w:p w:rsidR="001B643C" w:rsidRDefault="001B643C" w:rsidP="001B643C">
      <w:pPr>
        <w:pStyle w:val="ListParagraph"/>
        <w:numPr>
          <w:ilvl w:val="1"/>
          <w:numId w:val="8"/>
        </w:numPr>
      </w:pPr>
      <w:r>
        <w:t xml:space="preserve">Response – A response to the </w:t>
      </w:r>
      <w:proofErr w:type="spellStart"/>
      <w:r>
        <w:t>ApplicationHandoverRequest</w:t>
      </w:r>
      <w:proofErr w:type="spellEnd"/>
      <w:r>
        <w:t>, either positive or negative</w:t>
      </w:r>
    </w:p>
    <w:p w:rsidR="001B643C" w:rsidRDefault="001B643C" w:rsidP="001B643C">
      <w:pPr>
        <w:pStyle w:val="ListParagraph"/>
        <w:numPr>
          <w:ilvl w:val="1"/>
          <w:numId w:val="8"/>
        </w:numPr>
      </w:pPr>
      <w:r>
        <w:t>Indication – Used to provide a status or intermediate instructions related to a pending application handover operation</w:t>
      </w:r>
    </w:p>
    <w:p w:rsidR="001B643C" w:rsidRDefault="001B643C" w:rsidP="001B643C">
      <w:pPr>
        <w:pStyle w:val="ListParagraph"/>
        <w:numPr>
          <w:ilvl w:val="1"/>
          <w:numId w:val="8"/>
        </w:numPr>
      </w:pPr>
      <w:r>
        <w:t>Complete – Used to indicate a final disposition of the handover request, which might be to signal a successful handover or termination of the procedure</w:t>
      </w:r>
    </w:p>
    <w:p w:rsidR="001B643C" w:rsidRDefault="001B643C" w:rsidP="001B643C">
      <w:pPr>
        <w:pStyle w:val="ListParagraph"/>
        <w:numPr>
          <w:ilvl w:val="0"/>
          <w:numId w:val="8"/>
        </w:numPr>
      </w:pPr>
      <w:proofErr w:type="spellStart"/>
      <w:r>
        <w:t>PreInvoke</w:t>
      </w:r>
      <w:proofErr w:type="spellEnd"/>
    </w:p>
    <w:p w:rsidR="001B643C" w:rsidRDefault="001B643C" w:rsidP="001B643C">
      <w:pPr>
        <w:pStyle w:val="ListParagraph"/>
        <w:numPr>
          <w:ilvl w:val="1"/>
          <w:numId w:val="8"/>
        </w:numPr>
      </w:pPr>
      <w:r>
        <w:lastRenderedPageBreak/>
        <w:t>Request – Requests that an application prepare for invocation</w:t>
      </w:r>
    </w:p>
    <w:p w:rsidR="001B643C" w:rsidRDefault="001B643C" w:rsidP="001B643C">
      <w:pPr>
        <w:pStyle w:val="ListParagraph"/>
        <w:numPr>
          <w:ilvl w:val="1"/>
          <w:numId w:val="8"/>
        </w:numPr>
      </w:pPr>
      <w:r>
        <w:t xml:space="preserve">Response – A response to the </w:t>
      </w:r>
      <w:proofErr w:type="spellStart"/>
      <w:r>
        <w:t>ApplicationPreInvokeRequest</w:t>
      </w:r>
      <w:proofErr w:type="spellEnd"/>
      <w:r>
        <w:t>, positive or negative</w:t>
      </w:r>
    </w:p>
    <w:p w:rsidR="00EC5A0A" w:rsidRDefault="00EC5A0A" w:rsidP="001B643C">
      <w:pPr>
        <w:pStyle w:val="ListParagraph"/>
        <w:numPr>
          <w:ilvl w:val="1"/>
          <w:numId w:val="8"/>
        </w:numPr>
      </w:pPr>
      <w:r>
        <w:t>Cancel – Allows for a pre-invoke request to be cancelled</w:t>
      </w:r>
    </w:p>
    <w:p w:rsidR="001B643C" w:rsidRDefault="001B643C" w:rsidP="001B643C">
      <w:pPr>
        <w:pStyle w:val="Heading2"/>
      </w:pPr>
      <w:proofErr w:type="spellStart"/>
      <w:r>
        <w:t>MediaFlow</w:t>
      </w:r>
      <w:proofErr w:type="spellEnd"/>
    </w:p>
    <w:p w:rsidR="001B643C" w:rsidRDefault="001B643C" w:rsidP="001B643C">
      <w:pPr>
        <w:pStyle w:val="ListParagraph"/>
        <w:numPr>
          <w:ilvl w:val="0"/>
          <w:numId w:val="8"/>
        </w:numPr>
      </w:pPr>
      <w:r>
        <w:t>Open – Used to control opening of media flows</w:t>
      </w:r>
    </w:p>
    <w:p w:rsidR="001B643C" w:rsidRDefault="001B643C" w:rsidP="001B643C">
      <w:pPr>
        <w:pStyle w:val="ListParagraph"/>
        <w:numPr>
          <w:ilvl w:val="1"/>
          <w:numId w:val="8"/>
        </w:numPr>
      </w:pPr>
      <w:r>
        <w:t xml:space="preserve">Request – Used </w:t>
      </w:r>
      <w:r w:rsidRPr="00301A1C">
        <w:t>to request the establishment of a media flow (this was proposed as a “top level” primitive so that there is a single place where IP address and port information is exchanged, with actual media flow messages containing only references to this flow by name or value.)</w:t>
      </w:r>
    </w:p>
    <w:p w:rsidR="001B643C" w:rsidRDefault="001B643C" w:rsidP="001B643C">
      <w:pPr>
        <w:pStyle w:val="ListParagraph"/>
        <w:numPr>
          <w:ilvl w:val="1"/>
          <w:numId w:val="8"/>
        </w:numPr>
      </w:pPr>
      <w:r>
        <w:t xml:space="preserve">Response – Used to provide a response to </w:t>
      </w:r>
      <w:proofErr w:type="spellStart"/>
      <w:r>
        <w:t>MediaFlowOpenRequest</w:t>
      </w:r>
      <w:proofErr w:type="spellEnd"/>
      <w:r>
        <w:t>, positive or negative</w:t>
      </w:r>
    </w:p>
    <w:p w:rsidR="001B643C" w:rsidRDefault="001B643C" w:rsidP="001B643C">
      <w:pPr>
        <w:pStyle w:val="ListParagraph"/>
        <w:numPr>
          <w:ilvl w:val="0"/>
          <w:numId w:val="8"/>
        </w:numPr>
      </w:pPr>
      <w:r>
        <w:t>Close – Used to close an open or pending media flow</w:t>
      </w:r>
    </w:p>
    <w:p w:rsidR="001B643C" w:rsidRDefault="001B643C" w:rsidP="001B643C">
      <w:pPr>
        <w:pStyle w:val="Heading1"/>
      </w:pPr>
      <w:r>
        <w:t>Interface Specific Considerations</w:t>
      </w:r>
    </w:p>
    <w:p w:rsidR="001B643C" w:rsidRDefault="001B643C" w:rsidP="001B643C">
      <w:r>
        <w:t xml:space="preserve">Note that in this contribution, we did not differentiate between one interface and another.  For example, we defined </w:t>
      </w:r>
      <w:proofErr w:type="spellStart"/>
      <w:r>
        <w:t>ApplicationInvoke</w:t>
      </w:r>
      <w:proofErr w:type="spellEnd"/>
      <w:r>
        <w:t xml:space="preserve"> generically, though the specific information that we might transmit to an application registered to the Container may be different than information transmitted to a remote Container.  This is a topic that needs further discussion, though we believe there is benefit in minimizing the primitives and we should strive to avoid defining similar, yet different syntax for one interface vs. another.</w:t>
      </w:r>
    </w:p>
    <w:p w:rsidR="001B643C" w:rsidRPr="00174E79" w:rsidRDefault="001B643C" w:rsidP="001B643C">
      <w:r>
        <w:t>Having said that, we know that some messages are interface specific and would never be transmitted over some interfaces.</w:t>
      </w:r>
    </w:p>
    <w:p w:rsidR="001B643C" w:rsidRDefault="001B643C" w:rsidP="001B643C">
      <w:pPr>
        <w:pStyle w:val="Heading1"/>
      </w:pPr>
      <w:r>
        <w:t>Event Registration and Notifications</w:t>
      </w:r>
    </w:p>
    <w:p w:rsidR="001B643C" w:rsidRDefault="001B643C" w:rsidP="001B643C">
      <w:r>
        <w:t>In previous meetings, we discussed the ability for an application to be notified about events local to the Container.  We have not addressed that signalling, but we should take care to not forget this aspect of H.325.</w:t>
      </w:r>
    </w:p>
    <w:p w:rsidR="001B643C" w:rsidRDefault="001B643C" w:rsidP="001B643C">
      <w:r>
        <w:t>One specific use cases described before is the ability for applications registered to the Container to be aware that the user is presently in a session and to share session-specific details (e.g., name or other identifier) of the remote user(s).  This information would allow a user to, as one example, right click on a file on a PC and initiate a file transfer application to the user whose name would appear in the drop-down list on the PC.</w:t>
      </w:r>
    </w:p>
    <w:p w:rsidR="001B643C" w:rsidRDefault="001B643C" w:rsidP="001B643C">
      <w:r>
        <w:t>Another example is where the local application needs to be made aware of certain event states of another application.  For example, if a phone is ringing, another application like a lamp may want to know that the phone is ringing to alert the user of an incoming call. This is particularly useful for deaf users.  At the same time, a generic framework could allow for audible sounds to be made for hearing people when incoming text communication is established.</w:t>
      </w:r>
    </w:p>
    <w:p w:rsidR="001B643C" w:rsidRPr="00C444F8" w:rsidRDefault="001B643C" w:rsidP="001B643C">
      <w:r>
        <w:t>We would like to have further discussion on this topic during this meeting.  We also suggest that, in an effort to reduce the complexity of the system, we limit event notifications to messages exchanged only within the assemblage.  Creating a fully distributed subscribe/notify mechanism can be very complex.  In any case, it is a topic that needs more discussion.</w:t>
      </w:r>
    </w:p>
    <w:p w:rsidR="001B643C" w:rsidRDefault="001B643C" w:rsidP="001B643C">
      <w:pPr>
        <w:pStyle w:val="Heading1"/>
      </w:pPr>
      <w:r>
        <w:lastRenderedPageBreak/>
        <w:t>Discussion</w:t>
      </w:r>
    </w:p>
    <w:p w:rsidR="001B643C" w:rsidRDefault="001B643C" w:rsidP="001B643C">
      <w:r>
        <w:t>We propose to form an ad hoc group to make progress on session signalling primitives and the contents of those messages.  Perhaps the group can meet during this present meeting or remotely between meetings.</w:t>
      </w:r>
    </w:p>
    <w:p w:rsidR="001B643C" w:rsidRPr="00A14FB6" w:rsidRDefault="001B643C"/>
    <w:p w:rsidR="006C499C" w:rsidRPr="00A14FB6" w:rsidRDefault="006C499C" w:rsidP="006C499C">
      <w:pPr>
        <w:jc w:val="center"/>
      </w:pPr>
      <w:r w:rsidRPr="00A14FB6">
        <w:t>__________________</w:t>
      </w:r>
    </w:p>
    <w:sectPr w:rsidR="006C499C" w:rsidRPr="00A14FB6"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2A5" w:rsidRDefault="005A12A5">
      <w:r>
        <w:separator/>
      </w:r>
    </w:p>
  </w:endnote>
  <w:endnote w:type="continuationSeparator" w:id="0">
    <w:p w:rsidR="005A12A5" w:rsidRDefault="005A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6C499C" w:rsidRPr="00FB04D8" w:rsidRDefault="00FB04D8" w:rsidP="006C499C">
          <w:pPr>
            <w:rPr>
              <w:sz w:val="20"/>
            </w:rPr>
          </w:pPr>
          <w:r w:rsidRPr="00FB04D8">
            <w:rPr>
              <w:sz w:val="20"/>
            </w:rPr>
            <w:t>Paul E. Jones</w:t>
          </w:r>
        </w:p>
        <w:p w:rsidR="006C499C" w:rsidRPr="00FB04D8" w:rsidRDefault="00FB04D8" w:rsidP="006C499C">
          <w:pPr>
            <w:spacing w:before="0"/>
            <w:rPr>
              <w:sz w:val="20"/>
            </w:rPr>
          </w:pPr>
          <w:r w:rsidRPr="00FB04D8">
            <w:rPr>
              <w:sz w:val="20"/>
            </w:rPr>
            <w:t>Cisco Systems, Inc.</w:t>
          </w:r>
        </w:p>
        <w:p w:rsidR="006C499C" w:rsidRPr="00F331C5" w:rsidRDefault="00FB04D8" w:rsidP="006C499C">
          <w:pPr>
            <w:spacing w:before="0"/>
            <w:rPr>
              <w:sz w:val="20"/>
            </w:rPr>
          </w:pPr>
          <w:r>
            <w:rPr>
              <w:sz w:val="20"/>
            </w:rPr>
            <w:t>USA</w:t>
          </w:r>
        </w:p>
      </w:tc>
      <w:tc>
        <w:tcPr>
          <w:tcW w:w="3912" w:type="dxa"/>
          <w:tcBorders>
            <w:top w:val="single" w:sz="12" w:space="0" w:color="auto"/>
            <w:bottom w:val="single" w:sz="12" w:space="0" w:color="auto"/>
          </w:tcBorders>
        </w:tcPr>
        <w:p w:rsidR="006C499C" w:rsidRPr="00F331C5" w:rsidRDefault="006C499C" w:rsidP="00FB04D8">
          <w:pPr>
            <w:tabs>
              <w:tab w:val="left" w:pos="649"/>
            </w:tabs>
            <w:rPr>
              <w:sz w:val="20"/>
            </w:rPr>
          </w:pPr>
          <w:r w:rsidRPr="00F331C5">
            <w:rPr>
              <w:sz w:val="20"/>
            </w:rPr>
            <w:t>Tel:</w:t>
          </w:r>
          <w:r w:rsidR="00FB04D8">
            <w:rPr>
              <w:sz w:val="20"/>
            </w:rPr>
            <w:t xml:space="preserve"> </w:t>
          </w:r>
          <w:r w:rsidRPr="00F331C5">
            <w:rPr>
              <w:sz w:val="20"/>
            </w:rPr>
            <w:t>+</w:t>
          </w:r>
          <w:r w:rsidR="00FB04D8">
            <w:rPr>
              <w:sz w:val="20"/>
            </w:rPr>
            <w:t>1 919 476 2048</w:t>
          </w:r>
        </w:p>
        <w:p w:rsidR="006C499C" w:rsidRPr="00F331C5" w:rsidRDefault="006C499C" w:rsidP="00FB04D8">
          <w:pPr>
            <w:tabs>
              <w:tab w:val="left" w:pos="649"/>
            </w:tabs>
            <w:spacing w:before="0"/>
            <w:rPr>
              <w:sz w:val="20"/>
            </w:rPr>
          </w:pPr>
          <w:r w:rsidRPr="00F331C5">
            <w:rPr>
              <w:sz w:val="20"/>
            </w:rPr>
            <w:t xml:space="preserve">Email: </w:t>
          </w:r>
          <w:r w:rsidR="00FB04D8">
            <w:rPr>
              <w:sz w:val="20"/>
            </w:rPr>
            <w:t>paulej@packetizer.com</w:t>
          </w:r>
        </w:p>
      </w:tc>
    </w:tr>
    <w:bookmarkEnd w:id="11"/>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2A5" w:rsidRDefault="005A12A5">
      <w:r>
        <w:separator/>
      </w:r>
    </w:p>
  </w:footnote>
  <w:footnote w:type="continuationSeparator" w:id="0">
    <w:p w:rsidR="005A12A5" w:rsidRDefault="005A1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411839">
      <w:rPr>
        <w:noProof/>
      </w:rPr>
      <w:t>3</w:t>
    </w:r>
    <w:r w:rsidRPr="00981DCE">
      <w:fldChar w:fldCharType="end"/>
    </w:r>
    <w:r w:rsidRPr="00981DCE">
      <w:t xml:space="preserve"> -</w:t>
    </w:r>
  </w:p>
  <w:p w:rsidR="006C499C" w:rsidRPr="00711FE1" w:rsidRDefault="00EA2561" w:rsidP="006C499C">
    <w:pPr>
      <w:pStyle w:val="Header"/>
    </w:pPr>
    <w:r>
      <w:t>AVD-4339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BEB4F68"/>
    <w:multiLevelType w:val="hybridMultilevel"/>
    <w:tmpl w:val="04AA3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D52427"/>
    <w:multiLevelType w:val="hybridMultilevel"/>
    <w:tmpl w:val="67F24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59D"/>
    <w:rsid w:val="001B643C"/>
    <w:rsid w:val="002444E1"/>
    <w:rsid w:val="00411839"/>
    <w:rsid w:val="005267E7"/>
    <w:rsid w:val="005A12A5"/>
    <w:rsid w:val="00602AA7"/>
    <w:rsid w:val="006469E2"/>
    <w:rsid w:val="0067042E"/>
    <w:rsid w:val="00677DB3"/>
    <w:rsid w:val="00682BBD"/>
    <w:rsid w:val="0068394C"/>
    <w:rsid w:val="006C499C"/>
    <w:rsid w:val="006E68A9"/>
    <w:rsid w:val="006F3EE7"/>
    <w:rsid w:val="007570DD"/>
    <w:rsid w:val="00762E0E"/>
    <w:rsid w:val="0077413D"/>
    <w:rsid w:val="007B331C"/>
    <w:rsid w:val="007D5F32"/>
    <w:rsid w:val="0080259D"/>
    <w:rsid w:val="00891D47"/>
    <w:rsid w:val="009026BC"/>
    <w:rsid w:val="00937BCE"/>
    <w:rsid w:val="009C724D"/>
    <w:rsid w:val="00A14FB6"/>
    <w:rsid w:val="00A65213"/>
    <w:rsid w:val="00AC26B2"/>
    <w:rsid w:val="00AE566B"/>
    <w:rsid w:val="00AE68B3"/>
    <w:rsid w:val="00C03EC3"/>
    <w:rsid w:val="00C2315B"/>
    <w:rsid w:val="00C27061"/>
    <w:rsid w:val="00CC667A"/>
    <w:rsid w:val="00D0565D"/>
    <w:rsid w:val="00DB1662"/>
    <w:rsid w:val="00DF54C8"/>
    <w:rsid w:val="00EA2561"/>
    <w:rsid w:val="00EB6B2D"/>
    <w:rsid w:val="00EC5A0A"/>
    <w:rsid w:val="00FA2B2B"/>
    <w:rsid w:val="00FB0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FB04D8"/>
    <w:rPr>
      <w:color w:val="0000FF" w:themeColor="hyperlink"/>
      <w:u w:val="single"/>
    </w:rPr>
  </w:style>
  <w:style w:type="table" w:styleId="LightList">
    <w:name w:val="Light List"/>
    <w:basedOn w:val="TableNormal"/>
    <w:uiPriority w:val="61"/>
    <w:rsid w:val="0080259D"/>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Professional">
    <w:name w:val="Table Professional"/>
    <w:basedOn w:val="TableNormal"/>
    <w:rsid w:val="0080259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1B643C"/>
    <w:pPr>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FB04D8"/>
    <w:rPr>
      <w:color w:val="0000FF" w:themeColor="hyperlink"/>
      <w:u w:val="single"/>
    </w:rPr>
  </w:style>
  <w:style w:type="table" w:styleId="LightList">
    <w:name w:val="Light List"/>
    <w:basedOn w:val="TableNormal"/>
    <w:uiPriority w:val="61"/>
    <w:rsid w:val="0080259D"/>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Professional">
    <w:name w:val="Table Professional"/>
    <w:basedOn w:val="TableNormal"/>
    <w:rsid w:val="0080259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1B643C"/>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09-2012/AMS_emeetings/C.676.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09\201209%20-%20ITU-T%20SG16%20WP2%20-%20Brisbane\AVD-template-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AVD-template-pej.dotx</Template>
  <TotalTime>67</TotalTime>
  <Pages>4</Pages>
  <Words>1215</Words>
  <Characters>6774</Characters>
  <Application>Microsoft Office Word</Application>
  <DocSecurity>0</DocSecurity>
  <Lines>205</Lines>
  <Paragraphs>145</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7844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2</cp:revision>
  <cp:lastPrinted>2002-08-01T12:30:00Z</cp:lastPrinted>
  <dcterms:created xsi:type="dcterms:W3CDTF">2012-09-17T20:12:00Z</dcterms:created>
  <dcterms:modified xsi:type="dcterms:W3CDTF">2012-09-18T03:34:00Z</dcterms:modified>
</cp:coreProperties>
</file>