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C052F3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052F3">
              <w:rPr>
                <w:b/>
                <w:bCs/>
                <w:sz w:val="40"/>
              </w:rPr>
              <w:t>AVD-</w:t>
            </w:r>
            <w:r w:rsidR="00C052F3" w:rsidRPr="00C052F3">
              <w:rPr>
                <w:rFonts w:hint="eastAsia"/>
                <w:b/>
                <w:bCs/>
                <w:sz w:val="40"/>
                <w:lang w:eastAsia="ja-JP"/>
              </w:rPr>
              <w:t>4305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8C5054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D43C8F" w:rsidP="00D54598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</w:t>
            </w:r>
            <w:r w:rsidR="00616E63">
              <w:rPr>
                <w:rFonts w:hint="eastAsia"/>
                <w:lang w:eastAsia="ja-JP"/>
              </w:rPr>
              <w:t>A</w:t>
            </w:r>
            <w:r w:rsidR="00D54598">
              <w:rPr>
                <w:rFonts w:hint="eastAsia"/>
                <w:lang w:eastAsia="ja-JP"/>
              </w:rPr>
              <w:t xml:space="preserve">dding a typical </w:t>
            </w:r>
            <w:r w:rsidR="00616E63">
              <w:rPr>
                <w:rFonts w:hint="eastAsia"/>
                <w:lang w:eastAsia="ja-JP"/>
              </w:rPr>
              <w:t>u</w:t>
            </w:r>
            <w:r w:rsidR="003D72A3">
              <w:rPr>
                <w:rFonts w:hint="eastAsia"/>
                <w:lang w:eastAsia="ja-JP"/>
              </w:rPr>
              <w:t xml:space="preserve">se case of </w:t>
            </w:r>
            <w:r w:rsidR="005A2ADD">
              <w:rPr>
                <w:rFonts w:hint="eastAsia"/>
                <w:lang w:eastAsia="ja-JP"/>
              </w:rPr>
              <w:t>present</w:t>
            </w:r>
            <w:r w:rsidR="00D54598">
              <w:rPr>
                <w:rFonts w:hint="eastAsia"/>
                <w:lang w:eastAsia="ja-JP"/>
              </w:rPr>
              <w:t>ing viewgraphs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3D72A3" w:rsidP="003D72A3">
            <w:pPr>
              <w:spacing w:after="120"/>
            </w:pPr>
            <w:r>
              <w:rPr>
                <w:rFonts w:hint="eastAsia"/>
                <w:lang w:eastAsia="ja-JP"/>
              </w:rPr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Default="003D72A3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proposes </w:t>
      </w:r>
      <w:r w:rsidR="00616E63">
        <w:rPr>
          <w:rFonts w:hint="eastAsia"/>
          <w:lang w:eastAsia="ja-JP"/>
        </w:rPr>
        <w:t xml:space="preserve">a </w:t>
      </w:r>
      <w:r>
        <w:rPr>
          <w:rFonts w:hint="eastAsia"/>
          <w:lang w:eastAsia="ja-JP"/>
        </w:rPr>
        <w:t xml:space="preserve">use case to display </w:t>
      </w:r>
      <w:r w:rsidR="00616E63">
        <w:rPr>
          <w:rFonts w:hint="eastAsia"/>
          <w:lang w:eastAsia="ja-JP"/>
        </w:rPr>
        <w:t>presentation-</w:t>
      </w:r>
      <w:r>
        <w:rPr>
          <w:rFonts w:hint="eastAsia"/>
          <w:lang w:eastAsia="ja-JP"/>
        </w:rPr>
        <w:t xml:space="preserve">viewgraphs </w:t>
      </w:r>
      <w:r w:rsidR="00616E63">
        <w:rPr>
          <w:rFonts w:hint="eastAsia"/>
          <w:lang w:eastAsia="ja-JP"/>
        </w:rPr>
        <w:t xml:space="preserve">provided by a laptop </w:t>
      </w:r>
      <w:r w:rsidR="00616E63">
        <w:rPr>
          <w:lang w:eastAsia="ja-JP"/>
        </w:rPr>
        <w:t>computer</w:t>
      </w:r>
      <w:r>
        <w:rPr>
          <w:rFonts w:hint="eastAsia"/>
          <w:lang w:eastAsia="ja-JP"/>
        </w:rPr>
        <w:t xml:space="preserve"> </w:t>
      </w:r>
      <w:r w:rsidR="00EC298B">
        <w:rPr>
          <w:rFonts w:hint="eastAsia"/>
          <w:lang w:eastAsia="ja-JP"/>
        </w:rPr>
        <w:t xml:space="preserve">of </w:t>
      </w:r>
      <w:r w:rsidR="00616E63">
        <w:rPr>
          <w:rFonts w:hint="eastAsia"/>
          <w:lang w:eastAsia="ja-JP"/>
        </w:rPr>
        <w:t xml:space="preserve">a </w:t>
      </w:r>
      <w:r w:rsidR="00616E63">
        <w:rPr>
          <w:lang w:eastAsia="ja-JP"/>
        </w:rPr>
        <w:t>presenter’s</w:t>
      </w:r>
      <w:r w:rsidR="00616E63">
        <w:rPr>
          <w:rFonts w:hint="eastAsia"/>
          <w:lang w:eastAsia="ja-JP"/>
        </w:rPr>
        <w:t xml:space="preserve"> endpoint</w:t>
      </w:r>
      <w:r w:rsidR="005254B2">
        <w:rPr>
          <w:rFonts w:hint="eastAsia"/>
          <w:lang w:eastAsia="ja-JP"/>
        </w:rPr>
        <w:t xml:space="preserve">.  </w:t>
      </w:r>
      <w:r w:rsidR="003C7B6B">
        <w:rPr>
          <w:rFonts w:hint="eastAsia"/>
          <w:lang w:eastAsia="ja-JP"/>
        </w:rPr>
        <w:t>It is proposed to add t</w:t>
      </w:r>
      <w:r w:rsidR="005254B2">
        <w:rPr>
          <w:rFonts w:hint="eastAsia"/>
          <w:lang w:eastAsia="ja-JP"/>
        </w:rPr>
        <w:t>his use case to current Section 6.4 (Use case 4: Presentation) of F.TPS-Reqs</w:t>
      </w:r>
      <w:r w:rsidR="00616E63">
        <w:rPr>
          <w:rFonts w:hint="eastAsia"/>
          <w:lang w:eastAsia="ja-JP"/>
        </w:rPr>
        <w:t>.</w:t>
      </w:r>
    </w:p>
    <w:p w:rsidR="00D942C6" w:rsidRDefault="00AF3132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3C7B6B">
        <w:rPr>
          <w:rFonts w:hint="eastAsia"/>
          <w:lang w:eastAsia="ja-JP"/>
        </w:rPr>
        <w:t>lso</w:t>
      </w:r>
      <w:r>
        <w:rPr>
          <w:rFonts w:hint="eastAsia"/>
          <w:lang w:eastAsia="ja-JP"/>
        </w:rPr>
        <w:t xml:space="preserve"> two issues related to presentation are discussed. </w:t>
      </w:r>
      <w:r w:rsidR="00BC4402">
        <w:rPr>
          <w:rFonts w:hint="eastAsia"/>
          <w:lang w:eastAsia="ja-JP"/>
        </w:rPr>
        <w:t xml:space="preserve">One is </w:t>
      </w:r>
      <w:r>
        <w:rPr>
          <w:rFonts w:hint="eastAsia"/>
          <w:lang w:eastAsia="ja-JP"/>
        </w:rPr>
        <w:t xml:space="preserve">an </w:t>
      </w: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 iss</w:t>
      </w:r>
      <w:r w:rsidR="00D42311">
        <w:rPr>
          <w:rFonts w:hint="eastAsia"/>
          <w:lang w:eastAsia="ja-JP"/>
        </w:rPr>
        <w:t xml:space="preserve">ue and </w:t>
      </w:r>
      <w:r w:rsidR="00BC4402">
        <w:rPr>
          <w:rFonts w:hint="eastAsia"/>
          <w:lang w:eastAsia="ja-JP"/>
        </w:rPr>
        <w:t xml:space="preserve">the other is </w:t>
      </w:r>
      <w:r w:rsidR="00D42311">
        <w:rPr>
          <w:rFonts w:hint="eastAsia"/>
          <w:lang w:eastAsia="ja-JP"/>
        </w:rPr>
        <w:t>an end-user</w:t>
      </w:r>
      <w:r w:rsidR="00D42311">
        <w:rPr>
          <w:lang w:eastAsia="ja-JP"/>
        </w:rPr>
        <w:t>’</w:t>
      </w:r>
      <w:r w:rsidR="00D42311">
        <w:rPr>
          <w:rFonts w:hint="eastAsia"/>
          <w:lang w:eastAsia="ja-JP"/>
        </w:rPr>
        <w:t>s operation issue when end-users wish to display presentation-</w:t>
      </w:r>
      <w:r w:rsidR="00D42311">
        <w:rPr>
          <w:lang w:eastAsia="ja-JP"/>
        </w:rPr>
        <w:t>viewgraphs</w:t>
      </w:r>
      <w:r w:rsidR="00D42311">
        <w:rPr>
          <w:rFonts w:hint="eastAsia"/>
          <w:lang w:eastAsia="ja-JP"/>
        </w:rPr>
        <w:t>.</w:t>
      </w:r>
    </w:p>
    <w:p w:rsidR="00AF3132" w:rsidRDefault="00AF3132">
      <w:pPr>
        <w:rPr>
          <w:lang w:eastAsia="ja-JP"/>
        </w:rPr>
      </w:pP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D54598" w:rsidRDefault="00D54598" w:rsidP="00D54598">
      <w:pPr>
        <w:pStyle w:val="Heading2"/>
        <w:rPr>
          <w:lang w:eastAsia="ja-JP"/>
        </w:rPr>
      </w:pPr>
      <w:r>
        <w:rPr>
          <w:rFonts w:hint="eastAsia"/>
          <w:lang w:eastAsia="ja-JP"/>
        </w:rPr>
        <w:t>Adding a typical use case of presenting viewgraphs</w:t>
      </w:r>
    </w:p>
    <w:p w:rsidR="002071E3" w:rsidRDefault="002071E3" w:rsidP="002071E3">
      <w:pPr>
        <w:rPr>
          <w:lang w:eastAsia="ja-JP"/>
        </w:rPr>
      </w:pPr>
      <w:r>
        <w:rPr>
          <w:rFonts w:hint="eastAsia"/>
          <w:lang w:eastAsia="ja-JP"/>
        </w:rPr>
        <w:t xml:space="preserve">Figure 4 of Section 6.4 of F.TPS-Reqs is indicating two icons, which are presentation captures and presentation screens.    This is one use case of </w:t>
      </w:r>
      <w:r>
        <w:rPr>
          <w:lang w:eastAsia="ja-JP"/>
        </w:rPr>
        <w:t>presentation</w:t>
      </w:r>
      <w:r>
        <w:rPr>
          <w:rFonts w:hint="eastAsia"/>
          <w:lang w:eastAsia="ja-JP"/>
        </w:rPr>
        <w:t>.</w:t>
      </w:r>
      <w:r w:rsidR="00EC298B">
        <w:rPr>
          <w:rFonts w:hint="eastAsia"/>
          <w:lang w:eastAsia="ja-JP"/>
        </w:rPr>
        <w:t xml:space="preserve"> (Fig.1 of next page)</w:t>
      </w:r>
    </w:p>
    <w:p w:rsidR="002071E3" w:rsidRDefault="00772160" w:rsidP="00772160">
      <w:pPr>
        <w:rPr>
          <w:lang w:eastAsia="ja-JP"/>
        </w:rPr>
      </w:pPr>
      <w:r w:rsidRPr="00772160">
        <w:rPr>
          <w:lang w:eastAsia="ja-JP"/>
        </w:rPr>
        <w:t xml:space="preserve">Nowadays, almost all of presentations </w:t>
      </w:r>
      <w:r w:rsidR="00D942C6">
        <w:rPr>
          <w:rFonts w:hint="eastAsia"/>
          <w:lang w:eastAsia="ja-JP"/>
        </w:rPr>
        <w:t xml:space="preserve">are </w:t>
      </w:r>
      <w:r w:rsidRPr="00772160">
        <w:rPr>
          <w:lang w:eastAsia="ja-JP"/>
        </w:rPr>
        <w:t>done with viewgraphs</w:t>
      </w:r>
      <w:r w:rsidR="003C7B6B">
        <w:rPr>
          <w:rFonts w:hint="eastAsia"/>
          <w:lang w:eastAsia="ja-JP"/>
        </w:rPr>
        <w:t xml:space="preserve"> (presentation slides)</w:t>
      </w:r>
      <w:r w:rsidRPr="00772160">
        <w:rPr>
          <w:lang w:eastAsia="ja-JP"/>
        </w:rPr>
        <w:t xml:space="preserve">.  </w:t>
      </w:r>
      <w:r w:rsidR="00EC298B">
        <w:rPr>
          <w:rFonts w:hint="eastAsia"/>
          <w:lang w:eastAsia="ja-JP"/>
        </w:rPr>
        <w:t>In general, t</w:t>
      </w:r>
      <w:r w:rsidR="002071E3">
        <w:rPr>
          <w:rFonts w:hint="eastAsia"/>
          <w:lang w:eastAsia="ja-JP"/>
        </w:rPr>
        <w:t xml:space="preserve">he </w:t>
      </w:r>
      <w:r w:rsidR="002071E3">
        <w:rPr>
          <w:lang w:eastAsia="ja-JP"/>
        </w:rPr>
        <w:t>viewgraphs</w:t>
      </w:r>
      <w:r w:rsidR="002071E3">
        <w:rPr>
          <w:rFonts w:hint="eastAsia"/>
          <w:lang w:eastAsia="ja-JP"/>
        </w:rPr>
        <w:t xml:space="preserve"> are provided </w:t>
      </w:r>
      <w:r w:rsidR="00EC298B">
        <w:rPr>
          <w:rFonts w:hint="eastAsia"/>
          <w:lang w:eastAsia="ja-JP"/>
        </w:rPr>
        <w:t xml:space="preserve">by </w:t>
      </w:r>
      <w:r w:rsidR="00AF3132">
        <w:rPr>
          <w:rFonts w:hint="eastAsia"/>
          <w:lang w:eastAsia="ja-JP"/>
        </w:rPr>
        <w:t xml:space="preserve">a </w:t>
      </w:r>
      <w:r w:rsidR="00EC298B">
        <w:rPr>
          <w:rFonts w:hint="eastAsia"/>
          <w:lang w:eastAsia="ja-JP"/>
        </w:rPr>
        <w:t xml:space="preserve">laptop computer </w:t>
      </w:r>
      <w:r w:rsidR="00AF3132">
        <w:rPr>
          <w:rFonts w:hint="eastAsia"/>
          <w:lang w:eastAsia="ja-JP"/>
        </w:rPr>
        <w:t xml:space="preserve">(Fig.2 of next page) </w:t>
      </w:r>
      <w:r w:rsidR="00EC298B">
        <w:rPr>
          <w:rFonts w:hint="eastAsia"/>
          <w:lang w:eastAsia="ja-JP"/>
        </w:rPr>
        <w:t xml:space="preserve">or stored in </w:t>
      </w:r>
      <w:r w:rsidR="00574B0A">
        <w:rPr>
          <w:rFonts w:hint="eastAsia"/>
          <w:lang w:eastAsia="ja-JP"/>
        </w:rPr>
        <w:t>a control unit</w:t>
      </w:r>
      <w:r w:rsidR="00AF3132">
        <w:rPr>
          <w:rFonts w:hint="eastAsia"/>
          <w:lang w:eastAsia="ja-JP"/>
        </w:rPr>
        <w:t>.</w:t>
      </w:r>
      <w:r w:rsidR="00EC298B">
        <w:rPr>
          <w:rFonts w:hint="eastAsia"/>
          <w:lang w:eastAsia="ja-JP"/>
        </w:rPr>
        <w:t xml:space="preserve"> </w:t>
      </w:r>
    </w:p>
    <w:p w:rsidR="00D54598" w:rsidRDefault="00D54598" w:rsidP="00D54598">
      <w:pPr>
        <w:pStyle w:val="Heading2"/>
        <w:rPr>
          <w:lang w:eastAsia="ja-JP"/>
        </w:rPr>
      </w:pPr>
      <w:r>
        <w:rPr>
          <w:rFonts w:hint="eastAsia"/>
          <w:lang w:eastAsia="ja-JP"/>
        </w:rPr>
        <w:t>Multi-vendor i</w:t>
      </w:r>
      <w:r>
        <w:rPr>
          <w:lang w:eastAsia="ja-JP"/>
        </w:rPr>
        <w:t>nteroperability</w:t>
      </w:r>
      <w:r w:rsidR="008C220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on presenting viewgraphs </w:t>
      </w:r>
    </w:p>
    <w:p w:rsidR="008C220C" w:rsidRDefault="00133F95" w:rsidP="007B0071">
      <w:pPr>
        <w:rPr>
          <w:lang w:eastAsia="ja-JP"/>
        </w:rPr>
      </w:pPr>
      <w:r>
        <w:rPr>
          <w:rFonts w:hint="eastAsia"/>
          <w:lang w:eastAsia="ja-JP"/>
        </w:rPr>
        <w:t xml:space="preserve">There are several ways to display viewgraphs.  One </w:t>
      </w:r>
      <w:r w:rsidR="009B485C">
        <w:rPr>
          <w:rFonts w:hint="eastAsia"/>
          <w:lang w:eastAsia="ja-JP"/>
        </w:rPr>
        <w:t>is to</w:t>
      </w:r>
      <w:r w:rsidR="00F11DB7">
        <w:rPr>
          <w:rFonts w:hint="eastAsia"/>
          <w:lang w:eastAsia="ja-JP"/>
        </w:rPr>
        <w:t xml:space="preserve"> </w:t>
      </w:r>
      <w:r w:rsidR="00F11DB7">
        <w:rPr>
          <w:lang w:eastAsia="ja-JP"/>
        </w:rPr>
        <w:t>add</w:t>
      </w:r>
      <w:r w:rsidR="00F11DB7">
        <w:rPr>
          <w:rFonts w:hint="eastAsia"/>
          <w:lang w:eastAsia="ja-JP"/>
        </w:rPr>
        <w:t xml:space="preserve"> </w:t>
      </w:r>
      <w:r w:rsidR="008C220C">
        <w:rPr>
          <w:rFonts w:hint="eastAsia"/>
          <w:lang w:eastAsia="ja-JP"/>
        </w:rPr>
        <w:t xml:space="preserve">a </w:t>
      </w:r>
      <w:r w:rsidR="00F11DB7">
        <w:rPr>
          <w:rFonts w:hint="eastAsia"/>
          <w:lang w:eastAsia="ja-JP"/>
        </w:rPr>
        <w:t xml:space="preserve">new </w:t>
      </w:r>
      <w:r w:rsidR="00F11DB7">
        <w:rPr>
          <w:lang w:eastAsia="ja-JP"/>
        </w:rPr>
        <w:t xml:space="preserve">stream used for </w:t>
      </w:r>
      <w:r w:rsidR="008C220C">
        <w:rPr>
          <w:rFonts w:hint="eastAsia"/>
          <w:lang w:eastAsia="ja-JP"/>
        </w:rPr>
        <w:t xml:space="preserve">the </w:t>
      </w:r>
      <w:r w:rsidR="00F11DB7">
        <w:rPr>
          <w:lang w:eastAsia="ja-JP"/>
        </w:rPr>
        <w:t>presentation</w:t>
      </w:r>
      <w:r w:rsidR="008C220C">
        <w:rPr>
          <w:rFonts w:hint="eastAsia"/>
          <w:lang w:eastAsia="ja-JP"/>
        </w:rPr>
        <w:t xml:space="preserve">.  </w:t>
      </w:r>
      <w:r w:rsidR="00F11DB7">
        <w:rPr>
          <w:rFonts w:hint="eastAsia"/>
          <w:lang w:eastAsia="ja-JP"/>
        </w:rPr>
        <w:t xml:space="preserve"> </w:t>
      </w:r>
      <w:r w:rsidR="008C220C">
        <w:rPr>
          <w:rFonts w:hint="eastAsia"/>
          <w:lang w:eastAsia="ja-JP"/>
        </w:rPr>
        <w:t xml:space="preserve">The other is not to add, but to </w:t>
      </w:r>
      <w:r w:rsidR="008C220C">
        <w:rPr>
          <w:lang w:eastAsia="ja-JP"/>
        </w:rPr>
        <w:t>embed</w:t>
      </w:r>
      <w:r w:rsidR="008C220C">
        <w:rPr>
          <w:rFonts w:hint="eastAsia"/>
          <w:lang w:eastAsia="ja-JP"/>
        </w:rPr>
        <w:t xml:space="preserve"> a viewgraph into an existing video stream.</w:t>
      </w:r>
    </w:p>
    <w:p w:rsidR="008C220C" w:rsidRDefault="00F11DB7" w:rsidP="007B0071">
      <w:pPr>
        <w:rPr>
          <w:lang w:eastAsia="ja-JP"/>
        </w:rPr>
      </w:pPr>
      <w:r>
        <w:rPr>
          <w:rFonts w:hint="eastAsia"/>
          <w:lang w:eastAsia="ja-JP"/>
        </w:rPr>
        <w:t xml:space="preserve">As far as multi-vendor </w:t>
      </w:r>
      <w:r>
        <w:rPr>
          <w:lang w:eastAsia="ja-JP"/>
        </w:rPr>
        <w:t>interoperability</w:t>
      </w:r>
      <w:r>
        <w:rPr>
          <w:rFonts w:hint="eastAsia"/>
          <w:lang w:eastAsia="ja-JP"/>
        </w:rPr>
        <w:t xml:space="preserve"> is concerned, </w:t>
      </w:r>
      <w:r w:rsidR="00F855E9">
        <w:rPr>
          <w:rFonts w:hint="eastAsia"/>
          <w:lang w:eastAsia="ja-JP"/>
        </w:rPr>
        <w:t xml:space="preserve">no system-action is better after </w:t>
      </w:r>
      <w:r>
        <w:rPr>
          <w:rFonts w:hint="eastAsia"/>
          <w:lang w:eastAsia="ja-JP"/>
        </w:rPr>
        <w:t xml:space="preserve">multi-streams for main telepresence views are </w:t>
      </w:r>
      <w:r>
        <w:rPr>
          <w:lang w:eastAsia="ja-JP"/>
        </w:rPr>
        <w:t>established</w:t>
      </w:r>
      <w:r w:rsidR="00F855E9">
        <w:rPr>
          <w:rFonts w:hint="eastAsia"/>
          <w:lang w:eastAsia="ja-JP"/>
        </w:rPr>
        <w:t>.</w:t>
      </w:r>
    </w:p>
    <w:p w:rsidR="00AF3132" w:rsidRDefault="00F855E9" w:rsidP="007B0071">
      <w:pPr>
        <w:rPr>
          <w:lang w:eastAsia="ja-JP"/>
        </w:rPr>
      </w:pPr>
      <w:r>
        <w:rPr>
          <w:rFonts w:hint="eastAsia"/>
          <w:lang w:eastAsia="ja-JP"/>
        </w:rPr>
        <w:t xml:space="preserve">For business conferences/meetings today, off-conference-distribution (e.g. by </w:t>
      </w:r>
      <w:r>
        <w:rPr>
          <w:lang w:eastAsia="ja-JP"/>
        </w:rPr>
        <w:t>attachment</w:t>
      </w:r>
      <w:r>
        <w:rPr>
          <w:rFonts w:hint="eastAsia"/>
          <w:lang w:eastAsia="ja-JP"/>
        </w:rPr>
        <w:t xml:space="preserve">s of emails) is used.  </w:t>
      </w:r>
      <w:r w:rsidR="007B0071">
        <w:rPr>
          <w:rFonts w:hint="eastAsia"/>
          <w:lang w:eastAsia="ja-JP"/>
        </w:rPr>
        <w:t xml:space="preserve">Viewgraphs may not be needed to </w:t>
      </w:r>
      <w:r w:rsidR="003C7B6B">
        <w:rPr>
          <w:rFonts w:hint="eastAsia"/>
          <w:lang w:eastAsia="ja-JP"/>
        </w:rPr>
        <w:t xml:space="preserve">display on </w:t>
      </w:r>
      <w:r w:rsidR="007B0071">
        <w:rPr>
          <w:rFonts w:hint="eastAsia"/>
          <w:lang w:eastAsia="ja-JP"/>
        </w:rPr>
        <w:t xml:space="preserve">a large size in a screen.  If </w:t>
      </w:r>
      <w:r w:rsidR="007B0071">
        <w:rPr>
          <w:lang w:eastAsia="ja-JP"/>
        </w:rPr>
        <w:t>participants</w:t>
      </w:r>
      <w:r w:rsidR="007B0071">
        <w:rPr>
          <w:rFonts w:hint="eastAsia"/>
          <w:lang w:eastAsia="ja-JP"/>
        </w:rPr>
        <w:t xml:space="preserve"> can identify which page (</w:t>
      </w:r>
      <w:r w:rsidR="007B0071">
        <w:rPr>
          <w:lang w:eastAsia="ja-JP"/>
        </w:rPr>
        <w:t>viewgraph</w:t>
      </w:r>
      <w:r w:rsidR="007B0071">
        <w:rPr>
          <w:rFonts w:hint="eastAsia"/>
          <w:lang w:eastAsia="ja-JP"/>
        </w:rPr>
        <w:t xml:space="preserve">) is </w:t>
      </w:r>
      <w:r w:rsidR="007B0071">
        <w:rPr>
          <w:lang w:eastAsia="ja-JP"/>
        </w:rPr>
        <w:t>presented</w:t>
      </w:r>
      <w:r w:rsidR="007B0071">
        <w:rPr>
          <w:rFonts w:hint="eastAsia"/>
          <w:lang w:eastAsia="ja-JP"/>
        </w:rPr>
        <w:t xml:space="preserve"> at the point of time, the view must be enough.  Details of the </w:t>
      </w:r>
      <w:r w:rsidR="007B0071">
        <w:rPr>
          <w:lang w:eastAsia="ja-JP"/>
        </w:rPr>
        <w:t>viewgraph</w:t>
      </w:r>
      <w:r w:rsidR="007B0071">
        <w:rPr>
          <w:rFonts w:hint="eastAsia"/>
          <w:lang w:eastAsia="ja-JP"/>
        </w:rPr>
        <w:t xml:space="preserve">s can see, for example, in a laptop computer. </w:t>
      </w:r>
    </w:p>
    <w:p w:rsidR="00D42311" w:rsidRDefault="00D54598" w:rsidP="00133F95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Unified end-user operating </w:t>
      </w:r>
      <w:r>
        <w:rPr>
          <w:lang w:eastAsia="ja-JP"/>
        </w:rPr>
        <w:t>procedure</w:t>
      </w:r>
      <w:r>
        <w:rPr>
          <w:rFonts w:hint="eastAsia"/>
          <w:lang w:eastAsia="ja-JP"/>
        </w:rPr>
        <w:t xml:space="preserve"> on </w:t>
      </w:r>
      <w:r w:rsidR="00133F95">
        <w:rPr>
          <w:lang w:eastAsia="ja-JP"/>
        </w:rPr>
        <w:t>presenting</w:t>
      </w:r>
      <w:r w:rsidR="00133F95">
        <w:rPr>
          <w:rFonts w:hint="eastAsia"/>
          <w:lang w:eastAsia="ja-JP"/>
        </w:rPr>
        <w:t xml:space="preserve"> viewgraphs</w:t>
      </w:r>
      <w:r>
        <w:rPr>
          <w:rFonts w:hint="eastAsia"/>
          <w:lang w:eastAsia="ja-JP"/>
        </w:rPr>
        <w:t xml:space="preserve"> </w:t>
      </w:r>
    </w:p>
    <w:p w:rsidR="00D942C6" w:rsidRDefault="009B5768" w:rsidP="00772160">
      <w:pPr>
        <w:rPr>
          <w:lang w:eastAsia="ja-JP"/>
        </w:rPr>
      </w:pPr>
      <w:r>
        <w:rPr>
          <w:rFonts w:hint="eastAsia"/>
          <w:lang w:eastAsia="ja-JP"/>
        </w:rPr>
        <w:t>V</w:t>
      </w:r>
      <w:r w:rsidR="003379AB">
        <w:rPr>
          <w:rFonts w:hint="eastAsia"/>
          <w:lang w:eastAsia="ja-JP"/>
        </w:rPr>
        <w:t xml:space="preserve">ideo </w:t>
      </w:r>
      <w:r w:rsidR="003379AB">
        <w:rPr>
          <w:lang w:eastAsia="ja-JP"/>
        </w:rPr>
        <w:t>conferenc</w:t>
      </w:r>
      <w:r w:rsidR="00D942C6">
        <w:rPr>
          <w:rFonts w:hint="eastAsia"/>
          <w:lang w:eastAsia="ja-JP"/>
        </w:rPr>
        <w:t xml:space="preserve">ing </w:t>
      </w:r>
      <w:r w:rsidR="00D942C6">
        <w:rPr>
          <w:lang w:eastAsia="ja-JP"/>
        </w:rPr>
        <w:t>sometimes</w:t>
      </w:r>
      <w:r w:rsidR="00D942C6">
        <w:rPr>
          <w:rFonts w:hint="eastAsia"/>
          <w:lang w:eastAsia="ja-JP"/>
        </w:rPr>
        <w:t xml:space="preserve"> stops when a </w:t>
      </w:r>
      <w:r w:rsidR="00D942C6">
        <w:rPr>
          <w:lang w:eastAsia="ja-JP"/>
        </w:rPr>
        <w:t>presenter</w:t>
      </w:r>
      <w:r w:rsidR="00D942C6">
        <w:rPr>
          <w:rFonts w:hint="eastAsia"/>
          <w:lang w:eastAsia="ja-JP"/>
        </w:rPr>
        <w:t xml:space="preserve"> is not </w:t>
      </w:r>
      <w:r w:rsidR="00D942C6">
        <w:rPr>
          <w:lang w:eastAsia="ja-JP"/>
        </w:rPr>
        <w:t>familiar</w:t>
      </w:r>
      <w:r w:rsidR="00D942C6">
        <w:rPr>
          <w:rFonts w:hint="eastAsia"/>
          <w:lang w:eastAsia="ja-JP"/>
        </w:rPr>
        <w:t xml:space="preserve"> </w:t>
      </w:r>
      <w:r w:rsidR="00133F95">
        <w:rPr>
          <w:rFonts w:hint="eastAsia"/>
          <w:lang w:eastAsia="ja-JP"/>
        </w:rPr>
        <w:t xml:space="preserve">on a switching </w:t>
      </w:r>
      <w:r w:rsidR="00D942C6">
        <w:rPr>
          <w:rFonts w:hint="eastAsia"/>
          <w:lang w:eastAsia="ja-JP"/>
        </w:rPr>
        <w:t xml:space="preserve">operation </w:t>
      </w:r>
      <w:r w:rsidR="00133F95">
        <w:rPr>
          <w:rFonts w:hint="eastAsia"/>
          <w:lang w:eastAsia="ja-JP"/>
        </w:rPr>
        <w:t xml:space="preserve">of a screen or an </w:t>
      </w:r>
      <w:r w:rsidR="00133F95">
        <w:rPr>
          <w:lang w:eastAsia="ja-JP"/>
        </w:rPr>
        <w:t>activati</w:t>
      </w:r>
      <w:r w:rsidR="00133F95">
        <w:rPr>
          <w:rFonts w:hint="eastAsia"/>
          <w:lang w:eastAsia="ja-JP"/>
        </w:rPr>
        <w:t xml:space="preserve">ng operation of an additional </w:t>
      </w:r>
      <w:r w:rsidR="00133F95">
        <w:rPr>
          <w:lang w:eastAsia="ja-JP"/>
        </w:rPr>
        <w:t>presentation</w:t>
      </w:r>
      <w:r w:rsidR="00133F95">
        <w:rPr>
          <w:rFonts w:hint="eastAsia"/>
          <w:lang w:eastAsia="ja-JP"/>
        </w:rPr>
        <w:t xml:space="preserve"> screen</w:t>
      </w:r>
      <w:r w:rsidR="00D942C6">
        <w:rPr>
          <w:rFonts w:hint="eastAsia"/>
          <w:lang w:eastAsia="ja-JP"/>
        </w:rPr>
        <w:t>.</w:t>
      </w:r>
      <w:r w:rsidR="008522CE">
        <w:rPr>
          <w:rFonts w:hint="eastAsia"/>
          <w:lang w:eastAsia="ja-JP"/>
        </w:rPr>
        <w:t xml:space="preserve">  </w:t>
      </w:r>
      <w:r w:rsidR="00844D62">
        <w:rPr>
          <w:rFonts w:hint="eastAsia"/>
          <w:lang w:eastAsia="ja-JP"/>
        </w:rPr>
        <w:t xml:space="preserve">One of solutions is to unify end-user </w:t>
      </w:r>
      <w:r w:rsidR="00844D62">
        <w:rPr>
          <w:lang w:eastAsia="ja-JP"/>
        </w:rPr>
        <w:t>operating</w:t>
      </w:r>
      <w:r w:rsidR="00844D62">
        <w:rPr>
          <w:rFonts w:hint="eastAsia"/>
          <w:lang w:eastAsia="ja-JP"/>
        </w:rPr>
        <w:t xml:space="preserve"> procedure on presenting viewgraphs among multi-vender telepresence systems.</w:t>
      </w:r>
    </w:p>
    <w:p w:rsidR="00BC08A8" w:rsidRDefault="00EC298B" w:rsidP="00772160">
      <w:pPr>
        <w:rPr>
          <w:lang w:eastAsia="ja-JP"/>
        </w:rPr>
      </w:pPr>
      <w:r>
        <w:rPr>
          <w:rFonts w:hint="eastAsia"/>
          <w:lang w:eastAsia="ja-JP"/>
        </w:rPr>
        <w:lastRenderedPageBreak/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Fig. 1 (a copy of Figure 4 of </w:t>
      </w:r>
      <w:r>
        <w:rPr>
          <w:lang w:eastAsia="ja-JP"/>
        </w:rPr>
        <w:t>section</w:t>
      </w:r>
      <w:r>
        <w:rPr>
          <w:rFonts w:hint="eastAsia"/>
          <w:lang w:eastAsia="ja-JP"/>
        </w:rPr>
        <w:t xml:space="preserve"> 6.4 of F.TPS-Reqs) </w:t>
      </w:r>
    </w:p>
    <w:p w:rsidR="00BC08A8" w:rsidRDefault="00BC08A8" w:rsidP="00772160">
      <w:pPr>
        <w:rPr>
          <w:lang w:eastAsia="ja-JP"/>
        </w:rPr>
      </w:pPr>
    </w:p>
    <w:p w:rsidR="00BC08A8" w:rsidRDefault="00EC298B" w:rsidP="00772160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BC08A8">
        <w:rPr>
          <w:noProof/>
          <w:lang w:val="en-US"/>
        </w:rPr>
        <mc:AlternateContent>
          <mc:Choice Requires="wpg">
            <w:drawing>
              <wp:inline distT="0" distB="0" distL="0" distR="0" wp14:anchorId="54234146" wp14:editId="678BED4C">
                <wp:extent cx="5591715" cy="2700067"/>
                <wp:effectExtent l="0" t="0" r="9525" b="5080"/>
                <wp:docPr id="4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1715" cy="2700067"/>
                          <a:chOff x="0" y="594496"/>
                          <a:chExt cx="5560980" cy="2757293"/>
                        </a:xfrm>
                      </wpg:grpSpPr>
                      <wpg:grpSp>
                        <wpg:cNvPr id="43" name="Group 2"/>
                        <wpg:cNvGrpSpPr>
                          <a:grpSpLocks/>
                        </wpg:cNvGrpSpPr>
                        <wpg:grpSpPr bwMode="auto">
                          <a:xfrm>
                            <a:off x="0" y="594496"/>
                            <a:ext cx="5560980" cy="2002727"/>
                            <a:chOff x="0" y="594496"/>
                            <a:chExt cx="5560980" cy="2002727"/>
                          </a:xfrm>
                        </wpg:grpSpPr>
                        <pic:pic xmlns:pic="http://schemas.openxmlformats.org/drawingml/2006/picture">
                          <pic:nvPicPr>
                            <pic:cNvPr id="44" name="Picture 2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3140" y="1166159"/>
                              <a:ext cx="2196125" cy="956672"/>
                            </a:xfrm>
                            <a:prstGeom prst="rect">
                              <a:avLst/>
                            </a:prstGeom>
                            <a:noFill/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g:grpSp>
                          <wpg:cNvPr id="45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233131" y="594496"/>
                              <a:ext cx="1314116" cy="1014187"/>
                              <a:chOff x="233131" y="594496"/>
                              <a:chExt cx="1622345" cy="1252064"/>
                            </a:xfrm>
                          </wpg:grpSpPr>
                          <wpg:grpSp>
                            <wpg:cNvPr id="46" name="Group 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7685" y="594496"/>
                                <a:ext cx="1298575" cy="746126"/>
                                <a:chOff x="267685" y="594496"/>
                                <a:chExt cx="1298575" cy="7461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7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7685" y="761185"/>
                                  <a:ext cx="1298575" cy="57943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8" name="Picture 4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89818" y="594496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9" name="Picture 44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82136" y="594496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50" name="Text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31" y="1373024"/>
                                <a:ext cx="1622345" cy="473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485C" w:rsidRPr="00BC08A8" w:rsidRDefault="009B485C" w:rsidP="00BC08A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Two-screen</w:t>
                                  </w:r>
                                </w:p>
                                <w:p w:rsidR="009B485C" w:rsidRPr="00BC08A8" w:rsidRDefault="009B485C" w:rsidP="00BC08A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 endpoint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" name="Straight Connector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40967" y="1638061"/>
                              <a:ext cx="323212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Text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49971" y="1488514"/>
                              <a:ext cx="1075733" cy="2959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8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8"/>
                                    <w:szCs w:val="20"/>
                                  </w:rPr>
                                  <w:t>IP Network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Straight Connector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74056" y="1638060"/>
                              <a:ext cx="351201" cy="643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4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3997269" y="611768"/>
                              <a:ext cx="1543069" cy="1019775"/>
                              <a:chOff x="3997268" y="611768"/>
                              <a:chExt cx="1905000" cy="1258967"/>
                            </a:xfrm>
                          </wpg:grpSpPr>
                          <wpg:grpSp>
                            <wpg:cNvPr id="55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97268" y="611768"/>
                                <a:ext cx="1905000" cy="753642"/>
                                <a:chOff x="3997268" y="611768"/>
                                <a:chExt cx="1905000" cy="75364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997268" y="781210"/>
                                  <a:ext cx="1905000" cy="58420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" name="Picture 37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11291" y="611768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8" name="Picture 38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03609" y="612161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9" name="Picture 39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095927" y="611768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60" name="Text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65758" y="1397198"/>
                                <a:ext cx="1622346" cy="4735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485C" w:rsidRPr="00BC08A8" w:rsidRDefault="009B485C" w:rsidP="00BC08A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Three-screen</w:t>
                                  </w:r>
                                </w:p>
                                <w:p w:rsidR="009B485C" w:rsidRPr="00BC08A8" w:rsidRDefault="009B485C" w:rsidP="00BC08A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 endpoint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61" name="Picture 26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915" y="1760558"/>
                              <a:ext cx="547498" cy="3734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2" name="Text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74928"/>
                              <a:ext cx="759086" cy="383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  <w:r w:rsidRPr="00BC08A8">
                                  <w:rPr>
                                    <w:rFonts w:hint="eastAsia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capture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3" name="Picture 28" descr="HDTV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18955" y="1760558"/>
                              <a:ext cx="520743" cy="41425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8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1659" y="2213653"/>
                              <a:ext cx="801781" cy="383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</w:pPr>
                                <w:r w:rsidRPr="00BC08A8">
                                  <w:rPr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</w:p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</w:pPr>
                                <w:r w:rsidRPr="00BC08A8">
                                  <w:rPr>
                                    <w:rFonts w:eastAsiaTheme="minorEastAsia" w:hint="eastAsia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  <w:t>screen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29" name="Picture 3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20702" y="1759410"/>
                              <a:ext cx="547498" cy="3734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0" name="Text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77767" y="2173658"/>
                              <a:ext cx="759086" cy="383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  <w:r w:rsidRPr="00BC08A8">
                                  <w:rPr>
                                    <w:rFonts w:hint="eastAsia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capture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31" name="Picture 32" descr="HDTV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896742" y="1759410"/>
                              <a:ext cx="520743" cy="41425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2" name="Text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59199" y="2212385"/>
                              <a:ext cx="801781" cy="383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</w:p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</w:pPr>
                                <w:r w:rsidRPr="00BC08A8">
                                  <w:rPr>
                                    <w:rFonts w:eastAsiaTheme="minorEastAsia" w:hint="eastAsia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eastAsia="ja-JP"/>
                                  </w:rPr>
                                  <w:t>screen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3"/>
                        <wpg:cNvGrpSpPr>
                          <a:grpSpLocks/>
                        </wpg:cNvGrpSpPr>
                        <wpg:grpSpPr bwMode="auto">
                          <a:xfrm>
                            <a:off x="1955815" y="2331792"/>
                            <a:ext cx="1543068" cy="1019997"/>
                            <a:chOff x="1955815" y="2331793"/>
                            <a:chExt cx="1905000" cy="1259240"/>
                          </a:xfrm>
                        </wpg:grpSpPr>
                        <wpg:grpSp>
                          <wpg:cNvPr id="134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1955815" y="2331793"/>
                              <a:ext cx="1905000" cy="753642"/>
                              <a:chOff x="1955815" y="2331793"/>
                              <a:chExt cx="1905000" cy="753642"/>
                            </a:xfrm>
                          </wpg:grpSpPr>
                          <pic:pic xmlns:pic="http://schemas.openxmlformats.org/drawingml/2006/picture">
                            <pic:nvPicPr>
                              <pic:cNvPr id="135" name="Picture 1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955815" y="2501235"/>
                                <a:ext cx="1905000" cy="5842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36" name="Picture 17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69838" y="2331793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37" name="Picture 18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762156" y="2332186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38" name="Picture 19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54474" y="2331793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39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4578" y="3117496"/>
                              <a:ext cx="1622347" cy="4735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Three-screen</w:t>
                                </w:r>
                              </w:p>
                              <w:p w:rsidR="009B485C" w:rsidRPr="00BC08A8" w:rsidRDefault="009B485C" w:rsidP="00BC08A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Telepresence endpoint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0" name="Straight Connector 4"/>
                        <wps:cNvCnPr/>
                        <wps:spPr bwMode="auto">
                          <a:xfrm>
                            <a:off x="2727350" y="2012770"/>
                            <a:ext cx="0" cy="3190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40.3pt;height:212.6pt;mso-position-horizontal-relative:char;mso-position-vertical-relative:line" coordorigin=",5944" coordsize="55609,27572" o:gfxdata="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">
                <v:group id="Group 2" o:spid="_x0000_s1027" style="position:absolute;top:5944;width:55609;height:20028" coordorigin=",5944" coordsize="55609,20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" o:spid="_x0000_s1028" type="#_x0000_t75" style="position:absolute;left:15331;top:11661;width:21961;height:95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+A1TEAAAA2wAAAA8AAABkcnMvZG93bnJldi54bWxEj0FrAjEUhO9C/0N4BW+abbFVVqNoQemh&#10;KN2q58fmdXfb5GVJoq7/vhEKHoeZ+YaZLTprxJl8aBwreBpmIIhLpxuuFOy/1oMJiBCRNRrHpOBK&#10;ARbzh94Mc+0u/EnnIlYiQTjkqKCOsc2lDGVNFsPQtcTJ+3beYkzSV1J7vCS4NfI5y16lxYbTQo0t&#10;vdVU/hYnq2D1M+ZxM9lcT9vdi9+Q+TgeTKlU/7FbTkFE6uI9/N9+1wpGI7h9ST9Az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/+A1TEAAAA2wAAAA8AAAAAAAAAAAAAAAAA&#10;nwIAAGRycy9kb3ducmV2LnhtbFBLBQYAAAAABAAEAPcAAACQAwAAAAA=&#10;">
                    <v:imagedata r:id="rId14" o:title=""/>
                    <o:lock v:ext="edit" aspectratio="f"/>
                  </v:shape>
                  <v:group id="Group 21" o:spid="_x0000_s1029" style="position:absolute;left:2331;top:5944;width:13141;height:10142" coordorigin="2331,5944" coordsize="16223,1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Group 40" o:spid="_x0000_s1030" style="position:absolute;left:2676;top:5944;width:12986;height:7462" coordorigin="2676,5944" coordsize="12985,7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shape id="Picture 42" o:spid="_x0000_s1031" type="#_x0000_t75" style="position:absolute;left:2676;top:7611;width:12986;height:57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qRMTEAAAA2wAAAA8AAABkcnMvZG93bnJldi54bWxEj09rAjEUxO8Fv0N4Qi+lZrsULatRllJL&#10;L4L/Lt4em+dmcfOyTaJuv30jCB6HmfkNM1v0thUX8qFxrOBtlIEgrpxuuFaw3y1fP0CEiKyxdUwK&#10;/ijAYj54mmGh3ZU3dNnGWiQIhwIVmBi7QspQGbIYRq4jTt7ReYsxSV9L7fGa4LaVeZaNpcWG04LB&#10;jj4NVaft2SooV2uKq119MC/5xtvf49d3Xp6Ueh725RREpD4+wvf2j1bwPoHbl/QD5P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SqRMTEAAAA2wAAAA8AAAAAAAAAAAAAAAAA&#10;nwIAAGRycy9kb3ducmV2LnhtbFBLBQYAAAAABAAEAPcAAACQAwAAAAA=&#10;">
                        <v:imagedata r:id="rId15" o:title=""/>
                      </v:shape>
                      <v:shape id="Picture 43" o:spid="_x0000_s1032" type="#_x0000_t75" style="position:absolute;left:5898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5JCjHCAAAA2wAAAA8AAABkcnMvZG93bnJldi54bWxET8uKwjAU3QvzD+EOuBFNfVJqowwDAy4U&#10;0ZmF7i7NtS02N6XJ1OrXm4Xg8nDe6bozlWipcaVlBeNRBII4s7rkXMHf788wBuE8ssbKMim4k4P1&#10;6qOXYqLtjQ/UHn0uQgi7BBUU3teJlC4ryKAb2Zo4cBfbGPQBNrnUDd5CuKnkJIoW0mDJoaHAmr4L&#10;yq7Hf6PA+ja6nrL54Kyn+218GD+63eChVP+z+1qC8NT5t/jl3mgFszA2fAk/QK6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SQoxwgAAANsAAAAPAAAAAAAAAAAAAAAAAJ8C&#10;AABkcnMvZG93bnJldi54bWxQSwUGAAAAAAQABAD3AAAAjgMAAAAA&#10;">
                        <v:imagedata r:id="rId16" o:title=""/>
                        <o:lock v:ext="edit" aspectratio="f"/>
                      </v:shape>
                      <v:shape id="Picture 44" o:spid="_x0000_s1033" type="#_x0000_t75" style="position:absolute;left:8821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Fr6rFAAAA2wAAAA8AAABkcnMvZG93bnJldi54bWxEj0+LwjAUxO8LfofwBC+iqe4qWo0igrAH&#10;l8U/B709mmdbbF5KE2v10xthYY/DzPyGmS8bU4iaKpdbVjDoRyCIE6tzThUcD5veBITzyBoLy6Tg&#10;QQ6Wi9bHHGNt77yjeu9TESDsYlSQeV/GUrokI4Oub0vi4F1sZdAHWaVSV3gPcFPIYRSNpcGcw0KG&#10;Ja0zSq77m1FgfR1dT8moe9afv9vJbvBsfrpPpTrtZjUD4anx/+G/9rdW8DWF95fwA+Ti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Ba+qxQAAANsAAAAPAAAAAAAAAAAAAAAA&#10;AJ8CAABkcnMvZG93bnJldi54bWxQSwUGAAAAAAQABAD3AAAAkQMAAAAA&#10;">
                        <v:imagedata r:id="rId16" o:title=""/>
                        <o:lock v:ext="edit" aspectratio="f"/>
                      </v:shap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" o:spid="_x0000_s1034" type="#_x0000_t202" style="position:absolute;left:2331;top:13730;width:16223;height:4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  <v:textbox>
                        <w:txbxContent>
                          <w:p w:rsidR="009B485C" w:rsidRPr="00BC08A8" w:rsidRDefault="009B485C" w:rsidP="00BC08A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Two-screen</w:t>
                            </w:r>
                          </w:p>
                          <w:p w:rsidR="009B485C" w:rsidRPr="00BC08A8" w:rsidRDefault="009B485C" w:rsidP="00BC08A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 endpoint</w:t>
                            </w:r>
                          </w:p>
                        </w:txbxContent>
                      </v:textbox>
                    </v:shape>
                  </v:group>
                  <v:line id="Straight Connector 23" o:spid="_x0000_s1035" style="position:absolute;visibility:visible;mso-wrap-style:square" from="13409,16380" to="16641,1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6VyMQAAADbAAAADwAAAGRycy9kb3ducmV2LnhtbESPQWvCQBSE7wX/w/KE3urGgNKkbkIR&#10;WnuyjRW8PrLPJG32bdhdNf77riD0OMzMN8yqHE0vzuR8Z1nBfJaAIK6t7rhRsP9+e3oG4QOyxt4y&#10;KbiSh7KYPKww1/bCFZ13oRERwj5HBW0IQy6lr1sy6Gd2II7e0TqDIUrXSO3wEuGml2mSLKXBjuNC&#10;iwOtW6p/dyej4Aezzdeprq7y892lVXbYVtmRlHqcjq8vIAKN4T98b39oBYsUbl/iD5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zpXIxAAAANsAAAAPAAAAAAAAAAAA&#10;AAAAAKECAABkcnMvZG93bnJldi54bWxQSwUGAAAAAAQABAD5AAAAkgMAAAAA&#10;" strokecolor="#4a7ebb" strokeweight="1.5pt"/>
                  <v:shape id="TextBox 14" o:spid="_x0000_s1036" type="#_x0000_t202" style="position:absolute;left:21499;top:14885;width:10758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8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8"/>
                              <w:szCs w:val="20"/>
                            </w:rPr>
                            <w:t>IP Network</w:t>
                          </w:r>
                        </w:p>
                      </w:txbxContent>
                    </v:textbox>
                  </v:shape>
                  <v:line id="Straight Connector 24" o:spid="_x0000_s1037" style="position:absolute;visibility:visible;mso-wrap-style:square" from="36740,16380" to="40252,16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IwU8MAAADbAAAADwAAAGRycy9kb3ducmV2LnhtbESPT4vCMBTE7wt+h/AEb5qqrNiuUUTY&#10;Pye1urDXR/NsuzYvJYlav/1GEPY4zMxvmMWqM424kvO1ZQXjUQKCuLC65lLB9/F9OAfhA7LGxjIp&#10;uJOH1bL3ssBM2xvndD2EUkQI+wwVVCG0mZS+qMigH9mWOHon6wyGKF0ptcNbhJtGTpJkJg3WHBcq&#10;bGlTUXE+XIyCX0w/95civ8vdh5vk6c82T0+k1KDfrd9ABOrCf/jZ/tIKXqfw+BJ/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CMFPDAAAA2wAAAA8AAAAAAAAAAAAA&#10;AAAAoQIAAGRycy9kb3ducmV2LnhtbFBLBQYAAAAABAAEAPkAAACRAwAAAAA=&#10;" strokecolor="#4a7ebb" strokeweight="1.5pt"/>
                  <v:group id="Group 25" o:spid="_x0000_s1038" style="position:absolute;left:39972;top:6117;width:15431;height:10198" coordorigin="39972,6117" coordsize="19050,125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34" o:spid="_x0000_s1039" style="position:absolute;left:39972;top:6117;width:19050;height:7537" coordorigin="39972,61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shape id="Picture 36" o:spid="_x0000_s1040" type="#_x0000_t75" style="position:absolute;left:39972;top:78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60ecjCAAAA2wAAAA8AAABkcnMvZG93bnJldi54bWxEj0FrwkAUhO8F/8PyBG91Y0GR6CpFCEhB&#10;tFHvr9nXJDT7Nu6uSfz3bqHQ4zAz3zDr7WAa0ZHztWUFs2kCgriwuuZSweWcvS5B+ICssbFMCh7k&#10;YbsZvawx1bbnT+ryUIoIYZ+igiqENpXSFxUZ9FPbEkfv2zqDIUpXSu2wj3DTyLckWUiDNceFClva&#10;VVT85HejYHk5hj7j4Zx93OprLk+uO9gvpSbj4X0FItAQ/sN/7b1WMF/A75f4A+Tm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tHnIwgAAANsAAAAPAAAAAAAAAAAAAAAAAJ8C&#10;AABkcnMvZG93bnJldi54bWxQSwUGAAAAAAQABAD3AAAAjgMAAAAA&#10;">
                        <v:imagedata r:id="rId17" o:title=""/>
                      </v:shape>
                      <v:shape id="Picture 37" o:spid="_x0000_s1041" type="#_x0000_t75" style="position:absolute;left:45112;top:6117;width:2924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PCJ7FAAAA2wAAAA8AAABkcnMvZG93bnJldi54bWxEj0+LwjAUxO8LfofwBC+iqS6uUo0iguBh&#10;ZfHPQW+P5tkWm5fSxFr99EYQ9jjMzG+Y2aIxhaipcrllBYN+BII4sTrnVMHxsO5NQDiPrLGwTAoe&#10;5GAxb33NMNb2zjuq9z4VAcIuRgWZ92UspUsyMuj6tiQO3sVWBn2QVSp1hfcAN4UcRtGPNJhzWMiw&#10;pFVGyXV/Mwqsr6PrKRl1z/r773eyGzybbfepVKfdLKcgPDX+P/xpb7SC0RjeX8IPkPM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DwiexQAAANsAAAAPAAAAAAAAAAAAAAAA&#10;AJ8CAABkcnMvZG93bnJldi54bWxQSwUGAAAAAAQABAD3AAAAkQMAAAAA&#10;">
                        <v:imagedata r:id="rId16" o:title=""/>
                        <o:lock v:ext="edit" aspectratio="f"/>
                      </v:shape>
                      <v:shape id="Picture 38" o:spid="_x0000_s1042" type="#_x0000_t75" style="position:absolute;left:48036;top:61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QnOzBAAAA2wAAAA8AAABkcnMvZG93bnJldi54bWxET02LwjAQvQv+hzCCF1lTFUWqUUQQPLiI&#10;1YN7G5qxLTaT0sTa9debg+Dx8b6X69aUoqHaFZYVjIYRCOLU6oIzBZfz7mcOwnlkjaVlUvBPDtar&#10;bmeJsbZPPlGT+EyEEHYxKsi9r2IpXZqTQTe0FXHgbrY26AOsM6lrfIZwU8pxFM2kwYJDQ44VbXNK&#10;78nDKLC+ie7XdDr405PjYX4avdrfwUupfq/dLEB4av1X/HHvtYJpGBu+hB8gV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uQnOzBAAAA2wAAAA8AAAAAAAAAAAAAAAAAnwIA&#10;AGRycy9kb3ducmV2LnhtbFBLBQYAAAAABAAEAPcAAACNAwAAAAA=&#10;">
                        <v:imagedata r:id="rId16" o:title=""/>
                        <o:lock v:ext="edit" aspectratio="f"/>
                      </v:shape>
                      <v:shape id="Picture 39" o:spid="_x0000_s1043" type="#_x0000_t75" style="position:absolute;left:50959;top:61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cOXfGAAAA2wAAAA8AAABkcnMvZG93bnJldi54bWxEj0FrwkAUhO9C/8PyCr2I2VixpKmriCD0&#10;oEjUg709sq9JMPs2ZNck9de7hUKPw8x8wyxWg6lFR62rLCuYRjEI4tzqigsF59N2koBwHlljbZkU&#10;/JCD1fJptMBU254z6o6+EAHCLkUFpfdNKqXLSzLoItsQB+/btgZ9kG0hdYt9gJtavsbxmzRYcVgo&#10;saFNSfn1eDMKrO/i6yWfj7/07LBLsul92I/vSr08D+sPEJ4G/x/+a39qBfN3+P0SfoBcP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Nw5d8YAAADbAAAADwAAAAAAAAAAAAAA&#10;AACfAgAAZHJzL2Rvd25yZXYueG1sUEsFBgAAAAAEAAQA9wAAAJIDAAAAAA==&#10;">
                        <v:imagedata r:id="rId16" o:title=""/>
                        <o:lock v:ext="edit" aspectratio="f"/>
                      </v:shape>
                    </v:group>
                    <v:shape id="TextBox 21" o:spid="_x0000_s1044" type="#_x0000_t202" style="position:absolute;left:42657;top:13971;width:16224;height:4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<v:textbox>
                        <w:txbxContent>
                          <w:p w:rsidR="009B485C" w:rsidRPr="00BC08A8" w:rsidRDefault="009B485C" w:rsidP="00BC08A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Three-screen</w:t>
                            </w:r>
                          </w:p>
                          <w:p w:rsidR="009B485C" w:rsidRPr="00BC08A8" w:rsidRDefault="009B485C" w:rsidP="00BC08A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 endpoint</w:t>
                            </w:r>
                          </w:p>
                        </w:txbxContent>
                      </v:textbox>
                    </v:shape>
                  </v:group>
                  <v:shape id="Picture 26" o:spid="_x0000_s1045" type="#_x0000_t75" style="position:absolute;left:1429;top:17605;width:5475;height:37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NEWvDAAAA2wAAAA8AAABkcnMvZG93bnJldi54bWxEj0GLwjAUhO/C/ofwFrxpqqgs1SiyUPAg&#10;yupevD2bZ1tMXrpN1OqvNwuCx2FmvmFmi9YacaXGV44VDPoJCOLc6YoLBb/7rPcFwgdkjcYxKbiT&#10;h8X8ozPDVLsb/9B1FwoRIexTVFCGUKdS+rwki77vauLonVxjMUTZFFI3eItwa+QwSSbSYsVxocSa&#10;vkvKz7uLVYDnP3yMRyczHK+3SbY5GKyOmVLdz3Y5BRGoDe/wq73SCiYD+P8Sf4CcP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80Ra8MAAADbAAAADwAAAAAAAAAAAAAAAACf&#10;AgAAZHJzL2Rvd25yZXYueG1sUEsFBgAAAAAEAAQA9wAAAI8DAAAAAA==&#10;">
                    <v:imagedata r:id="rId18" o:title=""/>
                    <o:lock v:ext="edit" aspectratio="f"/>
                  </v:shape>
                  <v:shape id="TextBox 28" o:spid="_x0000_s1046" type="#_x0000_t202" style="position:absolute;top:21749;width:7590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  <w:r w:rsidRPr="00BC08A8">
                            <w:rPr>
                              <w:rFonts w:hint="eastAsia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capture</w:t>
                          </w:r>
                        </w:p>
                      </w:txbxContent>
                    </v:textbox>
                  </v:shape>
                  <v:shape id="Picture 28" o:spid="_x0000_s1047" type="#_x0000_t75" alt="HDTV" style="position:absolute;left:9189;top:17605;width:5207;height:41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38yDDAAAA2wAAAA8AAABkcnMvZG93bnJldi54bWxEj0FrAjEUhO8F/0N4gjdNqqB2NYpYBCu9&#10;qD14fGyem6Wbl2WTuqu/vhEKPQ4z8w2zXHeuEjdqQulZw+tIgSDOvSm50PB13g3nIEJENlh5Jg13&#10;CrBe9V6WmBnf8pFup1iIBOGQoQYbY51JGXJLDsPI18TJu/rGYUyyKaRpsE1wV8mxUlPpsOS0YLGm&#10;raX8+/TjNCj5Yd8e50t7aAO/b9U1zLriU+tBv9ssQETq4n/4r703GqYTeH5JP0C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/fzIMMAAADbAAAADwAAAAAAAAAAAAAAAACf&#10;AgAAZHJzL2Rvd25yZXYueG1sUEsFBgAAAAAEAAQA9wAAAI8DAAAAAA==&#10;">
                    <v:imagedata r:id="rId19" o:title="HDTV"/>
                  </v:shape>
                  <v:shape id="TextBox 30" o:spid="_x0000_s1048" type="#_x0000_t202" style="position:absolute;left:7816;top:22136;width:8018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eastAsiaTheme="minorEastAsia"/>
                              <w:kern w:val="24"/>
                              <w:sz w:val="20"/>
                              <w:szCs w:val="20"/>
                              <w:lang w:eastAsia="ja-JP"/>
                            </w:rPr>
                          </w:pPr>
                          <w:r w:rsidRPr="00BC08A8">
                            <w:rPr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</w:p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eastAsiaTheme="minorEastAsia"/>
                              <w:kern w:val="24"/>
                              <w:sz w:val="20"/>
                              <w:szCs w:val="20"/>
                              <w:lang w:eastAsia="ja-JP"/>
                            </w:rPr>
                          </w:pPr>
                          <w:proofErr w:type="gramStart"/>
                          <w:r w:rsidRPr="00BC08A8">
                            <w:rPr>
                              <w:rFonts w:eastAsiaTheme="minorEastAsia" w:hint="eastAsia"/>
                              <w:kern w:val="24"/>
                              <w:sz w:val="20"/>
                              <w:szCs w:val="20"/>
                              <w:lang w:eastAsia="ja-JP"/>
                            </w:rPr>
                            <w:t>screen</w:t>
                          </w:r>
                          <w:proofErr w:type="gramEnd"/>
                        </w:p>
                      </w:txbxContent>
                    </v:textbox>
                  </v:shape>
                  <v:shape id="Picture 30" o:spid="_x0000_s1049" type="#_x0000_t75" style="position:absolute;left:41207;top:17594;width:5475;height:37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a/OrDAAAA3AAAAA8AAABkcnMvZG93bnJldi54bWxET01rwkAQvRf8D8sI3urGoEWjq4gQ6EEq&#10;tV68jdkxCe7OxuxWY3+9Wyj0No/3OYtVZ424UetrxwpGwwQEceF0zaWCw1f+OgXhA7JG45gUPMjD&#10;atl7WWCm3Z0/6bYPpYgh7DNUUIXQZFL6oiKLfuga4sidXWsxRNiWUrd4j+HWyDRJ3qTFmmNDhQ1t&#10;Kiou+2+rAC9X/JmMzyadbHdJ/nE0WJ9ypQb9bj0HEagL/+I/97uO89MZ/D4TL5DL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Jr86sMAAADcAAAADwAAAAAAAAAAAAAAAACf&#10;AgAAZHJzL2Rvd25yZXYueG1sUEsFBgAAAAAEAAQA9wAAAI8DAAAAAA==&#10;">
                    <v:imagedata r:id="rId18" o:title=""/>
                    <o:lock v:ext="edit" aspectratio="f"/>
                  </v:shape>
                  <v:shape id="TextBox 32" o:spid="_x0000_s1050" type="#_x0000_t202" style="position:absolute;left:39777;top:21736;width:7591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  <w:r w:rsidRPr="00BC08A8">
                            <w:rPr>
                              <w:rFonts w:hint="eastAsia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capture</w:t>
                          </w:r>
                        </w:p>
                      </w:txbxContent>
                    </v:textbox>
                  </v:shape>
                  <v:shape id="Picture 32" o:spid="_x0000_s1051" type="#_x0000_t75" alt="HDTV" style="position:absolute;left:48967;top:17594;width:5207;height:4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OqWPCAAAA3AAAAA8AAABkcnMvZG93bnJldi54bWxET01rAjEQvRf6H8IUvNVEBWtXoxSloOJF&#10;7cHjsBk3SzeTZZO6q7/eCEJv83ifM1t0rhIXakLpWcOgr0AQ596UXGj4OX6/T0CEiGyw8kwarhRg&#10;MX99mWFmfMt7uhxiIVIIhww12BjrTMqQW3IY+r4mTtzZNw5jgk0hTYNtCneVHCo1lg5LTg0Wa1pa&#10;yn8Pf06Dkhv7eTue2m0beLVU5/DRFTute2/d1xREpC7+i5/utUnzRwN4PJMukPM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DqljwgAAANwAAAAPAAAAAAAAAAAAAAAAAJ8C&#10;AABkcnMvZG93bnJldi54bWxQSwUGAAAAAAQABAD3AAAAjgMAAAAA&#10;">
                    <v:imagedata r:id="rId19" o:title="HDTV"/>
                  </v:shape>
                  <v:shape id="TextBox 41" o:spid="_x0000_s1052" type="#_x0000_t202" style="position:absolute;left:47591;top:22123;width:8018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eastAsiaTheme="minorEastAsia"/>
                              <w:color w:val="000000"/>
                              <w:kern w:val="24"/>
                              <w:sz w:val="20"/>
                              <w:szCs w:val="20"/>
                              <w:lang w:eastAsia="ja-JP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</w:p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eastAsiaTheme="minorEastAsia"/>
                              <w:color w:val="000000"/>
                              <w:kern w:val="24"/>
                              <w:sz w:val="20"/>
                              <w:szCs w:val="20"/>
                              <w:lang w:eastAsia="ja-JP"/>
                            </w:rPr>
                          </w:pPr>
                          <w:proofErr w:type="gramStart"/>
                          <w:r w:rsidRPr="00BC08A8">
                            <w:rPr>
                              <w:rFonts w:eastAsiaTheme="minorEastAsia" w:hint="eastAsia"/>
                              <w:color w:val="000000"/>
                              <w:kern w:val="24"/>
                              <w:sz w:val="20"/>
                              <w:szCs w:val="20"/>
                              <w:lang w:eastAsia="ja-JP"/>
                            </w:rPr>
                            <w:t>screen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Group 3" o:spid="_x0000_s1053" style="position:absolute;left:19558;top:23317;width:15430;height:10200" coordorigin="19558,23317" coordsize="19050,125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group id="Group 30" o:spid="_x0000_s1054" style="position:absolute;left:19558;top:23317;width:19050;height:7537" coordorigin="19558,233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<v:shape id="Picture 16" o:spid="_x0000_s1055" type="#_x0000_t75" style="position:absolute;left:19558;top:250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X3OTBAAAA3AAAAA8AAABkcnMvZG93bnJldi54bWxET99rwjAQfh/4P4QTfJupyoZ0RhGhIIJs&#10;q/p+a25tWXOpSWzrf78MBr7dx/fzVpvBNKIj52vLCmbTBARxYXXNpYLzKXtegvABWWNjmRTcycNm&#10;PXpaYaptz5/U5aEUMYR9igqqENpUSl9UZNBPbUscuW/rDIYIXSm1wz6Gm0bOk+RVGqw5NlTY0q6i&#10;4ie/GQXL83voMx5O2eFaX3L54bqj/VJqMh62byACDeEh/nfvdZy/eIG/Z+IFcv0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yX3OTBAAAA3AAAAA8AAAAAAAAAAAAAAAAAnwIA&#10;AGRycy9kb3ducmV2LnhtbFBLBQYAAAAABAAEAPcAAACNAwAAAAA=&#10;">
                      <v:imagedata r:id="rId17" o:title=""/>
                    </v:shape>
                    <v:shape id="Picture 17" o:spid="_x0000_s1056" type="#_x0000_t75" style="position:absolute;left:24698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5WFTEAAAA3AAAAA8AAABkcnMvZG93bnJldi54bWxET01rwkAQvRf8D8sIvQTdqDSE6CoiFDxU&#10;SqwHvQ3ZMQlmZ0N2G6O/vlso9DaP9zmrzWAa0VPnassKZtMYBHFhdc2lgtPX+yQF4TyyxsYyKXiQ&#10;g8169LLCTNs759QffSlCCLsMFVTet5mUrqjIoJvaljhwV9sZ9AF2pdQd3kO4aeQ8jhNpsObQUGFL&#10;u4qK2/HbKLC+j2/n4i266MXnR5rPnsMheir1Oh62SxCeBv8v/nPvdZi/SOD3mXCBXP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85WFTEAAAA3AAAAA8AAAAAAAAAAAAAAAAA&#10;nwIAAGRycy9kb3ducmV2LnhtbFBLBQYAAAAABAAEAPcAAACQAwAAAAA=&#10;">
                      <v:imagedata r:id="rId16" o:title=""/>
                      <o:lock v:ext="edit" aspectratio="f"/>
                    </v:shape>
                    <v:shape id="Picture 18" o:spid="_x0000_s1057" type="#_x0000_t75" style="position:absolute;left:27621;top:233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1/c/FAAAA3AAAAA8AAABkcnMvZG93bnJldi54bWxET0trwkAQvgv+h2WEXsRsbLCG6CqlIPTQ&#10;Unwc9DZkxySYnQ3ZNab59d1Cobf5+J6z3vamFh21rrKsYB7FIIhzqysuFJyOu1kKwnlkjbVlUvBN&#10;Drab8WiNmbYP3lN38IUIIewyVFB632RSurwkgy6yDXHgrrY16ANsC6lbfIRwU8vnOH6RBisODSU2&#10;9FZSfjvcjQLru/h2zhfTi06+PtL9fOg/p4NST5P+dQXCU+//xX/udx3mJ0v4fSZcID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df3PxQAAANwAAAAPAAAAAAAAAAAAAAAA&#10;AJ8CAABkcnMvZG93bnJldi54bWxQSwUGAAAAAAQABAD3AAAAkQMAAAAA&#10;">
                      <v:imagedata r:id="rId16" o:title=""/>
                      <o:lock v:ext="edit" aspectratio="f"/>
                    </v:shape>
                    <v:shape id="Picture 19" o:spid="_x0000_s1058" type="#_x0000_t75" style="position:absolute;left:30544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qab3GAAAA3AAAAA8AAABkcnMvZG93bnJldi54bWxEj09rwkAQxe8Fv8MyQi9SNyoVia4iguCh&#10;RfxzsLchOybB7GzIrjH10zuHQm8zvDfv/Wax6lylWmpC6dnAaJiAIs68LTk3cD5tP2agQkS2WHkm&#10;A78UYLXsvS0wtf7BB2qPMVcSwiFFA0WMdap1yApyGIa+Jhbt6huHUdYm17bBh4S7So+TZKodliwN&#10;Bda0KSi7He/OgI9tcrtkn4MfO9l/zQ6jZ/c9eBrz3u/Wc1CRuvhv/rveWcGfCK08IxPo5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eppvcYAAADcAAAADwAAAAAAAAAAAAAA&#10;AACfAgAAZHJzL2Rvd25yZXYueG1sUEsFBgAAAAAEAAQA9wAAAJIDAAAAAA==&#10;">
                      <v:imagedata r:id="rId16" o:title=""/>
                      <o:lock v:ext="edit" aspectratio="f"/>
                    </v:shape>
                  </v:group>
                  <v:shape id="TextBox 44" o:spid="_x0000_s1059" type="#_x0000_t202" style="position:absolute;left:22245;top:31174;width:16224;height:4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<v:textbox>
                      <w:txbxContent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Three-screen</w:t>
                          </w:r>
                        </w:p>
                        <w:p w:rsidR="009B485C" w:rsidRPr="00BC08A8" w:rsidRDefault="009B485C" w:rsidP="00BC08A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Telepresence endpoint</w:t>
                          </w:r>
                        </w:p>
                      </w:txbxContent>
                    </v:textbox>
                  </v:shape>
                </v:group>
                <v:line id="Straight Connector 4" o:spid="_x0000_s1060" style="position:absolute;visibility:visible;mso-wrap-style:square" from="27273,20127" to="27273,2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sPBMUAAADcAAAADwAAAGRycy9kb3ducmV2LnhtbESPQWvCQBCF74X+h2UKvdVNpZQmuooU&#10;tD3VRgWvQ3ZMotnZsLtq/PfOodDbDO/Ne99M54Pr1IVCbD0beB1loIgrb1uuDey2y5cPUDEhW+w8&#10;k4EbRZjPHh+mWFh/5ZIum1QrCeFYoIEmpb7QOlYNOYwj3xOLdvDBYZI11NoGvEq46/Q4y961w5al&#10;ocGePhuqTpuzM3DE/Ov3XJU3vV6FcZnvf8r8QMY8Pw2LCahEQ/o3/11/W8F/E3x5Rib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sPBMUAAADcAAAADwAAAAAAAAAA&#10;AAAAAAChAgAAZHJzL2Rvd25yZXYueG1sUEsFBgAAAAAEAAQA+QAAAJMDAAAAAA==&#10;" strokecolor="#4a7ebb" strokeweight="1.5pt"/>
                <w10:anchorlock/>
              </v:group>
            </w:pict>
          </mc:Fallback>
        </mc:AlternateContent>
      </w:r>
    </w:p>
    <w:p w:rsidR="00BC08A8" w:rsidRDefault="00BC08A8" w:rsidP="00772160">
      <w:pPr>
        <w:rPr>
          <w:lang w:eastAsia="ja-JP"/>
        </w:rPr>
      </w:pPr>
    </w:p>
    <w:p w:rsidR="00EC298B" w:rsidRDefault="00EC298B" w:rsidP="00772160">
      <w:pPr>
        <w:rPr>
          <w:lang w:eastAsia="ja-JP"/>
        </w:rPr>
      </w:pPr>
    </w:p>
    <w:p w:rsidR="008C220C" w:rsidRDefault="008C220C" w:rsidP="00772160">
      <w:pPr>
        <w:rPr>
          <w:lang w:eastAsia="ja-JP"/>
        </w:rPr>
      </w:pPr>
    </w:p>
    <w:p w:rsidR="00EC298B" w:rsidRDefault="00EC298B" w:rsidP="00772160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8C220C">
        <w:rPr>
          <w:rFonts w:hint="eastAsia"/>
          <w:lang w:eastAsia="ja-JP"/>
        </w:rPr>
        <w:tab/>
      </w:r>
      <w:r w:rsidR="008C220C">
        <w:rPr>
          <w:rFonts w:hint="eastAsia"/>
          <w:lang w:eastAsia="ja-JP"/>
        </w:rPr>
        <w:tab/>
      </w:r>
      <w:r w:rsidR="008C220C">
        <w:rPr>
          <w:rFonts w:hint="eastAsia"/>
          <w:lang w:eastAsia="ja-JP"/>
        </w:rPr>
        <w:tab/>
      </w:r>
      <w:r w:rsidR="008C220C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Fig.2 (</w:t>
      </w:r>
      <w:r w:rsidR="00D17866">
        <w:rPr>
          <w:rFonts w:hint="eastAsia"/>
          <w:lang w:eastAsia="ja-JP"/>
        </w:rPr>
        <w:t>a p</w:t>
      </w:r>
      <w:r>
        <w:rPr>
          <w:rFonts w:hint="eastAsia"/>
          <w:lang w:eastAsia="ja-JP"/>
        </w:rPr>
        <w:t xml:space="preserve">roposed </w:t>
      </w:r>
      <w:r w:rsidR="00D17866">
        <w:rPr>
          <w:lang w:eastAsia="ja-JP"/>
        </w:rPr>
        <w:t>fissure</w:t>
      </w:r>
      <w:r w:rsidR="00D1786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to add)</w:t>
      </w:r>
    </w:p>
    <w:p w:rsidR="00BC08A8" w:rsidRDefault="002C6151" w:rsidP="00772160">
      <w:pPr>
        <w:rPr>
          <w:lang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6D118E" wp14:editId="234771CB">
                <wp:simplePos x="0" y="0"/>
                <wp:positionH relativeFrom="column">
                  <wp:posOffset>4099131</wp:posOffset>
                </wp:positionH>
                <wp:positionV relativeFrom="paragraph">
                  <wp:posOffset>1820545</wp:posOffset>
                </wp:positionV>
                <wp:extent cx="1159510" cy="236855"/>
                <wp:effectExtent l="0" t="0" r="0" b="0"/>
                <wp:wrapNone/>
                <wp:docPr id="21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236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5C" w:rsidRPr="00BC08A8" w:rsidRDefault="009B485C" w:rsidP="002C615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Personal Computer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61" type="#_x0000_t202" style="position:absolute;margin-left:322.75pt;margin-top:143.35pt;width:91.3pt;height:18.6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" filled="f" stroked="f">
                <v:textbox style="mso-fit-shape-to-text:t">
                  <w:txbxContent>
                    <w:p w:rsidR="002C6151" w:rsidRPr="00BC08A8" w:rsidRDefault="002C6151" w:rsidP="002C6151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8A8">
                        <w:rPr>
                          <w:color w:val="000000"/>
                          <w:kern w:val="24"/>
                          <w:sz w:val="20"/>
                          <w:szCs w:val="20"/>
                        </w:rPr>
                        <w:t>Personal Computer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3E696D4" wp14:editId="60351B81">
            <wp:simplePos x="0" y="0"/>
            <wp:positionH relativeFrom="column">
              <wp:posOffset>4315460</wp:posOffset>
            </wp:positionH>
            <wp:positionV relativeFrom="paragraph">
              <wp:posOffset>1300109</wp:posOffset>
            </wp:positionV>
            <wp:extent cx="610679" cy="489463"/>
            <wp:effectExtent l="0" t="0" r="0" b="6350"/>
            <wp:wrapNone/>
            <wp:docPr id="2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1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" cy="48946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EC298B">
        <w:rPr>
          <w:rFonts w:hint="eastAsia"/>
          <w:lang w:eastAsia="ja-JP"/>
        </w:rPr>
        <w:tab/>
      </w:r>
      <w:r w:rsidR="008B0313">
        <w:rPr>
          <w:noProof/>
          <w:lang w:val="en-US"/>
        </w:rPr>
        <mc:AlternateContent>
          <mc:Choice Requires="wpg">
            <w:drawing>
              <wp:inline distT="0" distB="0" distL="0" distR="0" wp14:anchorId="6397DF65" wp14:editId="54621F26">
                <wp:extent cx="5294000" cy="2622430"/>
                <wp:effectExtent l="0" t="0" r="1905" b="698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94000" cy="2622430"/>
                          <a:chOff x="233131" y="594496"/>
                          <a:chExt cx="5307207" cy="2757293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233131" y="594496"/>
                            <a:ext cx="5307207" cy="1528335"/>
                            <a:chOff x="233131" y="594496"/>
                            <a:chExt cx="5307207" cy="1528335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2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3140" y="1166159"/>
                              <a:ext cx="2196125" cy="956672"/>
                            </a:xfrm>
                            <a:prstGeom prst="rect">
                              <a:avLst/>
                            </a:prstGeom>
                            <a:noFill/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g:grpSp>
                          <wpg:cNvPr id="5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233131" y="594496"/>
                              <a:ext cx="1314116" cy="1014187"/>
                              <a:chOff x="233131" y="594496"/>
                              <a:chExt cx="1622345" cy="1252064"/>
                            </a:xfrm>
                          </wpg:grpSpPr>
                          <wpg:grpSp>
                            <wpg:cNvPr id="6" name="Group 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7685" y="594496"/>
                                <a:ext cx="1298575" cy="746126"/>
                                <a:chOff x="267685" y="594496"/>
                                <a:chExt cx="1298575" cy="7461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7685" y="761185"/>
                                  <a:ext cx="1298575" cy="57943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4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89818" y="594496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Picture 44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82136" y="594496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0" name="Text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31" y="1373024"/>
                                <a:ext cx="1622345" cy="473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485C" w:rsidRPr="00BC08A8" w:rsidRDefault="009B485C" w:rsidP="008B031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Two-screen</w:t>
                                  </w:r>
                                </w:p>
                                <w:p w:rsidR="009B485C" w:rsidRPr="00BC08A8" w:rsidRDefault="009B485C" w:rsidP="008B031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 endpoint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" name="Text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0176" y="1488354"/>
                              <a:ext cx="1075140" cy="2959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8B03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8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8"/>
                                    <w:szCs w:val="20"/>
                                  </w:rPr>
                                  <w:t>IP Network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Straight Connector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40967" y="1638061"/>
                              <a:ext cx="323212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Straight Connector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74056" y="1638060"/>
                              <a:ext cx="351201" cy="643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4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3997269" y="611768"/>
                              <a:ext cx="1543069" cy="1019775"/>
                              <a:chOff x="3997268" y="611768"/>
                              <a:chExt cx="1905000" cy="1258967"/>
                            </a:xfrm>
                          </wpg:grpSpPr>
                          <wpg:grpSp>
                            <wpg:cNvPr id="15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97268" y="611768"/>
                                <a:ext cx="1905000" cy="753642"/>
                                <a:chOff x="3997268" y="611768"/>
                                <a:chExt cx="1905000" cy="75364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997268" y="781210"/>
                                  <a:ext cx="1905000" cy="58420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Picture 37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11291" y="611768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Picture 38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03609" y="612161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Picture 39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095927" y="611768"/>
                                  <a:ext cx="292318" cy="258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20" name="Text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65758" y="1397198"/>
                                <a:ext cx="1622346" cy="4735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485C" w:rsidRPr="00BC08A8" w:rsidRDefault="009B485C" w:rsidP="008B031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Three-screen</w:t>
                                  </w:r>
                                </w:p>
                                <w:p w:rsidR="009B485C" w:rsidRPr="00BC08A8" w:rsidRDefault="009B485C" w:rsidP="008B031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C08A8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 endpoint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29" name="Group 3"/>
                        <wpg:cNvGrpSpPr>
                          <a:grpSpLocks/>
                        </wpg:cNvGrpSpPr>
                        <wpg:grpSpPr bwMode="auto">
                          <a:xfrm>
                            <a:off x="1955815" y="2331792"/>
                            <a:ext cx="1543068" cy="1019997"/>
                            <a:chOff x="1955815" y="2331793"/>
                            <a:chExt cx="1905000" cy="1259240"/>
                          </a:xfrm>
                        </wpg:grpSpPr>
                        <wpg:grpSp>
                          <wpg:cNvPr id="30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1955815" y="2331793"/>
                              <a:ext cx="1905000" cy="753642"/>
                              <a:chOff x="1955815" y="2331793"/>
                              <a:chExt cx="1905000" cy="753642"/>
                            </a:xfrm>
                          </wpg:grpSpPr>
                          <pic:pic xmlns:pic="http://schemas.openxmlformats.org/drawingml/2006/picture">
                            <pic:nvPicPr>
                              <pic:cNvPr id="31" name="Picture 1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955815" y="2501235"/>
                                <a:ext cx="1905000" cy="5842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2" name="Picture 17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69838" y="2331793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Picture 18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762156" y="2332186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4" name="Picture 19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54474" y="2331793"/>
                                <a:ext cx="292318" cy="25876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35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4578" y="3117496"/>
                              <a:ext cx="1622347" cy="4735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8B031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Three-screen</w:t>
                                </w:r>
                              </w:p>
                              <w:p w:rsidR="009B485C" w:rsidRPr="00BC08A8" w:rsidRDefault="009B485C" w:rsidP="008B031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Telepresence endpoint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Straight Connector 4"/>
                        <wps:cNvCnPr/>
                        <wps:spPr bwMode="auto">
                          <a:xfrm>
                            <a:off x="2727350" y="2012770"/>
                            <a:ext cx="0" cy="3190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7" name="Group 5"/>
                        <wpg:cNvGrpSpPr>
                          <a:grpSpLocks/>
                        </wpg:cNvGrpSpPr>
                        <wpg:grpSpPr bwMode="auto">
                          <a:xfrm>
                            <a:off x="261244" y="1842167"/>
                            <a:ext cx="1147105" cy="727116"/>
                            <a:chOff x="-7458" y="2204127"/>
                            <a:chExt cx="1384255" cy="877442"/>
                          </a:xfrm>
                        </wpg:grpSpPr>
                        <pic:pic xmlns:pic="http://schemas.openxmlformats.org/drawingml/2006/picture">
                          <pic:nvPicPr>
                            <pic:cNvPr id="38" name="Picture 11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7410" y="2204127"/>
                              <a:ext cx="728717" cy="59081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9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7458" y="2794956"/>
                              <a:ext cx="1384255" cy="2866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B485C" w:rsidRPr="00BC08A8" w:rsidRDefault="009B485C" w:rsidP="008B031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C08A8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Personal Computer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62" style="width:416.85pt;height:206.5pt;mso-position-horizontal-relative:char;mso-position-vertical-relative:line" coordorigin="2331,5944" coordsize="53072,27572" o:gfxdata="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">
                <v:group id="Group 2" o:spid="_x0000_s1063" style="position:absolute;left:2331;top:5944;width:53072;height:15284" coordorigin="2331,5944" coordsize="53072,15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Picture 20" o:spid="_x0000_s1064" type="#_x0000_t75" style="position:absolute;left:15331;top:11661;width:21961;height:95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nHF7EAAAA2gAAAA8AAABkcnMvZG93bnJldi54bWxEj09rAjEUxO8Fv0N4greabbEqW6O0hUoP&#10;RXH9c35sXne3TV6WJOr67RtB8DjMzG+Y2aKzRpzIh8axgqdhBoK4dLrhSsFu+/k4BREiskbjmBRc&#10;KMBi3nuYYa7dmTd0KmIlEoRDjgrqGNtcylDWZDEMXUucvB/nLcYkfSW1x3OCWyOfs2wsLTacFmps&#10;6aOm8q84WgXvvxOeNNPl5bhav/glme/D3pRKDfrd2yuISF28h2/tL61gBNcr6QbI+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JnHF7EAAAA2gAAAA8AAAAAAAAAAAAAAAAA&#10;nwIAAGRycy9kb3ducmV2LnhtbFBLBQYAAAAABAAEAPcAAACQAwAAAAA=&#10;">
                    <v:imagedata r:id="rId14" o:title=""/>
                    <o:lock v:ext="edit" aspectratio="f"/>
                  </v:shape>
                  <v:group id="Group 21" o:spid="_x0000_s1065" style="position:absolute;left:2331;top:5944;width:13141;height:10142" coordorigin="2331,5944" coordsize="16223,1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40" o:spid="_x0000_s1066" style="position:absolute;left:2676;top:5944;width:12986;height:7462" coordorigin="2676,5944" coordsize="12985,7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shape id="Picture 42" o:spid="_x0000_s1067" type="#_x0000_t75" style="position:absolute;left:2676;top:7611;width:12986;height:57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ZKUjDAAAA2gAAAA8AAABkcnMvZG93bnJldi54bWxEj09rAjEUxO+FfofwhF5KzboHLatRlqLS&#10;i+CfXnp7bJ6bxc3LmkTdfvtGEDwOM/MbZrbobSuu5EPjWMFomIEgrpxuuFbwc1h9fIIIEVlj65gU&#10;/FGAxfz1ZYaFdjfe0XUfa5EgHApUYGLsCilDZchiGLqOOHlH5y3GJH0ttcdbgttW5lk2lhYbTgsG&#10;O/oyVJ32F6ug3Gwpbg71r3nPd96ej8t1Xp6Uehv05RREpD4+w4/2t1YwgfuVdAPk/B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JkpSMMAAADaAAAADwAAAAAAAAAAAAAAAACf&#10;AgAAZHJzL2Rvd25yZXYueG1sUEsFBgAAAAAEAAQA9wAAAI8DAAAAAA==&#10;">
                        <v:imagedata r:id="rId15" o:title=""/>
                      </v:shape>
                      <v:shape id="Picture 43" o:spid="_x0000_s1068" type="#_x0000_t75" style="position:absolute;left:5898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PYujBAAAA2gAAAA8AAABkcnMvZG93bnJldi54bWxET02LwjAQvQv7H8IIXmRNq7hINcoiCHtQ&#10;xLqH9TY0Y1tsJqXJttVfbw6Cx8f7Xm16U4mWGldaVhBPIhDEmdUl5wp+z7vPBQjnkTVWlknBnRxs&#10;1h+DFSbadnyiNvW5CCHsElRQeF8nUrqsIINuYmviwF1tY9AH2ORSN9iFcFPJaRR9SYMlh4YCa9oW&#10;lN3Sf6PA+ja6/WXz8UXPjvvFKX70h/FDqdGw/16C8NT7t/jl/tEKwtZwJdwAuX4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zPYujBAAAA2gAAAA8AAAAAAAAAAAAAAAAAnwIA&#10;AGRycy9kb3ducmV2LnhtbFBLBQYAAAAABAAEAPcAAACNAwAAAAA=&#10;">
                        <v:imagedata r:id="rId16" o:title=""/>
                        <o:lock v:ext="edit" aspectratio="f"/>
                      </v:shape>
                      <v:shape id="Picture 44" o:spid="_x0000_s1069" type="#_x0000_t75" style="position:absolute;left:8821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Dx3PEAAAA2gAAAA8AAABkcnMvZG93bnJldi54bWxEj0GLwjAUhO+C/yE8YS+iqSsuWo0iwsIe&#10;VsSuB709mmdbbF5KE2vXX28EweMwM98wi1VrStFQ7QrLCkbDCARxanXBmYLD3/dgCsJ5ZI2lZVLw&#10;Tw5Wy25ngbG2N95Tk/hMBAi7GBXk3lexlC7NyaAb2oo4eGdbG/RB1pnUNd4C3JTyM4q+pMGCw0KO&#10;FW1ySi/J1Siwvokux3TSP+nx7ne6H93bbf+u1EevXc9BeGr9O/xq/2gFM3heCTdAL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ODx3PEAAAA2gAAAA8AAAAAAAAAAAAAAAAA&#10;nwIAAGRycy9kb3ducmV2LnhtbFBLBQYAAAAABAAEAPcAAACQAwAAAAA=&#10;">
                        <v:imagedata r:id="rId16" o:title=""/>
                        <o:lock v:ext="edit" aspectratio="f"/>
                      </v:shape>
                    </v:group>
                    <v:shape id="TextBox 4" o:spid="_x0000_s1070" type="#_x0000_t202" style="position:absolute;left:2331;top:13730;width:16223;height:4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<v:textbox>
                        <w:txbxContent>
                          <w:p w:rsidR="009B485C" w:rsidRPr="00BC08A8" w:rsidRDefault="009B485C" w:rsidP="008B03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Two-screen</w:t>
                            </w:r>
                          </w:p>
                          <w:p w:rsidR="009B485C" w:rsidRPr="00BC08A8" w:rsidRDefault="009B485C" w:rsidP="008B03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 endpoint</w:t>
                            </w:r>
                          </w:p>
                        </w:txbxContent>
                      </v:textbox>
                    </v:shape>
                  </v:group>
                  <v:shape id="TextBox 14" o:spid="_x0000_s1071" type="#_x0000_t202" style="position:absolute;left:21501;top:14883;width:10752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<v:textbox>
                      <w:txbxContent>
                        <w:p w:rsidR="009B485C" w:rsidRPr="00BC08A8" w:rsidRDefault="009B485C" w:rsidP="008B0313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8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8"/>
                              <w:szCs w:val="20"/>
                            </w:rPr>
                            <w:t>IP Network</w:t>
                          </w:r>
                        </w:p>
                      </w:txbxContent>
                    </v:textbox>
                  </v:shape>
                  <v:line id="Straight Connector 23" o:spid="_x0000_s1072" style="position:absolute;visibility:visible;mso-wrap-style:square" from="13409,16380" to="16641,1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QsCMEAAADbAAAADwAAAGRycy9kb3ducmV2LnhtbERPTWvCQBC9C/0PyxS86aY5iEldpRRa&#10;PamJhV6H7Jikzc6G3VXjv3cFwds83ucsVoPpxJmcby0reJsmIIgrq1uuFfwcviZzED4ga+wsk4Ir&#10;eVgtX0YLzLW9cEHnMtQihrDPUUETQp9L6auGDPqp7Ykjd7TOYIjQ1VI7vMRw08k0SWbSYMuxocGe&#10;Phuq/suTUfCH2Xp/qoqr3H27tMh+t0V2JKXGr8PHO4hAQ3iKH+6NjvNTuP8SD5DL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CwIwQAAANsAAAAPAAAAAAAAAAAAAAAA&#10;AKECAABkcnMvZG93bnJldi54bWxQSwUGAAAAAAQABAD5AAAAjwMAAAAA&#10;" strokecolor="#4a7ebb" strokeweight="1.5pt"/>
                  <v:line id="Straight Connector 24" o:spid="_x0000_s1073" style="position:absolute;visibility:visible;mso-wrap-style:square" from="36740,16380" to="40252,16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iJk8EAAADbAAAADwAAAGRycy9kb3ducmV2LnhtbERPTWvCQBC9C/6HZYTedKNCaaKrFEHt&#10;qTZpodchOyax2dmwu2r8964g9DaP9znLdW9acSHnG8sKppMEBHFpdcOVgp/v7fgNhA/IGlvLpOBG&#10;Htar4WCJmbZXzulShErEEPYZKqhD6DIpfVmTQT+xHXHkjtYZDBG6SmqH1xhuWjlLkldpsOHYUGNH&#10;m5rKv+JsFJww3X+dy/wmDzs3y9Pfzzw9klIvo/59ASJQH/7FT/eHjvPn8PglHi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6ImTwQAAANsAAAAPAAAAAAAAAAAAAAAA&#10;AKECAABkcnMvZG93bnJldi54bWxQSwUGAAAAAAQABAD5AAAAjwMAAAAA&#10;" strokecolor="#4a7ebb" strokeweight="1.5pt"/>
                  <v:group id="Group 25" o:spid="_x0000_s1074" style="position:absolute;left:39972;top:6117;width:15431;height:10198" coordorigin="39972,6117" coordsize="19050,125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group id="Group 34" o:spid="_x0000_s1075" style="position:absolute;left:39972;top:6117;width:19050;height:7537" coordorigin="39972,61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shape id="Picture 36" o:spid="_x0000_s1076" type="#_x0000_t75" style="position:absolute;left:39972;top:78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ewAjAAAAA2wAAAA8AAABkcnMvZG93bnJldi54bWxET01rwkAQvRf8D8sIvdWNHkKIrlIKgVIQ&#10;bdT7mJ0modnZuLsm6b93C4Xe5vE+Z7ObTCcGcr61rGC5SEAQV1a3XCs4n4qXDIQPyBo7y6Tghzzs&#10;trOnDebajvxJQxlqEUPY56igCaHPpfRVQwb9wvbEkfuyzmCI0NVSOxxjuOnkKklSabDl2NBgT28N&#10;Vd/l3SjIzocwFjydio9beynl0Q17e1XqeT69rkEEmsK/+M/9ruP8FH5/iQfI7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N7ACMAAAADbAAAADwAAAAAAAAAAAAAAAACfAgAA&#10;ZHJzL2Rvd25yZXYueG1sUEsFBgAAAAAEAAQA9wAAAIwDAAAAAA==&#10;">
                        <v:imagedata r:id="rId17" o:title=""/>
                      </v:shape>
                      <v:shape id="Picture 37" o:spid="_x0000_s1077" type="#_x0000_t75" style="position:absolute;left:45112;top:6117;width:2924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lsV7CAAAA2wAAAA8AAABkcnMvZG93bnJldi54bWxET02LwjAQvQv7H8IseBFNVXSla5RFEDwo&#10;Yt2Dexua2bbYTEoTa/XXG0HwNo/3OfNla0rRUO0KywqGgwgEcWp1wZmC3+O6PwPhPLLG0jIpuJGD&#10;5eKjM8dY2ysfqEl8JkIIuxgV5N5XsZQuzcmgG9iKOHD/tjboA6wzqWu8hnBTylEUTaXBgkNDjhWt&#10;ckrPycUosL6Jzqd00vvT4/12dhje213vrlT3s/35BuGp9W/xy73RYf4XPH8JB8jF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ZbFewgAAANsAAAAPAAAAAAAAAAAAAAAAAJ8C&#10;AABkcnMvZG93bnJldi54bWxQSwUGAAAAAAQABAD3AAAAjgMAAAAA&#10;">
                        <v:imagedata r:id="rId16" o:title=""/>
                        <o:lock v:ext="edit" aspectratio="f"/>
                      </v:shape>
                      <v:shape id="Picture 38" o:spid="_x0000_s1078" type="#_x0000_t75" style="position:absolute;left:48036;top:61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6JSzGAAAA2wAAAA8AAABkcnMvZG93bnJldi54bWxEj0FrwkAQhe9C/8MyghepmygWia5SCoUe&#10;KkXtod6G7JgEs7Mhu01Sf33nIHib4b1575vNbnC16qgNlWcD6SwBRZx7W3Fh4Pv0/rwCFSKyxdoz&#10;GfijALvt02iDmfU9H6g7xkJJCIcMDZQxNpnWIS/JYZj5hli0i28dRlnbQtsWewl3tZ4nyYt2WLE0&#10;lNjQW0n59fjrDPjYJdeffDk928XX5+qQ3ob99GbMZDy8rkFFGuLDfL/+sIIvsPKLDKC3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folLMYAAADbAAAADwAAAAAAAAAAAAAA&#10;AACfAgAAZHJzL2Rvd25yZXYueG1sUEsFBgAAAAAEAAQA9wAAAJIDAAAAAA==&#10;">
                        <v:imagedata r:id="rId16" o:title=""/>
                        <o:lock v:ext="edit" aspectratio="f"/>
                      </v:shape>
                      <v:shape id="Picture 39" o:spid="_x0000_s1079" type="#_x0000_t75" style="position:absolute;left:50959;top:61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2gLfEAAAA2wAAAA8AAABkcnMvZG93bnJldi54bWxET01rwkAQvRf8D8sIXqTZaKmkqatIQfBg&#10;KdEe9DZkxySYnQ3ZbYz59d1Cwds83ucs172pRUetqywrmEUxCOLc6ooLBd/H7XMCwnlkjbVlUnAn&#10;B+vV6GmJqbY3zqg7+EKEEHYpKii9b1IpXV6SQRfZhjhwF9sa9AG2hdQt3kK4qeU8jhfSYMWhocSG&#10;PkrKr4cfo8D6Lr6e8tfpWb987ZNsNvSf00GpybjfvIPw1PuH+N+902H+G/z9Eg6Qq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K2gLfEAAAA2wAAAA8AAAAAAAAAAAAAAAAA&#10;nwIAAGRycy9kb3ducmV2LnhtbFBLBQYAAAAABAAEAPcAAACQAwAAAAA=&#10;">
                        <v:imagedata r:id="rId16" o:title=""/>
                        <o:lock v:ext="edit" aspectratio="f"/>
                      </v:shape>
                    </v:group>
                    <v:shape id="TextBox 21" o:spid="_x0000_s1080" type="#_x0000_t202" style="position:absolute;left:42657;top:13971;width:16224;height:4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<v:textbox>
                        <w:txbxContent>
                          <w:p w:rsidR="009B485C" w:rsidRPr="00BC08A8" w:rsidRDefault="009B485C" w:rsidP="008B03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Three-screen</w:t>
                            </w:r>
                          </w:p>
                          <w:p w:rsidR="009B485C" w:rsidRPr="00BC08A8" w:rsidRDefault="009B485C" w:rsidP="008B0313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8A8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 endpoint</w:t>
                            </w:r>
                          </w:p>
                        </w:txbxContent>
                      </v:textbox>
                    </v:shape>
                  </v:group>
                </v:group>
                <v:group id="Group 3" o:spid="_x0000_s1081" style="position:absolute;left:19558;top:23317;width:15430;height:10200" coordorigin="19558,23317" coordsize="19050,125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group id="Group 30" o:spid="_x0000_s1082" style="position:absolute;left:19558;top:23317;width:19050;height:7537" coordorigin="19558,233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Picture 16" o:spid="_x0000_s1083" type="#_x0000_t75" style="position:absolute;left:19558;top:250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CBBzCAAAA2wAAAA8AAABkcnMvZG93bnJldi54bWxEj0FrwkAUhO9C/8PyCt50YwsiqatIIVAK&#10;RY32/sw+k2D2bbq7TeK/dwXB4zAz3zDL9WAa0ZHztWUFs2kCgriwuuZSwfGQTRYgfEDW2FgmBVfy&#10;sF69jJaYatvznro8lCJC2KeooAqhTaX0RUUG/dS2xNE7W2cwROlKqR32EW4a+ZYkc2mw5rhQYUuf&#10;FRWX/N8oWBy3oc94OGTff/VvLneu+7Enpcavw+YDRKAhPMOP9pdW8D6D+5f4A+Tq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ggQcwgAAANsAAAAPAAAAAAAAAAAAAAAAAJ8C&#10;AABkcnMvZG93bnJldi54bWxQSwUGAAAAAAQABAD3AAAAjgMAAAAA&#10;">
                      <v:imagedata r:id="rId17" o:title=""/>
                    </v:shape>
                    <v:shape id="Picture 17" o:spid="_x0000_s1084" type="#_x0000_t75" style="position:absolute;left:24698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nTqbEAAAA2wAAAA8AAABkcnMvZG93bnJldi54bWxEj82qwjAUhPcXfIdwBDeiqcoVqUYRQbgL&#10;RfxZ6O7QHNtic1Ka3Fp9eiMILoeZ+YaZLRpTiJoql1tWMOhHIIgTq3NOFZyO694EhPPIGgvLpOBB&#10;Dhbz1s8MY23vvKf64FMRIOxiVJB5X8ZSuiQjg65vS+LgXW1l0AdZpVJXeA9wU8hhFI2lwZzDQoYl&#10;rTJKbod/o8D6Orqdk9/uRY92m8l+8Gy23adSnXaznILw1Phv+NP+0wpGQ3h/CT9Az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enTqbEAAAA2wAAAA8AAAAAAAAAAAAAAAAA&#10;nwIAAGRycy9kb3ducmV2LnhtbFBLBQYAAAAABAAEAPcAAACQAwAAAAA=&#10;">
                      <v:imagedata r:id="rId16" o:title=""/>
                      <o:lock v:ext="edit" aspectratio="f"/>
                    </v:shape>
                    <v:shape id="Picture 18" o:spid="_x0000_s1085" type="#_x0000_t75" style="position:absolute;left:27621;top:233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r6z3GAAAA2wAAAA8AAABkcnMvZG93bnJldi54bWxEj09rwkAUxO8Fv8PyhF6k2WioSMwqIhQ8&#10;tBT/HOztkX0mwezbkN0maT59t1DwOMzMb5hsO5hadNS6yrKCeRSDIM6trrhQcDm/vaxAOI+ssbZM&#10;Cn7IwXYzecow1bbnI3UnX4gAYZeigtL7JpXS5SUZdJFtiIN3s61BH2RbSN1iH+Cmlos4XkqDFYeF&#10;Ehval5TfT99GgfVdfL/mr7MvnXy+r47zcfiYjUo9T4fdGoSnwT/C/+2DVpAk8Pcl/AC5+Q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OvrPcYAAADbAAAADwAAAAAAAAAAAAAA&#10;AACfAgAAZHJzL2Rvd25yZXYueG1sUEsFBgAAAAAEAAQA9wAAAJIDAAAAAA==&#10;">
                      <v:imagedata r:id="rId16" o:title=""/>
                      <o:lock v:ext="edit" aspectratio="f"/>
                    </v:shape>
                    <v:shape id="Picture 19" o:spid="_x0000_s1086" type="#_x0000_t75" style="position:absolute;left:30544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Cc0nFAAAA2wAAAA8AAABkcnMvZG93bnJldi54bWxEj0+LwjAUxO+C3yE8YS+iqesfpBplWRA8&#10;uCxWD3p7NM+22LyUJtbqpzcLCx6HmfkNs1y3phQN1a6wrGA0jEAQp1YXnCk4HjaDOQjnkTWWlknB&#10;gxysV93OEmNt77ynJvGZCBB2MSrIva9iKV2ak0E3tBVx8C62NuiDrDOpa7wHuCnlZxTNpMGCw0KO&#10;FX3nlF6Tm1FgfRNdT+m0f9bj3918P3q2P/2nUh+99msBwlPr3+H/9lYrGE/g70v4AXL1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AnNJxQAAANsAAAAPAAAAAAAAAAAAAAAA&#10;AJ8CAABkcnMvZG93bnJldi54bWxQSwUGAAAAAAQABAD3AAAAkQMAAAAA&#10;">
                      <v:imagedata r:id="rId16" o:title=""/>
                      <o:lock v:ext="edit" aspectratio="f"/>
                    </v:shape>
                  </v:group>
                  <v:shape id="TextBox 44" o:spid="_x0000_s1087" type="#_x0000_t202" style="position:absolute;left:22245;top:31174;width:16224;height:4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<v:textbox>
                      <w:txbxContent>
                        <w:p w:rsidR="009B485C" w:rsidRPr="00BC08A8" w:rsidRDefault="009B485C" w:rsidP="008B0313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Three-screen</w:t>
                          </w:r>
                        </w:p>
                        <w:p w:rsidR="009B485C" w:rsidRPr="00BC08A8" w:rsidRDefault="009B485C" w:rsidP="008B0313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Telepresence endpoint</w:t>
                          </w:r>
                        </w:p>
                      </w:txbxContent>
                    </v:textbox>
                  </v:shape>
                </v:group>
                <v:line id="Straight Connector 4" o:spid="_x0000_s1088" style="position:absolute;visibility:visible;mso-wrap-style:square" from="27273,20127" to="27273,2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p2a8QAAADbAAAADwAAAGRycy9kb3ducmV2LnhtbESPT2vCQBTE70K/w/IKvemmFsSkbqQU&#10;qp7UpIVeH9mXP232bdhdNX57t1DwOMzMb5jVejS9OJPznWUFz7MEBHFldceNgq/Pj+kShA/IGnvL&#10;pOBKHtb5w2SFmbYXLuhchkZECPsMFbQhDJmUvmrJoJ/ZgTh6tXUGQ5SukdrhJcJNL+dJspAGO44L&#10;LQ703lL1W56Mgh9Mt8dTVVzlYePmRfq9L9KalHp6HN9eQQQawz38395pBS8L+PsSf4DM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KnZrxAAAANsAAAAPAAAAAAAAAAAA&#10;AAAAAKECAABkcnMvZG93bnJldi54bWxQSwUGAAAAAAQABAD5AAAAkgMAAAAA&#10;" strokecolor="#4a7ebb" strokeweight="1.5pt"/>
                <v:group id="Group 5" o:spid="_x0000_s1089" style="position:absolute;left:2612;top:18421;width:11471;height:7271" coordorigin="-74,22041" coordsize="13842,8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Picture 11" o:spid="_x0000_s1090" type="#_x0000_t75" style="position:absolute;left:3074;top:22041;width:7287;height:59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vxBq+AAAA2wAAAA8AAABkcnMvZG93bnJldi54bWxETz1rwzAQ3Qv5D+IC3RopMTWuEyUEQ6Br&#10;3S7dDutim1gnIym28++jodDx8b4Pp8UOYiIfescathsFgrhxpudWw8/35a0AESKywcExaXhQgNNx&#10;9XLA0riZv2iqYytSCIcSNXQxjqWUoenIYti4kThxV+ctxgR9K43HOYXbQe6UyqXFnlNDhyNVHTW3&#10;+m41qPwuizx8ZBUNxfS+80H9ukLr1/Vy3oOItMR/8Z/702jI0tj0Jf0AeXw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xvxBq+AAAA2wAAAA8AAAAAAAAAAAAAAAAAnwIAAGRy&#10;cy9kb3ducmV2LnhtbFBLBQYAAAAABAAEAPcAAACKAwAAAAA=&#10;">
                    <v:imagedata r:id="rId21" o:title=""/>
                    <o:lock v:ext="edit" aspectratio="f"/>
                  </v:shape>
                  <v:shape id="_x0000_s1091" type="#_x0000_t202" style="position:absolute;left:-74;top:27949;width:13841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<v:textbox>
                      <w:txbxContent>
                        <w:p w:rsidR="009B485C" w:rsidRPr="00BC08A8" w:rsidRDefault="009B485C" w:rsidP="008B0313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C08A8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Personal Computer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3379AB" w:rsidRDefault="003379AB" w:rsidP="003379AB">
      <w:pPr>
        <w:pStyle w:val="Heading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D54598" w:rsidRDefault="00D54598" w:rsidP="00D54598">
      <w:pPr>
        <w:pStyle w:val="Heading2"/>
        <w:rPr>
          <w:lang w:eastAsia="ja-JP"/>
        </w:rPr>
      </w:pPr>
      <w:r>
        <w:rPr>
          <w:rFonts w:hint="eastAsia"/>
          <w:lang w:eastAsia="ja-JP"/>
        </w:rPr>
        <w:t>Adding a typical use case of presenting viewgraphs</w:t>
      </w:r>
    </w:p>
    <w:p w:rsidR="00D54598" w:rsidRDefault="00D54598" w:rsidP="00772160">
      <w:pPr>
        <w:rPr>
          <w:lang w:eastAsia="ja-JP"/>
        </w:rPr>
      </w:pPr>
      <w:r>
        <w:rPr>
          <w:rFonts w:hint="eastAsia"/>
          <w:lang w:eastAsia="ja-JP"/>
        </w:rPr>
        <w:t xml:space="preserve">The Fig.2 is the most popular use case of video </w:t>
      </w:r>
      <w:r>
        <w:rPr>
          <w:lang w:eastAsia="ja-JP"/>
        </w:rPr>
        <w:t>conferenc</w:t>
      </w:r>
      <w:r>
        <w:rPr>
          <w:rFonts w:hint="eastAsia"/>
          <w:lang w:eastAsia="ja-JP"/>
        </w:rPr>
        <w:t>e systems.  Therefore, it is proposed to add as a</w:t>
      </w:r>
      <w:r w:rsidR="00C22A6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 xml:space="preserve"> independent figure, instead of </w:t>
      </w:r>
      <w:r w:rsidR="00C22A6D">
        <w:rPr>
          <w:rFonts w:hint="eastAsia"/>
          <w:lang w:eastAsia="ja-JP"/>
        </w:rPr>
        <w:t xml:space="preserve">just </w:t>
      </w:r>
      <w:r>
        <w:rPr>
          <w:rFonts w:hint="eastAsia"/>
          <w:lang w:eastAsia="ja-JP"/>
        </w:rPr>
        <w:t xml:space="preserve">adding icons (laptop computers) to the original Figure 4 of </w:t>
      </w:r>
      <w:r>
        <w:rPr>
          <w:lang w:eastAsia="ja-JP"/>
        </w:rPr>
        <w:t>section</w:t>
      </w:r>
      <w:r>
        <w:rPr>
          <w:rFonts w:hint="eastAsia"/>
          <w:lang w:eastAsia="ja-JP"/>
        </w:rPr>
        <w:t xml:space="preserve"> 6.4 of F.TPS-Reqs.</w:t>
      </w:r>
    </w:p>
    <w:p w:rsidR="00D17866" w:rsidRDefault="0059070F" w:rsidP="0059070F">
      <w:pPr>
        <w:pStyle w:val="Heading2"/>
        <w:rPr>
          <w:lang w:eastAsia="ja-JP"/>
        </w:rPr>
      </w:pPr>
      <w:r>
        <w:rPr>
          <w:rFonts w:hint="eastAsia"/>
          <w:lang w:eastAsia="ja-JP"/>
        </w:rPr>
        <w:lastRenderedPageBreak/>
        <w:t>Multi-vendor i</w:t>
      </w:r>
      <w:r>
        <w:rPr>
          <w:lang w:eastAsia="ja-JP"/>
        </w:rPr>
        <w:t>nteroperability</w:t>
      </w:r>
      <w:r>
        <w:rPr>
          <w:rFonts w:hint="eastAsia"/>
          <w:lang w:eastAsia="ja-JP"/>
        </w:rPr>
        <w:t xml:space="preserve"> on presenting viewgraphs</w:t>
      </w:r>
    </w:p>
    <w:p w:rsidR="00772160" w:rsidRDefault="00772160" w:rsidP="00772160">
      <w:pPr>
        <w:rPr>
          <w:lang w:eastAsia="ja-JP"/>
        </w:rPr>
      </w:pPr>
      <w:r>
        <w:rPr>
          <w:lang w:eastAsia="ja-JP"/>
        </w:rPr>
        <w:t>There are four ways to transport additional video (or still image) streams to remote endpoints</w:t>
      </w:r>
      <w:r w:rsidR="00C22A6D">
        <w:rPr>
          <w:rFonts w:hint="eastAsia"/>
          <w:lang w:eastAsia="ja-JP"/>
        </w:rPr>
        <w:t>.</w:t>
      </w:r>
      <w:r w:rsidR="003A2FA8">
        <w:rPr>
          <w:rFonts w:hint="eastAsia"/>
          <w:lang w:eastAsia="ja-JP"/>
        </w:rPr>
        <w:t xml:space="preserve"> </w:t>
      </w:r>
      <w:r w:rsidR="00C22A6D">
        <w:rPr>
          <w:rFonts w:hint="eastAsia"/>
          <w:lang w:eastAsia="ja-JP"/>
        </w:rPr>
        <w:t>(</w:t>
      </w:r>
      <w:r w:rsidR="003A2FA8">
        <w:rPr>
          <w:rFonts w:hint="eastAsia"/>
          <w:lang w:eastAsia="ja-JP"/>
        </w:rPr>
        <w:t>Fig.</w:t>
      </w:r>
      <w:r w:rsidR="0059070F">
        <w:rPr>
          <w:rFonts w:hint="eastAsia"/>
          <w:lang w:eastAsia="ja-JP"/>
        </w:rPr>
        <w:t>3</w:t>
      </w:r>
      <w:r w:rsidR="00C22A6D">
        <w:rPr>
          <w:rFonts w:hint="eastAsia"/>
          <w:lang w:eastAsia="ja-JP"/>
        </w:rPr>
        <w:t xml:space="preserve"> below)</w:t>
      </w:r>
    </w:p>
    <w:p w:rsidR="00772160" w:rsidRDefault="00C22A6D" w:rsidP="00772160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3A2FA8">
        <w:rPr>
          <w:rFonts w:hint="eastAsia"/>
          <w:lang w:eastAsia="ja-JP"/>
        </w:rPr>
        <w:t xml:space="preserve">  </w:t>
      </w:r>
      <w:r w:rsidR="00772160">
        <w:rPr>
          <w:lang w:eastAsia="ja-JP"/>
        </w:rPr>
        <w:t>1) In-stream and In-screen</w:t>
      </w:r>
      <w:r w:rsidR="003A2FA8">
        <w:rPr>
          <w:rFonts w:hint="eastAsia"/>
          <w:lang w:eastAsia="ja-JP"/>
        </w:rPr>
        <w:br/>
      </w:r>
      <w:r>
        <w:rPr>
          <w:rFonts w:hint="eastAsia"/>
          <w:lang w:eastAsia="ja-JP"/>
        </w:rPr>
        <w:tab/>
      </w:r>
      <w:r w:rsidR="003A2FA8">
        <w:rPr>
          <w:rFonts w:hint="eastAsia"/>
          <w:lang w:eastAsia="ja-JP"/>
        </w:rPr>
        <w:t xml:space="preserve">  </w:t>
      </w:r>
      <w:r w:rsidR="00772160">
        <w:rPr>
          <w:lang w:eastAsia="ja-JP"/>
        </w:rPr>
        <w:t>2) In-stream and Out-of-screen (note: This may not be used</w:t>
      </w:r>
      <w:r w:rsidR="003A2FA8">
        <w:rPr>
          <w:rFonts w:hint="eastAsia"/>
          <w:lang w:eastAsia="ja-JP"/>
        </w:rPr>
        <w:t xml:space="preserve"> due to </w:t>
      </w:r>
      <w:r w:rsidR="003A2FA8">
        <w:rPr>
          <w:lang w:eastAsia="ja-JP"/>
        </w:rPr>
        <w:t>inefficiency</w:t>
      </w:r>
      <w:r w:rsidR="00772160">
        <w:rPr>
          <w:lang w:eastAsia="ja-JP"/>
        </w:rPr>
        <w:t>.)</w:t>
      </w:r>
      <w:r w:rsidR="003A2FA8">
        <w:rPr>
          <w:rFonts w:hint="eastAsia"/>
          <w:lang w:eastAsia="ja-JP"/>
        </w:rPr>
        <w:br/>
      </w:r>
      <w:r>
        <w:rPr>
          <w:rFonts w:hint="eastAsia"/>
          <w:lang w:eastAsia="ja-JP"/>
        </w:rPr>
        <w:tab/>
      </w:r>
      <w:r w:rsidR="003A2FA8">
        <w:rPr>
          <w:rFonts w:hint="eastAsia"/>
          <w:lang w:eastAsia="ja-JP"/>
        </w:rPr>
        <w:t xml:space="preserve">  </w:t>
      </w:r>
      <w:r w:rsidR="00772160">
        <w:rPr>
          <w:lang w:eastAsia="ja-JP"/>
        </w:rPr>
        <w:t>3) Out-of-st</w:t>
      </w:r>
      <w:r w:rsidR="003C7B6B">
        <w:rPr>
          <w:rFonts w:hint="eastAsia"/>
          <w:lang w:eastAsia="ja-JP"/>
        </w:rPr>
        <w:t>r</w:t>
      </w:r>
      <w:r w:rsidR="00772160">
        <w:rPr>
          <w:lang w:eastAsia="ja-JP"/>
        </w:rPr>
        <w:t>eam (adding a new stream) and In-screen</w:t>
      </w:r>
      <w:r>
        <w:rPr>
          <w:rFonts w:hint="eastAsia"/>
          <w:lang w:eastAsia="ja-JP"/>
        </w:rPr>
        <w:br/>
      </w:r>
      <w:r>
        <w:rPr>
          <w:rFonts w:hint="eastAsia"/>
          <w:lang w:eastAsia="ja-JP"/>
        </w:rPr>
        <w:tab/>
      </w:r>
      <w:r w:rsidR="003A2FA8">
        <w:rPr>
          <w:rFonts w:hint="eastAsia"/>
          <w:lang w:eastAsia="ja-JP"/>
        </w:rPr>
        <w:t xml:space="preserve">  </w:t>
      </w:r>
      <w:r w:rsidR="00772160">
        <w:rPr>
          <w:lang w:eastAsia="ja-JP"/>
        </w:rPr>
        <w:t>4) Out-of-st</w:t>
      </w:r>
      <w:r w:rsidR="003C7B6B">
        <w:rPr>
          <w:rFonts w:hint="eastAsia"/>
          <w:lang w:eastAsia="ja-JP"/>
        </w:rPr>
        <w:t>r</w:t>
      </w:r>
      <w:r w:rsidR="00772160">
        <w:rPr>
          <w:lang w:eastAsia="ja-JP"/>
        </w:rPr>
        <w:t>eam (adding a new stream) and Out-of-screen</w:t>
      </w:r>
    </w:p>
    <w:p w:rsidR="00C22A6D" w:rsidRDefault="00C22A6D" w:rsidP="006C499C">
      <w:pPr>
        <w:rPr>
          <w:lang w:eastAsia="ja-JP"/>
        </w:rPr>
      </w:pPr>
    </w:p>
    <w:p w:rsidR="00C22A6D" w:rsidRDefault="00772160" w:rsidP="006C499C">
      <w:pPr>
        <w:rPr>
          <w:lang w:eastAsia="ja-JP"/>
        </w:rPr>
      </w:pPr>
      <w:r w:rsidRPr="00772160">
        <w:rPr>
          <w:lang w:eastAsia="ja-JP"/>
        </w:rPr>
        <w:t xml:space="preserve">From the point of view of interoperability, </w:t>
      </w:r>
      <w:r w:rsidR="00C22A6D">
        <w:rPr>
          <w:lang w:eastAsia="ja-JP"/>
        </w:rPr>
        <w:t>“</w:t>
      </w:r>
      <w:r w:rsidRPr="00772160">
        <w:rPr>
          <w:lang w:eastAsia="ja-JP"/>
        </w:rPr>
        <w:t>In-stream</w:t>
      </w:r>
      <w:r w:rsidR="00C22A6D">
        <w:rPr>
          <w:rFonts w:hint="eastAsia"/>
          <w:lang w:eastAsia="ja-JP"/>
        </w:rPr>
        <w:t>/</w:t>
      </w:r>
      <w:r w:rsidRPr="00772160">
        <w:rPr>
          <w:lang w:eastAsia="ja-JP"/>
        </w:rPr>
        <w:t>In-screen</w:t>
      </w:r>
      <w:r w:rsidR="00C22A6D">
        <w:rPr>
          <w:lang w:eastAsia="ja-JP"/>
        </w:rPr>
        <w:t>”</w:t>
      </w:r>
      <w:r w:rsidRPr="00772160">
        <w:rPr>
          <w:lang w:eastAsia="ja-JP"/>
        </w:rPr>
        <w:t xml:space="preserve"> is the </w:t>
      </w:r>
      <w:r w:rsidR="00C22A6D" w:rsidRPr="00772160">
        <w:rPr>
          <w:lang w:eastAsia="ja-JP"/>
        </w:rPr>
        <w:t>surest</w:t>
      </w:r>
      <w:r w:rsidR="0059070F">
        <w:rPr>
          <w:rFonts w:hint="eastAsia"/>
          <w:lang w:eastAsia="ja-JP"/>
        </w:rPr>
        <w:t xml:space="preserve"> way </w:t>
      </w:r>
      <w:r w:rsidRPr="00772160">
        <w:rPr>
          <w:lang w:eastAsia="ja-JP"/>
        </w:rPr>
        <w:t xml:space="preserve">because no control signals </w:t>
      </w:r>
      <w:r w:rsidR="00C22A6D">
        <w:rPr>
          <w:rFonts w:hint="eastAsia"/>
          <w:lang w:eastAsia="ja-JP"/>
        </w:rPr>
        <w:t xml:space="preserve">are </w:t>
      </w:r>
      <w:r w:rsidRPr="00772160">
        <w:rPr>
          <w:lang w:eastAsia="ja-JP"/>
        </w:rPr>
        <w:t xml:space="preserve">needed.  </w:t>
      </w:r>
      <w:r w:rsidR="001916FC">
        <w:rPr>
          <w:rFonts w:hint="eastAsia"/>
          <w:lang w:eastAsia="ja-JP"/>
        </w:rPr>
        <w:t xml:space="preserve">There are two ways </w:t>
      </w:r>
      <w:r w:rsidR="00C22A6D">
        <w:rPr>
          <w:rFonts w:hint="eastAsia"/>
          <w:lang w:eastAsia="ja-JP"/>
        </w:rPr>
        <w:t xml:space="preserve">to control </w:t>
      </w:r>
      <w:r w:rsidR="00C22A6D">
        <w:rPr>
          <w:lang w:eastAsia="ja-JP"/>
        </w:rPr>
        <w:t>viewgraphs</w:t>
      </w:r>
      <w:r w:rsidR="00C22A6D">
        <w:rPr>
          <w:rFonts w:hint="eastAsia"/>
          <w:lang w:eastAsia="ja-JP"/>
        </w:rPr>
        <w:t xml:space="preserve"> </w:t>
      </w:r>
      <w:r w:rsidRPr="00772160">
        <w:rPr>
          <w:lang w:eastAsia="ja-JP"/>
        </w:rPr>
        <w:t>at encoding</w:t>
      </w:r>
      <w:r w:rsidR="001916FC">
        <w:rPr>
          <w:rFonts w:hint="eastAsia"/>
          <w:lang w:eastAsia="ja-JP"/>
        </w:rPr>
        <w:t>-</w:t>
      </w:r>
      <w:r w:rsidRPr="00772160">
        <w:rPr>
          <w:lang w:eastAsia="ja-JP"/>
        </w:rPr>
        <w:t>endpoint</w:t>
      </w:r>
      <w:r w:rsidR="001916FC">
        <w:rPr>
          <w:rFonts w:hint="eastAsia"/>
          <w:lang w:eastAsia="ja-JP"/>
        </w:rPr>
        <w:t xml:space="preserve">.  One </w:t>
      </w:r>
      <w:r w:rsidRPr="00772160">
        <w:rPr>
          <w:lang w:eastAsia="ja-JP"/>
        </w:rPr>
        <w:t xml:space="preserve">is </w:t>
      </w:r>
      <w:r w:rsidR="001916FC">
        <w:rPr>
          <w:lang w:eastAsia="ja-JP"/>
        </w:rPr>
        <w:t>switching</w:t>
      </w:r>
      <w:r w:rsidR="001916FC">
        <w:rPr>
          <w:rFonts w:hint="eastAsia"/>
          <w:lang w:eastAsia="ja-JP"/>
        </w:rPr>
        <w:t xml:space="preserve">, and the other is mixing at the </w:t>
      </w:r>
      <w:r w:rsidR="001916FC" w:rsidRPr="00772160">
        <w:rPr>
          <w:lang w:eastAsia="ja-JP"/>
        </w:rPr>
        <w:t>encoding</w:t>
      </w:r>
      <w:r w:rsidR="001916FC">
        <w:rPr>
          <w:rFonts w:hint="eastAsia"/>
          <w:lang w:eastAsia="ja-JP"/>
        </w:rPr>
        <w:t>-</w:t>
      </w:r>
      <w:r w:rsidR="001916FC" w:rsidRPr="00772160">
        <w:rPr>
          <w:lang w:eastAsia="ja-JP"/>
        </w:rPr>
        <w:t>endpoint</w:t>
      </w:r>
      <w:r w:rsidR="001916FC">
        <w:rPr>
          <w:rFonts w:hint="eastAsia"/>
          <w:lang w:eastAsia="ja-JP"/>
        </w:rPr>
        <w:t xml:space="preserve">.  </w:t>
      </w:r>
    </w:p>
    <w:p w:rsidR="00C22A6D" w:rsidRDefault="00C22A6D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Note: </w:t>
      </w:r>
      <w:r w:rsidR="001916FC">
        <w:rPr>
          <w:rFonts w:hint="eastAsia"/>
          <w:lang w:eastAsia="ja-JP"/>
        </w:rPr>
        <w:t xml:space="preserve">The </w:t>
      </w:r>
      <w:r w:rsidR="00772160" w:rsidRPr="00772160">
        <w:rPr>
          <w:lang w:eastAsia="ja-JP"/>
        </w:rPr>
        <w:t>simple</w:t>
      </w:r>
      <w:r w:rsidR="001916FC">
        <w:rPr>
          <w:rFonts w:hint="eastAsia"/>
          <w:lang w:eastAsia="ja-JP"/>
        </w:rPr>
        <w:t xml:space="preserve">st way is switching, but it </w:t>
      </w:r>
      <w:r w:rsidR="003379AB" w:rsidRPr="00772160">
        <w:rPr>
          <w:lang w:eastAsia="ja-JP"/>
        </w:rPr>
        <w:t>loses</w:t>
      </w:r>
      <w:r w:rsidR="00772160" w:rsidRPr="00772160">
        <w:rPr>
          <w:lang w:eastAsia="ja-JP"/>
        </w:rPr>
        <w:t xml:space="preserve"> continuous presence.</w:t>
      </w:r>
      <w:r w:rsidR="0059070F">
        <w:rPr>
          <w:rFonts w:hint="eastAsia"/>
          <w:lang w:eastAsia="ja-JP"/>
        </w:rPr>
        <w:t xml:space="preserve"> </w:t>
      </w:r>
    </w:p>
    <w:p w:rsidR="0087650B" w:rsidRDefault="00C22A6D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Note: </w:t>
      </w:r>
      <w:r w:rsidR="00714F49">
        <w:rPr>
          <w:rFonts w:hint="eastAsia"/>
          <w:lang w:eastAsia="ja-JP"/>
        </w:rPr>
        <w:t xml:space="preserve">Dual </w:t>
      </w:r>
      <w:r w:rsidR="00714F49">
        <w:rPr>
          <w:lang w:eastAsia="ja-JP"/>
        </w:rPr>
        <w:t>presentations</w:t>
      </w:r>
      <w:r w:rsidR="00714F49">
        <w:rPr>
          <w:rFonts w:hint="eastAsia"/>
          <w:lang w:eastAsia="ja-JP"/>
        </w:rPr>
        <w:t xml:space="preserve"> </w:t>
      </w:r>
      <w:r w:rsidR="004B75A6">
        <w:rPr>
          <w:rFonts w:hint="eastAsia"/>
          <w:lang w:eastAsia="ja-JP"/>
        </w:rPr>
        <w:t xml:space="preserve">from </w:t>
      </w:r>
      <w:r w:rsidR="004B75A6">
        <w:rPr>
          <w:lang w:eastAsia="ja-JP"/>
        </w:rPr>
        <w:t>different</w:t>
      </w:r>
      <w:r w:rsidR="004B75A6">
        <w:rPr>
          <w:rFonts w:hint="eastAsia"/>
          <w:lang w:eastAsia="ja-JP"/>
        </w:rPr>
        <w:t xml:space="preserve"> endpoints </w:t>
      </w:r>
      <w:r w:rsidR="00714F49">
        <w:rPr>
          <w:rFonts w:hint="eastAsia"/>
          <w:lang w:eastAsia="ja-JP"/>
        </w:rPr>
        <w:t xml:space="preserve">are </w:t>
      </w:r>
      <w:r w:rsidR="0059070F">
        <w:rPr>
          <w:rFonts w:hint="eastAsia"/>
          <w:lang w:eastAsia="ja-JP"/>
        </w:rPr>
        <w:t xml:space="preserve">also </w:t>
      </w:r>
      <w:r w:rsidR="00714F49">
        <w:rPr>
          <w:rFonts w:hint="eastAsia"/>
          <w:lang w:eastAsia="ja-JP"/>
        </w:rPr>
        <w:t>possible</w:t>
      </w:r>
      <w:r>
        <w:rPr>
          <w:rFonts w:hint="eastAsia"/>
          <w:lang w:eastAsia="ja-JP"/>
        </w:rPr>
        <w:t xml:space="preserve"> by this </w:t>
      </w:r>
      <w:r>
        <w:rPr>
          <w:lang w:eastAsia="ja-JP"/>
        </w:rPr>
        <w:t>“</w:t>
      </w:r>
      <w:r w:rsidRPr="00772160">
        <w:rPr>
          <w:lang w:eastAsia="ja-JP"/>
        </w:rPr>
        <w:t>In-stream</w:t>
      </w:r>
      <w:r>
        <w:rPr>
          <w:rFonts w:hint="eastAsia"/>
          <w:lang w:eastAsia="ja-JP"/>
        </w:rPr>
        <w:t>/</w:t>
      </w:r>
      <w:r w:rsidRPr="00772160">
        <w:rPr>
          <w:lang w:eastAsia="ja-JP"/>
        </w:rPr>
        <w:t>In-screen</w:t>
      </w:r>
      <w:r>
        <w:rPr>
          <w:lang w:eastAsia="ja-JP"/>
        </w:rPr>
        <w:t>”</w:t>
      </w:r>
      <w:r w:rsidR="0087650B">
        <w:rPr>
          <w:rFonts w:hint="eastAsia"/>
          <w:lang w:eastAsia="ja-JP"/>
        </w:rPr>
        <w:t>.</w:t>
      </w:r>
    </w:p>
    <w:p w:rsidR="00C22A6D" w:rsidRDefault="00C22A6D" w:rsidP="006C499C">
      <w:pPr>
        <w:rPr>
          <w:lang w:eastAsia="ja-JP"/>
        </w:rPr>
      </w:pPr>
    </w:p>
    <w:p w:rsidR="004B75A6" w:rsidRDefault="0087650B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It is suggested to address the way of </w:t>
      </w:r>
      <w:r w:rsidR="00C22A6D">
        <w:rPr>
          <w:rFonts w:hint="eastAsia"/>
          <w:lang w:eastAsia="ja-JP"/>
        </w:rPr>
        <w:t xml:space="preserve">the </w:t>
      </w:r>
      <w:r>
        <w:rPr>
          <w:lang w:eastAsia="ja-JP"/>
        </w:rPr>
        <w:t>“In-stream</w:t>
      </w:r>
      <w:r w:rsidR="00C22A6D">
        <w:rPr>
          <w:rFonts w:hint="eastAsia"/>
          <w:lang w:eastAsia="ja-JP"/>
        </w:rPr>
        <w:t>/</w:t>
      </w:r>
      <w:r>
        <w:rPr>
          <w:lang w:eastAsia="ja-JP"/>
        </w:rPr>
        <w:t>In-screen”</w:t>
      </w:r>
      <w:r>
        <w:rPr>
          <w:rFonts w:hint="eastAsia"/>
          <w:lang w:eastAsia="ja-JP"/>
        </w:rPr>
        <w:t xml:space="preserve"> to add description of the Use Case 4 on </w:t>
      </w:r>
      <w:r>
        <w:rPr>
          <w:lang w:eastAsia="ja-JP"/>
        </w:rPr>
        <w:t>presentation</w:t>
      </w:r>
      <w:r>
        <w:rPr>
          <w:rFonts w:hint="eastAsia"/>
          <w:lang w:eastAsia="ja-JP"/>
        </w:rPr>
        <w:t>.</w:t>
      </w:r>
    </w:p>
    <w:p w:rsidR="00772160" w:rsidRDefault="0059070F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Fig.3 </w:t>
      </w:r>
    </w:p>
    <w:p w:rsidR="00D9244D" w:rsidRDefault="009957FC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532317DB" wp14:editId="7522A21D">
            <wp:extent cx="4735902" cy="3478782"/>
            <wp:effectExtent l="0" t="0" r="7620" b="762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422" cy="348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374F7" w:rsidRDefault="00E374F7" w:rsidP="006C499C">
      <w:pPr>
        <w:rPr>
          <w:lang w:eastAsia="ja-JP"/>
        </w:rPr>
      </w:pPr>
    </w:p>
    <w:p w:rsidR="008522CE" w:rsidRDefault="00844D62" w:rsidP="006C499C">
      <w:pPr>
        <w:pStyle w:val="Heading2"/>
        <w:rPr>
          <w:lang w:eastAsia="ja-JP"/>
        </w:rPr>
      </w:pPr>
      <w:r w:rsidRPr="00844D62">
        <w:rPr>
          <w:rFonts w:hint="eastAsia"/>
          <w:lang w:eastAsia="ja-JP"/>
        </w:rPr>
        <w:t xml:space="preserve">Unified end-user operating </w:t>
      </w:r>
      <w:r w:rsidRPr="00844D62">
        <w:rPr>
          <w:lang w:eastAsia="ja-JP"/>
        </w:rPr>
        <w:t>procedure</w:t>
      </w:r>
      <w:r w:rsidRPr="00844D62">
        <w:rPr>
          <w:rFonts w:hint="eastAsia"/>
          <w:lang w:eastAsia="ja-JP"/>
        </w:rPr>
        <w:t xml:space="preserve"> on </w:t>
      </w:r>
      <w:r w:rsidRPr="00844D62">
        <w:rPr>
          <w:lang w:eastAsia="ja-JP"/>
        </w:rPr>
        <w:t>presenting</w:t>
      </w:r>
      <w:r w:rsidRPr="00844D62">
        <w:rPr>
          <w:rFonts w:hint="eastAsia"/>
          <w:lang w:eastAsia="ja-JP"/>
        </w:rPr>
        <w:t xml:space="preserve"> viewgraphs </w:t>
      </w:r>
    </w:p>
    <w:p w:rsidR="00C22A6D" w:rsidRDefault="00DC3FA0" w:rsidP="00DC3FA0">
      <w:pPr>
        <w:rPr>
          <w:lang w:eastAsia="ja-JP"/>
        </w:rPr>
      </w:pPr>
      <w:r>
        <w:rPr>
          <w:rFonts w:hint="eastAsia"/>
          <w:lang w:eastAsia="ja-JP"/>
        </w:rPr>
        <w:t xml:space="preserve">This subject is a part of </w:t>
      </w:r>
      <w:r w:rsidR="00E374F7">
        <w:rPr>
          <w:lang w:eastAsia="ja-JP"/>
        </w:rPr>
        <w:t>discussion</w:t>
      </w:r>
      <w:r w:rsidR="00E374F7">
        <w:rPr>
          <w:rFonts w:hint="eastAsia"/>
          <w:lang w:eastAsia="ja-JP"/>
        </w:rPr>
        <w:t xml:space="preserve"> on </w:t>
      </w:r>
      <w:r>
        <w:rPr>
          <w:rFonts w:hint="eastAsia"/>
          <w:lang w:eastAsia="ja-JP"/>
        </w:rPr>
        <w:t xml:space="preserve">the </w:t>
      </w:r>
      <w:r w:rsidR="00E374F7">
        <w:rPr>
          <w:rFonts w:hint="eastAsia"/>
          <w:lang w:eastAsia="ja-JP"/>
        </w:rPr>
        <w:t xml:space="preserve">other </w:t>
      </w:r>
      <w:r w:rsidR="00E374F7">
        <w:rPr>
          <w:lang w:eastAsia="ja-JP"/>
        </w:rPr>
        <w:t>contribution</w:t>
      </w:r>
      <w:r w:rsidR="00E374F7">
        <w:rPr>
          <w:rFonts w:hint="eastAsia"/>
          <w:lang w:eastAsia="ja-JP"/>
        </w:rPr>
        <w:t xml:space="preserve"> on 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unified user </w:t>
      </w:r>
      <w:r>
        <w:rPr>
          <w:lang w:eastAsia="ja-JP"/>
        </w:rPr>
        <w:t>operating</w:t>
      </w:r>
      <w:r>
        <w:rPr>
          <w:rFonts w:hint="eastAsia"/>
          <w:lang w:eastAsia="ja-JP"/>
        </w:rPr>
        <w:t xml:space="preserve"> procedure</w:t>
      </w:r>
      <w:r w:rsidR="00E374F7">
        <w:rPr>
          <w:lang w:eastAsia="ja-JP"/>
        </w:rPr>
        <w:t>”</w:t>
      </w:r>
      <w:r w:rsidR="00E374F7">
        <w:rPr>
          <w:rFonts w:hint="eastAsia"/>
          <w:lang w:eastAsia="ja-JP"/>
        </w:rPr>
        <w:t>, submitted to Q5/16 meeting in Sep/2012, and will be discussed with the contribution</w:t>
      </w:r>
      <w:r w:rsidR="00C22A6D">
        <w:rPr>
          <w:rFonts w:hint="eastAsia"/>
          <w:lang w:eastAsia="ja-JP"/>
        </w:rPr>
        <w:t>.</w:t>
      </w:r>
    </w:p>
    <w:p w:rsidR="00C22A6D" w:rsidRDefault="00C22A6D" w:rsidP="00DC3FA0">
      <w:pPr>
        <w:rPr>
          <w:lang w:eastAsia="ja-JP"/>
        </w:rPr>
      </w:pPr>
    </w:p>
    <w:p w:rsidR="00C22A6D" w:rsidRDefault="00C22A6D" w:rsidP="00DC3FA0">
      <w:pPr>
        <w:rPr>
          <w:lang w:eastAsia="ja-JP"/>
        </w:rPr>
      </w:pPr>
    </w:p>
    <w:p w:rsidR="0087650B" w:rsidRDefault="0087650B" w:rsidP="006C499C">
      <w:pPr>
        <w:pStyle w:val="Heading1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Proposal </w:t>
      </w:r>
    </w:p>
    <w:p w:rsidR="0087650B" w:rsidRDefault="0087650B">
      <w:pPr>
        <w:rPr>
          <w:lang w:eastAsia="ja-JP"/>
        </w:rPr>
      </w:pPr>
      <w:r>
        <w:rPr>
          <w:rFonts w:hint="eastAsia"/>
          <w:lang w:eastAsia="ja-JP"/>
        </w:rPr>
        <w:t xml:space="preserve">1) Figure 2 of this contribution is added to Section 6.4 Use Case 4 </w:t>
      </w:r>
      <w:r w:rsidR="00844D62">
        <w:rPr>
          <w:rFonts w:hint="eastAsia"/>
          <w:lang w:eastAsia="ja-JP"/>
        </w:rPr>
        <w:t xml:space="preserve">of F.TPS-Reqs </w:t>
      </w:r>
      <w:r>
        <w:rPr>
          <w:rFonts w:hint="eastAsia"/>
          <w:lang w:eastAsia="ja-JP"/>
        </w:rPr>
        <w:t xml:space="preserve">as </w:t>
      </w:r>
      <w:r w:rsidR="008522CE">
        <w:rPr>
          <w:lang w:eastAsia="ja-JP"/>
        </w:rPr>
        <w:t>“</w:t>
      </w:r>
      <w:r>
        <w:rPr>
          <w:rFonts w:hint="eastAsia"/>
          <w:lang w:eastAsia="ja-JP"/>
        </w:rPr>
        <w:t>Figure 4-2</w:t>
      </w:r>
      <w:r w:rsidR="008522CE">
        <w:rPr>
          <w:lang w:eastAsia="ja-JP"/>
        </w:rPr>
        <w:t>”</w:t>
      </w:r>
      <w:r>
        <w:rPr>
          <w:rFonts w:hint="eastAsia"/>
          <w:lang w:eastAsia="ja-JP"/>
        </w:rPr>
        <w:t xml:space="preserve">. </w:t>
      </w:r>
    </w:p>
    <w:p w:rsidR="0087650B" w:rsidRDefault="0087650B">
      <w:pPr>
        <w:rPr>
          <w:lang w:eastAsia="ja-JP"/>
        </w:rPr>
      </w:pPr>
      <w:r>
        <w:rPr>
          <w:rFonts w:hint="eastAsia"/>
          <w:lang w:eastAsia="ja-JP"/>
        </w:rPr>
        <w:t xml:space="preserve">     Note:  The existing Figure 4 becomes Figure 4-1.</w:t>
      </w:r>
    </w:p>
    <w:p w:rsidR="008522CE" w:rsidRDefault="008522CE">
      <w:pPr>
        <w:rPr>
          <w:lang w:eastAsia="ja-JP"/>
        </w:rPr>
      </w:pPr>
    </w:p>
    <w:p w:rsidR="0087650B" w:rsidRPr="00A14FB6" w:rsidRDefault="0087650B">
      <w:pPr>
        <w:rPr>
          <w:lang w:eastAsia="ja-JP"/>
        </w:rPr>
      </w:pPr>
      <w:r>
        <w:rPr>
          <w:rFonts w:hint="eastAsia"/>
          <w:lang w:eastAsia="ja-JP"/>
        </w:rPr>
        <w:t>2) The following text is added</w:t>
      </w:r>
      <w:r w:rsidR="008522CE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associated</w:t>
      </w:r>
      <w:r>
        <w:rPr>
          <w:rFonts w:hint="eastAsia"/>
          <w:lang w:eastAsia="ja-JP"/>
        </w:rPr>
        <w:t xml:space="preserve"> to the Figure 4-2</w:t>
      </w:r>
      <w:r w:rsidR="00844D62">
        <w:rPr>
          <w:rFonts w:hint="eastAsia"/>
          <w:lang w:eastAsia="ja-JP"/>
        </w:rPr>
        <w:t xml:space="preserve"> above</w:t>
      </w:r>
      <w:r>
        <w:rPr>
          <w:rFonts w:hint="eastAsia"/>
          <w:lang w:eastAsia="ja-JP"/>
        </w:rPr>
        <w:t>.</w:t>
      </w:r>
    </w:p>
    <w:p w:rsidR="008522CE" w:rsidRDefault="008522CE">
      <w:pPr>
        <w:rPr>
          <w:lang w:eastAsia="ja-JP"/>
        </w:rPr>
      </w:pPr>
      <w:r>
        <w:rPr>
          <w:rFonts w:hint="eastAsia"/>
          <w:lang w:eastAsia="ja-JP"/>
        </w:rPr>
        <w:t>P</w:t>
      </w:r>
      <w:r w:rsidR="0087650B">
        <w:rPr>
          <w:lang w:eastAsia="ja-JP"/>
        </w:rPr>
        <w:t>resentation</w:t>
      </w:r>
      <w:r w:rsidR="0087650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viewgraphs are provided by a local </w:t>
      </w:r>
      <w:r>
        <w:rPr>
          <w:lang w:eastAsia="ja-JP"/>
        </w:rPr>
        <w:t>computer</w:t>
      </w:r>
      <w:r>
        <w:rPr>
          <w:rFonts w:hint="eastAsia"/>
          <w:lang w:eastAsia="ja-JP"/>
        </w:rPr>
        <w:t xml:space="preserve"> (e.g. a laptop computer) of an endpoint where a </w:t>
      </w:r>
      <w:r>
        <w:rPr>
          <w:lang w:eastAsia="ja-JP"/>
        </w:rPr>
        <w:t>presenter</w:t>
      </w:r>
      <w:r>
        <w:rPr>
          <w:rFonts w:hint="eastAsia"/>
          <w:lang w:eastAsia="ja-JP"/>
        </w:rPr>
        <w:t xml:space="preserve"> is.   The viewgraphs can be distributed to remote endpoints by either adding new steams or embedding </w:t>
      </w:r>
      <w:r w:rsidR="00844D62">
        <w:rPr>
          <w:rFonts w:hint="eastAsia"/>
          <w:lang w:eastAsia="ja-JP"/>
        </w:rPr>
        <w:t xml:space="preserve">(or switching) viewgraphs </w:t>
      </w:r>
      <w:r>
        <w:rPr>
          <w:rFonts w:hint="eastAsia"/>
          <w:lang w:eastAsia="ja-JP"/>
        </w:rPr>
        <w:t xml:space="preserve">in an existing video stream. </w:t>
      </w:r>
    </w:p>
    <w:p w:rsidR="008522CE" w:rsidRDefault="008522CE">
      <w:pPr>
        <w:rPr>
          <w:lang w:eastAsia="ja-JP"/>
        </w:rPr>
      </w:pPr>
    </w:p>
    <w:p w:rsidR="00E374F7" w:rsidRDefault="00E374F7">
      <w:pPr>
        <w:rPr>
          <w:lang w:eastAsia="ja-JP"/>
        </w:rPr>
      </w:pPr>
    </w:p>
    <w:p w:rsidR="00E374F7" w:rsidRDefault="00E374F7" w:rsidP="006C499C">
      <w:pPr>
        <w:jc w:val="center"/>
        <w:rPr>
          <w:lang w:eastAsia="ja-JP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801" w:rsidRDefault="006F4801">
      <w:r>
        <w:separator/>
      </w:r>
    </w:p>
  </w:endnote>
  <w:endnote w:type="continuationSeparator" w:id="0">
    <w:p w:rsidR="006F4801" w:rsidRDefault="006F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F3" w:rsidRDefault="00C052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F3" w:rsidRDefault="00C052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9B485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9B485C" w:rsidRPr="00F331C5" w:rsidRDefault="009B485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9B485C" w:rsidRPr="00154F07" w:rsidRDefault="009B485C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9B485C" w:rsidRPr="00154F07" w:rsidRDefault="009B485C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9B485C" w:rsidRPr="00F331C5" w:rsidRDefault="009B485C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9B485C" w:rsidRPr="00F331C5" w:rsidRDefault="009B485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rFonts w:hint="eastAsia"/>
              <w:sz w:val="20"/>
              <w:lang w:eastAsia="ja-JP"/>
            </w:rPr>
            <w:t>81-44-431-7770</w:t>
          </w:r>
        </w:p>
        <w:p w:rsidR="009B485C" w:rsidRPr="00F331C5" w:rsidRDefault="009B485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rFonts w:hint="eastAsia"/>
              <w:sz w:val="20"/>
              <w:lang w:eastAsia="ja-JP"/>
            </w:rPr>
            <w:t>81-44-431-7771</w:t>
          </w:r>
        </w:p>
        <w:p w:rsidR="009B485C" w:rsidRPr="00F331C5" w:rsidRDefault="009B485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9B485C" w:rsidRPr="00981DCE" w:rsidRDefault="009B485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801" w:rsidRDefault="006F4801">
      <w:r>
        <w:separator/>
      </w:r>
    </w:p>
  </w:footnote>
  <w:footnote w:type="continuationSeparator" w:id="0">
    <w:p w:rsidR="006F4801" w:rsidRDefault="006F4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F3" w:rsidRDefault="00C052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85C" w:rsidRPr="00981DCE" w:rsidRDefault="009B485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C5054">
      <w:rPr>
        <w:noProof/>
      </w:rPr>
      <w:t>4</w:t>
    </w:r>
    <w:r w:rsidRPr="00981DCE">
      <w:fldChar w:fldCharType="end"/>
    </w:r>
    <w:r w:rsidRPr="00981DCE">
      <w:t xml:space="preserve"> -</w:t>
    </w:r>
  </w:p>
  <w:p w:rsidR="009B485C" w:rsidRPr="00711FE1" w:rsidRDefault="009B485C" w:rsidP="006C499C">
    <w:pPr>
      <w:pStyle w:val="Header"/>
    </w:pPr>
    <w:r w:rsidRPr="00C052F3">
      <w:t>AVD-</w:t>
    </w:r>
    <w:r w:rsidR="00C052F3" w:rsidRPr="00C052F3">
      <w:rPr>
        <w:rFonts w:hint="eastAsia"/>
        <w:lang w:eastAsia="ja-JP"/>
      </w:rPr>
      <w:t>4305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F3" w:rsidRDefault="00C052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2B44"/>
    <w:rsid w:val="000F7C5A"/>
    <w:rsid w:val="00133F95"/>
    <w:rsid w:val="00154F07"/>
    <w:rsid w:val="001916FC"/>
    <w:rsid w:val="001A4E27"/>
    <w:rsid w:val="00205C39"/>
    <w:rsid w:val="002071E3"/>
    <w:rsid w:val="002444E1"/>
    <w:rsid w:val="002B2573"/>
    <w:rsid w:val="002C6151"/>
    <w:rsid w:val="002E72F0"/>
    <w:rsid w:val="00301EC8"/>
    <w:rsid w:val="00333FE4"/>
    <w:rsid w:val="003379AB"/>
    <w:rsid w:val="003A2FA8"/>
    <w:rsid w:val="003C7B6B"/>
    <w:rsid w:val="003D72A3"/>
    <w:rsid w:val="004B75A6"/>
    <w:rsid w:val="0050750F"/>
    <w:rsid w:val="005254B2"/>
    <w:rsid w:val="005267E7"/>
    <w:rsid w:val="00543315"/>
    <w:rsid w:val="00574B0A"/>
    <w:rsid w:val="0059070F"/>
    <w:rsid w:val="005A2ADD"/>
    <w:rsid w:val="00600581"/>
    <w:rsid w:val="00602AA7"/>
    <w:rsid w:val="0061584E"/>
    <w:rsid w:val="00616E63"/>
    <w:rsid w:val="00635636"/>
    <w:rsid w:val="006469E2"/>
    <w:rsid w:val="0065623E"/>
    <w:rsid w:val="0067042E"/>
    <w:rsid w:val="00677DB3"/>
    <w:rsid w:val="00682BBD"/>
    <w:rsid w:val="00683376"/>
    <w:rsid w:val="0068394C"/>
    <w:rsid w:val="006C499C"/>
    <w:rsid w:val="006E68A9"/>
    <w:rsid w:val="006F3EE7"/>
    <w:rsid w:val="006F4801"/>
    <w:rsid w:val="00714F49"/>
    <w:rsid w:val="007570DD"/>
    <w:rsid w:val="00762E0E"/>
    <w:rsid w:val="00763AAE"/>
    <w:rsid w:val="00772160"/>
    <w:rsid w:val="00772416"/>
    <w:rsid w:val="0077413D"/>
    <w:rsid w:val="007A6523"/>
    <w:rsid w:val="007B0071"/>
    <w:rsid w:val="007B331C"/>
    <w:rsid w:val="007D5F32"/>
    <w:rsid w:val="00844D62"/>
    <w:rsid w:val="008522CE"/>
    <w:rsid w:val="0087650B"/>
    <w:rsid w:val="00891D47"/>
    <w:rsid w:val="008966E5"/>
    <w:rsid w:val="008B0313"/>
    <w:rsid w:val="008C220C"/>
    <w:rsid w:val="008C5054"/>
    <w:rsid w:val="008D5E9C"/>
    <w:rsid w:val="009026BC"/>
    <w:rsid w:val="00937BCE"/>
    <w:rsid w:val="009433BF"/>
    <w:rsid w:val="009957FC"/>
    <w:rsid w:val="009B485C"/>
    <w:rsid w:val="009B5768"/>
    <w:rsid w:val="009C3385"/>
    <w:rsid w:val="009C724D"/>
    <w:rsid w:val="009F313E"/>
    <w:rsid w:val="00A14FB6"/>
    <w:rsid w:val="00A35C74"/>
    <w:rsid w:val="00A65213"/>
    <w:rsid w:val="00AA3B85"/>
    <w:rsid w:val="00AC26B2"/>
    <w:rsid w:val="00AC406E"/>
    <w:rsid w:val="00AE566B"/>
    <w:rsid w:val="00AE68B3"/>
    <w:rsid w:val="00AF3132"/>
    <w:rsid w:val="00B14A52"/>
    <w:rsid w:val="00B16B08"/>
    <w:rsid w:val="00BC08A8"/>
    <w:rsid w:val="00BC1154"/>
    <w:rsid w:val="00BC4402"/>
    <w:rsid w:val="00C03EC3"/>
    <w:rsid w:val="00C052F3"/>
    <w:rsid w:val="00C22A6D"/>
    <w:rsid w:val="00C2315B"/>
    <w:rsid w:val="00C27061"/>
    <w:rsid w:val="00CB4B78"/>
    <w:rsid w:val="00CC667A"/>
    <w:rsid w:val="00D0565D"/>
    <w:rsid w:val="00D17866"/>
    <w:rsid w:val="00D309FB"/>
    <w:rsid w:val="00D42311"/>
    <w:rsid w:val="00D43C8F"/>
    <w:rsid w:val="00D54598"/>
    <w:rsid w:val="00D9244D"/>
    <w:rsid w:val="00D942C6"/>
    <w:rsid w:val="00DB1662"/>
    <w:rsid w:val="00DC3FA0"/>
    <w:rsid w:val="00DF54C8"/>
    <w:rsid w:val="00E374F7"/>
    <w:rsid w:val="00EB6B2D"/>
    <w:rsid w:val="00EC298B"/>
    <w:rsid w:val="00F02006"/>
    <w:rsid w:val="00F11DB7"/>
    <w:rsid w:val="00F855E9"/>
    <w:rsid w:val="00FA2B2B"/>
    <w:rsid w:val="00FC7074"/>
    <w:rsid w:val="00F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D924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9244D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BC08A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D924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9244D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BC08A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image" Target="media/image9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384</TotalTime>
  <Pages>4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4482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48</cp:revision>
  <cp:lastPrinted>2002-08-01T12:30:00Z</cp:lastPrinted>
  <dcterms:created xsi:type="dcterms:W3CDTF">2012-07-18T06:35:00Z</dcterms:created>
  <dcterms:modified xsi:type="dcterms:W3CDTF">2012-09-14T04:33:00Z</dcterms:modified>
</cp:coreProperties>
</file>