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1144BF" w:rsidRPr="00A14FB6" w:rsidTr="00E11AF2">
        <w:trPr>
          <w:cantSplit/>
        </w:trPr>
        <w:tc>
          <w:tcPr>
            <w:tcW w:w="6297" w:type="dxa"/>
            <w:gridSpan w:val="4"/>
            <w:vAlign w:val="center"/>
          </w:tcPr>
          <w:p w:rsidR="001144BF" w:rsidRPr="00A14FB6" w:rsidRDefault="001144BF" w:rsidP="00E11AF2">
            <w:pPr>
              <w:spacing w:before="0"/>
              <w:rPr>
                <w:b/>
                <w:smallCaps/>
                <w:sz w:val="19"/>
                <w:szCs w:val="19"/>
              </w:rPr>
            </w:pPr>
            <w:proofErr w:type="spellStart"/>
            <w:r w:rsidRPr="00A14FB6">
              <w:rPr>
                <w:b/>
                <w:smallCaps/>
                <w:sz w:val="20"/>
                <w:szCs w:val="19"/>
              </w:rPr>
              <w:t>Rapporteur</w:t>
            </w:r>
            <w:proofErr w:type="spellEnd"/>
            <w:r w:rsidRPr="00A14FB6">
              <w:rPr>
                <w:b/>
                <w:smallCaps/>
                <w:sz w:val="20"/>
                <w:szCs w:val="19"/>
              </w:rPr>
              <w:t xml:space="preserve"> Meeting of Questions 3, 5, 21, 22, and 25/16</w:t>
            </w:r>
          </w:p>
        </w:tc>
        <w:tc>
          <w:tcPr>
            <w:tcW w:w="3626" w:type="dxa"/>
            <w:vAlign w:val="center"/>
          </w:tcPr>
          <w:p w:rsidR="001144BF" w:rsidRPr="0061253E" w:rsidRDefault="001144BF" w:rsidP="001144BF">
            <w:pPr>
              <w:spacing w:before="0"/>
              <w:jc w:val="right"/>
              <w:rPr>
                <w:b/>
                <w:bCs/>
                <w:sz w:val="40"/>
                <w:lang w:val="en-US" w:eastAsia="zh-CN"/>
              </w:rPr>
            </w:pPr>
            <w:bookmarkStart w:id="0" w:name="_GoBack"/>
            <w:bookmarkStart w:id="1" w:name="docnumber"/>
            <w:bookmarkEnd w:id="0"/>
            <w:r>
              <w:rPr>
                <w:rFonts w:hint="eastAsia"/>
                <w:b/>
                <w:bCs/>
                <w:sz w:val="40"/>
                <w:lang w:eastAsia="zh-CN"/>
              </w:rPr>
              <w:t>T</w:t>
            </w:r>
            <w:r w:rsidRPr="005C4462">
              <w:rPr>
                <w:b/>
                <w:bCs/>
                <w:sz w:val="40"/>
              </w:rPr>
              <w:t>D-</w:t>
            </w:r>
            <w:bookmarkEnd w:id="1"/>
            <w:r>
              <w:rPr>
                <w:rFonts w:hint="eastAsia"/>
                <w:b/>
                <w:bCs/>
                <w:sz w:val="40"/>
                <w:lang w:eastAsia="zh-CN"/>
              </w:rPr>
              <w:t>16</w:t>
            </w:r>
            <w:r w:rsidR="0061253E">
              <w:rPr>
                <w:rFonts w:hint="eastAsia"/>
                <w:b/>
                <w:bCs/>
                <w:sz w:val="40"/>
                <w:lang w:eastAsia="zh-CN"/>
              </w:rPr>
              <w:t>a</w:t>
            </w:r>
          </w:p>
        </w:tc>
      </w:tr>
      <w:tr w:rsidR="001144BF" w:rsidRPr="00A14FB6" w:rsidTr="00E11AF2">
        <w:trPr>
          <w:cantSplit/>
          <w:trHeight w:val="461"/>
        </w:trPr>
        <w:tc>
          <w:tcPr>
            <w:tcW w:w="4857" w:type="dxa"/>
            <w:gridSpan w:val="3"/>
            <w:vMerge w:val="restart"/>
            <w:tcBorders>
              <w:bottom w:val="nil"/>
            </w:tcBorders>
          </w:tcPr>
          <w:p w:rsidR="001144BF" w:rsidRPr="00A14FB6" w:rsidRDefault="001144BF" w:rsidP="00E11AF2">
            <w:pPr>
              <w:rPr>
                <w:b/>
                <w:bCs/>
                <w:sz w:val="26"/>
              </w:rPr>
            </w:pPr>
            <w:r w:rsidRPr="00A14FB6">
              <w:rPr>
                <w:b/>
                <w:bCs/>
                <w:sz w:val="26"/>
              </w:rPr>
              <w:t>TELECOMMUNICATION</w:t>
            </w:r>
            <w:r w:rsidRPr="00A14FB6">
              <w:rPr>
                <w:b/>
                <w:bCs/>
                <w:sz w:val="26"/>
              </w:rPr>
              <w:br/>
              <w:t>STANDARDIZATION SECTOR</w:t>
            </w:r>
          </w:p>
          <w:p w:rsidR="001144BF" w:rsidRPr="00A14FB6" w:rsidRDefault="001144BF" w:rsidP="00E11AF2">
            <w:pPr>
              <w:rPr>
                <w:smallCaps/>
                <w:sz w:val="20"/>
              </w:rPr>
            </w:pPr>
            <w:r w:rsidRPr="00A14FB6">
              <w:rPr>
                <w:sz w:val="20"/>
              </w:rPr>
              <w:t>STUDY PERIOD 2009-2012</w:t>
            </w:r>
          </w:p>
        </w:tc>
        <w:tc>
          <w:tcPr>
            <w:tcW w:w="5066" w:type="dxa"/>
            <w:gridSpan w:val="2"/>
            <w:tcBorders>
              <w:bottom w:val="nil"/>
            </w:tcBorders>
          </w:tcPr>
          <w:p w:rsidR="001144BF" w:rsidRPr="00A14FB6" w:rsidRDefault="001144BF" w:rsidP="00E11AF2">
            <w:pPr>
              <w:jc w:val="right"/>
              <w:rPr>
                <w:b/>
                <w:bCs/>
                <w:sz w:val="40"/>
              </w:rPr>
            </w:pPr>
            <w:r w:rsidRPr="00A14FB6">
              <w:rPr>
                <w:b/>
                <w:bCs/>
                <w:smallCaps/>
                <w:sz w:val="32"/>
              </w:rPr>
              <w:t>STUDY GROUP 16</w:t>
            </w:r>
          </w:p>
        </w:tc>
      </w:tr>
      <w:tr w:rsidR="001144BF" w:rsidRPr="00A14FB6" w:rsidTr="00E11AF2">
        <w:trPr>
          <w:cantSplit/>
          <w:trHeight w:val="355"/>
        </w:trPr>
        <w:tc>
          <w:tcPr>
            <w:tcW w:w="4857" w:type="dxa"/>
            <w:gridSpan w:val="3"/>
            <w:vMerge/>
            <w:tcBorders>
              <w:bottom w:val="single" w:sz="12" w:space="0" w:color="auto"/>
            </w:tcBorders>
          </w:tcPr>
          <w:p w:rsidR="001144BF" w:rsidRPr="00A14FB6" w:rsidRDefault="001144BF" w:rsidP="00E11AF2">
            <w:pPr>
              <w:rPr>
                <w:b/>
                <w:bCs/>
                <w:sz w:val="26"/>
              </w:rPr>
            </w:pPr>
          </w:p>
        </w:tc>
        <w:tc>
          <w:tcPr>
            <w:tcW w:w="5066" w:type="dxa"/>
            <w:gridSpan w:val="2"/>
            <w:tcBorders>
              <w:bottom w:val="single" w:sz="12" w:space="0" w:color="auto"/>
            </w:tcBorders>
          </w:tcPr>
          <w:p w:rsidR="001144BF" w:rsidRPr="00A14FB6" w:rsidRDefault="001144BF" w:rsidP="00E11AF2">
            <w:pPr>
              <w:jc w:val="right"/>
              <w:rPr>
                <w:b/>
                <w:bCs/>
                <w:sz w:val="28"/>
              </w:rPr>
            </w:pPr>
            <w:r w:rsidRPr="00A14FB6">
              <w:rPr>
                <w:b/>
                <w:bCs/>
                <w:sz w:val="28"/>
              </w:rPr>
              <w:t>Original: English</w:t>
            </w:r>
          </w:p>
        </w:tc>
      </w:tr>
      <w:tr w:rsidR="001144BF" w:rsidRPr="00A14FB6" w:rsidTr="00E11AF2">
        <w:trPr>
          <w:cantSplit/>
          <w:trHeight w:val="357"/>
        </w:trPr>
        <w:tc>
          <w:tcPr>
            <w:tcW w:w="1617" w:type="dxa"/>
          </w:tcPr>
          <w:p w:rsidR="001144BF" w:rsidRPr="00A14FB6" w:rsidRDefault="001144BF" w:rsidP="00E11AF2">
            <w:pPr>
              <w:rPr>
                <w:b/>
                <w:bCs/>
              </w:rPr>
            </w:pPr>
            <w:r w:rsidRPr="00A14FB6">
              <w:rPr>
                <w:b/>
                <w:bCs/>
              </w:rPr>
              <w:t>Question(s):</w:t>
            </w:r>
          </w:p>
        </w:tc>
        <w:tc>
          <w:tcPr>
            <w:tcW w:w="3030" w:type="dxa"/>
          </w:tcPr>
          <w:p w:rsidR="001144BF" w:rsidRPr="00A14FB6" w:rsidRDefault="001144BF" w:rsidP="00E11AF2">
            <w:r>
              <w:rPr>
                <w:rFonts w:hint="eastAsia"/>
                <w:lang w:eastAsia="zh-CN"/>
              </w:rPr>
              <w:t>5</w:t>
            </w:r>
            <w:r>
              <w:t>/16</w:t>
            </w:r>
          </w:p>
        </w:tc>
        <w:tc>
          <w:tcPr>
            <w:tcW w:w="5276" w:type="dxa"/>
            <w:gridSpan w:val="3"/>
          </w:tcPr>
          <w:p w:rsidR="001144BF" w:rsidRPr="00A14FB6" w:rsidRDefault="001144BF" w:rsidP="00E11AF2">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1144BF" w:rsidRPr="00A14FB6" w:rsidTr="00E11AF2">
        <w:trPr>
          <w:cantSplit/>
          <w:trHeight w:val="357"/>
        </w:trPr>
        <w:tc>
          <w:tcPr>
            <w:tcW w:w="9923" w:type="dxa"/>
            <w:gridSpan w:val="5"/>
          </w:tcPr>
          <w:p w:rsidR="001144BF" w:rsidRPr="00A14FB6" w:rsidRDefault="001144BF" w:rsidP="00E11AF2">
            <w:pPr>
              <w:jc w:val="center"/>
              <w:rPr>
                <w:b/>
                <w:bCs/>
              </w:rPr>
            </w:pPr>
            <w:r w:rsidRPr="00A14FB6">
              <w:rPr>
                <w:b/>
                <w:bCs/>
              </w:rPr>
              <w:t>RAPPORTEUR MEETING DOCUMENT</w:t>
            </w:r>
          </w:p>
        </w:tc>
      </w:tr>
      <w:tr w:rsidR="001144BF" w:rsidRPr="00A14FB6" w:rsidTr="00E11AF2">
        <w:trPr>
          <w:cantSplit/>
          <w:trHeight w:val="357"/>
        </w:trPr>
        <w:tc>
          <w:tcPr>
            <w:tcW w:w="1617" w:type="dxa"/>
          </w:tcPr>
          <w:p w:rsidR="001144BF" w:rsidRPr="00A14FB6" w:rsidRDefault="001144BF" w:rsidP="00E11AF2">
            <w:pPr>
              <w:rPr>
                <w:b/>
                <w:bCs/>
              </w:rPr>
            </w:pPr>
            <w:r w:rsidRPr="00A14FB6">
              <w:rPr>
                <w:b/>
                <w:bCs/>
              </w:rPr>
              <w:t>Source:</w:t>
            </w:r>
          </w:p>
        </w:tc>
        <w:tc>
          <w:tcPr>
            <w:tcW w:w="8306" w:type="dxa"/>
            <w:gridSpan w:val="4"/>
          </w:tcPr>
          <w:p w:rsidR="001144BF" w:rsidRPr="00A14FB6" w:rsidRDefault="001144BF" w:rsidP="00E11AF2">
            <w:r w:rsidRPr="00564A0C">
              <w:t xml:space="preserve">Editor </w:t>
            </w:r>
            <w:r w:rsidRPr="005022D3">
              <w:t>F.TPS-</w:t>
            </w:r>
            <w:proofErr w:type="spellStart"/>
            <w:r w:rsidRPr="005022D3">
              <w:t>Reqs</w:t>
            </w:r>
            <w:proofErr w:type="spellEnd"/>
          </w:p>
        </w:tc>
      </w:tr>
      <w:tr w:rsidR="0061253E" w:rsidRPr="00A14FB6" w:rsidTr="00E11AF2">
        <w:trPr>
          <w:cantSplit/>
          <w:trHeight w:val="357"/>
        </w:trPr>
        <w:tc>
          <w:tcPr>
            <w:tcW w:w="1617" w:type="dxa"/>
            <w:tcBorders>
              <w:bottom w:val="single" w:sz="12" w:space="0" w:color="auto"/>
            </w:tcBorders>
          </w:tcPr>
          <w:p w:rsidR="0061253E" w:rsidRPr="00A14FB6" w:rsidRDefault="0061253E" w:rsidP="00E11AF2">
            <w:pPr>
              <w:spacing w:after="120"/>
            </w:pPr>
            <w:r w:rsidRPr="00A14FB6">
              <w:rPr>
                <w:b/>
                <w:bCs/>
              </w:rPr>
              <w:t>Title:</w:t>
            </w:r>
          </w:p>
        </w:tc>
        <w:tc>
          <w:tcPr>
            <w:tcW w:w="8306" w:type="dxa"/>
            <w:gridSpan w:val="4"/>
            <w:tcBorders>
              <w:bottom w:val="single" w:sz="12" w:space="0" w:color="auto"/>
            </w:tcBorders>
          </w:tcPr>
          <w:p w:rsidR="0061253E" w:rsidRPr="00A14FB6" w:rsidRDefault="0061253E" w:rsidP="00E11AF2">
            <w:pPr>
              <w:spacing w:after="120"/>
            </w:pPr>
            <w:r w:rsidRPr="005022D3">
              <w:t>F.TPS-</w:t>
            </w:r>
            <w:proofErr w:type="spellStart"/>
            <w:r w:rsidRPr="005022D3">
              <w:t>Reqs</w:t>
            </w:r>
            <w:proofErr w:type="spellEnd"/>
            <w:r w:rsidRPr="005022D3">
              <w:t xml:space="preserve"> “Definitions, requirements, and use cases f</w:t>
            </w:r>
            <w:r>
              <w:t>or Telepresence Systems” (New):</w:t>
            </w:r>
            <w:r>
              <w:rPr>
                <w:rFonts w:hint="eastAsia"/>
                <w:lang w:eastAsia="zh-CN"/>
              </w:rPr>
              <w:t xml:space="preserve"> </w:t>
            </w:r>
            <w:r>
              <w:rPr>
                <w:lang w:eastAsia="zh-CN"/>
              </w:rPr>
              <w:t>Out</w:t>
            </w:r>
            <w:r>
              <w:t>put</w:t>
            </w:r>
            <w:r w:rsidRPr="00564A0C">
              <w:t xml:space="preserve"> draft</w:t>
            </w:r>
          </w:p>
        </w:tc>
      </w:tr>
    </w:tbl>
    <w:p w:rsidR="001144BF" w:rsidRDefault="001144BF" w:rsidP="001144BF">
      <w:pPr>
        <w:spacing w:before="240"/>
        <w:rPr>
          <w:b/>
          <w:lang w:val="en-US" w:eastAsia="zh-CN"/>
        </w:rPr>
      </w:pPr>
    </w:p>
    <w:p w:rsidR="00FA7475" w:rsidRDefault="0061253E" w:rsidP="0061253E">
      <w:pPr>
        <w:spacing w:before="240"/>
        <w:rPr>
          <w:b/>
          <w:lang w:eastAsia="ja-JP"/>
        </w:rPr>
      </w:pPr>
      <w:r>
        <w:t xml:space="preserve">This document contains the </w:t>
      </w:r>
      <w:r w:rsidR="001F4EB7">
        <w:t xml:space="preserve">clean version of the </w:t>
      </w:r>
      <w:r>
        <w:t>editor’s output draft for F.TPS-</w:t>
      </w:r>
      <w:proofErr w:type="spellStart"/>
      <w:r>
        <w:t>Reqs</w:t>
      </w:r>
      <w:proofErr w:type="spellEnd"/>
      <w:r>
        <w:t xml:space="preserve"> “</w:t>
      </w:r>
      <w:r w:rsidRPr="005E4706">
        <w:t>Definitions, requirements, and use cases for Telepresence Systems</w:t>
      </w:r>
      <w:r>
        <w:t>”.</w:t>
      </w:r>
    </w:p>
    <w:p w:rsidR="001144BF" w:rsidRPr="00CB7E28" w:rsidRDefault="001144BF" w:rsidP="00693004">
      <w:pPr>
        <w:rPr>
          <w:lang w:eastAsia="zh-CN"/>
        </w:rPr>
      </w:pPr>
    </w:p>
    <w:p w:rsidR="00FA7475" w:rsidRPr="00CB7E28" w:rsidRDefault="00FA7475" w:rsidP="00FA7475">
      <w:pPr>
        <w:pStyle w:val="Headingb"/>
      </w:pPr>
      <w:bookmarkStart w:id="2" w:name="_Toc110697633"/>
      <w:bookmarkStart w:id="3" w:name="_Toc110768492"/>
      <w:bookmarkStart w:id="4" w:name="_Toc110778499"/>
      <w:r w:rsidRPr="00CB7E28">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FA7475" w:rsidRPr="00CB7E28" w:rsidTr="006532A2">
        <w:trPr>
          <w:jc w:val="center"/>
        </w:trPr>
        <w:tc>
          <w:tcPr>
            <w:tcW w:w="9889" w:type="dxa"/>
            <w:gridSpan w:val="2"/>
            <w:shd w:val="clear" w:color="auto" w:fill="FFFF66"/>
          </w:tcPr>
          <w:p w:rsidR="00FA7475" w:rsidRPr="00CB7E28" w:rsidRDefault="00FA7475" w:rsidP="006532A2">
            <w:pPr>
              <w:pStyle w:val="Tablehead"/>
            </w:pPr>
            <w:r w:rsidRPr="00CB7E28">
              <w:t>Document History</w:t>
            </w:r>
          </w:p>
        </w:tc>
      </w:tr>
      <w:tr w:rsidR="00FA7475" w:rsidRPr="00CB7E28" w:rsidTr="006532A2">
        <w:trPr>
          <w:jc w:val="center"/>
        </w:trPr>
        <w:tc>
          <w:tcPr>
            <w:tcW w:w="2660" w:type="dxa"/>
            <w:shd w:val="clear" w:color="auto" w:fill="FFFF66"/>
          </w:tcPr>
          <w:p w:rsidR="00FA7475" w:rsidRPr="00CB7E28" w:rsidRDefault="00FA7475" w:rsidP="006532A2">
            <w:pPr>
              <w:pStyle w:val="Tabletext"/>
            </w:pPr>
            <w:r w:rsidRPr="00CB7E28">
              <w:t>Issue</w:t>
            </w:r>
          </w:p>
        </w:tc>
        <w:tc>
          <w:tcPr>
            <w:tcW w:w="7229" w:type="dxa"/>
            <w:shd w:val="clear" w:color="auto" w:fill="FFFF66"/>
          </w:tcPr>
          <w:p w:rsidR="00FA7475" w:rsidRPr="00CB7E28" w:rsidRDefault="00FA7475" w:rsidP="006532A2">
            <w:pPr>
              <w:pStyle w:val="Tabletext"/>
            </w:pPr>
            <w:r w:rsidRPr="00CB7E28">
              <w:t>Notes</w:t>
            </w:r>
          </w:p>
        </w:tc>
      </w:tr>
      <w:tr w:rsidR="00FA7475" w:rsidRPr="00CB7E28" w:rsidTr="006532A2">
        <w:trPr>
          <w:jc w:val="center"/>
        </w:trPr>
        <w:tc>
          <w:tcPr>
            <w:tcW w:w="2660" w:type="dxa"/>
          </w:tcPr>
          <w:p w:rsidR="00FA7475" w:rsidRPr="00CB7E28" w:rsidRDefault="002A6715" w:rsidP="006532A2">
            <w:pPr>
              <w:pStyle w:val="Tabletext"/>
              <w:rPr>
                <w:sz w:val="20"/>
              </w:rPr>
            </w:pPr>
            <w:r>
              <w:t>F.TPS-</w:t>
            </w:r>
            <w:proofErr w:type="spellStart"/>
            <w:r>
              <w:t>Reqs</w:t>
            </w:r>
            <w:proofErr w:type="spellEnd"/>
            <w:r w:rsidR="00FA7475" w:rsidRPr="00CB7E28">
              <w:t xml:space="preserve"> </w:t>
            </w:r>
            <w:r w:rsidR="00FA7475" w:rsidRPr="005E76AC">
              <w:t>Ed. 0.1</w:t>
            </w:r>
          </w:p>
        </w:tc>
        <w:tc>
          <w:tcPr>
            <w:tcW w:w="7229" w:type="dxa"/>
          </w:tcPr>
          <w:p w:rsidR="00FA7475" w:rsidRPr="005E76AC" w:rsidRDefault="00EE2E99" w:rsidP="005E76AC">
            <w:pPr>
              <w:pStyle w:val="Tabletext"/>
            </w:pPr>
            <w:r w:rsidRPr="005E76AC">
              <w:t>TD-45a –</w:t>
            </w:r>
            <w:r w:rsidR="00FA7475" w:rsidRPr="005E76AC">
              <w:t xml:space="preserve"> Initial baseline text. Output from </w:t>
            </w:r>
            <w:r w:rsidRPr="005E76AC">
              <w:t>Andover</w:t>
            </w:r>
            <w:r w:rsidR="00FA7475" w:rsidRPr="005E76AC">
              <w:t xml:space="preserve"> meeting July 201</w:t>
            </w:r>
            <w:r w:rsidR="002A6715" w:rsidRPr="005E76AC">
              <w:t>1</w:t>
            </w:r>
            <w:r w:rsidR="00FA7475" w:rsidRPr="005E76AC">
              <w:t>.</w:t>
            </w:r>
          </w:p>
        </w:tc>
      </w:tr>
      <w:tr w:rsidR="00FA7475" w:rsidRPr="00CB7E28" w:rsidTr="006532A2">
        <w:trPr>
          <w:jc w:val="center"/>
        </w:trPr>
        <w:tc>
          <w:tcPr>
            <w:tcW w:w="2660" w:type="dxa"/>
          </w:tcPr>
          <w:p w:rsidR="00FA7475" w:rsidRPr="00CB7E28" w:rsidRDefault="002A6715" w:rsidP="006532A2">
            <w:pPr>
              <w:pStyle w:val="Tabletext"/>
            </w:pPr>
            <w:r>
              <w:t>F.TPS-</w:t>
            </w:r>
            <w:proofErr w:type="spellStart"/>
            <w:r>
              <w:t>Reqs</w:t>
            </w:r>
            <w:proofErr w:type="spellEnd"/>
            <w:r w:rsidR="00FA7475" w:rsidRPr="00CB7E28">
              <w:t xml:space="preserve"> </w:t>
            </w:r>
            <w:r w:rsidR="00FA7475" w:rsidRPr="005E76AC">
              <w:t>Ed. 0.2</w:t>
            </w:r>
          </w:p>
        </w:tc>
        <w:tc>
          <w:tcPr>
            <w:tcW w:w="7229" w:type="dxa"/>
          </w:tcPr>
          <w:p w:rsidR="00FA7475" w:rsidRPr="005E76AC" w:rsidRDefault="00EE2E99" w:rsidP="005E76AC">
            <w:pPr>
              <w:pStyle w:val="Tabletext"/>
            </w:pPr>
            <w:r w:rsidRPr="005E76AC">
              <w:t xml:space="preserve">TD </w:t>
            </w:r>
            <w:r w:rsidR="005022D3" w:rsidRPr="005E76AC">
              <w:t>649</w:t>
            </w:r>
            <w:r w:rsidRPr="005E76AC">
              <w:t xml:space="preserve">/WP2 (2011-11) – </w:t>
            </w:r>
            <w:r w:rsidR="00FA7475" w:rsidRPr="005E76AC">
              <w:t>Input text to the November/December ITU-T SG16 meeting. It is a copy of the output of the Boston meeting with changes marks accepted.</w:t>
            </w:r>
          </w:p>
        </w:tc>
      </w:tr>
      <w:tr w:rsidR="00693004" w:rsidRPr="00E02DC8" w:rsidTr="006532A2">
        <w:trPr>
          <w:jc w:val="center"/>
        </w:trPr>
        <w:tc>
          <w:tcPr>
            <w:tcW w:w="2660" w:type="dxa"/>
          </w:tcPr>
          <w:p w:rsidR="00693004" w:rsidRDefault="00693004" w:rsidP="006532A2">
            <w:pPr>
              <w:pStyle w:val="Tabletext"/>
              <w:rPr>
                <w:lang w:eastAsia="zh-CN"/>
              </w:rPr>
            </w:pPr>
            <w:r>
              <w:t>F.TPS-</w:t>
            </w:r>
            <w:proofErr w:type="spellStart"/>
            <w:r>
              <w:t>Reqs</w:t>
            </w:r>
            <w:proofErr w:type="spellEnd"/>
            <w:r w:rsidRPr="00CB7E28">
              <w:t xml:space="preserve"> </w:t>
            </w:r>
            <w:r w:rsidRPr="005E76AC">
              <w:t>Ed. 0.</w:t>
            </w:r>
            <w:r w:rsidRPr="005E76AC">
              <w:rPr>
                <w:rFonts w:hint="eastAsia"/>
              </w:rPr>
              <w:t>3</w:t>
            </w:r>
          </w:p>
        </w:tc>
        <w:tc>
          <w:tcPr>
            <w:tcW w:w="7229" w:type="dxa"/>
          </w:tcPr>
          <w:p w:rsidR="00693004" w:rsidRDefault="00693004" w:rsidP="005022D3">
            <w:pPr>
              <w:pStyle w:val="Tabletext"/>
              <w:rPr>
                <w:sz w:val="20"/>
                <w:lang w:eastAsia="zh-CN"/>
              </w:rPr>
            </w:pPr>
            <w:r w:rsidRPr="005E76AC">
              <w:t>Output text from the November/December ITU-T SG16 meeting. It incorporates changes from</w:t>
            </w:r>
            <w:r w:rsidRPr="005E76AC">
              <w:rPr>
                <w:rFonts w:hint="eastAsia"/>
              </w:rPr>
              <w:t xml:space="preserve"> contributions to  </w:t>
            </w:r>
            <w:r>
              <w:t>F.TPS-</w:t>
            </w:r>
            <w:proofErr w:type="spellStart"/>
            <w:r>
              <w:t>Reqs</w:t>
            </w:r>
            <w:proofErr w:type="spellEnd"/>
            <w:r>
              <w:rPr>
                <w:rFonts w:hint="eastAsia"/>
                <w:lang w:eastAsia="zh-CN"/>
              </w:rPr>
              <w:t>:</w:t>
            </w:r>
            <w:r>
              <w:t xml:space="preserve"> </w:t>
            </w:r>
            <w:hyperlink r:id="rId8" w:history="1">
              <w:r w:rsidRPr="004C770E">
                <w:rPr>
                  <w:rStyle w:val="aa"/>
                </w:rPr>
                <w:t>C.654</w:t>
              </w:r>
            </w:hyperlink>
            <w:r>
              <w:rPr>
                <w:rFonts w:hint="eastAsia"/>
                <w:lang w:eastAsia="zh-CN"/>
              </w:rPr>
              <w:t>,655,656,711,744,745,750,751,756,757</w:t>
            </w:r>
          </w:p>
        </w:tc>
      </w:tr>
      <w:tr w:rsidR="00E02DC8" w:rsidRPr="00E02DC8" w:rsidTr="006532A2">
        <w:trPr>
          <w:jc w:val="center"/>
        </w:trPr>
        <w:tc>
          <w:tcPr>
            <w:tcW w:w="2660" w:type="dxa"/>
          </w:tcPr>
          <w:p w:rsidR="00E02DC8" w:rsidRPr="00E02DC8" w:rsidRDefault="00E02DC8" w:rsidP="006532A2">
            <w:pPr>
              <w:pStyle w:val="Tabletext"/>
              <w:rPr>
                <w:szCs w:val="22"/>
                <w:lang w:eastAsia="zh-CN"/>
              </w:rPr>
            </w:pPr>
            <w:r w:rsidRPr="00E02DC8">
              <w:rPr>
                <w:szCs w:val="22"/>
              </w:rPr>
              <w:t>F.TPS-</w:t>
            </w:r>
            <w:proofErr w:type="spellStart"/>
            <w:r w:rsidRPr="00E02DC8">
              <w:rPr>
                <w:szCs w:val="22"/>
              </w:rPr>
              <w:t>Reqs</w:t>
            </w:r>
            <w:proofErr w:type="spellEnd"/>
            <w:r w:rsidRPr="00E02DC8">
              <w:rPr>
                <w:szCs w:val="22"/>
              </w:rPr>
              <w:t xml:space="preserve"> Ed. 0.</w:t>
            </w:r>
            <w:r w:rsidRPr="00E02DC8">
              <w:rPr>
                <w:rFonts w:hint="eastAsia"/>
                <w:szCs w:val="22"/>
                <w:lang w:eastAsia="zh-CN"/>
              </w:rPr>
              <w:t>4</w:t>
            </w:r>
          </w:p>
        </w:tc>
        <w:tc>
          <w:tcPr>
            <w:tcW w:w="7229" w:type="dxa"/>
          </w:tcPr>
          <w:p w:rsidR="00E02DC8" w:rsidRPr="00E02DC8" w:rsidRDefault="00E02DC8" w:rsidP="005022D3">
            <w:pPr>
              <w:pStyle w:val="Tabletext"/>
              <w:rPr>
                <w:szCs w:val="22"/>
              </w:rPr>
            </w:pPr>
            <w:r w:rsidRPr="00E02DC8">
              <w:rPr>
                <w:szCs w:val="22"/>
              </w:rPr>
              <w:t>Input text to the November/December ITU-T SG16 meeting. It is a copy of the output of the Geneva 2012-</w:t>
            </w:r>
            <w:proofErr w:type="gramStart"/>
            <w:r w:rsidRPr="00E02DC8">
              <w:rPr>
                <w:szCs w:val="22"/>
              </w:rPr>
              <w:t>12  meeting</w:t>
            </w:r>
            <w:proofErr w:type="gramEnd"/>
            <w:r w:rsidRPr="00E02DC8">
              <w:rPr>
                <w:szCs w:val="22"/>
              </w:rPr>
              <w:t xml:space="preserve"> with changes marks accepted.</w:t>
            </w:r>
          </w:p>
        </w:tc>
      </w:tr>
      <w:tr w:rsidR="0061253E" w:rsidRPr="00E02DC8" w:rsidTr="006532A2">
        <w:trPr>
          <w:jc w:val="center"/>
        </w:trPr>
        <w:tc>
          <w:tcPr>
            <w:tcW w:w="2660" w:type="dxa"/>
          </w:tcPr>
          <w:p w:rsidR="0061253E" w:rsidRPr="00E02DC8" w:rsidRDefault="0061253E" w:rsidP="006532A2">
            <w:pPr>
              <w:pStyle w:val="Tabletext"/>
              <w:rPr>
                <w:szCs w:val="22"/>
              </w:rPr>
            </w:pPr>
            <w:r w:rsidRPr="00E02DC8">
              <w:rPr>
                <w:szCs w:val="22"/>
              </w:rPr>
              <w:t>F.TPS-</w:t>
            </w:r>
            <w:proofErr w:type="spellStart"/>
            <w:r w:rsidRPr="00E02DC8">
              <w:rPr>
                <w:szCs w:val="22"/>
              </w:rPr>
              <w:t>Reqs</w:t>
            </w:r>
            <w:proofErr w:type="spellEnd"/>
            <w:r w:rsidRPr="00E02DC8">
              <w:rPr>
                <w:szCs w:val="22"/>
              </w:rPr>
              <w:t xml:space="preserve"> Ed. 0.</w:t>
            </w:r>
            <w:r>
              <w:rPr>
                <w:szCs w:val="22"/>
                <w:lang w:eastAsia="zh-CN"/>
              </w:rPr>
              <w:t>5</w:t>
            </w:r>
          </w:p>
        </w:tc>
        <w:tc>
          <w:tcPr>
            <w:tcW w:w="7229" w:type="dxa"/>
          </w:tcPr>
          <w:p w:rsidR="0061253E" w:rsidRPr="00E02DC8" w:rsidRDefault="0061253E" w:rsidP="0061253E">
            <w:pPr>
              <w:pStyle w:val="Tabletext"/>
              <w:rPr>
                <w:szCs w:val="22"/>
              </w:rPr>
            </w:pPr>
            <w:r w:rsidRPr="005E76AC">
              <w:t xml:space="preserve">Output text from the ITU-T </w:t>
            </w:r>
            <w:r>
              <w:t>WP2/</w:t>
            </w:r>
            <w:r w:rsidRPr="005E76AC">
              <w:t>SG16</w:t>
            </w:r>
            <w:r>
              <w:t xml:space="preserve"> </w:t>
            </w:r>
            <w:proofErr w:type="spellStart"/>
            <w:r>
              <w:t>Rapporteurs</w:t>
            </w:r>
            <w:proofErr w:type="spellEnd"/>
            <w:r w:rsidRPr="005E76AC">
              <w:t xml:space="preserve"> meeting</w:t>
            </w:r>
            <w:r>
              <w:t xml:space="preserve"> (Feb 2012)</w:t>
            </w:r>
            <w:r w:rsidRPr="005E76AC">
              <w:t>. It incorporates changes from</w:t>
            </w:r>
            <w:r w:rsidRPr="005E76AC">
              <w:rPr>
                <w:rFonts w:hint="eastAsia"/>
              </w:rPr>
              <w:t xml:space="preserve"> contributions to  </w:t>
            </w:r>
            <w:r>
              <w:t>F.TPS-</w:t>
            </w:r>
            <w:proofErr w:type="spellStart"/>
            <w:r>
              <w:t>Reqs</w:t>
            </w:r>
            <w:proofErr w:type="spellEnd"/>
            <w:r>
              <w:rPr>
                <w:rFonts w:hint="eastAsia"/>
                <w:lang w:eastAsia="zh-CN"/>
              </w:rPr>
              <w:t>:</w:t>
            </w:r>
            <w:r>
              <w:rPr>
                <w:lang w:eastAsia="zh-CN"/>
              </w:rPr>
              <w:t xml:space="preserve"> AVD-4203,AVD-4213</w:t>
            </w:r>
          </w:p>
        </w:tc>
      </w:tr>
    </w:tbl>
    <w:p w:rsidR="00FA7475" w:rsidRPr="00CB7E28" w:rsidRDefault="00FA7475" w:rsidP="00FA7475"/>
    <w:p w:rsidR="00693004" w:rsidRPr="00773336" w:rsidRDefault="00693004" w:rsidP="00693004">
      <w:pPr>
        <w:pStyle w:val="Headingb"/>
      </w:pPr>
      <w:r w:rsidRPr="00773336">
        <w:t>Living List Items:</w:t>
      </w:r>
    </w:p>
    <w:p w:rsidR="00FA7475" w:rsidRPr="005E76AC" w:rsidRDefault="00107A78" w:rsidP="005E76AC">
      <w:pPr>
        <w:numPr>
          <w:ilvl w:val="0"/>
          <w:numId w:val="14"/>
        </w:numPr>
        <w:tabs>
          <w:tab w:val="clear" w:pos="794"/>
          <w:tab w:val="clear" w:pos="1191"/>
          <w:tab w:val="clear" w:pos="1588"/>
          <w:tab w:val="clear" w:pos="1985"/>
        </w:tabs>
        <w:ind w:left="567" w:hanging="567"/>
        <w:rPr>
          <w:i/>
          <w:iCs/>
        </w:rPr>
      </w:pPr>
      <w:r w:rsidRPr="005E76AC">
        <w:rPr>
          <w:rFonts w:hint="eastAsia"/>
          <w:i/>
          <w:iCs/>
        </w:rPr>
        <w:t xml:space="preserve">User-xx: </w:t>
      </w:r>
      <w:r w:rsidR="0068137A" w:rsidRPr="005E76AC">
        <w:rPr>
          <w:rFonts w:hint="eastAsia"/>
          <w:i/>
          <w:iCs/>
        </w:rPr>
        <w:t xml:space="preserve">The telepresence </w:t>
      </w:r>
      <w:r w:rsidR="0068137A" w:rsidRPr="005E76AC">
        <w:rPr>
          <w:i/>
          <w:iCs/>
        </w:rPr>
        <w:t>system</w:t>
      </w:r>
      <w:r w:rsidR="0068137A" w:rsidRPr="005E76AC">
        <w:rPr>
          <w:rFonts w:hint="eastAsia"/>
          <w:i/>
          <w:iCs/>
        </w:rPr>
        <w:t xml:space="preserve"> shall provide unified (</w:t>
      </w:r>
      <w:r w:rsidR="0068137A" w:rsidRPr="005E76AC">
        <w:rPr>
          <w:i/>
          <w:iCs/>
        </w:rPr>
        <w:t>standardized</w:t>
      </w:r>
      <w:r w:rsidR="0068137A" w:rsidRPr="005E76AC">
        <w:rPr>
          <w:rFonts w:hint="eastAsia"/>
          <w:i/>
          <w:iCs/>
        </w:rPr>
        <w:t xml:space="preserve">) user </w:t>
      </w:r>
      <w:r w:rsidR="0068137A" w:rsidRPr="005E76AC">
        <w:rPr>
          <w:i/>
          <w:iCs/>
        </w:rPr>
        <w:t>operating</w:t>
      </w:r>
      <w:r w:rsidR="0068137A" w:rsidRPr="005E76AC">
        <w:rPr>
          <w:rFonts w:hint="eastAsia"/>
          <w:i/>
          <w:iCs/>
        </w:rPr>
        <w:t xml:space="preserve"> procedures for end-users to operate it, as for </w:t>
      </w:r>
      <w:r w:rsidR="0068137A" w:rsidRPr="005E76AC">
        <w:rPr>
          <w:i/>
          <w:iCs/>
        </w:rPr>
        <w:t>basic</w:t>
      </w:r>
      <w:r w:rsidR="0068137A" w:rsidRPr="005E76AC">
        <w:rPr>
          <w:rFonts w:hint="eastAsia"/>
          <w:i/>
          <w:iCs/>
        </w:rPr>
        <w:t xml:space="preserve"> features (i.e. open/join and close/leave a multipoint conference).</w:t>
      </w:r>
    </w:p>
    <w:p w:rsidR="0068137A" w:rsidRPr="005E76AC" w:rsidRDefault="0068137A" w:rsidP="005E76AC">
      <w:pPr>
        <w:rPr>
          <w:i/>
          <w:iCs/>
        </w:rPr>
      </w:pPr>
      <w:r w:rsidRPr="005E76AC">
        <w:rPr>
          <w:i/>
          <w:iCs/>
          <w:highlight w:val="yellow"/>
        </w:rPr>
        <w:t>{</w:t>
      </w:r>
      <w:r w:rsidRPr="005E76AC">
        <w:rPr>
          <w:rFonts w:hint="eastAsia"/>
          <w:i/>
          <w:iCs/>
          <w:highlight w:val="yellow"/>
        </w:rPr>
        <w:t>Editor</w:t>
      </w:r>
      <w:r w:rsidRPr="005E76AC">
        <w:rPr>
          <w:i/>
          <w:iCs/>
          <w:highlight w:val="yellow"/>
        </w:rPr>
        <w:t>’</w:t>
      </w:r>
      <w:r w:rsidRPr="005E76AC">
        <w:rPr>
          <w:rFonts w:hint="eastAsia"/>
          <w:i/>
          <w:iCs/>
          <w:highlight w:val="yellow"/>
        </w:rPr>
        <w:t>s n</w:t>
      </w:r>
      <w:r w:rsidRPr="005E76AC">
        <w:rPr>
          <w:i/>
          <w:iCs/>
          <w:highlight w:val="yellow"/>
        </w:rPr>
        <w:t xml:space="preserve">ote: </w:t>
      </w:r>
      <w:r w:rsidRPr="005E76AC">
        <w:rPr>
          <w:rFonts w:hint="eastAsia"/>
          <w:i/>
          <w:iCs/>
          <w:highlight w:val="yellow"/>
        </w:rPr>
        <w:t>T</w:t>
      </w:r>
      <w:r w:rsidRPr="005E76AC">
        <w:rPr>
          <w:i/>
          <w:iCs/>
          <w:highlight w:val="yellow"/>
        </w:rPr>
        <w:t>his is not about user interface</w:t>
      </w:r>
      <w:r w:rsidRPr="005E76AC">
        <w:rPr>
          <w:rFonts w:hint="eastAsia"/>
          <w:i/>
          <w:iCs/>
          <w:highlight w:val="yellow"/>
        </w:rPr>
        <w:t>.</w:t>
      </w:r>
      <w:r w:rsidRPr="005E76AC">
        <w:rPr>
          <w:i/>
          <w:iCs/>
          <w:highlight w:val="yellow"/>
        </w:rPr>
        <w:t xml:space="preserve"> </w:t>
      </w:r>
      <w:r w:rsidRPr="005E76AC">
        <w:rPr>
          <w:rFonts w:hint="eastAsia"/>
          <w:i/>
          <w:iCs/>
          <w:highlight w:val="yellow"/>
        </w:rPr>
        <w:t>S</w:t>
      </w:r>
      <w:r w:rsidRPr="005E76AC">
        <w:rPr>
          <w:i/>
          <w:iCs/>
          <w:highlight w:val="yellow"/>
        </w:rPr>
        <w:t>olicit contributions on what functions and operating procedures are needed</w:t>
      </w:r>
      <w:r w:rsidR="00107A78" w:rsidRPr="005E76AC">
        <w:rPr>
          <w:rFonts w:hint="eastAsia"/>
          <w:i/>
          <w:iCs/>
          <w:highlight w:val="yellow"/>
        </w:rPr>
        <w:t>.}</w:t>
      </w:r>
    </w:p>
    <w:p w:rsidR="005E76AC" w:rsidRPr="008F05EC" w:rsidRDefault="005E76AC" w:rsidP="005E76AC">
      <w:pPr>
        <w:rPr>
          <w:lang w:eastAsia="zh-CN"/>
        </w:rPr>
        <w:sectPr w:rsidR="005E76AC" w:rsidRPr="008F05EC" w:rsidSect="005022D3">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720" w:footer="720" w:gutter="0"/>
          <w:cols w:space="720"/>
          <w:titlePg/>
          <w:docGrid w:linePitch="326"/>
        </w:sectPr>
      </w:pPr>
    </w:p>
    <w:p w:rsidR="00293111" w:rsidRPr="00622EAB" w:rsidRDefault="00293111" w:rsidP="00622EAB">
      <w:pPr>
        <w:keepNext/>
        <w:jc w:val="center"/>
        <w:rPr>
          <w:b/>
          <w:bCs/>
        </w:rPr>
      </w:pPr>
      <w:r w:rsidRPr="002E5A90">
        <w:rPr>
          <w:b/>
          <w:bCs/>
        </w:rPr>
        <w:lastRenderedPageBreak/>
        <w:t>CONTENTS</w:t>
      </w:r>
    </w:p>
    <w:p w:rsidR="00904EA5" w:rsidRDefault="00D71E7A">
      <w:pPr>
        <w:pStyle w:val="11"/>
        <w:rPr>
          <w:rFonts w:asciiTheme="minorHAnsi" w:eastAsiaTheme="minorEastAsia" w:hAnsiTheme="minorHAnsi" w:cstheme="minorBidi"/>
          <w:noProof/>
          <w:kern w:val="2"/>
          <w:sz w:val="21"/>
          <w:szCs w:val="22"/>
          <w:lang w:val="en-US" w:eastAsia="zh-CN"/>
        </w:rPr>
      </w:pPr>
      <w:r>
        <w:fldChar w:fldCharType="begin"/>
      </w:r>
      <w:r w:rsidR="00293111">
        <w:instrText xml:space="preserve"> TOC \o "1-2" \h \z \t "Annex_NoTitle,1,Appendix_NoTitle,1,Annex_No &amp; title,1,Appendix_No &amp; title,1" </w:instrText>
      </w:r>
      <w:r>
        <w:fldChar w:fldCharType="separate"/>
      </w:r>
      <w:hyperlink w:anchor="_Toc317695284" w:history="1">
        <w:r w:rsidR="00904EA5" w:rsidRPr="00DB6781">
          <w:rPr>
            <w:rStyle w:val="aa"/>
            <w:noProof/>
          </w:rPr>
          <w:t>1</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Scope</w:t>
        </w:r>
        <w:r w:rsidR="00904EA5">
          <w:rPr>
            <w:noProof/>
            <w:webHidden/>
          </w:rPr>
          <w:tab/>
        </w:r>
        <w:r>
          <w:rPr>
            <w:noProof/>
            <w:webHidden/>
          </w:rPr>
          <w:fldChar w:fldCharType="begin"/>
        </w:r>
        <w:r w:rsidR="00904EA5">
          <w:rPr>
            <w:noProof/>
            <w:webHidden/>
          </w:rPr>
          <w:instrText xml:space="preserve"> PAGEREF _Toc317695284 \h </w:instrText>
        </w:r>
        <w:r>
          <w:rPr>
            <w:noProof/>
            <w:webHidden/>
          </w:rPr>
        </w:r>
        <w:r>
          <w:rPr>
            <w:noProof/>
            <w:webHidden/>
          </w:rPr>
          <w:fldChar w:fldCharType="separate"/>
        </w:r>
        <w:r w:rsidR="00904EA5">
          <w:rPr>
            <w:noProof/>
            <w:webHidden/>
          </w:rPr>
          <w:t>4</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285" w:history="1">
        <w:r w:rsidR="00904EA5" w:rsidRPr="00DB6781">
          <w:rPr>
            <w:rStyle w:val="aa"/>
            <w:noProof/>
          </w:rPr>
          <w:t>2</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References</w:t>
        </w:r>
        <w:r w:rsidR="00904EA5">
          <w:rPr>
            <w:noProof/>
            <w:webHidden/>
          </w:rPr>
          <w:tab/>
        </w:r>
        <w:r>
          <w:rPr>
            <w:noProof/>
            <w:webHidden/>
          </w:rPr>
          <w:fldChar w:fldCharType="begin"/>
        </w:r>
        <w:r w:rsidR="00904EA5">
          <w:rPr>
            <w:noProof/>
            <w:webHidden/>
          </w:rPr>
          <w:instrText xml:space="preserve"> PAGEREF _Toc317695285 \h </w:instrText>
        </w:r>
        <w:r>
          <w:rPr>
            <w:noProof/>
            <w:webHidden/>
          </w:rPr>
        </w:r>
        <w:r>
          <w:rPr>
            <w:noProof/>
            <w:webHidden/>
          </w:rPr>
          <w:fldChar w:fldCharType="separate"/>
        </w:r>
        <w:r w:rsidR="00904EA5">
          <w:rPr>
            <w:noProof/>
            <w:webHidden/>
          </w:rPr>
          <w:t>4</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286" w:history="1">
        <w:r w:rsidR="00904EA5" w:rsidRPr="00DB6781">
          <w:rPr>
            <w:rStyle w:val="aa"/>
            <w:noProof/>
            <w:lang w:val="en-US"/>
          </w:rPr>
          <w:t>3</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val="en-US"/>
          </w:rPr>
          <w:t>Definitions</w:t>
        </w:r>
        <w:r w:rsidR="00904EA5">
          <w:rPr>
            <w:noProof/>
            <w:webHidden/>
          </w:rPr>
          <w:tab/>
        </w:r>
        <w:r>
          <w:rPr>
            <w:noProof/>
            <w:webHidden/>
          </w:rPr>
          <w:fldChar w:fldCharType="begin"/>
        </w:r>
        <w:r w:rsidR="00904EA5">
          <w:rPr>
            <w:noProof/>
            <w:webHidden/>
          </w:rPr>
          <w:instrText xml:space="preserve"> PAGEREF _Toc317695286 \h </w:instrText>
        </w:r>
        <w:r>
          <w:rPr>
            <w:noProof/>
            <w:webHidden/>
          </w:rPr>
        </w:r>
        <w:r>
          <w:rPr>
            <w:noProof/>
            <w:webHidden/>
          </w:rPr>
          <w:fldChar w:fldCharType="separate"/>
        </w:r>
        <w:r w:rsidR="00904EA5">
          <w:rPr>
            <w:noProof/>
            <w:webHidden/>
          </w:rPr>
          <w:t>5</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87" w:history="1">
        <w:r w:rsidR="00904EA5" w:rsidRPr="00DB6781">
          <w:rPr>
            <w:rStyle w:val="aa"/>
            <w:noProof/>
            <w:lang w:val="en-US"/>
          </w:rPr>
          <w:t>3.1</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val="en-US"/>
          </w:rPr>
          <w:t>Terms defined elsewhere</w:t>
        </w:r>
        <w:r w:rsidR="00904EA5">
          <w:rPr>
            <w:noProof/>
            <w:webHidden/>
          </w:rPr>
          <w:tab/>
        </w:r>
        <w:r>
          <w:rPr>
            <w:noProof/>
            <w:webHidden/>
          </w:rPr>
          <w:fldChar w:fldCharType="begin"/>
        </w:r>
        <w:r w:rsidR="00904EA5">
          <w:rPr>
            <w:noProof/>
            <w:webHidden/>
          </w:rPr>
          <w:instrText xml:space="preserve"> PAGEREF _Toc317695287 \h </w:instrText>
        </w:r>
        <w:r>
          <w:rPr>
            <w:noProof/>
            <w:webHidden/>
          </w:rPr>
        </w:r>
        <w:r>
          <w:rPr>
            <w:noProof/>
            <w:webHidden/>
          </w:rPr>
          <w:fldChar w:fldCharType="separate"/>
        </w:r>
        <w:r w:rsidR="00904EA5">
          <w:rPr>
            <w:noProof/>
            <w:webHidden/>
          </w:rPr>
          <w:t>5</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88" w:history="1">
        <w:r w:rsidR="00904EA5" w:rsidRPr="00DB6781">
          <w:rPr>
            <w:rStyle w:val="aa"/>
            <w:noProof/>
            <w:lang w:val="en-US"/>
          </w:rPr>
          <w:t>3.2</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val="en-US"/>
          </w:rPr>
          <w:t>Terms defined in this Recommendation</w:t>
        </w:r>
        <w:r w:rsidR="00904EA5">
          <w:rPr>
            <w:noProof/>
            <w:webHidden/>
          </w:rPr>
          <w:tab/>
        </w:r>
        <w:r>
          <w:rPr>
            <w:noProof/>
            <w:webHidden/>
          </w:rPr>
          <w:fldChar w:fldCharType="begin"/>
        </w:r>
        <w:r w:rsidR="00904EA5">
          <w:rPr>
            <w:noProof/>
            <w:webHidden/>
          </w:rPr>
          <w:instrText xml:space="preserve"> PAGEREF _Toc317695288 \h </w:instrText>
        </w:r>
        <w:r>
          <w:rPr>
            <w:noProof/>
            <w:webHidden/>
          </w:rPr>
        </w:r>
        <w:r>
          <w:rPr>
            <w:noProof/>
            <w:webHidden/>
          </w:rPr>
          <w:fldChar w:fldCharType="separate"/>
        </w:r>
        <w:r w:rsidR="00904EA5">
          <w:rPr>
            <w:noProof/>
            <w:webHidden/>
          </w:rPr>
          <w:t>5</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289" w:history="1">
        <w:r w:rsidR="00904EA5" w:rsidRPr="00DB6781">
          <w:rPr>
            <w:rStyle w:val="aa"/>
            <w:noProof/>
            <w:lang w:val="en-US"/>
          </w:rPr>
          <w:t>4</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val="en-US"/>
          </w:rPr>
          <w:t>Abbreviations and acronyms</w:t>
        </w:r>
        <w:r w:rsidR="00904EA5">
          <w:rPr>
            <w:noProof/>
            <w:webHidden/>
          </w:rPr>
          <w:tab/>
        </w:r>
        <w:r>
          <w:rPr>
            <w:noProof/>
            <w:webHidden/>
          </w:rPr>
          <w:fldChar w:fldCharType="begin"/>
        </w:r>
        <w:r w:rsidR="00904EA5">
          <w:rPr>
            <w:noProof/>
            <w:webHidden/>
          </w:rPr>
          <w:instrText xml:space="preserve"> PAGEREF _Toc317695289 \h </w:instrText>
        </w:r>
        <w:r>
          <w:rPr>
            <w:noProof/>
            <w:webHidden/>
          </w:rPr>
        </w:r>
        <w:r>
          <w:rPr>
            <w:noProof/>
            <w:webHidden/>
          </w:rPr>
          <w:fldChar w:fldCharType="separate"/>
        </w:r>
        <w:r w:rsidR="00904EA5">
          <w:rPr>
            <w:noProof/>
            <w:webHidden/>
          </w:rPr>
          <w:t>6</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290" w:history="1">
        <w:r w:rsidR="00904EA5" w:rsidRPr="00DB6781">
          <w:rPr>
            <w:rStyle w:val="aa"/>
            <w:noProof/>
            <w:lang w:val="en-US"/>
          </w:rPr>
          <w:t>5</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val="en-US"/>
          </w:rPr>
          <w:t>Conventions</w:t>
        </w:r>
        <w:r w:rsidR="00904EA5">
          <w:rPr>
            <w:noProof/>
            <w:webHidden/>
          </w:rPr>
          <w:tab/>
        </w:r>
        <w:r>
          <w:rPr>
            <w:noProof/>
            <w:webHidden/>
          </w:rPr>
          <w:fldChar w:fldCharType="begin"/>
        </w:r>
        <w:r w:rsidR="00904EA5">
          <w:rPr>
            <w:noProof/>
            <w:webHidden/>
          </w:rPr>
          <w:instrText xml:space="preserve"> PAGEREF _Toc317695290 \h </w:instrText>
        </w:r>
        <w:r>
          <w:rPr>
            <w:noProof/>
            <w:webHidden/>
          </w:rPr>
        </w:r>
        <w:r>
          <w:rPr>
            <w:noProof/>
            <w:webHidden/>
          </w:rPr>
          <w:fldChar w:fldCharType="separate"/>
        </w:r>
        <w:r w:rsidR="00904EA5">
          <w:rPr>
            <w:noProof/>
            <w:webHidden/>
          </w:rPr>
          <w:t>6</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291" w:history="1">
        <w:r w:rsidR="00904EA5" w:rsidRPr="00DB6781">
          <w:rPr>
            <w:rStyle w:val="aa"/>
            <w:noProof/>
            <w:lang w:val="en-US"/>
          </w:rPr>
          <w:t>6</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val="en-US"/>
          </w:rPr>
          <w:t>Scenarios and Use cases</w:t>
        </w:r>
        <w:r w:rsidR="00904EA5">
          <w:rPr>
            <w:noProof/>
            <w:webHidden/>
          </w:rPr>
          <w:tab/>
        </w:r>
        <w:r>
          <w:rPr>
            <w:noProof/>
            <w:webHidden/>
          </w:rPr>
          <w:fldChar w:fldCharType="begin"/>
        </w:r>
        <w:r w:rsidR="00904EA5">
          <w:rPr>
            <w:noProof/>
            <w:webHidden/>
          </w:rPr>
          <w:instrText xml:space="preserve"> PAGEREF _Toc317695291 \h </w:instrText>
        </w:r>
        <w:r>
          <w:rPr>
            <w:noProof/>
            <w:webHidden/>
          </w:rPr>
        </w:r>
        <w:r>
          <w:rPr>
            <w:noProof/>
            <w:webHidden/>
          </w:rPr>
          <w:fldChar w:fldCharType="separate"/>
        </w:r>
        <w:r w:rsidR="00904EA5">
          <w:rPr>
            <w:noProof/>
            <w:webHidden/>
          </w:rPr>
          <w:t>6</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92" w:history="1">
        <w:r w:rsidR="00904EA5" w:rsidRPr="00DB6781">
          <w:rPr>
            <w:rStyle w:val="aa"/>
            <w:noProof/>
            <w:lang w:eastAsia="zh-CN"/>
          </w:rPr>
          <w:t>6.1</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eastAsia="zh-CN"/>
          </w:rPr>
          <w:t>Use Case 1: Symmetric point-to-point meeting</w:t>
        </w:r>
        <w:r w:rsidR="00904EA5">
          <w:rPr>
            <w:noProof/>
            <w:webHidden/>
          </w:rPr>
          <w:tab/>
        </w:r>
        <w:r>
          <w:rPr>
            <w:noProof/>
            <w:webHidden/>
          </w:rPr>
          <w:fldChar w:fldCharType="begin"/>
        </w:r>
        <w:r w:rsidR="00904EA5">
          <w:rPr>
            <w:noProof/>
            <w:webHidden/>
          </w:rPr>
          <w:instrText xml:space="preserve"> PAGEREF _Toc317695292 \h </w:instrText>
        </w:r>
        <w:r>
          <w:rPr>
            <w:noProof/>
            <w:webHidden/>
          </w:rPr>
        </w:r>
        <w:r>
          <w:rPr>
            <w:noProof/>
            <w:webHidden/>
          </w:rPr>
          <w:fldChar w:fldCharType="separate"/>
        </w:r>
        <w:r w:rsidR="00904EA5">
          <w:rPr>
            <w:noProof/>
            <w:webHidden/>
          </w:rPr>
          <w:t>6</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93" w:history="1">
        <w:r w:rsidR="00904EA5" w:rsidRPr="00DB6781">
          <w:rPr>
            <w:rStyle w:val="aa"/>
            <w:noProof/>
            <w:lang w:eastAsia="zh-CN"/>
          </w:rPr>
          <w:t>6.2</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eastAsia="zh-CN"/>
          </w:rPr>
          <w:t>Use Case 2: Asymmetric point-to-point meeting</w:t>
        </w:r>
        <w:r w:rsidR="00904EA5">
          <w:rPr>
            <w:noProof/>
            <w:webHidden/>
          </w:rPr>
          <w:tab/>
        </w:r>
        <w:r>
          <w:rPr>
            <w:noProof/>
            <w:webHidden/>
          </w:rPr>
          <w:fldChar w:fldCharType="begin"/>
        </w:r>
        <w:r w:rsidR="00904EA5">
          <w:rPr>
            <w:noProof/>
            <w:webHidden/>
          </w:rPr>
          <w:instrText xml:space="preserve"> PAGEREF _Toc317695293 \h </w:instrText>
        </w:r>
        <w:r>
          <w:rPr>
            <w:noProof/>
            <w:webHidden/>
          </w:rPr>
        </w:r>
        <w:r>
          <w:rPr>
            <w:noProof/>
            <w:webHidden/>
          </w:rPr>
          <w:fldChar w:fldCharType="separate"/>
        </w:r>
        <w:r w:rsidR="00904EA5">
          <w:rPr>
            <w:noProof/>
            <w:webHidden/>
          </w:rPr>
          <w:t>6</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94" w:history="1">
        <w:r w:rsidR="00904EA5" w:rsidRPr="00DB6781">
          <w:rPr>
            <w:rStyle w:val="aa"/>
            <w:noProof/>
            <w:lang w:eastAsia="zh-CN"/>
          </w:rPr>
          <w:t>6.3</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eastAsia="zh-CN"/>
          </w:rPr>
          <w:t>Use Case 3: Multipoint meeting</w:t>
        </w:r>
        <w:r w:rsidR="00904EA5">
          <w:rPr>
            <w:noProof/>
            <w:webHidden/>
          </w:rPr>
          <w:tab/>
        </w:r>
        <w:r>
          <w:rPr>
            <w:noProof/>
            <w:webHidden/>
          </w:rPr>
          <w:fldChar w:fldCharType="begin"/>
        </w:r>
        <w:r w:rsidR="00904EA5">
          <w:rPr>
            <w:noProof/>
            <w:webHidden/>
          </w:rPr>
          <w:instrText xml:space="preserve"> PAGEREF _Toc317695294 \h </w:instrText>
        </w:r>
        <w:r>
          <w:rPr>
            <w:noProof/>
            <w:webHidden/>
          </w:rPr>
        </w:r>
        <w:r>
          <w:rPr>
            <w:noProof/>
            <w:webHidden/>
          </w:rPr>
          <w:fldChar w:fldCharType="separate"/>
        </w:r>
        <w:r w:rsidR="00904EA5">
          <w:rPr>
            <w:noProof/>
            <w:webHidden/>
          </w:rPr>
          <w:t>7</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95" w:history="1">
        <w:r w:rsidR="00904EA5" w:rsidRPr="00DB6781">
          <w:rPr>
            <w:rStyle w:val="aa"/>
            <w:noProof/>
            <w:lang w:eastAsia="zh-CN"/>
          </w:rPr>
          <w:t>6.4</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eastAsia="zh-CN"/>
          </w:rPr>
          <w:t>Use Case 4: Presentation</w:t>
        </w:r>
        <w:r w:rsidR="00904EA5">
          <w:rPr>
            <w:noProof/>
            <w:webHidden/>
          </w:rPr>
          <w:tab/>
        </w:r>
        <w:r>
          <w:rPr>
            <w:noProof/>
            <w:webHidden/>
          </w:rPr>
          <w:fldChar w:fldCharType="begin"/>
        </w:r>
        <w:r w:rsidR="00904EA5">
          <w:rPr>
            <w:noProof/>
            <w:webHidden/>
          </w:rPr>
          <w:instrText xml:space="preserve"> PAGEREF _Toc317695295 \h </w:instrText>
        </w:r>
        <w:r>
          <w:rPr>
            <w:noProof/>
            <w:webHidden/>
          </w:rPr>
        </w:r>
        <w:r>
          <w:rPr>
            <w:noProof/>
            <w:webHidden/>
          </w:rPr>
          <w:fldChar w:fldCharType="separate"/>
        </w:r>
        <w:r w:rsidR="00904EA5">
          <w:rPr>
            <w:noProof/>
            <w:webHidden/>
          </w:rPr>
          <w:t>7</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96" w:history="1">
        <w:r w:rsidR="00904EA5" w:rsidRPr="00DB6781">
          <w:rPr>
            <w:rStyle w:val="aa"/>
            <w:noProof/>
            <w:lang w:eastAsia="zh-CN"/>
          </w:rPr>
          <w:t>6.5</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eastAsia="zh-CN"/>
          </w:rPr>
          <w:t>Use Case 5: Heterogeneous systems</w:t>
        </w:r>
        <w:r w:rsidR="00904EA5">
          <w:rPr>
            <w:noProof/>
            <w:webHidden/>
          </w:rPr>
          <w:tab/>
        </w:r>
        <w:r>
          <w:rPr>
            <w:noProof/>
            <w:webHidden/>
          </w:rPr>
          <w:fldChar w:fldCharType="begin"/>
        </w:r>
        <w:r w:rsidR="00904EA5">
          <w:rPr>
            <w:noProof/>
            <w:webHidden/>
          </w:rPr>
          <w:instrText xml:space="preserve"> PAGEREF _Toc317695296 \h </w:instrText>
        </w:r>
        <w:r>
          <w:rPr>
            <w:noProof/>
            <w:webHidden/>
          </w:rPr>
        </w:r>
        <w:r>
          <w:rPr>
            <w:noProof/>
            <w:webHidden/>
          </w:rPr>
          <w:fldChar w:fldCharType="separate"/>
        </w:r>
        <w:r w:rsidR="00904EA5">
          <w:rPr>
            <w:noProof/>
            <w:webHidden/>
          </w:rPr>
          <w:t>8</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97" w:history="1">
        <w:r w:rsidR="00904EA5" w:rsidRPr="00DB6781">
          <w:rPr>
            <w:rStyle w:val="aa"/>
            <w:noProof/>
            <w:lang w:eastAsia="zh-CN"/>
          </w:rPr>
          <w:t>6.6</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eastAsia="zh-CN"/>
          </w:rPr>
          <w:t>Use Case 6: Multipoint education usage</w:t>
        </w:r>
        <w:r w:rsidR="00904EA5">
          <w:rPr>
            <w:noProof/>
            <w:webHidden/>
          </w:rPr>
          <w:tab/>
        </w:r>
        <w:r>
          <w:rPr>
            <w:noProof/>
            <w:webHidden/>
          </w:rPr>
          <w:fldChar w:fldCharType="begin"/>
        </w:r>
        <w:r w:rsidR="00904EA5">
          <w:rPr>
            <w:noProof/>
            <w:webHidden/>
          </w:rPr>
          <w:instrText xml:space="preserve"> PAGEREF _Toc317695297 \h </w:instrText>
        </w:r>
        <w:r>
          <w:rPr>
            <w:noProof/>
            <w:webHidden/>
          </w:rPr>
        </w:r>
        <w:r>
          <w:rPr>
            <w:noProof/>
            <w:webHidden/>
          </w:rPr>
          <w:fldChar w:fldCharType="separate"/>
        </w:r>
        <w:r w:rsidR="00904EA5">
          <w:rPr>
            <w:noProof/>
            <w:webHidden/>
          </w:rPr>
          <w:t>9</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98" w:history="1">
        <w:r w:rsidR="00904EA5" w:rsidRPr="00DB6781">
          <w:rPr>
            <w:rStyle w:val="aa"/>
            <w:noProof/>
            <w:lang w:eastAsia="zh-CN"/>
          </w:rPr>
          <w:t>6.7</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eastAsia="zh-CN"/>
          </w:rPr>
          <w:t>Use case 7: Multipoint multiview (Virtual space)</w:t>
        </w:r>
        <w:r w:rsidR="00904EA5">
          <w:rPr>
            <w:noProof/>
            <w:webHidden/>
          </w:rPr>
          <w:tab/>
        </w:r>
        <w:r>
          <w:rPr>
            <w:noProof/>
            <w:webHidden/>
          </w:rPr>
          <w:fldChar w:fldCharType="begin"/>
        </w:r>
        <w:r w:rsidR="00904EA5">
          <w:rPr>
            <w:noProof/>
            <w:webHidden/>
          </w:rPr>
          <w:instrText xml:space="preserve"> PAGEREF _Toc317695298 \h </w:instrText>
        </w:r>
        <w:r>
          <w:rPr>
            <w:noProof/>
            <w:webHidden/>
          </w:rPr>
        </w:r>
        <w:r>
          <w:rPr>
            <w:noProof/>
            <w:webHidden/>
          </w:rPr>
          <w:fldChar w:fldCharType="separate"/>
        </w:r>
        <w:r w:rsidR="00904EA5">
          <w:rPr>
            <w:noProof/>
            <w:webHidden/>
          </w:rPr>
          <w:t>10</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299" w:history="1">
        <w:r w:rsidR="00904EA5" w:rsidRPr="00DB6781">
          <w:rPr>
            <w:rStyle w:val="aa"/>
            <w:noProof/>
            <w:lang w:eastAsia="zh-CN"/>
          </w:rPr>
          <w:t>6.8</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eastAsia="zh-CN"/>
          </w:rPr>
          <w:t>Use case 8: Legacy Interworking</w:t>
        </w:r>
        <w:r w:rsidR="00904EA5">
          <w:rPr>
            <w:noProof/>
            <w:webHidden/>
          </w:rPr>
          <w:tab/>
        </w:r>
        <w:r>
          <w:rPr>
            <w:noProof/>
            <w:webHidden/>
          </w:rPr>
          <w:fldChar w:fldCharType="begin"/>
        </w:r>
        <w:r w:rsidR="00904EA5">
          <w:rPr>
            <w:noProof/>
            <w:webHidden/>
          </w:rPr>
          <w:instrText xml:space="preserve"> PAGEREF _Toc317695299 \h </w:instrText>
        </w:r>
        <w:r>
          <w:rPr>
            <w:noProof/>
            <w:webHidden/>
          </w:rPr>
        </w:r>
        <w:r>
          <w:rPr>
            <w:noProof/>
            <w:webHidden/>
          </w:rPr>
          <w:fldChar w:fldCharType="separate"/>
        </w:r>
        <w:r w:rsidR="00904EA5">
          <w:rPr>
            <w:noProof/>
            <w:webHidden/>
          </w:rPr>
          <w:t>10</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300" w:history="1">
        <w:r w:rsidR="00904EA5" w:rsidRPr="00DB6781">
          <w:rPr>
            <w:rStyle w:val="aa"/>
            <w:noProof/>
            <w:lang w:val="en-US"/>
          </w:rPr>
          <w:t>7</w:t>
        </w:r>
        <w:r w:rsidR="00904EA5">
          <w:rPr>
            <w:rFonts w:asciiTheme="minorHAnsi" w:eastAsiaTheme="minorEastAsia" w:hAnsiTheme="minorHAnsi" w:cstheme="minorBidi"/>
            <w:noProof/>
            <w:kern w:val="2"/>
            <w:sz w:val="21"/>
            <w:szCs w:val="22"/>
            <w:lang w:val="en-US" w:eastAsia="zh-CN"/>
          </w:rPr>
          <w:tab/>
        </w:r>
        <w:r w:rsidR="00904EA5" w:rsidRPr="00DB6781">
          <w:rPr>
            <w:rStyle w:val="aa"/>
            <w:noProof/>
            <w:lang w:val="en-US"/>
          </w:rPr>
          <w:t>User experience requirements</w:t>
        </w:r>
        <w:r w:rsidR="00904EA5">
          <w:rPr>
            <w:noProof/>
            <w:webHidden/>
          </w:rPr>
          <w:tab/>
        </w:r>
        <w:r>
          <w:rPr>
            <w:noProof/>
            <w:webHidden/>
          </w:rPr>
          <w:fldChar w:fldCharType="begin"/>
        </w:r>
        <w:r w:rsidR="00904EA5">
          <w:rPr>
            <w:noProof/>
            <w:webHidden/>
          </w:rPr>
          <w:instrText xml:space="preserve"> PAGEREF _Toc317695300 \h </w:instrText>
        </w:r>
        <w:r>
          <w:rPr>
            <w:noProof/>
            <w:webHidden/>
          </w:rPr>
        </w:r>
        <w:r>
          <w:rPr>
            <w:noProof/>
            <w:webHidden/>
          </w:rPr>
          <w:fldChar w:fldCharType="separate"/>
        </w:r>
        <w:r w:rsidR="00904EA5">
          <w:rPr>
            <w:noProof/>
            <w:webHidden/>
          </w:rPr>
          <w:t>11</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301" w:history="1">
        <w:r w:rsidR="00904EA5" w:rsidRPr="00DB6781">
          <w:rPr>
            <w:rStyle w:val="aa"/>
            <w:noProof/>
            <w:lang w:eastAsia="zh-CN"/>
          </w:rPr>
          <w:t>8</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Functional requirements</w:t>
        </w:r>
        <w:r w:rsidR="00904EA5">
          <w:rPr>
            <w:noProof/>
            <w:webHidden/>
          </w:rPr>
          <w:tab/>
        </w:r>
        <w:r>
          <w:rPr>
            <w:noProof/>
            <w:webHidden/>
          </w:rPr>
          <w:fldChar w:fldCharType="begin"/>
        </w:r>
        <w:r w:rsidR="00904EA5">
          <w:rPr>
            <w:noProof/>
            <w:webHidden/>
          </w:rPr>
          <w:instrText xml:space="preserve"> PAGEREF _Toc317695301 \h </w:instrText>
        </w:r>
        <w:r>
          <w:rPr>
            <w:noProof/>
            <w:webHidden/>
          </w:rPr>
        </w:r>
        <w:r>
          <w:rPr>
            <w:noProof/>
            <w:webHidden/>
          </w:rPr>
          <w:fldChar w:fldCharType="separate"/>
        </w:r>
        <w:r w:rsidR="00904EA5">
          <w:rPr>
            <w:noProof/>
            <w:webHidden/>
          </w:rPr>
          <w:t>12</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302" w:history="1">
        <w:r w:rsidR="00904EA5" w:rsidRPr="00DB6781">
          <w:rPr>
            <w:rStyle w:val="aa"/>
            <w:noProof/>
          </w:rPr>
          <w:t>8.1</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Call control functions</w:t>
        </w:r>
        <w:r w:rsidR="00904EA5">
          <w:rPr>
            <w:noProof/>
            <w:webHidden/>
          </w:rPr>
          <w:tab/>
        </w:r>
        <w:r>
          <w:rPr>
            <w:noProof/>
            <w:webHidden/>
          </w:rPr>
          <w:fldChar w:fldCharType="begin"/>
        </w:r>
        <w:r w:rsidR="00904EA5">
          <w:rPr>
            <w:noProof/>
            <w:webHidden/>
          </w:rPr>
          <w:instrText xml:space="preserve"> PAGEREF _Toc317695302 \h </w:instrText>
        </w:r>
        <w:r>
          <w:rPr>
            <w:noProof/>
            <w:webHidden/>
          </w:rPr>
        </w:r>
        <w:r>
          <w:rPr>
            <w:noProof/>
            <w:webHidden/>
          </w:rPr>
          <w:fldChar w:fldCharType="separate"/>
        </w:r>
        <w:r w:rsidR="00904EA5">
          <w:rPr>
            <w:noProof/>
            <w:webHidden/>
          </w:rPr>
          <w:t>12</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303" w:history="1">
        <w:r w:rsidR="00904EA5" w:rsidRPr="00DB6781">
          <w:rPr>
            <w:rStyle w:val="aa"/>
            <w:noProof/>
          </w:rPr>
          <w:t>8.2</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Media control functions</w:t>
        </w:r>
        <w:r w:rsidR="00904EA5">
          <w:rPr>
            <w:noProof/>
            <w:webHidden/>
          </w:rPr>
          <w:tab/>
        </w:r>
        <w:r>
          <w:rPr>
            <w:noProof/>
            <w:webHidden/>
          </w:rPr>
          <w:fldChar w:fldCharType="begin"/>
        </w:r>
        <w:r w:rsidR="00904EA5">
          <w:rPr>
            <w:noProof/>
            <w:webHidden/>
          </w:rPr>
          <w:instrText xml:space="preserve"> PAGEREF _Toc317695303 \h </w:instrText>
        </w:r>
        <w:r>
          <w:rPr>
            <w:noProof/>
            <w:webHidden/>
          </w:rPr>
        </w:r>
        <w:r>
          <w:rPr>
            <w:noProof/>
            <w:webHidden/>
          </w:rPr>
          <w:fldChar w:fldCharType="separate"/>
        </w:r>
        <w:r w:rsidR="00904EA5">
          <w:rPr>
            <w:noProof/>
            <w:webHidden/>
          </w:rPr>
          <w:t>12</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304" w:history="1">
        <w:r w:rsidR="00904EA5" w:rsidRPr="00DB6781">
          <w:rPr>
            <w:rStyle w:val="aa"/>
            <w:noProof/>
          </w:rPr>
          <w:t>8.3</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Conference control functions</w:t>
        </w:r>
        <w:r w:rsidR="00904EA5">
          <w:rPr>
            <w:noProof/>
            <w:webHidden/>
          </w:rPr>
          <w:tab/>
        </w:r>
        <w:r>
          <w:rPr>
            <w:noProof/>
            <w:webHidden/>
          </w:rPr>
          <w:fldChar w:fldCharType="begin"/>
        </w:r>
        <w:r w:rsidR="00904EA5">
          <w:rPr>
            <w:noProof/>
            <w:webHidden/>
          </w:rPr>
          <w:instrText xml:space="preserve"> PAGEREF _Toc317695304 \h </w:instrText>
        </w:r>
        <w:r>
          <w:rPr>
            <w:noProof/>
            <w:webHidden/>
          </w:rPr>
        </w:r>
        <w:r>
          <w:rPr>
            <w:noProof/>
            <w:webHidden/>
          </w:rPr>
          <w:fldChar w:fldCharType="separate"/>
        </w:r>
        <w:r w:rsidR="00904EA5">
          <w:rPr>
            <w:noProof/>
            <w:webHidden/>
          </w:rPr>
          <w:t>12</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305" w:history="1">
        <w:r w:rsidR="00904EA5" w:rsidRPr="00DB6781">
          <w:rPr>
            <w:rStyle w:val="aa"/>
            <w:noProof/>
          </w:rPr>
          <w:t>8.4</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Collaboration functions</w:t>
        </w:r>
        <w:r w:rsidR="00904EA5">
          <w:rPr>
            <w:noProof/>
            <w:webHidden/>
          </w:rPr>
          <w:tab/>
        </w:r>
        <w:r>
          <w:rPr>
            <w:noProof/>
            <w:webHidden/>
          </w:rPr>
          <w:fldChar w:fldCharType="begin"/>
        </w:r>
        <w:r w:rsidR="00904EA5">
          <w:rPr>
            <w:noProof/>
            <w:webHidden/>
          </w:rPr>
          <w:instrText xml:space="preserve"> PAGEREF _Toc317695305 \h </w:instrText>
        </w:r>
        <w:r>
          <w:rPr>
            <w:noProof/>
            <w:webHidden/>
          </w:rPr>
        </w:r>
        <w:r>
          <w:rPr>
            <w:noProof/>
            <w:webHidden/>
          </w:rPr>
          <w:fldChar w:fldCharType="separate"/>
        </w:r>
        <w:r w:rsidR="00904EA5">
          <w:rPr>
            <w:noProof/>
            <w:webHidden/>
          </w:rPr>
          <w:t>13</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306" w:history="1">
        <w:r w:rsidR="00904EA5" w:rsidRPr="00DB6781">
          <w:rPr>
            <w:rStyle w:val="aa"/>
            <w:noProof/>
          </w:rPr>
          <w:t>8.5</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Other functions</w:t>
        </w:r>
        <w:r w:rsidR="00904EA5">
          <w:rPr>
            <w:noProof/>
            <w:webHidden/>
          </w:rPr>
          <w:tab/>
        </w:r>
        <w:r>
          <w:rPr>
            <w:noProof/>
            <w:webHidden/>
          </w:rPr>
          <w:fldChar w:fldCharType="begin"/>
        </w:r>
        <w:r w:rsidR="00904EA5">
          <w:rPr>
            <w:noProof/>
            <w:webHidden/>
          </w:rPr>
          <w:instrText xml:space="preserve"> PAGEREF _Toc317695306 \h </w:instrText>
        </w:r>
        <w:r>
          <w:rPr>
            <w:noProof/>
            <w:webHidden/>
          </w:rPr>
        </w:r>
        <w:r>
          <w:rPr>
            <w:noProof/>
            <w:webHidden/>
          </w:rPr>
          <w:fldChar w:fldCharType="separate"/>
        </w:r>
        <w:r w:rsidR="00904EA5">
          <w:rPr>
            <w:noProof/>
            <w:webHidden/>
          </w:rPr>
          <w:t>13</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307" w:history="1">
        <w:r w:rsidR="00904EA5" w:rsidRPr="00DB6781">
          <w:rPr>
            <w:rStyle w:val="aa"/>
            <w:noProof/>
          </w:rPr>
          <w:t>9</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Interoperability requirements</w:t>
        </w:r>
        <w:r w:rsidR="00904EA5">
          <w:rPr>
            <w:noProof/>
            <w:webHidden/>
          </w:rPr>
          <w:tab/>
        </w:r>
        <w:r>
          <w:rPr>
            <w:noProof/>
            <w:webHidden/>
          </w:rPr>
          <w:fldChar w:fldCharType="begin"/>
        </w:r>
        <w:r w:rsidR="00904EA5">
          <w:rPr>
            <w:noProof/>
            <w:webHidden/>
          </w:rPr>
          <w:instrText xml:space="preserve"> PAGEREF _Toc317695307 \h </w:instrText>
        </w:r>
        <w:r>
          <w:rPr>
            <w:noProof/>
            <w:webHidden/>
          </w:rPr>
        </w:r>
        <w:r>
          <w:rPr>
            <w:noProof/>
            <w:webHidden/>
          </w:rPr>
          <w:fldChar w:fldCharType="separate"/>
        </w:r>
        <w:r w:rsidR="00904EA5">
          <w:rPr>
            <w:noProof/>
            <w:webHidden/>
          </w:rPr>
          <w:t>13</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308" w:history="1">
        <w:r w:rsidR="00904EA5" w:rsidRPr="00DB6781">
          <w:rPr>
            <w:rStyle w:val="aa"/>
            <w:noProof/>
          </w:rPr>
          <w:t>9.1</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Interoperation with traditional systems</w:t>
        </w:r>
        <w:r w:rsidR="00904EA5">
          <w:rPr>
            <w:noProof/>
            <w:webHidden/>
          </w:rPr>
          <w:tab/>
        </w:r>
        <w:r>
          <w:rPr>
            <w:noProof/>
            <w:webHidden/>
          </w:rPr>
          <w:fldChar w:fldCharType="begin"/>
        </w:r>
        <w:r w:rsidR="00904EA5">
          <w:rPr>
            <w:noProof/>
            <w:webHidden/>
          </w:rPr>
          <w:instrText xml:space="preserve"> PAGEREF _Toc317695308 \h </w:instrText>
        </w:r>
        <w:r>
          <w:rPr>
            <w:noProof/>
            <w:webHidden/>
          </w:rPr>
        </w:r>
        <w:r>
          <w:rPr>
            <w:noProof/>
            <w:webHidden/>
          </w:rPr>
          <w:fldChar w:fldCharType="separate"/>
        </w:r>
        <w:r w:rsidR="00904EA5">
          <w:rPr>
            <w:noProof/>
            <w:webHidden/>
          </w:rPr>
          <w:t>13</w:t>
        </w:r>
        <w:r>
          <w:rPr>
            <w:noProof/>
            <w:webHidden/>
          </w:rPr>
          <w:fldChar w:fldCharType="end"/>
        </w:r>
      </w:hyperlink>
    </w:p>
    <w:p w:rsidR="00904EA5" w:rsidRDefault="00D71E7A">
      <w:pPr>
        <w:pStyle w:val="21"/>
        <w:rPr>
          <w:rFonts w:asciiTheme="minorHAnsi" w:eastAsiaTheme="minorEastAsia" w:hAnsiTheme="minorHAnsi" w:cstheme="minorBidi"/>
          <w:noProof/>
          <w:kern w:val="2"/>
          <w:sz w:val="21"/>
          <w:szCs w:val="22"/>
          <w:lang w:val="en-US" w:eastAsia="zh-CN"/>
        </w:rPr>
      </w:pPr>
      <w:hyperlink w:anchor="_Toc317695309" w:history="1">
        <w:r w:rsidR="00904EA5" w:rsidRPr="00DB6781">
          <w:rPr>
            <w:rStyle w:val="aa"/>
            <w:noProof/>
          </w:rPr>
          <w:t>9.2</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Interoperation between telepresence systems</w:t>
        </w:r>
        <w:r w:rsidR="00904EA5">
          <w:rPr>
            <w:noProof/>
            <w:webHidden/>
          </w:rPr>
          <w:tab/>
        </w:r>
        <w:r>
          <w:rPr>
            <w:noProof/>
            <w:webHidden/>
          </w:rPr>
          <w:fldChar w:fldCharType="begin"/>
        </w:r>
        <w:r w:rsidR="00904EA5">
          <w:rPr>
            <w:noProof/>
            <w:webHidden/>
          </w:rPr>
          <w:instrText xml:space="preserve"> PAGEREF _Toc317695309 \h </w:instrText>
        </w:r>
        <w:r>
          <w:rPr>
            <w:noProof/>
            <w:webHidden/>
          </w:rPr>
        </w:r>
        <w:r>
          <w:rPr>
            <w:noProof/>
            <w:webHidden/>
          </w:rPr>
          <w:fldChar w:fldCharType="separate"/>
        </w:r>
        <w:r w:rsidR="00904EA5">
          <w:rPr>
            <w:noProof/>
            <w:webHidden/>
          </w:rPr>
          <w:t>13</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310" w:history="1">
        <w:r w:rsidR="00904EA5" w:rsidRPr="00DB6781">
          <w:rPr>
            <w:rStyle w:val="aa"/>
            <w:noProof/>
          </w:rPr>
          <w:t>10</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Network requirements</w:t>
        </w:r>
        <w:r w:rsidR="00904EA5">
          <w:rPr>
            <w:noProof/>
            <w:webHidden/>
          </w:rPr>
          <w:tab/>
        </w:r>
        <w:r>
          <w:rPr>
            <w:noProof/>
            <w:webHidden/>
          </w:rPr>
          <w:fldChar w:fldCharType="begin"/>
        </w:r>
        <w:r w:rsidR="00904EA5">
          <w:rPr>
            <w:noProof/>
            <w:webHidden/>
          </w:rPr>
          <w:instrText xml:space="preserve"> PAGEREF _Toc317695310 \h </w:instrText>
        </w:r>
        <w:r>
          <w:rPr>
            <w:noProof/>
            <w:webHidden/>
          </w:rPr>
        </w:r>
        <w:r>
          <w:rPr>
            <w:noProof/>
            <w:webHidden/>
          </w:rPr>
          <w:fldChar w:fldCharType="separate"/>
        </w:r>
        <w:r w:rsidR="00904EA5">
          <w:rPr>
            <w:noProof/>
            <w:webHidden/>
          </w:rPr>
          <w:t>14</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311" w:history="1">
        <w:r w:rsidR="00904EA5" w:rsidRPr="00DB6781">
          <w:rPr>
            <w:rStyle w:val="aa"/>
            <w:noProof/>
          </w:rPr>
          <w:t>11</w:t>
        </w:r>
        <w:r w:rsidR="00904EA5">
          <w:rPr>
            <w:rFonts w:asciiTheme="minorHAnsi" w:eastAsiaTheme="minorEastAsia" w:hAnsiTheme="minorHAnsi" w:cstheme="minorBidi"/>
            <w:noProof/>
            <w:kern w:val="2"/>
            <w:sz w:val="21"/>
            <w:szCs w:val="22"/>
            <w:lang w:val="en-US" w:eastAsia="zh-CN"/>
          </w:rPr>
          <w:tab/>
        </w:r>
        <w:r w:rsidR="00904EA5" w:rsidRPr="00DB6781">
          <w:rPr>
            <w:rStyle w:val="aa"/>
            <w:noProof/>
          </w:rPr>
          <w:t>Security requirements</w:t>
        </w:r>
        <w:r w:rsidR="00904EA5">
          <w:rPr>
            <w:noProof/>
            <w:webHidden/>
          </w:rPr>
          <w:tab/>
        </w:r>
        <w:r>
          <w:rPr>
            <w:noProof/>
            <w:webHidden/>
          </w:rPr>
          <w:fldChar w:fldCharType="begin"/>
        </w:r>
        <w:r w:rsidR="00904EA5">
          <w:rPr>
            <w:noProof/>
            <w:webHidden/>
          </w:rPr>
          <w:instrText xml:space="preserve"> PAGEREF _Toc317695311 \h </w:instrText>
        </w:r>
        <w:r>
          <w:rPr>
            <w:noProof/>
            <w:webHidden/>
          </w:rPr>
        </w:r>
        <w:r>
          <w:rPr>
            <w:noProof/>
            <w:webHidden/>
          </w:rPr>
          <w:fldChar w:fldCharType="separate"/>
        </w:r>
        <w:r w:rsidR="00904EA5">
          <w:rPr>
            <w:noProof/>
            <w:webHidden/>
          </w:rPr>
          <w:t>14</w:t>
        </w:r>
        <w:r>
          <w:rPr>
            <w:noProof/>
            <w:webHidden/>
          </w:rPr>
          <w:fldChar w:fldCharType="end"/>
        </w:r>
      </w:hyperlink>
    </w:p>
    <w:p w:rsidR="00904EA5" w:rsidRDefault="00D71E7A">
      <w:pPr>
        <w:pStyle w:val="11"/>
        <w:rPr>
          <w:rFonts w:asciiTheme="minorHAnsi" w:eastAsiaTheme="minorEastAsia" w:hAnsiTheme="minorHAnsi" w:cstheme="minorBidi"/>
          <w:noProof/>
          <w:kern w:val="2"/>
          <w:sz w:val="21"/>
          <w:szCs w:val="22"/>
          <w:lang w:val="en-US" w:eastAsia="zh-CN"/>
        </w:rPr>
      </w:pPr>
      <w:hyperlink w:anchor="_Toc317695312" w:history="1">
        <w:r w:rsidR="00904EA5" w:rsidRPr="00DB6781">
          <w:rPr>
            <w:rStyle w:val="aa"/>
            <w:noProof/>
          </w:rPr>
          <w:t>Annex A  &lt;</w:t>
        </w:r>
        <w:r w:rsidR="00904EA5" w:rsidRPr="00DB6781">
          <w:rPr>
            <w:rStyle w:val="aa"/>
            <w:noProof/>
            <w:highlight w:val="yellow"/>
          </w:rPr>
          <w:t>Annex Title - placeholder</w:t>
        </w:r>
        <w:r w:rsidR="00904EA5" w:rsidRPr="00DB6781">
          <w:rPr>
            <w:rStyle w:val="aa"/>
            <w:noProof/>
          </w:rPr>
          <w:t>&gt;</w:t>
        </w:r>
        <w:r w:rsidR="00904EA5">
          <w:rPr>
            <w:noProof/>
            <w:webHidden/>
          </w:rPr>
          <w:tab/>
        </w:r>
        <w:r>
          <w:rPr>
            <w:noProof/>
            <w:webHidden/>
          </w:rPr>
          <w:fldChar w:fldCharType="begin"/>
        </w:r>
        <w:r w:rsidR="00904EA5">
          <w:rPr>
            <w:noProof/>
            <w:webHidden/>
          </w:rPr>
          <w:instrText xml:space="preserve"> PAGEREF _Toc317695312 \h </w:instrText>
        </w:r>
        <w:r>
          <w:rPr>
            <w:noProof/>
            <w:webHidden/>
          </w:rPr>
        </w:r>
        <w:r>
          <w:rPr>
            <w:noProof/>
            <w:webHidden/>
          </w:rPr>
          <w:fldChar w:fldCharType="separate"/>
        </w:r>
        <w:r w:rsidR="00904EA5">
          <w:rPr>
            <w:noProof/>
            <w:webHidden/>
          </w:rPr>
          <w:t>14</w:t>
        </w:r>
        <w:r>
          <w:rPr>
            <w:noProof/>
            <w:webHidden/>
          </w:rPr>
          <w:fldChar w:fldCharType="end"/>
        </w:r>
      </w:hyperlink>
    </w:p>
    <w:p w:rsidR="00293111" w:rsidRDefault="00D71E7A" w:rsidP="005022D3">
      <w:pPr>
        <w:tabs>
          <w:tab w:val="left" w:leader="dot" w:pos="9356"/>
        </w:tabs>
        <w:rPr>
          <w:rFonts w:eastAsia="Batang"/>
        </w:rPr>
      </w:pPr>
      <w:r>
        <w:rPr>
          <w:rFonts w:eastAsia="Batang"/>
        </w:rPr>
        <w:fldChar w:fldCharType="end"/>
      </w:r>
    </w:p>
    <w:p w:rsidR="00904EA5" w:rsidRDefault="00904EA5" w:rsidP="005022D3">
      <w:pPr>
        <w:tabs>
          <w:tab w:val="left" w:leader="dot" w:pos="9356"/>
        </w:tabs>
      </w:pPr>
    </w:p>
    <w:p w:rsidR="00293111" w:rsidRPr="002E5A90" w:rsidRDefault="00293111" w:rsidP="002E5A90">
      <w:pPr>
        <w:keepNext/>
        <w:jc w:val="center"/>
        <w:rPr>
          <w:b/>
          <w:bCs/>
        </w:rPr>
      </w:pPr>
      <w:r w:rsidRPr="002E5A90">
        <w:rPr>
          <w:b/>
          <w:bCs/>
        </w:rPr>
        <w:lastRenderedPageBreak/>
        <w:t>List of Tables</w:t>
      </w:r>
    </w:p>
    <w:tbl>
      <w:tblPr>
        <w:tblW w:w="0" w:type="auto"/>
        <w:tblLook w:val="04A0"/>
      </w:tblPr>
      <w:tblGrid>
        <w:gridCol w:w="9855"/>
      </w:tblGrid>
      <w:tr w:rsidR="00293111" w:rsidRPr="0060241A" w:rsidTr="006532A2">
        <w:trPr>
          <w:tblHeader/>
        </w:trPr>
        <w:tc>
          <w:tcPr>
            <w:tcW w:w="9855" w:type="dxa"/>
          </w:tcPr>
          <w:p w:rsidR="00293111" w:rsidRDefault="00293111" w:rsidP="00293111">
            <w:pPr>
              <w:pStyle w:val="toc0"/>
            </w:pPr>
            <w:r w:rsidRPr="005A1A1A">
              <w:t>Page</w:t>
            </w:r>
          </w:p>
        </w:tc>
      </w:tr>
      <w:tr w:rsidR="00293111" w:rsidRPr="0060241A" w:rsidTr="006532A2">
        <w:tc>
          <w:tcPr>
            <w:tcW w:w="9855" w:type="dxa"/>
          </w:tcPr>
          <w:p w:rsidR="00293111" w:rsidRPr="0060241A" w:rsidRDefault="00D71E7A" w:rsidP="006532A2">
            <w:pPr>
              <w:pStyle w:val="ac"/>
              <w:rPr>
                <w:rFonts w:eastAsia="Times New Roman"/>
              </w:rPr>
            </w:pPr>
            <w:r w:rsidRPr="0060241A">
              <w:rPr>
                <w:rFonts w:eastAsia="Times New Roman"/>
              </w:rPr>
              <w:fldChar w:fldCharType="begin"/>
            </w:r>
            <w:r w:rsidR="00293111" w:rsidRPr="0060241A">
              <w:rPr>
                <w:rFonts w:eastAsia="Times New Roman"/>
              </w:rPr>
              <w:instrText xml:space="preserve"> TOC \h \z \t "Table_No &amp; title" \c </w:instrText>
            </w:r>
            <w:r w:rsidRPr="0060241A">
              <w:rPr>
                <w:rFonts w:eastAsia="Times New Roman"/>
              </w:rPr>
              <w:fldChar w:fldCharType="separate"/>
            </w:r>
            <w:r w:rsidR="00293111">
              <w:rPr>
                <w:rFonts w:eastAsia="Times New Roman"/>
                <w:b/>
                <w:bCs/>
                <w:noProof/>
                <w:lang w:val="en-US"/>
              </w:rPr>
              <w:t>No table of figures entries found.</w:t>
            </w:r>
            <w:r w:rsidRPr="0060241A">
              <w:rPr>
                <w:rFonts w:eastAsia="Times New Roman"/>
              </w:rPr>
              <w:fldChar w:fldCharType="end"/>
            </w:r>
          </w:p>
        </w:tc>
      </w:tr>
    </w:tbl>
    <w:p w:rsidR="00293111" w:rsidRDefault="00293111" w:rsidP="00293111"/>
    <w:p w:rsidR="00293111" w:rsidRPr="002E5A90" w:rsidRDefault="00293111" w:rsidP="002E5A90">
      <w:pPr>
        <w:keepNext/>
        <w:jc w:val="center"/>
        <w:rPr>
          <w:b/>
          <w:bCs/>
        </w:rPr>
      </w:pPr>
      <w:r w:rsidRPr="002E5A90">
        <w:rPr>
          <w:b/>
          <w:bCs/>
        </w:rPr>
        <w:t>List of Figures</w:t>
      </w:r>
    </w:p>
    <w:tbl>
      <w:tblPr>
        <w:tblW w:w="0" w:type="auto"/>
        <w:tblLook w:val="04A0"/>
      </w:tblPr>
      <w:tblGrid>
        <w:gridCol w:w="9855"/>
      </w:tblGrid>
      <w:tr w:rsidR="00293111" w:rsidRPr="0060241A" w:rsidTr="006532A2">
        <w:trPr>
          <w:tblHeader/>
        </w:trPr>
        <w:tc>
          <w:tcPr>
            <w:tcW w:w="9855" w:type="dxa"/>
          </w:tcPr>
          <w:p w:rsidR="00293111" w:rsidRDefault="00293111" w:rsidP="00293111">
            <w:pPr>
              <w:pStyle w:val="toc0"/>
            </w:pPr>
            <w:r w:rsidRPr="005A1A1A">
              <w:t>Page</w:t>
            </w:r>
          </w:p>
        </w:tc>
      </w:tr>
      <w:tr w:rsidR="00293111" w:rsidRPr="0060241A" w:rsidTr="006532A2">
        <w:tc>
          <w:tcPr>
            <w:tcW w:w="9855" w:type="dxa"/>
          </w:tcPr>
          <w:p w:rsidR="00293111" w:rsidRPr="0060241A" w:rsidRDefault="00D71E7A" w:rsidP="006532A2">
            <w:pPr>
              <w:pStyle w:val="ac"/>
              <w:rPr>
                <w:rFonts w:eastAsia="Times New Roman"/>
              </w:rPr>
            </w:pPr>
            <w:r w:rsidRPr="0060241A">
              <w:rPr>
                <w:rFonts w:eastAsia="Times New Roman"/>
              </w:rPr>
              <w:fldChar w:fldCharType="begin"/>
            </w:r>
            <w:r w:rsidR="00293111" w:rsidRPr="0060241A">
              <w:rPr>
                <w:rFonts w:eastAsia="Times New Roman"/>
              </w:rPr>
              <w:instrText xml:space="preserve"> TOC \h \z \t "Figure_No &amp; title" \c </w:instrText>
            </w:r>
            <w:r w:rsidRPr="0060241A">
              <w:rPr>
                <w:rFonts w:eastAsia="Times New Roman"/>
              </w:rPr>
              <w:fldChar w:fldCharType="separate"/>
            </w:r>
            <w:r w:rsidR="00293111">
              <w:rPr>
                <w:rFonts w:eastAsia="Times New Roman"/>
                <w:b/>
                <w:bCs/>
                <w:noProof/>
                <w:lang w:val="en-US"/>
              </w:rPr>
              <w:t>No table of figures entries found.</w:t>
            </w:r>
            <w:r w:rsidRPr="0060241A">
              <w:rPr>
                <w:rFonts w:eastAsia="Times New Roman"/>
              </w:rPr>
              <w:fldChar w:fldCharType="end"/>
            </w:r>
          </w:p>
        </w:tc>
      </w:tr>
    </w:tbl>
    <w:p w:rsidR="00622EAB" w:rsidRDefault="00622EAB" w:rsidP="00293111"/>
    <w:p w:rsidR="00622EAB" w:rsidRDefault="00622EAB">
      <w:pPr>
        <w:tabs>
          <w:tab w:val="clear" w:pos="794"/>
          <w:tab w:val="clear" w:pos="1191"/>
          <w:tab w:val="clear" w:pos="1588"/>
          <w:tab w:val="clear" w:pos="1985"/>
        </w:tabs>
        <w:overflowPunct/>
        <w:autoSpaceDE/>
        <w:autoSpaceDN/>
        <w:adjustRightInd/>
        <w:spacing w:before="0"/>
        <w:textAlignment w:val="auto"/>
      </w:pPr>
      <w:r>
        <w:br w:type="page"/>
      </w:r>
    </w:p>
    <w:p w:rsidR="00293111" w:rsidRDefault="00293111" w:rsidP="00293111"/>
    <w:p w:rsidR="002A6715" w:rsidRPr="005E4706" w:rsidRDefault="002A6715" w:rsidP="00293111">
      <w:pPr>
        <w:pStyle w:val="RecNo"/>
        <w:rPr>
          <w:lang w:eastAsia="zh-CN"/>
        </w:rPr>
      </w:pPr>
      <w:r w:rsidRPr="005E4706">
        <w:t>Draft new Recommendation F.TPS-</w:t>
      </w:r>
      <w:proofErr w:type="spellStart"/>
      <w:r w:rsidRPr="005E4706">
        <w:t>Reqs</w:t>
      </w:r>
      <w:proofErr w:type="spellEnd"/>
    </w:p>
    <w:p w:rsidR="002A6715" w:rsidRPr="005E4706" w:rsidRDefault="002A6715" w:rsidP="00293111">
      <w:pPr>
        <w:pStyle w:val="Rectitle"/>
        <w:rPr>
          <w:lang w:eastAsia="zh-CN"/>
        </w:rPr>
      </w:pPr>
      <w:r w:rsidRPr="005E4706">
        <w:t>Definitions, requirements, and use cases for Telepresence Systems</w:t>
      </w:r>
    </w:p>
    <w:p w:rsidR="002A6715" w:rsidRPr="005E4706" w:rsidRDefault="002A6715" w:rsidP="002A6715">
      <w:pPr>
        <w:pStyle w:val="Headingb"/>
      </w:pPr>
      <w:r w:rsidRPr="005E4706">
        <w:t>Summary</w:t>
      </w:r>
    </w:p>
    <w:p w:rsidR="002A6715" w:rsidRPr="005E4706" w:rsidRDefault="002A6715" w:rsidP="002A6715">
      <w:r w:rsidRPr="005E4706">
        <w:t>&lt;Mandatory material&gt;</w:t>
      </w:r>
    </w:p>
    <w:p w:rsidR="002A6715" w:rsidRPr="005E4706" w:rsidRDefault="002A6715" w:rsidP="002A6715">
      <w:pPr>
        <w:pStyle w:val="Headingb"/>
      </w:pPr>
      <w:r w:rsidRPr="005E4706">
        <w:t>Keywords</w:t>
      </w:r>
    </w:p>
    <w:p w:rsidR="002A6715" w:rsidRPr="005E4706" w:rsidRDefault="002A6715" w:rsidP="002A6715">
      <w:r w:rsidRPr="005E4706">
        <w:t>&lt;Optional&gt;</w:t>
      </w:r>
    </w:p>
    <w:p w:rsidR="002A6715" w:rsidRPr="005E4706" w:rsidRDefault="002A6715" w:rsidP="002A6715">
      <w:pPr>
        <w:pStyle w:val="Headingb"/>
      </w:pPr>
      <w:r w:rsidRPr="005E4706">
        <w:t>Introduction</w:t>
      </w:r>
    </w:p>
    <w:p w:rsidR="002A6715" w:rsidRPr="005E4706" w:rsidRDefault="002A6715" w:rsidP="002A6715">
      <w:r w:rsidRPr="005E4706">
        <w:t>&lt;Optional - This clause should appear only if it contains information different from Scope and Summary&gt;</w:t>
      </w:r>
    </w:p>
    <w:p w:rsidR="002A6715" w:rsidRPr="005E4706" w:rsidRDefault="002A6715" w:rsidP="00C2431D">
      <w:pPr>
        <w:pStyle w:val="1"/>
      </w:pPr>
      <w:bookmarkStart w:id="7" w:name="_Toc299007230"/>
      <w:bookmarkStart w:id="8" w:name="_Toc317695284"/>
      <w:r w:rsidRPr="005E4706">
        <w:t>1</w:t>
      </w:r>
      <w:r w:rsidRPr="005E4706">
        <w:tab/>
        <w:t>Scope</w:t>
      </w:r>
      <w:bookmarkEnd w:id="7"/>
      <w:bookmarkEnd w:id="8"/>
    </w:p>
    <w:p w:rsidR="002A6715" w:rsidRPr="006532A2" w:rsidRDefault="002A6715" w:rsidP="006532A2">
      <w:pPr>
        <w:rPr>
          <w:i/>
          <w:iCs/>
          <w:highlight w:val="yellow"/>
        </w:rPr>
      </w:pPr>
      <w:r w:rsidRPr="006532A2">
        <w:rPr>
          <w:i/>
          <w:iCs/>
          <w:highlight w:val="yellow"/>
        </w:rPr>
        <w:t xml:space="preserve">  </w:t>
      </w:r>
    </w:p>
    <w:p w:rsidR="002A6715" w:rsidRPr="00C2431D" w:rsidRDefault="002A6715" w:rsidP="00F26C37">
      <w:r w:rsidRPr="00C2431D">
        <w:t xml:space="preserve">This Recommendation provides definitions, use cases and functional requirements for telepresence systems. Specific requirements include those for: </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Call control 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Media</w:t>
      </w:r>
      <w:r w:rsidRPr="006532A2">
        <w:rPr>
          <w:rFonts w:hint="eastAsia"/>
        </w:rPr>
        <w:t xml:space="preserve"> </w:t>
      </w:r>
      <w:r w:rsidRPr="00F26C37">
        <w:t>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6532A2">
        <w:rPr>
          <w:rFonts w:hint="eastAsia"/>
        </w:rPr>
        <w:t>Conference</w:t>
      </w:r>
      <w:r w:rsidRPr="00F26C37">
        <w:t xml:space="preserve"> 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Collaboration</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Inter-operability</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Network</w:t>
      </w:r>
    </w:p>
    <w:p w:rsidR="00FA1E8A" w:rsidRDefault="002A6715" w:rsidP="00FA1E8A">
      <w:pPr>
        <w:numPr>
          <w:ilvl w:val="0"/>
          <w:numId w:val="11"/>
        </w:numPr>
        <w:tabs>
          <w:tab w:val="clear" w:pos="794"/>
          <w:tab w:val="clear" w:pos="1191"/>
          <w:tab w:val="clear" w:pos="1588"/>
          <w:tab w:val="clear" w:pos="1985"/>
        </w:tabs>
        <w:ind w:left="567" w:hanging="567"/>
      </w:pPr>
      <w:r w:rsidRPr="00F26C37">
        <w:t>Security</w:t>
      </w:r>
    </w:p>
    <w:p w:rsidR="00FA1E8A" w:rsidRDefault="00FA1E8A" w:rsidP="00FA1E8A">
      <w:pPr>
        <w:tabs>
          <w:tab w:val="clear" w:pos="794"/>
          <w:tab w:val="clear" w:pos="1191"/>
          <w:tab w:val="clear" w:pos="1588"/>
          <w:tab w:val="clear" w:pos="1985"/>
        </w:tabs>
      </w:pPr>
    </w:p>
    <w:p w:rsidR="00FA1E8A" w:rsidRDefault="00FA1E8A" w:rsidP="00FA1E8A">
      <w:pPr>
        <w:tabs>
          <w:tab w:val="clear" w:pos="794"/>
          <w:tab w:val="clear" w:pos="1191"/>
          <w:tab w:val="clear" w:pos="1588"/>
          <w:tab w:val="clear" w:pos="1985"/>
        </w:tabs>
      </w:pPr>
      <w:r>
        <w:t>The requirements in this Recommendation relate to functions that a Telepresence system shall support. That is, a Telepresence system should be able to provide the functions in its design or by utilising existing mechanisms. It does not mean that the requirement must be implemented. The requirements do not mandate the deployment of a particular function. For example: Whilst a telepresence system should support mechanisms for assured QoS, it may be deployed to a network where these are not needed.</w:t>
      </w:r>
    </w:p>
    <w:p w:rsidR="00FA1E8A" w:rsidRPr="00F26C37" w:rsidRDefault="00FA1E8A" w:rsidP="00FA1E8A">
      <w:pPr>
        <w:tabs>
          <w:tab w:val="clear" w:pos="794"/>
          <w:tab w:val="clear" w:pos="1191"/>
          <w:tab w:val="clear" w:pos="1588"/>
          <w:tab w:val="clear" w:pos="1985"/>
        </w:tabs>
      </w:pPr>
      <w:r>
        <w:t>Unless the requirement mentions a specific function or device the requirements listed in this Recommendation apply to a Telepresence system as a whole. The inclusion of a requirement does not necessarily mean that something new is needed for the support of Telepresence. For example whilst there may be a requirement to support QoS for Telepresence, ultimately existing QoS mechanisms may be utilised for this.</w:t>
      </w:r>
    </w:p>
    <w:p w:rsidR="002A6715" w:rsidRPr="005E4706" w:rsidRDefault="002A6715" w:rsidP="00C2431D">
      <w:pPr>
        <w:pStyle w:val="1"/>
      </w:pPr>
      <w:bookmarkStart w:id="9" w:name="_Toc299007231"/>
      <w:bookmarkStart w:id="10" w:name="_Toc317695285"/>
      <w:r w:rsidRPr="005E4706">
        <w:t>2</w:t>
      </w:r>
      <w:r w:rsidRPr="005E4706">
        <w:tab/>
        <w:t>References</w:t>
      </w:r>
      <w:bookmarkEnd w:id="9"/>
      <w:bookmarkEnd w:id="10"/>
    </w:p>
    <w:p w:rsidR="002A6715" w:rsidRPr="005E4706" w:rsidRDefault="002A6715" w:rsidP="002A6715">
      <w:r w:rsidRPr="005E4706">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w:t>
      </w:r>
      <w:r w:rsidRPr="005E4706">
        <w:lastRenderedPageBreak/>
        <w:t>users of this Recommendation are therefore encouraged to investigate the possibility of applying the most recent edition of the Recommendations and other references listed below. A list of the currently valid ITU-T Recommendations is regularly published.</w:t>
      </w:r>
    </w:p>
    <w:p w:rsidR="002A6715" w:rsidRPr="005E4706" w:rsidRDefault="002A6715" w:rsidP="002A6715">
      <w:r w:rsidRPr="005E4706">
        <w:t>The reference to a document within this Recommendation does not give it, as a stand-alone document, the status of a Recommendation.</w:t>
      </w:r>
    </w:p>
    <w:p w:rsidR="00FA1E8A" w:rsidRDefault="00FA1E8A" w:rsidP="00FA1E8A">
      <w:pPr>
        <w:pStyle w:val="Reftext"/>
      </w:pPr>
      <w:r w:rsidRPr="00F26C37">
        <w:t>[</w:t>
      </w:r>
      <w:r>
        <w:t xml:space="preserve">ITU-T </w:t>
      </w:r>
      <w:r w:rsidRPr="00F26C37">
        <w:t>H</w:t>
      </w:r>
      <w:r>
        <w:t>.239</w:t>
      </w:r>
      <w:r w:rsidRPr="00F26C37">
        <w:t>]</w:t>
      </w:r>
      <w:r w:rsidRPr="00F26C37">
        <w:tab/>
        <w:t xml:space="preserve">ITU-T Recommendation </w:t>
      </w:r>
      <w:r>
        <w:t>H.</w:t>
      </w:r>
      <w:r w:rsidRPr="00DB7996">
        <w:t>239</w:t>
      </w:r>
      <w:r w:rsidRPr="00C7252D">
        <w:t xml:space="preserve"> </w:t>
      </w:r>
      <w:r w:rsidRPr="00DB7996">
        <w:t>(</w:t>
      </w:r>
      <w:r>
        <w:t>09/05</w:t>
      </w:r>
      <w:r w:rsidRPr="00F26C37">
        <w:t xml:space="preserve">), </w:t>
      </w:r>
      <w:r w:rsidRPr="00DB7996">
        <w:rPr>
          <w:i/>
          <w:iCs/>
        </w:rPr>
        <w:t>Role management and additional media channels for H.300-series terminals</w:t>
      </w:r>
      <w:r>
        <w:t>.</w:t>
      </w:r>
    </w:p>
    <w:p w:rsidR="00FA1E8A" w:rsidRDefault="00FA1E8A" w:rsidP="00FA1E8A">
      <w:pPr>
        <w:pStyle w:val="Reftext"/>
      </w:pPr>
      <w:r>
        <w:t>[ITU-T H.241]</w:t>
      </w:r>
      <w:r>
        <w:tab/>
      </w:r>
      <w:r w:rsidRPr="00F26C37">
        <w:t xml:space="preserve">ITU-T Recommendation </w:t>
      </w:r>
      <w:r>
        <w:t>H.241</w:t>
      </w:r>
      <w:r w:rsidRPr="00C7252D">
        <w:t xml:space="preserve"> </w:t>
      </w:r>
      <w:r w:rsidRPr="00F26C37">
        <w:t>(</w:t>
      </w:r>
      <w:r>
        <w:t>05/06</w:t>
      </w:r>
      <w:r w:rsidRPr="00F26C37">
        <w:t xml:space="preserve">), </w:t>
      </w:r>
      <w:r w:rsidRPr="00DB7996">
        <w:rPr>
          <w:i/>
          <w:iCs/>
        </w:rPr>
        <w:t>Extended video procedures and control signals for H.300-series terminals</w:t>
      </w:r>
      <w:r>
        <w:t>.</w:t>
      </w:r>
    </w:p>
    <w:p w:rsidR="00FA1E8A" w:rsidRDefault="00FA1E8A" w:rsidP="00FA1E8A">
      <w:pPr>
        <w:pStyle w:val="Reftext"/>
      </w:pPr>
      <w:r>
        <w:t>[ITU-T H.243]</w:t>
      </w:r>
      <w:r>
        <w:tab/>
      </w:r>
      <w:r w:rsidRPr="00F26C37">
        <w:t xml:space="preserve">ITU-T Recommendation </w:t>
      </w:r>
      <w:r>
        <w:t>H.243</w:t>
      </w:r>
      <w:r w:rsidRPr="00C956B6">
        <w:t xml:space="preserve"> </w:t>
      </w:r>
      <w:r w:rsidRPr="00F26C37">
        <w:t>(</w:t>
      </w:r>
      <w:r>
        <w:t>10/05</w:t>
      </w:r>
      <w:r w:rsidRPr="00F26C37">
        <w:t xml:space="preserve">), </w:t>
      </w:r>
      <w:r w:rsidRPr="00DB7996">
        <w:rPr>
          <w:i/>
          <w:iCs/>
        </w:rPr>
        <w:t xml:space="preserve">Procedures for establishing communication between three or more audiovisual terminals using digital channels up to 1920 </w:t>
      </w:r>
      <w:proofErr w:type="spellStart"/>
      <w:r w:rsidRPr="00DB7996">
        <w:rPr>
          <w:i/>
          <w:iCs/>
        </w:rPr>
        <w:t>kbit</w:t>
      </w:r>
      <w:proofErr w:type="spellEnd"/>
      <w:r w:rsidRPr="00DB7996">
        <w:rPr>
          <w:i/>
          <w:iCs/>
        </w:rPr>
        <w:t>/s</w:t>
      </w:r>
      <w:r>
        <w:t>.</w:t>
      </w:r>
    </w:p>
    <w:p w:rsidR="002A6715" w:rsidRPr="00F26C37" w:rsidRDefault="002A6715" w:rsidP="00F26C37">
      <w:pPr>
        <w:pStyle w:val="Reftext"/>
      </w:pPr>
      <w:r w:rsidRPr="00F26C37">
        <w:t>[H/F.TPS-Arch]</w:t>
      </w:r>
      <w:r w:rsidRPr="00F26C37">
        <w:tab/>
      </w:r>
      <w:proofErr w:type="gramStart"/>
      <w:r w:rsidRPr="00F26C37">
        <w:t>ITU-T Recommendation X.</w:t>
      </w:r>
      <w:r w:rsidRPr="00F26C37">
        <w:rPr>
          <w:highlight w:val="yellow"/>
        </w:rPr>
        <w:t xml:space="preserve">yyy </w:t>
      </w:r>
      <w:r w:rsidRPr="00F26C37">
        <w:t xml:space="preserve">(date), </w:t>
      </w:r>
      <w:r w:rsidRPr="00F26C37">
        <w:rPr>
          <w:i/>
          <w:iCs/>
        </w:rPr>
        <w:t>Telepresence System Architecture</w:t>
      </w:r>
      <w:r w:rsidR="00F26C37">
        <w:t>.</w:t>
      </w:r>
      <w:proofErr w:type="gramEnd"/>
    </w:p>
    <w:p w:rsidR="002A6715" w:rsidRPr="00F26C37" w:rsidRDefault="002A6715" w:rsidP="00F26C37">
      <w:pPr>
        <w:pStyle w:val="Reftext"/>
      </w:pPr>
      <w:proofErr w:type="gramStart"/>
      <w:r w:rsidRPr="00F26C37">
        <w:t>[H.TPS-AV]</w:t>
      </w:r>
      <w:r w:rsidRPr="00F26C37">
        <w:tab/>
        <w:t>ITU-T Recommendation X.</w:t>
      </w:r>
      <w:r w:rsidRPr="00F26C37">
        <w:rPr>
          <w:highlight w:val="yellow"/>
        </w:rPr>
        <w:t xml:space="preserve">yyy </w:t>
      </w:r>
      <w:r w:rsidRPr="00F26C37">
        <w:t xml:space="preserve">(date), </w:t>
      </w:r>
      <w:r w:rsidRPr="00F26C37">
        <w:rPr>
          <w:i/>
          <w:iCs/>
        </w:rPr>
        <w:t>Audio/Video Parameters for Telepresence systems</w:t>
      </w:r>
      <w:r w:rsidR="00F26C37">
        <w:t>.</w:t>
      </w:r>
      <w:proofErr w:type="gramEnd"/>
    </w:p>
    <w:p w:rsidR="00DE008E" w:rsidRDefault="00DE008E" w:rsidP="00DE008E">
      <w:pPr>
        <w:pStyle w:val="enumlev1"/>
        <w:rPr>
          <w:lang w:val="fr-FR"/>
        </w:rPr>
      </w:pPr>
      <w:r w:rsidRPr="00A655C3">
        <w:rPr>
          <w:lang w:val="fr-FR"/>
        </w:rPr>
        <w:t>[IETF CLUE REQ]</w:t>
      </w:r>
      <w:r w:rsidRPr="00A655C3">
        <w:rPr>
          <w:lang w:val="fr-FR"/>
        </w:rPr>
        <w:tab/>
        <w:t>IETF draft-ietf-clue-telepresence-requirements-01, Requirements for Telepresence Multi-Streams.</w:t>
      </w:r>
    </w:p>
    <w:p w:rsidR="00993EFA" w:rsidRPr="00DE008E" w:rsidRDefault="00993EFA" w:rsidP="00DE008E">
      <w:pPr>
        <w:pStyle w:val="enumlev1"/>
        <w:rPr>
          <w:lang w:val="fr-FR" w:eastAsia="zh-CN"/>
        </w:rPr>
      </w:pPr>
      <w:r w:rsidRPr="00EC1FBE">
        <w:t>[IETF CLUE UCS]</w:t>
      </w:r>
      <w:r>
        <w:t xml:space="preserve"> </w:t>
      </w:r>
      <w:proofErr w:type="gramStart"/>
      <w:r w:rsidRPr="00EC1FBE">
        <w:t>IETF draft-ietf-clue-telepresence-use-cases-0</w:t>
      </w:r>
      <w:r w:rsidR="00FA1E8A">
        <w:t>2</w:t>
      </w:r>
      <w:r w:rsidRPr="00EC1FBE">
        <w:t>,</w:t>
      </w:r>
      <w:r>
        <w:t xml:space="preserve"> </w:t>
      </w:r>
      <w:r w:rsidRPr="00EC1FBE">
        <w:rPr>
          <w:i/>
          <w:iCs/>
        </w:rPr>
        <w:t>Use Cases for Telepresence Multi-streams</w:t>
      </w:r>
      <w:r w:rsidRPr="00EC1FBE">
        <w:t>.</w:t>
      </w:r>
      <w:proofErr w:type="gramEnd"/>
    </w:p>
    <w:p w:rsidR="002A6715" w:rsidRPr="005E4706" w:rsidRDefault="002A6715" w:rsidP="00C2431D">
      <w:pPr>
        <w:pStyle w:val="1"/>
        <w:rPr>
          <w:lang w:val="en-US"/>
        </w:rPr>
      </w:pPr>
      <w:bookmarkStart w:id="11" w:name="_Toc299007232"/>
      <w:bookmarkStart w:id="12" w:name="_Toc317695286"/>
      <w:r w:rsidRPr="005E4706">
        <w:rPr>
          <w:lang w:val="en-US"/>
        </w:rPr>
        <w:t>3</w:t>
      </w:r>
      <w:r w:rsidRPr="005E4706">
        <w:rPr>
          <w:lang w:val="en-US"/>
        </w:rPr>
        <w:tab/>
        <w:t>Definitions</w:t>
      </w:r>
      <w:bookmarkEnd w:id="11"/>
      <w:bookmarkEnd w:id="12"/>
    </w:p>
    <w:p w:rsidR="002A6715" w:rsidRPr="002E5A90" w:rsidRDefault="002A6715" w:rsidP="002A6715">
      <w:pPr>
        <w:rPr>
          <w:i/>
          <w:iCs/>
          <w:highlight w:val="yellow"/>
        </w:rPr>
      </w:pPr>
      <w:r w:rsidRPr="002E5A90">
        <w:rPr>
          <w:i/>
          <w:iCs/>
          <w:highlight w:val="yellow"/>
        </w:rPr>
        <w:t>&lt;Check in the ITU-T Terms and definitions database on the public website whether the term is already defined in another Recommendation. It may be more consistent to refer to such a definition rather than redefine it&gt;</w:t>
      </w:r>
    </w:p>
    <w:p w:rsidR="00F26C37" w:rsidRPr="00C2431D" w:rsidRDefault="00F26C37" w:rsidP="00F26C37">
      <w:pPr>
        <w:rPr>
          <w:i/>
          <w:iCs/>
          <w:highlight w:val="yellow"/>
        </w:rPr>
      </w:pPr>
      <w:bookmarkStart w:id="13" w:name="_Toc299007233"/>
    </w:p>
    <w:p w:rsidR="002A6715" w:rsidRPr="005E4706" w:rsidRDefault="002A6715" w:rsidP="00C2431D">
      <w:pPr>
        <w:pStyle w:val="2"/>
        <w:rPr>
          <w:lang w:val="en-US"/>
        </w:rPr>
      </w:pPr>
      <w:bookmarkStart w:id="14" w:name="_Toc317695287"/>
      <w:r w:rsidRPr="005E4706">
        <w:rPr>
          <w:lang w:val="en-US"/>
        </w:rPr>
        <w:t>3.1</w:t>
      </w:r>
      <w:r w:rsidRPr="005E4706">
        <w:rPr>
          <w:lang w:val="en-US"/>
        </w:rPr>
        <w:tab/>
        <w:t>Terms defined elsewhere</w:t>
      </w:r>
      <w:bookmarkEnd w:id="13"/>
      <w:bookmarkEnd w:id="14"/>
    </w:p>
    <w:p w:rsidR="002A6715" w:rsidRPr="005E4706" w:rsidRDefault="002A6715" w:rsidP="002A6715">
      <w:pPr>
        <w:rPr>
          <w:lang w:val="en-US"/>
        </w:rPr>
      </w:pPr>
      <w:r w:rsidRPr="005E4706">
        <w:rPr>
          <w:lang w:val="en-US"/>
        </w:rPr>
        <w:t>&lt;Normally terms defined elsewhere will simply refer to the defining document. In certain cases, it may be desirable to quote the definition to allow for a stand-alone document&gt;</w:t>
      </w:r>
    </w:p>
    <w:p w:rsidR="002A6715" w:rsidRPr="005E4706" w:rsidRDefault="002A6715" w:rsidP="002A6715">
      <w:pPr>
        <w:rPr>
          <w:lang w:val="en-US"/>
        </w:rPr>
      </w:pPr>
      <w:r w:rsidRPr="005E4706">
        <w:rPr>
          <w:lang w:val="en-US"/>
        </w:rPr>
        <w:t>This Recommendation uses the following terms defined elsewhere:</w:t>
      </w:r>
    </w:p>
    <w:p w:rsidR="002A6715" w:rsidRPr="005E4706" w:rsidRDefault="002A6715" w:rsidP="002A6715">
      <w:pPr>
        <w:rPr>
          <w:lang w:val="en-US"/>
        </w:rPr>
      </w:pPr>
      <w:r w:rsidRPr="002E5A90">
        <w:rPr>
          <w:b/>
          <w:bCs/>
        </w:rPr>
        <w:t>3.1.1</w:t>
      </w:r>
      <w:r w:rsidRPr="002E5A90">
        <w:rPr>
          <w:b/>
          <w:bCs/>
        </w:rPr>
        <w:tab/>
        <w:t>&lt;Term 1&gt;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2A6715">
      <w:pPr>
        <w:rPr>
          <w:lang w:val="en-US"/>
        </w:rPr>
      </w:pPr>
      <w:r w:rsidRPr="002E5A90">
        <w:rPr>
          <w:b/>
          <w:bCs/>
        </w:rPr>
        <w:t>3.1.2</w:t>
      </w:r>
      <w:r w:rsidRPr="002E5A90">
        <w:rPr>
          <w:b/>
          <w:bCs/>
        </w:rPr>
        <w:tab/>
        <w:t>&lt;Term 2&gt;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C2431D">
      <w:pPr>
        <w:pStyle w:val="2"/>
        <w:rPr>
          <w:lang w:val="en-US"/>
        </w:rPr>
      </w:pPr>
      <w:bookmarkStart w:id="15" w:name="_Toc299007234"/>
      <w:bookmarkStart w:id="16" w:name="_Toc317695288"/>
      <w:r w:rsidRPr="005E4706">
        <w:rPr>
          <w:lang w:val="en-US"/>
        </w:rPr>
        <w:t>3.2</w:t>
      </w:r>
      <w:r w:rsidRPr="005E4706">
        <w:rPr>
          <w:lang w:val="en-US"/>
        </w:rPr>
        <w:tab/>
        <w:t>Terms defined in this Recommendation</w:t>
      </w:r>
      <w:bookmarkEnd w:id="15"/>
      <w:bookmarkEnd w:id="16"/>
    </w:p>
    <w:p w:rsidR="002A6715" w:rsidRPr="005E4706" w:rsidRDefault="002A6715" w:rsidP="002A6715">
      <w:pPr>
        <w:rPr>
          <w:lang w:val="en-US"/>
        </w:rPr>
      </w:pPr>
      <w:r w:rsidRPr="005E4706">
        <w:rPr>
          <w:lang w:val="en-US"/>
        </w:rPr>
        <w:t>This Recommendation defines the following terms:</w:t>
      </w:r>
    </w:p>
    <w:p w:rsidR="00E11AF2" w:rsidRDefault="00E11AF2" w:rsidP="00E11AF2">
      <w:pPr>
        <w:rPr>
          <w:b/>
          <w:bCs/>
        </w:rPr>
      </w:pPr>
      <w:r w:rsidRPr="002E5A90">
        <w:rPr>
          <w:b/>
          <w:bCs/>
        </w:rPr>
        <w:t>3.</w:t>
      </w:r>
      <w:r>
        <w:rPr>
          <w:b/>
          <w:bCs/>
        </w:rPr>
        <w:t>2</w:t>
      </w:r>
      <w:r w:rsidRPr="002E5A90">
        <w:rPr>
          <w:b/>
          <w:bCs/>
        </w:rPr>
        <w:t>.1</w:t>
      </w:r>
      <w:r w:rsidRPr="002E5A90">
        <w:rPr>
          <w:b/>
          <w:bCs/>
        </w:rPr>
        <w:tab/>
      </w:r>
      <w:r w:rsidRPr="00CD2B53">
        <w:rPr>
          <w:b/>
          <w:bCs/>
        </w:rPr>
        <w:t>Actual sized</w:t>
      </w:r>
      <w:r w:rsidRPr="005E4706">
        <w:rPr>
          <w:lang w:val="en-US"/>
        </w:rPr>
        <w:t xml:space="preserve">: </w:t>
      </w:r>
      <w:r w:rsidRPr="00C956B6">
        <w:rPr>
          <w:iCs/>
        </w:rPr>
        <w:t>A rendered figure in a display is the same size as if the person is in the room.</w:t>
      </w:r>
    </w:p>
    <w:p w:rsidR="00E11AF2" w:rsidRPr="00C2431D" w:rsidRDefault="00E11AF2" w:rsidP="00E11AF2">
      <w:pPr>
        <w:rPr>
          <w:lang w:eastAsia="zh-CN"/>
        </w:rPr>
      </w:pPr>
      <w:r w:rsidRPr="002E5A90">
        <w:rPr>
          <w:b/>
          <w:bCs/>
        </w:rPr>
        <w:t>3.</w:t>
      </w:r>
      <w:r>
        <w:rPr>
          <w:b/>
          <w:bCs/>
        </w:rPr>
        <w:t>2</w:t>
      </w:r>
      <w:r w:rsidRPr="002E5A90">
        <w:rPr>
          <w:b/>
          <w:bCs/>
        </w:rPr>
        <w:t>.</w:t>
      </w:r>
      <w:r>
        <w:rPr>
          <w:b/>
          <w:bCs/>
        </w:rPr>
        <w:t>2</w:t>
      </w:r>
      <w:r w:rsidRPr="002E5A90">
        <w:rPr>
          <w:b/>
          <w:bCs/>
        </w:rPr>
        <w:tab/>
      </w:r>
      <w:r w:rsidRPr="00E12E77">
        <w:rPr>
          <w:rFonts w:hint="eastAsia"/>
          <w:b/>
          <w:bCs/>
        </w:rPr>
        <w:t>N</w:t>
      </w:r>
      <w:r w:rsidRPr="00E12E77">
        <w:rPr>
          <w:b/>
          <w:bCs/>
        </w:rPr>
        <w:t>atural response</w:t>
      </w:r>
      <w:r w:rsidRPr="00E12E77">
        <w:t xml:space="preserve">:  </w:t>
      </w:r>
      <w:r>
        <w:rPr>
          <w:rFonts w:hint="eastAsia"/>
          <w:lang w:eastAsia="zh-CN"/>
        </w:rPr>
        <w:t>I</w:t>
      </w:r>
      <w:r w:rsidRPr="00E12E77">
        <w:t>nteraction between local and remote participants that is not impeded by the delay introduced by the telepresence system.</w:t>
      </w:r>
    </w:p>
    <w:p w:rsidR="002A6715" w:rsidRPr="005E4706" w:rsidRDefault="00E11AF2" w:rsidP="00E11AF2">
      <w:pPr>
        <w:rPr>
          <w:lang w:val="en-US"/>
        </w:rPr>
      </w:pPr>
      <w:r w:rsidRPr="002E5A90">
        <w:rPr>
          <w:b/>
          <w:bCs/>
        </w:rPr>
        <w:t>3.</w:t>
      </w:r>
      <w:r>
        <w:rPr>
          <w:b/>
          <w:bCs/>
        </w:rPr>
        <w:t>2</w:t>
      </w:r>
      <w:r w:rsidRPr="002E5A90">
        <w:rPr>
          <w:b/>
          <w:bCs/>
        </w:rPr>
        <w:t>.</w:t>
      </w:r>
      <w:r>
        <w:rPr>
          <w:b/>
          <w:bCs/>
        </w:rPr>
        <w:t>3</w:t>
      </w:r>
      <w:r w:rsidRPr="002E5A90">
        <w:rPr>
          <w:b/>
          <w:bCs/>
        </w:rPr>
        <w:tab/>
      </w:r>
      <w:r w:rsidRPr="00C2431D">
        <w:rPr>
          <w:b/>
          <w:bCs/>
        </w:rPr>
        <w:t>Telepresence</w:t>
      </w:r>
      <w:r>
        <w:t>:</w:t>
      </w:r>
      <w:r w:rsidRPr="005E4706">
        <w:t xml:space="preserve">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2A6715" w:rsidRPr="005E4706" w:rsidRDefault="002A6715" w:rsidP="00C2431D">
      <w:pPr>
        <w:pStyle w:val="1"/>
        <w:rPr>
          <w:lang w:val="en-US"/>
        </w:rPr>
      </w:pPr>
      <w:bookmarkStart w:id="17" w:name="_Toc299007235"/>
      <w:bookmarkStart w:id="18" w:name="_Toc317695289"/>
      <w:r w:rsidRPr="005E4706">
        <w:rPr>
          <w:lang w:val="en-US"/>
        </w:rPr>
        <w:lastRenderedPageBreak/>
        <w:t>4</w:t>
      </w:r>
      <w:r w:rsidRPr="005E4706">
        <w:rPr>
          <w:lang w:val="en-US"/>
        </w:rPr>
        <w:tab/>
        <w:t>Abbreviations and acronyms</w:t>
      </w:r>
      <w:bookmarkEnd w:id="17"/>
      <w:bookmarkEnd w:id="18"/>
    </w:p>
    <w:p w:rsidR="002A6715" w:rsidRPr="005E4706" w:rsidRDefault="002A6715" w:rsidP="002A6715">
      <w:pPr>
        <w:rPr>
          <w:lang w:val="en-US"/>
        </w:rPr>
      </w:pPr>
      <w:r w:rsidRPr="005E4706">
        <w:rPr>
          <w:lang w:val="en-US"/>
        </w:rPr>
        <w:t>This Recommendation uses the following abbreviations and acronyms:</w:t>
      </w:r>
    </w:p>
    <w:tbl>
      <w:tblPr>
        <w:tblStyle w:val="ab"/>
        <w:tblW w:w="0" w:type="auto"/>
        <w:tblLayout w:type="fixed"/>
        <w:tblLook w:val="04A0"/>
      </w:tblPr>
      <w:tblGrid>
        <w:gridCol w:w="1417"/>
        <w:gridCol w:w="8277"/>
      </w:tblGrid>
      <w:tr w:rsidR="00E11AF2" w:rsidRPr="00C2431D" w:rsidTr="00E11AF2">
        <w:tc>
          <w:tcPr>
            <w:tcW w:w="141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3D</w:t>
            </w:r>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Three Dimensional</w:t>
            </w:r>
          </w:p>
        </w:tc>
      </w:tr>
      <w:tr w:rsidR="00E11AF2" w:rsidRPr="00C2431D" w:rsidTr="00E11AF2">
        <w:tc>
          <w:tcPr>
            <w:tcW w:w="141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IPv4, IPV6</w:t>
            </w:r>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Internet Protocol Version 4, Version 6</w:t>
            </w:r>
          </w:p>
        </w:tc>
      </w:tr>
      <w:tr w:rsidR="00E11AF2" w:rsidTr="00E11AF2">
        <w:tc>
          <w:tcPr>
            <w:tcW w:w="1417" w:type="dxa"/>
          </w:tcPr>
          <w:p w:rsidR="00E11AF2" w:rsidRDefault="00E11AF2" w:rsidP="00E11AF2">
            <w:pPr>
              <w:pStyle w:val="enumlev1"/>
              <w:tabs>
                <w:tab w:val="clear" w:pos="794"/>
                <w:tab w:val="clear" w:pos="1191"/>
                <w:tab w:val="clear" w:pos="1588"/>
                <w:tab w:val="clear" w:pos="1985"/>
              </w:tabs>
              <w:ind w:left="0" w:firstLine="0"/>
              <w:rPr>
                <w:lang w:val="en-US"/>
              </w:rPr>
            </w:pPr>
            <w:r>
              <w:rPr>
                <w:lang w:val="en-US"/>
              </w:rPr>
              <w:t>MCU</w:t>
            </w:r>
          </w:p>
        </w:tc>
        <w:tc>
          <w:tcPr>
            <w:tcW w:w="8277" w:type="dxa"/>
          </w:tcPr>
          <w:p w:rsidR="00E11AF2" w:rsidRDefault="00E11AF2" w:rsidP="00E11AF2">
            <w:pPr>
              <w:pStyle w:val="enumlev1"/>
              <w:tabs>
                <w:tab w:val="clear" w:pos="794"/>
                <w:tab w:val="clear" w:pos="1191"/>
                <w:tab w:val="clear" w:pos="1588"/>
                <w:tab w:val="clear" w:pos="1985"/>
              </w:tabs>
              <w:ind w:left="0" w:firstLine="0"/>
              <w:rPr>
                <w:lang w:val="en-US"/>
              </w:rPr>
            </w:pPr>
            <w:r>
              <w:rPr>
                <w:lang w:val="en-US"/>
              </w:rPr>
              <w:t>Multipoint Control Unit</w:t>
            </w:r>
          </w:p>
        </w:tc>
      </w:tr>
      <w:tr w:rsidR="00E11AF2" w:rsidRPr="00C2431D" w:rsidTr="00E11AF2">
        <w:tc>
          <w:tcPr>
            <w:tcW w:w="141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NAT</w:t>
            </w:r>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Network Address Traversal</w:t>
            </w:r>
          </w:p>
        </w:tc>
      </w:tr>
      <w:tr w:rsidR="00E11AF2" w:rsidRPr="00C2431D" w:rsidTr="00E11AF2">
        <w:tc>
          <w:tcPr>
            <w:tcW w:w="141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PC</w:t>
            </w:r>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Personal Computer</w:t>
            </w:r>
          </w:p>
        </w:tc>
      </w:tr>
      <w:tr w:rsidR="00E11AF2" w:rsidRPr="00C2431D" w:rsidTr="00E11AF2">
        <w:tc>
          <w:tcPr>
            <w:tcW w:w="1417" w:type="dxa"/>
          </w:tcPr>
          <w:p w:rsidR="00E11AF2" w:rsidRPr="00C2431D" w:rsidRDefault="00E11AF2" w:rsidP="00E11AF2">
            <w:pPr>
              <w:pStyle w:val="enumlev1"/>
              <w:tabs>
                <w:tab w:val="clear" w:pos="794"/>
                <w:tab w:val="clear" w:pos="1191"/>
                <w:tab w:val="clear" w:pos="1588"/>
                <w:tab w:val="clear" w:pos="1985"/>
              </w:tabs>
              <w:ind w:left="0" w:firstLine="0"/>
              <w:rPr>
                <w:lang w:val="en-US"/>
              </w:rPr>
            </w:pPr>
            <w:proofErr w:type="spellStart"/>
            <w:r>
              <w:rPr>
                <w:lang w:val="en-US"/>
              </w:rPr>
              <w:t>QoS</w:t>
            </w:r>
            <w:proofErr w:type="spellEnd"/>
          </w:p>
        </w:tc>
        <w:tc>
          <w:tcPr>
            <w:tcW w:w="8277" w:type="dxa"/>
          </w:tcPr>
          <w:p w:rsidR="00E11AF2" w:rsidRPr="00C2431D" w:rsidRDefault="00E11AF2" w:rsidP="00E11AF2">
            <w:pPr>
              <w:pStyle w:val="enumlev1"/>
              <w:tabs>
                <w:tab w:val="clear" w:pos="794"/>
                <w:tab w:val="clear" w:pos="1191"/>
                <w:tab w:val="clear" w:pos="1588"/>
                <w:tab w:val="clear" w:pos="1985"/>
              </w:tabs>
              <w:ind w:left="0" w:firstLine="0"/>
              <w:rPr>
                <w:lang w:val="en-US"/>
              </w:rPr>
            </w:pPr>
            <w:r>
              <w:rPr>
                <w:lang w:val="en-US"/>
              </w:rPr>
              <w:t>Quality of Service</w:t>
            </w:r>
          </w:p>
        </w:tc>
      </w:tr>
    </w:tbl>
    <w:p w:rsidR="002A6715" w:rsidRPr="00C2431D" w:rsidRDefault="002A6715" w:rsidP="002A6715">
      <w:pPr>
        <w:rPr>
          <w:highlight w:val="yellow"/>
          <w:lang w:val="en-US"/>
        </w:rPr>
      </w:pPr>
    </w:p>
    <w:p w:rsidR="002A6715" w:rsidRDefault="002A6715" w:rsidP="00C2431D">
      <w:pPr>
        <w:pStyle w:val="1"/>
        <w:rPr>
          <w:lang w:val="en-US"/>
        </w:rPr>
      </w:pPr>
      <w:bookmarkStart w:id="19" w:name="_Toc299007236"/>
      <w:bookmarkStart w:id="20" w:name="_Toc317695290"/>
      <w:r w:rsidRPr="005E4706">
        <w:rPr>
          <w:lang w:val="en-US"/>
        </w:rPr>
        <w:t>5</w:t>
      </w:r>
      <w:r w:rsidRPr="005E4706">
        <w:rPr>
          <w:lang w:val="en-US"/>
        </w:rPr>
        <w:tab/>
        <w:t>Conventions</w:t>
      </w:r>
      <w:bookmarkEnd w:id="19"/>
      <w:bookmarkEnd w:id="20"/>
    </w:p>
    <w:p w:rsidR="00E11AF2" w:rsidRPr="00E11AF2" w:rsidRDefault="00E11AF2" w:rsidP="002A6715">
      <w:pPr>
        <w:rPr>
          <w:lang w:eastAsia="zh-CN"/>
        </w:rPr>
      </w:pPr>
      <w:proofErr w:type="gramStart"/>
      <w:r w:rsidRPr="00E11AF2">
        <w:rPr>
          <w:lang w:eastAsia="zh-CN"/>
        </w:rPr>
        <w:t>None.</w:t>
      </w:r>
      <w:proofErr w:type="gramEnd"/>
    </w:p>
    <w:p w:rsidR="002A6715" w:rsidRPr="005E4706" w:rsidRDefault="00C2431D" w:rsidP="00C2431D">
      <w:pPr>
        <w:pStyle w:val="1"/>
        <w:rPr>
          <w:lang w:val="en-US"/>
        </w:rPr>
      </w:pPr>
      <w:bookmarkStart w:id="21" w:name="_Toc299007237"/>
      <w:bookmarkStart w:id="22" w:name="_Toc317695291"/>
      <w:r>
        <w:rPr>
          <w:lang w:val="en-US"/>
        </w:rPr>
        <w:t>6</w:t>
      </w:r>
      <w:r>
        <w:rPr>
          <w:lang w:val="en-US"/>
        </w:rPr>
        <w:tab/>
      </w:r>
      <w:r w:rsidR="002A6715" w:rsidRPr="005E4706">
        <w:rPr>
          <w:lang w:val="en-US"/>
        </w:rPr>
        <w:t>Scenarios and Use cases</w:t>
      </w:r>
      <w:bookmarkEnd w:id="21"/>
      <w:bookmarkEnd w:id="22"/>
    </w:p>
    <w:p w:rsidR="00993EFA" w:rsidRDefault="00993EFA" w:rsidP="006532A2">
      <w:pPr>
        <w:rPr>
          <w:lang w:eastAsia="zh-CN"/>
        </w:rPr>
      </w:pPr>
      <w:r w:rsidRPr="00EC1FBE">
        <w:rPr>
          <w:lang w:eastAsia="zh-CN"/>
        </w:rPr>
        <w:t xml:space="preserve">The use cases in this clause illustrate various telepresence configurations for the purposes of identification of requirements. </w:t>
      </w:r>
      <w:r w:rsidR="00E11AF2">
        <w:rPr>
          <w:lang w:eastAsia="zh-CN"/>
        </w:rPr>
        <w:t xml:space="preserve">These configurations apply to scenarios where telepresence is in use and do not include legacy systems (i.e. non-telepresence systems) unless specifically indicated in the use case. </w:t>
      </w:r>
      <w:r w:rsidRPr="00EC1FBE">
        <w:rPr>
          <w:lang w:eastAsia="zh-CN"/>
        </w:rPr>
        <w:t>They do not imply the need for mandatory support of any particular configurations.</w:t>
      </w:r>
    </w:p>
    <w:p w:rsidR="00993EFA" w:rsidRPr="00EC1FBE" w:rsidRDefault="00993EFA" w:rsidP="00993EFA">
      <w:pPr>
        <w:pStyle w:val="2"/>
        <w:rPr>
          <w:lang w:eastAsia="zh-CN"/>
        </w:rPr>
      </w:pPr>
      <w:bookmarkStart w:id="23" w:name="_Toc317695292"/>
      <w:r w:rsidRPr="00EC1FBE">
        <w:rPr>
          <w:lang w:eastAsia="zh-CN"/>
        </w:rPr>
        <w:t>6.1</w:t>
      </w:r>
      <w:r>
        <w:rPr>
          <w:lang w:eastAsia="zh-CN"/>
        </w:rPr>
        <w:tab/>
      </w:r>
      <w:r w:rsidRPr="00EC1FBE">
        <w:rPr>
          <w:lang w:eastAsia="zh-CN"/>
        </w:rPr>
        <w:t>Use Case 1: Symmetric point</w:t>
      </w:r>
      <w:r>
        <w:rPr>
          <w:lang w:eastAsia="zh-CN"/>
        </w:rPr>
        <w:t>-</w:t>
      </w:r>
      <w:r w:rsidRPr="00EC1FBE">
        <w:rPr>
          <w:lang w:eastAsia="zh-CN"/>
        </w:rPr>
        <w:t>to</w:t>
      </w:r>
      <w:r>
        <w:rPr>
          <w:lang w:eastAsia="zh-CN"/>
        </w:rPr>
        <w:t>-</w:t>
      </w:r>
      <w:r w:rsidRPr="00EC1FBE">
        <w:rPr>
          <w:lang w:eastAsia="zh-CN"/>
        </w:rPr>
        <w:t>point meeting</w:t>
      </w:r>
      <w:bookmarkEnd w:id="23"/>
    </w:p>
    <w:p w:rsidR="00993EFA" w:rsidRDefault="00993EFA" w:rsidP="00993EFA">
      <w:r w:rsidRPr="00EC1FBE">
        <w:t xml:space="preserve">In this case each of the two sites has an identical number of screens, with cameras having fixed fields of view, and one camera for each screen.  </w:t>
      </w:r>
      <w:r w:rsidR="00E11AF2">
        <w:t xml:space="preserve">The number of screens or cameras is not relevant so long as both sites have the same number. </w:t>
      </w:r>
      <w:r w:rsidRPr="00EC1FBE">
        <w:t>The sound type is the same at each end. Figure 1 illustrates the use case.</w:t>
      </w:r>
    </w:p>
    <w:p w:rsidR="00E11AF2" w:rsidRDefault="00E11AF2" w:rsidP="00993EFA"/>
    <w:p w:rsidR="00E11AF2" w:rsidRPr="00EC1FBE" w:rsidRDefault="00D71E7A" w:rsidP="00E11AF2">
      <w:pPr>
        <w:pStyle w:val="Figure"/>
      </w:pPr>
      <w:r w:rsidRPr="00D71E7A">
        <w:rPr>
          <w:lang w:eastAsia="zh-CN"/>
        </w:rPr>
      </w:r>
      <w:r>
        <w:rPr>
          <w:lang w:eastAsia="zh-CN"/>
        </w:rPr>
        <w:pict>
          <v:group id="Group 15" o:spid="_x0000_s1326" style="width:441.5pt;height:102.7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3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5" o:title=""/>
              <v:shadow on="t" color="black" opacity="26214f" origin="-.5,-.5" offset=".74836mm,.74836mm"/>
              <o:lock v:ext="edit" aspectratio="f"/>
            </v:shape>
            <v:group id="Group 3" o:spid="_x0000_s13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3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5" o:spid="_x0000_s13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HUDXBAAAA2wAAAA8AAABkcnMvZG93bnJldi54bWxET01rAjEQvRf8D2EEL0WzLrSU1SiLVPEi&#10;VO3F27AZN4ubyTaJuv57Uyj0No/3OfNlb1txIx8axwqmkwwEceV0w7WC7+N6/AEiRGSNrWNS8KAA&#10;y8XgZY6Fdnfe0+0Qa5FCOBSowMTYFVKGypDFMHEdceLOzluMCfpaao/3FG5bmWfZu7TYcGow2NHK&#10;UHU5XK2CcvdFcXesT+Y133v7c/7c5OVFqdGwL2cgIvXxX/zn3uo0/w1+f0kHyMU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HUDXBAAAA2wAAAA8AAAAAAAAAAAAAAAAAnwIA&#10;AGRycy9kb3ducmV2LnhtbFBLBQYAAAAABAAEAPcAAACNAwAAAAA=&#10;">
                  <v:imagedata r:id="rId16" o:title=""/>
                </v:shape>
                <v:shape id="Picture 17" o:spid="_x0000_s13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7" o:title=""/>
                  <o:lock v:ext="edit" aspectratio="f"/>
                </v:shape>
                <v:shape id="Picture 18" o:spid="_x0000_s13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7" o:title=""/>
                  <o:lock v:ext="edit" aspectratio="f"/>
                </v:shape>
              </v:group>
              <v:shapetype id="_x0000_t202" coordsize="21600,21600" o:spt="202" path="m,l,21600r21600,l21600,xe">
                <v:stroke joinstyle="miter"/>
                <v:path gradientshapeok="t" o:connecttype="rect"/>
              </v:shapetype>
              <v:shape id="TextBox 4" o:spid="_x0000_s13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next-textbox:#TextBox 4">
                  <w:txbxContent>
                    <w:p w:rsidR="00E11AF2" w:rsidRPr="00EC1FBE" w:rsidRDefault="00E11AF2" w:rsidP="00E11AF2">
                      <w:pPr>
                        <w:pStyle w:val="af"/>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3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8" o:spid="_x0000_s13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3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w863FAAAA2wAAAA8AAABkcnMvZG93bnJldi54bWxEj09rwzAMxe+FfQejwS5ldZrDGFndEkY7&#10;din0zy67iViNQ2M5s902+/bVYbCbxHt676fFavS9ulJMXWAD81kBirgJtuPWwNdx8/wKKmVki31g&#10;MvBLCVbLh8kCKxtuvKfrIbdKQjhVaMDlPFRap8aRxzQLA7FopxA9Zlljq23Em4T7XpdF8aI9diwN&#10;Dgd6d9ScDxdvoN7uKG+P7beblvvof07rj7I+G/P0ONZvoDKN+d/8d/1pBV/o5RcZQ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8POtxQAAANsAAAAPAAAAAAAAAAAAAAAA&#10;AJ8CAABkcnMvZG93bnJldi54bWxQSwUGAAAAAAQABAD3AAAAkQMAAAAA&#10;">
                  <v:imagedata r:id="rId16" o:title=""/>
                </v:shape>
                <v:shape id="Picture 11" o:spid="_x0000_s13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7" o:title=""/>
                  <o:lock v:ext="edit" aspectratio="f"/>
                </v:shape>
                <v:shape id="Picture 12" o:spid="_x0000_s13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7" o:title=""/>
                  <o:lock v:ext="edit" aspectratio="f"/>
                </v:shape>
              </v:group>
              <v:shape id="TextBox 10" o:spid="_x0000_s13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10">
                  <w:txbxContent>
                    <w:p w:rsidR="00E11AF2" w:rsidRPr="00EC1FBE" w:rsidRDefault="00E11AF2" w:rsidP="00E11AF2">
                      <w:pPr>
                        <w:pStyle w:val="af"/>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3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next-textbox:#TextBox 14">
                <w:txbxContent>
                  <w:p w:rsidR="00E11AF2" w:rsidRPr="00EC1FBE" w:rsidRDefault="00E11AF2" w:rsidP="00E11AF2">
                    <w:pPr>
                      <w:pStyle w:val="af"/>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3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line id="Straight Connector 7" o:spid="_x0000_s13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w10:wrap type="none"/>
            <w10:anchorlock/>
          </v:group>
        </w:pict>
      </w:r>
    </w:p>
    <w:p w:rsidR="00E11AF2" w:rsidRPr="00EC1FBE" w:rsidRDefault="00E11AF2" w:rsidP="00E11AF2">
      <w:pPr>
        <w:pStyle w:val="FigureNotitle"/>
      </w:pPr>
      <w:r w:rsidRPr="00EC1FBE">
        <w:rPr>
          <w:lang w:eastAsia="zh-CN"/>
        </w:rPr>
        <w:t>Figure 1 – Use Case 1: Symmetric point to point meeting</w:t>
      </w:r>
    </w:p>
    <w:p w:rsidR="00E11AF2" w:rsidRPr="00E11AF2" w:rsidRDefault="00E11AF2" w:rsidP="00993EFA">
      <w:r w:rsidRPr="00EC1FBE">
        <w:t xml:space="preserve">For further information see </w:t>
      </w:r>
      <w:r>
        <w:t xml:space="preserve">clause </w:t>
      </w:r>
      <w:r w:rsidRPr="00EC1FBE">
        <w:t>3.1 / [IETF CLUE UCS].</w:t>
      </w:r>
    </w:p>
    <w:p w:rsidR="00993EFA" w:rsidRPr="00EC1FBE" w:rsidRDefault="00993EFA" w:rsidP="00993EFA">
      <w:pPr>
        <w:pStyle w:val="2"/>
        <w:rPr>
          <w:lang w:eastAsia="zh-CN"/>
        </w:rPr>
      </w:pPr>
      <w:bookmarkStart w:id="24" w:name="_Toc317695293"/>
      <w:r w:rsidRPr="00EC1FBE">
        <w:rPr>
          <w:lang w:eastAsia="zh-CN"/>
        </w:rPr>
        <w:t>6.2</w:t>
      </w:r>
      <w:r>
        <w:rPr>
          <w:lang w:eastAsia="zh-CN"/>
        </w:rPr>
        <w:tab/>
      </w:r>
      <w:r w:rsidRPr="00EC1FBE">
        <w:rPr>
          <w:lang w:eastAsia="zh-CN"/>
        </w:rPr>
        <w:t>Use Case 2: Asymmetric point</w:t>
      </w:r>
      <w:r>
        <w:rPr>
          <w:lang w:eastAsia="zh-CN"/>
        </w:rPr>
        <w:t>-</w:t>
      </w:r>
      <w:r w:rsidRPr="00EC1FBE">
        <w:rPr>
          <w:lang w:eastAsia="zh-CN"/>
        </w:rPr>
        <w:t>to</w:t>
      </w:r>
      <w:r>
        <w:rPr>
          <w:lang w:eastAsia="zh-CN"/>
        </w:rPr>
        <w:t>-</w:t>
      </w:r>
      <w:r w:rsidRPr="00EC1FBE">
        <w:rPr>
          <w:lang w:eastAsia="zh-CN"/>
        </w:rPr>
        <w:t>point meeting</w:t>
      </w:r>
      <w:bookmarkEnd w:id="24"/>
    </w:p>
    <w:p w:rsidR="00993EFA" w:rsidRPr="00EC1FBE" w:rsidRDefault="00993EFA" w:rsidP="00993EFA">
      <w:r w:rsidRPr="00EC1FBE">
        <w:t xml:space="preserve">In this case, each site has a different number of screens and cameras than the other site. </w:t>
      </w:r>
      <w:r w:rsidR="00E11AF2">
        <w:t xml:space="preserve">The number of screens or cameras is not relevant so long as both sites have a different number. </w:t>
      </w:r>
      <w:r w:rsidRPr="00EC1FBE">
        <w:t>Figure 2 illustrates the use case.</w:t>
      </w:r>
    </w:p>
    <w:p w:rsidR="00993EFA" w:rsidRPr="00EC1FBE" w:rsidRDefault="00993EFA" w:rsidP="00993EFA"/>
    <w:p w:rsidR="00993EFA" w:rsidRDefault="00D71E7A" w:rsidP="00993EFA">
      <w:pPr>
        <w:pStyle w:val="FigureNotitle"/>
        <w:rPr>
          <w:lang w:eastAsia="zh-CN"/>
        </w:rPr>
      </w:pPr>
      <w:r w:rsidRPr="00D71E7A">
        <w:rPr>
          <w:lang w:eastAsia="zh-CN"/>
        </w:rPr>
      </w:r>
      <w:r>
        <w:rPr>
          <w:lang w:eastAsia="zh-CN"/>
        </w:rPr>
        <w:pict>
          <v:group id="Group 17" o:spid="_x0000_s1072" style="width:432.25pt;height:88.4pt;mso-position-horizontal-relative:char;mso-position-vertical-relative:line" coordsize="6570836,134379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">
            <v:shape id="Picture 2" o:spid="_x0000_s1073" type="#_x0000_t75" style="position:absolute;left:1604929;width:2711232;height:1181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5" o:title=""/>
              <v:shadow on="t" color="black" opacity="26214f" origin="-.5,-.5" offset=".74836mm,.74836mm"/>
              <o:lock v:ext="edit" aspectratio="f"/>
            </v:shape>
            <v:group id="Group 3" o:spid="_x0000_s1074" style="position:absolute;top:36206;width:1655687;height:1307576" coordorigin=",36206" coordsize="1655687,1307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4" o:spid="_x0000_s1075" style="position:absolute;left:34554;top:36206;width:1298575;height:746126" coordorigin="34554,3620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16" o:spid="_x0000_s1076" type="#_x0000_t75" style="position:absolute;left:34554;top:20289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VzkLBAAAA2wAAAA8AAABkcnMvZG93bnJldi54bWxET0uLwjAQvi/4H8IIXhZNtwdZqlGK7IoX&#10;wdfF29CMTbGZ1CSr9d+bhYW9zcf3nPmyt624kw+NYwUfkwwEceV0w7WC0/F7/AkiRGSNrWNS8KQA&#10;y8XgbY6Fdg/e0/0Qa5FCOBSowMTYFVKGypDFMHEdceIuzluMCfpaao+PFG5bmWfZVFpsODUY7Ghl&#10;qLoefqyCcrujuD3WZ/Oe7729Xb7WeXlVajTsyxmISH38F/+5NzrNn8LvL+k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hVzkLBAAAA2wAAAA8AAAAAAAAAAAAAAAAAnwIA&#10;AGRycy9kb3ducmV2LnhtbFBLBQYAAAAABAAEAPcAAACNAwAAAAA=&#10;">
                  <v:imagedata r:id="rId16" o:title=""/>
                </v:shape>
                <v:shape id="Picture 17" o:spid="_x0000_s1077" type="#_x0000_t75" style="position:absolute;left:356687;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7" o:title=""/>
                  <o:lock v:ext="edit" aspectratio="f"/>
                </v:shape>
                <v:shape id="Picture 19" o:spid="_x0000_s1078" type="#_x0000_t75" style="position:absolute;left:649005;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7" o:title=""/>
                  <o:lock v:ext="edit" aspectratio="f"/>
                </v:shape>
              </v:group>
              <v:shape id="TextBox 4" o:spid="_x0000_s1079" type="#_x0000_t202" style="position:absolute;top:814670;width:1655687;height:5291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E11AF2" w:rsidRDefault="00E11AF2">
                      <w:pPr>
                        <w:pStyle w:val="af"/>
                        <w:spacing w:before="0" w:beforeAutospacing="0" w:after="0" w:afterAutospacing="0"/>
                        <w:jc w:val="center"/>
                      </w:pPr>
                      <w:r>
                        <w:rPr>
                          <w:kern w:val="24"/>
                        </w:rPr>
                        <w:t>Two-</w:t>
                      </w:r>
                      <w:r w:rsidRPr="00071B5A">
                        <w:rPr>
                          <w:color w:val="000000"/>
                          <w:kern w:val="24"/>
                          <w:sz w:val="18"/>
                          <w:szCs w:val="18"/>
                        </w:rPr>
                        <w:t>screen</w:t>
                      </w:r>
                    </w:p>
                    <w:p w:rsidR="00E11AF2" w:rsidRDefault="00E11AF2">
                      <w:pPr>
                        <w:pStyle w:val="af"/>
                        <w:spacing w:before="0" w:beforeAutospacing="0" w:after="0" w:afterAutospacing="0"/>
                        <w:jc w:val="center"/>
                      </w:pPr>
                      <w:r w:rsidRPr="00071B5A">
                        <w:rPr>
                          <w:color w:val="000000"/>
                          <w:kern w:val="24"/>
                          <w:sz w:val="18"/>
                          <w:szCs w:val="18"/>
                        </w:rPr>
                        <w:t>Telepresence</w:t>
                      </w:r>
                      <w:r w:rsidRPr="00604D3F">
                        <w:rPr>
                          <w:kern w:val="24"/>
                        </w:rPr>
                        <w:t xml:space="preserve"> Endpoint</w:t>
                      </w:r>
                    </w:p>
                  </w:txbxContent>
                </v:textbox>
              </v:shape>
            </v:group>
            <v:shape id="TextBox 14" o:spid="_x0000_s1080" type="#_x0000_t202" style="position:absolute;left:2366869;top:398274;width:1268563;height:3716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E11AF2" w:rsidRPr="00FA4AEA" w:rsidRDefault="00E11AF2" w:rsidP="00FA4AEA">
                    <w:pPr>
                      <w:pStyle w:val="af"/>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81" style="position:absolute;visibility:visible" from="1367682,582588" to="1766704,582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082" style="position:absolute;visibility:visible" from="4248002,582587" to="4681578,590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083" style="position:absolute;left:4647024;top:28689;width:1923812;height:1315105" coordorigin="4647024,28689" coordsize="1923812,13151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8" o:spid="_x0000_s1084" style="position:absolute;left:4647024;top:28689;width:1905000;height:753642" coordorigin="4647024,28689"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085" type="#_x0000_t75" style="position:absolute;left:4647024;top:198131;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7/efDAAAA2wAAAA8AAABkcnMvZG93bnJldi54bWxEj0FrwzAMhe+F/Qejwm6t0x1GyeqWUgiM&#10;wdiWtnctVpPQWM5sL8n+/XQo9Cbxnt77tNlNrlMDhdh6NrBaZqCIK29brg2cjsViDSomZIudZzLw&#10;RxF224fZBnPrR/6ioUy1khCOORpoUupzrWPVkMO49D2xaBcfHCZZQ61twFHCXaefsuxZO2xZGhrs&#10;6dBQdS1/nYH16SONBU/H4u2nPZf6Mwzv/tuYx/m0fwGVaEp38+361Qq+0MsvMoDe/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Hv958MAAADbAAAADwAAAAAAAAAAAAAAAACf&#10;AgAAZHJzL2Rvd25yZXYueG1sUEsFBgAAAAAEAAQA9wAAAI8DAAAAAA==&#10;">
                  <v:imagedata r:id="rId18" o:title=""/>
                </v:shape>
                <v:shape id="Picture 11" o:spid="_x0000_s1086" type="#_x0000_t75" style="position:absolute;left:5161047;top:2868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7" o:title=""/>
                  <o:lock v:ext="edit" aspectratio="f"/>
                </v:shape>
                <v:shape id="Picture 12" o:spid="_x0000_s1087" type="#_x0000_t75" style="position:absolute;left:5453365;top:2908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7" o:title=""/>
                  <o:lock v:ext="edit" aspectratio="f"/>
                </v:shape>
                <v:shape id="Picture 13" o:spid="_x0000_s1088" type="#_x0000_t75" style="position:absolute;left:5745683;top:2868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7" o:title=""/>
                  <o:lock v:ext="edit" aspectratio="f"/>
                </v:shape>
              </v:group>
              <v:shape id="TextBox 21" o:spid="_x0000_s1089" type="#_x0000_t202" style="position:absolute;left:4915339;top:814711;width:1655497;height:52908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21;mso-fit-shape-to-text:t">
                  <w:txbxContent>
                    <w:p w:rsidR="00E11AF2" w:rsidRDefault="00E11AF2">
                      <w:pPr>
                        <w:pStyle w:val="af"/>
                        <w:spacing w:before="0" w:beforeAutospacing="0" w:after="0" w:afterAutospacing="0"/>
                        <w:jc w:val="center"/>
                      </w:pPr>
                      <w:r>
                        <w:rPr>
                          <w:kern w:val="24"/>
                        </w:rPr>
                        <w:t>Three</w:t>
                      </w:r>
                      <w:r w:rsidRPr="00604D3F">
                        <w:rPr>
                          <w:kern w:val="24"/>
                        </w:rPr>
                        <w:t>-screen</w:t>
                      </w:r>
                      <w:r>
                        <w:rPr>
                          <w:vanish/>
                          <w:lang w:eastAsia="zh-CN"/>
                        </w:rPr>
                        <w:noBreakHyphen/>
                        <w:t>- ScreenRec mean that ITU-T Q.nerein.</w:t>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p>
                    <w:p w:rsidR="00E11AF2" w:rsidRDefault="00E11AF2">
                      <w:pPr>
                        <w:pStyle w:val="af"/>
                        <w:spacing w:before="0" w:beforeAutospacing="0" w:after="0" w:afterAutospacing="0"/>
                        <w:jc w:val="center"/>
                      </w:pPr>
                      <w:r w:rsidRPr="00071B5A">
                        <w:rPr>
                          <w:color w:val="000000"/>
                          <w:kern w:val="24"/>
                          <w:sz w:val="18"/>
                          <w:szCs w:val="18"/>
                        </w:rPr>
                        <w:t>Telepresence</w:t>
                      </w:r>
                      <w:r w:rsidRPr="00604D3F">
                        <w:rPr>
                          <w:kern w:val="24"/>
                        </w:rPr>
                        <w:t xml:space="preserve"> Endpoint</w:t>
                      </w:r>
                    </w:p>
                  </w:txbxContent>
                </v:textbox>
              </v:shape>
            </v:group>
            <w10:wrap type="none"/>
            <w10:anchorlock/>
          </v:group>
        </w:pict>
      </w:r>
    </w:p>
    <w:p w:rsidR="00763371" w:rsidRPr="00763371" w:rsidRDefault="00763371" w:rsidP="00763371">
      <w:pPr>
        <w:rPr>
          <w:lang w:val="en-US" w:eastAsia="zh-CN"/>
        </w:rPr>
      </w:pPr>
    </w:p>
    <w:p w:rsidR="00993EFA" w:rsidRPr="00EC1FBE" w:rsidRDefault="00993EFA" w:rsidP="00993EFA">
      <w:pPr>
        <w:pStyle w:val="FigureNotitle"/>
        <w:rPr>
          <w:lang w:eastAsia="zh-CN"/>
        </w:rPr>
      </w:pPr>
      <w:r w:rsidRPr="00EC1FBE">
        <w:rPr>
          <w:lang w:eastAsia="zh-CN"/>
        </w:rPr>
        <w:t>Figure 2 – Use Case 2: A</w:t>
      </w:r>
      <w:r>
        <w:rPr>
          <w:lang w:eastAsia="zh-CN"/>
        </w:rPr>
        <w:t>s</w:t>
      </w:r>
      <w:r w:rsidRPr="00EC1FBE">
        <w:rPr>
          <w:lang w:eastAsia="zh-CN"/>
        </w:rPr>
        <w:t>ymmetric point to point meeting</w:t>
      </w:r>
    </w:p>
    <w:p w:rsidR="00993EFA" w:rsidRPr="00EC1FBE" w:rsidRDefault="00993EFA" w:rsidP="00993EFA">
      <w:r w:rsidRPr="00EC1FBE">
        <w:t xml:space="preserve">For further information see </w:t>
      </w:r>
      <w:r>
        <w:t xml:space="preserve">clause </w:t>
      </w:r>
      <w:r w:rsidRPr="00EC1FBE">
        <w:t>3.2 / [IETF CLUE UCS].</w:t>
      </w:r>
    </w:p>
    <w:p w:rsidR="00993EFA" w:rsidRPr="00EC1FBE" w:rsidRDefault="00993EFA" w:rsidP="00993EFA">
      <w:pPr>
        <w:pStyle w:val="2"/>
        <w:rPr>
          <w:lang w:eastAsia="zh-CN"/>
        </w:rPr>
      </w:pPr>
      <w:bookmarkStart w:id="25" w:name="_Toc317695294"/>
      <w:r w:rsidRPr="00EC1FBE">
        <w:rPr>
          <w:lang w:eastAsia="zh-CN"/>
        </w:rPr>
        <w:t>6.3</w:t>
      </w:r>
      <w:r>
        <w:rPr>
          <w:lang w:eastAsia="zh-CN"/>
        </w:rPr>
        <w:tab/>
      </w:r>
      <w:r w:rsidRPr="00EC1FBE">
        <w:rPr>
          <w:lang w:eastAsia="zh-CN"/>
        </w:rPr>
        <w:t>Use Case 3: Multipoint meeting</w:t>
      </w:r>
      <w:bookmarkEnd w:id="25"/>
      <w:r w:rsidRPr="00EC1FBE">
        <w:rPr>
          <w:lang w:eastAsia="zh-CN"/>
        </w:rPr>
        <w:t xml:space="preserve"> </w:t>
      </w:r>
    </w:p>
    <w:p w:rsidR="00993EFA" w:rsidRPr="00EC1FBE" w:rsidRDefault="00993EFA" w:rsidP="00993EFA">
      <w:r w:rsidRPr="00EC1FBE">
        <w:t>In this use case of a multipoint telepresence conference, there are more than two sites participating. Figure 3 illustrates the use case.</w:t>
      </w:r>
    </w:p>
    <w:p w:rsidR="00993EFA" w:rsidRDefault="00993EFA" w:rsidP="00993EFA">
      <w:r w:rsidRPr="00EC1FBE">
        <w:t xml:space="preserve">For further information see </w:t>
      </w:r>
      <w:r>
        <w:t xml:space="preserve">clause </w:t>
      </w:r>
      <w:r w:rsidRPr="00EC1FBE">
        <w:t xml:space="preserve">3.3 / [IETF CLUE UCS]. </w:t>
      </w:r>
    </w:p>
    <w:p w:rsidR="005B6F3F" w:rsidRPr="005B6F3F" w:rsidRDefault="00D71E7A" w:rsidP="00B11547">
      <w:pPr>
        <w:pStyle w:val="Figure"/>
        <w:rPr>
          <w:lang w:val="en-US" w:eastAsia="zh-CN"/>
        </w:rPr>
      </w:pPr>
      <w:r w:rsidRPr="00D71E7A">
        <w:rPr>
          <w:lang w:eastAsia="zh-CN"/>
        </w:rPr>
      </w:r>
      <w:r w:rsidRPr="00D71E7A">
        <w:rPr>
          <w:lang w:eastAsia="zh-CN"/>
        </w:rPr>
        <w:pict>
          <v:group id="Group 10" o:spid="_x0000_s1256" style="width:419.9pt;height:172.15pt;mso-position-horizontal-relative:char;mso-position-vertical-relative:line" coordsize="6583382,269903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">
            <v:shape id="Picture 2" o:spid="_x0000_s1257" type="#_x0000_t75" style="position:absolute;left:1604929;width:2711232;height:1181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5" o:title=""/>
              <v:shadow on="t" color="black" opacity="26214f" origin="-.5,-.5" offset=".74836mm,.74836mm"/>
              <o:lock v:ext="edit" aspectratio="f"/>
            </v:shape>
            <v:group id="Group 3" o:spid="_x0000_s1258" style="position:absolute;top:36206;width:1667083;height:1252453" coordorigin=",36206"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23" o:spid="_x0000_s1259" style="position:absolute;left:34554;top:36206;width:1298575;height:746126" coordorigin="34554,3620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Picture 25" o:spid="_x0000_s1260" type="#_x0000_t75" style="position:absolute;left:34554;top:20289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rmojEAAAA2wAAAA8AAABkcnMvZG93bnJldi54bWxEj0FrAjEUhO8F/0N4gpeiWRdaymqURap4&#10;Ear24u2xeW4WNy/bJOr6702h0OMwM98w82VvW3EjHxrHCqaTDARx5XTDtYLv43r8ASJEZI2tY1Lw&#10;oADLxeBljoV2d97T7RBrkSAcClRgYuwKKUNlyGKYuI44eWfnLcYkfS21x3uC21bmWfYuLTacFgx2&#10;tDJUXQ5Xq6DcfVHcHeuTec333v6cPzd5eVFqNOzLGYhIffwP/7W3WkH+B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brmojEAAAA2wAAAA8AAAAAAAAAAAAAAAAA&#10;nwIAAGRycy9kb3ducmV2LnhtbFBLBQYAAAAABAAEAPcAAACQAwAAAAA=&#10;">
                  <v:imagedata r:id="rId16" o:title=""/>
                </v:shape>
                <v:shape id="Picture 26" o:spid="_x0000_s1261" type="#_x0000_t75" style="position:absolute;left:356687;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F3njFAAAA2wAAAA8AAABkcnMvZG93bnJldi54bWxEj0+LwjAUxO/CfofwFvYimqoo0jUVEYQ9&#10;KIt/Dnp7NG/b0ualNLFWP/1GEDwOM/MbZrHsTCVaalxhWcFoGIEgTq0uOFNwOm4GcxDOI2usLJOC&#10;OzlYJh+9Bcba3nhP7cFnIkDYxagg976OpXRpTgbd0NbEwfuzjUEfZJNJ3eAtwE0lx1E0kwYLDgs5&#10;1rTOKS0PV6PA+jYqz+m0f9GT3+18P3p0u/5Dqa/PbvUNwlPn3+FX+0crGM/g+SX8AJ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9Rd54xQAAANsAAAAPAAAAAAAAAAAAAAAA&#10;AJ8CAABkcnMvZG93bnJldi54bWxQSwUGAAAAAAQABAD3AAAAkQMAAAAA&#10;">
                  <v:imagedata r:id="rId17" o:title=""/>
                  <o:lock v:ext="edit" aspectratio="f"/>
                </v:shape>
                <v:shape id="Picture 27" o:spid="_x0000_s1262" type="#_x0000_t75" style="position:absolute;left:649005;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Je+PFAAAA2wAAAA8AAABkcnMvZG93bnJldi54bWxEj0+LwjAUxO/CfofwFryIpiquUo2yLAge&#10;FPHPQW+P5tkWm5fSxFr99EYQ9jjMzG+Y2aIxhaipcrllBf1eBII4sTrnVMHxsOxOQDiPrLGwTAoe&#10;5GAx/2rNMNb2zjuq9z4VAcIuRgWZ92UspUsyMuh6tiQO3sVWBn2QVSp1hfcAN4UcRNGPNJhzWMiw&#10;pL+Mkuv+ZhRYX0fXUzLqnPVwu57s+s9m03kq1f5ufqcgPDX+P/xpr7SCwR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CXvjxQAAANsAAAAPAAAAAAAAAAAAAAAA&#10;AJ8CAABkcnMvZG93bnJldi54bWxQSwUGAAAAAAQABAD3AAAAkQMAAAAA&#10;">
                  <v:imagedata r:id="rId17" o:title=""/>
                  <o:lock v:ext="edit" aspectratio="f"/>
                </v:shape>
              </v:group>
              <v:shape id="TextBox 4" o:spid="_x0000_s1263" type="#_x0000_t202" style="position:absolute;top:815266;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rsidR="00E11AF2" w:rsidRDefault="00E11AF2" w:rsidP="005B6F3F">
                      <w:pPr>
                        <w:pStyle w:val="af"/>
                        <w:spacing w:before="0" w:beforeAutospacing="0" w:after="0" w:afterAutospacing="0"/>
                        <w:jc w:val="center"/>
                      </w:pPr>
                      <w:r>
                        <w:rPr>
                          <w:color w:val="000000"/>
                          <w:kern w:val="24"/>
                          <w:sz w:val="20"/>
                          <w:szCs w:val="20"/>
                        </w:rPr>
                        <w:t>Two</w:t>
                      </w:r>
                      <w:r w:rsidRPr="00604D3F">
                        <w:rPr>
                          <w:color w:val="000000"/>
                          <w:kern w:val="24"/>
                          <w:sz w:val="20"/>
                          <w:szCs w:val="20"/>
                        </w:rPr>
                        <w:t>-screen</w:t>
                      </w:r>
                    </w:p>
                    <w:p w:rsidR="00E11AF2" w:rsidRDefault="00E11AF2" w:rsidP="005B6F3F">
                      <w:pPr>
                        <w:pStyle w:val="af"/>
                        <w:spacing w:before="0" w:beforeAutospacing="0" w:after="0" w:afterAutospacing="0"/>
                        <w:jc w:val="center"/>
                      </w:pPr>
                      <w:r w:rsidRPr="00604D3F">
                        <w:rPr>
                          <w:color w:val="000000"/>
                          <w:kern w:val="24"/>
                          <w:sz w:val="20"/>
                          <w:szCs w:val="20"/>
                        </w:rPr>
                        <w:t>Telepresence Endpoint</w:t>
                      </w:r>
                    </w:p>
                  </w:txbxContent>
                </v:textbox>
              </v:shape>
            </v:group>
            <v:shape id="TextBox 14" o:spid="_x0000_s1264" type="#_x0000_t202" style="position:absolute;left:2366662;top:398229;width:1524729;height:43742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E11AF2" w:rsidRDefault="00E11AF2" w:rsidP="005B6F3F">
                    <w:pPr>
                      <w:pStyle w:val="af"/>
                      <w:spacing w:before="0" w:beforeAutospacing="0" w:after="0" w:afterAutospacing="0"/>
                    </w:pPr>
                    <w:r w:rsidRPr="00604D3F">
                      <w:rPr>
                        <w:color w:val="000000"/>
                        <w:kern w:val="24"/>
                        <w:sz w:val="36"/>
                        <w:szCs w:val="36"/>
                      </w:rPr>
                      <w:t>IP Network</w:t>
                    </w:r>
                  </w:p>
                </w:txbxContent>
              </v:textbox>
            </v:shape>
            <v:line id="Straight Connector 5" o:spid="_x0000_s1265" style="position:absolute;visibility:visible" from="1367682,582588" to="1766704,582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266" style="position:absolute;visibility:visible" from="4248002,582587" to="4681578,590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267" style="position:absolute;left:4647024;top:58945;width:1936358;height:1259998" coordorigin="4647024,58945"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_x0000_s1268" style="position:absolute;left:4647024;top:58945;width:1905000;height:753642" coordorigin="4647024,58945"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Picture 19" o:spid="_x0000_s1269" type="#_x0000_t75" style="position:absolute;left:4647024;top:228387;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BVHrBAAAA2wAAAA8AAABkcnMvZG93bnJldi54bWxET01rwkAQvRf6H5YpeKubeiiaugkiBEQo&#10;tlHv0+yYBLOz6e6apP++Wyh4m8f7nHU+mU4M5HxrWcHLPAFBXFndcq3gdCyelyB8QNbYWSYFP+Qh&#10;zx4f1phqO/InDWWoRQxhn6KCJoQ+ldJXDRn0c9sTR+5incEQoauldjjGcNPJRZK8SoMtx4YGe9o2&#10;VF3Lm1GwPB3CWPB0LPbf7bmUH254t19KzZ6mzRuIQFO4i//dOx3nr+Dvl3iAzH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lBVHrBAAAA2wAAAA8AAAAAAAAAAAAAAAAAnwIA&#10;AGRycy9kb3ducmV2LnhtbFBLBQYAAAAABAAEAPcAAACNAwAAAAA=&#10;">
                  <v:imagedata r:id="rId18" o:title=""/>
                </v:shape>
                <v:shape id="Picture 20" o:spid="_x0000_s1270" type="#_x0000_t75" style="position:absolute;left:5161047;top:5894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3g45fBAAAA2wAAAA8AAABkcnMvZG93bnJldi54bWxET02LwjAQvS/4H8IIXkRTXVakGkUEwYOL&#10;WD3obWjGtthMShNr9debg+Dx8b7ny9aUoqHaFZYVjIYRCOLU6oIzBafjZjAF4TyyxtIyKXiSg+Wi&#10;8zPHWNsHH6hJfCZCCLsYFeTeV7GULs3JoBvaijhwV1sb9AHWmdQ1PkK4KeU4iibSYMGhIceK1jml&#10;t+RuFFjfRLdz+te/6N/9bnoYvdr//kupXrddzUB4av1X/HFvtYJxWB++hB8gF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3g45fBAAAA2wAAAA8AAAAAAAAAAAAAAAAAnwIA&#10;AGRycy9kb3ducmV2LnhtbFBLBQYAAAAABAAEAPcAAACNAwAAAAA=&#10;">
                  <v:imagedata r:id="rId17" o:title=""/>
                  <o:lock v:ext="edit" aspectratio="f"/>
                </v:shape>
                <v:shape id="Picture 21" o:spid="_x0000_s1271" type="#_x0000_t75" style="position:absolute;left:5453365;top:5933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sRgzGAAAA2wAAAA8AAABkcnMvZG93bnJldi54bWxEj0FrwkAUhO9C/8PyCr1Is4liCWlWEaHQ&#10;gyLaHtrbI/uaBLNvQ3abxPx6t1DwOMzMN0y+GU0jeupcbVlBEsUgiAuray4VfH68PacgnEfW2Fgm&#10;BVdysFk/zHLMtB34RP3ZlyJA2GWooPK+zaR0RUUGXWRb4uD92M6gD7Irpe5wCHDTyEUcv0iDNYeF&#10;ClvaVVRczr9GgfV9fPkqVvNvvTzu01MyjYf5pNTT47h9BeFp9Pfwf/tdK1gk8Pcl/AC5v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qxGDMYAAADbAAAADwAAAAAAAAAAAAAA&#10;AACfAgAAZHJzL2Rvd25yZXYueG1sUEsFBgAAAAAEAAQA9wAAAJIDAAAAAA==&#10;">
                  <v:imagedata r:id="rId17" o:title=""/>
                  <o:lock v:ext="edit" aspectratio="f"/>
                </v:shape>
                <v:shape id="Picture 22" o:spid="_x0000_s1272" type="#_x0000_t75" style="position:absolute;left:5745683;top:5894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J+2HvEAAAA2wAAAA8AAABkcnMvZG93bnJldi54bWxEj0+LwjAUxO+C3yE8wYusqV0U6RpFBMGD&#10;i/jn4N4ezdu22LyUJtbqpzeC4HGYmd8ws0VrStFQ7QrLCkbDCARxanXBmYLTcf01BeE8ssbSMim4&#10;k4PFvNuZYaLtjffUHHwmAoRdggpy76tESpfmZNANbUUcvH9bG/RB1pnUNd4C3JQyjqKJNFhwWMix&#10;olVO6eVwNQqsb6LLOR0P/vT3bjvdjx7t7+ChVL/XLn9AeGr9J/xub7SCOIbXl/AD5PwJ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J+2HvEAAAA2wAAAA8AAAAAAAAAAAAAAAAA&#10;nwIAAGRycy9kb3ducmV2LnhtbFBLBQYAAAAABAAEAPcAAACQAwAAAAA=&#10;">
                  <v:imagedata r:id="rId17" o:title=""/>
                  <o:lock v:ext="edit" aspectratio="f"/>
                </v:shape>
              </v:group>
              <v:shape id="TextBox 21" o:spid="_x0000_s1273" type="#_x0000_t202" style="position:absolute;left:4915919;top:845366;width:166746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rsidR="00E11AF2" w:rsidRDefault="00E11AF2" w:rsidP="005B6F3F">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5B6F3F">
                      <w:pPr>
                        <w:pStyle w:val="af"/>
                        <w:spacing w:before="0" w:beforeAutospacing="0" w:after="0" w:afterAutospacing="0"/>
                        <w:jc w:val="center"/>
                      </w:pPr>
                      <w:r w:rsidRPr="00604D3F">
                        <w:rPr>
                          <w:color w:val="000000"/>
                          <w:kern w:val="24"/>
                          <w:sz w:val="20"/>
                          <w:szCs w:val="20"/>
                        </w:rPr>
                        <w:t>Telepresence Endpoint</w:t>
                      </w:r>
                    </w:p>
                  </w:txbxContent>
                </v:textbox>
              </v:shape>
            </v:group>
            <v:group id="Group 8" o:spid="_x0000_s1274" style="position:absolute;left:2126744;top:1439036;width:1936358;height:1259998" coordorigin="2126744,1439036"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_x0000_s1275" style="position:absolute;left:2126744;top:1439036;width:1905000;height:753642" coordorigin="2126744,1439036"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Picture 13" o:spid="_x0000_s1276" type="#_x0000_t75" style="position:absolute;left:2126744;top:1608478;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pY5DBAAAA2wAAAA8AAABkcnMvZG93bnJldi54bWxET99rwjAQfh/sfwg38G2mczCkMy0iFEQY&#10;blXfb83ZFptLl8S2+++XgeDbfXw/b5VPphMDOd9aVvAyT0AQV1a3XCs4HornJQgfkDV2lknBL3nI&#10;s8eHFabajvxFQxlqEUPYp6igCaFPpfRVQwb93PbEkTtbZzBE6GqpHY4x3HRykSRv0mDLsaHBnjYN&#10;VZfyahQsj/swFjwdit1Peyrlpxs+7LdSs6dp/Q4i0BTu4pt7q+P8V/j/JR4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ipY5DBAAAA2wAAAA8AAAAAAAAAAAAAAAAAnwIA&#10;AGRycy9kb3ducmV2LnhtbFBLBQYAAAAABAAEAPcAAACNAwAAAAA=&#10;">
                  <v:imagedata r:id="rId18" o:title=""/>
                </v:shape>
                <v:shape id="Picture 14" o:spid="_x0000_s1277" type="#_x0000_t75" style="position:absolute;left:2640767;top:14390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7" o:title=""/>
                  <o:lock v:ext="edit" aspectratio="f"/>
                </v:shape>
                <v:shape id="Picture 15" o:spid="_x0000_s1278" type="#_x0000_t75" style="position:absolute;left:2933085;top:143942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7irLBAAAA2wAAAA8AAABkcnMvZG93bnJldi54bWxET02LwjAQvQv+hzCCF9HUFRepRhFB2IMi&#10;uh70NjRjW2wmpYm1+uuNIHibx/uc2aIxhaipcrllBcNBBII4sTrnVMHxf92fgHAeWWNhmRQ8yMFi&#10;3m7NMNb2znuqDz4VIYRdjAoy78tYSpdkZNANbEkcuIutDPoAq1TqCu8h3BTyJ4p+pcGcQ0OGJa0y&#10;Sq6Hm1FgfR1dT8m4d9aj3WayHz6bbe+pVLfTLKcgPDX+K/64/3SYP4b3L+EAOX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P7irLBAAAA2wAAAA8AAAAAAAAAAAAAAAAAnwIA&#10;AGRycy9kb3ducmV2LnhtbFBLBQYAAAAABAAEAPcAAACNAwAAAAA=&#10;">
                  <v:imagedata r:id="rId17" o:title=""/>
                  <o:lock v:ext="edit" aspectratio="f"/>
                </v:shape>
                <v:shape id="Picture 16" o:spid="_x0000_s1279" type="#_x0000_t75" style="position:absolute;left:3225403;top:14390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FMXDAAAA2wAAAA8AAABkcnMvZG93bnJldi54bWxET0trwkAQvgv+h2WEXqTu2qJIdBUpFDxY&#10;io9DvQ3ZMQlmZ0N2TWJ+fbdQ8DYf33NWm86WoqHaF441TCcKBHHqTMGZhvPp83UBwgdkg6Vj0vAg&#10;D5v1cLDCxLiWD9QcQyZiCPsENeQhVImUPs3Jop+4ijhyV1dbDBHWmTQ1tjHclvJNqbm0WHBsyLGi&#10;j5zS2/FuNbjQqNtPOhtfzPv3fnGY9t3XuNf6ZdRtlyACdeEp/nfvTJw/h79f4gF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kUxcMAAADbAAAADwAAAAAAAAAAAAAAAACf&#10;AgAAZHJzL2Rvd25yZXYueG1sUEsFBgAAAAAEAAQA9wAAAI8DAAAAAA==&#10;">
                  <v:imagedata r:id="rId17" o:title=""/>
                  <o:lock v:ext="edit" aspectratio="f"/>
                </v:shape>
              </v:group>
              <v:shape id="TextBox 35" o:spid="_x0000_s1280" type="#_x0000_t202" style="position:absolute;left:2395639;top:2225457;width:1667463;height:473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5">
                  <w:txbxContent>
                    <w:p w:rsidR="00E11AF2" w:rsidRDefault="00E11AF2" w:rsidP="005B6F3F">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5B6F3F">
                      <w:pPr>
                        <w:pStyle w:val="af"/>
                        <w:spacing w:before="0" w:beforeAutospacing="0" w:after="0" w:afterAutospacing="0"/>
                        <w:jc w:val="center"/>
                      </w:pPr>
                      <w:r w:rsidRPr="00604D3F">
                        <w:rPr>
                          <w:color w:val="000000"/>
                          <w:kern w:val="24"/>
                          <w:sz w:val="20"/>
                          <w:szCs w:val="20"/>
                        </w:rPr>
                        <w:t>Telepresence Endpoint</w:t>
                      </w:r>
                    </w:p>
                  </w:txbxContent>
                </v:textbox>
              </v:shape>
            </v:group>
            <v:line id="Straight Connector 9" o:spid="_x0000_s1281" style="position:absolute;visibility:visible" from="3079244,1045186" to="3079244,1439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VLMMAAADaAAAADwAAAGRycy9kb3ducmV2LnhtbESPQWvCQBSE70L/w/IKvZlNPZQmdRUp&#10;tHqyJhZ6few+k9Ts27C7avz3rlDocZiZb5j5crS9OJMPnWMFz1kOglg703Gj4Hv/MX0FESKywd4x&#10;KbhSgOXiYTLH0rgLV3SuYyMShEOJCtoYh1LKoFuyGDI3ECfv4LzFmKRvpPF4SXDby1mev0iLHaeF&#10;Fgd6b0kf65NV8IvFenfS1VV+ffpZVfxsq+JASj09jqs3EJHG+B/+a2+MggLuV9IN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glSzDAAAA2gAAAA8AAAAAAAAAAAAA&#10;AAAAoQIAAGRycy9kb3ducmV2LnhtbFBLBQYAAAAABAAEAPkAAACRAwAAAAA=&#10;" strokecolor="#4a7ebb" strokeweight="1.5pt"/>
            <w10:wrap type="none"/>
            <w10:anchorlock/>
          </v:group>
        </w:pict>
      </w:r>
    </w:p>
    <w:p w:rsidR="005B6F3F" w:rsidRPr="00EC1FBE" w:rsidRDefault="005B6F3F" w:rsidP="005B6F3F">
      <w:pPr>
        <w:pStyle w:val="FigureNotitle"/>
        <w:rPr>
          <w:lang w:eastAsia="zh-CN"/>
        </w:rPr>
      </w:pPr>
      <w:r w:rsidRPr="00EC1FBE">
        <w:rPr>
          <w:lang w:eastAsia="zh-CN"/>
        </w:rPr>
        <w:t>Figure 3 – Use Case 3: Multipoint meeting</w:t>
      </w:r>
    </w:p>
    <w:p w:rsidR="005B6F3F" w:rsidRPr="005B6F3F" w:rsidRDefault="005B6F3F" w:rsidP="00993EFA"/>
    <w:p w:rsidR="00993EFA" w:rsidRPr="00EC1FBE" w:rsidRDefault="00993EFA" w:rsidP="001D55B8">
      <w:pPr>
        <w:pStyle w:val="2"/>
        <w:tabs>
          <w:tab w:val="clear" w:pos="794"/>
          <w:tab w:val="left" w:pos="675"/>
        </w:tabs>
        <w:rPr>
          <w:lang w:eastAsia="zh-CN"/>
        </w:rPr>
      </w:pPr>
      <w:bookmarkStart w:id="26" w:name="_Toc317695295"/>
      <w:r w:rsidRPr="00EC1FBE">
        <w:rPr>
          <w:lang w:eastAsia="zh-CN"/>
        </w:rPr>
        <w:t>6.4</w:t>
      </w:r>
      <w:r>
        <w:rPr>
          <w:lang w:eastAsia="zh-CN"/>
        </w:rPr>
        <w:tab/>
      </w:r>
      <w:r w:rsidRPr="00EC1FBE">
        <w:rPr>
          <w:lang w:eastAsia="zh-CN"/>
        </w:rPr>
        <w:t>Use Case 4: Presentation</w:t>
      </w:r>
      <w:bookmarkEnd w:id="26"/>
      <w:r w:rsidRPr="00EC1FBE">
        <w:rPr>
          <w:lang w:eastAsia="zh-CN"/>
        </w:rPr>
        <w:t xml:space="preserve"> </w:t>
      </w:r>
    </w:p>
    <w:p w:rsidR="00993EFA" w:rsidRDefault="00993EFA" w:rsidP="00993EFA">
      <w:r w:rsidRPr="00EC1FBE">
        <w:t xml:space="preserve">This use case builds on the previous use cases that in addition to the video and audio streams showing the participants, additional streams are used for presentations. </w:t>
      </w:r>
      <w:r w:rsidR="00E11AF2">
        <w:t xml:space="preserve">For example the additional stream may be for content sources such as: document cameras, electronic whiteboards, PC or instant messaging. </w:t>
      </w:r>
      <w:r w:rsidRPr="00EC1FBE">
        <w:t>Figure 4 illustrates the use case.</w:t>
      </w:r>
    </w:p>
    <w:p w:rsidR="00360456" w:rsidRPr="005E76AC" w:rsidRDefault="00360456" w:rsidP="00993EFA">
      <w:pPr>
        <w:rPr>
          <w:i/>
          <w:iCs/>
          <w:highlight w:val="yellow"/>
        </w:rPr>
      </w:pPr>
    </w:p>
    <w:p w:rsidR="00BA0F9E" w:rsidRPr="00BA0F9E" w:rsidRDefault="00E11AF2" w:rsidP="00BA0F9E">
      <w:pPr>
        <w:rPr>
          <w:lang w:val="en-US" w:eastAsia="zh-CN"/>
        </w:rPr>
      </w:pPr>
      <w:r w:rsidRPr="00E11AF2">
        <w:rPr>
          <w:noProof/>
          <w:lang w:val="en-US" w:eastAsia="zh-CN"/>
        </w:rPr>
        <w:lastRenderedPageBreak/>
        <w:drawing>
          <wp:inline distT="0" distB="0" distL="0" distR="0">
            <wp:extent cx="5700395" cy="279844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00395" cy="279844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Figure 4 – Use Case 4: Presentation</w:t>
      </w:r>
    </w:p>
    <w:p w:rsidR="00993EFA" w:rsidRPr="00EC1FBE" w:rsidRDefault="00993EFA" w:rsidP="00993EFA">
      <w:r w:rsidRPr="00EC1FBE">
        <w:t xml:space="preserve">For further information see </w:t>
      </w:r>
      <w:r>
        <w:t xml:space="preserve">clause </w:t>
      </w:r>
      <w:r w:rsidRPr="00EC1FBE">
        <w:t xml:space="preserve">3.4 / [IETF CLUE UCS]. </w:t>
      </w:r>
    </w:p>
    <w:p w:rsidR="00993EFA" w:rsidRPr="00EC1FBE" w:rsidRDefault="00993EFA" w:rsidP="00993EFA">
      <w:pPr>
        <w:pStyle w:val="2"/>
        <w:rPr>
          <w:lang w:eastAsia="zh-CN"/>
        </w:rPr>
      </w:pPr>
      <w:bookmarkStart w:id="27" w:name="_Toc317695296"/>
      <w:r w:rsidRPr="00EC1FBE">
        <w:rPr>
          <w:lang w:eastAsia="zh-CN"/>
        </w:rPr>
        <w:t>6.5</w:t>
      </w:r>
      <w:r>
        <w:rPr>
          <w:lang w:eastAsia="zh-CN"/>
        </w:rPr>
        <w:tab/>
      </w:r>
      <w:r w:rsidRPr="00EC1FBE">
        <w:rPr>
          <w:lang w:eastAsia="zh-CN"/>
        </w:rPr>
        <w:t>Use Case 5: Heterogeneous systems</w:t>
      </w:r>
      <w:bookmarkEnd w:id="27"/>
      <w:r w:rsidRPr="00EC1FBE">
        <w:rPr>
          <w:lang w:eastAsia="zh-CN"/>
        </w:rPr>
        <w:t xml:space="preserve"> </w:t>
      </w:r>
    </w:p>
    <w:p w:rsidR="00993EFA" w:rsidRPr="00EC1FBE" w:rsidRDefault="00993EFA" w:rsidP="00993EFA">
      <w:r w:rsidRPr="00EC1FBE">
        <w:t>This use case illustrates the common meeting scenario for people to join the conference from a variety of environments, using different types of endpoint devices.  In a multi-screen immersive telepresence conference may include someone on a PC-based video conferencing system, a participant calling in by phone, and someone on a handheld device.</w:t>
      </w:r>
      <w:r w:rsidR="00E11AF2" w:rsidRPr="00E11AF2">
        <w:t xml:space="preserve"> </w:t>
      </w:r>
      <w:r w:rsidR="00E11AF2">
        <w:t xml:space="preserve">This use case assumes that the different endpoint devices are able to participate is signalling related to Telepresence systems. The underlying technology does not determine whether a device is “legacy” </w:t>
      </w:r>
      <w:r w:rsidR="00E11AF2" w:rsidRPr="00EC642C">
        <w:t>or not, the deciding factor is whether it supports telepresence related protocols (or protocol extensions)</w:t>
      </w:r>
      <w:r w:rsidR="00E11AF2">
        <w:t xml:space="preserve">. Legacy systems that do not understand telepresence related protocols (or protocol extensions) are not in scope. </w:t>
      </w:r>
      <w:r w:rsidRPr="00EC1FBE">
        <w:t xml:space="preserve"> Figure 5 illustrates the use case.</w:t>
      </w:r>
    </w:p>
    <w:p w:rsidR="00993EFA" w:rsidRPr="00EC1FBE" w:rsidRDefault="00993EFA" w:rsidP="00993EFA">
      <w:pPr>
        <w:pStyle w:val="Note"/>
        <w:rPr>
          <w:lang w:eastAsia="zh-CN"/>
        </w:rPr>
      </w:pPr>
    </w:p>
    <w:p w:rsidR="00993EFA" w:rsidRDefault="00D71E7A" w:rsidP="00993EFA">
      <w:pPr>
        <w:pStyle w:val="Figure"/>
        <w:rPr>
          <w:lang w:eastAsia="zh-CN"/>
        </w:rPr>
      </w:pPr>
      <w:r w:rsidRPr="00D71E7A">
        <w:rPr>
          <w:lang w:eastAsia="zh-CN"/>
        </w:rPr>
      </w:r>
      <w:r>
        <w:rPr>
          <w:lang w:eastAsia="zh-CN"/>
        </w:rPr>
        <w:pict>
          <v:group id="Group 13" o:spid="_x0000_s1282" style="width:438.6pt;height:263.95pt;mso-position-horizontal-relative:char;mso-position-vertical-relative:line" coordsize="5570398,335240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">
            <v:group id="Group 2" o:spid="_x0000_s1283" style="position:absolute;top:594496;width:5570398;height:2002686" coordorigin=",594496" coordsize="5570398,2002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0" o:spid="_x0000_s1284" type="#_x0000_t75" style="position:absolute;left:1533140;top:1166159;width:2196125;height:9566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N4nm/AAAA2wAAAA8AAABkcnMvZG93bnJldi54bWxET02LwjAQvQv+hzCCF9HUIirdpiKC4lVd&#10;YY9DM9t2t5nUJtr6781B8Ph43+mmN7V4UOsqywrmswgEcW51xYWC78t+ugbhPLLG2jIpeJKDTTYc&#10;pJho2/GJHmdfiBDCLkEFpfdNIqXLSzLoZrYhDtyvbQ36ANtC6ha7EG5qGUfRUhqsODSU2NCupPz/&#10;fDcKJj+Xbbe6XxfdLaqM0dcD/61ipcajfvsFwlPvP+K3+6gVxGF9+BJ+gMxe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rDeJ5vwAAANsAAAAPAAAAAAAAAAAAAAAAAJ8CAABk&#10;cnMvZG93bnJldi54bWxQSwUGAAAAAAQABAD3AAAAiwMAAAAA&#10;">
                <v:imagedata r:id="rId15" o:title=""/>
                <v:shadow on="t" color="black" opacity="26214f" origin="-.5,-.5" offset=".74836mm,.74836mm"/>
                <o:lock v:ext="edit" aspectratio="f"/>
              </v:shape>
              <v:group id="Group 21" o:spid="_x0000_s1285" style="position:absolute;left:233131;top:594496;width:1350354;height:1014501" coordorigin="233131,594496"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40" o:spid="_x0000_s1286" style="position:absolute;left:267685;top:594496;width:1298575;height:746126" coordorigin="267685,59449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Picture 42" o:spid="_x0000_s1287" type="#_x0000_t75" style="position:absolute;left:267685;top:76118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d51zEAAAA2wAAAA8AAABkcnMvZG93bnJldi54bWxEj0FrAjEUhO8F/0N4gpeiWZdSymqURap4&#10;Ear24u2xeW4WNy/bJOr6702h0OMwM98w82VvW3EjHxrHCqaTDARx5XTDtYLv43r8ASJEZI2tY1Lw&#10;oADLxeBljoV2d97T7RBrkSAcClRgYuwKKUNlyGKYuI44eWfnLcYkfS21x3uC21bmWfYuLTacFgx2&#10;tDJUXQ5Xq6DcfVHcHeuTec333v6cPzd5eVFqNOzLGYhIffwP/7W3WsFbD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Td51zEAAAA2wAAAA8AAAAAAAAAAAAAAAAA&#10;nwIAAGRycy9kb3ducmV2LnhtbFBLBQYAAAAABAAEAPcAAACQAwAAAAA=&#10;">
                    <v:imagedata r:id="rId16" o:title=""/>
                  </v:shape>
                  <v:shape id="Picture 43" o:spid="_x0000_s1288" type="#_x0000_t75" style="position:absolute;left:589818;top:59449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tmEDFAAAA2wAAAA8AAABkcnMvZG93bnJldi54bWxEj0+LwjAUxO+C3yE8YS+iqesfpBplWRA8&#10;uCxWD3p7NM+22LyUJtbqpzcLCx6HmfkNs1y3phQN1a6wrGA0jEAQp1YXnCk4HjaDOQjnkTWWlknB&#10;gxysV93OEmNt77ynJvGZCBB2MSrIva9iKV2ak0E3tBVx8C62NuiDrDOpa7wHuCnlZxTNpMGCw0KO&#10;FX3nlF6Tm1FgfRNdT+m0f9bj3918P3q2P/2nUh+99msBwlPr3+H/9lYrmIzh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7ZhAxQAAANsAAAAPAAAAAAAAAAAAAAAA&#10;AJ8CAABkcnMvZG93bnJldi54bWxQSwUGAAAAAAQABAD3AAAAkQMAAAAA&#10;">
                    <v:imagedata r:id="rId17" o:title=""/>
                    <o:lock v:ext="edit" aspectratio="f"/>
                  </v:shape>
                  <v:shape id="Picture 44" o:spid="_x0000_s1289" type="#_x0000_t75" style="position:absolute;left:882136;top:59449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EADTFAAAA2wAAAA8AAABkcnMvZG93bnJldi54bWxEj0+LwjAUxO8LfofwBC+iqa4rUo0iguBh&#10;ZfHPQW+P5tkWm5fSxFr99EYQ9jjMzG+Y2aIxhaipcrllBYN+BII4sTrnVMHxsO5NQDiPrLGwTAoe&#10;5GAxb33NMNb2zjuq9z4VAcIuRgWZ92UspUsyMuj6tiQO3sVWBn2QVSp1hfcAN4UcRtFYGsw5LGRY&#10;0iqj5Lq/GQXW19H1lPx0z/r773eyGzybbfepVKfdLKcgPDX+P/xpb7SC0Q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AA0xQAAANsAAAAPAAAAAAAAAAAAAAAA&#10;AJ8CAABkcnMvZG93bnJldi54bWxQSwUGAAAAAAQABAD3AAAAkQMAAAAA&#10;">
                    <v:imagedata r:id="rId17" o:title=""/>
                    <o:lock v:ext="edit" aspectratio="f"/>
                  </v:shape>
                </v:group>
                <v:shape id="TextBox 4" o:spid="_x0000_s1290" type="#_x0000_t202" style="position:absolute;left:233131;top:1373556;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E11AF2" w:rsidRDefault="00E11AF2" w:rsidP="00FD7413">
                        <w:pPr>
                          <w:pStyle w:val="af"/>
                          <w:spacing w:before="0" w:beforeAutospacing="0" w:after="0" w:afterAutospacing="0"/>
                          <w:jc w:val="center"/>
                        </w:pPr>
                        <w:r>
                          <w:rPr>
                            <w:color w:val="000000"/>
                            <w:kern w:val="24"/>
                            <w:sz w:val="20"/>
                            <w:szCs w:val="20"/>
                          </w:rPr>
                          <w:t>Two-s</w:t>
                        </w:r>
                        <w:r w:rsidRPr="00604D3F">
                          <w:rPr>
                            <w:color w:val="000000"/>
                            <w:kern w:val="24"/>
                            <w:sz w:val="20"/>
                            <w:szCs w:val="20"/>
                          </w:rPr>
                          <w:t>creen</w:t>
                        </w:r>
                      </w:p>
                      <w:p w:rsidR="00E11AF2" w:rsidRDefault="00E11AF2" w:rsidP="00FD7413">
                        <w:pPr>
                          <w:pStyle w:val="af"/>
                          <w:spacing w:before="0" w:beforeAutospacing="0" w:after="0" w:afterAutospacing="0"/>
                          <w:jc w:val="center"/>
                        </w:pPr>
                        <w:r w:rsidRPr="00B37DD3">
                          <w:rPr>
                            <w:color w:val="000000"/>
                            <w:kern w:val="24"/>
                            <w:sz w:val="20"/>
                            <w:szCs w:val="20"/>
                          </w:rPr>
                          <w:t>Telepresence Endpoint</w:t>
                        </w:r>
                      </w:p>
                    </w:txbxContent>
                  </v:textbox>
                </v:shape>
              </v:group>
              <v:shape id="TextBox 14" o:spid="_x0000_s1291" type="#_x0000_t202" style="position:absolute;left:2150179;top:1488530;width:1235114;height:354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E11AF2" w:rsidRDefault="00E11AF2" w:rsidP="00FD7413">
                      <w:pPr>
                        <w:pStyle w:val="af"/>
                        <w:spacing w:before="0" w:beforeAutospacing="0" w:after="0" w:afterAutospacing="0"/>
                      </w:pPr>
                      <w:r w:rsidRPr="00B37DD3">
                        <w:rPr>
                          <w:color w:val="000000"/>
                          <w:kern w:val="24"/>
                          <w:sz w:val="36"/>
                          <w:szCs w:val="36"/>
                        </w:rPr>
                        <w:t>IP Network</w:t>
                      </w:r>
                    </w:p>
                  </w:txbxContent>
                </v:textbox>
              </v:shape>
              <v:line id="Straight Connector 23" o:spid="_x0000_s1292" style="position:absolute;visibility:visible" from="1340967,1638061" to="1664179,1638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RDLsQAAADbAAAADwAAAGRycy9kb3ducmV2LnhtbESPQWvCQBSE7wX/w/KE3urGC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MuxAAAANsAAAAPAAAAAAAAAAAA&#10;AAAAAKECAABkcnMvZG93bnJldi54bWxQSwUGAAAAAAQABAD5AAAAkgMAAAAA&#10;" strokecolor="#4a7ebb" strokeweight="1.5pt"/>
              <v:line id="Straight Connector 24" o:spid="_x0000_s1293" style="position:absolute;visibility:visible" from="3674056,1638060" to="4025257,164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3bWsQAAADbAAAADwAAAGRycy9kb3ducmV2LnhtbESPQWvCQBSE7wX/w/KE3urGI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bdtaxAAAANsAAAAPAAAAAAAAAAAA&#10;AAAAAKECAABkcnMvZG93bnJldi54bWxQSwUGAAAAAAQABAD5AAAAkgMAAAAA&#10;" strokecolor="#4a7ebb" strokeweight="1.5pt"/>
              <v:group id="Group 25" o:spid="_x0000_s1294" style="position:absolute;left:3997268;top:611768;width:1568469;height:1020030" coordorigin="3997268,611768" coordsize="1936358,12592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34" o:spid="_x0000_s1295" style="position:absolute;left:3997268;top:611768;width:1905000;height:753642" coordorigin="3997268,611768"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Picture 36" o:spid="_x0000_s1296" type="#_x0000_t75" style="position:absolute;left:3997268;top:781210;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rnGjCAAAA2wAAAA8AAABkcnMvZG93bnJldi54bWxEj0FrwkAUhO8F/8PyBG91YwWR6CpFCEhB&#10;tFHvr9nXJDT7Nu6uSfz3bqHQ4zAz3zDr7WAa0ZHztWUFs2kCgriwuuZSweWcvS5B+ICssbFMCh7k&#10;YbsZvawx1bbnT+ryUIoIYZ+igiqENpXSFxUZ9FPbEkfv2zqDIUpXSu2wj3DTyLckWUiDNceFClva&#10;VVT85HejYHk5hj7j4Zx93OprLk+uO9gvpSbj4X0FItAQ/sN/7b1WMF/A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a5xowgAAANsAAAAPAAAAAAAAAAAAAAAAAJ8C&#10;AABkcnMvZG93bnJldi54bWxQSwUGAAAAAAQABAD3AAAAjgMAAAAA&#10;">
                    <v:imagedata r:id="rId18" o:title=""/>
                  </v:shape>
                  <v:shape id="Picture 37" o:spid="_x0000_s1297" type="#_x0000_t75" style="position:absolute;left:4511291;top:61176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Q7T7FAAAA2wAAAA8AAABkcnMvZG93bnJldi54bWxEj0+LwjAUxO+C3yE8YS+iqSv+oRplWRA8&#10;uCxWD3p7NM+22LyUJtbqpzcLCx6HmfkNs1y3phQN1a6wrGA0jEAQp1YXnCk4HjaDOQjnkTWWlknB&#10;gxysV93OEmNt77ynJvGZCBB2MSrIva9iKV2ak0E3tBVx8C62NuiDrDOpa7wHuCnlZxRNpcGCw0KO&#10;FX3nlF6Tm1FgfRNdT+mkf9bj3918P3q2P/2nUh+99msBwlPr3+H/9lYrGM/g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0O0+xQAAANsAAAAPAAAAAAAAAAAAAAAA&#10;AJ8CAABkcnMvZG93bnJldi54bWxQSwUGAAAAAAQABAD3AAAAkQMAAAAA&#10;">
                    <v:imagedata r:id="rId17" o:title=""/>
                    <o:lock v:ext="edit" aspectratio="f"/>
                  </v:shape>
                  <v:shape id="Picture 38" o:spid="_x0000_s1298" type="#_x0000_t75" style="position:absolute;left:4803609;top:612161;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PeUzBAAAA2wAAAA8AAABkcnMvZG93bnJldi54bWxET02LwjAQvQv+hzCCF1lTFUWqUUQQPLiI&#10;1YN7G5qxLTaT0sTa9debg+Dx8b6X69aUoqHaFZYVjIYRCOLU6oIzBZfz7mcOwnlkjaVlUvBPDtar&#10;bmeJsbZPPlGT+EyEEHYxKsi9r2IpXZqTQTe0FXHgbrY26AOsM6lrfIZwU8pxFM2kwYJDQ44VbXNK&#10;78nDKLC+ie7XdDr405PjYX4avdrfwUupfq/dLEB4av1X/HHvtYJJGBu+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ZPeUzBAAAA2wAAAA8AAAAAAAAAAAAAAAAAnwIA&#10;AGRycy9kb3ducmV2LnhtbFBLBQYAAAAABAAEAPcAAACNAwAAAAA=&#10;">
                    <v:imagedata r:id="rId17" o:title=""/>
                    <o:lock v:ext="edit" aspectratio="f"/>
                  </v:shape>
                  <v:shape id="Picture 39" o:spid="_x0000_s1299" type="#_x0000_t75" style="position:absolute;left:5095927;top:61176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D3NfFAAAA2wAAAA8AAABkcnMvZG93bnJldi54bWxEj0+LwjAUxO+C3yE8wYtoquKi1SgiCHtY&#10;Ef8c9PZonm2xeSlNrF0//UYQ9jjMzG+YxaoxhaipcrllBcNBBII4sTrnVMH5tO1PQTiPrLGwTAp+&#10;ycFq2W4tMNb2yQeqjz4VAcIuRgWZ92UspUsyMugGtiQO3s1WBn2QVSp1hc8AN4UcRdGXNJhzWMiw&#10;pE1Gyf34MAqsr6P7JZn0rnq8/5kehq9m13sp1e006zkIT43/D3/a31rBeAbvL+EHyO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A9zXxQAAANsAAAAPAAAAAAAAAAAAAAAA&#10;AJ8CAABkcnMvZG93bnJldi54bWxQSwUGAAAAAAQABAD3AAAAkQMAAAAA&#10;">
                    <v:imagedata r:id="rId17" o:title=""/>
                    <o:lock v:ext="edit" aspectratio="f"/>
                  </v:shape>
                </v:group>
                <v:shape id="TextBox 21" o:spid="_x0000_s1300" type="#_x0000_t202" style="position:absolute;left:4266163;top:1397741;width:1667463;height:47330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E11AF2" w:rsidRDefault="00E11AF2" w:rsidP="00FD7413">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FD7413">
                        <w:pPr>
                          <w:pStyle w:val="af"/>
                          <w:spacing w:before="0" w:beforeAutospacing="0" w:after="0" w:afterAutospacing="0"/>
                          <w:jc w:val="center"/>
                        </w:pPr>
                        <w:r w:rsidRPr="00B37DD3">
                          <w:rPr>
                            <w:color w:val="000000"/>
                            <w:kern w:val="24"/>
                            <w:sz w:val="20"/>
                            <w:szCs w:val="20"/>
                          </w:rPr>
                          <w:t>Telepresence Endpoint</w:t>
                        </w:r>
                      </w:p>
                    </w:txbxContent>
                  </v:textbox>
                </v:shape>
              </v:group>
              <v:shape id="Picture 26" o:spid="_x0000_s1301" type="#_x0000_t75" style="position:absolute;left:142915;top:1760558;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OMN/FAAAA2wAAAA8AAABkcnMvZG93bnJldi54bWxEj0FrwkAUhO+C/2F5Qm/NxlBFUjciQqCH&#10;0qLtxdtr9pmE7L6N2a2m/fVdoeBxmJlvmPVmtEZcaPCtYwXzJAVBXDndcq3g86N8XIHwAVmjcUwK&#10;fsjDpphO1phrd+U9XQ6hFhHCPkcFTQh9LqWvGrLoE9cTR+/kBoshyqGWesBrhFsjszRdSostx4UG&#10;e9o1VHWHb6sAuzP+Lp5OJlu8vqfl29Fg+1Uq9TAbt88gAo3hHv5vv2gF2RJuX+IPk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TjDfxQAAANsAAAAPAAAAAAAAAAAAAAAA&#10;AJ8CAABkcnMvZG93bnJldi54bWxQSwUGAAAAAAQABAD3AAAAkQMAAAAA&#10;">
                <v:imagedata r:id="rId20" o:title=""/>
                <o:lock v:ext="edit" aspectratio="f"/>
              </v:shape>
              <v:shape id="TextBox 28" o:spid="_x0000_s1302" type="#_x0000_t202" style="position:absolute;top:2174929;width:758849;height:383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next-textbox:#TextBox 28;mso-fit-shape-to-text:t">
                  <w:txbxContent>
                    <w:p w:rsidR="00E11AF2" w:rsidRDefault="00E11AF2" w:rsidP="00BA0F9E">
                      <w:pPr>
                        <w:pStyle w:val="af"/>
                        <w:spacing w:before="0" w:beforeAutospacing="0" w:after="0" w:afterAutospacing="0"/>
                        <w:jc w:val="center"/>
                      </w:pPr>
                      <w:r w:rsidRPr="00B37DD3">
                        <w:rPr>
                          <w:color w:val="000000"/>
                          <w:kern w:val="24"/>
                          <w:sz w:val="20"/>
                          <w:szCs w:val="20"/>
                        </w:rPr>
                        <w:t>Document Camera</w:t>
                      </w:r>
                    </w:p>
                  </w:txbxContent>
                </v:textbox>
              </v:shape>
              <v:shape id="Picture 28" o:spid="_x0000_s1303" type="#_x0000_t75" alt="HDTV" style="position:absolute;left:918955;top:1760558;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52JHBAAAA2wAAAA8AAABkcnMvZG93bnJldi54bWxETz1vwjAQ3SvxH6xD6lZsMtA2YBACIdGq&#10;S6ED4yk+4oj4HNkmSfvr66FSx6f3vdqMrhU9hdh41jCfKRDElTcN1xq+zoenFxAxIRtsPZOGb4qw&#10;WU8eVlgaP/An9adUixzCsUQNNqWulDJWlhzGme+IM3f1wWHKMNTSBBxyuGtlodRCOmw4N1jsaGep&#10;up3uToOSb/b153wZ3ofI+526xuex/tD6cTpulyASjelf/Oc+Gg1FHpu/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s52JHBAAAA2wAAAA8AAAAAAAAAAAAAAAAAnwIA&#10;AGRycy9kb3ducmV2LnhtbFBLBQYAAAAABAAEAPcAAACNAwAAAAA=&#10;">
                <v:imagedata r:id="rId21" o:title="HDTV"/>
              </v:shape>
              <v:shape id="TextBox 30" o:spid="_x0000_s1304" type="#_x0000_t202" style="position:absolute;left:781710;top:2213662;width:810921;height:38352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next-textbox:#TextBox 30;mso-fit-shape-to-text:t">
                  <w:txbxContent>
                    <w:p w:rsidR="00E11AF2" w:rsidRDefault="00E11AF2" w:rsidP="00BA0F9E">
                      <w:pPr>
                        <w:pStyle w:val="af"/>
                        <w:spacing w:before="0" w:beforeAutospacing="0" w:after="0" w:afterAutospacing="0"/>
                        <w:jc w:val="center"/>
                      </w:pPr>
                      <w:r w:rsidRPr="00B37DD3">
                        <w:rPr>
                          <w:color w:val="000000"/>
                          <w:kern w:val="24"/>
                          <w:sz w:val="20"/>
                          <w:szCs w:val="20"/>
                        </w:rPr>
                        <w:t xml:space="preserve">Presentation </w:t>
                      </w:r>
                    </w:p>
                    <w:p w:rsidR="00E11AF2" w:rsidRDefault="00E11AF2" w:rsidP="00BA0F9E">
                      <w:pPr>
                        <w:pStyle w:val="af"/>
                        <w:spacing w:before="0" w:beforeAutospacing="0" w:after="0" w:afterAutospacing="0"/>
                        <w:jc w:val="center"/>
                      </w:pPr>
                      <w:r w:rsidRPr="00B37DD3">
                        <w:rPr>
                          <w:color w:val="000000"/>
                          <w:kern w:val="24"/>
                          <w:sz w:val="20"/>
                          <w:szCs w:val="20"/>
                        </w:rPr>
                        <w:t>Display</w:t>
                      </w:r>
                    </w:p>
                  </w:txbxContent>
                </v:textbox>
              </v:shape>
              <v:shape id="Picture 30" o:spid="_x0000_s1305" type="#_x0000_t75" style="position:absolute;left:4120702;top:1759410;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m+3CAAAA2wAAAA8AAABkcnMvZG93bnJldi54bWxET89rwjAUvg/8H8ITdpvpdMroTIsIBQ9j&#10;Y9WLt7fm2RaTl9pE2+2vXw4Djx/f73U+WiNu1PvWsYLnWQKCuHK65VrBYV88vYLwAVmjcUwKfshD&#10;nk0e1phqN/AX3cpQixjCPkUFTQhdKqWvGrLoZ64jjtzJ9RZDhH0tdY9DDLdGzpNkJS22HBsa7Gjb&#10;UHUur1YBni/4u3w5mfny/TMpPo4G2+9CqcfpuHkDEWgMd/G/e6cVLOL6+CX+AJn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MpvtwgAAANsAAAAPAAAAAAAAAAAAAAAAAJ8C&#10;AABkcnMvZG93bnJldi54bWxQSwUGAAAAAAQABAD3AAAAjgMAAAAA&#10;">
                <v:imagedata r:id="rId20" o:title=""/>
                <o:lock v:ext="edit" aspectratio="f"/>
              </v:shape>
              <v:shape id="TextBox 32" o:spid="_x0000_s1306" type="#_x0000_t202" style="position:absolute;left:3977767;top:2173659;width:758849;height:383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next-textbox:#TextBox 32;mso-fit-shape-to-text:t">
                  <w:txbxContent>
                    <w:p w:rsidR="00E11AF2" w:rsidRDefault="00E11AF2" w:rsidP="00BA0F9E">
                      <w:pPr>
                        <w:pStyle w:val="af"/>
                        <w:spacing w:before="0" w:beforeAutospacing="0" w:after="0" w:afterAutospacing="0"/>
                        <w:jc w:val="center"/>
                      </w:pPr>
                      <w:r w:rsidRPr="00B37DD3">
                        <w:rPr>
                          <w:color w:val="000000"/>
                          <w:kern w:val="24"/>
                          <w:sz w:val="20"/>
                          <w:szCs w:val="20"/>
                        </w:rPr>
                        <w:t>Document Camera</w:t>
                      </w:r>
                    </w:p>
                  </w:txbxContent>
                </v:textbox>
              </v:shape>
              <v:shape id="Picture 32" o:spid="_x0000_s1307" type="#_x0000_t75" alt="HDTV" style="position:absolute;left:4896742;top:1759410;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IeabDAAAA2wAAAA8AAABkcnMvZG93bnJldi54bWxEj0FrAjEUhO+F/ofwCt5qooKtq1GKRaji&#10;perB42Pz3CxuXpZNdLf+eiMIPQ4z8w0zW3SuEldqQulZw6CvQBDn3pRcaDjsV++fIEJENlh5Jg1/&#10;FGAxf32ZYWZ8y7903cVCJAiHDDXYGOtMypBbchj6viZO3sk3DmOSTSFNg22Cu0oOlRpLhyWnBYs1&#10;LS3l593FaVBybSe3/bHdtIG/l+oUPrpiq3XvrfuagojUxf/ws/1jNIyG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wh5psMAAADbAAAADwAAAAAAAAAAAAAAAACf&#10;AgAAZHJzL2Rvd25yZXYueG1sUEsFBgAAAAAEAAQA9wAAAI8DAAAAAA==&#10;">
                <v:imagedata r:id="rId21" o:title="HDTV"/>
              </v:shape>
              <v:shape id="TextBox 41" o:spid="_x0000_s1308" type="#_x0000_t202" style="position:absolute;left:4759477;top:2212392;width:810921;height:38352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41;mso-fit-shape-to-text:t">
                  <w:txbxContent>
                    <w:p w:rsidR="00E11AF2" w:rsidRDefault="00E11AF2" w:rsidP="00BA0F9E">
                      <w:pPr>
                        <w:pStyle w:val="af"/>
                        <w:spacing w:before="0" w:beforeAutospacing="0" w:after="0" w:afterAutospacing="0"/>
                        <w:jc w:val="center"/>
                      </w:pPr>
                      <w:r w:rsidRPr="00B37DD3">
                        <w:rPr>
                          <w:color w:val="000000"/>
                          <w:kern w:val="24"/>
                          <w:sz w:val="20"/>
                          <w:szCs w:val="20"/>
                        </w:rPr>
                        <w:t xml:space="preserve">Presentation </w:t>
                      </w:r>
                    </w:p>
                    <w:p w:rsidR="00E11AF2" w:rsidRDefault="00E11AF2" w:rsidP="00BA0F9E">
                      <w:pPr>
                        <w:pStyle w:val="af"/>
                        <w:spacing w:before="0" w:beforeAutospacing="0" w:after="0" w:afterAutospacing="0"/>
                        <w:jc w:val="center"/>
                      </w:pPr>
                      <w:r w:rsidRPr="00B37DD3">
                        <w:rPr>
                          <w:color w:val="000000"/>
                          <w:kern w:val="24"/>
                          <w:sz w:val="20"/>
                          <w:szCs w:val="20"/>
                        </w:rPr>
                        <w:t>Display</w:t>
                      </w:r>
                    </w:p>
                  </w:txbxContent>
                </v:textbox>
              </v:shape>
            </v:group>
            <v:group id="Group 3" o:spid="_x0000_s1309" style="position:absolute;left:1955815;top:2331793;width:1568469;height:1020611" coordorigin="1955815,2331793"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310" style="position:absolute;left:1955815;top:2331793;width:1905000;height:753642" coordorigin="1955815,2331793"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311" type="#_x0000_t75" style="position:absolute;left:1955815;top:2501235;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ewAjAAAAA2wAAAA8AAABkcnMvZG93bnJldi54bWxET01rwkAQvRf8D8sIvdWNHkKIrlIKgVIQ&#10;bdT7mJ0modnZuLsm6b93C4Xe5vE+Z7ObTCcGcr61rGC5SEAQV1a3XCs4n4qXDIQPyBo7y6Tghzzs&#10;trOnDebajvxJQxlqEUPY56igCaHPpfRVQwb9wvbEkfuyzmCI0NVSOxxjuOnkKklSabDl2NBgT28N&#10;Vd/l3SjIzocwFjydio9beynl0Q17e1XqeT69rkEEmsK/+M/9ruP8FH5/iQfI7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N7ACMAAAADbAAAADwAAAAAAAAAAAAAAAACfAgAA&#10;ZHJzL2Rvd25yZXYueG1sUEsFBgAAAAAEAAQA9wAAAIwDAAAAAA==&#10;">
                  <v:imagedata r:id="rId18" o:title=""/>
                </v:shape>
                <v:shape id="Picture 17" o:spid="_x0000_s1312" type="#_x0000_t75" style="position:absolute;left:2469838;top:2331793;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7" o:title=""/>
                  <o:lock v:ext="edit" aspectratio="f"/>
                </v:shape>
                <v:shape id="Picture 18" o:spid="_x0000_s1313" type="#_x0000_t75" style="position:absolute;left:2762156;top:233218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7" o:title=""/>
                  <o:lock v:ext="edit" aspectratio="f"/>
                </v:shape>
                <v:shape id="Picture 19" o:spid="_x0000_s1314" type="#_x0000_t75" style="position:absolute;left:3054474;top:2331793;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7" o:title=""/>
                  <o:lock v:ext="edit" aspectratio="f"/>
                </v:shape>
              </v:group>
              <v:shape id="TextBox 44" o:spid="_x0000_s1315" type="#_x0000_t202" style="position:absolute;left:2224710;top:3118214;width:166746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4;mso-fit-shape-to-text:t">
                  <w:txbxContent>
                    <w:p w:rsidR="00E11AF2" w:rsidRDefault="00E11AF2" w:rsidP="00BA0F9E">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E11AF2" w:rsidRDefault="00E11AF2" w:rsidP="00BA0F9E">
                      <w:pPr>
                        <w:pStyle w:val="af"/>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316" style="position:absolute;visibility:visible" from="2727350,2012770" to="2727350,2331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v:group id="Group 5" o:spid="_x0000_s1317" style="position:absolute;left:1560963;top:91392;width:1159857;height:773833" coordorigin="1560962,91392" coordsize="1399644,933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11" o:spid="_x0000_s1318" type="#_x0000_t75" style="position:absolute;left:1782658;top:91392;width:728717;height:5908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gMee+AAAA2wAAAA8AAABkcnMvZG93bnJldi54bWxET0uLwjAQvgv+hzDC3myii6VbjbIIC3v1&#10;cfE2NLNtsZmUJNb6782C4G0+vudsdqPtxEA+tI41LDIFgrhypuVaw/n0My9AhIhssHNMGh4UYLed&#10;TjZYGnfnAw3HWIsUwqFEDU2MfSllqBqyGDLXEyfuz3mLMUFfS+PxnsJtJ5dK5dJiy6mhwZ72DVXX&#10;481qUPlNFnn4+txTVwyrpQ/q4gqtP2bj9xpEpDG+xS/3r0nzF/D/SzpAbp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FbgMee+AAAA2wAAAA8AAAAAAAAAAAAAAAAAnwIAAGRy&#10;cy9kb3ducmV2LnhtbFBLBQYAAAAABAAEAPcAAACKAwAAAAA=&#10;">
                <v:imagedata r:id="rId22" o:title=""/>
                <o:lock v:ext="edit" aspectratio="f"/>
              </v:shape>
              <v:shape id="TextBox 37" o:spid="_x0000_s1319" type="#_x0000_t202" style="position:absolute;left:1560962;top:738470;width:1399644;height:2867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7;mso-fit-shape-to-text:t">
                  <w:txbxContent>
                    <w:p w:rsidR="00E11AF2" w:rsidRDefault="00E11AF2" w:rsidP="00FD7413">
                      <w:pPr>
                        <w:pStyle w:val="af"/>
                        <w:spacing w:before="0" w:beforeAutospacing="0" w:after="0" w:afterAutospacing="0"/>
                        <w:jc w:val="center"/>
                      </w:pPr>
                      <w:r w:rsidRPr="00B37DD3">
                        <w:rPr>
                          <w:color w:val="000000"/>
                          <w:kern w:val="24"/>
                          <w:sz w:val="20"/>
                          <w:szCs w:val="20"/>
                        </w:rPr>
                        <w:t>Personal Computer</w:t>
                      </w:r>
                    </w:p>
                  </w:txbxContent>
                </v:textbox>
              </v:shape>
            </v:group>
            <v:group id="Group 6" o:spid="_x0000_s1320" style="position:absolute;left:2845740;width:903600;height:815061" coordorigin="2845740" coordsize="1162182,1048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9" o:spid="_x0000_s1321" type="#_x0000_t75" alt="Mobile Access IP phoneNew" style="position:absolute;left:2845740;width:808855;height:7269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4RovCAAAA2gAAAA8AAABkcnMvZG93bnJldi54bWxEj0uLAjEQhO8L/ofQgrc1o7I+RqPIgiie&#10;1gd4bSftzOCkM5tEnf33ZkHwWFR9VdRs0ZhK3Mn50rKCXjcBQZxZXXKu4HhYfY5B+ICssbJMCv7I&#10;w2Le+phhqu2Dd3Tfh1zEEvYpKihCqFMpfVaQQd+1NXH0LtYZDFG6XGqHj1huKtlPkqE0WHJcKLCm&#10;74Ky6/5mFEzObrQ9NVXY0eZr6QaH38H6B5XqtJvlFESgJrzDL3qjIwf/V+INkPM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eEaLwgAAANoAAAAPAAAAAAAAAAAAAAAAAJ8C&#10;AABkcnMvZG93bnJldi54bWxQSwUGAAAAAAQABAD3AAAAjgMAAAAA&#10;">
                <v:imagedata r:id="rId23" o:title="Mobile Access IP phoneNew"/>
              </v:shape>
              <v:shape id="TextBox 50" o:spid="_x0000_s1322" type="#_x0000_t202" style="position:absolute;left:2851457;top:742720;width:1156465;height:30558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next-textbox:#TextBox 50;mso-fit-shape-to-text:t">
                  <w:txbxContent>
                    <w:p w:rsidR="00E11AF2" w:rsidRDefault="00E11AF2" w:rsidP="00FD7413">
                      <w:pPr>
                        <w:pStyle w:val="af"/>
                        <w:spacing w:before="0" w:beforeAutospacing="0" w:after="0" w:afterAutospacing="0"/>
                        <w:jc w:val="center"/>
                      </w:pPr>
                      <w:r w:rsidRPr="00B37DD3">
                        <w:rPr>
                          <w:color w:val="000000"/>
                          <w:kern w:val="24"/>
                          <w:sz w:val="20"/>
                          <w:szCs w:val="20"/>
                        </w:rPr>
                        <w:t>Mobile Phone</w:t>
                      </w:r>
                    </w:p>
                  </w:txbxContent>
                </v:textbox>
              </v:shape>
            </v:group>
            <v:line id="Straight Connector 7" o:spid="_x0000_s1323" style="position:absolute;visibility:visible" from="2150151,831554" to="2287867,1248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v:line id="Straight Connector 8" o:spid="_x0000_s1324" style="position:absolute;flip:x;visibility:visible" from="3082520,821370" to="3202827,1225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MwOL8AAADaAAAADwAAAGRycy9kb3ducmV2LnhtbERPPW/CMBDdK/U/WFeJpQKHDKgEDGoR&#10;IDoWunQ7xUcciM+RbULg19cDEuPT+54ve9uIjnyoHSsYjzIQxKXTNVcKfg+b4QeIEJE1No5JwY0C&#10;LBevL3MstLvyD3X7WIkUwqFABSbGtpAylIYshpFriRN3dN5iTNBXUnu8pnDbyDzLJtJizanBYEsr&#10;Q+V5f7EK3o/fX2Zb7/Kp1/GvC+v7IeeTUoO3/nMGIlIfn+KHe6cVpK3pSroBcvE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fMwOL8AAADaAAAADwAAAAAAAAAAAAAAAACh&#10;AgAAZHJzL2Rvd25yZXYueG1sUEsFBgAAAAAEAAQA+QAAAI0DAAAAAA==&#10;" strokecolor="#4a7ebb" strokeweight="1.5pt"/>
            <w10:wrap type="none"/>
            <w10:anchorlock/>
          </v:group>
        </w:pict>
      </w:r>
    </w:p>
    <w:p w:rsidR="00B11547" w:rsidRPr="00B11547" w:rsidRDefault="00B11547" w:rsidP="00B11547">
      <w:pPr>
        <w:rPr>
          <w:lang w:val="en-US" w:eastAsia="zh-CN"/>
        </w:rPr>
      </w:pPr>
    </w:p>
    <w:p w:rsidR="00993EFA" w:rsidRPr="00EC1FBE" w:rsidRDefault="00993EFA" w:rsidP="00993EFA">
      <w:pPr>
        <w:pStyle w:val="FigureNotitle"/>
        <w:rPr>
          <w:lang w:eastAsia="zh-CN"/>
        </w:rPr>
      </w:pPr>
      <w:r w:rsidRPr="00EC1FBE">
        <w:rPr>
          <w:lang w:eastAsia="zh-CN"/>
        </w:rPr>
        <w:t>Figure 5 – Use Case 5: Heterogeneous systems</w:t>
      </w:r>
    </w:p>
    <w:p w:rsidR="00993EFA" w:rsidRDefault="00993EFA" w:rsidP="00993EFA">
      <w:r w:rsidRPr="00EC1FBE">
        <w:t xml:space="preserve">For further information see </w:t>
      </w:r>
      <w:r>
        <w:t xml:space="preserve">clause </w:t>
      </w:r>
      <w:r w:rsidRPr="00EC1FBE">
        <w:t xml:space="preserve">3.5 / [IETF CLUE UCS]. </w:t>
      </w:r>
    </w:p>
    <w:p w:rsidR="002866E5" w:rsidRPr="00EC1FBE" w:rsidRDefault="002866E5" w:rsidP="00993EFA"/>
    <w:p w:rsidR="00993EFA" w:rsidRPr="00EC1FBE" w:rsidRDefault="00993EFA" w:rsidP="00993EFA">
      <w:pPr>
        <w:pStyle w:val="2"/>
        <w:rPr>
          <w:lang w:eastAsia="zh-CN"/>
        </w:rPr>
      </w:pPr>
      <w:bookmarkStart w:id="28" w:name="_Toc317695297"/>
      <w:r w:rsidRPr="00EC1FBE">
        <w:rPr>
          <w:lang w:eastAsia="zh-CN"/>
        </w:rPr>
        <w:t>6.6</w:t>
      </w:r>
      <w:r>
        <w:rPr>
          <w:lang w:eastAsia="zh-CN"/>
        </w:rPr>
        <w:tab/>
      </w:r>
      <w:r w:rsidRPr="00EC1FBE">
        <w:rPr>
          <w:lang w:eastAsia="zh-CN"/>
        </w:rPr>
        <w:t>Use Case 6: Multipoint education usage</w:t>
      </w:r>
      <w:bookmarkEnd w:id="28"/>
      <w:r w:rsidRPr="00EC1FBE">
        <w:rPr>
          <w:lang w:eastAsia="zh-CN"/>
        </w:rPr>
        <w:t xml:space="preserve"> </w:t>
      </w:r>
    </w:p>
    <w:p w:rsidR="00993EFA" w:rsidRPr="00EC1FBE" w:rsidRDefault="00993EFA" w:rsidP="00993EFA">
      <w:r w:rsidRPr="00EC1FBE">
        <w:t>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displays in the room, in other instances an available stream is not displayed at all. Figure 6 illustrates the use case.</w:t>
      </w:r>
    </w:p>
    <w:p w:rsidR="00993EFA" w:rsidRPr="00EC1FBE" w:rsidRDefault="00242D9B" w:rsidP="005E76AC">
      <w:pPr>
        <w:pStyle w:val="Figure"/>
      </w:pPr>
      <w:r>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srcRect/>
                    <a:stretch>
                      <a:fillRect/>
                    </a:stretch>
                  </pic:blipFill>
                  <pic:spPr bwMode="auto">
                    <a:xfrm>
                      <a:off x="0" y="0"/>
                      <a:ext cx="5689600" cy="310705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Figure 6 – Use Case 6: Multipoint education usage</w:t>
      </w:r>
    </w:p>
    <w:p w:rsidR="00993EFA" w:rsidRPr="00EC1FBE" w:rsidRDefault="00993EFA" w:rsidP="00993EFA">
      <w:r w:rsidRPr="00EC1FBE">
        <w:t xml:space="preserve">For further information see </w:t>
      </w:r>
      <w:r>
        <w:t xml:space="preserve">clause </w:t>
      </w:r>
      <w:r w:rsidRPr="00EC1FBE">
        <w:t xml:space="preserve">3.6 / [IETF CLUE UCS]. </w:t>
      </w:r>
    </w:p>
    <w:p w:rsidR="00993EFA" w:rsidRPr="00EC1FBE" w:rsidRDefault="00993EFA" w:rsidP="00993EFA">
      <w:pPr>
        <w:pStyle w:val="2"/>
        <w:rPr>
          <w:lang w:eastAsia="zh-CN"/>
        </w:rPr>
      </w:pPr>
      <w:bookmarkStart w:id="29" w:name="_Toc317695298"/>
      <w:r w:rsidRPr="00EC1FBE">
        <w:rPr>
          <w:lang w:eastAsia="zh-CN"/>
        </w:rPr>
        <w:t>6.7</w:t>
      </w:r>
      <w:r>
        <w:rPr>
          <w:lang w:eastAsia="zh-CN"/>
        </w:rPr>
        <w:tab/>
      </w:r>
      <w:r w:rsidRPr="00EC1FBE">
        <w:rPr>
          <w:lang w:eastAsia="zh-CN"/>
        </w:rPr>
        <w:t xml:space="preserve">Use case 7: Multipoint </w:t>
      </w:r>
      <w:proofErr w:type="spellStart"/>
      <w:r w:rsidRPr="00EC1FBE">
        <w:rPr>
          <w:lang w:eastAsia="zh-CN"/>
        </w:rPr>
        <w:t>multiview</w:t>
      </w:r>
      <w:proofErr w:type="spellEnd"/>
      <w:r w:rsidRPr="00EC1FBE">
        <w:rPr>
          <w:lang w:eastAsia="zh-CN"/>
        </w:rPr>
        <w:t xml:space="preserve"> (Virtual space)</w:t>
      </w:r>
      <w:bookmarkEnd w:id="29"/>
      <w:r w:rsidRPr="00EC1FBE">
        <w:rPr>
          <w:lang w:eastAsia="zh-CN"/>
        </w:rPr>
        <w:t xml:space="preserve"> </w:t>
      </w:r>
    </w:p>
    <w:p w:rsidR="00993EFA" w:rsidRPr="00EC1FBE" w:rsidRDefault="00993EFA" w:rsidP="00993EFA">
      <w:r w:rsidRPr="00EC1FBE">
        <w:t xml:space="preserve">This use case describes a virtual space multipoint meeting with good eye contact and spatial layout of participants. Virtual space multipoint as defined here assumes endpoints </w:t>
      </w:r>
      <w:proofErr w:type="gramStart"/>
      <w:r w:rsidRPr="00EC1FBE">
        <w:t>with  multiple</w:t>
      </w:r>
      <w:proofErr w:type="gramEnd"/>
      <w:r w:rsidRPr="00EC1FBE">
        <w:t xml:space="preserve"> cameras and displays.  Usually there are the same number of cameras and displays at a given endpoint.  A camera is positioned above each display.  A key aspect of virtual space multipoint is the</w:t>
      </w:r>
      <w:r w:rsidR="005E76AC">
        <w:t xml:space="preserve"> </w:t>
      </w:r>
      <w:r w:rsidRPr="00EC1FBE">
        <w:t>details of how the cameras are aimed.  The cameras are each aimed on the same area of view of the participants at the site.  Thus each camera takes a picture of the same set of people but from a different angle. Figure 7 illustrates the use case.</w:t>
      </w:r>
    </w:p>
    <w:p w:rsidR="00993EFA" w:rsidRPr="00EC1FBE" w:rsidRDefault="00242D9B" w:rsidP="00993EFA">
      <w:pPr>
        <w:pStyle w:val="Figure"/>
      </w:pPr>
      <w:r>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srcRect/>
                    <a:stretch>
                      <a:fillRect/>
                    </a:stretch>
                  </pic:blipFill>
                  <pic:spPr bwMode="auto">
                    <a:xfrm>
                      <a:off x="0" y="0"/>
                      <a:ext cx="5689600" cy="117284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 xml:space="preserve">Figure 7 – Use Case 7: Multipoint </w:t>
      </w:r>
      <w:proofErr w:type="spellStart"/>
      <w:r w:rsidRPr="00EC1FBE">
        <w:rPr>
          <w:lang w:eastAsia="zh-CN"/>
        </w:rPr>
        <w:t>multiview</w:t>
      </w:r>
      <w:proofErr w:type="spellEnd"/>
      <w:r w:rsidRPr="00EC1FBE">
        <w:rPr>
          <w:lang w:eastAsia="zh-CN"/>
        </w:rPr>
        <w:t xml:space="preserve"> (virtual space)</w:t>
      </w:r>
    </w:p>
    <w:p w:rsidR="00993EFA" w:rsidRPr="00EC1FBE" w:rsidRDefault="00993EFA" w:rsidP="00993EFA">
      <w:r w:rsidRPr="00EC1FBE">
        <w:t xml:space="preserve">For further information see </w:t>
      </w:r>
      <w:r>
        <w:t xml:space="preserve">clause </w:t>
      </w:r>
      <w:r w:rsidRPr="00EC1FBE">
        <w:t xml:space="preserve">3.7 / [IETF CLUE UCS]. </w:t>
      </w:r>
    </w:p>
    <w:p w:rsidR="00993EFA" w:rsidRPr="00EC1FBE" w:rsidRDefault="00993EFA" w:rsidP="00993EFA">
      <w:pPr>
        <w:pStyle w:val="Note"/>
      </w:pPr>
      <w:r w:rsidRPr="00EC1FBE">
        <w:t>NOTE</w:t>
      </w:r>
      <w:r>
        <w:t> </w:t>
      </w:r>
      <w:r>
        <w:noBreakHyphen/>
      </w:r>
      <w:r w:rsidRPr="00EC1FBE">
        <w:t xml:space="preserve"> </w:t>
      </w:r>
      <w:proofErr w:type="gramStart"/>
      <w:r w:rsidRPr="00EC1FBE">
        <w:t>This</w:t>
      </w:r>
      <w:proofErr w:type="gramEnd"/>
      <w:r w:rsidRPr="00EC1FBE">
        <w:t xml:space="preserve"> use case is not for 3D stereoscopic view.</w:t>
      </w:r>
    </w:p>
    <w:p w:rsidR="00993EFA" w:rsidRPr="00EC1FBE" w:rsidRDefault="00993EFA" w:rsidP="00993EFA">
      <w:pPr>
        <w:pStyle w:val="2"/>
        <w:rPr>
          <w:lang w:eastAsia="zh-CN"/>
        </w:rPr>
      </w:pPr>
      <w:bookmarkStart w:id="30" w:name="_Toc317695299"/>
      <w:r w:rsidRPr="00EC1FBE">
        <w:rPr>
          <w:lang w:eastAsia="zh-CN"/>
        </w:rPr>
        <w:t>6.8</w:t>
      </w:r>
      <w:r>
        <w:rPr>
          <w:lang w:eastAsia="zh-CN"/>
        </w:rPr>
        <w:tab/>
      </w:r>
      <w:r w:rsidRPr="00EC1FBE">
        <w:rPr>
          <w:lang w:eastAsia="zh-CN"/>
        </w:rPr>
        <w:t>Use case 8: Legacy Interworking</w:t>
      </w:r>
      <w:bookmarkEnd w:id="30"/>
      <w:r w:rsidRPr="00EC1FBE">
        <w:rPr>
          <w:lang w:eastAsia="zh-CN"/>
        </w:rPr>
        <w:t xml:space="preserve"> </w:t>
      </w:r>
    </w:p>
    <w:p w:rsidR="00993EFA" w:rsidRPr="00EC1FBE" w:rsidRDefault="00993EFA" w:rsidP="00993EFA">
      <w:r w:rsidRPr="00EC1FBE">
        <w:t>This use case describes a case where a legacy videoconferencing endpoint</w:t>
      </w:r>
      <w:r w:rsidR="009C1ABD" w:rsidRPr="00EC1FBE">
        <w:t xml:space="preserve"> </w:t>
      </w:r>
      <w:r w:rsidR="009C1ABD">
        <w:t>(or other heterogeneous device such as voice only endpoint)</w:t>
      </w:r>
      <w:r w:rsidRPr="00EC1FBE">
        <w:t xml:space="preserve"> is involved in the telepresence session. The legacy endpoint does not understand additions related to telepresence functionality and interworking is required to communicate between the telepresence and legacy endpoints. Figure 8 illustrates the use case.</w:t>
      </w:r>
    </w:p>
    <w:p w:rsidR="00993EFA" w:rsidRPr="00EC1FBE" w:rsidRDefault="00242D9B" w:rsidP="00993EFA">
      <w:pPr>
        <w:pStyle w:val="Figure"/>
      </w:pPr>
      <w:r>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srcRect/>
                    <a:stretch>
                      <a:fillRect/>
                    </a:stretch>
                  </pic:blipFill>
                  <pic:spPr bwMode="auto">
                    <a:xfrm>
                      <a:off x="0" y="0"/>
                      <a:ext cx="5314950" cy="2169795"/>
                    </a:xfrm>
                    <a:prstGeom prst="rect">
                      <a:avLst/>
                    </a:prstGeom>
                    <a:noFill/>
                  </pic:spPr>
                </pic:pic>
              </a:graphicData>
            </a:graphic>
          </wp:inline>
        </w:drawing>
      </w:r>
    </w:p>
    <w:p w:rsidR="00993EFA" w:rsidRDefault="00993EFA" w:rsidP="00FD7413">
      <w:pPr>
        <w:pStyle w:val="FigureNotitle"/>
        <w:rPr>
          <w:lang w:eastAsia="zh-CN"/>
        </w:rPr>
      </w:pPr>
      <w:r w:rsidRPr="00EC1FBE">
        <w:rPr>
          <w:lang w:eastAsia="zh-CN"/>
        </w:rPr>
        <w:t>Figure 8 – Use Case 8: Legacy Interworking</w:t>
      </w:r>
    </w:p>
    <w:p w:rsidR="009C1ABD" w:rsidRPr="009C1ABD" w:rsidRDefault="009C1ABD" w:rsidP="009C1ABD">
      <w:pPr>
        <w:rPr>
          <w:highlight w:val="yellow"/>
          <w:lang w:val="en-US" w:eastAsia="zh-CN"/>
        </w:rPr>
      </w:pPr>
      <w:r w:rsidRPr="00C7252D">
        <w:rPr>
          <w:lang w:eastAsia="zh-CN"/>
        </w:rPr>
        <w:t>Th</w:t>
      </w:r>
      <w:r>
        <w:rPr>
          <w:lang w:eastAsia="zh-CN"/>
        </w:rPr>
        <w:t>is use case may also utilise other legacy equipment such as a legacy H.323 MCU in order to participate in a conference.</w:t>
      </w:r>
    </w:p>
    <w:p w:rsidR="002A6715" w:rsidRPr="00AC446B" w:rsidRDefault="00C2431D" w:rsidP="00C2431D">
      <w:pPr>
        <w:pStyle w:val="1"/>
        <w:rPr>
          <w:lang w:val="en-US"/>
        </w:rPr>
      </w:pPr>
      <w:bookmarkStart w:id="31" w:name="_Toc299007238"/>
      <w:bookmarkStart w:id="32" w:name="_Toc317695300"/>
      <w:r>
        <w:rPr>
          <w:lang w:val="en-US"/>
        </w:rPr>
        <w:t>7</w:t>
      </w:r>
      <w:r>
        <w:rPr>
          <w:lang w:val="en-US"/>
        </w:rPr>
        <w:tab/>
      </w:r>
      <w:r w:rsidR="002A6715" w:rsidRPr="00AC446B">
        <w:rPr>
          <w:lang w:val="en-US"/>
        </w:rPr>
        <w:t>U</w:t>
      </w:r>
      <w:r w:rsidR="002A6715" w:rsidRPr="00AC446B">
        <w:rPr>
          <w:rFonts w:hint="eastAsia"/>
          <w:lang w:val="en-US"/>
        </w:rPr>
        <w:t>ser experience requirements</w:t>
      </w:r>
      <w:bookmarkEnd w:id="31"/>
      <w:bookmarkEnd w:id="32"/>
    </w:p>
    <w:p w:rsidR="002A6715" w:rsidRPr="002E5A90" w:rsidRDefault="002A6715" w:rsidP="006532A2">
      <w:pPr>
        <w:rPr>
          <w:i/>
          <w:iCs/>
          <w:highlight w:val="yellow"/>
        </w:rPr>
      </w:pPr>
      <w:r w:rsidRPr="002E5A90">
        <w:rPr>
          <w:i/>
          <w:iCs/>
          <w:highlight w:val="yellow"/>
        </w:rPr>
        <w:t>{Editor’s Note: We need</w:t>
      </w:r>
      <w:r w:rsidRPr="002E5A90">
        <w:rPr>
          <w:rFonts w:hint="eastAsia"/>
          <w:i/>
          <w:iCs/>
          <w:highlight w:val="yellow"/>
        </w:rPr>
        <w:t xml:space="preserve"> to consider if </w:t>
      </w:r>
      <w:r w:rsidRPr="002E5A90">
        <w:rPr>
          <w:i/>
          <w:iCs/>
          <w:highlight w:val="yellow"/>
        </w:rPr>
        <w:t>a system perspective</w:t>
      </w:r>
      <w:r w:rsidRPr="002E5A90">
        <w:rPr>
          <w:rFonts w:hint="eastAsia"/>
          <w:i/>
          <w:iCs/>
          <w:highlight w:val="yellow"/>
        </w:rPr>
        <w:t xml:space="preserve"> is required, </w:t>
      </w:r>
      <w:r w:rsidRPr="002E5A90">
        <w:rPr>
          <w:i/>
          <w:iCs/>
          <w:highlight w:val="yellow"/>
        </w:rPr>
        <w:t xml:space="preserve">in other words </w:t>
      </w:r>
      <w:r w:rsidRPr="002E5A90">
        <w:rPr>
          <w:rFonts w:hint="eastAsia"/>
          <w:i/>
          <w:iCs/>
          <w:highlight w:val="yellow"/>
        </w:rPr>
        <w:t xml:space="preserve">use </w:t>
      </w:r>
      <w:r w:rsidRPr="002E5A90">
        <w:rPr>
          <w:i/>
          <w:iCs/>
          <w:highlight w:val="yellow"/>
        </w:rPr>
        <w:t>“</w:t>
      </w:r>
      <w:r w:rsidRPr="002E5A90">
        <w:rPr>
          <w:rFonts w:hint="eastAsia"/>
          <w:i/>
          <w:iCs/>
          <w:highlight w:val="yellow"/>
        </w:rPr>
        <w:t>system requirements</w:t>
      </w:r>
      <w:r w:rsidRPr="002E5A90">
        <w:rPr>
          <w:i/>
          <w:iCs/>
          <w:highlight w:val="yellow"/>
        </w:rPr>
        <w:t>”</w:t>
      </w:r>
      <w:r w:rsidRPr="002E5A90">
        <w:rPr>
          <w:rFonts w:hint="eastAsia"/>
          <w:i/>
          <w:iCs/>
          <w:highlight w:val="yellow"/>
        </w:rPr>
        <w:t xml:space="preserve"> to </w:t>
      </w:r>
      <w:r w:rsidRPr="002E5A90">
        <w:rPr>
          <w:i/>
          <w:iCs/>
          <w:highlight w:val="yellow"/>
        </w:rPr>
        <w:t>capture</w:t>
      </w:r>
      <w:r w:rsidR="006532A2" w:rsidRPr="002E5A90">
        <w:rPr>
          <w:i/>
          <w:iCs/>
          <w:highlight w:val="yellow"/>
        </w:rPr>
        <w:t xml:space="preserve"> </w:t>
      </w:r>
      <w:r w:rsidRPr="002E5A90">
        <w:rPr>
          <w:i/>
          <w:iCs/>
          <w:highlight w:val="yellow"/>
        </w:rPr>
        <w:t>“</w:t>
      </w:r>
      <w:r w:rsidRPr="002E5A90">
        <w:rPr>
          <w:rFonts w:hint="eastAsia"/>
          <w:i/>
          <w:iCs/>
          <w:highlight w:val="yellow"/>
        </w:rPr>
        <w:t>user experience requirements</w:t>
      </w:r>
      <w:r w:rsidRPr="002E5A90">
        <w:rPr>
          <w:i/>
          <w:iCs/>
          <w:highlight w:val="yellow"/>
        </w:rPr>
        <w:t>”</w:t>
      </w:r>
      <w:r w:rsidRPr="002E5A90">
        <w:rPr>
          <w:rFonts w:hint="eastAsia"/>
          <w:i/>
          <w:iCs/>
          <w:highlight w:val="yellow"/>
        </w:rPr>
        <w:t>.</w:t>
      </w:r>
      <w:r w:rsidRPr="002E5A90">
        <w:rPr>
          <w:i/>
          <w:iCs/>
          <w:highlight w:val="yellow"/>
        </w:rPr>
        <w:t xml:space="preserve"> We also n</w:t>
      </w:r>
      <w:r w:rsidRPr="002E5A90">
        <w:rPr>
          <w:rFonts w:hint="eastAsia"/>
          <w:i/>
          <w:iCs/>
          <w:highlight w:val="yellow"/>
        </w:rPr>
        <w:t>eed to consider the d</w:t>
      </w:r>
      <w:r w:rsidRPr="002E5A90">
        <w:rPr>
          <w:i/>
          <w:iCs/>
          <w:highlight w:val="yellow"/>
        </w:rPr>
        <w:t>ifference between performance requirements and functional requirements</w:t>
      </w:r>
      <w:r w:rsidRPr="002E5A90">
        <w:rPr>
          <w:rFonts w:hint="eastAsia"/>
          <w:i/>
          <w:iCs/>
          <w:highlight w:val="yellow"/>
        </w:rPr>
        <w:t>, and if u</w:t>
      </w:r>
      <w:r w:rsidRPr="002E5A90">
        <w:rPr>
          <w:i/>
          <w:iCs/>
          <w:highlight w:val="yellow"/>
        </w:rPr>
        <w:t xml:space="preserve">ser </w:t>
      </w:r>
      <w:r w:rsidRPr="002E5A90">
        <w:rPr>
          <w:rFonts w:hint="eastAsia"/>
          <w:i/>
          <w:iCs/>
          <w:highlight w:val="yellow"/>
        </w:rPr>
        <w:t>e</w:t>
      </w:r>
      <w:r w:rsidRPr="002E5A90">
        <w:rPr>
          <w:i/>
          <w:iCs/>
          <w:highlight w:val="yellow"/>
        </w:rPr>
        <w:t>xperience in terms of performance metrics</w:t>
      </w:r>
      <w:r w:rsidRPr="002E5A90">
        <w:rPr>
          <w:rFonts w:hint="eastAsia"/>
          <w:i/>
          <w:iCs/>
          <w:highlight w:val="yellow"/>
        </w:rPr>
        <w:t xml:space="preserve"> is</w:t>
      </w:r>
      <w:r w:rsidRPr="002E5A90">
        <w:rPr>
          <w:i/>
          <w:iCs/>
          <w:highlight w:val="yellow"/>
        </w:rPr>
        <w:t xml:space="preserve"> out of scope</w:t>
      </w:r>
      <w:r w:rsidRPr="002E5A90">
        <w:rPr>
          <w:rFonts w:hint="eastAsia"/>
          <w:i/>
          <w:iCs/>
          <w:highlight w:val="yellow"/>
        </w:rPr>
        <w:t>.</w:t>
      </w:r>
      <w:r w:rsidRPr="002E5A90">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 </w:t>
      </w:r>
    </w:p>
    <w:p w:rsidR="002A6715" w:rsidRPr="00C2431D" w:rsidRDefault="002A6715" w:rsidP="002A6715">
      <w:r w:rsidRPr="00C2431D">
        <w:t>U</w:t>
      </w:r>
      <w:r w:rsidRPr="00C2431D">
        <w:rPr>
          <w:rFonts w:hint="eastAsia"/>
        </w:rPr>
        <w:t xml:space="preserve">ser01: The telepresence system </w:t>
      </w:r>
      <w:r w:rsidRPr="00C2431D">
        <w:t>should</w:t>
      </w:r>
      <w:r w:rsidRPr="00C2431D">
        <w:rPr>
          <w:rFonts w:hint="eastAsia"/>
        </w:rPr>
        <w:t xml:space="preserve"> support </w:t>
      </w:r>
      <w:r w:rsidRPr="00C2431D">
        <w:t>actual size high-definition (includes 1</w:t>
      </w:r>
      <w:r w:rsidRPr="00C2431D">
        <w:rPr>
          <w:rFonts w:hint="eastAsia"/>
        </w:rPr>
        <w:t>080p</w:t>
      </w:r>
      <w:r w:rsidRPr="00C2431D">
        <w:t xml:space="preserve">, 1080i, etc.) imaging of </w:t>
      </w:r>
      <w:r w:rsidRPr="005E4706">
        <w:t>videoconferenc</w:t>
      </w:r>
      <w:r w:rsidR="00EE5F22">
        <w:t>ing</w:t>
      </w:r>
      <w:r w:rsidRPr="005E4706">
        <w:t xml:space="preserve"> participants at the remote end</w:t>
      </w:r>
      <w:r w:rsidRPr="00C2431D">
        <w:rPr>
          <w:rFonts w:hint="eastAsia"/>
        </w:rPr>
        <w:t xml:space="preserve">. </w:t>
      </w:r>
      <w:r w:rsidR="009C1ABD">
        <w:t>The support of actual size is considered an advanced Telepresence feature.</w:t>
      </w:r>
    </w:p>
    <w:p w:rsidR="002A6715" w:rsidRPr="002E5A90" w:rsidRDefault="002A6715" w:rsidP="006532A2">
      <w:pPr>
        <w:rPr>
          <w:i/>
          <w:iCs/>
          <w:highlight w:val="yellow"/>
        </w:rPr>
      </w:pPr>
      <w:r w:rsidRPr="002E5A90">
        <w:rPr>
          <w:i/>
          <w:iCs/>
          <w:highlight w:val="yellow"/>
        </w:rPr>
        <w:t xml:space="preserve">{Editor’s Note: </w:t>
      </w:r>
      <w:r w:rsidRPr="002E5A90">
        <w:rPr>
          <w:rFonts w:hint="eastAsia"/>
          <w:i/>
          <w:iCs/>
          <w:highlight w:val="yellow"/>
        </w:rPr>
        <w:t xml:space="preserve">The </w:t>
      </w:r>
      <w:r w:rsidRPr="002E5A90">
        <w:rPr>
          <w:i/>
          <w:iCs/>
          <w:highlight w:val="yellow"/>
        </w:rPr>
        <w:t>supported</w:t>
      </w:r>
      <w:r w:rsidRPr="002E5A90">
        <w:rPr>
          <w:rFonts w:hint="eastAsia"/>
          <w:i/>
          <w:iCs/>
          <w:highlight w:val="yellow"/>
        </w:rPr>
        <w:t xml:space="preserve"> </w:t>
      </w:r>
      <w:r w:rsidR="009C1ABD">
        <w:rPr>
          <w:i/>
          <w:iCs/>
          <w:highlight w:val="yellow"/>
        </w:rPr>
        <w:t>HD modes</w:t>
      </w:r>
      <w:r w:rsidRPr="002E5A90">
        <w:rPr>
          <w:rFonts w:hint="eastAsia"/>
          <w:i/>
          <w:iCs/>
          <w:highlight w:val="yellow"/>
        </w:rPr>
        <w:t xml:space="preserve"> need further consideration.</w:t>
      </w:r>
      <w:r w:rsidRPr="002E5A90">
        <w:rPr>
          <w:i/>
          <w:iCs/>
          <w:highlight w:val="yellow"/>
        </w:rPr>
        <w:t>}</w:t>
      </w:r>
    </w:p>
    <w:p w:rsidR="00B11547" w:rsidRDefault="00B11547" w:rsidP="002A6715"/>
    <w:p w:rsidR="002A6715" w:rsidRPr="00C2431D" w:rsidRDefault="002A6715" w:rsidP="002A6715">
      <w:r w:rsidRPr="00C2431D">
        <w:t>U</w:t>
      </w:r>
      <w:r w:rsidRPr="00C2431D">
        <w:rPr>
          <w:rFonts w:hint="eastAsia"/>
        </w:rPr>
        <w:t xml:space="preserve">ser02: The telepresence system </w:t>
      </w:r>
      <w:r w:rsidRPr="00C2431D">
        <w:t>should</w:t>
      </w:r>
      <w:r w:rsidRPr="005E4706">
        <w:t xml:space="preserve"> provide </w:t>
      </w:r>
      <w:r w:rsidR="009C1ABD">
        <w:t xml:space="preserve">a </w:t>
      </w:r>
      <w:r w:rsidRPr="005E4706">
        <w:t>natural eye contact experience</w:t>
      </w:r>
      <w:r w:rsidRPr="00C2431D">
        <w:rPr>
          <w:rFonts w:hint="eastAsia"/>
        </w:rPr>
        <w:t>.</w:t>
      </w:r>
    </w:p>
    <w:p w:rsidR="002A6715" w:rsidRPr="006532A2" w:rsidRDefault="002A6715" w:rsidP="006532A2">
      <w:pPr>
        <w:rPr>
          <w:i/>
          <w:iCs/>
          <w:highlight w:val="yellow"/>
        </w:rPr>
      </w:pPr>
      <w:bookmarkStart w:id="33" w:name="_Toc252366100"/>
      <w:bookmarkStart w:id="34" w:name="_Toc268265305"/>
      <w:r w:rsidRPr="00C2431D">
        <w:t>U</w:t>
      </w:r>
      <w:r w:rsidRPr="00C2431D">
        <w:rPr>
          <w:rFonts w:hint="eastAsia"/>
        </w:rPr>
        <w:t xml:space="preserve">ser03: </w:t>
      </w:r>
      <w:r w:rsidRPr="00C2431D">
        <w:t>The telepresence system should</w:t>
      </w:r>
      <w:r w:rsidRPr="005E4706">
        <w:t xml:space="preserve"> </w:t>
      </w:r>
      <w:r w:rsidRPr="00C2431D">
        <w:t xml:space="preserve">support </w:t>
      </w:r>
      <w:r w:rsidR="009C1ABD">
        <w:t>a means of</w:t>
      </w:r>
      <w:r w:rsidR="009C1ABD" w:rsidRPr="00C2431D">
        <w:t xml:space="preserve"> </w:t>
      </w:r>
      <w:r w:rsidRPr="00C2431D">
        <w:t xml:space="preserve">locating the speaker in a remote meeting room so that local participants can readily identify the position of different remote speakers. </w:t>
      </w:r>
    </w:p>
    <w:p w:rsidR="002A6715" w:rsidRPr="00C2431D" w:rsidRDefault="002A6715" w:rsidP="002A6715">
      <w:r w:rsidRPr="00C2431D">
        <w:t xml:space="preserve">User04: The telepresence system shall enable synchronization of audio and video from the remote location. Synchronization includes “lip-sync” and the sequencing of multiple media streams. </w:t>
      </w:r>
    </w:p>
    <w:p w:rsidR="002A6715" w:rsidRPr="002E5A90" w:rsidRDefault="002A6715" w:rsidP="006532A2">
      <w:pPr>
        <w:rPr>
          <w:i/>
          <w:iCs/>
          <w:highlight w:val="yellow"/>
        </w:rPr>
      </w:pPr>
      <w:bookmarkStart w:id="35" w:name="OLE_LINK5"/>
      <w:bookmarkEnd w:id="33"/>
      <w:bookmarkEnd w:id="34"/>
      <w:r w:rsidRPr="00C2431D">
        <w:t>U</w:t>
      </w:r>
      <w:r w:rsidRPr="00C2431D">
        <w:rPr>
          <w:rFonts w:hint="eastAsia"/>
        </w:rPr>
        <w:t>ser0</w:t>
      </w:r>
      <w:r w:rsidRPr="00C2431D">
        <w:t>5</w:t>
      </w:r>
      <w:r w:rsidRPr="00C2431D">
        <w:rPr>
          <w:rFonts w:hint="eastAsia"/>
        </w:rPr>
        <w:t>:</w:t>
      </w:r>
      <w:bookmarkStart w:id="36" w:name="OLE_LINK1"/>
      <w:bookmarkEnd w:id="35"/>
      <w:r w:rsidRPr="00C2431D">
        <w:rPr>
          <w:rFonts w:hint="eastAsia"/>
        </w:rPr>
        <w:t xml:space="preserve"> The telepresence system should </w:t>
      </w:r>
      <w:r w:rsidRPr="005E4706">
        <w:t>provide</w:t>
      </w:r>
      <w:bookmarkEnd w:id="36"/>
      <w:r w:rsidRPr="005E4706">
        <w:t xml:space="preserve"> </w:t>
      </w:r>
      <w:r w:rsidR="006F004B">
        <w:t xml:space="preserve">a </w:t>
      </w:r>
      <w:r w:rsidRPr="00C2431D">
        <w:t>c</w:t>
      </w:r>
      <w:r w:rsidRPr="00C2431D">
        <w:rPr>
          <w:rFonts w:hint="eastAsia"/>
        </w:rPr>
        <w:t xml:space="preserve">ontrol </w:t>
      </w:r>
      <w:r w:rsidRPr="00C2431D">
        <w:t xml:space="preserve">function </w:t>
      </w:r>
      <w:r w:rsidR="009C1ABD">
        <w:t>to allow a user to perform an operation with a minimum of input</w:t>
      </w:r>
      <w:r w:rsidR="009C1ABD" w:rsidRPr="00C2431D">
        <w:t xml:space="preserve"> </w:t>
      </w:r>
      <w:r w:rsidRPr="00C2431D">
        <w:t xml:space="preserve">thus enabling </w:t>
      </w:r>
      <w:r w:rsidRPr="00C2431D">
        <w:rPr>
          <w:rFonts w:hint="eastAsia"/>
        </w:rPr>
        <w:t>convenient</w:t>
      </w:r>
      <w:r w:rsidRPr="005E4706">
        <w:t xml:space="preserve"> </w:t>
      </w:r>
      <w:r w:rsidRPr="00C2431D">
        <w:rPr>
          <w:rFonts w:hint="eastAsia"/>
        </w:rPr>
        <w:t xml:space="preserve">centralized management and </w:t>
      </w:r>
      <w:r w:rsidRPr="005E4706">
        <w:t>one-touch smart control capabilities.</w:t>
      </w:r>
    </w:p>
    <w:p w:rsidR="002A6715" w:rsidRPr="006532A2" w:rsidRDefault="002A6715" w:rsidP="006532A2">
      <w:pPr>
        <w:rPr>
          <w:i/>
          <w:iCs/>
          <w:highlight w:val="yellow"/>
        </w:rPr>
      </w:pPr>
      <w:r w:rsidRPr="006532A2">
        <w:t>U</w:t>
      </w:r>
      <w:r w:rsidRPr="006532A2">
        <w:rPr>
          <w:rFonts w:hint="eastAsia"/>
        </w:rPr>
        <w:t>ser06</w:t>
      </w:r>
      <w:r w:rsidRPr="006532A2">
        <w:t xml:space="preserve">: The </w:t>
      </w:r>
      <w:r w:rsidRPr="00C2431D">
        <w:t>telepresence</w:t>
      </w:r>
      <w:r w:rsidRPr="006532A2">
        <w:t xml:space="preserve"> system </w:t>
      </w:r>
      <w:r w:rsidRPr="006532A2">
        <w:rPr>
          <w:rFonts w:hint="eastAsia"/>
        </w:rPr>
        <w:t>should</w:t>
      </w:r>
      <w:r w:rsidRPr="006532A2">
        <w:t xml:space="preserve"> provide harmonized environment for assuring immersive presences of remote users.</w:t>
      </w:r>
      <w:r w:rsidR="009C1ABD" w:rsidRPr="009C1ABD">
        <w:t xml:space="preserve"> </w:t>
      </w:r>
      <w:r w:rsidR="009C1ABD">
        <w:t xml:space="preserve">Typically </w:t>
      </w:r>
      <w:r w:rsidR="009C1ABD">
        <w:rPr>
          <w:iCs/>
        </w:rPr>
        <w:t>i</w:t>
      </w:r>
      <w:r w:rsidR="009C1ABD" w:rsidRPr="00C7252D">
        <w:rPr>
          <w:iCs/>
        </w:rPr>
        <w:t xml:space="preserve">n order to provide immersive and realistic experiences to users, some environmental factors </w:t>
      </w:r>
      <w:r w:rsidR="009C1ABD">
        <w:rPr>
          <w:iCs/>
        </w:rPr>
        <w:t>are</w:t>
      </w:r>
      <w:r w:rsidR="009C1ABD" w:rsidRPr="00C7252D">
        <w:rPr>
          <w:iCs/>
        </w:rPr>
        <w:t xml:space="preserve"> aligned. These environmental factors </w:t>
      </w:r>
      <w:r w:rsidR="009C1ABD">
        <w:rPr>
          <w:iCs/>
        </w:rPr>
        <w:t xml:space="preserve">for example </w:t>
      </w:r>
      <w:r w:rsidR="009C1ABD" w:rsidRPr="00C7252D">
        <w:rPr>
          <w:iCs/>
        </w:rPr>
        <w:t>include</w:t>
      </w:r>
      <w:r w:rsidR="009C1ABD">
        <w:rPr>
          <w:iCs/>
        </w:rPr>
        <w:t>:</w:t>
      </w:r>
      <w:r w:rsidR="009C1ABD" w:rsidRPr="00C7252D">
        <w:rPr>
          <w:iCs/>
        </w:rPr>
        <w:t xml:space="preserve"> interior design such as shape of desk, wall colour, illumination, position of light</w:t>
      </w:r>
      <w:r w:rsidR="009C1ABD">
        <w:rPr>
          <w:iCs/>
        </w:rPr>
        <w:t>, etc.</w:t>
      </w:r>
    </w:p>
    <w:p w:rsidR="002A6715" w:rsidRDefault="002A6715" w:rsidP="00C2431D">
      <w:pPr>
        <w:rPr>
          <w:lang w:eastAsia="zh-CN"/>
        </w:rPr>
      </w:pPr>
      <w:r w:rsidRPr="00C2431D">
        <w:t>U</w:t>
      </w:r>
      <w:r w:rsidRPr="00C2431D">
        <w:rPr>
          <w:rFonts w:hint="eastAsia"/>
        </w:rPr>
        <w:t>ser07: T</w:t>
      </w:r>
      <w:r w:rsidRPr="00C2431D">
        <w:t>he t</w:t>
      </w:r>
      <w:r w:rsidRPr="00C2431D">
        <w:rPr>
          <w:rFonts w:hint="eastAsia"/>
        </w:rPr>
        <w:t xml:space="preserve">elepresence system </w:t>
      </w:r>
      <w:r w:rsidRPr="00C2431D">
        <w:t>should</w:t>
      </w:r>
      <w:r w:rsidRPr="00C2431D">
        <w:rPr>
          <w:rFonts w:hint="eastAsia"/>
        </w:rPr>
        <w:t xml:space="preserve"> </w:t>
      </w:r>
      <w:r w:rsidRPr="00C2431D">
        <w:t xml:space="preserve">support multiple video sources and multiple displays in each meeting room. The overlap of the scene from neighbouring cameras should be minimized. The </w:t>
      </w:r>
      <w:r w:rsidRPr="00C2431D">
        <w:lastRenderedPageBreak/>
        <w:t>output from the neighbouring cameras should provide a seamless view of the conference participants.</w:t>
      </w:r>
      <w:bookmarkStart w:id="37" w:name="_Toc299007239"/>
      <w:r w:rsidRPr="00C2431D">
        <w:rPr>
          <w:rFonts w:hint="eastAsia"/>
        </w:rPr>
        <w:t xml:space="preserve"> </w:t>
      </w:r>
      <w:bookmarkEnd w:id="37"/>
    </w:p>
    <w:p w:rsidR="0068137A" w:rsidRPr="005E76AC" w:rsidRDefault="0068137A" w:rsidP="00C2431D">
      <w:r w:rsidRPr="005E76AC">
        <w:rPr>
          <w:rFonts w:hint="eastAsia"/>
        </w:rPr>
        <w:t xml:space="preserve">User-08: The </w:t>
      </w:r>
      <w:r w:rsidRPr="005E76AC">
        <w:t>telepresence</w:t>
      </w:r>
      <w:r w:rsidRPr="005E76AC">
        <w:rPr>
          <w:rFonts w:hint="eastAsia"/>
        </w:rPr>
        <w:t xml:space="preserve"> system shall provide </w:t>
      </w:r>
      <w:r w:rsidRPr="005E76AC">
        <w:t>natural</w:t>
      </w:r>
      <w:r w:rsidRPr="005E76AC">
        <w:rPr>
          <w:rFonts w:hint="eastAsia"/>
        </w:rPr>
        <w:t xml:space="preserve"> response on facial expression and conversational voice.</w:t>
      </w:r>
    </w:p>
    <w:p w:rsidR="002E5F25" w:rsidRDefault="002E5F25" w:rsidP="00C2431D">
      <w:pPr>
        <w:rPr>
          <w:lang w:eastAsia="zh-CN"/>
        </w:rPr>
      </w:pPr>
      <w:r w:rsidRPr="002E5F25">
        <w:rPr>
          <w:rFonts w:hint="eastAsia"/>
        </w:rPr>
        <w:t>User09:</w:t>
      </w:r>
      <w:r w:rsidRPr="002E5F25">
        <w:t xml:space="preserve"> </w:t>
      </w:r>
      <w:r w:rsidRPr="002E5F25">
        <w:rPr>
          <w:rFonts w:hint="eastAsia"/>
        </w:rPr>
        <w:t xml:space="preserve">The telepresence system should support </w:t>
      </w:r>
      <w:r w:rsidRPr="002E5F25">
        <w:t xml:space="preserve">the receiver end-user </w:t>
      </w:r>
      <w:r w:rsidRPr="002E5F25">
        <w:rPr>
          <w:rFonts w:hint="eastAsia"/>
        </w:rPr>
        <w:t>switching of display position.</w:t>
      </w:r>
    </w:p>
    <w:p w:rsidR="00ED506A" w:rsidRPr="0068137A" w:rsidRDefault="00ED506A" w:rsidP="00ED506A">
      <w:pPr>
        <w:pStyle w:val="1"/>
        <w:rPr>
          <w:lang w:eastAsia="zh-CN"/>
        </w:rPr>
      </w:pPr>
      <w:bookmarkStart w:id="38" w:name="_Toc317695301"/>
      <w:r>
        <w:rPr>
          <w:rFonts w:hint="eastAsia"/>
          <w:lang w:eastAsia="zh-CN"/>
        </w:rPr>
        <w:t>8</w:t>
      </w:r>
      <w:r>
        <w:rPr>
          <w:rFonts w:hint="eastAsia"/>
          <w:lang w:eastAsia="zh-CN"/>
        </w:rPr>
        <w:tab/>
      </w:r>
      <w:r w:rsidRPr="005E76AC">
        <w:rPr>
          <w:rFonts w:hint="eastAsia"/>
        </w:rPr>
        <w:t>Functional requirements</w:t>
      </w:r>
      <w:bookmarkEnd w:id="38"/>
    </w:p>
    <w:p w:rsidR="002A6715" w:rsidRPr="004222B7" w:rsidRDefault="002A6715" w:rsidP="00C2431D">
      <w:pPr>
        <w:pStyle w:val="2"/>
      </w:pPr>
      <w:bookmarkStart w:id="39" w:name="_Toc299007240"/>
      <w:bookmarkStart w:id="40" w:name="_Toc317695302"/>
      <w:r w:rsidRPr="004222B7">
        <w:t>8</w:t>
      </w:r>
      <w:r w:rsidRPr="005E4706">
        <w:rPr>
          <w:rFonts w:hint="eastAsia"/>
        </w:rPr>
        <w:t>.1</w:t>
      </w:r>
      <w:r w:rsidRPr="005E4706">
        <w:rPr>
          <w:rFonts w:hint="eastAsia"/>
        </w:rPr>
        <w:tab/>
      </w:r>
      <w:r w:rsidRPr="004222B7">
        <w:rPr>
          <w:rFonts w:hint="eastAsia"/>
        </w:rPr>
        <w:t xml:space="preserve">Call </w:t>
      </w:r>
      <w:r w:rsidRPr="004222B7">
        <w:t>control</w:t>
      </w:r>
      <w:r w:rsidRPr="004222B7">
        <w:rPr>
          <w:rFonts w:hint="eastAsia"/>
        </w:rPr>
        <w:t xml:space="preserve"> functions</w:t>
      </w:r>
      <w:bookmarkEnd w:id="39"/>
      <w:bookmarkEnd w:id="40"/>
    </w:p>
    <w:p w:rsidR="002A6715" w:rsidRPr="005E4706" w:rsidRDefault="002A6715" w:rsidP="002A6715">
      <w:r w:rsidRPr="00C2431D">
        <w:rPr>
          <w:rFonts w:hint="eastAsia"/>
        </w:rPr>
        <w:t>Cal0</w:t>
      </w:r>
      <w:r w:rsidRPr="00C2431D">
        <w:t>1</w:t>
      </w:r>
      <w:r w:rsidRPr="00C2431D">
        <w:rPr>
          <w:rFonts w:hint="eastAsia"/>
        </w:rPr>
        <w:t xml:space="preserve">: </w:t>
      </w:r>
      <w:r w:rsidRPr="005E4706">
        <w:t>The telepresence system shall support interoperability with other devices that send or receive a different number of media streams.</w:t>
      </w:r>
    </w:p>
    <w:p w:rsidR="002A6715" w:rsidRPr="00C2431D" w:rsidRDefault="002A6715" w:rsidP="002A6715">
      <w:r w:rsidRPr="00C2431D">
        <w:rPr>
          <w:rFonts w:hint="eastAsia"/>
        </w:rPr>
        <w:t>Cal0</w:t>
      </w:r>
      <w:r w:rsidRPr="00C2431D">
        <w:t>2</w:t>
      </w:r>
      <w:r w:rsidRPr="00C2431D">
        <w:rPr>
          <w:rFonts w:hint="eastAsia"/>
        </w:rPr>
        <w:t xml:space="preserve">: </w:t>
      </w:r>
      <w:r w:rsidRPr="00C2431D">
        <w:t>The telepresence system shall support the description, identification and negotiation of appropriate information to enable spatially coordinated rendering of audio and video streams.</w:t>
      </w:r>
    </w:p>
    <w:p w:rsidR="002A6715" w:rsidRPr="002E5A90" w:rsidRDefault="002A6715" w:rsidP="006532A2">
      <w:pPr>
        <w:rPr>
          <w:i/>
          <w:iCs/>
          <w:highlight w:val="yellow"/>
        </w:rPr>
      </w:pPr>
    </w:p>
    <w:p w:rsidR="002A6715" w:rsidRPr="004222B7" w:rsidRDefault="002A6715" w:rsidP="00C2431D">
      <w:pPr>
        <w:pStyle w:val="2"/>
      </w:pPr>
      <w:bookmarkStart w:id="41" w:name="_Toc299007241"/>
      <w:bookmarkStart w:id="42" w:name="_Toc317695303"/>
      <w:r w:rsidRPr="004222B7">
        <w:t>8</w:t>
      </w:r>
      <w:r w:rsidRPr="005E4706">
        <w:rPr>
          <w:rFonts w:hint="eastAsia"/>
        </w:rPr>
        <w:t>.</w:t>
      </w:r>
      <w:r w:rsidRPr="004222B7">
        <w:rPr>
          <w:rFonts w:hint="eastAsia"/>
        </w:rPr>
        <w:t>2</w:t>
      </w:r>
      <w:r w:rsidRPr="005E4706">
        <w:rPr>
          <w:rFonts w:hint="eastAsia"/>
        </w:rPr>
        <w:tab/>
      </w:r>
      <w:r w:rsidRPr="004222B7">
        <w:rPr>
          <w:rFonts w:hint="eastAsia"/>
        </w:rPr>
        <w:t xml:space="preserve">Media </w:t>
      </w:r>
      <w:r w:rsidRPr="004222B7">
        <w:t>control</w:t>
      </w:r>
      <w:r w:rsidRPr="004222B7">
        <w:rPr>
          <w:rFonts w:hint="eastAsia"/>
        </w:rPr>
        <w:t xml:space="preserve"> functions</w:t>
      </w:r>
      <w:bookmarkEnd w:id="41"/>
      <w:bookmarkEnd w:id="42"/>
    </w:p>
    <w:p w:rsidR="000A7E57" w:rsidRDefault="002A6715" w:rsidP="00DE008E">
      <w:pPr>
        <w:rPr>
          <w:i/>
          <w:iCs/>
        </w:rPr>
      </w:pPr>
      <w:r w:rsidRPr="00C2431D">
        <w:rPr>
          <w:rFonts w:hint="eastAsia"/>
        </w:rPr>
        <w:t xml:space="preserve">Med001: The telepresence system shall support communication regardless of different aspect ratio. </w:t>
      </w:r>
    </w:p>
    <w:p w:rsidR="00DE008E" w:rsidRPr="00A655C3" w:rsidRDefault="00DE008E" w:rsidP="00DE008E">
      <w:r w:rsidRPr="00A655C3">
        <w:rPr>
          <w:rFonts w:hint="eastAsia"/>
        </w:rPr>
        <w:t xml:space="preserve">Med002: </w:t>
      </w:r>
      <w:r w:rsidRPr="00A655C3">
        <w:t>The telepresence system shall support a method for describing the spatial arrangement of audio and video stream in a manner which enables a satisfactory reproduction at the receiver in a spatially correct manner. Furthermore it shall support a method to enable a satisfactory spatial matching between audio and video streams coming from the same endpoints.</w:t>
      </w:r>
    </w:p>
    <w:p w:rsidR="00DE008E" w:rsidRDefault="00DE008E" w:rsidP="00DE008E">
      <w:r w:rsidRPr="00A655C3">
        <w:t>This requirement encompasses the requirements REQMT-1, REQMT-2 and REQMT-3 as defined in [IETF CLUE REQ].</w:t>
      </w:r>
    </w:p>
    <w:p w:rsidR="000A7E57" w:rsidRPr="006532A2" w:rsidRDefault="000A7E57" w:rsidP="00DE008E">
      <w:pPr>
        <w:rPr>
          <w:i/>
          <w:iCs/>
          <w:highlight w:val="yellow"/>
        </w:rPr>
      </w:pPr>
      <w:r>
        <w:t>Med003</w:t>
      </w:r>
      <w:r w:rsidRPr="000A7E57">
        <w:t>: Where endpoints send and receive different numbers of media streams the telepresence system shall provide interoperability between them. This requirement encompasses requirement REQMT-9 as defined in [IETF CLUE REQ].</w:t>
      </w:r>
    </w:p>
    <w:p w:rsidR="002A6715" w:rsidRPr="00C2431D" w:rsidRDefault="002A6715" w:rsidP="002A6715">
      <w:r w:rsidRPr="00C2431D">
        <w:rPr>
          <w:rFonts w:hint="eastAsia"/>
        </w:rPr>
        <w:t>Med00</w:t>
      </w:r>
      <w:r w:rsidR="000A7E57">
        <w:t>4</w:t>
      </w:r>
      <w:r w:rsidRPr="00C2431D">
        <w:rPr>
          <w:rFonts w:hint="eastAsia"/>
        </w:rPr>
        <w:t>: The telepresence system optionally support 3D multimedia stream.</w:t>
      </w:r>
    </w:p>
    <w:p w:rsidR="002A6715" w:rsidRDefault="002A6715" w:rsidP="002A6715">
      <w:r w:rsidRPr="00C2431D">
        <w:rPr>
          <w:rFonts w:hint="eastAsia"/>
        </w:rPr>
        <w:t>Med00</w:t>
      </w:r>
      <w:r w:rsidR="000A7E57">
        <w:t>5</w:t>
      </w:r>
      <w:r w:rsidRPr="00C2431D">
        <w:rPr>
          <w:rFonts w:hint="eastAsia"/>
        </w:rPr>
        <w:t>: The telepresence system optionally supports a means for describing 3-Dimensional multimedia stream.</w:t>
      </w:r>
    </w:p>
    <w:p w:rsidR="002A6715" w:rsidRDefault="002A6715" w:rsidP="002A6715">
      <w:pPr>
        <w:rPr>
          <w:i/>
          <w:iCs/>
          <w:highlight w:val="yellow"/>
        </w:rPr>
      </w:pPr>
      <w:r w:rsidRPr="006532A2">
        <w:rPr>
          <w:i/>
          <w:iCs/>
          <w:highlight w:val="yellow"/>
        </w:rPr>
        <w:t>{Editor’s Note: Inclusion of 3D</w:t>
      </w:r>
      <w:r w:rsidRPr="006532A2">
        <w:rPr>
          <w:rFonts w:hint="eastAsia"/>
          <w:i/>
          <w:iCs/>
          <w:highlight w:val="yellow"/>
        </w:rPr>
        <w:t xml:space="preserve"> </w:t>
      </w:r>
      <w:r w:rsidRPr="006532A2">
        <w:rPr>
          <w:i/>
          <w:iCs/>
          <w:highlight w:val="yellow"/>
        </w:rPr>
        <w:t>requirements depends on appropriate contributions to support them.}</w:t>
      </w:r>
    </w:p>
    <w:p w:rsidR="00B11547" w:rsidRDefault="00B11547" w:rsidP="002A6715">
      <w:pPr>
        <w:rPr>
          <w:i/>
          <w:iCs/>
          <w:highlight w:val="yellow"/>
        </w:rPr>
      </w:pPr>
    </w:p>
    <w:p w:rsidR="00D91E3D" w:rsidRDefault="00D91E3D" w:rsidP="00D91E3D">
      <w:r w:rsidRPr="00D91E3D">
        <w:rPr>
          <w:rFonts w:hint="eastAsia"/>
        </w:rPr>
        <w:t>Med0</w:t>
      </w:r>
      <w:r w:rsidRPr="00D91E3D">
        <w:t>06</w:t>
      </w:r>
      <w:r w:rsidRPr="00D91E3D">
        <w:rPr>
          <w:rFonts w:hint="eastAsia"/>
        </w:rPr>
        <w:t xml:space="preserve">: The telepresence system should be able to add additional media </w:t>
      </w:r>
      <w:r w:rsidRPr="00D91E3D">
        <w:t>stream</w:t>
      </w:r>
      <w:r w:rsidR="00201258">
        <w:t>s</w:t>
      </w:r>
      <w:r w:rsidRPr="00D91E3D">
        <w:rPr>
          <w:rFonts w:hint="eastAsia"/>
        </w:rPr>
        <w:t xml:space="preserve">, and remove existing media </w:t>
      </w:r>
      <w:r w:rsidRPr="00D91E3D">
        <w:t>stream</w:t>
      </w:r>
      <w:r w:rsidR="00201258">
        <w:t>s</w:t>
      </w:r>
      <w:r w:rsidRPr="00D91E3D">
        <w:rPr>
          <w:rFonts w:hint="eastAsia"/>
        </w:rPr>
        <w:t xml:space="preserve"> during the telepresence session.</w:t>
      </w:r>
    </w:p>
    <w:p w:rsidR="00B37DC9" w:rsidRPr="005E76AC" w:rsidRDefault="00015C7B" w:rsidP="00B37DC9">
      <w:r w:rsidRPr="00D91E3D">
        <w:rPr>
          <w:rFonts w:hint="eastAsia"/>
        </w:rPr>
        <w:t>Med0</w:t>
      </w:r>
      <w:r w:rsidRPr="00D91E3D">
        <w:t>0</w:t>
      </w:r>
      <w:r>
        <w:t>7</w:t>
      </w:r>
      <w:r w:rsidRPr="005E76AC">
        <w:rPr>
          <w:rFonts w:hint="eastAsia"/>
        </w:rPr>
        <w:t xml:space="preserve">: The telepresence system should </w:t>
      </w:r>
      <w:r w:rsidRPr="005E76AC">
        <w:t xml:space="preserve">provide a suitable range of video frame rates, resolutions, and bit rates for </w:t>
      </w:r>
      <w:bookmarkStart w:id="43" w:name="OLE_LINK12"/>
      <w:bookmarkStart w:id="44" w:name="OLE_LINK13"/>
      <w:r w:rsidRPr="005E76AC">
        <w:t>present</w:t>
      </w:r>
      <w:r w:rsidRPr="005E76AC">
        <w:rPr>
          <w:rFonts w:hint="eastAsia"/>
        </w:rPr>
        <w:t>ing</w:t>
      </w:r>
      <w:bookmarkEnd w:id="43"/>
      <w:bookmarkEnd w:id="44"/>
      <w:r w:rsidRPr="005E76AC">
        <w:rPr>
          <w:rFonts w:hint="eastAsia"/>
        </w:rPr>
        <w:t xml:space="preserve"> the shared data</w:t>
      </w:r>
      <w:r w:rsidRPr="005E76AC">
        <w:t xml:space="preserve"> </w:t>
      </w:r>
      <w:r w:rsidR="00201258">
        <w:t>For example those provided</w:t>
      </w:r>
      <w:r w:rsidR="00201258" w:rsidRPr="005E76AC">
        <w:t xml:space="preserve"> </w:t>
      </w:r>
      <w:r w:rsidRPr="005E76AC">
        <w:t xml:space="preserve">by </w:t>
      </w:r>
      <w:r w:rsidR="00201258">
        <w:t xml:space="preserve">ITU-T </w:t>
      </w:r>
      <w:r w:rsidRPr="005E76AC">
        <w:t xml:space="preserve">H.239, </w:t>
      </w:r>
      <w:r w:rsidR="00201258">
        <w:t xml:space="preserve">ITU-T </w:t>
      </w:r>
      <w:r w:rsidRPr="005E76AC">
        <w:t>H.241</w:t>
      </w:r>
      <w:r w:rsidRPr="005E76AC">
        <w:rPr>
          <w:rFonts w:hint="eastAsia"/>
        </w:rPr>
        <w:t>.</w:t>
      </w:r>
    </w:p>
    <w:p w:rsidR="00D91E3D" w:rsidRPr="007F344E" w:rsidRDefault="00D91E3D" w:rsidP="002A6715">
      <w:pPr>
        <w:rPr>
          <w:i/>
          <w:iCs/>
          <w:highlight w:val="yellow"/>
        </w:rPr>
      </w:pPr>
    </w:p>
    <w:p w:rsidR="002A6715" w:rsidRPr="004222B7" w:rsidRDefault="002A6715" w:rsidP="00C2431D">
      <w:pPr>
        <w:pStyle w:val="2"/>
      </w:pPr>
      <w:bookmarkStart w:id="45" w:name="_Toc299007242"/>
      <w:bookmarkStart w:id="46" w:name="_Toc317695304"/>
      <w:r w:rsidRPr="004222B7">
        <w:t>8</w:t>
      </w:r>
      <w:r w:rsidRPr="005E4706">
        <w:rPr>
          <w:rFonts w:hint="eastAsia"/>
        </w:rPr>
        <w:t>.</w:t>
      </w:r>
      <w:r w:rsidRPr="004222B7">
        <w:rPr>
          <w:rFonts w:hint="eastAsia"/>
        </w:rPr>
        <w:t>3</w:t>
      </w:r>
      <w:r w:rsidRPr="005E4706">
        <w:rPr>
          <w:rFonts w:hint="eastAsia"/>
        </w:rPr>
        <w:tab/>
      </w:r>
      <w:r w:rsidRPr="004222B7">
        <w:rPr>
          <w:rFonts w:hint="eastAsia"/>
        </w:rPr>
        <w:t>Conference control functions</w:t>
      </w:r>
      <w:bookmarkEnd w:id="45"/>
      <w:bookmarkEnd w:id="46"/>
    </w:p>
    <w:p w:rsidR="002A6715" w:rsidRPr="006532A2" w:rsidRDefault="002A6715" w:rsidP="00EC2C3C">
      <w:pPr>
        <w:rPr>
          <w:i/>
          <w:iCs/>
          <w:highlight w:val="yellow"/>
        </w:rPr>
      </w:pPr>
      <w:r w:rsidRPr="006532A2">
        <w:rPr>
          <w:i/>
          <w:iCs/>
          <w:highlight w:val="yellow"/>
        </w:rPr>
        <w:t xml:space="preserve">{Editor’s Note: </w:t>
      </w:r>
      <w:r w:rsidRPr="006532A2">
        <w:rPr>
          <w:rFonts w:hint="eastAsia"/>
          <w:i/>
          <w:iCs/>
          <w:highlight w:val="yellow"/>
        </w:rPr>
        <w:t xml:space="preserve"> T</w:t>
      </w:r>
      <w:r w:rsidRPr="006532A2">
        <w:rPr>
          <w:i/>
          <w:iCs/>
          <w:highlight w:val="yellow"/>
        </w:rPr>
        <w:t>hese are examples for now, that will need further discussion.}</w:t>
      </w:r>
    </w:p>
    <w:p w:rsidR="002A6715" w:rsidRDefault="002A6715" w:rsidP="002A6715">
      <w:r w:rsidRPr="00C2431D">
        <w:rPr>
          <w:rFonts w:hint="eastAsia"/>
        </w:rPr>
        <w:t>Con</w:t>
      </w:r>
      <w:r w:rsidRPr="00C2431D">
        <w:t>0</w:t>
      </w:r>
      <w:r w:rsidRPr="00C2431D">
        <w:rPr>
          <w:rFonts w:hint="eastAsia"/>
        </w:rPr>
        <w:t>1: T</w:t>
      </w:r>
      <w:r w:rsidRPr="00C2431D">
        <w:t>he t</w:t>
      </w:r>
      <w:r w:rsidRPr="00C2431D">
        <w:rPr>
          <w:rFonts w:hint="eastAsia"/>
        </w:rPr>
        <w:t xml:space="preserve">elepresence system shall </w:t>
      </w:r>
      <w:r w:rsidRPr="00C2431D">
        <w:t xml:space="preserve">enable switching the video from the whole of the remote meeting rooms to another meeting </w:t>
      </w:r>
      <w:proofErr w:type="gramStart"/>
      <w:r w:rsidRPr="00C2431D">
        <w:t>room</w:t>
      </w:r>
      <w:r w:rsidRPr="00C2431D">
        <w:rPr>
          <w:rFonts w:hint="eastAsia"/>
        </w:rPr>
        <w:t>,</w:t>
      </w:r>
      <w:proofErr w:type="gramEnd"/>
      <w:r w:rsidRPr="00C2431D">
        <w:t xml:space="preserve"> or from partial </w:t>
      </w:r>
      <w:r w:rsidRPr="00C2431D">
        <w:rPr>
          <w:rFonts w:hint="eastAsia"/>
        </w:rPr>
        <w:t>images</w:t>
      </w:r>
      <w:r w:rsidRPr="00C2431D">
        <w:t xml:space="preserve"> to another </w:t>
      </w:r>
      <w:r w:rsidRPr="00C2431D">
        <w:rPr>
          <w:rFonts w:hint="eastAsia"/>
        </w:rPr>
        <w:t>image</w:t>
      </w:r>
      <w:r w:rsidRPr="00C2431D">
        <w:t>.</w:t>
      </w:r>
    </w:p>
    <w:p w:rsidR="005F6841" w:rsidRPr="005F6841" w:rsidRDefault="00556DAF" w:rsidP="002A6715">
      <w:pPr>
        <w:rPr>
          <w:lang w:val="en-US"/>
        </w:rPr>
      </w:pPr>
      <w:r w:rsidRPr="005E76AC">
        <w:lastRenderedPageBreak/>
        <w:t>Con02: The telepresence system shall enable the display of all remote participants at once, including remote participants (if any) from non-telepresence systems</w:t>
      </w:r>
      <w:r w:rsidRPr="008F05EC">
        <w:rPr>
          <w:lang w:val="en-US"/>
        </w:rPr>
        <w:t>.</w:t>
      </w:r>
    </w:p>
    <w:p w:rsidR="002A6715" w:rsidRDefault="002A6715" w:rsidP="002A6715">
      <w:r w:rsidRPr="00C2431D">
        <w:rPr>
          <w:rFonts w:hint="eastAsia"/>
        </w:rPr>
        <w:t>Con</w:t>
      </w:r>
      <w:r w:rsidRPr="00C2431D">
        <w:t>0</w:t>
      </w:r>
      <w:r w:rsidR="005F6841">
        <w:t>3</w:t>
      </w:r>
      <w:r w:rsidRPr="00C2431D">
        <w:t>: The telepresence system shall enable the conference chair person to select and view video from a given meeting room or from partial seats of a meeting room.</w:t>
      </w:r>
    </w:p>
    <w:p w:rsidR="00B37DC9" w:rsidRPr="00250311" w:rsidRDefault="008F05EC" w:rsidP="00B37DC9">
      <w:pPr>
        <w:rPr>
          <w:lang w:eastAsia="zh-CN"/>
        </w:rPr>
      </w:pPr>
      <w:r>
        <w:rPr>
          <w:lang w:eastAsia="zh-CN"/>
        </w:rPr>
        <w:t>Con04</w:t>
      </w:r>
      <w:r w:rsidRPr="00250311">
        <w:rPr>
          <w:lang w:eastAsia="zh-CN"/>
        </w:rPr>
        <w:t xml:space="preserve">: The telepresence system shall support adding or removing an endpoint to an ongoing telepresence session. </w:t>
      </w:r>
      <w:r w:rsidR="00610D7B">
        <w:rPr>
          <w:lang w:eastAsia="zh-CN"/>
        </w:rPr>
        <w:t xml:space="preserve">For example such as the procedures </w:t>
      </w:r>
      <w:proofErr w:type="gramStart"/>
      <w:r w:rsidR="00610D7B">
        <w:rPr>
          <w:lang w:eastAsia="zh-CN"/>
        </w:rPr>
        <w:t>described</w:t>
      </w:r>
      <w:r w:rsidR="00610D7B" w:rsidRPr="00250311">
        <w:rPr>
          <w:lang w:eastAsia="zh-CN"/>
        </w:rPr>
        <w:t xml:space="preserve"> </w:t>
      </w:r>
      <w:r w:rsidRPr="00250311">
        <w:rPr>
          <w:lang w:eastAsia="zh-CN"/>
        </w:rPr>
        <w:t xml:space="preserve"> by</w:t>
      </w:r>
      <w:proofErr w:type="gramEnd"/>
      <w:r w:rsidRPr="00250311">
        <w:rPr>
          <w:lang w:eastAsia="zh-CN"/>
        </w:rPr>
        <w:t xml:space="preserve"> </w:t>
      </w:r>
      <w:r w:rsidR="00610D7B">
        <w:rPr>
          <w:lang w:eastAsia="zh-CN"/>
        </w:rPr>
        <w:t xml:space="preserve">ITU-T </w:t>
      </w:r>
      <w:r w:rsidRPr="00250311">
        <w:rPr>
          <w:lang w:eastAsia="zh-CN"/>
        </w:rPr>
        <w:t>H.243</w:t>
      </w:r>
      <w:r w:rsidR="00610D7B">
        <w:rPr>
          <w:lang w:eastAsia="zh-CN"/>
        </w:rPr>
        <w:t>.</w:t>
      </w:r>
    </w:p>
    <w:p w:rsidR="00B37DC9" w:rsidRDefault="00C818D0" w:rsidP="002A6715">
      <w:pPr>
        <w:rPr>
          <w:lang w:val="en-US"/>
        </w:rPr>
      </w:pPr>
      <w:r w:rsidRPr="007F70CE">
        <w:rPr>
          <w:lang w:val="en-US"/>
        </w:rPr>
        <w:t>Con0</w:t>
      </w:r>
      <w:r>
        <w:rPr>
          <w:lang w:val="en-US"/>
        </w:rPr>
        <w:t>5</w:t>
      </w:r>
      <w:r w:rsidRPr="007F70CE">
        <w:rPr>
          <w:lang w:val="en-US"/>
        </w:rPr>
        <w:t xml:space="preserve">:  A </w:t>
      </w:r>
      <w:proofErr w:type="spellStart"/>
      <w:r w:rsidRPr="007F70CE">
        <w:rPr>
          <w:lang w:val="en-US"/>
        </w:rPr>
        <w:t>telepresence</w:t>
      </w:r>
      <w:proofErr w:type="spellEnd"/>
      <w:r w:rsidRPr="007F70CE">
        <w:rPr>
          <w:lang w:val="en-US"/>
        </w:rPr>
        <w:t xml:space="preserve"> system should support far-end camera control (FECC), providing means to specify the capture point of each movable camera.</w:t>
      </w:r>
    </w:p>
    <w:p w:rsidR="00B11547" w:rsidRPr="00610D7B" w:rsidRDefault="00B11547" w:rsidP="002A6715"/>
    <w:p w:rsidR="002A6715" w:rsidRPr="004222B7" w:rsidRDefault="00293111" w:rsidP="00293111">
      <w:pPr>
        <w:pStyle w:val="2"/>
      </w:pPr>
      <w:bookmarkStart w:id="47" w:name="_Toc299007243"/>
      <w:bookmarkStart w:id="48" w:name="_Toc317695305"/>
      <w:r w:rsidRPr="004222B7">
        <w:t>8.4</w:t>
      </w:r>
      <w:r w:rsidRPr="004222B7">
        <w:tab/>
      </w:r>
      <w:r w:rsidR="002A6715" w:rsidRPr="004222B7">
        <w:t>Collaboration</w:t>
      </w:r>
      <w:r w:rsidR="002A6715" w:rsidRPr="004222B7">
        <w:rPr>
          <w:rFonts w:hint="eastAsia"/>
        </w:rPr>
        <w:t xml:space="preserve"> functions</w:t>
      </w:r>
      <w:bookmarkEnd w:id="47"/>
      <w:bookmarkEnd w:id="48"/>
    </w:p>
    <w:p w:rsidR="002A6715" w:rsidRDefault="002A6715" w:rsidP="002A6715">
      <w:pPr>
        <w:rPr>
          <w:i/>
          <w:iCs/>
          <w:highlight w:val="yellow"/>
        </w:rPr>
      </w:pPr>
      <w:r w:rsidRPr="00EC2C3C">
        <w:rPr>
          <w:rFonts w:hint="eastAsia"/>
        </w:rPr>
        <w:t xml:space="preserve">Col001: </w:t>
      </w:r>
      <w:r w:rsidR="00EE5F22">
        <w:t>It is optional for a</w:t>
      </w:r>
      <w:r w:rsidRPr="00EC2C3C">
        <w:rPr>
          <w:rFonts w:hint="eastAsia"/>
        </w:rPr>
        <w:t xml:space="preserve"> telepresence system to provide a means </w:t>
      </w:r>
      <w:r w:rsidRPr="00EC2C3C">
        <w:t>of collaboration such as remote presentation</w:t>
      </w:r>
      <w:r w:rsidR="002E5F25" w:rsidRPr="002E5F25">
        <w:t xml:space="preserve">, </w:t>
      </w:r>
      <w:r w:rsidR="002E5F25" w:rsidRPr="002E5F25">
        <w:rPr>
          <w:rFonts w:hint="eastAsia"/>
        </w:rPr>
        <w:t>instant messaging, online documentation</w:t>
      </w:r>
      <w:r w:rsidR="002E5F25">
        <w:t xml:space="preserve">, </w:t>
      </w:r>
      <w:r w:rsidR="002E5F25" w:rsidRPr="002E5F25">
        <w:rPr>
          <w:rFonts w:hint="eastAsia"/>
        </w:rPr>
        <w:t>whiteboard</w:t>
      </w:r>
      <w:r w:rsidRPr="00EC2C3C">
        <w:t xml:space="preserve"> and </w:t>
      </w:r>
      <w:r w:rsidRPr="00EC2C3C">
        <w:rPr>
          <w:rFonts w:hint="eastAsia"/>
        </w:rPr>
        <w:t>file transferring</w:t>
      </w:r>
      <w:r w:rsidR="002E5F25">
        <w:t xml:space="preserve"> based on existing protocols</w:t>
      </w:r>
      <w:r w:rsidRPr="00EC2C3C">
        <w:rPr>
          <w:rFonts w:hint="eastAsia"/>
        </w:rPr>
        <w:t>.</w:t>
      </w:r>
    </w:p>
    <w:p w:rsidR="00DE008E" w:rsidRPr="006532A2" w:rsidRDefault="00DE008E" w:rsidP="002A6715">
      <w:pPr>
        <w:rPr>
          <w:i/>
          <w:iCs/>
          <w:highlight w:val="yellow"/>
          <w:lang w:eastAsia="zh-CN"/>
        </w:rPr>
      </w:pPr>
      <w:r w:rsidRPr="007E0B42">
        <w:rPr>
          <w:rFonts w:hint="eastAsia"/>
        </w:rPr>
        <w:t>Col002: The telepresence system</w:t>
      </w:r>
      <w:r>
        <w:rPr>
          <w:rFonts w:hint="eastAsia"/>
          <w:lang w:eastAsia="zh-CN"/>
        </w:rPr>
        <w:t xml:space="preserve"> shall </w:t>
      </w:r>
      <w:r w:rsidRPr="007E0B42">
        <w:rPr>
          <w:rFonts w:hint="eastAsia"/>
        </w:rPr>
        <w:t xml:space="preserve">support </w:t>
      </w:r>
      <w:r w:rsidR="00EE5F22">
        <w:t>a</w:t>
      </w:r>
      <w:r w:rsidRPr="007E0B42">
        <w:rPr>
          <w:rFonts w:hint="eastAsia"/>
        </w:rPr>
        <w:t xml:space="preserve"> </w:t>
      </w:r>
      <w:r w:rsidRPr="00DE008E">
        <w:t>captioning</w:t>
      </w:r>
      <w:r w:rsidR="00EE5F22">
        <w:t xml:space="preserve"> function</w:t>
      </w:r>
      <w:r w:rsidRPr="007E0B42">
        <w:rPr>
          <w:rFonts w:hint="eastAsia"/>
        </w:rPr>
        <w:t>.</w:t>
      </w:r>
    </w:p>
    <w:p w:rsidR="002A6715" w:rsidRPr="004222B7" w:rsidRDefault="00293111" w:rsidP="00293111">
      <w:pPr>
        <w:pStyle w:val="2"/>
      </w:pPr>
      <w:bookmarkStart w:id="49" w:name="_Toc299007244"/>
      <w:bookmarkStart w:id="50" w:name="_Toc317695306"/>
      <w:r w:rsidRPr="004222B7">
        <w:t>8.5</w:t>
      </w:r>
      <w:r w:rsidRPr="004222B7">
        <w:tab/>
      </w:r>
      <w:r w:rsidR="002A6715" w:rsidRPr="004222B7">
        <w:rPr>
          <w:rFonts w:hint="eastAsia"/>
        </w:rPr>
        <w:t>Other functions</w:t>
      </w:r>
      <w:bookmarkEnd w:id="49"/>
      <w:bookmarkEnd w:id="50"/>
    </w:p>
    <w:p w:rsidR="00EE5F22" w:rsidRDefault="00EE5F22" w:rsidP="00EC2C3C">
      <w:pPr>
        <w:rPr>
          <w:i/>
          <w:iCs/>
          <w:highlight w:val="yellow"/>
        </w:rPr>
      </w:pPr>
      <w:r w:rsidRPr="00C7252D">
        <w:rPr>
          <w:iCs/>
        </w:rPr>
        <w:t>This sub-clause contains requirements that are not related to the other sub-clauses in clause 8.</w:t>
      </w:r>
    </w:p>
    <w:p w:rsidR="002A6715" w:rsidRDefault="002A6715" w:rsidP="00EC2C3C">
      <w:pPr>
        <w:rPr>
          <w:i/>
          <w:iCs/>
          <w:highlight w:val="yellow"/>
        </w:rPr>
      </w:pPr>
    </w:p>
    <w:p w:rsidR="00204ADD" w:rsidRPr="00DE008E" w:rsidRDefault="00204ADD" w:rsidP="00204ADD">
      <w:pPr>
        <w:rPr>
          <w:lang w:eastAsia="zh-CN"/>
        </w:rPr>
      </w:pPr>
      <w:r>
        <w:t>Other</w:t>
      </w:r>
      <w:r w:rsidRPr="0018099C">
        <w:t>01</w:t>
      </w:r>
      <w:r w:rsidRPr="0007736F">
        <w:t xml:space="preserve">: </w:t>
      </w:r>
      <w:r w:rsidRPr="00AD563E">
        <w:t>T</w:t>
      </w:r>
      <w:r>
        <w:t xml:space="preserve">he telepresence system shall be able to provide </w:t>
      </w:r>
      <w:proofErr w:type="gramStart"/>
      <w:r>
        <w:t>various statistical information which includes but is not limited to media type, maximum number of endpoints, duration, and data volume of each media type</w:t>
      </w:r>
      <w:proofErr w:type="gramEnd"/>
      <w:r>
        <w:t>.</w:t>
      </w:r>
    </w:p>
    <w:p w:rsidR="00204ADD" w:rsidRPr="0018099C" w:rsidRDefault="00204ADD" w:rsidP="00204ADD">
      <w:pPr>
        <w:rPr>
          <w:lang w:eastAsia="zh-CN"/>
        </w:rPr>
      </w:pPr>
      <w:r w:rsidRPr="005D18D2">
        <w:rPr>
          <w:i/>
          <w:iCs/>
          <w:highlight w:val="yellow"/>
        </w:rPr>
        <w:t>{</w:t>
      </w:r>
      <w:r w:rsidRPr="005D18D2">
        <w:rPr>
          <w:rFonts w:hint="eastAsia"/>
          <w:i/>
          <w:iCs/>
          <w:highlight w:val="yellow"/>
        </w:rPr>
        <w:t>Editor</w:t>
      </w:r>
      <w:r w:rsidRPr="005D18D2">
        <w:rPr>
          <w:i/>
          <w:iCs/>
          <w:highlight w:val="yellow"/>
        </w:rPr>
        <w:t>’</w:t>
      </w:r>
      <w:r w:rsidRPr="005D18D2">
        <w:rPr>
          <w:rFonts w:hint="eastAsia"/>
          <w:i/>
          <w:iCs/>
          <w:highlight w:val="yellow"/>
        </w:rPr>
        <w:t>s n</w:t>
      </w:r>
      <w:r w:rsidRPr="005D18D2">
        <w:rPr>
          <w:i/>
          <w:iCs/>
          <w:highlight w:val="yellow"/>
        </w:rPr>
        <w:t>ote: we need more contributions on the precise list for reporting</w:t>
      </w:r>
      <w:r w:rsidRPr="005D18D2">
        <w:rPr>
          <w:rFonts w:hint="eastAsia"/>
          <w:i/>
          <w:iCs/>
          <w:highlight w:val="yellow"/>
        </w:rPr>
        <w:t>.}</w:t>
      </w:r>
    </w:p>
    <w:p w:rsidR="00204ADD" w:rsidRPr="006532A2" w:rsidRDefault="00204ADD" w:rsidP="00EC2C3C">
      <w:pPr>
        <w:rPr>
          <w:i/>
          <w:iCs/>
          <w:highlight w:val="yellow"/>
        </w:rPr>
      </w:pPr>
    </w:p>
    <w:p w:rsidR="002A6715" w:rsidRPr="004222B7" w:rsidRDefault="00293111" w:rsidP="00293111">
      <w:pPr>
        <w:pStyle w:val="1"/>
      </w:pPr>
      <w:bookmarkStart w:id="51" w:name="_Toc299007245"/>
      <w:bookmarkStart w:id="52" w:name="_Toc317695307"/>
      <w:r>
        <w:t>9</w:t>
      </w:r>
      <w:r>
        <w:tab/>
        <w:t>Inter</w:t>
      </w:r>
      <w:r w:rsidR="002A6715" w:rsidRPr="005E4706">
        <w:t>operability</w:t>
      </w:r>
      <w:r w:rsidR="002A6715" w:rsidRPr="004222B7">
        <w:rPr>
          <w:rFonts w:hint="eastAsia"/>
        </w:rPr>
        <w:t xml:space="preserve"> requirements</w:t>
      </w:r>
      <w:bookmarkEnd w:id="51"/>
      <w:bookmarkEnd w:id="52"/>
    </w:p>
    <w:p w:rsidR="002A6715" w:rsidRPr="004222B7" w:rsidRDefault="00EC2C3C" w:rsidP="00C2431D">
      <w:pPr>
        <w:pStyle w:val="2"/>
      </w:pPr>
      <w:bookmarkStart w:id="53" w:name="_Toc299007246"/>
      <w:bookmarkStart w:id="54" w:name="_Toc317695308"/>
      <w:r w:rsidRPr="004222B7">
        <w:t>9.1</w:t>
      </w:r>
      <w:r w:rsidRPr="004222B7">
        <w:tab/>
      </w:r>
      <w:r w:rsidR="002A6715" w:rsidRPr="004222B7">
        <w:rPr>
          <w:rFonts w:hint="eastAsia"/>
        </w:rPr>
        <w:t>Interoperation with traditional system</w:t>
      </w:r>
      <w:bookmarkEnd w:id="53"/>
      <w:r w:rsidR="00EE5F22">
        <w:t>s</w:t>
      </w:r>
      <w:bookmarkEnd w:id="54"/>
    </w:p>
    <w:p w:rsidR="00EE5F22" w:rsidRPr="00EE5F22" w:rsidRDefault="00EE5F22" w:rsidP="002A6715">
      <w:r>
        <w:t>This clause presents requirements for interoperation with legacy devices/systems. When used in a conference with Telepresence system these legacy devices may not perceive telepresence.</w:t>
      </w:r>
    </w:p>
    <w:p w:rsidR="002A6715" w:rsidRPr="00EC2C3C" w:rsidRDefault="002A6715" w:rsidP="002A6715">
      <w:r w:rsidRPr="00EC2C3C">
        <w:rPr>
          <w:rFonts w:hint="eastAsia"/>
        </w:rPr>
        <w:t>Int01: T</w:t>
      </w:r>
      <w:r w:rsidRPr="00EC2C3C">
        <w:t>he t</w:t>
      </w:r>
      <w:r w:rsidRPr="00EC2C3C">
        <w:rPr>
          <w:rFonts w:hint="eastAsia"/>
        </w:rPr>
        <w:t>elepresence system shall support that</w:t>
      </w:r>
      <w:r w:rsidRPr="00EC2C3C">
        <w:t xml:space="preserve"> both</w:t>
      </w:r>
      <w:r w:rsidRPr="00EC2C3C">
        <w:rPr>
          <w:rFonts w:hint="eastAsia"/>
        </w:rPr>
        <w:t xml:space="preserve"> traditional videoconferenc</w:t>
      </w:r>
      <w:r w:rsidR="00EE5F22">
        <w:t>ing</w:t>
      </w:r>
      <w:r w:rsidRPr="00EC2C3C">
        <w:rPr>
          <w:rFonts w:hint="eastAsia"/>
        </w:rPr>
        <w:t xml:space="preserve"> terminal</w:t>
      </w:r>
      <w:r w:rsidRPr="00EC2C3C">
        <w:t>s and telepresence terminals</w:t>
      </w:r>
      <w:r w:rsidRPr="00EC2C3C">
        <w:rPr>
          <w:rFonts w:hint="eastAsia"/>
        </w:rPr>
        <w:t xml:space="preserve"> can participate </w:t>
      </w:r>
      <w:r w:rsidRPr="00EC2C3C">
        <w:t>in a</w:t>
      </w:r>
      <w:r w:rsidRPr="00EC2C3C">
        <w:rPr>
          <w:rFonts w:hint="eastAsia"/>
        </w:rPr>
        <w:t xml:space="preserve"> same conference.</w:t>
      </w:r>
      <w:r w:rsidRPr="00EC2C3C">
        <w:t xml:space="preserve"> </w:t>
      </w:r>
    </w:p>
    <w:p w:rsidR="002A6715" w:rsidRDefault="002A6715" w:rsidP="002A6715">
      <w:r w:rsidRPr="00EC2C3C">
        <w:rPr>
          <w:rFonts w:hint="eastAsia"/>
        </w:rPr>
        <w:t>Int02: T</w:t>
      </w:r>
      <w:r w:rsidRPr="00EC2C3C">
        <w:t>he t</w:t>
      </w:r>
      <w:r w:rsidRPr="00EC2C3C">
        <w:rPr>
          <w:rFonts w:hint="eastAsia"/>
        </w:rPr>
        <w:t xml:space="preserve">elepresence system </w:t>
      </w:r>
      <w:bookmarkStart w:id="55" w:name="OLE_LINK2"/>
      <w:r w:rsidRPr="00EC2C3C">
        <w:t>should</w:t>
      </w:r>
      <w:r w:rsidRPr="00EC2C3C">
        <w:rPr>
          <w:rFonts w:hint="eastAsia"/>
        </w:rPr>
        <w:t xml:space="preserve"> </w:t>
      </w:r>
      <w:bookmarkEnd w:id="55"/>
      <w:r w:rsidRPr="00EC2C3C">
        <w:rPr>
          <w:rFonts w:hint="eastAsia"/>
        </w:rPr>
        <w:t xml:space="preserve">support that a traditional </w:t>
      </w:r>
      <w:r w:rsidR="00EE5F22">
        <w:rPr>
          <w:rFonts w:hint="eastAsia"/>
        </w:rPr>
        <w:t>videoconferencing</w:t>
      </w:r>
      <w:r w:rsidRPr="00EC2C3C">
        <w:rPr>
          <w:rFonts w:hint="eastAsia"/>
        </w:rPr>
        <w:t xml:space="preserve"> system can connect to the telepresence system in multiple cascade</w:t>
      </w:r>
      <w:r w:rsidRPr="00EC2C3C">
        <w:t>d</w:t>
      </w:r>
      <w:r w:rsidRPr="00EC2C3C">
        <w:rPr>
          <w:rFonts w:hint="eastAsia"/>
        </w:rPr>
        <w:t xml:space="preserve"> conference mode.</w:t>
      </w:r>
    </w:p>
    <w:p w:rsidR="00104358" w:rsidRPr="00EC2C3C" w:rsidRDefault="00104358" w:rsidP="002A6715">
      <w:r>
        <w:t>Int03: The telepresence system should allow audio only legacy devices to participate in a conference.</w:t>
      </w:r>
    </w:p>
    <w:p w:rsidR="002A6715" w:rsidRPr="006532A2" w:rsidRDefault="002A6715" w:rsidP="00EC2C3C">
      <w:pPr>
        <w:rPr>
          <w:i/>
          <w:iCs/>
          <w:highlight w:val="yellow"/>
        </w:rPr>
      </w:pPr>
    </w:p>
    <w:p w:rsidR="002A6715" w:rsidRPr="004222B7" w:rsidRDefault="002A6715" w:rsidP="00EC2C3C">
      <w:pPr>
        <w:pStyle w:val="2"/>
      </w:pPr>
      <w:bookmarkStart w:id="56" w:name="_Toc299007247"/>
      <w:bookmarkStart w:id="57" w:name="_Toc317695309"/>
      <w:r w:rsidRPr="004222B7">
        <w:rPr>
          <w:rFonts w:hint="eastAsia"/>
        </w:rPr>
        <w:t>9.2</w:t>
      </w:r>
      <w:r w:rsidR="00EC2C3C" w:rsidRPr="004222B7">
        <w:tab/>
      </w:r>
      <w:r w:rsidRPr="004222B7">
        <w:rPr>
          <w:rFonts w:hint="eastAsia"/>
        </w:rPr>
        <w:t>Interoperation between telepresence systems</w:t>
      </w:r>
      <w:bookmarkEnd w:id="56"/>
      <w:bookmarkEnd w:id="57"/>
    </w:p>
    <w:p w:rsidR="00284E7A" w:rsidRPr="00284E7A" w:rsidRDefault="00284E7A" w:rsidP="002A6715">
      <w:r>
        <w:t xml:space="preserve">This clause presents requirements for interoperation with devices/systems that have been enhanced for telepresence. </w:t>
      </w:r>
    </w:p>
    <w:p w:rsidR="002A6715" w:rsidRDefault="002A6715" w:rsidP="002A6715">
      <w:r w:rsidRPr="00EC2C3C">
        <w:rPr>
          <w:rFonts w:hint="eastAsia"/>
        </w:rPr>
        <w:t>Int0</w:t>
      </w:r>
      <w:r w:rsidRPr="00EC2C3C">
        <w:t>3</w:t>
      </w:r>
      <w:r w:rsidRPr="00EC2C3C">
        <w:rPr>
          <w:rFonts w:hint="eastAsia"/>
        </w:rPr>
        <w:t>: T</w:t>
      </w:r>
      <w:r w:rsidRPr="00EC2C3C">
        <w:t>he t</w:t>
      </w:r>
      <w:r w:rsidRPr="00EC2C3C">
        <w:rPr>
          <w:rFonts w:hint="eastAsia"/>
        </w:rPr>
        <w:t xml:space="preserve">elepresence system shall </w:t>
      </w:r>
      <w:r w:rsidRPr="00EC2C3C">
        <w:t>enable</w:t>
      </w:r>
      <w:r w:rsidRPr="00EC2C3C">
        <w:rPr>
          <w:rFonts w:hint="eastAsia"/>
        </w:rPr>
        <w:t xml:space="preserve"> </w:t>
      </w:r>
      <w:r w:rsidR="00DE008E" w:rsidRPr="00DE008E">
        <w:rPr>
          <w:lang w:val="en-US"/>
        </w:rPr>
        <w:t xml:space="preserve">audio and video </w:t>
      </w:r>
      <w:r w:rsidRPr="00EC2C3C">
        <w:rPr>
          <w:rFonts w:hint="eastAsia"/>
        </w:rPr>
        <w:t xml:space="preserve">terminals based on </w:t>
      </w:r>
      <w:r w:rsidRPr="00EC2C3C">
        <w:t>different</w:t>
      </w:r>
      <w:r w:rsidRPr="005E4706">
        <w:t xml:space="preserve"> open standards</w:t>
      </w:r>
      <w:r w:rsidRPr="00EC2C3C">
        <w:rPr>
          <w:rFonts w:hint="eastAsia"/>
        </w:rPr>
        <w:t xml:space="preserve"> </w:t>
      </w:r>
      <w:r w:rsidRPr="00EC2C3C">
        <w:t>to</w:t>
      </w:r>
      <w:r w:rsidRPr="00EC2C3C">
        <w:rPr>
          <w:rFonts w:hint="eastAsia"/>
        </w:rPr>
        <w:t xml:space="preserve"> participate </w:t>
      </w:r>
      <w:r w:rsidRPr="00EC2C3C">
        <w:t>in the</w:t>
      </w:r>
      <w:r w:rsidRPr="00EC2C3C">
        <w:rPr>
          <w:rFonts w:hint="eastAsia"/>
        </w:rPr>
        <w:t xml:space="preserve"> same conference.</w:t>
      </w:r>
    </w:p>
    <w:p w:rsidR="00284E7A" w:rsidRPr="00EC2C3C" w:rsidRDefault="00284E7A" w:rsidP="002A6715">
      <w:r>
        <w:lastRenderedPageBreak/>
        <w:t>Int04: It shall be possible for telepresence systems based on different open standards to participate in the same conference and experience telepresence. For example: A telepresence enhanced SIP endpoint and a telepresence enhanced H.323 endpoint via control signalling gateway.</w:t>
      </w:r>
    </w:p>
    <w:p w:rsidR="002A6715" w:rsidRPr="00EC2C3C" w:rsidRDefault="002A6715" w:rsidP="002A6715">
      <w:pPr>
        <w:rPr>
          <w:i/>
          <w:iCs/>
          <w:highlight w:val="yellow"/>
        </w:rPr>
      </w:pPr>
    </w:p>
    <w:p w:rsidR="002A6715" w:rsidRPr="004222B7" w:rsidRDefault="00293111" w:rsidP="00293111">
      <w:pPr>
        <w:pStyle w:val="1"/>
      </w:pPr>
      <w:bookmarkStart w:id="58" w:name="_Toc299007248"/>
      <w:bookmarkStart w:id="59" w:name="_Toc317695310"/>
      <w:r>
        <w:t>10</w:t>
      </w:r>
      <w:r>
        <w:tab/>
      </w:r>
      <w:r w:rsidR="002A6715" w:rsidRPr="005E4706">
        <w:t>Network</w:t>
      </w:r>
      <w:r w:rsidR="002A6715" w:rsidRPr="004222B7">
        <w:rPr>
          <w:rFonts w:hint="eastAsia"/>
        </w:rPr>
        <w:t xml:space="preserve"> requirements</w:t>
      </w:r>
      <w:bookmarkEnd w:id="58"/>
      <w:bookmarkEnd w:id="59"/>
    </w:p>
    <w:p w:rsidR="002A6715" w:rsidRPr="00EC2C3C" w:rsidRDefault="00284E7A" w:rsidP="002A6715">
      <w:r w:rsidRPr="006532A2" w:rsidDel="00284E7A">
        <w:rPr>
          <w:i/>
          <w:iCs/>
          <w:highlight w:val="yellow"/>
        </w:rPr>
        <w:t xml:space="preserve"> </w:t>
      </w:r>
      <w:r w:rsidR="002A6715" w:rsidRPr="00EC2C3C">
        <w:rPr>
          <w:rFonts w:hint="eastAsia"/>
        </w:rPr>
        <w:t xml:space="preserve">Net001: The telepresence system </w:t>
      </w:r>
      <w:r>
        <w:t>should enable the</w:t>
      </w:r>
      <w:r w:rsidR="002A6715" w:rsidRPr="00EC2C3C">
        <w:rPr>
          <w:rFonts w:hint="eastAsia"/>
        </w:rPr>
        <w:t xml:space="preserve"> </w:t>
      </w:r>
      <w:r w:rsidR="002A6715" w:rsidRPr="00EC2C3C">
        <w:t>reserv</w:t>
      </w:r>
      <w:r>
        <w:t>ation</w:t>
      </w:r>
      <w:r w:rsidR="002A6715" w:rsidRPr="00EC2C3C">
        <w:t xml:space="preserve"> </w:t>
      </w:r>
      <w:r w:rsidR="002A6715" w:rsidRPr="00EC2C3C">
        <w:rPr>
          <w:rFonts w:hint="eastAsia"/>
        </w:rPr>
        <w:t>network</w:t>
      </w:r>
      <w:r w:rsidR="002A6715" w:rsidRPr="00EC2C3C">
        <w:t xml:space="preserve"> resource for assuring</w:t>
      </w:r>
      <w:r w:rsidR="002A6715" w:rsidRPr="00EC2C3C">
        <w:rPr>
          <w:rFonts w:hint="eastAsia"/>
        </w:rPr>
        <w:t xml:space="preserve"> QoS for </w:t>
      </w:r>
      <w:r w:rsidR="002A6715" w:rsidRPr="00EC2C3C">
        <w:t xml:space="preserve">the </w:t>
      </w:r>
      <w:r w:rsidR="002A6715" w:rsidRPr="00EC2C3C">
        <w:rPr>
          <w:rFonts w:hint="eastAsia"/>
        </w:rPr>
        <w:t>telepresence session.</w:t>
      </w:r>
    </w:p>
    <w:p w:rsidR="002A6715" w:rsidRPr="00EC2C3C" w:rsidRDefault="002A6715" w:rsidP="002A6715">
      <w:r w:rsidRPr="00EC2C3C">
        <w:rPr>
          <w:rFonts w:hint="eastAsia"/>
        </w:rPr>
        <w:t xml:space="preserve">Net002: The telepresence system </w:t>
      </w:r>
      <w:r w:rsidR="00284E7A">
        <w:t>should enable</w:t>
      </w:r>
      <w:r w:rsidRPr="00EC2C3C">
        <w:rPr>
          <w:rFonts w:hint="eastAsia"/>
        </w:rPr>
        <w:t xml:space="preserve"> adapt</w:t>
      </w:r>
      <w:r w:rsidR="00284E7A">
        <w:t>ation of</w:t>
      </w:r>
      <w:r w:rsidRPr="00EC2C3C">
        <w:rPr>
          <w:rFonts w:hint="eastAsia"/>
        </w:rPr>
        <w:t xml:space="preserve"> the </w:t>
      </w:r>
      <w:r w:rsidRPr="00EC2C3C">
        <w:t>quality</w:t>
      </w:r>
      <w:r w:rsidRPr="00EC2C3C">
        <w:rPr>
          <w:rFonts w:hint="eastAsia"/>
        </w:rPr>
        <w:t xml:space="preserve"> of media based on the network status.</w:t>
      </w:r>
      <w:r w:rsidR="00284E7A" w:rsidRPr="00284E7A">
        <w:t xml:space="preserve"> </w:t>
      </w:r>
      <w:r w:rsidR="00284E7A" w:rsidRPr="004109B3">
        <w:t xml:space="preserve">For example: </w:t>
      </w:r>
      <w:r w:rsidR="00284E7A" w:rsidRPr="00C7252D">
        <w:rPr>
          <w:iCs/>
        </w:rPr>
        <w:t>Under best-effort network such as Internet which cannot provide strictly guaranteed network QoS, the telepresence system may need to manipulate its video quality based on network status</w:t>
      </w:r>
      <w:r w:rsidR="00284E7A" w:rsidRPr="004109B3">
        <w:rPr>
          <w:iCs/>
        </w:rPr>
        <w:t>.</w:t>
      </w:r>
    </w:p>
    <w:p w:rsidR="002A6715" w:rsidRPr="00EC2C3C" w:rsidRDefault="002A6715" w:rsidP="00C2431D">
      <w:r w:rsidRPr="00EC2C3C">
        <w:t>Net00</w:t>
      </w:r>
      <w:r w:rsidRPr="00EC2C3C">
        <w:rPr>
          <w:rFonts w:hint="eastAsia"/>
        </w:rPr>
        <w:t>3</w:t>
      </w:r>
      <w:r w:rsidRPr="00EC2C3C">
        <w:t xml:space="preserve">: The telepresence system </w:t>
      </w:r>
      <w:r w:rsidR="00284E7A">
        <w:t>should</w:t>
      </w:r>
      <w:r w:rsidRPr="00EC2C3C">
        <w:t xml:space="preserve"> provide a mean</w:t>
      </w:r>
      <w:r w:rsidR="00284E7A">
        <w:t>s</w:t>
      </w:r>
      <w:r w:rsidRPr="00EC2C3C">
        <w:t xml:space="preserve"> to traverse NAT</w:t>
      </w:r>
      <w:r w:rsidR="00284E7A">
        <w:t>s</w:t>
      </w:r>
      <w:r w:rsidRPr="00EC2C3C">
        <w:t xml:space="preserve"> or firewall</w:t>
      </w:r>
      <w:r w:rsidR="00284E7A">
        <w:t>s</w:t>
      </w:r>
      <w:r w:rsidRPr="00EC2C3C">
        <w:t xml:space="preserve"> automatically to assure connectivity of telepresence services </w:t>
      </w:r>
      <w:r w:rsidRPr="00EC2C3C">
        <w:rPr>
          <w:rFonts w:hint="eastAsia"/>
        </w:rPr>
        <w:t>with minimal</w:t>
      </w:r>
      <w:r w:rsidRPr="00EC2C3C">
        <w:t xml:space="preserve"> user </w:t>
      </w:r>
      <w:r w:rsidRPr="00EC2C3C">
        <w:rPr>
          <w:rFonts w:hint="eastAsia"/>
        </w:rPr>
        <w:t>operation</w:t>
      </w:r>
      <w:r w:rsidRPr="00EC2C3C">
        <w:t>.</w:t>
      </w:r>
    </w:p>
    <w:p w:rsidR="002A6715" w:rsidRDefault="002A6715" w:rsidP="002A6715">
      <w:pPr>
        <w:rPr>
          <w:i/>
          <w:iCs/>
          <w:highlight w:val="yellow"/>
        </w:rPr>
      </w:pPr>
      <w:r w:rsidRPr="006532A2">
        <w:rPr>
          <w:i/>
          <w:iCs/>
          <w:highlight w:val="yellow"/>
        </w:rPr>
        <w:t xml:space="preserve">{Editor’s Note: </w:t>
      </w:r>
      <w:r w:rsidRPr="006532A2">
        <w:rPr>
          <w:rFonts w:hint="eastAsia"/>
          <w:i/>
          <w:iCs/>
          <w:highlight w:val="yellow"/>
        </w:rPr>
        <w:t xml:space="preserve"> This requirement need</w:t>
      </w:r>
      <w:r w:rsidR="00FC1DB1">
        <w:rPr>
          <w:i/>
          <w:iCs/>
          <w:highlight w:val="yellow"/>
        </w:rPr>
        <w:t>s</w:t>
      </w:r>
      <w:r w:rsidRPr="006532A2">
        <w:rPr>
          <w:rFonts w:hint="eastAsia"/>
          <w:i/>
          <w:iCs/>
          <w:highlight w:val="yellow"/>
        </w:rPr>
        <w:t xml:space="preserve"> more discussion.</w:t>
      </w:r>
      <w:r w:rsidRPr="006532A2">
        <w:rPr>
          <w:i/>
          <w:iCs/>
          <w:highlight w:val="yellow"/>
        </w:rPr>
        <w:t>}</w:t>
      </w:r>
    </w:p>
    <w:p w:rsidR="00B11547" w:rsidRDefault="00B11547" w:rsidP="002A6715">
      <w:pPr>
        <w:rPr>
          <w:i/>
          <w:iCs/>
          <w:highlight w:val="yellow"/>
        </w:rPr>
      </w:pPr>
    </w:p>
    <w:p w:rsidR="00622EAB" w:rsidRDefault="00622EAB" w:rsidP="002A6715">
      <w:r w:rsidRPr="00622EAB">
        <w:t>Net004: The telepresence system shall support both IPv4 and IPv6.</w:t>
      </w:r>
    </w:p>
    <w:p w:rsidR="00266BF7" w:rsidRPr="006532A2" w:rsidRDefault="00266BF7" w:rsidP="002A6715">
      <w:pPr>
        <w:rPr>
          <w:i/>
          <w:iCs/>
          <w:highlight w:val="yellow"/>
        </w:rPr>
      </w:pPr>
      <w:r w:rsidRPr="006532A2">
        <w:rPr>
          <w:i/>
          <w:iCs/>
          <w:highlight w:val="yellow"/>
        </w:rPr>
        <w:t xml:space="preserve">{Editor’s Note: </w:t>
      </w:r>
      <w:r w:rsidRPr="006532A2">
        <w:rPr>
          <w:rFonts w:hint="eastAsia"/>
          <w:i/>
          <w:iCs/>
          <w:highlight w:val="yellow"/>
        </w:rPr>
        <w:t>This requirement need</w:t>
      </w:r>
      <w:r w:rsidR="00FC1DB1">
        <w:rPr>
          <w:i/>
          <w:iCs/>
          <w:highlight w:val="yellow"/>
        </w:rPr>
        <w:t>s</w:t>
      </w:r>
      <w:r w:rsidRPr="006532A2">
        <w:rPr>
          <w:rFonts w:hint="eastAsia"/>
          <w:i/>
          <w:iCs/>
          <w:highlight w:val="yellow"/>
        </w:rPr>
        <w:t xml:space="preserve"> more discussion.</w:t>
      </w:r>
      <w:r w:rsidR="008966B6">
        <w:rPr>
          <w:i/>
          <w:iCs/>
          <w:highlight w:val="yellow"/>
        </w:rPr>
        <w:t xml:space="preserve"> </w:t>
      </w:r>
      <w:r>
        <w:rPr>
          <w:i/>
          <w:iCs/>
          <w:highlight w:val="yellow"/>
        </w:rPr>
        <w:t>Use cases would be helpful</w:t>
      </w:r>
      <w:r w:rsidRPr="006532A2">
        <w:rPr>
          <w:rFonts w:hint="eastAsia"/>
          <w:i/>
          <w:iCs/>
          <w:highlight w:val="yellow"/>
        </w:rPr>
        <w:t>.</w:t>
      </w:r>
      <w:r w:rsidRPr="006532A2">
        <w:rPr>
          <w:i/>
          <w:iCs/>
          <w:highlight w:val="yellow"/>
        </w:rPr>
        <w:t>}</w:t>
      </w:r>
    </w:p>
    <w:p w:rsidR="002A6715" w:rsidRPr="004222B7" w:rsidRDefault="00293111" w:rsidP="00293111">
      <w:pPr>
        <w:pStyle w:val="1"/>
      </w:pPr>
      <w:bookmarkStart w:id="60" w:name="_Toc299007249"/>
      <w:bookmarkStart w:id="61" w:name="_Toc317695311"/>
      <w:r w:rsidRPr="004222B7">
        <w:t>11</w:t>
      </w:r>
      <w:r w:rsidRPr="004222B7">
        <w:tab/>
      </w:r>
      <w:r w:rsidR="002A6715" w:rsidRPr="004222B7">
        <w:rPr>
          <w:rFonts w:hint="eastAsia"/>
        </w:rPr>
        <w:t>Security requirements</w:t>
      </w:r>
      <w:bookmarkEnd w:id="60"/>
      <w:bookmarkEnd w:id="61"/>
    </w:p>
    <w:p w:rsidR="002A6715" w:rsidRPr="00293111" w:rsidRDefault="002A6715" w:rsidP="002A6715">
      <w:r w:rsidRPr="00293111">
        <w:rPr>
          <w:rFonts w:hint="eastAsia"/>
        </w:rPr>
        <w:t xml:space="preserve">Sec001: The telepresence system is </w:t>
      </w:r>
      <w:r w:rsidRPr="00293111">
        <w:t xml:space="preserve">suggested </w:t>
      </w:r>
      <w:r w:rsidRPr="00293111">
        <w:rPr>
          <w:rFonts w:hint="eastAsia"/>
        </w:rPr>
        <w:t>to support of security mechanism for securing sessions.</w:t>
      </w:r>
    </w:p>
    <w:p w:rsidR="002A6715" w:rsidRPr="00293111" w:rsidRDefault="002A6715" w:rsidP="002A6715">
      <w:r w:rsidRPr="00293111">
        <w:rPr>
          <w:rFonts w:hint="eastAsia"/>
        </w:rPr>
        <w:t xml:space="preserve">Sec002: The telepresence system is </w:t>
      </w:r>
      <w:r w:rsidRPr="00293111">
        <w:t xml:space="preserve">suggested </w:t>
      </w:r>
      <w:r w:rsidRPr="00293111">
        <w:rPr>
          <w:rFonts w:hint="eastAsia"/>
        </w:rPr>
        <w:t>to support of negotiation mechanism for making a secured session.</w:t>
      </w:r>
    </w:p>
    <w:p w:rsidR="002A6715" w:rsidRDefault="002A6715" w:rsidP="002A6715">
      <w:r w:rsidRPr="00293111">
        <w:rPr>
          <w:rFonts w:hint="eastAsia"/>
        </w:rPr>
        <w:t xml:space="preserve">Sec003: The telepresence system is </w:t>
      </w:r>
      <w:r w:rsidRPr="00293111">
        <w:t xml:space="preserve">suggested </w:t>
      </w:r>
      <w:r w:rsidRPr="00293111">
        <w:rPr>
          <w:rFonts w:hint="eastAsia"/>
        </w:rPr>
        <w:t>to support both signal security and media security.</w:t>
      </w:r>
    </w:p>
    <w:p w:rsidR="00204ADD" w:rsidRPr="00DE008E" w:rsidRDefault="00204ADD" w:rsidP="00204ADD">
      <w:pPr>
        <w:rPr>
          <w:lang w:eastAsia="zh-CN"/>
        </w:rPr>
      </w:pPr>
      <w:r w:rsidRPr="0007736F">
        <w:t>Sec</w:t>
      </w:r>
      <w:r>
        <w:t>004</w:t>
      </w:r>
      <w:r w:rsidRPr="0007736F">
        <w:t xml:space="preserve">: The telepresence system shall </w:t>
      </w:r>
      <w:r>
        <w:t xml:space="preserve">be able to </w:t>
      </w:r>
      <w:r w:rsidRPr="0007736F">
        <w:t xml:space="preserve">authenticate each </w:t>
      </w:r>
      <w:r>
        <w:t>end point.</w:t>
      </w:r>
    </w:p>
    <w:p w:rsidR="002A6715" w:rsidRDefault="002A6715" w:rsidP="00C2431D">
      <w:pPr>
        <w:rPr>
          <w:lang w:val="en-US"/>
        </w:rPr>
      </w:pPr>
    </w:p>
    <w:p w:rsidR="00FA7475" w:rsidRPr="00CB7E28" w:rsidRDefault="00FA7475" w:rsidP="00C2431D">
      <w:pPr>
        <w:pStyle w:val="AnnexNotitle"/>
      </w:pPr>
      <w:bookmarkStart w:id="62" w:name="_Toc317695312"/>
      <w:r w:rsidRPr="00CB7E28">
        <w:t>Annex A</w:t>
      </w:r>
      <w:r w:rsidRPr="00CB7E28">
        <w:br/>
      </w:r>
      <w:r w:rsidRPr="00CB7E28">
        <w:br/>
        <w:t>&lt;</w:t>
      </w:r>
      <w:r w:rsidRPr="00C2431D">
        <w:rPr>
          <w:highlight w:val="yellow"/>
        </w:rPr>
        <w:t>Annex Title</w:t>
      </w:r>
      <w:r w:rsidR="00C2431D" w:rsidRPr="00C2431D">
        <w:rPr>
          <w:highlight w:val="yellow"/>
        </w:rPr>
        <w:t xml:space="preserve"> - placeholder</w:t>
      </w:r>
      <w:r w:rsidRPr="00CB7E28">
        <w:t>&gt;</w:t>
      </w:r>
      <w:bookmarkEnd w:id="62"/>
    </w:p>
    <w:p w:rsidR="00FA7475" w:rsidRPr="00CB7E28" w:rsidRDefault="00FA7475" w:rsidP="00FA7475">
      <w:pPr>
        <w:jc w:val="center"/>
      </w:pPr>
      <w:r w:rsidRPr="00CB7E28">
        <w:t>(This annex forms an integral part of this Recommendation)</w:t>
      </w:r>
    </w:p>
    <w:p w:rsidR="00FA7475" w:rsidRPr="00CB7E28" w:rsidRDefault="00FA7475" w:rsidP="00FA7475">
      <w:r w:rsidRPr="00CB7E28">
        <w:t>&lt;Body of annex A&gt;</w:t>
      </w:r>
    </w:p>
    <w:p w:rsidR="00FA7475" w:rsidRPr="006532A2" w:rsidRDefault="00FA7475" w:rsidP="00FA7475">
      <w:pPr>
        <w:jc w:val="center"/>
      </w:pPr>
      <w:r>
        <w:t>__________________</w:t>
      </w:r>
    </w:p>
    <w:sectPr w:rsidR="00FA7475" w:rsidRPr="006532A2" w:rsidSect="005022D3">
      <w:headerReference w:type="even" r:id="rId27"/>
      <w:footerReference w:type="default" r:id="rId28"/>
      <w:headerReference w:type="first" r:id="rId29"/>
      <w:footerReference w:type="first" r:id="rId30"/>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67D" w:rsidRDefault="00B1767D">
      <w:r>
        <w:separator/>
      </w:r>
    </w:p>
  </w:endnote>
  <w:endnote w:type="continuationSeparator" w:id="0">
    <w:p w:rsidR="00B1767D" w:rsidRDefault="00B176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04B" w:rsidRDefault="006F004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04B" w:rsidRDefault="006F004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E11AF2" w:rsidRPr="005022D3" w:rsidTr="005022D3">
      <w:trPr>
        <w:cantSplit/>
        <w:trHeight w:val="204"/>
        <w:jc w:val="center"/>
      </w:trPr>
      <w:tc>
        <w:tcPr>
          <w:tcW w:w="1617" w:type="dxa"/>
          <w:tcBorders>
            <w:top w:val="single" w:sz="12" w:space="0" w:color="auto"/>
          </w:tcBorders>
        </w:tcPr>
        <w:p w:rsidR="00E11AF2" w:rsidRPr="005022D3" w:rsidRDefault="00E11AF2" w:rsidP="00B37DC9">
          <w:pPr>
            <w:rPr>
              <w:b/>
              <w:bCs/>
              <w:sz w:val="22"/>
            </w:rPr>
          </w:pPr>
          <w:bookmarkStart w:id="5" w:name="dcontact"/>
          <w:bookmarkStart w:id="6" w:name="dcontent1" w:colFirst="1" w:colLast="1"/>
          <w:r w:rsidRPr="005022D3">
            <w:rPr>
              <w:b/>
              <w:bCs/>
              <w:sz w:val="22"/>
            </w:rPr>
            <w:t>Contact:</w:t>
          </w:r>
        </w:p>
      </w:tc>
      <w:tc>
        <w:tcPr>
          <w:tcW w:w="4394" w:type="dxa"/>
          <w:tcBorders>
            <w:top w:val="single" w:sz="12" w:space="0" w:color="auto"/>
          </w:tcBorders>
        </w:tcPr>
        <w:p w:rsidR="00E11AF2" w:rsidRPr="005022D3" w:rsidRDefault="00E11AF2" w:rsidP="00B37DC9">
          <w:pPr>
            <w:rPr>
              <w:sz w:val="22"/>
            </w:rPr>
          </w:pPr>
          <w:proofErr w:type="spellStart"/>
          <w:r w:rsidRPr="005022D3">
            <w:rPr>
              <w:sz w:val="22"/>
            </w:rPr>
            <w:t>Xiaoyang</w:t>
          </w:r>
          <w:proofErr w:type="spellEnd"/>
          <w:r w:rsidRPr="005022D3">
            <w:rPr>
              <w:rFonts w:hint="eastAsia"/>
              <w:sz w:val="22"/>
            </w:rPr>
            <w:t xml:space="preserve"> </w:t>
          </w:r>
          <w:r w:rsidRPr="005022D3">
            <w:rPr>
              <w:sz w:val="22"/>
            </w:rPr>
            <w:t>YE</w:t>
          </w:r>
          <w:r w:rsidRPr="005022D3">
            <w:rPr>
              <w:sz w:val="22"/>
            </w:rPr>
            <w:br/>
            <w:t>ZTE</w:t>
          </w:r>
          <w:r w:rsidRPr="005022D3">
            <w:rPr>
              <w:sz w:val="22"/>
            </w:rPr>
            <w:br/>
          </w:r>
          <w:r w:rsidRPr="005022D3">
            <w:rPr>
              <w:rFonts w:hint="eastAsia"/>
              <w:sz w:val="22"/>
            </w:rPr>
            <w:t>P.R. China</w:t>
          </w:r>
        </w:p>
      </w:tc>
      <w:tc>
        <w:tcPr>
          <w:tcW w:w="3912" w:type="dxa"/>
          <w:tcBorders>
            <w:top w:val="single" w:sz="12" w:space="0" w:color="auto"/>
          </w:tcBorders>
        </w:tcPr>
        <w:p w:rsidR="00E11AF2" w:rsidRPr="005022D3" w:rsidRDefault="00E11AF2" w:rsidP="00B37DC9">
          <w:pPr>
            <w:rPr>
              <w:sz w:val="22"/>
            </w:rPr>
          </w:pPr>
          <w:r w:rsidRPr="005022D3">
            <w:rPr>
              <w:sz w:val="22"/>
            </w:rPr>
            <w:t xml:space="preserve">Tel: </w:t>
          </w:r>
          <w:r>
            <w:rPr>
              <w:sz w:val="22"/>
            </w:rPr>
            <w:tab/>
          </w:r>
          <w:r w:rsidRPr="005022D3">
            <w:rPr>
              <w:sz w:val="22"/>
            </w:rPr>
            <w:t>+</w:t>
          </w:r>
          <w:r w:rsidRPr="005022D3">
            <w:rPr>
              <w:rFonts w:hint="eastAsia"/>
              <w:sz w:val="22"/>
            </w:rPr>
            <w:t>86-25-88014644</w:t>
          </w:r>
          <w:r w:rsidRPr="005022D3">
            <w:rPr>
              <w:sz w:val="22"/>
            </w:rPr>
            <w:br/>
            <w:t xml:space="preserve">Fax: </w:t>
          </w:r>
          <w:r>
            <w:rPr>
              <w:sz w:val="22"/>
            </w:rPr>
            <w:tab/>
          </w:r>
          <w:r w:rsidRPr="005022D3">
            <w:rPr>
              <w:sz w:val="22"/>
            </w:rPr>
            <w:t>+</w:t>
          </w:r>
          <w:r w:rsidRPr="005022D3">
            <w:rPr>
              <w:rFonts w:hint="eastAsia"/>
              <w:sz w:val="22"/>
            </w:rPr>
            <w:t>86-25-5287</w:t>
          </w:r>
          <w:r w:rsidRPr="005022D3">
            <w:rPr>
              <w:sz w:val="22"/>
            </w:rPr>
            <w:t>8888</w:t>
          </w:r>
          <w:r w:rsidRPr="005022D3">
            <w:rPr>
              <w:sz w:val="22"/>
            </w:rPr>
            <w:br/>
            <w:t xml:space="preserve">Email: </w:t>
          </w:r>
          <w:r>
            <w:rPr>
              <w:sz w:val="22"/>
            </w:rPr>
            <w:tab/>
          </w:r>
          <w:hyperlink r:id="rId1" w:history="1">
            <w:r w:rsidRPr="00A23FF8">
              <w:rPr>
                <w:rStyle w:val="aa"/>
                <w:sz w:val="22"/>
              </w:rPr>
              <w:t>ye.xiaoyang</w:t>
            </w:r>
            <w:r w:rsidRPr="00A23FF8">
              <w:rPr>
                <w:rStyle w:val="aa"/>
                <w:rFonts w:hint="eastAsia"/>
                <w:sz w:val="22"/>
              </w:rPr>
              <w:t>@zte.com.cn</w:t>
            </w:r>
          </w:hyperlink>
          <w:r>
            <w:rPr>
              <w:sz w:val="22"/>
            </w:rPr>
            <w:t xml:space="preserve"> </w:t>
          </w:r>
        </w:p>
      </w:tc>
    </w:tr>
    <w:bookmarkEnd w:id="5"/>
    <w:bookmarkEnd w:id="6"/>
    <w:tr w:rsidR="00E11AF2" w:rsidRPr="005022D3" w:rsidTr="005022D3">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11AF2" w:rsidRPr="005022D3" w:rsidRDefault="00E11AF2" w:rsidP="005022D3">
          <w:pPr>
            <w:spacing w:before="0"/>
            <w:rPr>
              <w:sz w:val="18"/>
            </w:rPr>
          </w:pPr>
          <w:r w:rsidRPr="005022D3">
            <w:rPr>
              <w:b/>
              <w:bCs/>
              <w:sz w:val="18"/>
            </w:rPr>
            <w:t>Attention:</w:t>
          </w:r>
          <w:r w:rsidRPr="005022D3">
            <w:rPr>
              <w:sz w:val="18"/>
            </w:rPr>
            <w:t xml:space="preserve"> This is not a publication made available to the public, but </w:t>
          </w:r>
          <w:r w:rsidRPr="005022D3">
            <w:rPr>
              <w:b/>
              <w:bCs/>
              <w:sz w:val="18"/>
            </w:rPr>
            <w:t>an internal ITU-T Document</w:t>
          </w:r>
          <w:r w:rsidRPr="005022D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11AF2" w:rsidRPr="005022D3" w:rsidRDefault="00E11AF2" w:rsidP="005022D3">
    <w:pPr>
      <w:spacing w:before="0"/>
      <w:rPr>
        <w:sz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Pr="005022D3" w:rsidRDefault="00E11AF2" w:rsidP="005022D3">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Default="00E11AF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67D" w:rsidRDefault="00B1767D">
      <w:r>
        <w:separator/>
      </w:r>
    </w:p>
  </w:footnote>
  <w:footnote w:type="continuationSeparator" w:id="0">
    <w:p w:rsidR="00B1767D" w:rsidRDefault="00B176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04B" w:rsidRDefault="006F004B">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Pr="005022D3" w:rsidRDefault="00E11AF2" w:rsidP="005022D3">
    <w:pPr>
      <w:pStyle w:val="a7"/>
    </w:pPr>
    <w:r w:rsidRPr="005022D3">
      <w:t xml:space="preserve">- </w:t>
    </w:r>
    <w:fldSimple w:instr=" PAGE  \* MERGEFORMAT ">
      <w:r w:rsidR="001F4EB7">
        <w:rPr>
          <w:noProof/>
        </w:rPr>
        <w:t>14</w:t>
      </w:r>
    </w:fldSimple>
    <w:r w:rsidRPr="005022D3">
      <w:t xml:space="preserve"> -</w:t>
    </w:r>
  </w:p>
  <w:p w:rsidR="00E11AF2" w:rsidRPr="005022D3" w:rsidRDefault="00904EA5" w:rsidP="005022D3">
    <w:pPr>
      <w:pStyle w:val="a7"/>
      <w:spacing w:after="240"/>
      <w:rPr>
        <w:lang w:eastAsia="zh-CN"/>
      </w:rPr>
    </w:pPr>
    <w:r>
      <w:t>TD-16a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04B" w:rsidRDefault="006F004B">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Default="00E11AF2">
    <w:pPr>
      <w:pStyle w:val="a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F2" w:rsidRDefault="00E11AF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64185"/>
    <w:multiLevelType w:val="hybridMultilevel"/>
    <w:tmpl w:val="63EE19A8"/>
    <w:lvl w:ilvl="0" w:tplc="A0020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F770CC"/>
    <w:multiLevelType w:val="hybridMultilevel"/>
    <w:tmpl w:val="28DC0DAE"/>
    <w:lvl w:ilvl="0" w:tplc="8D429650">
      <w:start w:val="1"/>
      <w:numFmt w:val="bullet"/>
      <w:lvlRestart w:val="0"/>
      <w:lvlText w:val="–"/>
      <w:lvlJc w:val="left"/>
      <w:pPr>
        <w:ind w:left="363" w:hanging="363"/>
      </w:pPr>
      <w:rPr>
        <w:rFonts w:ascii="Times New Roman" w:hAnsi="Times New Roman" w:cs="Times New Roman" w:hint="default"/>
      </w:rPr>
    </w:lvl>
    <w:lvl w:ilvl="1" w:tplc="1DB29C24" w:tentative="1">
      <w:start w:val="1"/>
      <w:numFmt w:val="bullet"/>
      <w:lvlText w:val="o"/>
      <w:lvlJc w:val="left"/>
      <w:pPr>
        <w:ind w:left="1083" w:hanging="360"/>
      </w:pPr>
      <w:rPr>
        <w:rFonts w:ascii="Courier New" w:hAnsi="Courier New" w:cs="Courier New" w:hint="default"/>
      </w:rPr>
    </w:lvl>
    <w:lvl w:ilvl="2" w:tplc="BA12B744" w:tentative="1">
      <w:start w:val="1"/>
      <w:numFmt w:val="bullet"/>
      <w:lvlText w:val=""/>
      <w:lvlJc w:val="left"/>
      <w:pPr>
        <w:ind w:left="1803" w:hanging="360"/>
      </w:pPr>
      <w:rPr>
        <w:rFonts w:ascii="Wingdings" w:hAnsi="Wingdings" w:hint="default"/>
      </w:rPr>
    </w:lvl>
    <w:lvl w:ilvl="3" w:tplc="2F6E1328" w:tentative="1">
      <w:start w:val="1"/>
      <w:numFmt w:val="bullet"/>
      <w:lvlText w:val=""/>
      <w:lvlJc w:val="left"/>
      <w:pPr>
        <w:ind w:left="2523" w:hanging="360"/>
      </w:pPr>
      <w:rPr>
        <w:rFonts w:ascii="Symbol" w:hAnsi="Symbol" w:hint="default"/>
      </w:rPr>
    </w:lvl>
    <w:lvl w:ilvl="4" w:tplc="37C26E3A" w:tentative="1">
      <w:start w:val="1"/>
      <w:numFmt w:val="bullet"/>
      <w:lvlText w:val="o"/>
      <w:lvlJc w:val="left"/>
      <w:pPr>
        <w:ind w:left="3243" w:hanging="360"/>
      </w:pPr>
      <w:rPr>
        <w:rFonts w:ascii="Courier New" w:hAnsi="Courier New" w:cs="Courier New" w:hint="default"/>
      </w:rPr>
    </w:lvl>
    <w:lvl w:ilvl="5" w:tplc="1C1A6374" w:tentative="1">
      <w:start w:val="1"/>
      <w:numFmt w:val="bullet"/>
      <w:lvlText w:val=""/>
      <w:lvlJc w:val="left"/>
      <w:pPr>
        <w:ind w:left="3963" w:hanging="360"/>
      </w:pPr>
      <w:rPr>
        <w:rFonts w:ascii="Wingdings" w:hAnsi="Wingdings" w:hint="default"/>
      </w:rPr>
    </w:lvl>
    <w:lvl w:ilvl="6" w:tplc="BCB63832" w:tentative="1">
      <w:start w:val="1"/>
      <w:numFmt w:val="bullet"/>
      <w:lvlText w:val=""/>
      <w:lvlJc w:val="left"/>
      <w:pPr>
        <w:ind w:left="4683" w:hanging="360"/>
      </w:pPr>
      <w:rPr>
        <w:rFonts w:ascii="Symbol" w:hAnsi="Symbol" w:hint="default"/>
      </w:rPr>
    </w:lvl>
    <w:lvl w:ilvl="7" w:tplc="5CE66512" w:tentative="1">
      <w:start w:val="1"/>
      <w:numFmt w:val="bullet"/>
      <w:lvlText w:val="o"/>
      <w:lvlJc w:val="left"/>
      <w:pPr>
        <w:ind w:left="5403" w:hanging="360"/>
      </w:pPr>
      <w:rPr>
        <w:rFonts w:ascii="Courier New" w:hAnsi="Courier New" w:cs="Courier New" w:hint="default"/>
      </w:rPr>
    </w:lvl>
    <w:lvl w:ilvl="8" w:tplc="E01C4488" w:tentative="1">
      <w:start w:val="1"/>
      <w:numFmt w:val="bullet"/>
      <w:lvlText w:val=""/>
      <w:lvlJc w:val="left"/>
      <w:pPr>
        <w:ind w:left="6123" w:hanging="360"/>
      </w:pPr>
      <w:rPr>
        <w:rFonts w:ascii="Wingdings" w:hAnsi="Wingdings" w:hint="default"/>
      </w:rPr>
    </w:lvl>
  </w:abstractNum>
  <w:abstractNum w:abstractNumId="5">
    <w:nsid w:val="30C82226"/>
    <w:multiLevelType w:val="hybridMultilevel"/>
    <w:tmpl w:val="8D8809B6"/>
    <w:lvl w:ilvl="0" w:tplc="DA5C8042">
      <w:start w:val="1"/>
      <w:numFmt w:val="bullet"/>
      <w:lvlText w:val=""/>
      <w:lvlJc w:val="left"/>
      <w:pPr>
        <w:ind w:left="720" w:hanging="360"/>
      </w:pPr>
      <w:rPr>
        <w:rFonts w:ascii="Symbol" w:hAnsi="Symbol" w:hint="default"/>
      </w:rPr>
    </w:lvl>
    <w:lvl w:ilvl="1" w:tplc="F0B25C4C" w:tentative="1">
      <w:start w:val="1"/>
      <w:numFmt w:val="bullet"/>
      <w:lvlText w:val="o"/>
      <w:lvlJc w:val="left"/>
      <w:pPr>
        <w:ind w:left="1440" w:hanging="360"/>
      </w:pPr>
      <w:rPr>
        <w:rFonts w:ascii="Courier New" w:hAnsi="Courier New" w:cs="Courier New" w:hint="default"/>
      </w:rPr>
    </w:lvl>
    <w:lvl w:ilvl="2" w:tplc="46D005D4" w:tentative="1">
      <w:start w:val="1"/>
      <w:numFmt w:val="bullet"/>
      <w:lvlText w:val=""/>
      <w:lvlJc w:val="left"/>
      <w:pPr>
        <w:ind w:left="2160" w:hanging="360"/>
      </w:pPr>
      <w:rPr>
        <w:rFonts w:ascii="Wingdings" w:hAnsi="Wingdings" w:hint="default"/>
      </w:rPr>
    </w:lvl>
    <w:lvl w:ilvl="3" w:tplc="D9924144" w:tentative="1">
      <w:start w:val="1"/>
      <w:numFmt w:val="bullet"/>
      <w:lvlText w:val=""/>
      <w:lvlJc w:val="left"/>
      <w:pPr>
        <w:ind w:left="2880" w:hanging="360"/>
      </w:pPr>
      <w:rPr>
        <w:rFonts w:ascii="Symbol" w:hAnsi="Symbol" w:hint="default"/>
      </w:rPr>
    </w:lvl>
    <w:lvl w:ilvl="4" w:tplc="3FF298DC" w:tentative="1">
      <w:start w:val="1"/>
      <w:numFmt w:val="bullet"/>
      <w:lvlText w:val="o"/>
      <w:lvlJc w:val="left"/>
      <w:pPr>
        <w:ind w:left="3600" w:hanging="360"/>
      </w:pPr>
      <w:rPr>
        <w:rFonts w:ascii="Courier New" w:hAnsi="Courier New" w:cs="Courier New" w:hint="default"/>
      </w:rPr>
    </w:lvl>
    <w:lvl w:ilvl="5" w:tplc="B6EE3B72" w:tentative="1">
      <w:start w:val="1"/>
      <w:numFmt w:val="bullet"/>
      <w:lvlText w:val=""/>
      <w:lvlJc w:val="left"/>
      <w:pPr>
        <w:ind w:left="4320" w:hanging="360"/>
      </w:pPr>
      <w:rPr>
        <w:rFonts w:ascii="Wingdings" w:hAnsi="Wingdings" w:hint="default"/>
      </w:rPr>
    </w:lvl>
    <w:lvl w:ilvl="6" w:tplc="0DCE157E" w:tentative="1">
      <w:start w:val="1"/>
      <w:numFmt w:val="bullet"/>
      <w:lvlText w:val=""/>
      <w:lvlJc w:val="left"/>
      <w:pPr>
        <w:ind w:left="5040" w:hanging="360"/>
      </w:pPr>
      <w:rPr>
        <w:rFonts w:ascii="Symbol" w:hAnsi="Symbol" w:hint="default"/>
      </w:rPr>
    </w:lvl>
    <w:lvl w:ilvl="7" w:tplc="C5B09E98" w:tentative="1">
      <w:start w:val="1"/>
      <w:numFmt w:val="bullet"/>
      <w:lvlText w:val="o"/>
      <w:lvlJc w:val="left"/>
      <w:pPr>
        <w:ind w:left="5760" w:hanging="360"/>
      </w:pPr>
      <w:rPr>
        <w:rFonts w:ascii="Courier New" w:hAnsi="Courier New" w:cs="Courier New" w:hint="default"/>
      </w:rPr>
    </w:lvl>
    <w:lvl w:ilvl="8" w:tplc="B32E8464" w:tentative="1">
      <w:start w:val="1"/>
      <w:numFmt w:val="bullet"/>
      <w:lvlText w:val=""/>
      <w:lvlJc w:val="left"/>
      <w:pPr>
        <w:ind w:left="6480" w:hanging="360"/>
      </w:pPr>
      <w:rPr>
        <w:rFonts w:ascii="Wingdings" w:hAnsi="Wingdings" w:hint="default"/>
      </w:rPr>
    </w:lvl>
  </w:abstractNum>
  <w:abstractNum w:abstractNumId="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BD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02B44D2"/>
    <w:multiLevelType w:val="hybridMultilevel"/>
    <w:tmpl w:val="2D64B5B6"/>
    <w:lvl w:ilvl="0" w:tplc="7E3648E6">
      <w:start w:val="1"/>
      <w:numFmt w:val="lowerLetter"/>
      <w:lvlText w:val="%1)"/>
      <w:lvlJc w:val="left"/>
      <w:pPr>
        <w:ind w:left="720" w:hanging="360"/>
      </w:pPr>
      <w:rPr>
        <w:rFonts w:hint="default"/>
      </w:rPr>
    </w:lvl>
    <w:lvl w:ilvl="1" w:tplc="3176C11E" w:tentative="1">
      <w:start w:val="1"/>
      <w:numFmt w:val="lowerLetter"/>
      <w:lvlText w:val="%2."/>
      <w:lvlJc w:val="left"/>
      <w:pPr>
        <w:ind w:left="1440" w:hanging="360"/>
      </w:pPr>
    </w:lvl>
    <w:lvl w:ilvl="2" w:tplc="300E0F22" w:tentative="1">
      <w:start w:val="1"/>
      <w:numFmt w:val="lowerRoman"/>
      <w:lvlText w:val="%3."/>
      <w:lvlJc w:val="right"/>
      <w:pPr>
        <w:ind w:left="2160" w:hanging="180"/>
      </w:pPr>
    </w:lvl>
    <w:lvl w:ilvl="3" w:tplc="E292B7FA" w:tentative="1">
      <w:start w:val="1"/>
      <w:numFmt w:val="decimal"/>
      <w:lvlText w:val="%4."/>
      <w:lvlJc w:val="left"/>
      <w:pPr>
        <w:ind w:left="2880" w:hanging="360"/>
      </w:pPr>
    </w:lvl>
    <w:lvl w:ilvl="4" w:tplc="AB22DD52" w:tentative="1">
      <w:start w:val="1"/>
      <w:numFmt w:val="lowerLetter"/>
      <w:lvlText w:val="%5."/>
      <w:lvlJc w:val="left"/>
      <w:pPr>
        <w:ind w:left="3600" w:hanging="360"/>
      </w:pPr>
    </w:lvl>
    <w:lvl w:ilvl="5" w:tplc="292AA35C" w:tentative="1">
      <w:start w:val="1"/>
      <w:numFmt w:val="lowerRoman"/>
      <w:lvlText w:val="%6."/>
      <w:lvlJc w:val="right"/>
      <w:pPr>
        <w:ind w:left="4320" w:hanging="180"/>
      </w:pPr>
    </w:lvl>
    <w:lvl w:ilvl="6" w:tplc="73F04D44" w:tentative="1">
      <w:start w:val="1"/>
      <w:numFmt w:val="decimal"/>
      <w:lvlText w:val="%7."/>
      <w:lvlJc w:val="left"/>
      <w:pPr>
        <w:ind w:left="5040" w:hanging="360"/>
      </w:pPr>
    </w:lvl>
    <w:lvl w:ilvl="7" w:tplc="9482DA52" w:tentative="1">
      <w:start w:val="1"/>
      <w:numFmt w:val="lowerLetter"/>
      <w:lvlText w:val="%8."/>
      <w:lvlJc w:val="left"/>
      <w:pPr>
        <w:ind w:left="5760" w:hanging="360"/>
      </w:pPr>
    </w:lvl>
    <w:lvl w:ilvl="8" w:tplc="30965F98" w:tentative="1">
      <w:start w:val="1"/>
      <w:numFmt w:val="lowerRoman"/>
      <w:lvlText w:val="%9."/>
      <w:lvlJc w:val="right"/>
      <w:pPr>
        <w:ind w:left="6480" w:hanging="180"/>
      </w:pPr>
    </w:lvl>
  </w:abstractNum>
  <w:abstractNum w:abstractNumId="9">
    <w:nsid w:val="5D8C0C8C"/>
    <w:multiLevelType w:val="hybridMultilevel"/>
    <w:tmpl w:val="15A6F8E4"/>
    <w:lvl w:ilvl="0" w:tplc="2724F378">
      <w:start w:val="1"/>
      <w:numFmt w:val="decimal"/>
      <w:lvlText w:val="%1."/>
      <w:lvlJc w:val="left"/>
      <w:pPr>
        <w:ind w:left="720" w:hanging="360"/>
      </w:pPr>
      <w:rPr>
        <w:rFonts w:hint="default"/>
      </w:rPr>
    </w:lvl>
    <w:lvl w:ilvl="1" w:tplc="0AD4CB94" w:tentative="1">
      <w:start w:val="1"/>
      <w:numFmt w:val="lowerLetter"/>
      <w:lvlText w:val="%2."/>
      <w:lvlJc w:val="left"/>
      <w:pPr>
        <w:ind w:left="1440" w:hanging="360"/>
      </w:pPr>
    </w:lvl>
    <w:lvl w:ilvl="2" w:tplc="6232A9DE" w:tentative="1">
      <w:start w:val="1"/>
      <w:numFmt w:val="lowerRoman"/>
      <w:lvlText w:val="%3."/>
      <w:lvlJc w:val="right"/>
      <w:pPr>
        <w:ind w:left="2160" w:hanging="180"/>
      </w:pPr>
    </w:lvl>
    <w:lvl w:ilvl="3" w:tplc="19FE6F22" w:tentative="1">
      <w:start w:val="1"/>
      <w:numFmt w:val="decimal"/>
      <w:lvlText w:val="%4."/>
      <w:lvlJc w:val="left"/>
      <w:pPr>
        <w:ind w:left="2880" w:hanging="360"/>
      </w:pPr>
    </w:lvl>
    <w:lvl w:ilvl="4" w:tplc="DADA7572" w:tentative="1">
      <w:start w:val="1"/>
      <w:numFmt w:val="lowerLetter"/>
      <w:lvlText w:val="%5."/>
      <w:lvlJc w:val="left"/>
      <w:pPr>
        <w:ind w:left="3600" w:hanging="360"/>
      </w:pPr>
    </w:lvl>
    <w:lvl w:ilvl="5" w:tplc="24263292" w:tentative="1">
      <w:start w:val="1"/>
      <w:numFmt w:val="lowerRoman"/>
      <w:lvlText w:val="%6."/>
      <w:lvlJc w:val="right"/>
      <w:pPr>
        <w:ind w:left="4320" w:hanging="180"/>
      </w:pPr>
    </w:lvl>
    <w:lvl w:ilvl="6" w:tplc="98E03718" w:tentative="1">
      <w:start w:val="1"/>
      <w:numFmt w:val="decimal"/>
      <w:lvlText w:val="%7."/>
      <w:lvlJc w:val="left"/>
      <w:pPr>
        <w:ind w:left="5040" w:hanging="360"/>
      </w:pPr>
    </w:lvl>
    <w:lvl w:ilvl="7" w:tplc="EB2203F8" w:tentative="1">
      <w:start w:val="1"/>
      <w:numFmt w:val="lowerLetter"/>
      <w:lvlText w:val="%8."/>
      <w:lvlJc w:val="left"/>
      <w:pPr>
        <w:ind w:left="5760" w:hanging="360"/>
      </w:pPr>
    </w:lvl>
    <w:lvl w:ilvl="8" w:tplc="B276DA56"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3"/>
  </w:num>
  <w:num w:numId="8">
    <w:abstractNumId w:val="8"/>
  </w:num>
  <w:num w:numId="9">
    <w:abstractNumId w:val="5"/>
  </w:num>
  <w:num w:numId="10">
    <w:abstractNumId w:val="4"/>
  </w:num>
  <w:num w:numId="11">
    <w:abstractNumId w:val="2"/>
  </w:num>
  <w:num w:numId="12">
    <w:abstractNumId w:val="1"/>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7586"/>
  </w:hdrShapeDefaults>
  <w:footnotePr>
    <w:footnote w:id="-1"/>
    <w:footnote w:id="0"/>
  </w:footnotePr>
  <w:endnotePr>
    <w:endnote w:id="-1"/>
    <w:endnote w:id="0"/>
  </w:endnotePr>
  <w:compat>
    <w:useFELayout/>
  </w:compat>
  <w:rsids>
    <w:rsidRoot w:val="00762E0E"/>
    <w:rsid w:val="0000740E"/>
    <w:rsid w:val="000074C7"/>
    <w:rsid w:val="00015C7B"/>
    <w:rsid w:val="000546C6"/>
    <w:rsid w:val="00065795"/>
    <w:rsid w:val="00071B5A"/>
    <w:rsid w:val="0009450E"/>
    <w:rsid w:val="000A7E57"/>
    <w:rsid w:val="000C06F8"/>
    <w:rsid w:val="00104358"/>
    <w:rsid w:val="00107A78"/>
    <w:rsid w:val="001144BF"/>
    <w:rsid w:val="00115361"/>
    <w:rsid w:val="00137BDE"/>
    <w:rsid w:val="0018099C"/>
    <w:rsid w:val="0018492E"/>
    <w:rsid w:val="001861E3"/>
    <w:rsid w:val="001C5871"/>
    <w:rsid w:val="001D55B8"/>
    <w:rsid w:val="001F4EB7"/>
    <w:rsid w:val="00201258"/>
    <w:rsid w:val="00204ADD"/>
    <w:rsid w:val="00242D9B"/>
    <w:rsid w:val="00266BF7"/>
    <w:rsid w:val="00284E7A"/>
    <w:rsid w:val="002866E5"/>
    <w:rsid w:val="00293111"/>
    <w:rsid w:val="002A6715"/>
    <w:rsid w:val="002A74FF"/>
    <w:rsid w:val="002C0168"/>
    <w:rsid w:val="002E251C"/>
    <w:rsid w:val="002E5A90"/>
    <w:rsid w:val="002E5F25"/>
    <w:rsid w:val="0034230F"/>
    <w:rsid w:val="0034234E"/>
    <w:rsid w:val="0035646A"/>
    <w:rsid w:val="00360456"/>
    <w:rsid w:val="003674CF"/>
    <w:rsid w:val="00376BD3"/>
    <w:rsid w:val="003A545B"/>
    <w:rsid w:val="003D4DFA"/>
    <w:rsid w:val="003E16FF"/>
    <w:rsid w:val="003F6D5B"/>
    <w:rsid w:val="00405DCE"/>
    <w:rsid w:val="004222B7"/>
    <w:rsid w:val="00432077"/>
    <w:rsid w:val="00486700"/>
    <w:rsid w:val="004A2C92"/>
    <w:rsid w:val="005022D3"/>
    <w:rsid w:val="00540119"/>
    <w:rsid w:val="00541689"/>
    <w:rsid w:val="00556DAF"/>
    <w:rsid w:val="005B6F3F"/>
    <w:rsid w:val="005D02FE"/>
    <w:rsid w:val="005E76AC"/>
    <w:rsid w:val="005F6841"/>
    <w:rsid w:val="005F74D3"/>
    <w:rsid w:val="00610D7B"/>
    <w:rsid w:val="0061253E"/>
    <w:rsid w:val="00622EAB"/>
    <w:rsid w:val="006450B9"/>
    <w:rsid w:val="006532A2"/>
    <w:rsid w:val="0068137A"/>
    <w:rsid w:val="00693004"/>
    <w:rsid w:val="006A1CB8"/>
    <w:rsid w:val="006B72DF"/>
    <w:rsid w:val="006C2A5C"/>
    <w:rsid w:val="006D2E68"/>
    <w:rsid w:val="006F004B"/>
    <w:rsid w:val="00762E0E"/>
    <w:rsid w:val="00763371"/>
    <w:rsid w:val="007713EF"/>
    <w:rsid w:val="007D5F95"/>
    <w:rsid w:val="007F344E"/>
    <w:rsid w:val="00841111"/>
    <w:rsid w:val="00886545"/>
    <w:rsid w:val="008966B6"/>
    <w:rsid w:val="008F05EC"/>
    <w:rsid w:val="00904EA5"/>
    <w:rsid w:val="009151CB"/>
    <w:rsid w:val="00955207"/>
    <w:rsid w:val="00993EFA"/>
    <w:rsid w:val="00995D07"/>
    <w:rsid w:val="00997022"/>
    <w:rsid w:val="009C1ABD"/>
    <w:rsid w:val="00A13B73"/>
    <w:rsid w:val="00A7357E"/>
    <w:rsid w:val="00AA6CCB"/>
    <w:rsid w:val="00AC446B"/>
    <w:rsid w:val="00AD3050"/>
    <w:rsid w:val="00AD5972"/>
    <w:rsid w:val="00B10FBC"/>
    <w:rsid w:val="00B11547"/>
    <w:rsid w:val="00B1767D"/>
    <w:rsid w:val="00B274C8"/>
    <w:rsid w:val="00B37DC9"/>
    <w:rsid w:val="00B80056"/>
    <w:rsid w:val="00BA0F9E"/>
    <w:rsid w:val="00C2296D"/>
    <w:rsid w:val="00C2431D"/>
    <w:rsid w:val="00C51AEE"/>
    <w:rsid w:val="00C6345F"/>
    <w:rsid w:val="00C667F0"/>
    <w:rsid w:val="00C818D0"/>
    <w:rsid w:val="00CB635F"/>
    <w:rsid w:val="00D71B52"/>
    <w:rsid w:val="00D71E7A"/>
    <w:rsid w:val="00D71F7E"/>
    <w:rsid w:val="00D765A4"/>
    <w:rsid w:val="00D912D7"/>
    <w:rsid w:val="00D91E3D"/>
    <w:rsid w:val="00DE008E"/>
    <w:rsid w:val="00DE132E"/>
    <w:rsid w:val="00E02DC8"/>
    <w:rsid w:val="00E11AF2"/>
    <w:rsid w:val="00E12E77"/>
    <w:rsid w:val="00E24D57"/>
    <w:rsid w:val="00E5157A"/>
    <w:rsid w:val="00E841EE"/>
    <w:rsid w:val="00E92AE6"/>
    <w:rsid w:val="00EC2C3C"/>
    <w:rsid w:val="00ED2713"/>
    <w:rsid w:val="00ED506A"/>
    <w:rsid w:val="00EE022D"/>
    <w:rsid w:val="00EE2E99"/>
    <w:rsid w:val="00EE5F22"/>
    <w:rsid w:val="00F26C37"/>
    <w:rsid w:val="00F376C3"/>
    <w:rsid w:val="00F73E03"/>
    <w:rsid w:val="00F9781E"/>
    <w:rsid w:val="00FA1E8A"/>
    <w:rsid w:val="00FA4AEA"/>
    <w:rsid w:val="00FA7475"/>
    <w:rsid w:val="00FC1DB1"/>
    <w:rsid w:val="00FD74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rules v:ext="edit">
        <o:r id="V:Rule1" type="connector" idref="#Straight Connector 5"/>
        <o:r id="V:Rule2" type="connector" idref="#Straight Connector 9"/>
        <o:r id="V:Rule3" type="connector" idref="#Straight Connector 8"/>
        <o:r id="V:Rule4" type="connector" idref="#Straight Connector 6"/>
        <o:r id="V:Rule5" type="connector" idref="#Straight Connector 7"/>
        <o:r id="V:Rule6" type="connector" idref="#Straight Connector 23"/>
        <o:r id="V:Rule7" type="connector" idref="#Straight Connector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50E"/>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Char"/>
    <w:qFormat/>
    <w:rsid w:val="0009450E"/>
    <w:pPr>
      <w:keepNext/>
      <w:keepLines/>
      <w:spacing w:before="360"/>
      <w:ind w:left="794" w:hanging="794"/>
      <w:outlineLvl w:val="0"/>
    </w:pPr>
    <w:rPr>
      <w:b/>
    </w:rPr>
  </w:style>
  <w:style w:type="paragraph" w:styleId="2">
    <w:name w:val="heading 2"/>
    <w:basedOn w:val="1"/>
    <w:next w:val="a"/>
    <w:link w:val="2Char"/>
    <w:qFormat/>
    <w:rsid w:val="0009450E"/>
    <w:pPr>
      <w:spacing w:before="240"/>
      <w:outlineLvl w:val="1"/>
    </w:pPr>
  </w:style>
  <w:style w:type="paragraph" w:styleId="3">
    <w:name w:val="heading 3"/>
    <w:basedOn w:val="1"/>
    <w:next w:val="a"/>
    <w:link w:val="3Char"/>
    <w:qFormat/>
    <w:rsid w:val="0009450E"/>
    <w:pPr>
      <w:spacing w:before="160"/>
      <w:outlineLvl w:val="2"/>
    </w:pPr>
  </w:style>
  <w:style w:type="paragraph" w:styleId="4">
    <w:name w:val="heading 4"/>
    <w:basedOn w:val="3"/>
    <w:next w:val="a"/>
    <w:link w:val="4Char"/>
    <w:qFormat/>
    <w:rsid w:val="0009450E"/>
    <w:pPr>
      <w:tabs>
        <w:tab w:val="clear" w:pos="794"/>
        <w:tab w:val="left" w:pos="1021"/>
      </w:tabs>
      <w:ind w:left="1021" w:hanging="1021"/>
      <w:outlineLvl w:val="3"/>
    </w:pPr>
  </w:style>
  <w:style w:type="paragraph" w:styleId="5">
    <w:name w:val="heading 5"/>
    <w:basedOn w:val="4"/>
    <w:next w:val="a"/>
    <w:qFormat/>
    <w:rsid w:val="0009450E"/>
    <w:pPr>
      <w:outlineLvl w:val="4"/>
    </w:pPr>
  </w:style>
  <w:style w:type="paragraph" w:styleId="6">
    <w:name w:val="heading 6"/>
    <w:basedOn w:val="4"/>
    <w:next w:val="a"/>
    <w:qFormat/>
    <w:rsid w:val="0009450E"/>
    <w:pPr>
      <w:tabs>
        <w:tab w:val="clear" w:pos="1021"/>
        <w:tab w:val="clear" w:pos="1191"/>
      </w:tabs>
      <w:ind w:left="1588" w:hanging="1588"/>
      <w:outlineLvl w:val="5"/>
    </w:pPr>
  </w:style>
  <w:style w:type="paragraph" w:styleId="7">
    <w:name w:val="heading 7"/>
    <w:basedOn w:val="6"/>
    <w:next w:val="a"/>
    <w:qFormat/>
    <w:rsid w:val="0009450E"/>
    <w:pPr>
      <w:outlineLvl w:val="6"/>
    </w:pPr>
  </w:style>
  <w:style w:type="paragraph" w:styleId="8">
    <w:name w:val="heading 8"/>
    <w:basedOn w:val="6"/>
    <w:next w:val="a"/>
    <w:qFormat/>
    <w:rsid w:val="0009450E"/>
    <w:pPr>
      <w:outlineLvl w:val="7"/>
    </w:pPr>
  </w:style>
  <w:style w:type="paragraph" w:styleId="9">
    <w:name w:val="heading 9"/>
    <w:basedOn w:val="6"/>
    <w:next w:val="a"/>
    <w:qFormat/>
    <w:rsid w:val="0009450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F26C37"/>
    <w:pPr>
      <w:keepNext/>
      <w:keepLines/>
      <w:spacing w:before="480"/>
      <w:jc w:val="center"/>
    </w:pPr>
    <w:rPr>
      <w:b/>
      <w:sz w:val="28"/>
    </w:rPr>
  </w:style>
  <w:style w:type="character" w:customStyle="1" w:styleId="Appdef">
    <w:name w:val="App_def"/>
    <w:basedOn w:val="a0"/>
    <w:rsid w:val="0009450E"/>
    <w:rPr>
      <w:rFonts w:ascii="Times New Roman" w:hAnsi="Times New Roman"/>
      <w:b/>
    </w:rPr>
  </w:style>
  <w:style w:type="character" w:customStyle="1" w:styleId="Appref">
    <w:name w:val="App_ref"/>
    <w:basedOn w:val="a0"/>
    <w:rsid w:val="0009450E"/>
  </w:style>
  <w:style w:type="paragraph" w:customStyle="1" w:styleId="AppendixNotitle">
    <w:name w:val="Appendix_No &amp; title"/>
    <w:basedOn w:val="AnnexNotitle"/>
    <w:next w:val="a"/>
    <w:rsid w:val="00F26C37"/>
  </w:style>
  <w:style w:type="character" w:customStyle="1" w:styleId="Artdef">
    <w:name w:val="Art_def"/>
    <w:basedOn w:val="a0"/>
    <w:rsid w:val="0009450E"/>
    <w:rPr>
      <w:rFonts w:ascii="Times New Roman" w:hAnsi="Times New Roman"/>
      <w:b/>
    </w:rPr>
  </w:style>
  <w:style w:type="paragraph" w:customStyle="1" w:styleId="Artheading">
    <w:name w:val="Art_heading"/>
    <w:basedOn w:val="a"/>
    <w:next w:val="a"/>
    <w:rsid w:val="0009450E"/>
    <w:pPr>
      <w:spacing w:before="480"/>
      <w:jc w:val="center"/>
    </w:pPr>
    <w:rPr>
      <w:b/>
      <w:sz w:val="28"/>
    </w:rPr>
  </w:style>
  <w:style w:type="paragraph" w:customStyle="1" w:styleId="ArtNo">
    <w:name w:val="Art_No"/>
    <w:basedOn w:val="a"/>
    <w:next w:val="a"/>
    <w:rsid w:val="0009450E"/>
    <w:pPr>
      <w:keepNext/>
      <w:keepLines/>
      <w:spacing w:before="480"/>
      <w:jc w:val="center"/>
    </w:pPr>
    <w:rPr>
      <w:caps/>
      <w:sz w:val="28"/>
    </w:rPr>
  </w:style>
  <w:style w:type="character" w:customStyle="1" w:styleId="Artref">
    <w:name w:val="Art_ref"/>
    <w:basedOn w:val="a0"/>
    <w:rsid w:val="0009450E"/>
  </w:style>
  <w:style w:type="paragraph" w:customStyle="1" w:styleId="Arttitle">
    <w:name w:val="Art_title"/>
    <w:basedOn w:val="a"/>
    <w:next w:val="a"/>
    <w:rsid w:val="0009450E"/>
    <w:pPr>
      <w:keepNext/>
      <w:keepLines/>
      <w:spacing w:before="240"/>
      <w:jc w:val="center"/>
    </w:pPr>
    <w:rPr>
      <w:b/>
      <w:sz w:val="28"/>
    </w:rPr>
  </w:style>
  <w:style w:type="paragraph" w:customStyle="1" w:styleId="ASN1">
    <w:name w:val="ASN.1"/>
    <w:basedOn w:val="a"/>
    <w:rsid w:val="000945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09450E"/>
    <w:pPr>
      <w:keepNext/>
      <w:keepLines/>
      <w:spacing w:before="160"/>
      <w:ind w:left="794"/>
    </w:pPr>
    <w:rPr>
      <w:i/>
    </w:rPr>
  </w:style>
  <w:style w:type="paragraph" w:customStyle="1" w:styleId="ChapNo">
    <w:name w:val="Chap_No"/>
    <w:basedOn w:val="a"/>
    <w:next w:val="a"/>
    <w:rsid w:val="0009450E"/>
    <w:pPr>
      <w:keepNext/>
      <w:keepLines/>
      <w:spacing w:before="480"/>
      <w:jc w:val="center"/>
    </w:pPr>
    <w:rPr>
      <w:b/>
      <w:caps/>
      <w:sz w:val="28"/>
    </w:rPr>
  </w:style>
  <w:style w:type="paragraph" w:customStyle="1" w:styleId="Chaptitle">
    <w:name w:val="Chap_title"/>
    <w:basedOn w:val="a"/>
    <w:next w:val="a"/>
    <w:rsid w:val="0009450E"/>
    <w:pPr>
      <w:keepNext/>
      <w:keepLines/>
      <w:spacing w:before="240"/>
      <w:jc w:val="center"/>
    </w:pPr>
    <w:rPr>
      <w:b/>
      <w:sz w:val="28"/>
    </w:rPr>
  </w:style>
  <w:style w:type="character" w:styleId="a3">
    <w:name w:val="endnote reference"/>
    <w:basedOn w:val="a0"/>
    <w:semiHidden/>
    <w:rsid w:val="0009450E"/>
    <w:rPr>
      <w:vertAlign w:val="superscript"/>
    </w:rPr>
  </w:style>
  <w:style w:type="paragraph" w:customStyle="1" w:styleId="enumlev1">
    <w:name w:val="enumlev1"/>
    <w:basedOn w:val="a"/>
    <w:rsid w:val="0009450E"/>
    <w:pPr>
      <w:spacing w:before="80"/>
      <w:ind w:left="794" w:hanging="794"/>
    </w:pPr>
  </w:style>
  <w:style w:type="paragraph" w:customStyle="1" w:styleId="enumlev2">
    <w:name w:val="enumlev2"/>
    <w:basedOn w:val="enumlev1"/>
    <w:rsid w:val="0009450E"/>
    <w:pPr>
      <w:ind w:left="1191" w:hanging="397"/>
    </w:pPr>
  </w:style>
  <w:style w:type="paragraph" w:customStyle="1" w:styleId="enumlev3">
    <w:name w:val="enumlev3"/>
    <w:basedOn w:val="enumlev2"/>
    <w:rsid w:val="0009450E"/>
    <w:pPr>
      <w:ind w:left="1588"/>
    </w:pPr>
  </w:style>
  <w:style w:type="paragraph" w:customStyle="1" w:styleId="Equation">
    <w:name w:val="Equation"/>
    <w:basedOn w:val="a"/>
    <w:rsid w:val="0009450E"/>
    <w:pPr>
      <w:tabs>
        <w:tab w:val="clear" w:pos="1191"/>
        <w:tab w:val="clear" w:pos="1588"/>
        <w:tab w:val="clear" w:pos="1985"/>
        <w:tab w:val="center" w:pos="4820"/>
        <w:tab w:val="right" w:pos="9639"/>
      </w:tabs>
    </w:pPr>
  </w:style>
  <w:style w:type="paragraph" w:customStyle="1" w:styleId="Equationlegend">
    <w:name w:val="Equation_legend"/>
    <w:basedOn w:val="a"/>
    <w:rsid w:val="0009450E"/>
    <w:pPr>
      <w:tabs>
        <w:tab w:val="clear" w:pos="794"/>
        <w:tab w:val="clear" w:pos="1191"/>
        <w:tab w:val="clear" w:pos="1588"/>
        <w:tab w:val="right" w:pos="1814"/>
      </w:tabs>
      <w:spacing w:before="80"/>
      <w:ind w:left="1985" w:hanging="1985"/>
    </w:pPr>
  </w:style>
  <w:style w:type="paragraph" w:customStyle="1" w:styleId="Figure">
    <w:name w:val="Figure"/>
    <w:basedOn w:val="a"/>
    <w:next w:val="a"/>
    <w:rsid w:val="0009450E"/>
    <w:pPr>
      <w:keepNext/>
      <w:keepLines/>
      <w:spacing w:before="240" w:after="120"/>
      <w:jc w:val="center"/>
    </w:pPr>
  </w:style>
  <w:style w:type="paragraph" w:customStyle="1" w:styleId="Figurelegend">
    <w:name w:val="Figure_legend"/>
    <w:basedOn w:val="a"/>
    <w:rsid w:val="0009450E"/>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09450E"/>
    <w:pPr>
      <w:keepLines/>
      <w:spacing w:before="240" w:after="120"/>
      <w:jc w:val="center"/>
    </w:pPr>
    <w:rPr>
      <w:b/>
    </w:rPr>
  </w:style>
  <w:style w:type="paragraph" w:customStyle="1" w:styleId="FigureNoBR">
    <w:name w:val="Figure_No_BR"/>
    <w:basedOn w:val="a"/>
    <w:next w:val="a"/>
    <w:rsid w:val="0009450E"/>
    <w:pPr>
      <w:keepNext/>
      <w:keepLines/>
      <w:spacing w:before="480" w:after="120"/>
      <w:jc w:val="center"/>
    </w:pPr>
    <w:rPr>
      <w:caps/>
    </w:rPr>
  </w:style>
  <w:style w:type="paragraph" w:customStyle="1" w:styleId="TabletitleBR">
    <w:name w:val="Table_title_BR"/>
    <w:basedOn w:val="a"/>
    <w:next w:val="a"/>
    <w:rsid w:val="0009450E"/>
    <w:pPr>
      <w:keepNext/>
      <w:keepLines/>
      <w:spacing w:before="0" w:after="120"/>
      <w:jc w:val="center"/>
    </w:pPr>
    <w:rPr>
      <w:b/>
    </w:rPr>
  </w:style>
  <w:style w:type="paragraph" w:customStyle="1" w:styleId="FiguretitleBR">
    <w:name w:val="Figure_title_BR"/>
    <w:basedOn w:val="TabletitleBR"/>
    <w:next w:val="a"/>
    <w:rsid w:val="0009450E"/>
    <w:pPr>
      <w:keepNext w:val="0"/>
      <w:spacing w:after="480"/>
    </w:pPr>
  </w:style>
  <w:style w:type="paragraph" w:customStyle="1" w:styleId="Figurewithouttitle">
    <w:name w:val="Figure_without_title"/>
    <w:basedOn w:val="a"/>
    <w:next w:val="a"/>
    <w:rsid w:val="0009450E"/>
    <w:pPr>
      <w:keepLines/>
      <w:spacing w:before="240" w:after="120"/>
      <w:jc w:val="center"/>
    </w:pPr>
  </w:style>
  <w:style w:type="paragraph" w:styleId="a4">
    <w:name w:val="footer"/>
    <w:basedOn w:val="a"/>
    <w:link w:val="Char"/>
    <w:rsid w:val="0009450E"/>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09450E"/>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09450E"/>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09450E"/>
    <w:rPr>
      <w:position w:val="6"/>
      <w:sz w:val="18"/>
    </w:rPr>
  </w:style>
  <w:style w:type="paragraph" w:customStyle="1" w:styleId="Note">
    <w:name w:val="Note"/>
    <w:basedOn w:val="a"/>
    <w:link w:val="NoteChar"/>
    <w:rsid w:val="0009450E"/>
    <w:pPr>
      <w:spacing w:before="80"/>
    </w:pPr>
  </w:style>
  <w:style w:type="paragraph" w:styleId="a6">
    <w:name w:val="footnote text"/>
    <w:basedOn w:val="Note"/>
    <w:semiHidden/>
    <w:rsid w:val="0009450E"/>
    <w:pPr>
      <w:keepLines/>
      <w:tabs>
        <w:tab w:val="left" w:pos="255"/>
      </w:tabs>
      <w:ind w:left="255" w:hanging="255"/>
    </w:pPr>
  </w:style>
  <w:style w:type="paragraph" w:customStyle="1" w:styleId="Formal">
    <w:name w:val="Formal"/>
    <w:basedOn w:val="ASN1"/>
    <w:rsid w:val="0009450E"/>
    <w:rPr>
      <w:b w:val="0"/>
    </w:rPr>
  </w:style>
  <w:style w:type="paragraph" w:styleId="a7">
    <w:name w:val="header"/>
    <w:basedOn w:val="a"/>
    <w:link w:val="Char0"/>
    <w:rsid w:val="0009450E"/>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uiPriority w:val="99"/>
    <w:rsid w:val="0009450E"/>
    <w:pPr>
      <w:keepNext/>
      <w:spacing w:before="160"/>
    </w:pPr>
    <w:rPr>
      <w:b/>
    </w:rPr>
  </w:style>
  <w:style w:type="paragraph" w:customStyle="1" w:styleId="Headingi">
    <w:name w:val="Heading_i"/>
    <w:basedOn w:val="a"/>
    <w:next w:val="a"/>
    <w:rsid w:val="0009450E"/>
    <w:pPr>
      <w:keepNext/>
      <w:spacing w:before="160"/>
    </w:pPr>
    <w:rPr>
      <w:i/>
    </w:rPr>
  </w:style>
  <w:style w:type="paragraph" w:styleId="10">
    <w:name w:val="index 1"/>
    <w:basedOn w:val="a"/>
    <w:next w:val="a"/>
    <w:semiHidden/>
    <w:rsid w:val="0009450E"/>
  </w:style>
  <w:style w:type="paragraph" w:styleId="20">
    <w:name w:val="index 2"/>
    <w:basedOn w:val="a"/>
    <w:next w:val="a"/>
    <w:semiHidden/>
    <w:rsid w:val="0009450E"/>
    <w:pPr>
      <w:ind w:left="283"/>
    </w:pPr>
  </w:style>
  <w:style w:type="paragraph" w:styleId="30">
    <w:name w:val="index 3"/>
    <w:basedOn w:val="a"/>
    <w:next w:val="a"/>
    <w:semiHidden/>
    <w:rsid w:val="0009450E"/>
    <w:pPr>
      <w:ind w:left="566"/>
    </w:pPr>
  </w:style>
  <w:style w:type="paragraph" w:customStyle="1" w:styleId="Normalaftertitle">
    <w:name w:val="Normal_after_title"/>
    <w:basedOn w:val="a"/>
    <w:next w:val="a"/>
    <w:rsid w:val="0009450E"/>
    <w:pPr>
      <w:spacing w:before="360"/>
    </w:pPr>
  </w:style>
  <w:style w:type="character" w:styleId="a8">
    <w:name w:val="page number"/>
    <w:basedOn w:val="a0"/>
    <w:rsid w:val="0009450E"/>
  </w:style>
  <w:style w:type="paragraph" w:customStyle="1" w:styleId="PartNo">
    <w:name w:val="Part_No"/>
    <w:basedOn w:val="a"/>
    <w:next w:val="a"/>
    <w:rsid w:val="0009450E"/>
    <w:pPr>
      <w:keepNext/>
      <w:keepLines/>
      <w:spacing w:before="480" w:after="80"/>
      <w:jc w:val="center"/>
    </w:pPr>
    <w:rPr>
      <w:caps/>
      <w:sz w:val="28"/>
    </w:rPr>
  </w:style>
  <w:style w:type="paragraph" w:customStyle="1" w:styleId="Partref">
    <w:name w:val="Part_ref"/>
    <w:basedOn w:val="a"/>
    <w:next w:val="a"/>
    <w:rsid w:val="0009450E"/>
    <w:pPr>
      <w:keepNext/>
      <w:keepLines/>
      <w:spacing w:before="280"/>
      <w:jc w:val="center"/>
    </w:pPr>
  </w:style>
  <w:style w:type="paragraph" w:customStyle="1" w:styleId="Parttitle">
    <w:name w:val="Part_title"/>
    <w:basedOn w:val="a"/>
    <w:next w:val="Normalaftertitle"/>
    <w:rsid w:val="0009450E"/>
    <w:pPr>
      <w:keepNext/>
      <w:keepLines/>
      <w:spacing w:before="240" w:after="280"/>
      <w:jc w:val="center"/>
    </w:pPr>
    <w:rPr>
      <w:b/>
      <w:sz w:val="28"/>
    </w:rPr>
  </w:style>
  <w:style w:type="paragraph" w:customStyle="1" w:styleId="Recdate">
    <w:name w:val="Rec_date"/>
    <w:basedOn w:val="a"/>
    <w:next w:val="Normalaftertitle"/>
    <w:rsid w:val="0009450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9450E"/>
  </w:style>
  <w:style w:type="paragraph" w:customStyle="1" w:styleId="RecNo">
    <w:name w:val="Rec_No"/>
    <w:basedOn w:val="a"/>
    <w:next w:val="a"/>
    <w:rsid w:val="0009450E"/>
    <w:pPr>
      <w:keepNext/>
      <w:keepLines/>
      <w:spacing w:before="0"/>
    </w:pPr>
    <w:rPr>
      <w:b/>
      <w:sz w:val="28"/>
    </w:rPr>
  </w:style>
  <w:style w:type="paragraph" w:customStyle="1" w:styleId="QuestionNo">
    <w:name w:val="Question_No"/>
    <w:basedOn w:val="RecNo"/>
    <w:next w:val="a"/>
    <w:rsid w:val="0009450E"/>
  </w:style>
  <w:style w:type="paragraph" w:customStyle="1" w:styleId="RecNoBR">
    <w:name w:val="Rec_No_BR"/>
    <w:basedOn w:val="a"/>
    <w:next w:val="a"/>
    <w:rsid w:val="0009450E"/>
    <w:pPr>
      <w:keepNext/>
      <w:keepLines/>
      <w:spacing w:before="480"/>
      <w:jc w:val="center"/>
    </w:pPr>
    <w:rPr>
      <w:caps/>
      <w:sz w:val="28"/>
    </w:rPr>
  </w:style>
  <w:style w:type="paragraph" w:customStyle="1" w:styleId="QuestionNoBR">
    <w:name w:val="Question_No_BR"/>
    <w:basedOn w:val="RecNoBR"/>
    <w:next w:val="a"/>
    <w:rsid w:val="0009450E"/>
  </w:style>
  <w:style w:type="paragraph" w:customStyle="1" w:styleId="Recref">
    <w:name w:val="Rec_ref"/>
    <w:basedOn w:val="a"/>
    <w:next w:val="Recdate"/>
    <w:rsid w:val="0009450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9450E"/>
  </w:style>
  <w:style w:type="paragraph" w:customStyle="1" w:styleId="Rectitle">
    <w:name w:val="Rec_title"/>
    <w:basedOn w:val="a"/>
    <w:next w:val="Normalaftertitle"/>
    <w:rsid w:val="0009450E"/>
    <w:pPr>
      <w:keepNext/>
      <w:keepLines/>
      <w:spacing w:before="360"/>
      <w:jc w:val="center"/>
    </w:pPr>
    <w:rPr>
      <w:b/>
      <w:sz w:val="28"/>
    </w:rPr>
  </w:style>
  <w:style w:type="paragraph" w:customStyle="1" w:styleId="Questiontitle">
    <w:name w:val="Question_title"/>
    <w:basedOn w:val="Rectitle"/>
    <w:next w:val="Questionref"/>
    <w:rsid w:val="0009450E"/>
  </w:style>
  <w:style w:type="character" w:customStyle="1" w:styleId="Recdef">
    <w:name w:val="Rec_def"/>
    <w:basedOn w:val="a0"/>
    <w:rsid w:val="0009450E"/>
    <w:rPr>
      <w:b/>
    </w:rPr>
  </w:style>
  <w:style w:type="paragraph" w:customStyle="1" w:styleId="Reftext">
    <w:name w:val="Ref_text"/>
    <w:basedOn w:val="a"/>
    <w:rsid w:val="00F26C37"/>
    <w:pPr>
      <w:tabs>
        <w:tab w:val="clear" w:pos="794"/>
        <w:tab w:val="clear" w:pos="1191"/>
        <w:tab w:val="clear" w:pos="1588"/>
        <w:tab w:val="clear" w:pos="1985"/>
      </w:tabs>
      <w:ind w:left="2268" w:hanging="2268"/>
    </w:pPr>
  </w:style>
  <w:style w:type="paragraph" w:customStyle="1" w:styleId="Reftitle">
    <w:name w:val="Ref_title"/>
    <w:basedOn w:val="a"/>
    <w:next w:val="Reftext"/>
    <w:rsid w:val="0009450E"/>
    <w:pPr>
      <w:spacing w:before="480"/>
      <w:jc w:val="center"/>
    </w:pPr>
    <w:rPr>
      <w:b/>
    </w:rPr>
  </w:style>
  <w:style w:type="paragraph" w:customStyle="1" w:styleId="Repdate">
    <w:name w:val="Rep_date"/>
    <w:basedOn w:val="Recdate"/>
    <w:next w:val="Normalaftertitle"/>
    <w:rsid w:val="0009450E"/>
  </w:style>
  <w:style w:type="paragraph" w:customStyle="1" w:styleId="RepNo">
    <w:name w:val="Rep_No"/>
    <w:basedOn w:val="RecNo"/>
    <w:next w:val="a"/>
    <w:rsid w:val="0009450E"/>
  </w:style>
  <w:style w:type="paragraph" w:customStyle="1" w:styleId="RepNoBR">
    <w:name w:val="Rep_No_BR"/>
    <w:basedOn w:val="RecNoBR"/>
    <w:next w:val="a"/>
    <w:rsid w:val="0009450E"/>
  </w:style>
  <w:style w:type="paragraph" w:customStyle="1" w:styleId="Repref">
    <w:name w:val="Rep_ref"/>
    <w:basedOn w:val="Recref"/>
    <w:next w:val="Repdate"/>
    <w:rsid w:val="0009450E"/>
  </w:style>
  <w:style w:type="paragraph" w:customStyle="1" w:styleId="Reptitle">
    <w:name w:val="Rep_title"/>
    <w:basedOn w:val="Rectitle"/>
    <w:next w:val="Repref"/>
    <w:rsid w:val="0009450E"/>
  </w:style>
  <w:style w:type="paragraph" w:customStyle="1" w:styleId="Resdate">
    <w:name w:val="Res_date"/>
    <w:basedOn w:val="Recdate"/>
    <w:next w:val="Normalaftertitle"/>
    <w:rsid w:val="0009450E"/>
  </w:style>
  <w:style w:type="character" w:customStyle="1" w:styleId="Resdef">
    <w:name w:val="Res_def"/>
    <w:basedOn w:val="a0"/>
    <w:rsid w:val="0009450E"/>
    <w:rPr>
      <w:rFonts w:ascii="Times New Roman" w:hAnsi="Times New Roman"/>
      <w:b/>
    </w:rPr>
  </w:style>
  <w:style w:type="paragraph" w:customStyle="1" w:styleId="ResNo">
    <w:name w:val="Res_No"/>
    <w:basedOn w:val="RecNo"/>
    <w:next w:val="a"/>
    <w:rsid w:val="0009450E"/>
  </w:style>
  <w:style w:type="paragraph" w:customStyle="1" w:styleId="ResNoBR">
    <w:name w:val="Res_No_BR"/>
    <w:basedOn w:val="RecNoBR"/>
    <w:next w:val="a"/>
    <w:rsid w:val="0009450E"/>
  </w:style>
  <w:style w:type="paragraph" w:customStyle="1" w:styleId="Resref">
    <w:name w:val="Res_ref"/>
    <w:basedOn w:val="Recref"/>
    <w:next w:val="Resdate"/>
    <w:rsid w:val="0009450E"/>
  </w:style>
  <w:style w:type="paragraph" w:customStyle="1" w:styleId="Restitle">
    <w:name w:val="Res_title"/>
    <w:basedOn w:val="Rectitle"/>
    <w:next w:val="Resref"/>
    <w:rsid w:val="0009450E"/>
  </w:style>
  <w:style w:type="paragraph" w:customStyle="1" w:styleId="Section1">
    <w:name w:val="Section_1"/>
    <w:basedOn w:val="a"/>
    <w:next w:val="a"/>
    <w:rsid w:val="0009450E"/>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09450E"/>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09450E"/>
    <w:pPr>
      <w:keepNext/>
      <w:keepLines/>
      <w:spacing w:before="480" w:after="80"/>
      <w:jc w:val="center"/>
    </w:pPr>
    <w:rPr>
      <w:caps/>
      <w:sz w:val="28"/>
    </w:rPr>
  </w:style>
  <w:style w:type="paragraph" w:customStyle="1" w:styleId="Sectiontitle">
    <w:name w:val="Section_title"/>
    <w:basedOn w:val="a"/>
    <w:next w:val="Normalaftertitle"/>
    <w:rsid w:val="0009450E"/>
    <w:pPr>
      <w:keepNext/>
      <w:keepLines/>
      <w:spacing w:before="480" w:after="280"/>
      <w:jc w:val="center"/>
    </w:pPr>
    <w:rPr>
      <w:b/>
      <w:sz w:val="28"/>
    </w:rPr>
  </w:style>
  <w:style w:type="paragraph" w:customStyle="1" w:styleId="Source">
    <w:name w:val="Source"/>
    <w:basedOn w:val="a"/>
    <w:next w:val="Normalaftertitle"/>
    <w:rsid w:val="0009450E"/>
    <w:pPr>
      <w:spacing w:before="840" w:after="200"/>
      <w:jc w:val="center"/>
    </w:pPr>
    <w:rPr>
      <w:b/>
      <w:sz w:val="28"/>
    </w:rPr>
  </w:style>
  <w:style w:type="paragraph" w:customStyle="1" w:styleId="SpecialFooter">
    <w:name w:val="Special Footer"/>
    <w:basedOn w:val="a4"/>
    <w:rsid w:val="0009450E"/>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09450E"/>
    <w:rPr>
      <w:b/>
      <w:color w:val="auto"/>
    </w:rPr>
  </w:style>
  <w:style w:type="paragraph" w:customStyle="1" w:styleId="Tablehead">
    <w:name w:val="Table_head"/>
    <w:basedOn w:val="a"/>
    <w:next w:val="a"/>
    <w:rsid w:val="000945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09450E"/>
    <w:pPr>
      <w:keepNext/>
      <w:keepLines/>
      <w:spacing w:before="360" w:after="120"/>
      <w:jc w:val="center"/>
    </w:pPr>
    <w:rPr>
      <w:b/>
    </w:rPr>
  </w:style>
  <w:style w:type="paragraph" w:customStyle="1" w:styleId="TableNoBR">
    <w:name w:val="Table_No_BR"/>
    <w:basedOn w:val="a"/>
    <w:next w:val="TabletitleBR"/>
    <w:rsid w:val="0009450E"/>
    <w:pPr>
      <w:keepNext/>
      <w:spacing w:before="560" w:after="120"/>
      <w:jc w:val="center"/>
    </w:pPr>
    <w:rPr>
      <w:caps/>
    </w:rPr>
  </w:style>
  <w:style w:type="paragraph" w:customStyle="1" w:styleId="Tableref">
    <w:name w:val="Table_ref"/>
    <w:basedOn w:val="a"/>
    <w:next w:val="TabletitleBR"/>
    <w:rsid w:val="0009450E"/>
    <w:pPr>
      <w:keepNext/>
      <w:spacing w:before="0" w:after="120"/>
      <w:jc w:val="center"/>
    </w:pPr>
  </w:style>
  <w:style w:type="paragraph" w:customStyle="1" w:styleId="Tabletext">
    <w:name w:val="Table_text"/>
    <w:basedOn w:val="a"/>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09450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09450E"/>
  </w:style>
  <w:style w:type="paragraph" w:customStyle="1" w:styleId="Title3">
    <w:name w:val="Title 3"/>
    <w:basedOn w:val="Title2"/>
    <w:next w:val="a"/>
    <w:rsid w:val="0009450E"/>
    <w:rPr>
      <w:caps w:val="0"/>
    </w:rPr>
  </w:style>
  <w:style w:type="paragraph" w:customStyle="1" w:styleId="Title4">
    <w:name w:val="Title 4"/>
    <w:basedOn w:val="Title3"/>
    <w:next w:val="1"/>
    <w:rsid w:val="0009450E"/>
    <w:rPr>
      <w:b/>
    </w:rPr>
  </w:style>
  <w:style w:type="paragraph" w:customStyle="1" w:styleId="toc0">
    <w:name w:val="toc 0"/>
    <w:basedOn w:val="a"/>
    <w:next w:val="11"/>
    <w:rsid w:val="00293111"/>
    <w:pPr>
      <w:tabs>
        <w:tab w:val="clear" w:pos="794"/>
        <w:tab w:val="clear" w:pos="1191"/>
        <w:tab w:val="clear" w:pos="1588"/>
        <w:tab w:val="clear" w:pos="1985"/>
        <w:tab w:val="right" w:pos="9639"/>
      </w:tabs>
      <w:jc w:val="right"/>
    </w:pPr>
    <w:rPr>
      <w:b/>
    </w:rPr>
  </w:style>
  <w:style w:type="paragraph" w:styleId="11">
    <w:name w:val="toc 1"/>
    <w:basedOn w:val="a"/>
    <w:uiPriority w:val="39"/>
    <w:rsid w:val="00F26C37"/>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1">
    <w:name w:val="toc 2"/>
    <w:basedOn w:val="11"/>
    <w:uiPriority w:val="39"/>
    <w:rsid w:val="00F26C37"/>
    <w:pPr>
      <w:tabs>
        <w:tab w:val="clear" w:pos="964"/>
      </w:tabs>
      <w:spacing w:before="80"/>
      <w:ind w:left="1531" w:hanging="851"/>
    </w:pPr>
  </w:style>
  <w:style w:type="paragraph" w:styleId="31">
    <w:name w:val="toc 3"/>
    <w:basedOn w:val="21"/>
    <w:semiHidden/>
    <w:rsid w:val="00F26C37"/>
    <w:pPr>
      <w:ind w:left="2269"/>
    </w:pPr>
  </w:style>
  <w:style w:type="paragraph" w:styleId="40">
    <w:name w:val="toc 4"/>
    <w:basedOn w:val="31"/>
    <w:semiHidden/>
    <w:rsid w:val="0009450E"/>
  </w:style>
  <w:style w:type="paragraph" w:styleId="50">
    <w:name w:val="toc 5"/>
    <w:basedOn w:val="40"/>
    <w:semiHidden/>
    <w:rsid w:val="0009450E"/>
  </w:style>
  <w:style w:type="paragraph" w:styleId="60">
    <w:name w:val="toc 6"/>
    <w:basedOn w:val="40"/>
    <w:semiHidden/>
    <w:rsid w:val="0009450E"/>
  </w:style>
  <w:style w:type="paragraph" w:styleId="70">
    <w:name w:val="toc 7"/>
    <w:basedOn w:val="40"/>
    <w:semiHidden/>
    <w:rsid w:val="0009450E"/>
  </w:style>
  <w:style w:type="paragraph" w:styleId="80">
    <w:name w:val="toc 8"/>
    <w:basedOn w:val="40"/>
    <w:semiHidden/>
    <w:rsid w:val="0009450E"/>
  </w:style>
  <w:style w:type="character" w:customStyle="1" w:styleId="1Char">
    <w:name w:val="标题 1 Char"/>
    <w:basedOn w:val="a0"/>
    <w:link w:val="1"/>
    <w:rsid w:val="00FA7475"/>
    <w:rPr>
      <w:b/>
      <w:sz w:val="24"/>
      <w:lang w:val="en-GB" w:eastAsia="en-US"/>
    </w:rPr>
  </w:style>
  <w:style w:type="character" w:customStyle="1" w:styleId="2Char">
    <w:name w:val="标题 2 Char"/>
    <w:basedOn w:val="a0"/>
    <w:link w:val="2"/>
    <w:rsid w:val="00FA7475"/>
    <w:rPr>
      <w:b/>
      <w:sz w:val="24"/>
      <w:lang w:val="en-GB" w:eastAsia="en-US"/>
    </w:rPr>
  </w:style>
  <w:style w:type="character" w:customStyle="1" w:styleId="3Char">
    <w:name w:val="标题 3 Char"/>
    <w:basedOn w:val="a0"/>
    <w:link w:val="3"/>
    <w:rsid w:val="00FA7475"/>
    <w:rPr>
      <w:b/>
      <w:sz w:val="24"/>
      <w:lang w:val="en-GB" w:eastAsia="en-US"/>
    </w:rPr>
  </w:style>
  <w:style w:type="character" w:customStyle="1" w:styleId="4Char">
    <w:name w:val="标题 4 Char"/>
    <w:basedOn w:val="a0"/>
    <w:link w:val="4"/>
    <w:rsid w:val="00FA7475"/>
    <w:rPr>
      <w:b/>
      <w:sz w:val="24"/>
      <w:lang w:val="en-GB" w:eastAsia="en-US"/>
    </w:rPr>
  </w:style>
  <w:style w:type="character" w:customStyle="1" w:styleId="Char">
    <w:name w:val="页脚 Char"/>
    <w:basedOn w:val="a0"/>
    <w:link w:val="a4"/>
    <w:rsid w:val="00FA7475"/>
    <w:rPr>
      <w:caps/>
      <w:noProof/>
      <w:sz w:val="16"/>
      <w:lang w:val="en-GB" w:eastAsia="en-US"/>
    </w:rPr>
  </w:style>
  <w:style w:type="character" w:customStyle="1" w:styleId="Char0">
    <w:name w:val="页眉 Char"/>
    <w:basedOn w:val="a0"/>
    <w:link w:val="a7"/>
    <w:rsid w:val="00FA7475"/>
    <w:rPr>
      <w:sz w:val="18"/>
      <w:lang w:val="en-GB" w:eastAsia="en-US"/>
    </w:rPr>
  </w:style>
  <w:style w:type="paragraph" w:styleId="a9">
    <w:name w:val="List Paragraph"/>
    <w:basedOn w:val="a"/>
    <w:uiPriority w:val="34"/>
    <w:qFormat/>
    <w:rsid w:val="00FA7475"/>
    <w:pPr>
      <w:ind w:firstLineChars="200" w:firstLine="420"/>
    </w:pPr>
    <w:rPr>
      <w:rFonts w:eastAsia="MS Mincho"/>
    </w:rPr>
  </w:style>
  <w:style w:type="character" w:styleId="aa">
    <w:name w:val="Hyperlink"/>
    <w:basedOn w:val="a0"/>
    <w:uiPriority w:val="99"/>
    <w:rsid w:val="002A6715"/>
    <w:rPr>
      <w:color w:val="0000FF"/>
      <w:u w:val="single"/>
    </w:rPr>
  </w:style>
  <w:style w:type="table" w:styleId="ab">
    <w:name w:val="Table Grid"/>
    <w:basedOn w:val="a1"/>
    <w:rsid w:val="00C243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able of figures"/>
    <w:basedOn w:val="a"/>
    <w:next w:val="a"/>
    <w:uiPriority w:val="99"/>
    <w:rsid w:val="00293111"/>
    <w:pPr>
      <w:tabs>
        <w:tab w:val="clear" w:pos="794"/>
        <w:tab w:val="clear" w:pos="1191"/>
        <w:tab w:val="clear" w:pos="1588"/>
        <w:tab w:val="clear" w:pos="1985"/>
        <w:tab w:val="right" w:leader="dot" w:pos="9639"/>
      </w:tabs>
    </w:pPr>
    <w:rPr>
      <w:rFonts w:eastAsia="MS Mincho"/>
      <w:smallCaps/>
      <w:sz w:val="20"/>
      <w:szCs w:val="24"/>
    </w:rPr>
  </w:style>
  <w:style w:type="paragraph" w:styleId="ad">
    <w:name w:val="Document Map"/>
    <w:basedOn w:val="a"/>
    <w:link w:val="Char1"/>
    <w:rsid w:val="00693004"/>
    <w:rPr>
      <w:rFonts w:ascii="宋体" w:eastAsia="宋体"/>
      <w:sz w:val="18"/>
      <w:szCs w:val="18"/>
    </w:rPr>
  </w:style>
  <w:style w:type="character" w:customStyle="1" w:styleId="Char1">
    <w:name w:val="文档结构图 Char"/>
    <w:basedOn w:val="a0"/>
    <w:link w:val="ad"/>
    <w:rsid w:val="00693004"/>
    <w:rPr>
      <w:rFonts w:ascii="宋体" w:eastAsia="宋体"/>
      <w:sz w:val="18"/>
      <w:szCs w:val="18"/>
      <w:lang w:val="en-GB" w:eastAsia="en-US"/>
    </w:rPr>
  </w:style>
  <w:style w:type="paragraph" w:styleId="ae">
    <w:name w:val="Balloon Text"/>
    <w:basedOn w:val="a"/>
    <w:link w:val="Char2"/>
    <w:rsid w:val="00693004"/>
    <w:pPr>
      <w:spacing w:before="0"/>
    </w:pPr>
    <w:rPr>
      <w:sz w:val="18"/>
      <w:szCs w:val="18"/>
    </w:rPr>
  </w:style>
  <w:style w:type="character" w:customStyle="1" w:styleId="Char2">
    <w:name w:val="批注框文本 Char"/>
    <w:basedOn w:val="a0"/>
    <w:link w:val="ae"/>
    <w:rsid w:val="00693004"/>
    <w:rPr>
      <w:sz w:val="18"/>
      <w:szCs w:val="18"/>
      <w:lang w:val="en-GB" w:eastAsia="en-US"/>
    </w:rPr>
  </w:style>
  <w:style w:type="character" w:customStyle="1" w:styleId="NoteChar">
    <w:name w:val="Note Char"/>
    <w:link w:val="Note"/>
    <w:rsid w:val="00993EFA"/>
    <w:rPr>
      <w:sz w:val="24"/>
      <w:lang w:val="en-GB" w:eastAsia="en-US"/>
    </w:rPr>
  </w:style>
  <w:style w:type="paragraph" w:styleId="af">
    <w:name w:val="Normal (Web)"/>
    <w:basedOn w:val="a"/>
    <w:uiPriority w:val="99"/>
    <w:unhideWhenUsed/>
    <w:rsid w:val="00993EF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ITU-T\T111121\TPS\T09-SG16-C-0654!!MSW-E.doc" TargetMode="External"/><Relationship Id="rId13" Type="http://schemas.openxmlformats.org/officeDocument/2006/relationships/header" Target="header3.xml"/><Relationship Id="rId18" Type="http://schemas.openxmlformats.org/officeDocument/2006/relationships/image" Target="media/image4.e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w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wmf"/><Relationship Id="rId27" Type="http://schemas.openxmlformats.org/officeDocument/2006/relationships/header" Target="header4.xml"/><Relationship Id="rId30"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28927-6C49-446D-8782-34FA98C1E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8</TotalTime>
  <Pages>14</Pages>
  <Words>3469</Words>
  <Characters>19778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vt:lpstr>
    </vt:vector>
  </TitlesOfParts>
  <Manager>ITU-T</Manager>
  <Company>International Telecommunication Union (ITU)</Company>
  <LinksUpToDate>false</LinksUpToDate>
  <CharactersWithSpaces>23201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Input Output draft (2011-11)</dc:title>
  <dc:creator>Editor F.TPS-Reqs</dc:creator>
  <cp:keywords>5/16</cp:keywords>
  <dc:description>TD 649R1 (WP 2/16)  For: Geneva, 21 November - 2 December 2011_x000d_Document date: _x000d_Saved by SCN51004261 at 18:56:16 on 29-Nov-11</dc:description>
  <cp:lastModifiedBy>Xiaoyang</cp:lastModifiedBy>
  <cp:revision>11</cp:revision>
  <cp:lastPrinted>2011-11-18T16:24:00Z</cp:lastPrinted>
  <dcterms:created xsi:type="dcterms:W3CDTF">2012-02-22T09:27:00Z</dcterms:created>
  <dcterms:modified xsi:type="dcterms:W3CDTF">2012-02-22T10:04:00Z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649R1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21 November - 2 December 2011</vt:lpwstr>
  </property>
  <property fmtid="{D5CDD505-2E9C-101B-9397-08002B2CF9AE}" pid="7" name="Docauthor">
    <vt:lpwstr>Editor F.TPS-Reqs</vt:lpwstr>
  </property>
</Properties>
</file>