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1B6FF4" w:rsidRPr="00981D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97" w:type="dxa"/>
            <w:gridSpan w:val="4"/>
            <w:vAlign w:val="center"/>
          </w:tcPr>
          <w:p w:rsidR="001B6FF4" w:rsidRPr="009026BC" w:rsidRDefault="001B6FF4" w:rsidP="00A573F9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9026BC">
              <w:rPr>
                <w:b/>
                <w:smallCaps/>
                <w:sz w:val="19"/>
                <w:szCs w:val="19"/>
              </w:rPr>
              <w:t xml:space="preserve">Rapporteur Meeting of Questions 2, 3, 4, 5, 12, 21, 22, </w:t>
            </w:r>
            <w:r w:rsidR="00A573F9">
              <w:rPr>
                <w:b/>
                <w:smallCaps/>
                <w:sz w:val="19"/>
                <w:szCs w:val="19"/>
              </w:rPr>
              <w:t>and 2</w:t>
            </w:r>
            <w:r w:rsidR="00A573F9" w:rsidRPr="003C115C">
              <w:rPr>
                <w:rFonts w:eastAsia="Malgun Gothic" w:hint="eastAsia"/>
                <w:b/>
                <w:smallCaps/>
                <w:sz w:val="19"/>
                <w:szCs w:val="19"/>
                <w:lang w:eastAsia="ko-KR"/>
              </w:rPr>
              <w:t>5</w:t>
            </w:r>
            <w:r w:rsidRPr="009026BC">
              <w:rPr>
                <w:b/>
                <w:smallCaps/>
                <w:sz w:val="19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1B6FF4" w:rsidRPr="00981DCE" w:rsidRDefault="001B6FF4" w:rsidP="0088227E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0" w:name="docnumber"/>
            <w:r w:rsidRPr="001B6FF4">
              <w:rPr>
                <w:b/>
                <w:bCs/>
                <w:sz w:val="40"/>
              </w:rPr>
              <w:t>TD-</w:t>
            </w:r>
            <w:bookmarkEnd w:id="0"/>
            <w:r w:rsidR="0088227E">
              <w:rPr>
                <w:rFonts w:eastAsia="Malgun Gothic"/>
                <w:b/>
                <w:bCs/>
                <w:sz w:val="40"/>
                <w:lang w:eastAsia="ko-KR"/>
              </w:rPr>
              <w:t>44</w:t>
            </w:r>
            <w:bookmarkStart w:id="1" w:name="_GoBack"/>
            <w:bookmarkEnd w:id="1"/>
          </w:p>
        </w:tc>
      </w:tr>
      <w:tr w:rsidR="001B6FF4" w:rsidRPr="00A950EE">
        <w:tblPrEx>
          <w:tblCellMar>
            <w:top w:w="0" w:type="dxa"/>
            <w:bottom w:w="0" w:type="dxa"/>
          </w:tblCellMar>
        </w:tblPrEx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1B6FF4" w:rsidRPr="00981DCE" w:rsidRDefault="001B6FF4" w:rsidP="00594C65">
            <w:pPr>
              <w:rPr>
                <w:b/>
                <w:bCs/>
                <w:sz w:val="26"/>
              </w:rPr>
            </w:pPr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1B6FF4" w:rsidRPr="00981DCE" w:rsidRDefault="001B6FF4" w:rsidP="00594C65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1B6FF4" w:rsidRPr="00A950EE" w:rsidRDefault="001B6FF4" w:rsidP="00594C65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1B6FF4" w:rsidRPr="00981DCE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1B6FF4" w:rsidRPr="00C03EC3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1B6FF4" w:rsidRPr="001B6FF4" w:rsidRDefault="001B6FF4" w:rsidP="00594C65">
            <w:pPr>
              <w:rPr>
                <w:rFonts w:eastAsia="Malgun Gothic" w:hint="eastAsia"/>
                <w:lang w:eastAsia="ko-KR"/>
              </w:rPr>
            </w:pPr>
            <w:r w:rsidRPr="001B6FF4">
              <w:rPr>
                <w:rFonts w:eastAsia="Malgun Gothic" w:hint="eastAsia"/>
                <w:lang w:eastAsia="ko-KR"/>
              </w:rPr>
              <w:t>All</w:t>
            </w:r>
          </w:p>
        </w:tc>
        <w:tc>
          <w:tcPr>
            <w:tcW w:w="5276" w:type="dxa"/>
            <w:gridSpan w:val="3"/>
          </w:tcPr>
          <w:p w:rsidR="001B6FF4" w:rsidRPr="00C03EC3" w:rsidRDefault="00A573F9" w:rsidP="00A573F9">
            <w:pPr>
              <w:wordWrap w:val="0"/>
              <w:jc w:val="right"/>
              <w:rPr>
                <w:sz w:val="22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1B6FF4" w:rsidRPr="00981DCE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9923" w:type="dxa"/>
            <w:gridSpan w:val="5"/>
          </w:tcPr>
          <w:p w:rsidR="001B6FF4" w:rsidRPr="00981DCE" w:rsidRDefault="001B6FF4" w:rsidP="00594C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1B6FF4" w:rsidRPr="00A950EE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1B6FF4" w:rsidRPr="00A950EE" w:rsidRDefault="001B6FF4" w:rsidP="00594C65">
            <w:r>
              <w:rPr>
                <w:lang w:eastAsia="ja-JP"/>
              </w:rPr>
              <w:t>Meeting Organizers</w:t>
            </w:r>
          </w:p>
        </w:tc>
      </w:tr>
      <w:tr w:rsidR="001B6FF4" w:rsidRPr="00A950EE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617" w:type="dxa"/>
          </w:tcPr>
          <w:p w:rsidR="001B6FF4" w:rsidRPr="00981DCE" w:rsidRDefault="001B6FF4" w:rsidP="00594C65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1B6FF4" w:rsidRPr="00865523" w:rsidRDefault="0088227E" w:rsidP="00594C65">
            <w:pPr>
              <w:spacing w:after="120"/>
              <w:rPr>
                <w:rFonts w:eastAsia="Malgun Gothic" w:hint="eastAsia"/>
                <w:lang w:eastAsia="ko-KR"/>
              </w:rPr>
            </w:pPr>
            <w:r>
              <w:rPr>
                <w:rFonts w:eastAsia="Malgun Gothic"/>
                <w:lang w:eastAsia="ko-KR"/>
              </w:rPr>
              <w:t>L</w:t>
            </w:r>
            <w:r w:rsidR="00D85627" w:rsidRPr="00865523">
              <w:rPr>
                <w:rFonts w:eastAsia="Malgun Gothic" w:hint="eastAsia"/>
                <w:lang w:eastAsia="ko-KR"/>
              </w:rPr>
              <w:t>ist of p</w:t>
            </w:r>
            <w:r w:rsidR="00F87DFF" w:rsidRPr="00865523">
              <w:rPr>
                <w:rFonts w:eastAsia="Malgun Gothic" w:hint="eastAsia"/>
                <w:lang w:eastAsia="ko-KR"/>
              </w:rPr>
              <w:t>articipants</w:t>
            </w:r>
          </w:p>
        </w:tc>
      </w:tr>
      <w:tr w:rsidR="001B6FF4" w:rsidRPr="00981DCE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1B6FF4" w:rsidRPr="00A950EE" w:rsidRDefault="001B6FF4" w:rsidP="00594C65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1B6FF4" w:rsidRPr="00981DCE" w:rsidRDefault="001B6FF4" w:rsidP="00594C65">
            <w:pPr>
              <w:spacing w:after="120"/>
              <w:rPr>
                <w:lang w:val="fr-FR"/>
              </w:rPr>
            </w:pPr>
            <w:r>
              <w:rPr>
                <w:lang w:val="fr-FR"/>
              </w:rPr>
              <w:t>Information</w:t>
            </w:r>
          </w:p>
        </w:tc>
      </w:tr>
    </w:tbl>
    <w:p w:rsidR="00F87DFF" w:rsidRPr="00865523" w:rsidRDefault="00F87DFF" w:rsidP="00F87DFF">
      <w:pPr>
        <w:rPr>
          <w:rFonts w:eastAsia="Malgun Gothic" w:hint="eastAsia"/>
          <w:lang w:eastAsia="ko-KR"/>
        </w:rPr>
      </w:pPr>
    </w:p>
    <w:tbl>
      <w:tblPr>
        <w:tblW w:w="963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0"/>
        <w:gridCol w:w="2126"/>
        <w:gridCol w:w="2410"/>
        <w:gridCol w:w="3543"/>
      </w:tblGrid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DFF" w:rsidRPr="00865523" w:rsidRDefault="00F87DFF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Family name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DFF" w:rsidRPr="00865523" w:rsidRDefault="00F87DFF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Given Name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DFF" w:rsidRPr="00865523" w:rsidRDefault="00F87DFF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Company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87DFF" w:rsidRPr="00865523" w:rsidRDefault="00F87DFF" w:rsidP="00865523">
            <w:pPr>
              <w:autoSpaceDE/>
              <w:autoSpaceDN/>
              <w:rPr>
                <w:rFonts w:eastAsia="Malgun Gothic"/>
                <w:b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/>
                <w:b/>
                <w:color w:val="000000"/>
                <w:sz w:val="22"/>
                <w:lang w:eastAsia="ko-KR"/>
              </w:rPr>
              <w:t>E-mail address</w:t>
            </w:r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Ning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Cao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China Telecom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8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caoning@sttri.com.cn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Jones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Paul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Cisco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9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paulej@packetizer.com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Duguo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Liang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China Telecom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0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liangdg@sttri.com.cn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Lin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Yangbo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Huawei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1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linyangbo@huawei.com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Luo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Noah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Huawei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2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noah@huawei.com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Yang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Weiwei</w:t>
            </w:r>
            <w:proofErr w:type="spellEnd"/>
            <w:r w:rsidRPr="000A1E87">
              <w:rPr>
                <w:rFonts w:eastAsia="SimSun"/>
                <w:color w:val="000000"/>
                <w:sz w:val="22"/>
              </w:rPr>
              <w:t xml:space="preserve"> (Tommy)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Huawei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3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tommy@huawei.com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Ye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Xiaoyang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ZTE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4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ye.xiaoyang@zte.com.cn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Zhang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Yanxia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China Telecom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5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zhangyx@sttri.com.cn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Okubo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Sakae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Waseda</w:t>
            </w:r>
            <w:proofErr w:type="spellEnd"/>
            <w:r w:rsidRPr="000A1E87">
              <w:rPr>
                <w:rFonts w:eastAsia="SimSun"/>
                <w:color w:val="000000"/>
                <w:sz w:val="22"/>
              </w:rPr>
              <w:t xml:space="preserve"> University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6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okubo@aoni.waseda.jp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Jeong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Seong</w:t>
            </w:r>
            <w:proofErr w:type="spellEnd"/>
            <w:r w:rsidRPr="000A1E87">
              <w:rPr>
                <w:rFonts w:eastAsia="SimSun"/>
                <w:color w:val="000000"/>
                <w:sz w:val="22"/>
              </w:rPr>
              <w:t>-Ho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HUFS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7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shjeong@hufs.ac.kr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Groves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Christian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Huawei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8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Christian.Groves@nteczone.com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Luthi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Patrick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Cisco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0A1E87">
              <w:rPr>
                <w:rFonts w:eastAsia="SimSun"/>
                <w:color w:val="0000FF"/>
                <w:sz w:val="22"/>
                <w:u w:val="single"/>
              </w:rPr>
              <w:t>patrick.luthi@cisco.com</w:t>
            </w:r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Zhang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Chuxiong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Huawei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19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zhangchuxiong@huawei.com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Coverdale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Paul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Huawei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0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coverdale@sympatico.ca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Botzko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Stephen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Polycom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1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stephen.botzko@gmail.com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Schwarz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Albrecht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Alcatel-Lucent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2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albrecht.schwarz@alcatel-lucent.com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Lee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 xml:space="preserve">Jun </w:t>
            </w:r>
            <w:proofErr w:type="spellStart"/>
            <w:r w:rsidRPr="000A1E87">
              <w:rPr>
                <w:rFonts w:eastAsia="SimSun"/>
                <w:color w:val="000000"/>
                <w:sz w:val="22"/>
              </w:rPr>
              <w:t>Seob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3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juns@etri.re.kr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Choi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Younghwan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4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yhc@etri.re.kr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Takashima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Youichi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NTT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5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takashima.youichi@lab.ntt.co.jp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Yim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Jeongil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6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jiyim@etri.re.kr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Kim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Hyoung</w:t>
            </w:r>
            <w:proofErr w:type="spellEnd"/>
            <w:r w:rsidRPr="000A1E87">
              <w:rPr>
                <w:rFonts w:eastAsia="SimSun"/>
                <w:color w:val="000000"/>
                <w:sz w:val="22"/>
              </w:rPr>
              <w:t xml:space="preserve"> Jun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7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khj@etri.re.kr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lastRenderedPageBreak/>
              <w:t>Jung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Seung-Woog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8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swjung@etri.re.kr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Duckworth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Mark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Polycom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29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mark.duckworth@polycom.com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Barnes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Mary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Polycom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0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mary.barnes@polycom.com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Koo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Ki-Jong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1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kjkoo@etri.re.kr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Chong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Ilyoung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HUFS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2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iychong@hufs.ac.kr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Hyun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Wook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3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whyun@etri.re.kr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Pennock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Scott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QNX Software Systems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4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SPennock@qnx.com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Martin de Nicolas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Arturo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Ericsson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5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Arturo.Martin-de-Nicolas@ericsson.com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Fenn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John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Research In Motion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6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jfenn@rim.com</w:t>
              </w:r>
            </w:hyperlink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Flaiani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Roberto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 w:rsidRPr="000A1E87">
              <w:rPr>
                <w:rFonts w:eastAsia="SimSun"/>
                <w:color w:val="000000"/>
                <w:sz w:val="22"/>
              </w:rPr>
              <w:t>Radvision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0A1E87">
              <w:rPr>
                <w:rFonts w:eastAsia="SimSun"/>
                <w:color w:val="0000FF"/>
                <w:sz w:val="22"/>
                <w:u w:val="single"/>
              </w:rPr>
              <w:t>robertof@radvision.com</w:t>
            </w:r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Ishikawa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Chiaki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YRP UNL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0A1E87">
              <w:rPr>
                <w:rFonts w:eastAsia="SimSun"/>
                <w:color w:val="0000FF"/>
                <w:sz w:val="22"/>
                <w:u w:val="single"/>
              </w:rPr>
              <w:t>chiaki.ishikawa@ubin.jp</w:t>
            </w:r>
          </w:p>
        </w:tc>
      </w:tr>
      <w:tr w:rsidR="00F87DFF" w:rsidRPr="000A1E87" w:rsidTr="0095105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Park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7E5939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proofErr w:type="spellStart"/>
            <w:r>
              <w:rPr>
                <w:rFonts w:eastAsia="SimSun"/>
                <w:color w:val="000000"/>
                <w:sz w:val="22"/>
              </w:rPr>
              <w:t>Hy</w:t>
            </w:r>
            <w:r w:rsidRPr="00865523">
              <w:rPr>
                <w:rFonts w:eastAsia="Malgun Gothic" w:hint="eastAsia"/>
                <w:color w:val="000000"/>
                <w:sz w:val="22"/>
                <w:lang w:eastAsia="ko-KR"/>
              </w:rPr>
              <w:t>eo</w:t>
            </w:r>
            <w:r w:rsidR="00F87DFF" w:rsidRPr="000A1E87">
              <w:rPr>
                <w:rFonts w:eastAsia="SimSun"/>
                <w:color w:val="000000"/>
                <w:sz w:val="22"/>
              </w:rPr>
              <w:t>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ETRI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hyperlink r:id="rId37" w:tgtFrame="_blank" w:history="1">
              <w:r w:rsidRPr="00F87DFF">
                <w:rPr>
                  <w:rFonts w:eastAsia="SimSun"/>
                  <w:color w:val="0000FF"/>
                  <w:sz w:val="22"/>
                  <w:u w:val="single"/>
                </w:rPr>
                <w:t>hpark@etri.re.kr</w:t>
              </w:r>
            </w:hyperlink>
          </w:p>
        </w:tc>
      </w:tr>
      <w:tr w:rsidR="009209AB" w:rsidRPr="000A1E87" w:rsidTr="009209A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Jacobs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Philip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00"/>
                <w:sz w:val="22"/>
              </w:rPr>
            </w:pPr>
            <w:r w:rsidRPr="000A1E87">
              <w:rPr>
                <w:rFonts w:eastAsia="SimSun"/>
                <w:color w:val="000000"/>
                <w:sz w:val="22"/>
              </w:rPr>
              <w:t>Cisco</w:t>
            </w:r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7DFF" w:rsidRPr="000A1E87" w:rsidRDefault="00F87DFF" w:rsidP="00865523">
            <w:pPr>
              <w:autoSpaceDE/>
              <w:autoSpaceDN/>
              <w:rPr>
                <w:rFonts w:eastAsia="SimSun"/>
                <w:color w:val="0000FF"/>
                <w:sz w:val="22"/>
                <w:u w:val="single"/>
              </w:rPr>
            </w:pPr>
            <w:r w:rsidRPr="000A1E87">
              <w:rPr>
                <w:rFonts w:eastAsia="SimSun"/>
                <w:color w:val="0000FF"/>
                <w:sz w:val="22"/>
                <w:u w:val="single"/>
              </w:rPr>
              <w:t>phjacobs@cisco.com</w:t>
            </w:r>
          </w:p>
        </w:tc>
      </w:tr>
      <w:tr w:rsidR="009209AB" w:rsidRPr="000A1E87" w:rsidTr="00CB129A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9AB" w:rsidRPr="00865523" w:rsidRDefault="009209AB" w:rsidP="00865523">
            <w:pPr>
              <w:autoSpaceDE/>
              <w:autoSpaceDN/>
              <w:rPr>
                <w:rFonts w:eastAsia="Malgun Gothic" w:hint="eastAsia"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 w:hint="eastAsia"/>
                <w:color w:val="000000"/>
                <w:sz w:val="22"/>
                <w:lang w:eastAsia="ko-KR"/>
              </w:rPr>
              <w:t>Horne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9AB" w:rsidRPr="00865523" w:rsidRDefault="009209AB" w:rsidP="00865523">
            <w:pPr>
              <w:autoSpaceDE/>
              <w:autoSpaceDN/>
              <w:rPr>
                <w:rFonts w:eastAsia="Malgun Gothic" w:hint="eastAsia"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 w:hint="eastAsia"/>
                <w:color w:val="000000"/>
                <w:sz w:val="22"/>
                <w:lang w:eastAsia="ko-KR"/>
              </w:rPr>
              <w:t>Simon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09AB" w:rsidRPr="00865523" w:rsidRDefault="009209AB" w:rsidP="00865523">
            <w:pPr>
              <w:autoSpaceDE/>
              <w:autoSpaceDN/>
              <w:rPr>
                <w:rFonts w:eastAsia="Malgun Gothic" w:hint="eastAsia"/>
                <w:color w:val="000000"/>
                <w:sz w:val="22"/>
                <w:lang w:eastAsia="ko-KR"/>
              </w:rPr>
            </w:pPr>
            <w:proofErr w:type="spellStart"/>
            <w:r w:rsidRPr="00865523">
              <w:rPr>
                <w:rFonts w:eastAsia="Malgun Gothic" w:hint="eastAsia"/>
                <w:color w:val="000000"/>
                <w:sz w:val="22"/>
                <w:lang w:eastAsia="ko-KR"/>
              </w:rPr>
              <w:t>Spranto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209AB" w:rsidRPr="00865523" w:rsidRDefault="009209AB" w:rsidP="00865523">
            <w:pPr>
              <w:autoSpaceDE/>
              <w:autoSpaceDN/>
              <w:rPr>
                <w:rFonts w:eastAsia="Malgun Gothic" w:hint="eastAsia"/>
                <w:color w:val="0000FF"/>
                <w:sz w:val="22"/>
                <w:u w:val="single"/>
                <w:lang w:eastAsia="ko-KR"/>
              </w:rPr>
            </w:pPr>
            <w:r w:rsidRPr="00865523">
              <w:rPr>
                <w:rFonts w:eastAsia="Malgun Gothic" w:hint="eastAsia"/>
                <w:color w:val="0000FF"/>
                <w:sz w:val="22"/>
                <w:u w:val="single"/>
                <w:lang w:eastAsia="ko-KR"/>
              </w:rPr>
              <w:t>s.horne@spranto.com</w:t>
            </w:r>
          </w:p>
        </w:tc>
      </w:tr>
      <w:tr w:rsidR="00CB129A" w:rsidRPr="000A1E87" w:rsidTr="000831D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29A" w:rsidRPr="00865523" w:rsidRDefault="000831D1" w:rsidP="00865523">
            <w:pPr>
              <w:autoSpaceDE/>
              <w:autoSpaceDN/>
              <w:rPr>
                <w:rFonts w:eastAsia="Malgun Gothic" w:hint="eastAsia"/>
                <w:color w:val="000000"/>
                <w:sz w:val="22"/>
                <w:lang w:eastAsia="ko-KR"/>
              </w:rPr>
            </w:pPr>
            <w:proofErr w:type="spellStart"/>
            <w:r w:rsidRPr="00865523">
              <w:rPr>
                <w:rFonts w:eastAsia="Malgun Gothic" w:hint="eastAsia"/>
                <w:color w:val="000000"/>
                <w:sz w:val="22"/>
                <w:lang w:eastAsia="ko-KR"/>
              </w:rPr>
              <w:t>Eleftheriadis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29A" w:rsidRPr="00865523" w:rsidRDefault="000831D1" w:rsidP="00865523">
            <w:pPr>
              <w:autoSpaceDE/>
              <w:autoSpaceDN/>
              <w:rPr>
                <w:rFonts w:eastAsia="Malgun Gothic" w:hint="eastAsia"/>
                <w:color w:val="000000"/>
                <w:sz w:val="22"/>
                <w:lang w:eastAsia="ko-KR"/>
              </w:rPr>
            </w:pPr>
            <w:r w:rsidRPr="00865523">
              <w:rPr>
                <w:rFonts w:eastAsia="Malgun Gothic" w:hint="eastAsia"/>
                <w:color w:val="000000"/>
                <w:sz w:val="22"/>
                <w:lang w:eastAsia="ko-KR"/>
              </w:rPr>
              <w:t>Alex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29A" w:rsidRPr="00865523" w:rsidRDefault="000831D1" w:rsidP="00865523">
            <w:pPr>
              <w:autoSpaceDE/>
              <w:autoSpaceDN/>
              <w:rPr>
                <w:rFonts w:eastAsia="Malgun Gothic" w:hint="eastAsia"/>
                <w:color w:val="000000"/>
                <w:sz w:val="22"/>
                <w:lang w:eastAsia="ko-KR"/>
              </w:rPr>
            </w:pPr>
            <w:proofErr w:type="spellStart"/>
            <w:r w:rsidRPr="00865523">
              <w:rPr>
                <w:rFonts w:eastAsia="Malgun Gothic" w:hint="eastAsia"/>
                <w:color w:val="000000"/>
                <w:sz w:val="22"/>
                <w:lang w:eastAsia="ko-KR"/>
              </w:rPr>
              <w:t>Vidyo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B129A" w:rsidRPr="00865523" w:rsidRDefault="000831D1" w:rsidP="00865523">
            <w:pPr>
              <w:autoSpaceDE/>
              <w:autoSpaceDN/>
              <w:rPr>
                <w:rFonts w:eastAsia="Malgun Gothic" w:hint="eastAsia"/>
                <w:color w:val="0000FF"/>
                <w:sz w:val="22"/>
                <w:u w:val="single"/>
                <w:lang w:eastAsia="ko-KR"/>
              </w:rPr>
            </w:pPr>
            <w:hyperlink r:id="rId38" w:history="1">
              <w:r w:rsidRPr="00865523">
                <w:rPr>
                  <w:rStyle w:val="Hyperlink"/>
                  <w:rFonts w:eastAsia="Malgun Gothic" w:hint="eastAsia"/>
                  <w:sz w:val="22"/>
                  <w:lang w:eastAsia="ko-KR"/>
                </w:rPr>
                <w:t>alex@vidyo.com</w:t>
              </w:r>
            </w:hyperlink>
          </w:p>
        </w:tc>
      </w:tr>
    </w:tbl>
    <w:p w:rsidR="006C499C" w:rsidRDefault="006C499C" w:rsidP="006C499C">
      <w:pPr>
        <w:jc w:val="center"/>
      </w:pPr>
      <w:r>
        <w:t>__________________</w:t>
      </w:r>
    </w:p>
    <w:sectPr w:rsidR="006C499C" w:rsidSect="00DE1221">
      <w:headerReference w:type="default" r:id="rId39"/>
      <w:footerReference w:type="first" r:id="rId4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EC5" w:rsidRDefault="00155EC5">
      <w:r>
        <w:separator/>
      </w:r>
    </w:p>
  </w:endnote>
  <w:endnote w:type="continuationSeparator" w:id="0">
    <w:p w:rsidR="00155EC5" w:rsidRDefault="0015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97DD4" w:rsidRPr="00F331C5">
      <w:tblPrEx>
        <w:tblCellMar>
          <w:top w:w="0" w:type="dxa"/>
          <w:bottom w:w="0" w:type="dxa"/>
        </w:tblCellMar>
      </w:tblPrEx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7DD4" w:rsidRPr="00F331C5" w:rsidRDefault="00B97DD4" w:rsidP="00575041">
          <w:pPr>
            <w:rPr>
              <w:b/>
              <w:bCs/>
              <w:sz w:val="20"/>
            </w:rPr>
          </w:pPr>
          <w:bookmarkStart w:id="2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7DD4" w:rsidRPr="001A52EC" w:rsidRDefault="0076497F" w:rsidP="0076497F">
          <w:pPr>
            <w:rPr>
              <w:rFonts w:hint="eastAsia"/>
              <w:sz w:val="22"/>
              <w:lang w:val="fr-FR"/>
            </w:rPr>
          </w:pPr>
          <w:r w:rsidRPr="003C115C">
            <w:rPr>
              <w:rFonts w:eastAsia="Malgun Gothic" w:hint="eastAsia"/>
              <w:sz w:val="22"/>
              <w:lang w:val="fr-FR" w:eastAsia="ko-KR"/>
            </w:rPr>
            <w:t>Seong-Ho Jeong</w:t>
          </w:r>
          <w:r w:rsidR="00B97DD4" w:rsidRPr="001A52EC">
            <w:rPr>
              <w:rFonts w:hint="eastAsia"/>
              <w:sz w:val="22"/>
              <w:lang w:val="fr-FR"/>
            </w:rPr>
            <w:br/>
          </w:r>
          <w:r>
            <w:rPr>
              <w:sz w:val="22"/>
              <w:lang w:val="fr-FR"/>
            </w:rPr>
            <w:t>H</w:t>
          </w:r>
          <w:r w:rsidRPr="003C115C">
            <w:rPr>
              <w:rFonts w:eastAsia="Malgun Gothic" w:hint="eastAsia"/>
              <w:sz w:val="22"/>
              <w:lang w:val="fr-FR" w:eastAsia="ko-KR"/>
            </w:rPr>
            <w:t>UFS</w:t>
          </w:r>
          <w:r w:rsidR="00B97DD4" w:rsidRPr="001A52EC">
            <w:rPr>
              <w:rFonts w:hint="eastAsia"/>
              <w:sz w:val="22"/>
              <w:lang w:val="fr-FR"/>
            </w:rPr>
            <w:br/>
          </w:r>
          <w:r w:rsidRPr="003C115C">
            <w:rPr>
              <w:rFonts w:eastAsia="Malgun Gothic" w:hint="eastAsia"/>
              <w:sz w:val="22"/>
              <w:lang w:val="fr-FR" w:eastAsia="ko-KR"/>
            </w:rPr>
            <w:t>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7DD4" w:rsidRPr="00D816E4" w:rsidRDefault="00B97DD4" w:rsidP="00575041">
          <w:pPr>
            <w:rPr>
              <w:sz w:val="22"/>
            </w:rPr>
          </w:pPr>
          <w:r w:rsidRPr="00D816E4">
            <w:rPr>
              <w:sz w:val="22"/>
            </w:rPr>
            <w:t>Tel: +</w:t>
          </w:r>
          <w:r w:rsidR="0076497F">
            <w:rPr>
              <w:rFonts w:hint="eastAsia"/>
              <w:sz w:val="22"/>
            </w:rPr>
            <w:t>8</w:t>
          </w:r>
          <w:r w:rsidR="0076497F" w:rsidRPr="003C115C">
            <w:rPr>
              <w:rFonts w:eastAsia="Malgun Gothic" w:hint="eastAsia"/>
              <w:sz w:val="22"/>
              <w:lang w:eastAsia="ko-KR"/>
            </w:rPr>
            <w:t>2</w:t>
          </w:r>
          <w:r w:rsidR="0076497F">
            <w:rPr>
              <w:rFonts w:hint="eastAsia"/>
              <w:sz w:val="22"/>
            </w:rPr>
            <w:t xml:space="preserve"> </w:t>
          </w:r>
          <w:r w:rsidR="0076497F" w:rsidRPr="003C115C">
            <w:rPr>
              <w:rFonts w:eastAsia="Malgun Gothic" w:hint="eastAsia"/>
              <w:sz w:val="22"/>
              <w:lang w:eastAsia="ko-KR"/>
            </w:rPr>
            <w:t>31</w:t>
          </w:r>
          <w:r w:rsidR="0076497F">
            <w:rPr>
              <w:rFonts w:hint="eastAsia"/>
              <w:sz w:val="22"/>
            </w:rPr>
            <w:t xml:space="preserve"> </w:t>
          </w:r>
          <w:r w:rsidR="0076497F" w:rsidRPr="003C115C">
            <w:rPr>
              <w:rFonts w:eastAsia="Malgun Gothic" w:hint="eastAsia"/>
              <w:sz w:val="22"/>
              <w:lang w:eastAsia="ko-KR"/>
            </w:rPr>
            <w:t>330 4642</w:t>
          </w:r>
          <w:r w:rsidRPr="00D816E4">
            <w:rPr>
              <w:rFonts w:hint="eastAsia"/>
              <w:sz w:val="22"/>
            </w:rPr>
            <w:br/>
          </w:r>
          <w:r w:rsidRPr="00D816E4">
            <w:rPr>
              <w:sz w:val="22"/>
            </w:rPr>
            <w:t>Fax:</w:t>
          </w:r>
          <w:r w:rsidR="0076497F">
            <w:rPr>
              <w:rFonts w:hint="eastAsia"/>
              <w:sz w:val="22"/>
            </w:rPr>
            <w:t>+8</w:t>
          </w:r>
          <w:r w:rsidR="0076497F" w:rsidRPr="003C115C">
            <w:rPr>
              <w:rFonts w:eastAsia="Malgun Gothic" w:hint="eastAsia"/>
              <w:sz w:val="22"/>
              <w:lang w:eastAsia="ko-KR"/>
            </w:rPr>
            <w:t>2 31 333 4256</w:t>
          </w:r>
          <w:r w:rsidRPr="00D816E4">
            <w:rPr>
              <w:rFonts w:hint="eastAsia"/>
              <w:sz w:val="22"/>
            </w:rPr>
            <w:br/>
          </w:r>
          <w:r w:rsidRPr="00D816E4">
            <w:rPr>
              <w:sz w:val="22"/>
            </w:rPr>
            <w:t xml:space="preserve">Email: </w:t>
          </w:r>
          <w:r w:rsidR="0076497F" w:rsidRPr="003C115C">
            <w:rPr>
              <w:rFonts w:eastAsia="Malgun Gothic" w:hint="eastAsia"/>
              <w:sz w:val="22"/>
              <w:lang w:eastAsia="ko-KR"/>
            </w:rPr>
            <w:t>shjeong@hufs.ac.kr</w:t>
          </w:r>
          <w:r w:rsidRPr="00D816E4">
            <w:rPr>
              <w:sz w:val="22"/>
            </w:rPr>
            <w:t xml:space="preserve"> </w:t>
          </w:r>
        </w:p>
      </w:tc>
    </w:tr>
    <w:tr w:rsidR="0076497F" w:rsidRPr="00F331C5">
      <w:tblPrEx>
        <w:tblCellMar>
          <w:top w:w="0" w:type="dxa"/>
          <w:bottom w:w="0" w:type="dxa"/>
        </w:tblCellMar>
      </w:tblPrEx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6497F" w:rsidRPr="00F331C5" w:rsidRDefault="0076497F" w:rsidP="003C115C">
          <w:pPr>
            <w:rPr>
              <w:b/>
              <w:bCs/>
              <w:sz w:val="20"/>
            </w:rPr>
          </w:pPr>
          <w:bookmarkStart w:id="3" w:name="dcontact1"/>
          <w:bookmarkStart w:id="4" w:name="dcontent" w:colFirst="1" w:colLast="1"/>
          <w:bookmarkEnd w:id="2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6497F" w:rsidRPr="001A52EC" w:rsidRDefault="0076497F" w:rsidP="003C115C">
          <w:pPr>
            <w:rPr>
              <w:rFonts w:hint="eastAsia"/>
              <w:sz w:val="22"/>
              <w:lang w:val="fr-FR"/>
            </w:rPr>
          </w:pPr>
          <w:r w:rsidRPr="001A52EC">
            <w:rPr>
              <w:rFonts w:hint="eastAsia"/>
              <w:sz w:val="22"/>
              <w:lang w:val="fr-FR"/>
            </w:rPr>
            <w:t>Noah Luo</w:t>
          </w:r>
          <w:r w:rsidRPr="001A52EC">
            <w:rPr>
              <w:rFonts w:hint="eastAsia"/>
              <w:sz w:val="22"/>
              <w:lang w:val="fr-FR"/>
            </w:rPr>
            <w:br/>
          </w:r>
          <w:r w:rsidRPr="001A52EC">
            <w:rPr>
              <w:sz w:val="22"/>
              <w:lang w:val="fr-FR"/>
            </w:rPr>
            <w:t>Huawei Technologies Co., Ltd</w:t>
          </w:r>
          <w:proofErr w:type="gramStart"/>
          <w:r w:rsidRPr="001A52EC">
            <w:rPr>
              <w:sz w:val="22"/>
              <w:lang w:val="fr-FR"/>
            </w:rPr>
            <w:t>.</w:t>
          </w:r>
          <w:proofErr w:type="gramEnd"/>
          <w:r w:rsidRPr="001A52EC">
            <w:rPr>
              <w:rFonts w:hint="eastAsia"/>
              <w:sz w:val="22"/>
              <w:lang w:val="fr-FR"/>
            </w:rPr>
            <w:br/>
            <w:t>PR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6497F" w:rsidRPr="00D816E4" w:rsidRDefault="0076497F" w:rsidP="003C115C">
          <w:pPr>
            <w:rPr>
              <w:sz w:val="22"/>
            </w:rPr>
          </w:pPr>
          <w:r w:rsidRPr="00D816E4">
            <w:rPr>
              <w:sz w:val="22"/>
            </w:rPr>
            <w:t>Tel: +</w:t>
          </w:r>
          <w:r w:rsidRPr="00D816E4">
            <w:rPr>
              <w:rFonts w:hint="eastAsia"/>
              <w:sz w:val="22"/>
            </w:rPr>
            <w:t>86 755 28786346</w:t>
          </w:r>
          <w:r w:rsidRPr="00D816E4">
            <w:rPr>
              <w:rFonts w:hint="eastAsia"/>
              <w:sz w:val="22"/>
            </w:rPr>
            <w:br/>
          </w:r>
          <w:r w:rsidRPr="00D816E4">
            <w:rPr>
              <w:sz w:val="22"/>
            </w:rPr>
            <w:t>Fax:</w:t>
          </w:r>
          <w:r w:rsidRPr="00D816E4">
            <w:rPr>
              <w:rFonts w:hint="eastAsia"/>
              <w:sz w:val="22"/>
            </w:rPr>
            <w:t>+86 755 28789166</w:t>
          </w:r>
          <w:r w:rsidRPr="00D816E4">
            <w:rPr>
              <w:rFonts w:hint="eastAsia"/>
              <w:sz w:val="22"/>
            </w:rPr>
            <w:br/>
          </w:r>
          <w:r w:rsidRPr="00D816E4">
            <w:rPr>
              <w:sz w:val="22"/>
            </w:rPr>
            <w:t xml:space="preserve">Email: </w:t>
          </w:r>
          <w:hyperlink r:id="rId1" w:history="1">
            <w:r w:rsidRPr="00D816E4">
              <w:rPr>
                <w:rStyle w:val="Hyperlink"/>
                <w:rFonts w:hint="eastAsia"/>
                <w:sz w:val="22"/>
              </w:rPr>
              <w:t>noah@huawei.com</w:t>
            </w:r>
          </w:hyperlink>
          <w:r w:rsidRPr="00D816E4">
            <w:rPr>
              <w:sz w:val="22"/>
            </w:rPr>
            <w:t xml:space="preserve"> </w:t>
          </w:r>
        </w:p>
      </w:tc>
    </w:tr>
    <w:bookmarkEnd w:id="3"/>
    <w:bookmarkEnd w:id="4"/>
  </w:tbl>
  <w:p w:rsidR="00E108A8" w:rsidRPr="00981DCE" w:rsidRDefault="00E108A8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EC5" w:rsidRDefault="00155EC5">
      <w:r>
        <w:separator/>
      </w:r>
    </w:p>
  </w:footnote>
  <w:footnote w:type="continuationSeparator" w:id="0">
    <w:p w:rsidR="00155EC5" w:rsidRDefault="00155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8A8" w:rsidRPr="00981DCE" w:rsidRDefault="00E108A8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8227E">
      <w:rPr>
        <w:noProof/>
      </w:rPr>
      <w:t>2</w:t>
    </w:r>
    <w:r w:rsidRPr="00981DCE">
      <w:fldChar w:fldCharType="end"/>
    </w:r>
    <w:r w:rsidRPr="00981DCE">
      <w:t xml:space="preserve"> -</w:t>
    </w:r>
  </w:p>
  <w:p w:rsidR="00E108A8" w:rsidRPr="00865523" w:rsidRDefault="0088227E" w:rsidP="006C499C">
    <w:pPr>
      <w:pStyle w:val="Header"/>
      <w:rPr>
        <w:rFonts w:eastAsia="Malgun Gothic" w:hint="eastAsia"/>
        <w:lang w:eastAsia="ko-KR"/>
      </w:rPr>
    </w:pPr>
    <w:r>
      <w:rPr>
        <w:rFonts w:eastAsia="Malgun Gothic"/>
        <w:lang w:eastAsia="ko-KR"/>
      </w:rPr>
      <w:t>TD-44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EB4ADD"/>
    <w:multiLevelType w:val="hybridMultilevel"/>
    <w:tmpl w:val="68A8671A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2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">
    <w:nsid w:val="33E91E7F"/>
    <w:multiLevelType w:val="hybridMultilevel"/>
    <w:tmpl w:val="2BA23D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589C17C0"/>
    <w:multiLevelType w:val="hybridMultilevel"/>
    <w:tmpl w:val="7ADAA24C"/>
    <w:lvl w:ilvl="0" w:tplc="328CC0F0">
      <w:start w:val="2"/>
      <w:numFmt w:val="decimal"/>
      <w:lvlText w:val="%1."/>
      <w:lvlJc w:val="left"/>
      <w:pPr>
        <w:tabs>
          <w:tab w:val="num" w:pos="800"/>
        </w:tabs>
        <w:ind w:left="800" w:hanging="80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6">
    <w:nsid w:val="72A26E43"/>
    <w:multiLevelType w:val="hybridMultilevel"/>
    <w:tmpl w:val="9B0C8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1DD5"/>
    <w:rsid w:val="00006283"/>
    <w:rsid w:val="0000775D"/>
    <w:rsid w:val="00010C74"/>
    <w:rsid w:val="00011245"/>
    <w:rsid w:val="000223D2"/>
    <w:rsid w:val="0005364C"/>
    <w:rsid w:val="000546E5"/>
    <w:rsid w:val="000552CB"/>
    <w:rsid w:val="00061600"/>
    <w:rsid w:val="00066D27"/>
    <w:rsid w:val="00076765"/>
    <w:rsid w:val="000807B0"/>
    <w:rsid w:val="000831D1"/>
    <w:rsid w:val="00084049"/>
    <w:rsid w:val="000A4CE3"/>
    <w:rsid w:val="000B1801"/>
    <w:rsid w:val="000B2D2F"/>
    <w:rsid w:val="000C46B6"/>
    <w:rsid w:val="000C685E"/>
    <w:rsid w:val="000C7801"/>
    <w:rsid w:val="000D1D09"/>
    <w:rsid w:val="00113862"/>
    <w:rsid w:val="00124F08"/>
    <w:rsid w:val="00126F0D"/>
    <w:rsid w:val="00140C5A"/>
    <w:rsid w:val="00143C61"/>
    <w:rsid w:val="00155EC5"/>
    <w:rsid w:val="00156927"/>
    <w:rsid w:val="00166D3D"/>
    <w:rsid w:val="00175B2E"/>
    <w:rsid w:val="001850B2"/>
    <w:rsid w:val="001946E6"/>
    <w:rsid w:val="001A4F9E"/>
    <w:rsid w:val="001A52EC"/>
    <w:rsid w:val="001B00DE"/>
    <w:rsid w:val="001B2988"/>
    <w:rsid w:val="001B5762"/>
    <w:rsid w:val="001B5C66"/>
    <w:rsid w:val="001B6FF4"/>
    <w:rsid w:val="001C06C2"/>
    <w:rsid w:val="001C29EA"/>
    <w:rsid w:val="001D15B2"/>
    <w:rsid w:val="001D5C93"/>
    <w:rsid w:val="001E221F"/>
    <w:rsid w:val="001F2ED4"/>
    <w:rsid w:val="002322AC"/>
    <w:rsid w:val="00232588"/>
    <w:rsid w:val="002351A8"/>
    <w:rsid w:val="002440D2"/>
    <w:rsid w:val="00252B2D"/>
    <w:rsid w:val="0025749D"/>
    <w:rsid w:val="00264490"/>
    <w:rsid w:val="002674DE"/>
    <w:rsid w:val="00274911"/>
    <w:rsid w:val="00280DC3"/>
    <w:rsid w:val="0029010A"/>
    <w:rsid w:val="002903E9"/>
    <w:rsid w:val="0029372A"/>
    <w:rsid w:val="00295505"/>
    <w:rsid w:val="002A2578"/>
    <w:rsid w:val="002B0334"/>
    <w:rsid w:val="002B3B75"/>
    <w:rsid w:val="002D1512"/>
    <w:rsid w:val="002E33CD"/>
    <w:rsid w:val="002F3CFD"/>
    <w:rsid w:val="002F4BE1"/>
    <w:rsid w:val="002F726F"/>
    <w:rsid w:val="003006E7"/>
    <w:rsid w:val="0030694B"/>
    <w:rsid w:val="00307E09"/>
    <w:rsid w:val="003134ED"/>
    <w:rsid w:val="003214F4"/>
    <w:rsid w:val="00343AA9"/>
    <w:rsid w:val="00361E1C"/>
    <w:rsid w:val="00373792"/>
    <w:rsid w:val="00376BD7"/>
    <w:rsid w:val="00385C43"/>
    <w:rsid w:val="00396261"/>
    <w:rsid w:val="003A01AB"/>
    <w:rsid w:val="003B19E5"/>
    <w:rsid w:val="003B25EE"/>
    <w:rsid w:val="003C115C"/>
    <w:rsid w:val="003C6BE4"/>
    <w:rsid w:val="003D171C"/>
    <w:rsid w:val="003E4205"/>
    <w:rsid w:val="003E560B"/>
    <w:rsid w:val="003F1E1E"/>
    <w:rsid w:val="00402021"/>
    <w:rsid w:val="004174CE"/>
    <w:rsid w:val="00445448"/>
    <w:rsid w:val="00455043"/>
    <w:rsid w:val="00464594"/>
    <w:rsid w:val="00464ABC"/>
    <w:rsid w:val="0047162B"/>
    <w:rsid w:val="00480A6C"/>
    <w:rsid w:val="0048447A"/>
    <w:rsid w:val="00485A7D"/>
    <w:rsid w:val="00490FE8"/>
    <w:rsid w:val="004A6757"/>
    <w:rsid w:val="004A7473"/>
    <w:rsid w:val="004C1D9E"/>
    <w:rsid w:val="004E480E"/>
    <w:rsid w:val="00503035"/>
    <w:rsid w:val="00527CC0"/>
    <w:rsid w:val="00532AF2"/>
    <w:rsid w:val="0053378A"/>
    <w:rsid w:val="00545844"/>
    <w:rsid w:val="005503B2"/>
    <w:rsid w:val="00561ADC"/>
    <w:rsid w:val="00575041"/>
    <w:rsid w:val="00583F77"/>
    <w:rsid w:val="00586D64"/>
    <w:rsid w:val="00594C65"/>
    <w:rsid w:val="005A050D"/>
    <w:rsid w:val="005A22DE"/>
    <w:rsid w:val="005C3E73"/>
    <w:rsid w:val="005D1F9E"/>
    <w:rsid w:val="005D296B"/>
    <w:rsid w:val="005D6E4B"/>
    <w:rsid w:val="005E1A98"/>
    <w:rsid w:val="005E47F6"/>
    <w:rsid w:val="005E74DB"/>
    <w:rsid w:val="00600AC4"/>
    <w:rsid w:val="00600F48"/>
    <w:rsid w:val="0060426E"/>
    <w:rsid w:val="00606483"/>
    <w:rsid w:val="00611645"/>
    <w:rsid w:val="00613F78"/>
    <w:rsid w:val="00626361"/>
    <w:rsid w:val="00641F02"/>
    <w:rsid w:val="0065021A"/>
    <w:rsid w:val="0065752D"/>
    <w:rsid w:val="00683937"/>
    <w:rsid w:val="006976CE"/>
    <w:rsid w:val="006C2568"/>
    <w:rsid w:val="006C499C"/>
    <w:rsid w:val="006C7A56"/>
    <w:rsid w:val="006E1E06"/>
    <w:rsid w:val="006F3EE7"/>
    <w:rsid w:val="007020E8"/>
    <w:rsid w:val="007029C3"/>
    <w:rsid w:val="00716C16"/>
    <w:rsid w:val="00721D43"/>
    <w:rsid w:val="00725A25"/>
    <w:rsid w:val="00735898"/>
    <w:rsid w:val="00735D4C"/>
    <w:rsid w:val="00737343"/>
    <w:rsid w:val="007478EF"/>
    <w:rsid w:val="007553E1"/>
    <w:rsid w:val="00756DE7"/>
    <w:rsid w:val="00757C46"/>
    <w:rsid w:val="0076497F"/>
    <w:rsid w:val="00767031"/>
    <w:rsid w:val="007764B4"/>
    <w:rsid w:val="007773BB"/>
    <w:rsid w:val="00784C75"/>
    <w:rsid w:val="00791FAC"/>
    <w:rsid w:val="00796E9E"/>
    <w:rsid w:val="00797036"/>
    <w:rsid w:val="007A16C5"/>
    <w:rsid w:val="007A4237"/>
    <w:rsid w:val="007B0E6C"/>
    <w:rsid w:val="007B5837"/>
    <w:rsid w:val="007C1A35"/>
    <w:rsid w:val="007C2C1E"/>
    <w:rsid w:val="007E29D3"/>
    <w:rsid w:val="007E4005"/>
    <w:rsid w:val="007E5939"/>
    <w:rsid w:val="00806703"/>
    <w:rsid w:val="00832D2C"/>
    <w:rsid w:val="008362F4"/>
    <w:rsid w:val="008409CB"/>
    <w:rsid w:val="008411B3"/>
    <w:rsid w:val="008418B7"/>
    <w:rsid w:val="00850909"/>
    <w:rsid w:val="008539E5"/>
    <w:rsid w:val="00865523"/>
    <w:rsid w:val="00873913"/>
    <w:rsid w:val="008764AB"/>
    <w:rsid w:val="00876ECB"/>
    <w:rsid w:val="0088227E"/>
    <w:rsid w:val="0088245C"/>
    <w:rsid w:val="008858F6"/>
    <w:rsid w:val="008A0B06"/>
    <w:rsid w:val="008B72EC"/>
    <w:rsid w:val="008C6DAF"/>
    <w:rsid w:val="008D4952"/>
    <w:rsid w:val="008D7603"/>
    <w:rsid w:val="008E66FD"/>
    <w:rsid w:val="008F3C37"/>
    <w:rsid w:val="00902BBE"/>
    <w:rsid w:val="00907F14"/>
    <w:rsid w:val="009209AB"/>
    <w:rsid w:val="009211F2"/>
    <w:rsid w:val="00931B4E"/>
    <w:rsid w:val="009406C7"/>
    <w:rsid w:val="009502EF"/>
    <w:rsid w:val="0095105B"/>
    <w:rsid w:val="00992967"/>
    <w:rsid w:val="00996286"/>
    <w:rsid w:val="009A0243"/>
    <w:rsid w:val="009B41FA"/>
    <w:rsid w:val="009B4F17"/>
    <w:rsid w:val="009B654B"/>
    <w:rsid w:val="009C33C1"/>
    <w:rsid w:val="009C6893"/>
    <w:rsid w:val="009D37C7"/>
    <w:rsid w:val="009D3F52"/>
    <w:rsid w:val="009D70FB"/>
    <w:rsid w:val="009D73E3"/>
    <w:rsid w:val="009E26AE"/>
    <w:rsid w:val="009F602C"/>
    <w:rsid w:val="00A26919"/>
    <w:rsid w:val="00A27032"/>
    <w:rsid w:val="00A31EC9"/>
    <w:rsid w:val="00A55251"/>
    <w:rsid w:val="00A5529E"/>
    <w:rsid w:val="00A573F9"/>
    <w:rsid w:val="00A613A1"/>
    <w:rsid w:val="00A6164D"/>
    <w:rsid w:val="00A6444C"/>
    <w:rsid w:val="00A758F4"/>
    <w:rsid w:val="00A802B3"/>
    <w:rsid w:val="00A816C0"/>
    <w:rsid w:val="00A84085"/>
    <w:rsid w:val="00A909B0"/>
    <w:rsid w:val="00A925EC"/>
    <w:rsid w:val="00A97D1B"/>
    <w:rsid w:val="00AA1BDC"/>
    <w:rsid w:val="00AA4A11"/>
    <w:rsid w:val="00AB412B"/>
    <w:rsid w:val="00AB56FC"/>
    <w:rsid w:val="00AD4DC8"/>
    <w:rsid w:val="00AE0F9F"/>
    <w:rsid w:val="00AE3D83"/>
    <w:rsid w:val="00AF7B0E"/>
    <w:rsid w:val="00B11246"/>
    <w:rsid w:val="00B11EDA"/>
    <w:rsid w:val="00B155C1"/>
    <w:rsid w:val="00B231E7"/>
    <w:rsid w:val="00B27C75"/>
    <w:rsid w:val="00B36FB8"/>
    <w:rsid w:val="00B459DF"/>
    <w:rsid w:val="00B61B7A"/>
    <w:rsid w:val="00B6570F"/>
    <w:rsid w:val="00B80E1A"/>
    <w:rsid w:val="00B83877"/>
    <w:rsid w:val="00B866D4"/>
    <w:rsid w:val="00B97DD4"/>
    <w:rsid w:val="00BA26BC"/>
    <w:rsid w:val="00BB64DC"/>
    <w:rsid w:val="00BB6DA8"/>
    <w:rsid w:val="00BB6DAB"/>
    <w:rsid w:val="00BD148B"/>
    <w:rsid w:val="00BD1C92"/>
    <w:rsid w:val="00C307A0"/>
    <w:rsid w:val="00C30988"/>
    <w:rsid w:val="00C3110A"/>
    <w:rsid w:val="00C33B77"/>
    <w:rsid w:val="00C343B1"/>
    <w:rsid w:val="00C52552"/>
    <w:rsid w:val="00C528C7"/>
    <w:rsid w:val="00C54C02"/>
    <w:rsid w:val="00C643A0"/>
    <w:rsid w:val="00C704B3"/>
    <w:rsid w:val="00C72CD0"/>
    <w:rsid w:val="00C7483D"/>
    <w:rsid w:val="00C74D67"/>
    <w:rsid w:val="00C767B5"/>
    <w:rsid w:val="00C77FF6"/>
    <w:rsid w:val="00C81570"/>
    <w:rsid w:val="00C8685F"/>
    <w:rsid w:val="00CA2C5F"/>
    <w:rsid w:val="00CB129A"/>
    <w:rsid w:val="00CB1FDE"/>
    <w:rsid w:val="00CC5256"/>
    <w:rsid w:val="00CD4C3E"/>
    <w:rsid w:val="00CE2DA7"/>
    <w:rsid w:val="00CF04FF"/>
    <w:rsid w:val="00D00FA6"/>
    <w:rsid w:val="00D0565D"/>
    <w:rsid w:val="00D5078B"/>
    <w:rsid w:val="00D55A70"/>
    <w:rsid w:val="00D62586"/>
    <w:rsid w:val="00D74BED"/>
    <w:rsid w:val="00D774B8"/>
    <w:rsid w:val="00D85627"/>
    <w:rsid w:val="00D906D6"/>
    <w:rsid w:val="00D93B1E"/>
    <w:rsid w:val="00D93FD7"/>
    <w:rsid w:val="00D93FE4"/>
    <w:rsid w:val="00D9447F"/>
    <w:rsid w:val="00DA3DE3"/>
    <w:rsid w:val="00DB3749"/>
    <w:rsid w:val="00DD4ADF"/>
    <w:rsid w:val="00DE1221"/>
    <w:rsid w:val="00DF12CE"/>
    <w:rsid w:val="00E034CF"/>
    <w:rsid w:val="00E108A8"/>
    <w:rsid w:val="00E222EB"/>
    <w:rsid w:val="00E25335"/>
    <w:rsid w:val="00E42B1B"/>
    <w:rsid w:val="00E46D8C"/>
    <w:rsid w:val="00E547BD"/>
    <w:rsid w:val="00E84C32"/>
    <w:rsid w:val="00E8672E"/>
    <w:rsid w:val="00E915C5"/>
    <w:rsid w:val="00EA3963"/>
    <w:rsid w:val="00EB58E0"/>
    <w:rsid w:val="00ED456C"/>
    <w:rsid w:val="00EE1E60"/>
    <w:rsid w:val="00EF34F0"/>
    <w:rsid w:val="00EF518F"/>
    <w:rsid w:val="00EF619B"/>
    <w:rsid w:val="00EF648C"/>
    <w:rsid w:val="00EF7794"/>
    <w:rsid w:val="00F067CC"/>
    <w:rsid w:val="00F2760C"/>
    <w:rsid w:val="00F27ADE"/>
    <w:rsid w:val="00F3293C"/>
    <w:rsid w:val="00F36548"/>
    <w:rsid w:val="00F50D17"/>
    <w:rsid w:val="00F63639"/>
    <w:rsid w:val="00F655A3"/>
    <w:rsid w:val="00F661FF"/>
    <w:rsid w:val="00F77C95"/>
    <w:rsid w:val="00F87DFF"/>
    <w:rsid w:val="00F93DB6"/>
    <w:rsid w:val="00F966A7"/>
    <w:rsid w:val="00FA4A3B"/>
    <w:rsid w:val="00FB0D81"/>
    <w:rsid w:val="00FB347B"/>
    <w:rsid w:val="00FC7211"/>
    <w:rsid w:val="00FE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42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464ABC"/>
    <w:rPr>
      <w:color w:val="0000FF"/>
      <w:u w:val="single"/>
    </w:rPr>
  </w:style>
  <w:style w:type="paragraph" w:customStyle="1" w:styleId="CharChar">
    <w:name w:val=" Char Char"/>
    <w:basedOn w:val="Normal"/>
    <w:semiHidden/>
    <w:rsid w:val="00A816C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Strong">
    <w:name w:val="Strong"/>
    <w:qFormat/>
    <w:rsid w:val="00FE67C9"/>
    <w:rPr>
      <w:b/>
      <w:bCs/>
    </w:rPr>
  </w:style>
  <w:style w:type="paragraph" w:styleId="BalloonText">
    <w:name w:val="Balloon Text"/>
    <w:basedOn w:val="Normal"/>
    <w:semiHidden/>
    <w:rsid w:val="00232588"/>
    <w:rPr>
      <w:rFonts w:ascii="Arial" w:eastAsia="MS Gothic" w:hAnsi="Arial"/>
      <w:sz w:val="18"/>
      <w:szCs w:val="18"/>
    </w:rPr>
  </w:style>
  <w:style w:type="character" w:styleId="FollowedHyperlink">
    <w:name w:val="FollowedHyperlink"/>
    <w:uiPriority w:val="99"/>
    <w:rsid w:val="0053378A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locked/>
    <w:rsid w:val="0053378A"/>
    <w:rPr>
      <w:b/>
      <w:sz w:val="24"/>
      <w:lang w:val="en-GB" w:eastAsia="en-US"/>
    </w:rPr>
  </w:style>
  <w:style w:type="character" w:customStyle="1" w:styleId="HeaderChar">
    <w:name w:val="Header Char"/>
    <w:link w:val="Header"/>
    <w:locked/>
    <w:rsid w:val="0053378A"/>
    <w:rPr>
      <w:sz w:val="18"/>
      <w:lang w:val="en-GB" w:eastAsia="en-US"/>
    </w:rPr>
  </w:style>
  <w:style w:type="character" w:customStyle="1" w:styleId="FooterChar">
    <w:name w:val="Footer Char"/>
    <w:link w:val="Footer"/>
    <w:locked/>
    <w:rsid w:val="0053378A"/>
    <w:rPr>
      <w:caps/>
      <w:noProof/>
      <w:sz w:val="16"/>
      <w:lang w:val="en-GB" w:eastAsia="en-US"/>
    </w:rPr>
  </w:style>
  <w:style w:type="character" w:customStyle="1" w:styleId="TitleChar">
    <w:name w:val="Title Char"/>
    <w:link w:val="Title"/>
    <w:uiPriority w:val="10"/>
    <w:locked/>
    <w:rsid w:val="0053378A"/>
    <w:rPr>
      <w:rFonts w:ascii="Arial" w:eastAsia="MS Gothic" w:hAnsi="Arial"/>
      <w:sz w:val="32"/>
      <w:szCs w:val="32"/>
      <w:lang w:eastAsia="zh-CN"/>
    </w:rPr>
  </w:style>
  <w:style w:type="paragraph" w:styleId="Title">
    <w:name w:val="Title"/>
    <w:basedOn w:val="Normal"/>
    <w:link w:val="TitleChar"/>
    <w:uiPriority w:val="10"/>
    <w:qFormat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MS Gothic" w:hAnsi="Arial"/>
      <w:sz w:val="32"/>
      <w:szCs w:val="32"/>
      <w:lang w:val="en-US" w:eastAsia="zh-CN"/>
    </w:rPr>
  </w:style>
  <w:style w:type="character" w:customStyle="1" w:styleId="Char1">
    <w:name w:val="제목 Char1"/>
    <w:link w:val="Title"/>
    <w:rsid w:val="0053378A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CharChar4CharCharCharCharCharCharCharCharCharCharCharCharCharCharCharChar">
    <w:name w:val="Char Char4 (文字) (文字) Char Char Char (文字) (文字) Char Char Char (文字) (文字) Char Char Char (文字) (文字) Char Char Char Char Char Char Char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 w:line="360" w:lineRule="atLeast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1CharCharCharCharCharCharChar">
    <w:name w:val="Char Char1 Char Char Char Char Char Char Char (文字) (文字)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1CharChar1Char">
    <w:name w:val="Char1 Char Char1 Char"/>
    <w:basedOn w:val="Normal"/>
    <w:rsid w:val="0053378A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0">
    <w:name w:val="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paragraph" w:customStyle="1" w:styleId="CharCharCharCharChar">
    <w:name w:val="Char Char Char 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har">
    <w:name w:val="머리글 Char"/>
    <w:locked/>
    <w:rsid w:val="0053378A"/>
    <w:rPr>
      <w:sz w:val="24"/>
      <w:szCs w:val="24"/>
      <w:lang w:eastAsia="zh-CN"/>
    </w:rPr>
  </w:style>
  <w:style w:type="character" w:customStyle="1" w:styleId="Char0">
    <w:name w:val="바닥글 Char"/>
    <w:locked/>
    <w:rsid w:val="0053378A"/>
    <w:rPr>
      <w:sz w:val="24"/>
      <w:szCs w:val="24"/>
      <w:lang w:eastAsia="zh-CN"/>
    </w:rPr>
  </w:style>
  <w:style w:type="table" w:customStyle="1" w:styleId="a">
    <w:name w:val="表 (格子)"/>
    <w:basedOn w:val="TableNormal"/>
    <w:rsid w:val="0053378A"/>
    <w:rPr>
      <w:rFonts w:ascii="Century" w:hAnsi="Centur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목록 단락1"/>
    <w:basedOn w:val="Normal"/>
    <w:uiPriority w:val="34"/>
    <w:qFormat/>
    <w:rsid w:val="004A747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42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464ABC"/>
    <w:rPr>
      <w:color w:val="0000FF"/>
      <w:u w:val="single"/>
    </w:rPr>
  </w:style>
  <w:style w:type="paragraph" w:customStyle="1" w:styleId="CharChar">
    <w:name w:val=" Char Char"/>
    <w:basedOn w:val="Normal"/>
    <w:semiHidden/>
    <w:rsid w:val="00A816C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Strong">
    <w:name w:val="Strong"/>
    <w:qFormat/>
    <w:rsid w:val="00FE67C9"/>
    <w:rPr>
      <w:b/>
      <w:bCs/>
    </w:rPr>
  </w:style>
  <w:style w:type="paragraph" w:styleId="BalloonText">
    <w:name w:val="Balloon Text"/>
    <w:basedOn w:val="Normal"/>
    <w:semiHidden/>
    <w:rsid w:val="00232588"/>
    <w:rPr>
      <w:rFonts w:ascii="Arial" w:eastAsia="MS Gothic" w:hAnsi="Arial"/>
      <w:sz w:val="18"/>
      <w:szCs w:val="18"/>
    </w:rPr>
  </w:style>
  <w:style w:type="character" w:styleId="FollowedHyperlink">
    <w:name w:val="FollowedHyperlink"/>
    <w:uiPriority w:val="99"/>
    <w:rsid w:val="0053378A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locked/>
    <w:rsid w:val="0053378A"/>
    <w:rPr>
      <w:b/>
      <w:sz w:val="24"/>
      <w:lang w:val="en-GB" w:eastAsia="en-US"/>
    </w:rPr>
  </w:style>
  <w:style w:type="character" w:customStyle="1" w:styleId="HeaderChar">
    <w:name w:val="Header Char"/>
    <w:link w:val="Header"/>
    <w:locked/>
    <w:rsid w:val="0053378A"/>
    <w:rPr>
      <w:sz w:val="18"/>
      <w:lang w:val="en-GB" w:eastAsia="en-US"/>
    </w:rPr>
  </w:style>
  <w:style w:type="character" w:customStyle="1" w:styleId="FooterChar">
    <w:name w:val="Footer Char"/>
    <w:link w:val="Footer"/>
    <w:locked/>
    <w:rsid w:val="0053378A"/>
    <w:rPr>
      <w:caps/>
      <w:noProof/>
      <w:sz w:val="16"/>
      <w:lang w:val="en-GB" w:eastAsia="en-US"/>
    </w:rPr>
  </w:style>
  <w:style w:type="character" w:customStyle="1" w:styleId="TitleChar">
    <w:name w:val="Title Char"/>
    <w:link w:val="Title"/>
    <w:uiPriority w:val="10"/>
    <w:locked/>
    <w:rsid w:val="0053378A"/>
    <w:rPr>
      <w:rFonts w:ascii="Arial" w:eastAsia="MS Gothic" w:hAnsi="Arial"/>
      <w:sz w:val="32"/>
      <w:szCs w:val="32"/>
      <w:lang w:eastAsia="zh-CN"/>
    </w:rPr>
  </w:style>
  <w:style w:type="paragraph" w:styleId="Title">
    <w:name w:val="Title"/>
    <w:basedOn w:val="Normal"/>
    <w:link w:val="TitleChar"/>
    <w:uiPriority w:val="10"/>
    <w:qFormat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MS Gothic" w:hAnsi="Arial"/>
      <w:sz w:val="32"/>
      <w:szCs w:val="32"/>
      <w:lang w:val="en-US" w:eastAsia="zh-CN"/>
    </w:rPr>
  </w:style>
  <w:style w:type="character" w:customStyle="1" w:styleId="Char1">
    <w:name w:val="제목 Char1"/>
    <w:link w:val="Title"/>
    <w:rsid w:val="0053378A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paragraph" w:customStyle="1" w:styleId="CharChar4CharCharCharCharCharCharCharCharCharCharCharCharCharCharCharChar">
    <w:name w:val="Char Char4 (文字) (文字) Char Char Char (文字) (文字) Char Char Char (文字) (文字) Char Char Char (文字) (文字) Char Char Char Char Char Char Char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 w:line="360" w:lineRule="atLeast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Char1CharCharCharCharCharCharChar">
    <w:name w:val="Char Char1 Char Char Char Char Char Char Char (文字) (文字)"/>
    <w:basedOn w:val="Normal"/>
    <w:autoRedefine/>
    <w:rsid w:val="0053378A"/>
    <w:pPr>
      <w:keepNext/>
      <w:keepLines/>
      <w:pageBreakBefore/>
      <w:widowControl w:val="0"/>
      <w:tabs>
        <w:tab w:val="clear" w:pos="794"/>
        <w:tab w:val="clear" w:pos="1191"/>
        <w:tab w:val="clear" w:pos="1588"/>
        <w:tab w:val="clear" w:pos="1985"/>
        <w:tab w:val="num" w:pos="855"/>
      </w:tabs>
      <w:overflowPunct/>
      <w:autoSpaceDE/>
      <w:autoSpaceDN/>
      <w:adjustRightInd/>
      <w:spacing w:before="0"/>
      <w:ind w:left="855" w:hanging="435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paragraph" w:customStyle="1" w:styleId="Char1CharChar1Char">
    <w:name w:val="Char1 Char Char1 Char"/>
    <w:basedOn w:val="Normal"/>
    <w:rsid w:val="0053378A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0">
    <w:name w:val="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paragraph" w:customStyle="1" w:styleId="CharCharCharCharChar">
    <w:name w:val="Char Char Char Char Char"/>
    <w:basedOn w:val="Normal"/>
    <w:semiHidden/>
    <w:rsid w:val="0053378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har">
    <w:name w:val="머리글 Char"/>
    <w:locked/>
    <w:rsid w:val="0053378A"/>
    <w:rPr>
      <w:sz w:val="24"/>
      <w:szCs w:val="24"/>
      <w:lang w:eastAsia="zh-CN"/>
    </w:rPr>
  </w:style>
  <w:style w:type="character" w:customStyle="1" w:styleId="Char0">
    <w:name w:val="바닥글 Char"/>
    <w:locked/>
    <w:rsid w:val="0053378A"/>
    <w:rPr>
      <w:sz w:val="24"/>
      <w:szCs w:val="24"/>
      <w:lang w:eastAsia="zh-CN"/>
    </w:rPr>
  </w:style>
  <w:style w:type="table" w:customStyle="1" w:styleId="a">
    <w:name w:val="表 (格子)"/>
    <w:basedOn w:val="TableNormal"/>
    <w:rsid w:val="0053378A"/>
    <w:rPr>
      <w:rFonts w:ascii="Century" w:hAnsi="Centur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목록 단락1"/>
    <w:basedOn w:val="Normal"/>
    <w:uiPriority w:val="34"/>
    <w:qFormat/>
    <w:rsid w:val="004A747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6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oning@sttri.com.cn" TargetMode="External"/><Relationship Id="rId13" Type="http://schemas.openxmlformats.org/officeDocument/2006/relationships/hyperlink" Target="mailto:tommy@huawei.com" TargetMode="External"/><Relationship Id="rId18" Type="http://schemas.openxmlformats.org/officeDocument/2006/relationships/hyperlink" Target="mailto:Christian.Groves@nteczone.com" TargetMode="External"/><Relationship Id="rId26" Type="http://schemas.openxmlformats.org/officeDocument/2006/relationships/hyperlink" Target="mailto:jiyim@etri.re.kr" TargetMode="External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mailto:stephen.botzko@gmail.com" TargetMode="External"/><Relationship Id="rId34" Type="http://schemas.openxmlformats.org/officeDocument/2006/relationships/hyperlink" Target="mailto:SPennock@qnx.com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noah@huawei.com" TargetMode="External"/><Relationship Id="rId17" Type="http://schemas.openxmlformats.org/officeDocument/2006/relationships/hyperlink" Target="mailto:shjeong@hufs.ac.kr" TargetMode="External"/><Relationship Id="rId25" Type="http://schemas.openxmlformats.org/officeDocument/2006/relationships/hyperlink" Target="mailto:takashima.youichi@lab.ntt.co.jp" TargetMode="External"/><Relationship Id="rId33" Type="http://schemas.openxmlformats.org/officeDocument/2006/relationships/hyperlink" Target="mailto:whyun@etri.re.kr" TargetMode="External"/><Relationship Id="rId38" Type="http://schemas.openxmlformats.org/officeDocument/2006/relationships/hyperlink" Target="mailto:alex@vidy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okubo@aoni.waseda.jp" TargetMode="External"/><Relationship Id="rId20" Type="http://schemas.openxmlformats.org/officeDocument/2006/relationships/hyperlink" Target="mailto:coverdale@sympatico.ca" TargetMode="External"/><Relationship Id="rId29" Type="http://schemas.openxmlformats.org/officeDocument/2006/relationships/hyperlink" Target="mailto:mark.duckworth@polycom.co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linyangbo@huawei.com" TargetMode="External"/><Relationship Id="rId24" Type="http://schemas.openxmlformats.org/officeDocument/2006/relationships/hyperlink" Target="mailto:yhc@etri.re.kr" TargetMode="External"/><Relationship Id="rId32" Type="http://schemas.openxmlformats.org/officeDocument/2006/relationships/hyperlink" Target="mailto:iychong@hufs.ac.kr" TargetMode="External"/><Relationship Id="rId37" Type="http://schemas.openxmlformats.org/officeDocument/2006/relationships/hyperlink" Target="mailto:hpark@etri.re.kr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zhangyx@sttri.com.cn" TargetMode="External"/><Relationship Id="rId23" Type="http://schemas.openxmlformats.org/officeDocument/2006/relationships/hyperlink" Target="mailto:juns@etri.re.kr" TargetMode="External"/><Relationship Id="rId28" Type="http://schemas.openxmlformats.org/officeDocument/2006/relationships/hyperlink" Target="mailto:swjung@etri.re.kr" TargetMode="External"/><Relationship Id="rId36" Type="http://schemas.openxmlformats.org/officeDocument/2006/relationships/hyperlink" Target="mailto:jfenn@rim.com" TargetMode="External"/><Relationship Id="rId10" Type="http://schemas.openxmlformats.org/officeDocument/2006/relationships/hyperlink" Target="mailto:liangdg@sttri.com.cn" TargetMode="External"/><Relationship Id="rId19" Type="http://schemas.openxmlformats.org/officeDocument/2006/relationships/hyperlink" Target="mailto:zhangchuxiong@huawei.com" TargetMode="External"/><Relationship Id="rId31" Type="http://schemas.openxmlformats.org/officeDocument/2006/relationships/hyperlink" Target="mailto:kjkoo@etri.re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ulej@packetizer.com" TargetMode="External"/><Relationship Id="rId14" Type="http://schemas.openxmlformats.org/officeDocument/2006/relationships/hyperlink" Target="mailto:ye.xiaoyang@zte.com.cn" TargetMode="External"/><Relationship Id="rId22" Type="http://schemas.openxmlformats.org/officeDocument/2006/relationships/hyperlink" Target="mailto:albrecht.schwarz@alcatel-lucent.com" TargetMode="External"/><Relationship Id="rId27" Type="http://schemas.openxmlformats.org/officeDocument/2006/relationships/hyperlink" Target="mailto:khj@etri.re.kr" TargetMode="External"/><Relationship Id="rId30" Type="http://schemas.openxmlformats.org/officeDocument/2006/relationships/hyperlink" Target="mailto:mary.barnes@polycom.com" TargetMode="External"/><Relationship Id="rId35" Type="http://schemas.openxmlformats.org/officeDocument/2006/relationships/hyperlink" Target="mailto:Arturo.Martin-de-Nicolas@ericsso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noah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RAPPORTEUR MEETING OF QUESTION 12</vt:lpstr>
      <vt:lpstr>RAPPORTEUR MEETING OF QUESTION 12</vt:lpstr>
      <vt:lpstr>RAPPORTEUR MEETING OF QUESTION 12</vt:lpstr>
    </vt:vector>
  </TitlesOfParts>
  <Company/>
  <LinksUpToDate>false</LinksUpToDate>
  <CharactersWithSpaces>3389</CharactersWithSpaces>
  <SharedDoc>false</SharedDoc>
  <HyperlinkBase/>
  <HLinks>
    <vt:vector size="192" baseType="variant">
      <vt:variant>
        <vt:i4>7798848</vt:i4>
      </vt:variant>
      <vt:variant>
        <vt:i4>90</vt:i4>
      </vt:variant>
      <vt:variant>
        <vt:i4>0</vt:i4>
      </vt:variant>
      <vt:variant>
        <vt:i4>5</vt:i4>
      </vt:variant>
      <vt:variant>
        <vt:lpwstr>mailto:alex@vidyo.com</vt:lpwstr>
      </vt:variant>
      <vt:variant>
        <vt:lpwstr/>
      </vt:variant>
      <vt:variant>
        <vt:i4>3604553</vt:i4>
      </vt:variant>
      <vt:variant>
        <vt:i4>87</vt:i4>
      </vt:variant>
      <vt:variant>
        <vt:i4>0</vt:i4>
      </vt:variant>
      <vt:variant>
        <vt:i4>5</vt:i4>
      </vt:variant>
      <vt:variant>
        <vt:lpwstr>mailto:hpark@etri.re.kr</vt:lpwstr>
      </vt:variant>
      <vt:variant>
        <vt:lpwstr/>
      </vt:variant>
      <vt:variant>
        <vt:i4>1179690</vt:i4>
      </vt:variant>
      <vt:variant>
        <vt:i4>84</vt:i4>
      </vt:variant>
      <vt:variant>
        <vt:i4>0</vt:i4>
      </vt:variant>
      <vt:variant>
        <vt:i4>5</vt:i4>
      </vt:variant>
      <vt:variant>
        <vt:lpwstr>mailto:jfenn@rim.com</vt:lpwstr>
      </vt:variant>
      <vt:variant>
        <vt:lpwstr/>
      </vt:variant>
      <vt:variant>
        <vt:i4>3932255</vt:i4>
      </vt:variant>
      <vt:variant>
        <vt:i4>81</vt:i4>
      </vt:variant>
      <vt:variant>
        <vt:i4>0</vt:i4>
      </vt:variant>
      <vt:variant>
        <vt:i4>5</vt:i4>
      </vt:variant>
      <vt:variant>
        <vt:lpwstr>mailto:Arturo.Martin-de-Nicolas@ericsson.com</vt:lpwstr>
      </vt:variant>
      <vt:variant>
        <vt:lpwstr/>
      </vt:variant>
      <vt:variant>
        <vt:i4>1441850</vt:i4>
      </vt:variant>
      <vt:variant>
        <vt:i4>78</vt:i4>
      </vt:variant>
      <vt:variant>
        <vt:i4>0</vt:i4>
      </vt:variant>
      <vt:variant>
        <vt:i4>5</vt:i4>
      </vt:variant>
      <vt:variant>
        <vt:lpwstr>mailto:SPennock@qnx.com</vt:lpwstr>
      </vt:variant>
      <vt:variant>
        <vt:lpwstr/>
      </vt:variant>
      <vt:variant>
        <vt:i4>3473494</vt:i4>
      </vt:variant>
      <vt:variant>
        <vt:i4>75</vt:i4>
      </vt:variant>
      <vt:variant>
        <vt:i4>0</vt:i4>
      </vt:variant>
      <vt:variant>
        <vt:i4>5</vt:i4>
      </vt:variant>
      <vt:variant>
        <vt:lpwstr>mailto:whyun@etri.re.kr</vt:lpwstr>
      </vt:variant>
      <vt:variant>
        <vt:lpwstr/>
      </vt:variant>
      <vt:variant>
        <vt:i4>4718652</vt:i4>
      </vt:variant>
      <vt:variant>
        <vt:i4>72</vt:i4>
      </vt:variant>
      <vt:variant>
        <vt:i4>0</vt:i4>
      </vt:variant>
      <vt:variant>
        <vt:i4>5</vt:i4>
      </vt:variant>
      <vt:variant>
        <vt:lpwstr>mailto:iychong@hufs.ac.kr</vt:lpwstr>
      </vt:variant>
      <vt:variant>
        <vt:lpwstr/>
      </vt:variant>
      <vt:variant>
        <vt:i4>3801166</vt:i4>
      </vt:variant>
      <vt:variant>
        <vt:i4>69</vt:i4>
      </vt:variant>
      <vt:variant>
        <vt:i4>0</vt:i4>
      </vt:variant>
      <vt:variant>
        <vt:i4>5</vt:i4>
      </vt:variant>
      <vt:variant>
        <vt:lpwstr>mailto:kjkoo@etri.re.kr</vt:lpwstr>
      </vt:variant>
      <vt:variant>
        <vt:lpwstr/>
      </vt:variant>
      <vt:variant>
        <vt:i4>3342431</vt:i4>
      </vt:variant>
      <vt:variant>
        <vt:i4>66</vt:i4>
      </vt:variant>
      <vt:variant>
        <vt:i4>0</vt:i4>
      </vt:variant>
      <vt:variant>
        <vt:i4>5</vt:i4>
      </vt:variant>
      <vt:variant>
        <vt:lpwstr>mailto:mary.barnes@polycom.com</vt:lpwstr>
      </vt:variant>
      <vt:variant>
        <vt:lpwstr/>
      </vt:variant>
      <vt:variant>
        <vt:i4>3014747</vt:i4>
      </vt:variant>
      <vt:variant>
        <vt:i4>63</vt:i4>
      </vt:variant>
      <vt:variant>
        <vt:i4>0</vt:i4>
      </vt:variant>
      <vt:variant>
        <vt:i4>5</vt:i4>
      </vt:variant>
      <vt:variant>
        <vt:lpwstr>mailto:mark.duckworth@polycom.com</vt:lpwstr>
      </vt:variant>
      <vt:variant>
        <vt:lpwstr/>
      </vt:variant>
      <vt:variant>
        <vt:i4>6684696</vt:i4>
      </vt:variant>
      <vt:variant>
        <vt:i4>60</vt:i4>
      </vt:variant>
      <vt:variant>
        <vt:i4>0</vt:i4>
      </vt:variant>
      <vt:variant>
        <vt:i4>5</vt:i4>
      </vt:variant>
      <vt:variant>
        <vt:lpwstr>mailto:swjung@etri.re.kr</vt:lpwstr>
      </vt:variant>
      <vt:variant>
        <vt:lpwstr/>
      </vt:variant>
      <vt:variant>
        <vt:i4>5505059</vt:i4>
      </vt:variant>
      <vt:variant>
        <vt:i4>57</vt:i4>
      </vt:variant>
      <vt:variant>
        <vt:i4>0</vt:i4>
      </vt:variant>
      <vt:variant>
        <vt:i4>5</vt:i4>
      </vt:variant>
      <vt:variant>
        <vt:lpwstr>mailto:khj@etri.re.kr</vt:lpwstr>
      </vt:variant>
      <vt:variant>
        <vt:lpwstr/>
      </vt:variant>
      <vt:variant>
        <vt:i4>2818123</vt:i4>
      </vt:variant>
      <vt:variant>
        <vt:i4>54</vt:i4>
      </vt:variant>
      <vt:variant>
        <vt:i4>0</vt:i4>
      </vt:variant>
      <vt:variant>
        <vt:i4>5</vt:i4>
      </vt:variant>
      <vt:variant>
        <vt:lpwstr>mailto:jiyim@etri.re.kr</vt:lpwstr>
      </vt:variant>
      <vt:variant>
        <vt:lpwstr/>
      </vt:variant>
      <vt:variant>
        <vt:i4>2687071</vt:i4>
      </vt:variant>
      <vt:variant>
        <vt:i4>51</vt:i4>
      </vt:variant>
      <vt:variant>
        <vt:i4>0</vt:i4>
      </vt:variant>
      <vt:variant>
        <vt:i4>5</vt:i4>
      </vt:variant>
      <vt:variant>
        <vt:lpwstr>mailto:takashima.youichi@lab.ntt.co.jp</vt:lpwstr>
      </vt:variant>
      <vt:variant>
        <vt:lpwstr/>
      </vt:variant>
      <vt:variant>
        <vt:i4>5177379</vt:i4>
      </vt:variant>
      <vt:variant>
        <vt:i4>48</vt:i4>
      </vt:variant>
      <vt:variant>
        <vt:i4>0</vt:i4>
      </vt:variant>
      <vt:variant>
        <vt:i4>5</vt:i4>
      </vt:variant>
      <vt:variant>
        <vt:lpwstr>mailto:yhc@etri.re.kr</vt:lpwstr>
      </vt:variant>
      <vt:variant>
        <vt:lpwstr/>
      </vt:variant>
      <vt:variant>
        <vt:i4>1376379</vt:i4>
      </vt:variant>
      <vt:variant>
        <vt:i4>45</vt:i4>
      </vt:variant>
      <vt:variant>
        <vt:i4>0</vt:i4>
      </vt:variant>
      <vt:variant>
        <vt:i4>5</vt:i4>
      </vt:variant>
      <vt:variant>
        <vt:lpwstr>mailto:juns@etri.re.kr</vt:lpwstr>
      </vt:variant>
      <vt:variant>
        <vt:lpwstr/>
      </vt:variant>
      <vt:variant>
        <vt:i4>4915321</vt:i4>
      </vt:variant>
      <vt:variant>
        <vt:i4>42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  <vt:variant>
        <vt:i4>655478</vt:i4>
      </vt:variant>
      <vt:variant>
        <vt:i4>39</vt:i4>
      </vt:variant>
      <vt:variant>
        <vt:i4>0</vt:i4>
      </vt:variant>
      <vt:variant>
        <vt:i4>5</vt:i4>
      </vt:variant>
      <vt:variant>
        <vt:lpwstr>mailto:stephen.botzko@gmail.com</vt:lpwstr>
      </vt:variant>
      <vt:variant>
        <vt:lpwstr/>
      </vt:variant>
      <vt:variant>
        <vt:i4>1769528</vt:i4>
      </vt:variant>
      <vt:variant>
        <vt:i4>36</vt:i4>
      </vt:variant>
      <vt:variant>
        <vt:i4>0</vt:i4>
      </vt:variant>
      <vt:variant>
        <vt:i4>5</vt:i4>
      </vt:variant>
      <vt:variant>
        <vt:lpwstr>mailto:coverdale@sympatico.ca</vt:lpwstr>
      </vt:variant>
      <vt:variant>
        <vt:lpwstr/>
      </vt:variant>
      <vt:variant>
        <vt:i4>2818069</vt:i4>
      </vt:variant>
      <vt:variant>
        <vt:i4>33</vt:i4>
      </vt:variant>
      <vt:variant>
        <vt:i4>0</vt:i4>
      </vt:variant>
      <vt:variant>
        <vt:i4>5</vt:i4>
      </vt:variant>
      <vt:variant>
        <vt:lpwstr>mailto:zhangchuxiong@huawei.com</vt:lpwstr>
      </vt:variant>
      <vt:variant>
        <vt:lpwstr/>
      </vt:variant>
      <vt:variant>
        <vt:i4>3735641</vt:i4>
      </vt:variant>
      <vt:variant>
        <vt:i4>30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  <vt:variant>
        <vt:i4>5963808</vt:i4>
      </vt:variant>
      <vt:variant>
        <vt:i4>27</vt:i4>
      </vt:variant>
      <vt:variant>
        <vt:i4>0</vt:i4>
      </vt:variant>
      <vt:variant>
        <vt:i4>5</vt:i4>
      </vt:variant>
      <vt:variant>
        <vt:lpwstr>mailto:shjeong@hufs.ac.kr</vt:lpwstr>
      </vt:variant>
      <vt:variant>
        <vt:lpwstr/>
      </vt:variant>
      <vt:variant>
        <vt:i4>3735627</vt:i4>
      </vt:variant>
      <vt:variant>
        <vt:i4>24</vt:i4>
      </vt:variant>
      <vt:variant>
        <vt:i4>0</vt:i4>
      </vt:variant>
      <vt:variant>
        <vt:i4>5</vt:i4>
      </vt:variant>
      <vt:variant>
        <vt:lpwstr>mailto:okubo@aoni.waseda.jp</vt:lpwstr>
      </vt:variant>
      <vt:variant>
        <vt:lpwstr/>
      </vt:variant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mailto:zhangyx@sttri.com.cn</vt:lpwstr>
      </vt:variant>
      <vt:variant>
        <vt:lpwstr/>
      </vt:variant>
      <vt:variant>
        <vt:i4>4653178</vt:i4>
      </vt:variant>
      <vt:variant>
        <vt:i4>18</vt:i4>
      </vt:variant>
      <vt:variant>
        <vt:i4>0</vt:i4>
      </vt:variant>
      <vt:variant>
        <vt:i4>5</vt:i4>
      </vt:variant>
      <vt:variant>
        <vt:lpwstr>mailto:ye.xiaoyang@zte.com.cn</vt:lpwstr>
      </vt:variant>
      <vt:variant>
        <vt:lpwstr/>
      </vt:variant>
      <vt:variant>
        <vt:i4>3080192</vt:i4>
      </vt:variant>
      <vt:variant>
        <vt:i4>15</vt:i4>
      </vt:variant>
      <vt:variant>
        <vt:i4>0</vt:i4>
      </vt:variant>
      <vt:variant>
        <vt:i4>5</vt:i4>
      </vt:variant>
      <vt:variant>
        <vt:lpwstr>mailto:tommy@huawei.com</vt:lpwstr>
      </vt:variant>
      <vt:variant>
        <vt:lpwstr/>
      </vt:variant>
      <vt:variant>
        <vt:i4>4718688</vt:i4>
      </vt:variant>
      <vt:variant>
        <vt:i4>12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  <vt:variant>
        <vt:i4>2359326</vt:i4>
      </vt:variant>
      <vt:variant>
        <vt:i4>9</vt:i4>
      </vt:variant>
      <vt:variant>
        <vt:i4>0</vt:i4>
      </vt:variant>
      <vt:variant>
        <vt:i4>5</vt:i4>
      </vt:variant>
      <vt:variant>
        <vt:lpwstr>mailto:linyangbo@huawei.com</vt:lpwstr>
      </vt:variant>
      <vt:variant>
        <vt:lpwstr/>
      </vt:variant>
      <vt:variant>
        <vt:i4>7077888</vt:i4>
      </vt:variant>
      <vt:variant>
        <vt:i4>6</vt:i4>
      </vt:variant>
      <vt:variant>
        <vt:i4>0</vt:i4>
      </vt:variant>
      <vt:variant>
        <vt:i4>5</vt:i4>
      </vt:variant>
      <vt:variant>
        <vt:lpwstr>mailto:liangdg@sttri.com.cn</vt:lpwstr>
      </vt:variant>
      <vt:variant>
        <vt:lpwstr/>
      </vt:variant>
      <vt:variant>
        <vt:i4>3801110</vt:i4>
      </vt:variant>
      <vt:variant>
        <vt:i4>3</vt:i4>
      </vt:variant>
      <vt:variant>
        <vt:i4>0</vt:i4>
      </vt:variant>
      <vt:variant>
        <vt:i4>5</vt:i4>
      </vt:variant>
      <vt:variant>
        <vt:lpwstr>mailto:paulej@packetizer.com</vt:lpwstr>
      </vt:variant>
      <vt:variant>
        <vt:lpwstr/>
      </vt:variant>
      <vt:variant>
        <vt:i4>6488066</vt:i4>
      </vt:variant>
      <vt:variant>
        <vt:i4>0</vt:i4>
      </vt:variant>
      <vt:variant>
        <vt:i4>0</vt:i4>
      </vt:variant>
      <vt:variant>
        <vt:i4>5</vt:i4>
      </vt:variant>
      <vt:variant>
        <vt:lpwstr>mailto:caoning@sttri.com.cn</vt:lpwstr>
      </vt:variant>
      <vt:variant>
        <vt:lpwstr/>
      </vt:variant>
      <vt:variant>
        <vt:i4>4718688</vt:i4>
      </vt:variant>
      <vt:variant>
        <vt:i4>3</vt:i4>
      </vt:variant>
      <vt:variant>
        <vt:i4>0</vt:i4>
      </vt:variant>
      <vt:variant>
        <vt:i4>5</vt:i4>
      </vt:variant>
      <vt:variant>
        <vt:lpwstr>mailto:noah@huawei.com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2</cp:revision>
  <cp:lastPrinted>2002-08-01T12:30:00Z</cp:lastPrinted>
  <dcterms:created xsi:type="dcterms:W3CDTF">2011-07-21T12:58:00Z</dcterms:created>
  <dcterms:modified xsi:type="dcterms:W3CDTF">2011-07-21T12:58:00Z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1290900596</vt:lpwstr>
  </property>
</Properties>
</file>