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79E1725"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CC3CE38" w:rsidR="006912CB" w:rsidRPr="00DE0F0E" w:rsidRDefault="006912CB" w:rsidP="008770AA">
            <w:pPr>
              <w:tabs>
                <w:tab w:val="left" w:pos="7200"/>
              </w:tabs>
              <w:rPr>
                <w:noProof/>
                <w:u w:val="single"/>
                <w:lang w:val="en-CA"/>
              </w:rPr>
            </w:pPr>
            <w:r w:rsidRPr="00DE0F0E">
              <w:rPr>
                <w:noProof/>
                <w:lang w:val="en-CA"/>
              </w:rPr>
              <w:t>Document: JVET-</w:t>
            </w:r>
            <w:r w:rsidR="00114E83" w:rsidRPr="00DE0F0E">
              <w:rPr>
                <w:noProof/>
                <w:lang w:val="en-CA"/>
              </w:rPr>
              <w:t>M1001-</w:t>
            </w:r>
            <w:r w:rsidR="008C42A3" w:rsidRPr="00DE0F0E">
              <w:rPr>
                <w:noProof/>
                <w:lang w:val="en-CA"/>
              </w:rPr>
              <w:t>v</w:t>
            </w:r>
            <w:r w:rsidR="008770AA">
              <w:rPr>
                <w:noProof/>
                <w:lang w:val="en-CA"/>
              </w:rPr>
              <w:t>5</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177006"/>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74C53A0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D515912"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4D2D8B0"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7CFA6E9"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244323B8"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3EBE12F9"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CEABF17"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4B186A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987C8C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92F3E5C"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47819C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7E80BBC7"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2BB0CA1D"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8468816"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04DF8DC3"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even" r:id="rId25"/>
          <w:headerReference w:type="default" r:id="rId26"/>
          <w:footerReference w:type="even" r:id="rId27"/>
          <w:footerReference w:type="default" r:id="rId28"/>
          <w:headerReference w:type="first" r:id="rId29"/>
          <w:footerReference w:type="first" r:id="rId30"/>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0F4E162F"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1"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41B5C039"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2"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49C188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3"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77777777"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4"/>
          <w:headerReference w:type="first" r:id="rId35"/>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6"/>
          <w:headerReference w:type="first" r:id="rId37"/>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E15BDF0" w14:textId="1A1DA303" w:rsidR="003F609A"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3F609A" w:rsidRPr="007E5608">
        <w:rPr>
          <w:noProof/>
          <w:lang w:val="en-CA"/>
        </w:rPr>
        <w:t>Abstract</w:t>
      </w:r>
      <w:r w:rsidR="003F609A">
        <w:rPr>
          <w:noProof/>
        </w:rPr>
        <w:tab/>
      </w:r>
      <w:r w:rsidR="003F609A">
        <w:rPr>
          <w:noProof/>
        </w:rPr>
        <w:fldChar w:fldCharType="begin" w:fldLock="1"/>
      </w:r>
      <w:r w:rsidR="003F609A">
        <w:rPr>
          <w:noProof/>
        </w:rPr>
        <w:instrText xml:space="preserve"> PAGEREF _Toc2177006 \h </w:instrText>
      </w:r>
      <w:r w:rsidR="003F609A">
        <w:rPr>
          <w:noProof/>
        </w:rPr>
      </w:r>
      <w:r w:rsidR="003F609A">
        <w:rPr>
          <w:noProof/>
        </w:rPr>
        <w:fldChar w:fldCharType="separate"/>
      </w:r>
      <w:r w:rsidR="003F609A">
        <w:rPr>
          <w:noProof/>
        </w:rPr>
        <w:t>i</w:t>
      </w:r>
      <w:r w:rsidR="003F609A">
        <w:rPr>
          <w:noProof/>
        </w:rPr>
        <w:fldChar w:fldCharType="end"/>
      </w:r>
    </w:p>
    <w:p w14:paraId="53249A05" w14:textId="600E7BD3"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w:t>
      </w:r>
      <w:r>
        <w:rPr>
          <w:rFonts w:asciiTheme="minorHAnsi" w:eastAsiaTheme="minorEastAsia" w:hAnsiTheme="minorHAnsi" w:cstheme="minorBidi"/>
          <w:noProof/>
          <w:sz w:val="22"/>
          <w:szCs w:val="22"/>
          <w:lang w:val="en-CA" w:eastAsia="en-CA"/>
        </w:rPr>
        <w:tab/>
      </w:r>
      <w:r w:rsidRPr="007E5608">
        <w:rPr>
          <w:noProof/>
          <w:lang w:val="en-CA"/>
        </w:rPr>
        <w:t>Scope</w:t>
      </w:r>
      <w:r>
        <w:rPr>
          <w:noProof/>
        </w:rPr>
        <w:tab/>
      </w:r>
      <w:r>
        <w:rPr>
          <w:noProof/>
        </w:rPr>
        <w:fldChar w:fldCharType="begin" w:fldLock="1"/>
      </w:r>
      <w:r>
        <w:rPr>
          <w:noProof/>
        </w:rPr>
        <w:instrText xml:space="preserve"> PAGEREF _Toc2177007 \h </w:instrText>
      </w:r>
      <w:r>
        <w:rPr>
          <w:noProof/>
        </w:rPr>
      </w:r>
      <w:r>
        <w:rPr>
          <w:noProof/>
        </w:rPr>
        <w:fldChar w:fldCharType="separate"/>
      </w:r>
      <w:r>
        <w:rPr>
          <w:noProof/>
        </w:rPr>
        <w:t>1</w:t>
      </w:r>
      <w:r>
        <w:rPr>
          <w:noProof/>
        </w:rPr>
        <w:fldChar w:fldCharType="end"/>
      </w:r>
    </w:p>
    <w:p w14:paraId="3E359925" w14:textId="73EA5E19"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2</w:t>
      </w:r>
      <w:r>
        <w:rPr>
          <w:rFonts w:asciiTheme="minorHAnsi" w:eastAsiaTheme="minorEastAsia" w:hAnsiTheme="minorHAnsi" w:cstheme="minorBidi"/>
          <w:noProof/>
          <w:sz w:val="22"/>
          <w:szCs w:val="22"/>
          <w:lang w:val="en-CA" w:eastAsia="en-CA"/>
        </w:rPr>
        <w:tab/>
      </w:r>
      <w:r w:rsidRPr="007E5608">
        <w:rPr>
          <w:noProof/>
          <w:lang w:val="en-CA"/>
        </w:rPr>
        <w:t>Normative references</w:t>
      </w:r>
      <w:r>
        <w:rPr>
          <w:noProof/>
        </w:rPr>
        <w:tab/>
      </w:r>
      <w:r>
        <w:rPr>
          <w:noProof/>
        </w:rPr>
        <w:fldChar w:fldCharType="begin" w:fldLock="1"/>
      </w:r>
      <w:r>
        <w:rPr>
          <w:noProof/>
        </w:rPr>
        <w:instrText xml:space="preserve"> PAGEREF _Toc2177008 \h </w:instrText>
      </w:r>
      <w:r>
        <w:rPr>
          <w:noProof/>
        </w:rPr>
      </w:r>
      <w:r>
        <w:rPr>
          <w:noProof/>
        </w:rPr>
        <w:fldChar w:fldCharType="separate"/>
      </w:r>
      <w:r>
        <w:rPr>
          <w:noProof/>
        </w:rPr>
        <w:t>1</w:t>
      </w:r>
      <w:r>
        <w:rPr>
          <w:noProof/>
        </w:rPr>
        <w:fldChar w:fldCharType="end"/>
      </w:r>
    </w:p>
    <w:p w14:paraId="2940E66D" w14:textId="473229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2.1</w:t>
      </w:r>
      <w:r>
        <w:rPr>
          <w:rFonts w:asciiTheme="minorHAnsi" w:eastAsiaTheme="minorEastAsia" w:hAnsiTheme="minorHAnsi" w:cstheme="minorBidi"/>
          <w:noProof/>
          <w:sz w:val="22"/>
          <w:szCs w:val="22"/>
          <w:lang w:val="en-CA" w:eastAsia="en-CA"/>
        </w:rPr>
        <w:tab/>
      </w:r>
      <w:r w:rsidRPr="007E5608">
        <w:rPr>
          <w:noProof/>
          <w:lang w:val="en-CA"/>
        </w:rPr>
        <w:t>Identical Recommendations | International Standards</w:t>
      </w:r>
      <w:r>
        <w:rPr>
          <w:noProof/>
        </w:rPr>
        <w:tab/>
      </w:r>
      <w:r>
        <w:rPr>
          <w:noProof/>
        </w:rPr>
        <w:fldChar w:fldCharType="begin" w:fldLock="1"/>
      </w:r>
      <w:r>
        <w:rPr>
          <w:noProof/>
        </w:rPr>
        <w:instrText xml:space="preserve"> PAGEREF _Toc2177009 \h </w:instrText>
      </w:r>
      <w:r>
        <w:rPr>
          <w:noProof/>
        </w:rPr>
      </w:r>
      <w:r>
        <w:rPr>
          <w:noProof/>
        </w:rPr>
        <w:fldChar w:fldCharType="separate"/>
      </w:r>
      <w:r>
        <w:rPr>
          <w:noProof/>
        </w:rPr>
        <w:t>1</w:t>
      </w:r>
      <w:r>
        <w:rPr>
          <w:noProof/>
        </w:rPr>
        <w:fldChar w:fldCharType="end"/>
      </w:r>
    </w:p>
    <w:p w14:paraId="39D4B01A" w14:textId="770A497E"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2.2</w:t>
      </w:r>
      <w:r>
        <w:rPr>
          <w:rFonts w:asciiTheme="minorHAnsi" w:eastAsiaTheme="minorEastAsia" w:hAnsiTheme="minorHAnsi" w:cstheme="minorBidi"/>
          <w:noProof/>
          <w:sz w:val="22"/>
          <w:szCs w:val="22"/>
          <w:lang w:val="en-CA" w:eastAsia="en-CA"/>
        </w:rPr>
        <w:tab/>
      </w:r>
      <w:r w:rsidRPr="007E5608">
        <w:rPr>
          <w:noProof/>
          <w:lang w:val="en-CA"/>
        </w:rPr>
        <w:t>Paired Recommendations | International Standards equivalent in technical content</w:t>
      </w:r>
      <w:r>
        <w:rPr>
          <w:noProof/>
        </w:rPr>
        <w:tab/>
      </w:r>
      <w:r>
        <w:rPr>
          <w:noProof/>
        </w:rPr>
        <w:fldChar w:fldCharType="begin" w:fldLock="1"/>
      </w:r>
      <w:r>
        <w:rPr>
          <w:noProof/>
        </w:rPr>
        <w:instrText xml:space="preserve"> PAGEREF _Toc2177010 \h </w:instrText>
      </w:r>
      <w:r>
        <w:rPr>
          <w:noProof/>
        </w:rPr>
      </w:r>
      <w:r>
        <w:rPr>
          <w:noProof/>
        </w:rPr>
        <w:fldChar w:fldCharType="separate"/>
      </w:r>
      <w:r>
        <w:rPr>
          <w:noProof/>
        </w:rPr>
        <w:t>1</w:t>
      </w:r>
      <w:r>
        <w:rPr>
          <w:noProof/>
        </w:rPr>
        <w:fldChar w:fldCharType="end"/>
      </w:r>
    </w:p>
    <w:p w14:paraId="2F749A61" w14:textId="251661B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2.3</w:t>
      </w:r>
      <w:r>
        <w:rPr>
          <w:rFonts w:asciiTheme="minorHAnsi" w:eastAsiaTheme="minorEastAsia" w:hAnsiTheme="minorHAnsi" w:cstheme="minorBidi"/>
          <w:noProof/>
          <w:sz w:val="22"/>
          <w:szCs w:val="22"/>
          <w:lang w:val="en-CA" w:eastAsia="en-CA"/>
        </w:rPr>
        <w:tab/>
      </w:r>
      <w:r w:rsidRPr="007E5608">
        <w:rPr>
          <w:noProof/>
          <w:lang w:val="en-CA"/>
        </w:rPr>
        <w:t>Additional references</w:t>
      </w:r>
      <w:r>
        <w:rPr>
          <w:noProof/>
        </w:rPr>
        <w:tab/>
      </w:r>
      <w:r>
        <w:rPr>
          <w:noProof/>
        </w:rPr>
        <w:fldChar w:fldCharType="begin" w:fldLock="1"/>
      </w:r>
      <w:r>
        <w:rPr>
          <w:noProof/>
        </w:rPr>
        <w:instrText xml:space="preserve"> PAGEREF _Toc2177011 \h </w:instrText>
      </w:r>
      <w:r>
        <w:rPr>
          <w:noProof/>
        </w:rPr>
      </w:r>
      <w:r>
        <w:rPr>
          <w:noProof/>
        </w:rPr>
        <w:fldChar w:fldCharType="separate"/>
      </w:r>
      <w:r>
        <w:rPr>
          <w:noProof/>
        </w:rPr>
        <w:t>1</w:t>
      </w:r>
      <w:r>
        <w:rPr>
          <w:noProof/>
        </w:rPr>
        <w:fldChar w:fldCharType="end"/>
      </w:r>
    </w:p>
    <w:p w14:paraId="27535946" w14:textId="2174891D"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3</w:t>
      </w:r>
      <w:r>
        <w:rPr>
          <w:rFonts w:asciiTheme="minorHAnsi" w:eastAsiaTheme="minorEastAsia" w:hAnsiTheme="minorHAnsi" w:cstheme="minorBidi"/>
          <w:noProof/>
          <w:sz w:val="22"/>
          <w:szCs w:val="22"/>
          <w:lang w:val="en-CA" w:eastAsia="en-CA"/>
        </w:rPr>
        <w:tab/>
      </w:r>
      <w:r w:rsidRPr="007E5608">
        <w:rPr>
          <w:noProof/>
          <w:lang w:val="en-CA"/>
        </w:rPr>
        <w:t>Definitions</w:t>
      </w:r>
      <w:r>
        <w:rPr>
          <w:noProof/>
        </w:rPr>
        <w:tab/>
      </w:r>
      <w:r>
        <w:rPr>
          <w:noProof/>
        </w:rPr>
        <w:fldChar w:fldCharType="begin" w:fldLock="1"/>
      </w:r>
      <w:r>
        <w:rPr>
          <w:noProof/>
        </w:rPr>
        <w:instrText xml:space="preserve"> PAGEREF _Toc2177012 \h </w:instrText>
      </w:r>
      <w:r>
        <w:rPr>
          <w:noProof/>
        </w:rPr>
      </w:r>
      <w:r>
        <w:rPr>
          <w:noProof/>
        </w:rPr>
        <w:fldChar w:fldCharType="separate"/>
      </w:r>
      <w:r>
        <w:rPr>
          <w:noProof/>
        </w:rPr>
        <w:t>1</w:t>
      </w:r>
      <w:r>
        <w:rPr>
          <w:noProof/>
        </w:rPr>
        <w:fldChar w:fldCharType="end"/>
      </w:r>
    </w:p>
    <w:p w14:paraId="4394AAB2" w14:textId="1D41E50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4</w:t>
      </w:r>
      <w:r>
        <w:rPr>
          <w:rFonts w:asciiTheme="minorHAnsi" w:eastAsiaTheme="minorEastAsia" w:hAnsiTheme="minorHAnsi" w:cstheme="minorBidi"/>
          <w:noProof/>
          <w:sz w:val="22"/>
          <w:szCs w:val="22"/>
          <w:lang w:val="en-CA" w:eastAsia="en-CA"/>
        </w:rPr>
        <w:tab/>
      </w:r>
      <w:r w:rsidRPr="007E5608">
        <w:rPr>
          <w:noProof/>
          <w:lang w:val="en-CA"/>
        </w:rPr>
        <w:t>Abbreviations</w:t>
      </w:r>
      <w:r>
        <w:rPr>
          <w:noProof/>
        </w:rPr>
        <w:tab/>
      </w:r>
      <w:r>
        <w:rPr>
          <w:noProof/>
        </w:rPr>
        <w:fldChar w:fldCharType="begin" w:fldLock="1"/>
      </w:r>
      <w:r>
        <w:rPr>
          <w:noProof/>
        </w:rPr>
        <w:instrText xml:space="preserve"> PAGEREF _Toc2177013 \h </w:instrText>
      </w:r>
      <w:r>
        <w:rPr>
          <w:noProof/>
        </w:rPr>
      </w:r>
      <w:r>
        <w:rPr>
          <w:noProof/>
        </w:rPr>
        <w:fldChar w:fldCharType="separate"/>
      </w:r>
      <w:r>
        <w:rPr>
          <w:noProof/>
        </w:rPr>
        <w:t>7</w:t>
      </w:r>
      <w:r>
        <w:rPr>
          <w:noProof/>
        </w:rPr>
        <w:fldChar w:fldCharType="end"/>
      </w:r>
    </w:p>
    <w:p w14:paraId="39654774" w14:textId="34A742C4"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5</w:t>
      </w:r>
      <w:r>
        <w:rPr>
          <w:rFonts w:asciiTheme="minorHAnsi" w:eastAsiaTheme="minorEastAsia" w:hAnsiTheme="minorHAnsi" w:cstheme="minorBidi"/>
          <w:noProof/>
          <w:sz w:val="22"/>
          <w:szCs w:val="22"/>
          <w:lang w:val="en-CA" w:eastAsia="en-CA"/>
        </w:rPr>
        <w:tab/>
      </w:r>
      <w:r w:rsidRPr="007E5608">
        <w:rPr>
          <w:noProof/>
          <w:lang w:val="en-CA"/>
        </w:rPr>
        <w:t>Conventions</w:t>
      </w:r>
      <w:r>
        <w:rPr>
          <w:noProof/>
        </w:rPr>
        <w:tab/>
      </w:r>
      <w:r>
        <w:rPr>
          <w:noProof/>
        </w:rPr>
        <w:fldChar w:fldCharType="begin" w:fldLock="1"/>
      </w:r>
      <w:r>
        <w:rPr>
          <w:noProof/>
        </w:rPr>
        <w:instrText xml:space="preserve"> PAGEREF _Toc2177014 \h </w:instrText>
      </w:r>
      <w:r>
        <w:rPr>
          <w:noProof/>
        </w:rPr>
      </w:r>
      <w:r>
        <w:rPr>
          <w:noProof/>
        </w:rPr>
        <w:fldChar w:fldCharType="separate"/>
      </w:r>
      <w:r>
        <w:rPr>
          <w:noProof/>
        </w:rPr>
        <w:t>9</w:t>
      </w:r>
      <w:r>
        <w:rPr>
          <w:noProof/>
        </w:rPr>
        <w:fldChar w:fldCharType="end"/>
      </w:r>
    </w:p>
    <w:p w14:paraId="7D731058" w14:textId="1BAD7C0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_Toc2177015 \h </w:instrText>
      </w:r>
      <w:r>
        <w:rPr>
          <w:noProof/>
        </w:rPr>
      </w:r>
      <w:r>
        <w:rPr>
          <w:noProof/>
        </w:rPr>
        <w:fldChar w:fldCharType="separate"/>
      </w:r>
      <w:r>
        <w:rPr>
          <w:noProof/>
        </w:rPr>
        <w:t>9</w:t>
      </w:r>
      <w:r>
        <w:rPr>
          <w:noProof/>
        </w:rPr>
        <w:fldChar w:fldCharType="end"/>
      </w:r>
    </w:p>
    <w:p w14:paraId="4246ECB1" w14:textId="5A9DE77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5.2</w:t>
      </w:r>
      <w:r>
        <w:rPr>
          <w:rFonts w:asciiTheme="minorHAnsi" w:eastAsiaTheme="minorEastAsia" w:hAnsiTheme="minorHAnsi" w:cstheme="minorBidi"/>
          <w:noProof/>
          <w:sz w:val="22"/>
          <w:szCs w:val="22"/>
          <w:lang w:val="en-CA" w:eastAsia="en-CA"/>
        </w:rPr>
        <w:tab/>
      </w:r>
      <w:r w:rsidRPr="007E5608">
        <w:rPr>
          <w:noProof/>
          <w:lang w:val="en-CA"/>
        </w:rPr>
        <w:t>Arithmetic operators</w:t>
      </w:r>
      <w:r>
        <w:rPr>
          <w:noProof/>
        </w:rPr>
        <w:tab/>
      </w:r>
      <w:r>
        <w:rPr>
          <w:noProof/>
        </w:rPr>
        <w:fldChar w:fldCharType="begin" w:fldLock="1"/>
      </w:r>
      <w:r>
        <w:rPr>
          <w:noProof/>
        </w:rPr>
        <w:instrText xml:space="preserve"> PAGEREF _Toc2177016 \h </w:instrText>
      </w:r>
      <w:r>
        <w:rPr>
          <w:noProof/>
        </w:rPr>
      </w:r>
      <w:r>
        <w:rPr>
          <w:noProof/>
        </w:rPr>
        <w:fldChar w:fldCharType="separate"/>
      </w:r>
      <w:r>
        <w:rPr>
          <w:noProof/>
        </w:rPr>
        <w:t>9</w:t>
      </w:r>
      <w:r>
        <w:rPr>
          <w:noProof/>
        </w:rPr>
        <w:fldChar w:fldCharType="end"/>
      </w:r>
    </w:p>
    <w:p w14:paraId="35F30B5B" w14:textId="3C1A224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5.3</w:t>
      </w:r>
      <w:r>
        <w:rPr>
          <w:rFonts w:asciiTheme="minorHAnsi" w:eastAsiaTheme="minorEastAsia" w:hAnsiTheme="minorHAnsi" w:cstheme="minorBidi"/>
          <w:noProof/>
          <w:sz w:val="22"/>
          <w:szCs w:val="22"/>
          <w:lang w:val="en-CA" w:eastAsia="en-CA"/>
        </w:rPr>
        <w:tab/>
      </w:r>
      <w:r w:rsidRPr="007E5608">
        <w:rPr>
          <w:noProof/>
          <w:lang w:val="en-CA"/>
        </w:rPr>
        <w:t>Logical operators</w:t>
      </w:r>
      <w:r>
        <w:rPr>
          <w:noProof/>
        </w:rPr>
        <w:tab/>
      </w:r>
      <w:r>
        <w:rPr>
          <w:noProof/>
        </w:rPr>
        <w:fldChar w:fldCharType="begin" w:fldLock="1"/>
      </w:r>
      <w:r>
        <w:rPr>
          <w:noProof/>
        </w:rPr>
        <w:instrText xml:space="preserve"> PAGEREF _Toc2177017 \h </w:instrText>
      </w:r>
      <w:r>
        <w:rPr>
          <w:noProof/>
        </w:rPr>
      </w:r>
      <w:r>
        <w:rPr>
          <w:noProof/>
        </w:rPr>
        <w:fldChar w:fldCharType="separate"/>
      </w:r>
      <w:r>
        <w:rPr>
          <w:noProof/>
        </w:rPr>
        <w:t>9</w:t>
      </w:r>
      <w:r>
        <w:rPr>
          <w:noProof/>
        </w:rPr>
        <w:fldChar w:fldCharType="end"/>
      </w:r>
    </w:p>
    <w:p w14:paraId="48077FB8" w14:textId="0B94AE9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5.4</w:t>
      </w:r>
      <w:r>
        <w:rPr>
          <w:rFonts w:asciiTheme="minorHAnsi" w:eastAsiaTheme="minorEastAsia" w:hAnsiTheme="minorHAnsi" w:cstheme="minorBidi"/>
          <w:noProof/>
          <w:sz w:val="22"/>
          <w:szCs w:val="22"/>
          <w:lang w:val="en-CA" w:eastAsia="en-CA"/>
        </w:rPr>
        <w:tab/>
      </w:r>
      <w:r w:rsidRPr="007E5608">
        <w:rPr>
          <w:noProof/>
          <w:lang w:val="en-CA"/>
        </w:rPr>
        <w:t>Relational operators</w:t>
      </w:r>
      <w:r>
        <w:rPr>
          <w:noProof/>
        </w:rPr>
        <w:tab/>
      </w:r>
      <w:r>
        <w:rPr>
          <w:noProof/>
        </w:rPr>
        <w:fldChar w:fldCharType="begin" w:fldLock="1"/>
      </w:r>
      <w:r>
        <w:rPr>
          <w:noProof/>
        </w:rPr>
        <w:instrText xml:space="preserve"> PAGEREF _Toc2177018 \h </w:instrText>
      </w:r>
      <w:r>
        <w:rPr>
          <w:noProof/>
        </w:rPr>
      </w:r>
      <w:r>
        <w:rPr>
          <w:noProof/>
        </w:rPr>
        <w:fldChar w:fldCharType="separate"/>
      </w:r>
      <w:r>
        <w:rPr>
          <w:noProof/>
        </w:rPr>
        <w:t>9</w:t>
      </w:r>
      <w:r>
        <w:rPr>
          <w:noProof/>
        </w:rPr>
        <w:fldChar w:fldCharType="end"/>
      </w:r>
    </w:p>
    <w:p w14:paraId="62BB91A1" w14:textId="7561ADAD"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5.5</w:t>
      </w:r>
      <w:r>
        <w:rPr>
          <w:rFonts w:asciiTheme="minorHAnsi" w:eastAsiaTheme="minorEastAsia" w:hAnsiTheme="minorHAnsi" w:cstheme="minorBidi"/>
          <w:noProof/>
          <w:sz w:val="22"/>
          <w:szCs w:val="22"/>
          <w:lang w:val="en-CA" w:eastAsia="en-CA"/>
        </w:rPr>
        <w:tab/>
      </w:r>
      <w:r w:rsidRPr="007E5608">
        <w:rPr>
          <w:noProof/>
          <w:lang w:val="en-CA"/>
        </w:rPr>
        <w:t>Bit-wise operators</w:t>
      </w:r>
      <w:r>
        <w:rPr>
          <w:noProof/>
        </w:rPr>
        <w:tab/>
      </w:r>
      <w:r>
        <w:rPr>
          <w:noProof/>
        </w:rPr>
        <w:fldChar w:fldCharType="begin" w:fldLock="1"/>
      </w:r>
      <w:r>
        <w:rPr>
          <w:noProof/>
        </w:rPr>
        <w:instrText xml:space="preserve"> PAGEREF _Toc2177019 \h </w:instrText>
      </w:r>
      <w:r>
        <w:rPr>
          <w:noProof/>
        </w:rPr>
      </w:r>
      <w:r>
        <w:rPr>
          <w:noProof/>
        </w:rPr>
        <w:fldChar w:fldCharType="separate"/>
      </w:r>
      <w:r>
        <w:rPr>
          <w:noProof/>
        </w:rPr>
        <w:t>9</w:t>
      </w:r>
      <w:r>
        <w:rPr>
          <w:noProof/>
        </w:rPr>
        <w:fldChar w:fldCharType="end"/>
      </w:r>
    </w:p>
    <w:p w14:paraId="50CEBAE2" w14:textId="4B3759C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5.6</w:t>
      </w:r>
      <w:r>
        <w:rPr>
          <w:rFonts w:asciiTheme="minorHAnsi" w:eastAsiaTheme="minorEastAsia" w:hAnsiTheme="minorHAnsi" w:cstheme="minorBidi"/>
          <w:noProof/>
          <w:sz w:val="22"/>
          <w:szCs w:val="22"/>
          <w:lang w:val="en-CA" w:eastAsia="en-CA"/>
        </w:rPr>
        <w:tab/>
      </w:r>
      <w:r w:rsidRPr="007E5608">
        <w:rPr>
          <w:noProof/>
          <w:lang w:val="en-CA"/>
        </w:rPr>
        <w:t>Assignment operators</w:t>
      </w:r>
      <w:r>
        <w:rPr>
          <w:noProof/>
        </w:rPr>
        <w:tab/>
      </w:r>
      <w:r>
        <w:rPr>
          <w:noProof/>
        </w:rPr>
        <w:fldChar w:fldCharType="begin" w:fldLock="1"/>
      </w:r>
      <w:r>
        <w:rPr>
          <w:noProof/>
        </w:rPr>
        <w:instrText xml:space="preserve"> PAGEREF _Toc2177020 \h </w:instrText>
      </w:r>
      <w:r>
        <w:rPr>
          <w:noProof/>
        </w:rPr>
      </w:r>
      <w:r>
        <w:rPr>
          <w:noProof/>
        </w:rPr>
        <w:fldChar w:fldCharType="separate"/>
      </w:r>
      <w:r>
        <w:rPr>
          <w:noProof/>
        </w:rPr>
        <w:t>10</w:t>
      </w:r>
      <w:r>
        <w:rPr>
          <w:noProof/>
        </w:rPr>
        <w:fldChar w:fldCharType="end"/>
      </w:r>
    </w:p>
    <w:p w14:paraId="25E4516F" w14:textId="15F6B8C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5.7</w:t>
      </w:r>
      <w:r>
        <w:rPr>
          <w:rFonts w:asciiTheme="minorHAnsi" w:eastAsiaTheme="minorEastAsia" w:hAnsiTheme="minorHAnsi" w:cstheme="minorBidi"/>
          <w:noProof/>
          <w:sz w:val="22"/>
          <w:szCs w:val="22"/>
          <w:lang w:val="en-CA" w:eastAsia="en-CA"/>
        </w:rPr>
        <w:tab/>
      </w:r>
      <w:r w:rsidRPr="007E5608">
        <w:rPr>
          <w:noProof/>
          <w:lang w:val="en-CA"/>
        </w:rPr>
        <w:t>Range notation</w:t>
      </w:r>
      <w:r>
        <w:rPr>
          <w:noProof/>
        </w:rPr>
        <w:tab/>
      </w:r>
      <w:r>
        <w:rPr>
          <w:noProof/>
        </w:rPr>
        <w:fldChar w:fldCharType="begin" w:fldLock="1"/>
      </w:r>
      <w:r>
        <w:rPr>
          <w:noProof/>
        </w:rPr>
        <w:instrText xml:space="preserve"> PAGEREF _Toc2177021 \h </w:instrText>
      </w:r>
      <w:r>
        <w:rPr>
          <w:noProof/>
        </w:rPr>
      </w:r>
      <w:r>
        <w:rPr>
          <w:noProof/>
        </w:rPr>
        <w:fldChar w:fldCharType="separate"/>
      </w:r>
      <w:r>
        <w:rPr>
          <w:noProof/>
        </w:rPr>
        <w:t>10</w:t>
      </w:r>
      <w:r>
        <w:rPr>
          <w:noProof/>
        </w:rPr>
        <w:fldChar w:fldCharType="end"/>
      </w:r>
    </w:p>
    <w:p w14:paraId="4314E74A" w14:textId="606B479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5.8</w:t>
      </w:r>
      <w:r>
        <w:rPr>
          <w:rFonts w:asciiTheme="minorHAnsi" w:eastAsiaTheme="minorEastAsia" w:hAnsiTheme="minorHAnsi" w:cstheme="minorBidi"/>
          <w:noProof/>
          <w:sz w:val="22"/>
          <w:szCs w:val="22"/>
          <w:lang w:val="en-CA" w:eastAsia="en-CA"/>
        </w:rPr>
        <w:tab/>
      </w:r>
      <w:r w:rsidRPr="007E5608">
        <w:rPr>
          <w:noProof/>
          <w:lang w:val="en-CA"/>
        </w:rPr>
        <w:t>Mathematical functions</w:t>
      </w:r>
      <w:r>
        <w:rPr>
          <w:noProof/>
        </w:rPr>
        <w:tab/>
      </w:r>
      <w:r>
        <w:rPr>
          <w:noProof/>
        </w:rPr>
        <w:fldChar w:fldCharType="begin" w:fldLock="1"/>
      </w:r>
      <w:r>
        <w:rPr>
          <w:noProof/>
        </w:rPr>
        <w:instrText xml:space="preserve"> PAGEREF _Toc2177022 \h </w:instrText>
      </w:r>
      <w:r>
        <w:rPr>
          <w:noProof/>
        </w:rPr>
      </w:r>
      <w:r>
        <w:rPr>
          <w:noProof/>
        </w:rPr>
        <w:fldChar w:fldCharType="separate"/>
      </w:r>
      <w:r>
        <w:rPr>
          <w:noProof/>
        </w:rPr>
        <w:t>10</w:t>
      </w:r>
      <w:r>
        <w:rPr>
          <w:noProof/>
        </w:rPr>
        <w:fldChar w:fldCharType="end"/>
      </w:r>
    </w:p>
    <w:p w14:paraId="13F9E52A" w14:textId="0E09341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5.9</w:t>
      </w:r>
      <w:r>
        <w:rPr>
          <w:rFonts w:asciiTheme="minorHAnsi" w:eastAsiaTheme="minorEastAsia" w:hAnsiTheme="minorHAnsi" w:cstheme="minorBidi"/>
          <w:noProof/>
          <w:sz w:val="22"/>
          <w:szCs w:val="22"/>
          <w:lang w:val="en-CA" w:eastAsia="en-CA"/>
        </w:rPr>
        <w:tab/>
      </w:r>
      <w:r w:rsidRPr="007E5608">
        <w:rPr>
          <w:noProof/>
          <w:lang w:val="en-CA"/>
        </w:rPr>
        <w:t>Order of operation precedence</w:t>
      </w:r>
      <w:r>
        <w:rPr>
          <w:noProof/>
        </w:rPr>
        <w:tab/>
      </w:r>
      <w:r>
        <w:rPr>
          <w:noProof/>
        </w:rPr>
        <w:fldChar w:fldCharType="begin" w:fldLock="1"/>
      </w:r>
      <w:r>
        <w:rPr>
          <w:noProof/>
        </w:rPr>
        <w:instrText xml:space="preserve"> PAGEREF _Toc2177023 \h </w:instrText>
      </w:r>
      <w:r>
        <w:rPr>
          <w:noProof/>
        </w:rPr>
      </w:r>
      <w:r>
        <w:rPr>
          <w:noProof/>
        </w:rPr>
        <w:fldChar w:fldCharType="separate"/>
      </w:r>
      <w:r>
        <w:rPr>
          <w:noProof/>
        </w:rPr>
        <w:t>11</w:t>
      </w:r>
      <w:r>
        <w:rPr>
          <w:noProof/>
        </w:rPr>
        <w:fldChar w:fldCharType="end"/>
      </w:r>
    </w:p>
    <w:p w14:paraId="74D94995" w14:textId="46959F0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5.10</w:t>
      </w:r>
      <w:r>
        <w:rPr>
          <w:rFonts w:asciiTheme="minorHAnsi" w:eastAsiaTheme="minorEastAsia" w:hAnsiTheme="minorHAnsi" w:cstheme="minorBidi"/>
          <w:noProof/>
          <w:sz w:val="22"/>
          <w:szCs w:val="22"/>
          <w:lang w:val="en-CA" w:eastAsia="en-CA"/>
        </w:rPr>
        <w:tab/>
      </w:r>
      <w:r w:rsidRPr="007E5608">
        <w:rPr>
          <w:noProof/>
          <w:lang w:val="en-CA"/>
        </w:rPr>
        <w:t>Variables, syntax elements and tables</w:t>
      </w:r>
      <w:r>
        <w:rPr>
          <w:noProof/>
        </w:rPr>
        <w:tab/>
      </w:r>
      <w:r>
        <w:rPr>
          <w:noProof/>
        </w:rPr>
        <w:fldChar w:fldCharType="begin" w:fldLock="1"/>
      </w:r>
      <w:r>
        <w:rPr>
          <w:noProof/>
        </w:rPr>
        <w:instrText xml:space="preserve"> PAGEREF _Toc2177024 \h </w:instrText>
      </w:r>
      <w:r>
        <w:rPr>
          <w:noProof/>
        </w:rPr>
      </w:r>
      <w:r>
        <w:rPr>
          <w:noProof/>
        </w:rPr>
        <w:fldChar w:fldCharType="separate"/>
      </w:r>
      <w:r>
        <w:rPr>
          <w:noProof/>
        </w:rPr>
        <w:t>12</w:t>
      </w:r>
      <w:r>
        <w:rPr>
          <w:noProof/>
        </w:rPr>
        <w:fldChar w:fldCharType="end"/>
      </w:r>
    </w:p>
    <w:p w14:paraId="4EE8C45A" w14:textId="657554D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5.11</w:t>
      </w:r>
      <w:r>
        <w:rPr>
          <w:rFonts w:asciiTheme="minorHAnsi" w:eastAsiaTheme="minorEastAsia" w:hAnsiTheme="minorHAnsi" w:cstheme="minorBidi"/>
          <w:noProof/>
          <w:sz w:val="22"/>
          <w:szCs w:val="22"/>
          <w:lang w:val="en-CA" w:eastAsia="en-CA"/>
        </w:rPr>
        <w:tab/>
      </w:r>
      <w:r w:rsidRPr="007E5608">
        <w:rPr>
          <w:noProof/>
          <w:lang w:val="en-CA"/>
        </w:rPr>
        <w:t>Text description of logical operations</w:t>
      </w:r>
      <w:r>
        <w:rPr>
          <w:noProof/>
        </w:rPr>
        <w:tab/>
      </w:r>
      <w:r>
        <w:rPr>
          <w:noProof/>
        </w:rPr>
        <w:fldChar w:fldCharType="begin" w:fldLock="1"/>
      </w:r>
      <w:r>
        <w:rPr>
          <w:noProof/>
        </w:rPr>
        <w:instrText xml:space="preserve"> PAGEREF _Toc2177025 \h </w:instrText>
      </w:r>
      <w:r>
        <w:rPr>
          <w:noProof/>
        </w:rPr>
      </w:r>
      <w:r>
        <w:rPr>
          <w:noProof/>
        </w:rPr>
        <w:fldChar w:fldCharType="separate"/>
      </w:r>
      <w:r>
        <w:rPr>
          <w:noProof/>
        </w:rPr>
        <w:t>13</w:t>
      </w:r>
      <w:r>
        <w:rPr>
          <w:noProof/>
        </w:rPr>
        <w:fldChar w:fldCharType="end"/>
      </w:r>
    </w:p>
    <w:p w14:paraId="52C187D6" w14:textId="736925A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5.12</w:t>
      </w:r>
      <w:r>
        <w:rPr>
          <w:rFonts w:asciiTheme="minorHAnsi" w:eastAsiaTheme="minorEastAsia" w:hAnsiTheme="minorHAnsi" w:cstheme="minorBidi"/>
          <w:noProof/>
          <w:sz w:val="22"/>
          <w:szCs w:val="22"/>
          <w:lang w:val="en-CA" w:eastAsia="en-CA"/>
        </w:rPr>
        <w:tab/>
      </w:r>
      <w:r w:rsidRPr="007E5608">
        <w:rPr>
          <w:noProof/>
          <w:lang w:val="en-CA"/>
        </w:rPr>
        <w:t>Processes</w:t>
      </w:r>
      <w:r>
        <w:rPr>
          <w:noProof/>
        </w:rPr>
        <w:tab/>
      </w:r>
      <w:r>
        <w:rPr>
          <w:noProof/>
        </w:rPr>
        <w:fldChar w:fldCharType="begin" w:fldLock="1"/>
      </w:r>
      <w:r>
        <w:rPr>
          <w:noProof/>
        </w:rPr>
        <w:instrText xml:space="preserve"> PAGEREF _Toc2177026 \h </w:instrText>
      </w:r>
      <w:r>
        <w:rPr>
          <w:noProof/>
        </w:rPr>
      </w:r>
      <w:r>
        <w:rPr>
          <w:noProof/>
        </w:rPr>
        <w:fldChar w:fldCharType="separate"/>
      </w:r>
      <w:r>
        <w:rPr>
          <w:noProof/>
        </w:rPr>
        <w:t>14</w:t>
      </w:r>
      <w:r>
        <w:rPr>
          <w:noProof/>
        </w:rPr>
        <w:fldChar w:fldCharType="end"/>
      </w:r>
    </w:p>
    <w:p w14:paraId="65850018" w14:textId="2F57845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6</w:t>
      </w:r>
      <w:r>
        <w:rPr>
          <w:rFonts w:asciiTheme="minorHAnsi" w:eastAsiaTheme="minorEastAsia" w:hAnsiTheme="minorHAnsi" w:cstheme="minorBidi"/>
          <w:noProof/>
          <w:sz w:val="22"/>
          <w:szCs w:val="22"/>
          <w:lang w:val="en-CA" w:eastAsia="en-CA"/>
        </w:rPr>
        <w:tab/>
      </w:r>
      <w:r w:rsidRPr="007E5608">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_Toc2177027 \h </w:instrText>
      </w:r>
      <w:r>
        <w:rPr>
          <w:noProof/>
        </w:rPr>
      </w:r>
      <w:r>
        <w:rPr>
          <w:noProof/>
        </w:rPr>
        <w:fldChar w:fldCharType="separate"/>
      </w:r>
      <w:r>
        <w:rPr>
          <w:noProof/>
        </w:rPr>
        <w:t>15</w:t>
      </w:r>
      <w:r>
        <w:rPr>
          <w:noProof/>
        </w:rPr>
        <w:fldChar w:fldCharType="end"/>
      </w:r>
    </w:p>
    <w:p w14:paraId="3A619361" w14:textId="499E71F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6.1</w:t>
      </w:r>
      <w:r>
        <w:rPr>
          <w:rFonts w:asciiTheme="minorHAnsi" w:eastAsiaTheme="minorEastAsia" w:hAnsiTheme="minorHAnsi" w:cstheme="minorBidi"/>
          <w:noProof/>
          <w:sz w:val="22"/>
          <w:szCs w:val="22"/>
          <w:lang w:val="en-CA" w:eastAsia="en-CA"/>
        </w:rPr>
        <w:tab/>
      </w:r>
      <w:r w:rsidRPr="007E5608">
        <w:rPr>
          <w:noProof/>
          <w:lang w:val="en-CA"/>
        </w:rPr>
        <w:t>Bitstream formats</w:t>
      </w:r>
      <w:r>
        <w:rPr>
          <w:noProof/>
        </w:rPr>
        <w:tab/>
      </w:r>
      <w:r>
        <w:rPr>
          <w:noProof/>
        </w:rPr>
        <w:fldChar w:fldCharType="begin" w:fldLock="1"/>
      </w:r>
      <w:r>
        <w:rPr>
          <w:noProof/>
        </w:rPr>
        <w:instrText xml:space="preserve"> PAGEREF _Toc2177028 \h </w:instrText>
      </w:r>
      <w:r>
        <w:rPr>
          <w:noProof/>
        </w:rPr>
      </w:r>
      <w:r>
        <w:rPr>
          <w:noProof/>
        </w:rPr>
        <w:fldChar w:fldCharType="separate"/>
      </w:r>
      <w:r>
        <w:rPr>
          <w:noProof/>
        </w:rPr>
        <w:t>15</w:t>
      </w:r>
      <w:r>
        <w:rPr>
          <w:noProof/>
        </w:rPr>
        <w:fldChar w:fldCharType="end"/>
      </w:r>
    </w:p>
    <w:p w14:paraId="4C5FB0FA" w14:textId="21FD9B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6.2</w:t>
      </w:r>
      <w:r>
        <w:rPr>
          <w:rFonts w:asciiTheme="minorHAnsi" w:eastAsiaTheme="minorEastAsia" w:hAnsiTheme="minorHAnsi" w:cstheme="minorBidi"/>
          <w:noProof/>
          <w:sz w:val="22"/>
          <w:szCs w:val="22"/>
          <w:lang w:val="en-CA" w:eastAsia="en-CA"/>
        </w:rPr>
        <w:tab/>
      </w:r>
      <w:r w:rsidRPr="007E5608">
        <w:rPr>
          <w:noProof/>
          <w:lang w:val="en-CA"/>
        </w:rPr>
        <w:t>Source, decoded and output picture formats</w:t>
      </w:r>
      <w:r>
        <w:rPr>
          <w:noProof/>
        </w:rPr>
        <w:tab/>
      </w:r>
      <w:r>
        <w:rPr>
          <w:noProof/>
        </w:rPr>
        <w:fldChar w:fldCharType="begin" w:fldLock="1"/>
      </w:r>
      <w:r>
        <w:rPr>
          <w:noProof/>
        </w:rPr>
        <w:instrText xml:space="preserve"> PAGEREF _Toc2177029 \h </w:instrText>
      </w:r>
      <w:r>
        <w:rPr>
          <w:noProof/>
        </w:rPr>
      </w:r>
      <w:r>
        <w:rPr>
          <w:noProof/>
        </w:rPr>
        <w:fldChar w:fldCharType="separate"/>
      </w:r>
      <w:r>
        <w:rPr>
          <w:noProof/>
        </w:rPr>
        <w:t>15</w:t>
      </w:r>
      <w:r>
        <w:rPr>
          <w:noProof/>
        </w:rPr>
        <w:fldChar w:fldCharType="end"/>
      </w:r>
    </w:p>
    <w:p w14:paraId="0E153E44" w14:textId="212DA5B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6.3</w:t>
      </w:r>
      <w:r>
        <w:rPr>
          <w:rFonts w:asciiTheme="minorHAnsi" w:eastAsiaTheme="minorEastAsia" w:hAnsiTheme="minorHAnsi" w:cstheme="minorBidi"/>
          <w:noProof/>
          <w:sz w:val="22"/>
          <w:szCs w:val="22"/>
          <w:lang w:val="en-CA" w:eastAsia="en-CA"/>
        </w:rPr>
        <w:tab/>
      </w:r>
      <w:r w:rsidRPr="007E5608">
        <w:rPr>
          <w:noProof/>
          <w:lang w:val="en-CA"/>
        </w:rPr>
        <w:t>Partitioning of pictures, tile groups, tiles, and CTUs</w:t>
      </w:r>
      <w:r>
        <w:rPr>
          <w:noProof/>
        </w:rPr>
        <w:tab/>
      </w:r>
      <w:r>
        <w:rPr>
          <w:noProof/>
        </w:rPr>
        <w:fldChar w:fldCharType="begin" w:fldLock="1"/>
      </w:r>
      <w:r>
        <w:rPr>
          <w:noProof/>
        </w:rPr>
        <w:instrText xml:space="preserve"> PAGEREF _Toc2177030 \h </w:instrText>
      </w:r>
      <w:r>
        <w:rPr>
          <w:noProof/>
        </w:rPr>
      </w:r>
      <w:r>
        <w:rPr>
          <w:noProof/>
        </w:rPr>
        <w:fldChar w:fldCharType="separate"/>
      </w:r>
      <w:r>
        <w:rPr>
          <w:noProof/>
        </w:rPr>
        <w:t>17</w:t>
      </w:r>
      <w:r>
        <w:rPr>
          <w:noProof/>
        </w:rPr>
        <w:fldChar w:fldCharType="end"/>
      </w:r>
    </w:p>
    <w:p w14:paraId="60026934" w14:textId="4ABF1E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6.3.1</w:t>
      </w:r>
      <w:r>
        <w:rPr>
          <w:rFonts w:asciiTheme="minorHAnsi" w:eastAsiaTheme="minorEastAsia" w:hAnsiTheme="minorHAnsi" w:cstheme="minorBidi"/>
          <w:noProof/>
          <w:sz w:val="22"/>
          <w:szCs w:val="22"/>
          <w:lang w:val="en-CA" w:eastAsia="en-CA"/>
        </w:rPr>
        <w:tab/>
      </w:r>
      <w:r w:rsidRPr="007E5608">
        <w:rPr>
          <w:noProof/>
          <w:lang w:val="en-CA"/>
        </w:rPr>
        <w:t>Partitioning of pictures into tile groups and tiles</w:t>
      </w:r>
      <w:r>
        <w:rPr>
          <w:noProof/>
        </w:rPr>
        <w:tab/>
      </w:r>
      <w:r>
        <w:rPr>
          <w:noProof/>
        </w:rPr>
        <w:fldChar w:fldCharType="begin" w:fldLock="1"/>
      </w:r>
      <w:r>
        <w:rPr>
          <w:noProof/>
        </w:rPr>
        <w:instrText xml:space="preserve"> PAGEREF _Toc2177031 \h </w:instrText>
      </w:r>
      <w:r>
        <w:rPr>
          <w:noProof/>
        </w:rPr>
      </w:r>
      <w:r>
        <w:rPr>
          <w:noProof/>
        </w:rPr>
        <w:fldChar w:fldCharType="separate"/>
      </w:r>
      <w:r>
        <w:rPr>
          <w:noProof/>
        </w:rPr>
        <w:t>17</w:t>
      </w:r>
      <w:r>
        <w:rPr>
          <w:noProof/>
        </w:rPr>
        <w:fldChar w:fldCharType="end"/>
      </w:r>
    </w:p>
    <w:p w14:paraId="578ADA10" w14:textId="79F5C23A"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6.3.2</w:t>
      </w:r>
      <w:r>
        <w:rPr>
          <w:rFonts w:asciiTheme="minorHAnsi" w:eastAsiaTheme="minorEastAsia" w:hAnsiTheme="minorHAnsi" w:cstheme="minorBidi"/>
          <w:noProof/>
          <w:sz w:val="22"/>
          <w:szCs w:val="22"/>
          <w:lang w:val="en-CA" w:eastAsia="en-CA"/>
        </w:rPr>
        <w:tab/>
      </w:r>
      <w:r w:rsidRPr="007E5608">
        <w:rPr>
          <w:noProof/>
          <w:lang w:val="en-CA"/>
        </w:rPr>
        <w:t>Block, quadtree and multi-type tree structures</w:t>
      </w:r>
      <w:r>
        <w:rPr>
          <w:noProof/>
        </w:rPr>
        <w:tab/>
      </w:r>
      <w:r>
        <w:rPr>
          <w:noProof/>
        </w:rPr>
        <w:fldChar w:fldCharType="begin" w:fldLock="1"/>
      </w:r>
      <w:r>
        <w:rPr>
          <w:noProof/>
        </w:rPr>
        <w:instrText xml:space="preserve"> PAGEREF _Toc2177032 \h </w:instrText>
      </w:r>
      <w:r>
        <w:rPr>
          <w:noProof/>
        </w:rPr>
      </w:r>
      <w:r>
        <w:rPr>
          <w:noProof/>
        </w:rPr>
        <w:fldChar w:fldCharType="separate"/>
      </w:r>
      <w:r>
        <w:rPr>
          <w:noProof/>
        </w:rPr>
        <w:t>18</w:t>
      </w:r>
      <w:r>
        <w:rPr>
          <w:noProof/>
        </w:rPr>
        <w:fldChar w:fldCharType="end"/>
      </w:r>
    </w:p>
    <w:p w14:paraId="04DC806B" w14:textId="2E52B7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6.3.3</w:t>
      </w:r>
      <w:r>
        <w:rPr>
          <w:rFonts w:asciiTheme="minorHAnsi" w:eastAsiaTheme="minorEastAsia" w:hAnsiTheme="minorHAnsi" w:cstheme="minorBidi"/>
          <w:noProof/>
          <w:sz w:val="22"/>
          <w:szCs w:val="22"/>
          <w:lang w:val="en-CA" w:eastAsia="en-CA"/>
        </w:rPr>
        <w:tab/>
      </w:r>
      <w:r w:rsidRPr="007E5608">
        <w:rPr>
          <w:noProof/>
          <w:lang w:val="en-CA" w:eastAsia="ko-KR"/>
        </w:rPr>
        <w:t xml:space="preserve">Spatial or </w:t>
      </w:r>
      <w:r w:rsidRPr="007E5608">
        <w:rPr>
          <w:noProof/>
          <w:lang w:val="en-CA"/>
        </w:rPr>
        <w:t>component</w:t>
      </w:r>
      <w:r w:rsidRPr="007E5608">
        <w:rPr>
          <w:noProof/>
          <w:lang w:val="en-CA" w:eastAsia="ko-KR"/>
        </w:rPr>
        <w:t>-wise</w:t>
      </w:r>
      <w:r w:rsidRPr="007E5608">
        <w:rPr>
          <w:noProof/>
          <w:lang w:val="en-CA"/>
        </w:rPr>
        <w:t xml:space="preserve"> partitionings</w:t>
      </w:r>
      <w:r>
        <w:rPr>
          <w:noProof/>
        </w:rPr>
        <w:tab/>
      </w:r>
      <w:r>
        <w:rPr>
          <w:noProof/>
        </w:rPr>
        <w:fldChar w:fldCharType="begin" w:fldLock="1"/>
      </w:r>
      <w:r>
        <w:rPr>
          <w:noProof/>
        </w:rPr>
        <w:instrText xml:space="preserve"> PAGEREF _Toc2177033 \h </w:instrText>
      </w:r>
      <w:r>
        <w:rPr>
          <w:noProof/>
        </w:rPr>
      </w:r>
      <w:r>
        <w:rPr>
          <w:noProof/>
        </w:rPr>
        <w:fldChar w:fldCharType="separate"/>
      </w:r>
      <w:r>
        <w:rPr>
          <w:noProof/>
        </w:rPr>
        <w:t>19</w:t>
      </w:r>
      <w:r>
        <w:rPr>
          <w:noProof/>
        </w:rPr>
        <w:fldChar w:fldCharType="end"/>
      </w:r>
    </w:p>
    <w:p w14:paraId="1A372BDE" w14:textId="09A1A21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6.4</w:t>
      </w:r>
      <w:r>
        <w:rPr>
          <w:rFonts w:asciiTheme="minorHAnsi" w:eastAsiaTheme="minorEastAsia" w:hAnsiTheme="minorHAnsi" w:cstheme="minorBidi"/>
          <w:noProof/>
          <w:sz w:val="22"/>
          <w:szCs w:val="22"/>
          <w:lang w:val="en-CA" w:eastAsia="en-CA"/>
        </w:rPr>
        <w:tab/>
      </w:r>
      <w:r w:rsidRPr="007E5608">
        <w:rPr>
          <w:noProof/>
          <w:lang w:val="en-CA"/>
        </w:rPr>
        <w:t>Availability processes</w:t>
      </w:r>
      <w:r>
        <w:rPr>
          <w:noProof/>
        </w:rPr>
        <w:tab/>
      </w:r>
      <w:r>
        <w:rPr>
          <w:noProof/>
        </w:rPr>
        <w:fldChar w:fldCharType="begin" w:fldLock="1"/>
      </w:r>
      <w:r>
        <w:rPr>
          <w:noProof/>
        </w:rPr>
        <w:instrText xml:space="preserve"> PAGEREF _Toc2177034 \h </w:instrText>
      </w:r>
      <w:r>
        <w:rPr>
          <w:noProof/>
        </w:rPr>
      </w:r>
      <w:r>
        <w:rPr>
          <w:noProof/>
        </w:rPr>
        <w:fldChar w:fldCharType="separate"/>
      </w:r>
      <w:r>
        <w:rPr>
          <w:noProof/>
        </w:rPr>
        <w:t>19</w:t>
      </w:r>
      <w:r>
        <w:rPr>
          <w:noProof/>
        </w:rPr>
        <w:fldChar w:fldCharType="end"/>
      </w:r>
    </w:p>
    <w:p w14:paraId="519A9074" w14:textId="04B879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6.4.1</w:t>
      </w:r>
      <w:r>
        <w:rPr>
          <w:rFonts w:asciiTheme="minorHAnsi" w:eastAsiaTheme="minorEastAsia" w:hAnsiTheme="minorHAnsi" w:cstheme="minorBidi"/>
          <w:noProof/>
          <w:sz w:val="22"/>
          <w:szCs w:val="22"/>
          <w:lang w:val="en-CA" w:eastAsia="en-CA"/>
        </w:rPr>
        <w:tab/>
      </w:r>
      <w:r w:rsidRPr="007E5608">
        <w:rPr>
          <w:noProof/>
          <w:lang w:val="en-CA"/>
        </w:rPr>
        <w:t>Allowed binary split process</w:t>
      </w:r>
      <w:r>
        <w:rPr>
          <w:noProof/>
        </w:rPr>
        <w:tab/>
      </w:r>
      <w:r>
        <w:rPr>
          <w:noProof/>
        </w:rPr>
        <w:fldChar w:fldCharType="begin" w:fldLock="1"/>
      </w:r>
      <w:r>
        <w:rPr>
          <w:noProof/>
        </w:rPr>
        <w:instrText xml:space="preserve"> PAGEREF _Toc2177035 \h </w:instrText>
      </w:r>
      <w:r>
        <w:rPr>
          <w:noProof/>
        </w:rPr>
      </w:r>
      <w:r>
        <w:rPr>
          <w:noProof/>
        </w:rPr>
        <w:fldChar w:fldCharType="separate"/>
      </w:r>
      <w:r>
        <w:rPr>
          <w:noProof/>
        </w:rPr>
        <w:t>19</w:t>
      </w:r>
      <w:r>
        <w:rPr>
          <w:noProof/>
        </w:rPr>
        <w:fldChar w:fldCharType="end"/>
      </w:r>
    </w:p>
    <w:p w14:paraId="31A4A3CF" w14:textId="01D999F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6.4.2</w:t>
      </w:r>
      <w:r>
        <w:rPr>
          <w:rFonts w:asciiTheme="minorHAnsi" w:eastAsiaTheme="minorEastAsia" w:hAnsiTheme="minorHAnsi" w:cstheme="minorBidi"/>
          <w:noProof/>
          <w:sz w:val="22"/>
          <w:szCs w:val="22"/>
          <w:lang w:val="en-CA" w:eastAsia="en-CA"/>
        </w:rPr>
        <w:tab/>
      </w:r>
      <w:r w:rsidRPr="007E5608">
        <w:rPr>
          <w:noProof/>
          <w:lang w:val="en-CA"/>
        </w:rPr>
        <w:t>Allowed ternary split process</w:t>
      </w:r>
      <w:r>
        <w:rPr>
          <w:noProof/>
        </w:rPr>
        <w:tab/>
      </w:r>
      <w:r>
        <w:rPr>
          <w:noProof/>
        </w:rPr>
        <w:fldChar w:fldCharType="begin" w:fldLock="1"/>
      </w:r>
      <w:r>
        <w:rPr>
          <w:noProof/>
        </w:rPr>
        <w:instrText xml:space="preserve"> PAGEREF _Toc2177036 \h </w:instrText>
      </w:r>
      <w:r>
        <w:rPr>
          <w:noProof/>
        </w:rPr>
      </w:r>
      <w:r>
        <w:rPr>
          <w:noProof/>
        </w:rPr>
        <w:fldChar w:fldCharType="separate"/>
      </w:r>
      <w:r>
        <w:rPr>
          <w:noProof/>
        </w:rPr>
        <w:t>21</w:t>
      </w:r>
      <w:r>
        <w:rPr>
          <w:noProof/>
        </w:rPr>
        <w:fldChar w:fldCharType="end"/>
      </w:r>
    </w:p>
    <w:p w14:paraId="142D04BC" w14:textId="01A21C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6.4.3</w:t>
      </w:r>
      <w:r>
        <w:rPr>
          <w:rFonts w:asciiTheme="minorHAnsi" w:eastAsiaTheme="minorEastAsia" w:hAnsiTheme="minorHAnsi" w:cstheme="minorBidi"/>
          <w:noProof/>
          <w:sz w:val="22"/>
          <w:szCs w:val="22"/>
          <w:lang w:val="en-CA" w:eastAsia="en-CA"/>
        </w:rPr>
        <w:tab/>
      </w:r>
      <w:r w:rsidRPr="007E5608">
        <w:rPr>
          <w:noProof/>
          <w:lang w:val="en-CA"/>
        </w:rPr>
        <w:t>Derivation process for neighbouring block availability</w:t>
      </w:r>
      <w:r>
        <w:rPr>
          <w:noProof/>
        </w:rPr>
        <w:tab/>
      </w:r>
      <w:r>
        <w:rPr>
          <w:noProof/>
        </w:rPr>
        <w:fldChar w:fldCharType="begin" w:fldLock="1"/>
      </w:r>
      <w:r>
        <w:rPr>
          <w:noProof/>
        </w:rPr>
        <w:instrText xml:space="preserve"> PAGEREF _Toc2177037 \h </w:instrText>
      </w:r>
      <w:r>
        <w:rPr>
          <w:noProof/>
        </w:rPr>
      </w:r>
      <w:r>
        <w:rPr>
          <w:noProof/>
        </w:rPr>
        <w:fldChar w:fldCharType="separate"/>
      </w:r>
      <w:r>
        <w:rPr>
          <w:noProof/>
        </w:rPr>
        <w:t>21</w:t>
      </w:r>
      <w:r>
        <w:rPr>
          <w:noProof/>
        </w:rPr>
        <w:fldChar w:fldCharType="end"/>
      </w:r>
    </w:p>
    <w:p w14:paraId="1E1B4D2E" w14:textId="1D56D7D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6.5</w:t>
      </w:r>
      <w:r>
        <w:rPr>
          <w:rFonts w:asciiTheme="minorHAnsi" w:eastAsiaTheme="minorEastAsia" w:hAnsiTheme="minorHAnsi" w:cstheme="minorBidi"/>
          <w:noProof/>
          <w:sz w:val="22"/>
          <w:szCs w:val="22"/>
          <w:lang w:val="en-CA" w:eastAsia="en-CA"/>
        </w:rPr>
        <w:tab/>
      </w:r>
      <w:r w:rsidRPr="007E5608">
        <w:rPr>
          <w:noProof/>
          <w:lang w:val="en-CA"/>
        </w:rPr>
        <w:t>Scanning processes</w:t>
      </w:r>
      <w:r>
        <w:rPr>
          <w:noProof/>
        </w:rPr>
        <w:tab/>
      </w:r>
      <w:r>
        <w:rPr>
          <w:noProof/>
        </w:rPr>
        <w:fldChar w:fldCharType="begin" w:fldLock="1"/>
      </w:r>
      <w:r>
        <w:rPr>
          <w:noProof/>
        </w:rPr>
        <w:instrText xml:space="preserve"> PAGEREF _Toc2177038 \h </w:instrText>
      </w:r>
      <w:r>
        <w:rPr>
          <w:noProof/>
        </w:rPr>
      </w:r>
      <w:r>
        <w:rPr>
          <w:noProof/>
        </w:rPr>
        <w:fldChar w:fldCharType="separate"/>
      </w:r>
      <w:r>
        <w:rPr>
          <w:noProof/>
        </w:rPr>
        <w:t>22</w:t>
      </w:r>
      <w:r>
        <w:rPr>
          <w:noProof/>
        </w:rPr>
        <w:fldChar w:fldCharType="end"/>
      </w:r>
    </w:p>
    <w:p w14:paraId="186CAFFC" w14:textId="4D9FA1A5"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6.5.1</w:t>
      </w:r>
      <w:r>
        <w:rPr>
          <w:rFonts w:asciiTheme="minorHAnsi" w:eastAsiaTheme="minorEastAsia" w:hAnsiTheme="minorHAnsi" w:cstheme="minorBidi"/>
          <w:noProof/>
          <w:sz w:val="22"/>
          <w:szCs w:val="22"/>
          <w:lang w:val="en-CA" w:eastAsia="en-CA"/>
        </w:rPr>
        <w:tab/>
      </w:r>
      <w:r w:rsidRPr="007E5608">
        <w:rPr>
          <w:noProof/>
          <w:lang w:val="en-CA"/>
        </w:rPr>
        <w:t>CTB raster and tile scanning process</w:t>
      </w:r>
      <w:r>
        <w:rPr>
          <w:noProof/>
        </w:rPr>
        <w:tab/>
      </w:r>
      <w:r>
        <w:rPr>
          <w:noProof/>
        </w:rPr>
        <w:fldChar w:fldCharType="begin" w:fldLock="1"/>
      </w:r>
      <w:r>
        <w:rPr>
          <w:noProof/>
        </w:rPr>
        <w:instrText xml:space="preserve"> PAGEREF _Toc2177039 \h </w:instrText>
      </w:r>
      <w:r>
        <w:rPr>
          <w:noProof/>
        </w:rPr>
      </w:r>
      <w:r>
        <w:rPr>
          <w:noProof/>
        </w:rPr>
        <w:fldChar w:fldCharType="separate"/>
      </w:r>
      <w:r>
        <w:rPr>
          <w:noProof/>
        </w:rPr>
        <w:t>22</w:t>
      </w:r>
      <w:r>
        <w:rPr>
          <w:noProof/>
        </w:rPr>
        <w:fldChar w:fldCharType="end"/>
      </w:r>
    </w:p>
    <w:p w14:paraId="1CA81AF5" w14:textId="58596FE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6.5.2</w:t>
      </w:r>
      <w:r>
        <w:rPr>
          <w:rFonts w:asciiTheme="minorHAnsi" w:eastAsiaTheme="minorEastAsia" w:hAnsiTheme="minorHAnsi" w:cstheme="minorBidi"/>
          <w:noProof/>
          <w:sz w:val="22"/>
          <w:szCs w:val="22"/>
          <w:lang w:val="en-CA" w:eastAsia="en-CA"/>
        </w:rPr>
        <w:tab/>
      </w:r>
      <w:r w:rsidRPr="007E5608">
        <w:rPr>
          <w:noProof/>
          <w:lang w:val="en-CA"/>
        </w:rPr>
        <w:t>Up-right diagonal scan order array initialization process</w:t>
      </w:r>
      <w:r>
        <w:rPr>
          <w:noProof/>
        </w:rPr>
        <w:tab/>
      </w:r>
      <w:r>
        <w:rPr>
          <w:noProof/>
        </w:rPr>
        <w:fldChar w:fldCharType="begin" w:fldLock="1"/>
      </w:r>
      <w:r>
        <w:rPr>
          <w:noProof/>
        </w:rPr>
        <w:instrText xml:space="preserve"> PAGEREF _Toc2177040 \h </w:instrText>
      </w:r>
      <w:r>
        <w:rPr>
          <w:noProof/>
        </w:rPr>
      </w:r>
      <w:r>
        <w:rPr>
          <w:noProof/>
        </w:rPr>
        <w:fldChar w:fldCharType="separate"/>
      </w:r>
      <w:r>
        <w:rPr>
          <w:noProof/>
        </w:rPr>
        <w:t>23</w:t>
      </w:r>
      <w:r>
        <w:rPr>
          <w:noProof/>
        </w:rPr>
        <w:fldChar w:fldCharType="end"/>
      </w:r>
    </w:p>
    <w:p w14:paraId="781EFC9F" w14:textId="5F379C4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7</w:t>
      </w:r>
      <w:r>
        <w:rPr>
          <w:rFonts w:asciiTheme="minorHAnsi" w:eastAsiaTheme="minorEastAsia" w:hAnsiTheme="minorHAnsi" w:cstheme="minorBidi"/>
          <w:noProof/>
          <w:sz w:val="22"/>
          <w:szCs w:val="22"/>
          <w:lang w:val="en-CA" w:eastAsia="en-CA"/>
        </w:rPr>
        <w:tab/>
      </w:r>
      <w:r w:rsidRPr="007E5608">
        <w:rPr>
          <w:noProof/>
          <w:lang w:val="en-CA"/>
        </w:rPr>
        <w:t>Syntax and semantics</w:t>
      </w:r>
      <w:r>
        <w:rPr>
          <w:noProof/>
        </w:rPr>
        <w:tab/>
      </w:r>
      <w:r>
        <w:rPr>
          <w:noProof/>
        </w:rPr>
        <w:fldChar w:fldCharType="begin" w:fldLock="1"/>
      </w:r>
      <w:r>
        <w:rPr>
          <w:noProof/>
        </w:rPr>
        <w:instrText xml:space="preserve"> PAGEREF _Toc2177041 \h </w:instrText>
      </w:r>
      <w:r>
        <w:rPr>
          <w:noProof/>
        </w:rPr>
      </w:r>
      <w:r>
        <w:rPr>
          <w:noProof/>
        </w:rPr>
        <w:fldChar w:fldCharType="separate"/>
      </w:r>
      <w:r>
        <w:rPr>
          <w:noProof/>
        </w:rPr>
        <w:t>25</w:t>
      </w:r>
      <w:r>
        <w:rPr>
          <w:noProof/>
        </w:rPr>
        <w:fldChar w:fldCharType="end"/>
      </w:r>
    </w:p>
    <w:p w14:paraId="57CE54E0" w14:textId="40AEA07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7.1</w:t>
      </w:r>
      <w:r>
        <w:rPr>
          <w:rFonts w:asciiTheme="minorHAnsi" w:eastAsiaTheme="minorEastAsia" w:hAnsiTheme="minorHAnsi" w:cstheme="minorBidi"/>
          <w:noProof/>
          <w:sz w:val="22"/>
          <w:szCs w:val="22"/>
          <w:lang w:val="en-CA" w:eastAsia="en-CA"/>
        </w:rPr>
        <w:tab/>
      </w:r>
      <w:r w:rsidRPr="007E5608">
        <w:rPr>
          <w:noProof/>
          <w:lang w:val="en-CA"/>
        </w:rPr>
        <w:t>Method of specifying syntax in tabular form</w:t>
      </w:r>
      <w:r>
        <w:rPr>
          <w:noProof/>
        </w:rPr>
        <w:tab/>
      </w:r>
      <w:r>
        <w:rPr>
          <w:noProof/>
        </w:rPr>
        <w:fldChar w:fldCharType="begin" w:fldLock="1"/>
      </w:r>
      <w:r>
        <w:rPr>
          <w:noProof/>
        </w:rPr>
        <w:instrText xml:space="preserve"> PAGEREF _Toc2177042 \h </w:instrText>
      </w:r>
      <w:r>
        <w:rPr>
          <w:noProof/>
        </w:rPr>
      </w:r>
      <w:r>
        <w:rPr>
          <w:noProof/>
        </w:rPr>
        <w:fldChar w:fldCharType="separate"/>
      </w:r>
      <w:r>
        <w:rPr>
          <w:noProof/>
        </w:rPr>
        <w:t>25</w:t>
      </w:r>
      <w:r>
        <w:rPr>
          <w:noProof/>
        </w:rPr>
        <w:fldChar w:fldCharType="end"/>
      </w:r>
    </w:p>
    <w:p w14:paraId="219AEB9F" w14:textId="6C22052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7.2</w:t>
      </w:r>
      <w:r>
        <w:rPr>
          <w:rFonts w:asciiTheme="minorHAnsi" w:eastAsiaTheme="minorEastAsia" w:hAnsiTheme="minorHAnsi" w:cstheme="minorBidi"/>
          <w:noProof/>
          <w:sz w:val="22"/>
          <w:szCs w:val="22"/>
          <w:lang w:val="en-CA" w:eastAsia="en-CA"/>
        </w:rPr>
        <w:tab/>
      </w:r>
      <w:r w:rsidRPr="007E5608">
        <w:rPr>
          <w:noProof/>
          <w:lang w:val="en-CA"/>
        </w:rPr>
        <w:t>Specification of syntax functions and descriptors</w:t>
      </w:r>
      <w:r>
        <w:rPr>
          <w:noProof/>
        </w:rPr>
        <w:tab/>
      </w:r>
      <w:r>
        <w:rPr>
          <w:noProof/>
        </w:rPr>
        <w:fldChar w:fldCharType="begin" w:fldLock="1"/>
      </w:r>
      <w:r>
        <w:rPr>
          <w:noProof/>
        </w:rPr>
        <w:instrText xml:space="preserve"> PAGEREF _Toc2177043 \h </w:instrText>
      </w:r>
      <w:r>
        <w:rPr>
          <w:noProof/>
        </w:rPr>
      </w:r>
      <w:r>
        <w:rPr>
          <w:noProof/>
        </w:rPr>
        <w:fldChar w:fldCharType="separate"/>
      </w:r>
      <w:r>
        <w:rPr>
          <w:noProof/>
        </w:rPr>
        <w:t>26</w:t>
      </w:r>
      <w:r>
        <w:rPr>
          <w:noProof/>
        </w:rPr>
        <w:fldChar w:fldCharType="end"/>
      </w:r>
    </w:p>
    <w:p w14:paraId="4F4DE8DC" w14:textId="3B29B07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7.3</w:t>
      </w:r>
      <w:r>
        <w:rPr>
          <w:rFonts w:asciiTheme="minorHAnsi" w:eastAsiaTheme="minorEastAsia" w:hAnsiTheme="minorHAnsi" w:cstheme="minorBidi"/>
          <w:noProof/>
          <w:sz w:val="22"/>
          <w:szCs w:val="22"/>
          <w:lang w:val="en-CA" w:eastAsia="en-CA"/>
        </w:rPr>
        <w:tab/>
      </w:r>
      <w:r w:rsidRPr="007E5608">
        <w:rPr>
          <w:noProof/>
          <w:lang w:val="en-CA"/>
        </w:rPr>
        <w:t>Syntax in tabular form</w:t>
      </w:r>
      <w:r>
        <w:rPr>
          <w:noProof/>
        </w:rPr>
        <w:tab/>
      </w:r>
      <w:r>
        <w:rPr>
          <w:noProof/>
        </w:rPr>
        <w:fldChar w:fldCharType="begin" w:fldLock="1"/>
      </w:r>
      <w:r>
        <w:rPr>
          <w:noProof/>
        </w:rPr>
        <w:instrText xml:space="preserve"> PAGEREF _Toc2177044 \h </w:instrText>
      </w:r>
      <w:r>
        <w:rPr>
          <w:noProof/>
        </w:rPr>
      </w:r>
      <w:r>
        <w:rPr>
          <w:noProof/>
        </w:rPr>
        <w:fldChar w:fldCharType="separate"/>
      </w:r>
      <w:r>
        <w:rPr>
          <w:noProof/>
        </w:rPr>
        <w:t>27</w:t>
      </w:r>
      <w:r>
        <w:rPr>
          <w:noProof/>
        </w:rPr>
        <w:fldChar w:fldCharType="end"/>
      </w:r>
    </w:p>
    <w:p w14:paraId="7AEB1F4D" w14:textId="6280189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7.3.1</w:t>
      </w:r>
      <w:r>
        <w:rPr>
          <w:rFonts w:asciiTheme="minorHAnsi" w:eastAsiaTheme="minorEastAsia" w:hAnsiTheme="minorHAnsi" w:cstheme="minorBidi"/>
          <w:noProof/>
          <w:sz w:val="22"/>
          <w:szCs w:val="22"/>
          <w:lang w:val="en-CA" w:eastAsia="en-CA"/>
        </w:rPr>
        <w:tab/>
      </w:r>
      <w:r w:rsidRPr="007E5608">
        <w:rPr>
          <w:noProof/>
          <w:lang w:val="en-CA"/>
        </w:rPr>
        <w:t>NAL unit syntax</w:t>
      </w:r>
      <w:r>
        <w:rPr>
          <w:noProof/>
        </w:rPr>
        <w:tab/>
      </w:r>
      <w:r>
        <w:rPr>
          <w:noProof/>
        </w:rPr>
        <w:fldChar w:fldCharType="begin" w:fldLock="1"/>
      </w:r>
      <w:r>
        <w:rPr>
          <w:noProof/>
        </w:rPr>
        <w:instrText xml:space="preserve"> PAGEREF _Toc2177045 \h </w:instrText>
      </w:r>
      <w:r>
        <w:rPr>
          <w:noProof/>
        </w:rPr>
      </w:r>
      <w:r>
        <w:rPr>
          <w:noProof/>
        </w:rPr>
        <w:fldChar w:fldCharType="separate"/>
      </w:r>
      <w:r>
        <w:rPr>
          <w:noProof/>
        </w:rPr>
        <w:t>27</w:t>
      </w:r>
      <w:r>
        <w:rPr>
          <w:noProof/>
        </w:rPr>
        <w:fldChar w:fldCharType="end"/>
      </w:r>
    </w:p>
    <w:p w14:paraId="291CD5F1" w14:textId="032C80C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7.3.2</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syntax</w:t>
      </w:r>
      <w:r>
        <w:rPr>
          <w:noProof/>
        </w:rPr>
        <w:tab/>
      </w:r>
      <w:r>
        <w:rPr>
          <w:noProof/>
        </w:rPr>
        <w:fldChar w:fldCharType="begin" w:fldLock="1"/>
      </w:r>
      <w:r>
        <w:rPr>
          <w:noProof/>
        </w:rPr>
        <w:instrText xml:space="preserve"> PAGEREF _Toc2177046 \h </w:instrText>
      </w:r>
      <w:r>
        <w:rPr>
          <w:noProof/>
        </w:rPr>
      </w:r>
      <w:r>
        <w:rPr>
          <w:noProof/>
        </w:rPr>
        <w:fldChar w:fldCharType="separate"/>
      </w:r>
      <w:r>
        <w:rPr>
          <w:noProof/>
        </w:rPr>
        <w:t>28</w:t>
      </w:r>
      <w:r>
        <w:rPr>
          <w:noProof/>
        </w:rPr>
        <w:fldChar w:fldCharType="end"/>
      </w:r>
    </w:p>
    <w:p w14:paraId="524859E3" w14:textId="2A846D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7.3.3</w:t>
      </w:r>
      <w:r>
        <w:rPr>
          <w:rFonts w:asciiTheme="minorHAnsi" w:eastAsiaTheme="minorEastAsia" w:hAnsiTheme="minorHAnsi" w:cstheme="minorBidi"/>
          <w:noProof/>
          <w:sz w:val="22"/>
          <w:szCs w:val="22"/>
          <w:lang w:val="en-CA" w:eastAsia="en-CA"/>
        </w:rPr>
        <w:tab/>
      </w:r>
      <w:r w:rsidRPr="007E5608">
        <w:rPr>
          <w:noProof/>
          <w:lang w:val="en-CA"/>
        </w:rPr>
        <w:t>Profile, tier, and level syntax</w:t>
      </w:r>
      <w:r>
        <w:rPr>
          <w:noProof/>
        </w:rPr>
        <w:tab/>
      </w:r>
      <w:r>
        <w:rPr>
          <w:noProof/>
        </w:rPr>
        <w:fldChar w:fldCharType="begin" w:fldLock="1"/>
      </w:r>
      <w:r>
        <w:rPr>
          <w:noProof/>
        </w:rPr>
        <w:instrText xml:space="preserve"> PAGEREF _Toc2177047 \h </w:instrText>
      </w:r>
      <w:r>
        <w:rPr>
          <w:noProof/>
        </w:rPr>
      </w:r>
      <w:r>
        <w:rPr>
          <w:noProof/>
        </w:rPr>
        <w:fldChar w:fldCharType="separate"/>
      </w:r>
      <w:r>
        <w:rPr>
          <w:noProof/>
        </w:rPr>
        <w:t>33</w:t>
      </w:r>
      <w:r>
        <w:rPr>
          <w:noProof/>
        </w:rPr>
        <w:fldChar w:fldCharType="end"/>
      </w:r>
    </w:p>
    <w:p w14:paraId="3CAD436A" w14:textId="10C8CB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7.3.4</w:t>
      </w:r>
      <w:r>
        <w:rPr>
          <w:rFonts w:asciiTheme="minorHAnsi" w:eastAsiaTheme="minorEastAsia" w:hAnsiTheme="minorHAnsi" w:cstheme="minorBidi"/>
          <w:noProof/>
          <w:sz w:val="22"/>
          <w:szCs w:val="22"/>
          <w:lang w:val="en-CA" w:eastAsia="en-CA"/>
        </w:rPr>
        <w:tab/>
      </w:r>
      <w:r w:rsidRPr="007E5608">
        <w:rPr>
          <w:noProof/>
          <w:lang w:val="en-CA"/>
        </w:rPr>
        <w:t>Tile group header syntax</w:t>
      </w:r>
      <w:r>
        <w:rPr>
          <w:noProof/>
        </w:rPr>
        <w:tab/>
      </w:r>
      <w:r>
        <w:rPr>
          <w:noProof/>
        </w:rPr>
        <w:fldChar w:fldCharType="begin" w:fldLock="1"/>
      </w:r>
      <w:r>
        <w:rPr>
          <w:noProof/>
        </w:rPr>
        <w:instrText xml:space="preserve"> PAGEREF _Toc2177048 \h </w:instrText>
      </w:r>
      <w:r>
        <w:rPr>
          <w:noProof/>
        </w:rPr>
      </w:r>
      <w:r>
        <w:rPr>
          <w:noProof/>
        </w:rPr>
        <w:fldChar w:fldCharType="separate"/>
      </w:r>
      <w:r>
        <w:rPr>
          <w:noProof/>
        </w:rPr>
        <w:t>34</w:t>
      </w:r>
      <w:r>
        <w:rPr>
          <w:noProof/>
        </w:rPr>
        <w:fldChar w:fldCharType="end"/>
      </w:r>
    </w:p>
    <w:p w14:paraId="5E000D34" w14:textId="06DEA0F8" w:rsidR="003F609A" w:rsidRDefault="003F609A">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_Toc2177049 \h </w:instrText>
      </w:r>
      <w:r>
        <w:rPr>
          <w:noProof/>
        </w:rPr>
      </w:r>
      <w:r>
        <w:rPr>
          <w:noProof/>
        </w:rPr>
        <w:fldChar w:fldCharType="separate"/>
      </w:r>
      <w:r>
        <w:rPr>
          <w:noProof/>
        </w:rPr>
        <w:t>39</w:t>
      </w:r>
      <w:r>
        <w:rPr>
          <w:noProof/>
        </w:rPr>
        <w:fldChar w:fldCharType="end"/>
      </w:r>
    </w:p>
    <w:p w14:paraId="4307599C" w14:textId="6653560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7.3.6</w:t>
      </w:r>
      <w:r>
        <w:rPr>
          <w:rFonts w:asciiTheme="minorHAnsi" w:eastAsiaTheme="minorEastAsia" w:hAnsiTheme="minorHAnsi" w:cstheme="minorBidi"/>
          <w:noProof/>
          <w:sz w:val="22"/>
          <w:szCs w:val="22"/>
          <w:lang w:val="en-CA" w:eastAsia="en-CA"/>
        </w:rPr>
        <w:tab/>
      </w:r>
      <w:r w:rsidRPr="007E5608">
        <w:rPr>
          <w:noProof/>
          <w:lang w:val="en-CA"/>
        </w:rPr>
        <w:t>Tile group data syntax</w:t>
      </w:r>
      <w:r>
        <w:rPr>
          <w:noProof/>
        </w:rPr>
        <w:tab/>
      </w:r>
      <w:r>
        <w:rPr>
          <w:noProof/>
        </w:rPr>
        <w:fldChar w:fldCharType="begin" w:fldLock="1"/>
      </w:r>
      <w:r>
        <w:rPr>
          <w:noProof/>
        </w:rPr>
        <w:instrText xml:space="preserve"> PAGEREF _Toc2177050 \h </w:instrText>
      </w:r>
      <w:r>
        <w:rPr>
          <w:noProof/>
        </w:rPr>
      </w:r>
      <w:r>
        <w:rPr>
          <w:noProof/>
        </w:rPr>
        <w:fldChar w:fldCharType="separate"/>
      </w:r>
      <w:r>
        <w:rPr>
          <w:noProof/>
        </w:rPr>
        <w:t>39</w:t>
      </w:r>
      <w:r>
        <w:rPr>
          <w:noProof/>
        </w:rPr>
        <w:fldChar w:fldCharType="end"/>
      </w:r>
    </w:p>
    <w:p w14:paraId="0C0587B9" w14:textId="4DB9185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7.4</w:t>
      </w:r>
      <w:r>
        <w:rPr>
          <w:rFonts w:asciiTheme="minorHAnsi" w:eastAsiaTheme="minorEastAsia" w:hAnsiTheme="minorHAnsi" w:cstheme="minorBidi"/>
          <w:noProof/>
          <w:sz w:val="22"/>
          <w:szCs w:val="22"/>
          <w:lang w:val="en-CA" w:eastAsia="en-CA"/>
        </w:rPr>
        <w:tab/>
      </w:r>
      <w:r w:rsidRPr="007E5608">
        <w:rPr>
          <w:noProof/>
          <w:lang w:val="en-CA"/>
        </w:rPr>
        <w:t>Semantics</w:t>
      </w:r>
      <w:r>
        <w:rPr>
          <w:noProof/>
        </w:rPr>
        <w:tab/>
      </w:r>
      <w:r>
        <w:rPr>
          <w:noProof/>
        </w:rPr>
        <w:fldChar w:fldCharType="begin" w:fldLock="1"/>
      </w:r>
      <w:r>
        <w:rPr>
          <w:noProof/>
        </w:rPr>
        <w:instrText xml:space="preserve"> PAGEREF _Toc2177051 \h </w:instrText>
      </w:r>
      <w:r>
        <w:rPr>
          <w:noProof/>
        </w:rPr>
      </w:r>
      <w:r>
        <w:rPr>
          <w:noProof/>
        </w:rPr>
        <w:fldChar w:fldCharType="separate"/>
      </w:r>
      <w:r>
        <w:rPr>
          <w:noProof/>
        </w:rPr>
        <w:t>54</w:t>
      </w:r>
      <w:r>
        <w:rPr>
          <w:noProof/>
        </w:rPr>
        <w:fldChar w:fldCharType="end"/>
      </w:r>
    </w:p>
    <w:p w14:paraId="4B3473B6" w14:textId="502421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_Toc2177052 \h </w:instrText>
      </w:r>
      <w:r>
        <w:rPr>
          <w:noProof/>
        </w:rPr>
      </w:r>
      <w:r>
        <w:rPr>
          <w:noProof/>
        </w:rPr>
        <w:fldChar w:fldCharType="separate"/>
      </w:r>
      <w:r>
        <w:rPr>
          <w:noProof/>
        </w:rPr>
        <w:t>54</w:t>
      </w:r>
      <w:r>
        <w:rPr>
          <w:noProof/>
        </w:rPr>
        <w:fldChar w:fldCharType="end"/>
      </w:r>
    </w:p>
    <w:p w14:paraId="3647ED1A" w14:textId="36961E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7.4.2</w:t>
      </w:r>
      <w:r>
        <w:rPr>
          <w:rFonts w:asciiTheme="minorHAnsi" w:eastAsiaTheme="minorEastAsia" w:hAnsiTheme="minorHAnsi" w:cstheme="minorBidi"/>
          <w:noProof/>
          <w:sz w:val="22"/>
          <w:szCs w:val="22"/>
          <w:lang w:val="en-CA" w:eastAsia="en-CA"/>
        </w:rPr>
        <w:tab/>
      </w:r>
      <w:r w:rsidRPr="007E5608">
        <w:rPr>
          <w:noProof/>
          <w:lang w:val="en-CA"/>
        </w:rPr>
        <w:t>NAL unit semantics</w:t>
      </w:r>
      <w:r>
        <w:rPr>
          <w:noProof/>
        </w:rPr>
        <w:tab/>
      </w:r>
      <w:r>
        <w:rPr>
          <w:noProof/>
        </w:rPr>
        <w:fldChar w:fldCharType="begin" w:fldLock="1"/>
      </w:r>
      <w:r>
        <w:rPr>
          <w:noProof/>
        </w:rPr>
        <w:instrText xml:space="preserve"> PAGEREF _Toc2177053 \h </w:instrText>
      </w:r>
      <w:r>
        <w:rPr>
          <w:noProof/>
        </w:rPr>
      </w:r>
      <w:r>
        <w:rPr>
          <w:noProof/>
        </w:rPr>
        <w:fldChar w:fldCharType="separate"/>
      </w:r>
      <w:r>
        <w:rPr>
          <w:noProof/>
        </w:rPr>
        <w:t>54</w:t>
      </w:r>
      <w:r>
        <w:rPr>
          <w:noProof/>
        </w:rPr>
        <w:fldChar w:fldCharType="end"/>
      </w:r>
    </w:p>
    <w:p w14:paraId="005FCC13" w14:textId="3550123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7.4.3</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semantics</w:t>
      </w:r>
      <w:r>
        <w:rPr>
          <w:noProof/>
        </w:rPr>
        <w:tab/>
      </w:r>
      <w:r>
        <w:rPr>
          <w:noProof/>
        </w:rPr>
        <w:fldChar w:fldCharType="begin" w:fldLock="1"/>
      </w:r>
      <w:r>
        <w:rPr>
          <w:noProof/>
        </w:rPr>
        <w:instrText xml:space="preserve"> PAGEREF _Toc2177054 \h </w:instrText>
      </w:r>
      <w:r>
        <w:rPr>
          <w:noProof/>
        </w:rPr>
      </w:r>
      <w:r>
        <w:rPr>
          <w:noProof/>
        </w:rPr>
        <w:fldChar w:fldCharType="separate"/>
      </w:r>
      <w:r>
        <w:rPr>
          <w:noProof/>
        </w:rPr>
        <w:t>59</w:t>
      </w:r>
      <w:r>
        <w:rPr>
          <w:noProof/>
        </w:rPr>
        <w:fldChar w:fldCharType="end"/>
      </w:r>
    </w:p>
    <w:p w14:paraId="7624AF45" w14:textId="30B777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7.4.4</w:t>
      </w:r>
      <w:r>
        <w:rPr>
          <w:rFonts w:asciiTheme="minorHAnsi" w:eastAsiaTheme="minorEastAsia" w:hAnsiTheme="minorHAnsi" w:cstheme="minorBidi"/>
          <w:noProof/>
          <w:sz w:val="22"/>
          <w:szCs w:val="22"/>
          <w:lang w:val="en-CA" w:eastAsia="en-CA"/>
        </w:rPr>
        <w:tab/>
      </w:r>
      <w:r w:rsidRPr="007E5608">
        <w:rPr>
          <w:noProof/>
          <w:lang w:val="en-CA"/>
        </w:rPr>
        <w:t>Profile, tier, and level semantics</w:t>
      </w:r>
      <w:r>
        <w:rPr>
          <w:noProof/>
        </w:rPr>
        <w:tab/>
      </w:r>
      <w:r>
        <w:rPr>
          <w:noProof/>
        </w:rPr>
        <w:fldChar w:fldCharType="begin" w:fldLock="1"/>
      </w:r>
      <w:r>
        <w:rPr>
          <w:noProof/>
        </w:rPr>
        <w:instrText xml:space="preserve"> PAGEREF _Toc2177055 \h </w:instrText>
      </w:r>
      <w:r>
        <w:rPr>
          <w:noProof/>
        </w:rPr>
      </w:r>
      <w:r>
        <w:rPr>
          <w:noProof/>
        </w:rPr>
        <w:fldChar w:fldCharType="separate"/>
      </w:r>
      <w:r>
        <w:rPr>
          <w:noProof/>
        </w:rPr>
        <w:t>70</w:t>
      </w:r>
      <w:r>
        <w:rPr>
          <w:noProof/>
        </w:rPr>
        <w:fldChar w:fldCharType="end"/>
      </w:r>
    </w:p>
    <w:p w14:paraId="7864D703" w14:textId="12E51B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7.4.5</w:t>
      </w:r>
      <w:r>
        <w:rPr>
          <w:rFonts w:asciiTheme="minorHAnsi" w:eastAsiaTheme="minorEastAsia" w:hAnsiTheme="minorHAnsi" w:cstheme="minorBidi"/>
          <w:noProof/>
          <w:sz w:val="22"/>
          <w:szCs w:val="22"/>
          <w:lang w:val="en-CA" w:eastAsia="en-CA"/>
        </w:rPr>
        <w:tab/>
      </w:r>
      <w:r w:rsidRPr="007E5608">
        <w:rPr>
          <w:noProof/>
          <w:lang w:val="en-CA"/>
        </w:rPr>
        <w:t>Tile group header semantics</w:t>
      </w:r>
      <w:r>
        <w:rPr>
          <w:noProof/>
        </w:rPr>
        <w:tab/>
      </w:r>
      <w:r>
        <w:rPr>
          <w:noProof/>
        </w:rPr>
        <w:fldChar w:fldCharType="begin" w:fldLock="1"/>
      </w:r>
      <w:r>
        <w:rPr>
          <w:noProof/>
        </w:rPr>
        <w:instrText xml:space="preserve"> PAGEREF _Toc2177056 \h </w:instrText>
      </w:r>
      <w:r>
        <w:rPr>
          <w:noProof/>
        </w:rPr>
      </w:r>
      <w:r>
        <w:rPr>
          <w:noProof/>
        </w:rPr>
        <w:fldChar w:fldCharType="separate"/>
      </w:r>
      <w:r>
        <w:rPr>
          <w:noProof/>
        </w:rPr>
        <w:t>72</w:t>
      </w:r>
      <w:r>
        <w:rPr>
          <w:noProof/>
        </w:rPr>
        <w:fldChar w:fldCharType="end"/>
      </w:r>
    </w:p>
    <w:p w14:paraId="4F997A5C" w14:textId="340D1AF1" w:rsidR="003F609A" w:rsidRDefault="003F609A">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_Toc2177057 \h </w:instrText>
      </w:r>
      <w:r>
        <w:rPr>
          <w:noProof/>
        </w:rPr>
      </w:r>
      <w:r>
        <w:rPr>
          <w:noProof/>
        </w:rPr>
        <w:fldChar w:fldCharType="separate"/>
      </w:r>
      <w:r>
        <w:rPr>
          <w:noProof/>
        </w:rPr>
        <w:t>81</w:t>
      </w:r>
      <w:r>
        <w:rPr>
          <w:noProof/>
        </w:rPr>
        <w:fldChar w:fldCharType="end"/>
      </w:r>
    </w:p>
    <w:p w14:paraId="4DF80765" w14:textId="10827A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7.4.7</w:t>
      </w:r>
      <w:r>
        <w:rPr>
          <w:rFonts w:asciiTheme="minorHAnsi" w:eastAsiaTheme="minorEastAsia" w:hAnsiTheme="minorHAnsi" w:cstheme="minorBidi"/>
          <w:noProof/>
          <w:sz w:val="22"/>
          <w:szCs w:val="22"/>
          <w:lang w:val="en-CA" w:eastAsia="en-CA"/>
        </w:rPr>
        <w:tab/>
      </w:r>
      <w:r w:rsidRPr="007E5608">
        <w:rPr>
          <w:noProof/>
          <w:lang w:val="en-CA"/>
        </w:rPr>
        <w:t>Tile group data semantics</w:t>
      </w:r>
      <w:r>
        <w:rPr>
          <w:noProof/>
        </w:rPr>
        <w:tab/>
      </w:r>
      <w:r>
        <w:rPr>
          <w:noProof/>
        </w:rPr>
        <w:fldChar w:fldCharType="begin" w:fldLock="1"/>
      </w:r>
      <w:r>
        <w:rPr>
          <w:noProof/>
        </w:rPr>
        <w:instrText xml:space="preserve"> PAGEREF _Toc2177058 \h </w:instrText>
      </w:r>
      <w:r>
        <w:rPr>
          <w:noProof/>
        </w:rPr>
      </w:r>
      <w:r>
        <w:rPr>
          <w:noProof/>
        </w:rPr>
        <w:fldChar w:fldCharType="separate"/>
      </w:r>
      <w:r>
        <w:rPr>
          <w:noProof/>
        </w:rPr>
        <w:t>82</w:t>
      </w:r>
      <w:r>
        <w:rPr>
          <w:noProof/>
        </w:rPr>
        <w:fldChar w:fldCharType="end"/>
      </w:r>
    </w:p>
    <w:p w14:paraId="3F407DB7" w14:textId="3BFA278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8</w:t>
      </w:r>
      <w:r>
        <w:rPr>
          <w:rFonts w:asciiTheme="minorHAnsi" w:eastAsiaTheme="minorEastAsia" w:hAnsiTheme="minorHAnsi" w:cstheme="minorBidi"/>
          <w:noProof/>
          <w:sz w:val="22"/>
          <w:szCs w:val="22"/>
          <w:lang w:val="en-CA" w:eastAsia="en-CA"/>
        </w:rPr>
        <w:tab/>
      </w:r>
      <w:r w:rsidRPr="007E5608">
        <w:rPr>
          <w:noProof/>
          <w:lang w:val="en-CA"/>
        </w:rPr>
        <w:t>Decoding process</w:t>
      </w:r>
      <w:r>
        <w:rPr>
          <w:noProof/>
        </w:rPr>
        <w:tab/>
      </w:r>
      <w:r>
        <w:rPr>
          <w:noProof/>
        </w:rPr>
        <w:fldChar w:fldCharType="begin" w:fldLock="1"/>
      </w:r>
      <w:r>
        <w:rPr>
          <w:noProof/>
        </w:rPr>
        <w:instrText xml:space="preserve"> PAGEREF _Toc2177059 \h </w:instrText>
      </w:r>
      <w:r>
        <w:rPr>
          <w:noProof/>
        </w:rPr>
      </w:r>
      <w:r>
        <w:rPr>
          <w:noProof/>
        </w:rPr>
        <w:fldChar w:fldCharType="separate"/>
      </w:r>
      <w:r>
        <w:rPr>
          <w:noProof/>
        </w:rPr>
        <w:t>98</w:t>
      </w:r>
      <w:r>
        <w:rPr>
          <w:noProof/>
        </w:rPr>
        <w:fldChar w:fldCharType="end"/>
      </w:r>
    </w:p>
    <w:p w14:paraId="2823AF06" w14:textId="30BE61D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8.1</w:t>
      </w:r>
      <w:r>
        <w:rPr>
          <w:rFonts w:asciiTheme="minorHAnsi" w:eastAsiaTheme="minorEastAsia" w:hAnsiTheme="minorHAnsi" w:cstheme="minorBidi"/>
          <w:noProof/>
          <w:sz w:val="22"/>
          <w:szCs w:val="22"/>
          <w:lang w:val="en-CA" w:eastAsia="en-CA"/>
        </w:rPr>
        <w:tab/>
      </w:r>
      <w:r w:rsidRPr="007E5608">
        <w:rPr>
          <w:noProof/>
          <w:lang w:val="en-CA"/>
        </w:rPr>
        <w:t>General decoding process</w:t>
      </w:r>
      <w:r>
        <w:rPr>
          <w:noProof/>
        </w:rPr>
        <w:tab/>
      </w:r>
      <w:r>
        <w:rPr>
          <w:noProof/>
        </w:rPr>
        <w:fldChar w:fldCharType="begin" w:fldLock="1"/>
      </w:r>
      <w:r>
        <w:rPr>
          <w:noProof/>
        </w:rPr>
        <w:instrText xml:space="preserve"> PAGEREF _Toc2177060 \h </w:instrText>
      </w:r>
      <w:r>
        <w:rPr>
          <w:noProof/>
        </w:rPr>
      </w:r>
      <w:r>
        <w:rPr>
          <w:noProof/>
        </w:rPr>
        <w:fldChar w:fldCharType="separate"/>
      </w:r>
      <w:r>
        <w:rPr>
          <w:noProof/>
        </w:rPr>
        <w:t>98</w:t>
      </w:r>
      <w:r>
        <w:rPr>
          <w:noProof/>
        </w:rPr>
        <w:fldChar w:fldCharType="end"/>
      </w:r>
    </w:p>
    <w:p w14:paraId="7BFE2EFA" w14:textId="6C312A2A" w:rsidR="003F609A" w:rsidRDefault="003F609A">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_Toc2177061 \h </w:instrText>
      </w:r>
      <w:r>
        <w:rPr>
          <w:noProof/>
        </w:rPr>
      </w:r>
      <w:r>
        <w:rPr>
          <w:noProof/>
        </w:rPr>
        <w:fldChar w:fldCharType="separate"/>
      </w:r>
      <w:r>
        <w:rPr>
          <w:noProof/>
        </w:rPr>
        <w:t>99</w:t>
      </w:r>
      <w:r>
        <w:rPr>
          <w:noProof/>
        </w:rPr>
        <w:fldChar w:fldCharType="end"/>
      </w:r>
    </w:p>
    <w:p w14:paraId="615D16B1" w14:textId="18416C5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8.3</w:t>
      </w:r>
      <w:r>
        <w:rPr>
          <w:rFonts w:asciiTheme="minorHAnsi" w:eastAsiaTheme="minorEastAsia" w:hAnsiTheme="minorHAnsi" w:cstheme="minorBidi"/>
          <w:noProof/>
          <w:sz w:val="22"/>
          <w:szCs w:val="22"/>
          <w:lang w:val="en-CA" w:eastAsia="en-CA"/>
        </w:rPr>
        <w:tab/>
      </w:r>
      <w:r w:rsidRPr="007E5608">
        <w:rPr>
          <w:noProof/>
          <w:lang w:val="en-CA"/>
        </w:rPr>
        <w:t>Tile group decoding process</w:t>
      </w:r>
      <w:r>
        <w:rPr>
          <w:noProof/>
        </w:rPr>
        <w:tab/>
      </w:r>
      <w:r>
        <w:rPr>
          <w:noProof/>
        </w:rPr>
        <w:fldChar w:fldCharType="begin" w:fldLock="1"/>
      </w:r>
      <w:r>
        <w:rPr>
          <w:noProof/>
        </w:rPr>
        <w:instrText xml:space="preserve"> PAGEREF _Toc2177062 \h </w:instrText>
      </w:r>
      <w:r>
        <w:rPr>
          <w:noProof/>
        </w:rPr>
      </w:r>
      <w:r>
        <w:rPr>
          <w:noProof/>
        </w:rPr>
        <w:fldChar w:fldCharType="separate"/>
      </w:r>
      <w:r>
        <w:rPr>
          <w:noProof/>
        </w:rPr>
        <w:t>99</w:t>
      </w:r>
      <w:r>
        <w:rPr>
          <w:noProof/>
        </w:rPr>
        <w:fldChar w:fldCharType="end"/>
      </w:r>
    </w:p>
    <w:p w14:paraId="4B3C7777" w14:textId="2F65117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8.3.1</w:t>
      </w:r>
      <w:r>
        <w:rPr>
          <w:rFonts w:asciiTheme="minorHAnsi" w:eastAsiaTheme="minorEastAsia" w:hAnsiTheme="minorHAnsi" w:cstheme="minorBidi"/>
          <w:noProof/>
          <w:sz w:val="22"/>
          <w:szCs w:val="22"/>
          <w:lang w:val="en-CA" w:eastAsia="en-CA"/>
        </w:rPr>
        <w:tab/>
      </w:r>
      <w:r w:rsidRPr="007E5608">
        <w:rPr>
          <w:noProof/>
          <w:lang w:val="en-CA" w:eastAsia="ko-KR"/>
        </w:rPr>
        <w:t>Decoding process for picture order count</w:t>
      </w:r>
      <w:r>
        <w:rPr>
          <w:noProof/>
        </w:rPr>
        <w:tab/>
      </w:r>
      <w:r>
        <w:rPr>
          <w:noProof/>
        </w:rPr>
        <w:fldChar w:fldCharType="begin" w:fldLock="1"/>
      </w:r>
      <w:r>
        <w:rPr>
          <w:noProof/>
        </w:rPr>
        <w:instrText xml:space="preserve"> PAGEREF _Toc2177063 \h </w:instrText>
      </w:r>
      <w:r>
        <w:rPr>
          <w:noProof/>
        </w:rPr>
      </w:r>
      <w:r>
        <w:rPr>
          <w:noProof/>
        </w:rPr>
        <w:fldChar w:fldCharType="separate"/>
      </w:r>
      <w:r>
        <w:rPr>
          <w:noProof/>
        </w:rPr>
        <w:t>99</w:t>
      </w:r>
      <w:r>
        <w:rPr>
          <w:noProof/>
        </w:rPr>
        <w:fldChar w:fldCharType="end"/>
      </w:r>
    </w:p>
    <w:p w14:paraId="69BFF109" w14:textId="35C42E59" w:rsidR="003F609A" w:rsidRDefault="003F609A">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_Toc2177064 \h </w:instrText>
      </w:r>
      <w:r>
        <w:rPr>
          <w:noProof/>
        </w:rPr>
      </w:r>
      <w:r>
        <w:rPr>
          <w:noProof/>
        </w:rPr>
        <w:fldChar w:fldCharType="separate"/>
      </w:r>
      <w:r>
        <w:rPr>
          <w:noProof/>
        </w:rPr>
        <w:t>100</w:t>
      </w:r>
      <w:r>
        <w:rPr>
          <w:noProof/>
        </w:rPr>
        <w:fldChar w:fldCharType="end"/>
      </w:r>
    </w:p>
    <w:p w14:paraId="038EDA30" w14:textId="12D5CF79" w:rsidR="003F609A" w:rsidRDefault="003F609A">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_Toc2177065 \h </w:instrText>
      </w:r>
      <w:r>
        <w:rPr>
          <w:noProof/>
        </w:rPr>
      </w:r>
      <w:r>
        <w:rPr>
          <w:noProof/>
        </w:rPr>
        <w:fldChar w:fldCharType="separate"/>
      </w:r>
      <w:r>
        <w:rPr>
          <w:noProof/>
        </w:rPr>
        <w:t>102</w:t>
      </w:r>
      <w:r>
        <w:rPr>
          <w:noProof/>
        </w:rPr>
        <w:fldChar w:fldCharType="end"/>
      </w:r>
    </w:p>
    <w:p w14:paraId="1A5516D7" w14:textId="3A6868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8.3.4</w:t>
      </w:r>
      <w:r>
        <w:rPr>
          <w:rFonts w:asciiTheme="minorHAnsi" w:eastAsiaTheme="minorEastAsia" w:hAnsiTheme="minorHAnsi" w:cstheme="minorBidi"/>
          <w:noProof/>
          <w:sz w:val="22"/>
          <w:szCs w:val="22"/>
          <w:lang w:val="en-CA" w:eastAsia="en-CA"/>
        </w:rPr>
        <w:tab/>
      </w:r>
      <w:r w:rsidRPr="007E5608">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_Toc2177066 \h </w:instrText>
      </w:r>
      <w:r>
        <w:rPr>
          <w:noProof/>
        </w:rPr>
      </w:r>
      <w:r>
        <w:rPr>
          <w:noProof/>
        </w:rPr>
        <w:fldChar w:fldCharType="separate"/>
      </w:r>
      <w:r>
        <w:rPr>
          <w:noProof/>
        </w:rPr>
        <w:t>102</w:t>
      </w:r>
      <w:r>
        <w:rPr>
          <w:noProof/>
        </w:rPr>
        <w:fldChar w:fldCharType="end"/>
      </w:r>
    </w:p>
    <w:p w14:paraId="4D5A00CF" w14:textId="3D46447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8.4</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_Toc2177067 \h </w:instrText>
      </w:r>
      <w:r>
        <w:rPr>
          <w:noProof/>
        </w:rPr>
      </w:r>
      <w:r>
        <w:rPr>
          <w:noProof/>
        </w:rPr>
        <w:fldChar w:fldCharType="separate"/>
      </w:r>
      <w:r>
        <w:rPr>
          <w:noProof/>
        </w:rPr>
        <w:t>103</w:t>
      </w:r>
      <w:r>
        <w:rPr>
          <w:noProof/>
        </w:rPr>
        <w:fldChar w:fldCharType="end"/>
      </w:r>
    </w:p>
    <w:p w14:paraId="10DDE2B7" w14:textId="7EEF11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8.4.1</w:t>
      </w:r>
      <w:r>
        <w:rPr>
          <w:rFonts w:asciiTheme="minorHAnsi" w:eastAsiaTheme="minorEastAsia" w:hAnsiTheme="minorHAnsi" w:cstheme="minorBidi"/>
          <w:noProof/>
          <w:sz w:val="22"/>
          <w:szCs w:val="22"/>
          <w:lang w:val="en-CA" w:eastAsia="en-CA"/>
        </w:rPr>
        <w:tab/>
      </w:r>
      <w:r w:rsidRPr="007E5608">
        <w:rPr>
          <w:noProof/>
          <w:lang w:val="en-CA" w:eastAsia="ko-KR"/>
        </w:rPr>
        <w:t xml:space="preserve">General </w:t>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_Toc2177068 \h </w:instrText>
      </w:r>
      <w:r>
        <w:rPr>
          <w:noProof/>
        </w:rPr>
      </w:r>
      <w:r>
        <w:rPr>
          <w:noProof/>
        </w:rPr>
        <w:fldChar w:fldCharType="separate"/>
      </w:r>
      <w:r>
        <w:rPr>
          <w:noProof/>
        </w:rPr>
        <w:t>103</w:t>
      </w:r>
      <w:r>
        <w:rPr>
          <w:noProof/>
        </w:rPr>
        <w:fldChar w:fldCharType="end"/>
      </w:r>
    </w:p>
    <w:p w14:paraId="2B4F2DF8" w14:textId="046B11C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8.4.2</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luma intra prediction mode</w:t>
      </w:r>
      <w:r>
        <w:rPr>
          <w:noProof/>
        </w:rPr>
        <w:tab/>
      </w:r>
      <w:r>
        <w:rPr>
          <w:noProof/>
        </w:rPr>
        <w:fldChar w:fldCharType="begin" w:fldLock="1"/>
      </w:r>
      <w:r>
        <w:rPr>
          <w:noProof/>
        </w:rPr>
        <w:instrText xml:space="preserve"> PAGEREF _Toc2177069 \h </w:instrText>
      </w:r>
      <w:r>
        <w:rPr>
          <w:noProof/>
        </w:rPr>
      </w:r>
      <w:r>
        <w:rPr>
          <w:noProof/>
        </w:rPr>
        <w:fldChar w:fldCharType="separate"/>
      </w:r>
      <w:r>
        <w:rPr>
          <w:noProof/>
        </w:rPr>
        <w:t>104</w:t>
      </w:r>
      <w:r>
        <w:rPr>
          <w:noProof/>
        </w:rPr>
        <w:fldChar w:fldCharType="end"/>
      </w:r>
    </w:p>
    <w:p w14:paraId="17A3525F" w14:textId="7C026E6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8.4.3</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chroma intra prediction mode</w:t>
      </w:r>
      <w:r>
        <w:rPr>
          <w:noProof/>
        </w:rPr>
        <w:tab/>
      </w:r>
      <w:r>
        <w:rPr>
          <w:noProof/>
        </w:rPr>
        <w:fldChar w:fldCharType="begin" w:fldLock="1"/>
      </w:r>
      <w:r>
        <w:rPr>
          <w:noProof/>
        </w:rPr>
        <w:instrText xml:space="preserve"> PAGEREF _Toc2177070 \h </w:instrText>
      </w:r>
      <w:r>
        <w:rPr>
          <w:noProof/>
        </w:rPr>
      </w:r>
      <w:r>
        <w:rPr>
          <w:noProof/>
        </w:rPr>
        <w:fldChar w:fldCharType="separate"/>
      </w:r>
      <w:r>
        <w:rPr>
          <w:noProof/>
        </w:rPr>
        <w:t>109</w:t>
      </w:r>
      <w:r>
        <w:rPr>
          <w:noProof/>
        </w:rPr>
        <w:fldChar w:fldCharType="end"/>
      </w:r>
    </w:p>
    <w:p w14:paraId="6F9BC0BA" w14:textId="1D03672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8.4.4</w:t>
      </w:r>
      <w:r>
        <w:rPr>
          <w:rFonts w:asciiTheme="minorHAnsi" w:eastAsiaTheme="minorEastAsia" w:hAnsiTheme="minorHAnsi" w:cstheme="minorBidi"/>
          <w:noProof/>
          <w:sz w:val="22"/>
          <w:szCs w:val="22"/>
          <w:lang w:val="en-CA" w:eastAsia="en-CA"/>
        </w:rPr>
        <w:tab/>
      </w:r>
      <w:r w:rsidRPr="007E5608">
        <w:rPr>
          <w:noProof/>
          <w:lang w:val="en-CA"/>
        </w:rPr>
        <w:t>Decoding process for intra blocks</w:t>
      </w:r>
      <w:r>
        <w:rPr>
          <w:noProof/>
        </w:rPr>
        <w:tab/>
      </w:r>
      <w:r>
        <w:rPr>
          <w:noProof/>
        </w:rPr>
        <w:fldChar w:fldCharType="begin" w:fldLock="1"/>
      </w:r>
      <w:r>
        <w:rPr>
          <w:noProof/>
        </w:rPr>
        <w:instrText xml:space="preserve"> PAGEREF _Toc2177071 \h </w:instrText>
      </w:r>
      <w:r>
        <w:rPr>
          <w:noProof/>
        </w:rPr>
      </w:r>
      <w:r>
        <w:rPr>
          <w:noProof/>
        </w:rPr>
        <w:fldChar w:fldCharType="separate"/>
      </w:r>
      <w:r>
        <w:rPr>
          <w:noProof/>
        </w:rPr>
        <w:t>110</w:t>
      </w:r>
      <w:r>
        <w:rPr>
          <w:noProof/>
        </w:rPr>
        <w:fldChar w:fldCharType="end"/>
      </w:r>
    </w:p>
    <w:p w14:paraId="453DA4F1" w14:textId="72B1241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8.5</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inter prediction mode</w:t>
      </w:r>
      <w:r>
        <w:rPr>
          <w:noProof/>
        </w:rPr>
        <w:tab/>
      </w:r>
      <w:r>
        <w:rPr>
          <w:noProof/>
        </w:rPr>
        <w:fldChar w:fldCharType="begin" w:fldLock="1"/>
      </w:r>
      <w:r>
        <w:rPr>
          <w:noProof/>
        </w:rPr>
        <w:instrText xml:space="preserve"> PAGEREF _Toc2177072 \h </w:instrText>
      </w:r>
      <w:r>
        <w:rPr>
          <w:noProof/>
        </w:rPr>
      </w:r>
      <w:r>
        <w:rPr>
          <w:noProof/>
        </w:rPr>
        <w:fldChar w:fldCharType="separate"/>
      </w:r>
      <w:r>
        <w:rPr>
          <w:noProof/>
        </w:rPr>
        <w:t>129</w:t>
      </w:r>
      <w:r>
        <w:rPr>
          <w:noProof/>
        </w:rPr>
        <w:fldChar w:fldCharType="end"/>
      </w:r>
    </w:p>
    <w:p w14:paraId="68ED97AD" w14:textId="5A8E2A6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inter prediction mode</w:t>
      </w:r>
      <w:r>
        <w:rPr>
          <w:noProof/>
        </w:rPr>
        <w:tab/>
      </w:r>
      <w:r>
        <w:rPr>
          <w:noProof/>
        </w:rPr>
        <w:fldChar w:fldCharType="begin" w:fldLock="1"/>
      </w:r>
      <w:r>
        <w:rPr>
          <w:noProof/>
        </w:rPr>
        <w:instrText xml:space="preserve"> PAGEREF _Toc2177073 \h </w:instrText>
      </w:r>
      <w:r>
        <w:rPr>
          <w:noProof/>
        </w:rPr>
      </w:r>
      <w:r>
        <w:rPr>
          <w:noProof/>
        </w:rPr>
        <w:fldChar w:fldCharType="separate"/>
      </w:r>
      <w:r>
        <w:rPr>
          <w:noProof/>
        </w:rPr>
        <w:t>129</w:t>
      </w:r>
      <w:r>
        <w:rPr>
          <w:noProof/>
        </w:rPr>
        <w:fldChar w:fldCharType="end"/>
      </w:r>
    </w:p>
    <w:p w14:paraId="7DE0B7C9" w14:textId="6791DB0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and reference indices</w:t>
      </w:r>
      <w:r>
        <w:rPr>
          <w:noProof/>
        </w:rPr>
        <w:tab/>
      </w:r>
      <w:r>
        <w:rPr>
          <w:noProof/>
        </w:rPr>
        <w:fldChar w:fldCharType="begin" w:fldLock="1"/>
      </w:r>
      <w:r>
        <w:rPr>
          <w:noProof/>
        </w:rPr>
        <w:instrText xml:space="preserve"> PAGEREF _Toc2177074 \h </w:instrText>
      </w:r>
      <w:r>
        <w:rPr>
          <w:noProof/>
        </w:rPr>
      </w:r>
      <w:r>
        <w:rPr>
          <w:noProof/>
        </w:rPr>
        <w:fldChar w:fldCharType="separate"/>
      </w:r>
      <w:r>
        <w:rPr>
          <w:noProof/>
        </w:rPr>
        <w:t>132</w:t>
      </w:r>
      <w:r>
        <w:rPr>
          <w:noProof/>
        </w:rPr>
        <w:fldChar w:fldCharType="end"/>
      </w:r>
    </w:p>
    <w:p w14:paraId="30F7A876" w14:textId="03E6BF7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8.5.3</w:t>
      </w:r>
      <w:r>
        <w:rPr>
          <w:rFonts w:asciiTheme="minorHAnsi" w:eastAsiaTheme="minorEastAsia" w:hAnsiTheme="minorHAnsi" w:cstheme="minorBidi"/>
          <w:noProof/>
          <w:sz w:val="22"/>
          <w:szCs w:val="22"/>
          <w:lang w:val="en-CA" w:eastAsia="en-CA"/>
        </w:rPr>
        <w:tab/>
      </w:r>
      <w:r w:rsidRPr="007E5608">
        <w:rPr>
          <w:noProof/>
          <w:lang w:val="en-CA" w:eastAsia="ko-KR"/>
        </w:rPr>
        <w:t>Decoder side motion vector refinement process</w:t>
      </w:r>
      <w:r>
        <w:rPr>
          <w:noProof/>
        </w:rPr>
        <w:tab/>
      </w:r>
      <w:r>
        <w:rPr>
          <w:noProof/>
        </w:rPr>
        <w:fldChar w:fldCharType="begin" w:fldLock="1"/>
      </w:r>
      <w:r>
        <w:rPr>
          <w:noProof/>
        </w:rPr>
        <w:instrText xml:space="preserve"> PAGEREF _Toc2177075 \h </w:instrText>
      </w:r>
      <w:r>
        <w:rPr>
          <w:noProof/>
        </w:rPr>
      </w:r>
      <w:r>
        <w:rPr>
          <w:noProof/>
        </w:rPr>
        <w:fldChar w:fldCharType="separate"/>
      </w:r>
      <w:r>
        <w:rPr>
          <w:noProof/>
        </w:rPr>
        <w:t>152</w:t>
      </w:r>
      <w:r>
        <w:rPr>
          <w:noProof/>
        </w:rPr>
        <w:fldChar w:fldCharType="end"/>
      </w:r>
    </w:p>
    <w:p w14:paraId="280675E2" w14:textId="4B360A1B"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8.5.4</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_Toc2177076 \h </w:instrText>
      </w:r>
      <w:r>
        <w:rPr>
          <w:noProof/>
        </w:rPr>
      </w:r>
      <w:r>
        <w:rPr>
          <w:noProof/>
        </w:rPr>
        <w:fldChar w:fldCharType="separate"/>
      </w:r>
      <w:r>
        <w:rPr>
          <w:noProof/>
        </w:rPr>
        <w:t>157</w:t>
      </w:r>
      <w:r>
        <w:rPr>
          <w:noProof/>
        </w:rPr>
        <w:fldChar w:fldCharType="end"/>
      </w:r>
    </w:p>
    <w:p w14:paraId="1AE52FBA" w14:textId="33C9C755" w:rsidR="003F609A" w:rsidRDefault="003F609A">
      <w:pPr>
        <w:pStyle w:val="TOC3"/>
        <w:rPr>
          <w:rFonts w:asciiTheme="minorHAnsi" w:eastAsiaTheme="minorEastAsia" w:hAnsiTheme="minorHAnsi" w:cstheme="minorBidi"/>
          <w:noProof/>
          <w:sz w:val="22"/>
          <w:szCs w:val="22"/>
          <w:lang w:val="en-CA" w:eastAsia="en-CA"/>
        </w:rPr>
      </w:pPr>
      <w:r w:rsidRPr="007E5608">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7E5608">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_Toc2177077 \h </w:instrText>
      </w:r>
      <w:r>
        <w:rPr>
          <w:noProof/>
        </w:rPr>
      </w:r>
      <w:r>
        <w:rPr>
          <w:noProof/>
        </w:rPr>
        <w:fldChar w:fldCharType="separate"/>
      </w:r>
      <w:r>
        <w:rPr>
          <w:noProof/>
        </w:rPr>
        <w:t>165</w:t>
      </w:r>
      <w:r>
        <w:rPr>
          <w:noProof/>
        </w:rPr>
        <w:fldChar w:fldCharType="end"/>
      </w:r>
    </w:p>
    <w:p w14:paraId="6564B721" w14:textId="29F6D05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8.5.6</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_Toc2177078 \h </w:instrText>
      </w:r>
      <w:r>
        <w:rPr>
          <w:noProof/>
        </w:rPr>
      </w:r>
      <w:r>
        <w:rPr>
          <w:noProof/>
        </w:rPr>
        <w:fldChar w:fldCharType="separate"/>
      </w:r>
      <w:r>
        <w:rPr>
          <w:noProof/>
        </w:rPr>
        <w:t>186</w:t>
      </w:r>
      <w:r>
        <w:rPr>
          <w:noProof/>
        </w:rPr>
        <w:fldChar w:fldCharType="end"/>
      </w:r>
    </w:p>
    <w:p w14:paraId="63D24E8B" w14:textId="7059208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8.5.7</w:t>
      </w:r>
      <w:r>
        <w:rPr>
          <w:rFonts w:asciiTheme="minorHAnsi" w:eastAsiaTheme="minorEastAsia" w:hAnsiTheme="minorHAnsi" w:cstheme="minorBidi"/>
          <w:noProof/>
          <w:sz w:val="22"/>
          <w:szCs w:val="22"/>
          <w:lang w:val="en-CA" w:eastAsia="en-CA"/>
        </w:rPr>
        <w:tab/>
      </w:r>
      <w:r w:rsidRPr="007E5608">
        <w:rPr>
          <w:noProof/>
          <w:lang w:val="en-CA"/>
        </w:rPr>
        <w:t>Decoding process for inter blocks</w:t>
      </w:r>
      <w:r>
        <w:rPr>
          <w:noProof/>
        </w:rPr>
        <w:tab/>
      </w:r>
      <w:r>
        <w:rPr>
          <w:noProof/>
        </w:rPr>
        <w:fldChar w:fldCharType="begin" w:fldLock="1"/>
      </w:r>
      <w:r>
        <w:rPr>
          <w:noProof/>
        </w:rPr>
        <w:instrText xml:space="preserve"> PAGEREF _Toc2177079 \h </w:instrText>
      </w:r>
      <w:r>
        <w:rPr>
          <w:noProof/>
        </w:rPr>
      </w:r>
      <w:r>
        <w:rPr>
          <w:noProof/>
        </w:rPr>
        <w:fldChar w:fldCharType="separate"/>
      </w:r>
      <w:r>
        <w:rPr>
          <w:noProof/>
        </w:rPr>
        <w:t>188</w:t>
      </w:r>
      <w:r>
        <w:rPr>
          <w:noProof/>
        </w:rPr>
        <w:fldChar w:fldCharType="end"/>
      </w:r>
    </w:p>
    <w:p w14:paraId="161C175F" w14:textId="15774021"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8.5.8</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Decoding process for triangle inter blocks</w:t>
      </w:r>
      <w:r>
        <w:rPr>
          <w:noProof/>
        </w:rPr>
        <w:tab/>
      </w:r>
      <w:r>
        <w:rPr>
          <w:noProof/>
        </w:rPr>
        <w:fldChar w:fldCharType="begin" w:fldLock="1"/>
      </w:r>
      <w:r>
        <w:rPr>
          <w:noProof/>
        </w:rPr>
        <w:instrText xml:space="preserve"> PAGEREF _Toc2177080 \h </w:instrText>
      </w:r>
      <w:r>
        <w:rPr>
          <w:noProof/>
        </w:rPr>
      </w:r>
      <w:r>
        <w:rPr>
          <w:noProof/>
        </w:rPr>
        <w:fldChar w:fldCharType="separate"/>
      </w:r>
      <w:r>
        <w:rPr>
          <w:noProof/>
        </w:rPr>
        <w:t>202</w:t>
      </w:r>
      <w:r>
        <w:rPr>
          <w:noProof/>
        </w:rPr>
        <w:fldChar w:fldCharType="end"/>
      </w:r>
    </w:p>
    <w:p w14:paraId="4EB94811" w14:textId="5550B9D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8.5.9</w:t>
      </w:r>
      <w:r>
        <w:rPr>
          <w:rFonts w:asciiTheme="minorHAnsi" w:eastAsiaTheme="minorEastAsia" w:hAnsiTheme="minorHAnsi" w:cstheme="minorBidi"/>
          <w:noProof/>
          <w:sz w:val="22"/>
          <w:szCs w:val="22"/>
          <w:lang w:val="en-CA" w:eastAsia="en-CA"/>
        </w:rPr>
        <w:tab/>
      </w:r>
      <w:r w:rsidRPr="007E5608">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_Toc2177081 \h </w:instrText>
      </w:r>
      <w:r>
        <w:rPr>
          <w:noProof/>
        </w:rPr>
      </w:r>
      <w:r>
        <w:rPr>
          <w:noProof/>
        </w:rPr>
        <w:fldChar w:fldCharType="separate"/>
      </w:r>
      <w:r>
        <w:rPr>
          <w:noProof/>
        </w:rPr>
        <w:t>208</w:t>
      </w:r>
      <w:r>
        <w:rPr>
          <w:noProof/>
        </w:rPr>
        <w:fldChar w:fldCharType="end"/>
      </w:r>
    </w:p>
    <w:p w14:paraId="350E82A0" w14:textId="0A4693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8.6</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IBC prediction mode</w:t>
      </w:r>
      <w:r>
        <w:rPr>
          <w:noProof/>
        </w:rPr>
        <w:tab/>
      </w:r>
      <w:r>
        <w:rPr>
          <w:noProof/>
        </w:rPr>
        <w:fldChar w:fldCharType="begin" w:fldLock="1"/>
      </w:r>
      <w:r>
        <w:rPr>
          <w:noProof/>
        </w:rPr>
        <w:instrText xml:space="preserve"> PAGEREF _Toc2177082 \h </w:instrText>
      </w:r>
      <w:r>
        <w:rPr>
          <w:noProof/>
        </w:rPr>
      </w:r>
      <w:r>
        <w:rPr>
          <w:noProof/>
        </w:rPr>
        <w:fldChar w:fldCharType="separate"/>
      </w:r>
      <w:r>
        <w:rPr>
          <w:noProof/>
        </w:rPr>
        <w:t>208</w:t>
      </w:r>
      <w:r>
        <w:rPr>
          <w:noProof/>
        </w:rPr>
        <w:fldChar w:fldCharType="end"/>
      </w:r>
    </w:p>
    <w:p w14:paraId="08B614C9" w14:textId="29B7D13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IBC prediction mode</w:t>
      </w:r>
      <w:r>
        <w:rPr>
          <w:noProof/>
        </w:rPr>
        <w:tab/>
      </w:r>
      <w:r>
        <w:rPr>
          <w:noProof/>
        </w:rPr>
        <w:fldChar w:fldCharType="begin" w:fldLock="1"/>
      </w:r>
      <w:r>
        <w:rPr>
          <w:noProof/>
        </w:rPr>
        <w:instrText xml:space="preserve"> PAGEREF _Toc2177083 \h </w:instrText>
      </w:r>
      <w:r>
        <w:rPr>
          <w:noProof/>
        </w:rPr>
      </w:r>
      <w:r>
        <w:rPr>
          <w:noProof/>
        </w:rPr>
        <w:fldChar w:fldCharType="separate"/>
      </w:r>
      <w:r>
        <w:rPr>
          <w:noProof/>
        </w:rPr>
        <w:t>208</w:t>
      </w:r>
      <w:r>
        <w:rPr>
          <w:noProof/>
        </w:rPr>
        <w:fldChar w:fldCharType="end"/>
      </w:r>
    </w:p>
    <w:p w14:paraId="4C4822A2" w14:textId="5F8418B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for IBC blocks</w:t>
      </w:r>
      <w:r>
        <w:rPr>
          <w:noProof/>
        </w:rPr>
        <w:tab/>
      </w:r>
      <w:r>
        <w:rPr>
          <w:noProof/>
        </w:rPr>
        <w:fldChar w:fldCharType="begin" w:fldLock="1"/>
      </w:r>
      <w:r>
        <w:rPr>
          <w:noProof/>
        </w:rPr>
        <w:instrText xml:space="preserve"> PAGEREF _Toc2177084 \h </w:instrText>
      </w:r>
      <w:r>
        <w:rPr>
          <w:noProof/>
        </w:rPr>
      </w:r>
      <w:r>
        <w:rPr>
          <w:noProof/>
        </w:rPr>
        <w:fldChar w:fldCharType="separate"/>
      </w:r>
      <w:r>
        <w:rPr>
          <w:noProof/>
        </w:rPr>
        <w:t>211</w:t>
      </w:r>
      <w:r>
        <w:rPr>
          <w:noProof/>
        </w:rPr>
        <w:fldChar w:fldCharType="end"/>
      </w:r>
    </w:p>
    <w:p w14:paraId="066582DD" w14:textId="11E750C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8.6.3</w:t>
      </w:r>
      <w:r>
        <w:rPr>
          <w:rFonts w:asciiTheme="minorHAnsi" w:eastAsiaTheme="minorEastAsia" w:hAnsiTheme="minorHAnsi" w:cstheme="minorBidi"/>
          <w:noProof/>
          <w:sz w:val="22"/>
          <w:szCs w:val="22"/>
          <w:lang w:val="en-CA" w:eastAsia="en-CA"/>
        </w:rPr>
        <w:tab/>
      </w:r>
      <w:r w:rsidRPr="007E5608">
        <w:rPr>
          <w:noProof/>
          <w:lang w:val="en-CA"/>
        </w:rPr>
        <w:t>Decoding process for ibc blocks</w:t>
      </w:r>
      <w:r>
        <w:rPr>
          <w:noProof/>
        </w:rPr>
        <w:tab/>
      </w:r>
      <w:r>
        <w:rPr>
          <w:noProof/>
        </w:rPr>
        <w:fldChar w:fldCharType="begin" w:fldLock="1"/>
      </w:r>
      <w:r>
        <w:rPr>
          <w:noProof/>
        </w:rPr>
        <w:instrText xml:space="preserve"> PAGEREF _Toc2177085 \h </w:instrText>
      </w:r>
      <w:r>
        <w:rPr>
          <w:noProof/>
        </w:rPr>
      </w:r>
      <w:r>
        <w:rPr>
          <w:noProof/>
        </w:rPr>
        <w:fldChar w:fldCharType="separate"/>
      </w:r>
      <w:r>
        <w:rPr>
          <w:noProof/>
        </w:rPr>
        <w:t>219</w:t>
      </w:r>
      <w:r>
        <w:rPr>
          <w:noProof/>
        </w:rPr>
        <w:fldChar w:fldCharType="end"/>
      </w:r>
    </w:p>
    <w:p w14:paraId="7F59FBDF" w14:textId="1229121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8.7</w:t>
      </w:r>
      <w:r>
        <w:rPr>
          <w:rFonts w:asciiTheme="minorHAnsi" w:eastAsiaTheme="minorEastAsia" w:hAnsiTheme="minorHAnsi" w:cstheme="minorBidi"/>
          <w:noProof/>
          <w:sz w:val="22"/>
          <w:szCs w:val="22"/>
          <w:lang w:val="en-CA" w:eastAsia="en-CA"/>
        </w:rPr>
        <w:tab/>
      </w:r>
      <w:r w:rsidRPr="007E5608">
        <w:rPr>
          <w:noProof/>
          <w:lang w:val="en-CA"/>
        </w:rPr>
        <w:t>Scaling, transformation and array construction process</w:t>
      </w:r>
      <w:r>
        <w:rPr>
          <w:noProof/>
        </w:rPr>
        <w:tab/>
      </w:r>
      <w:r>
        <w:rPr>
          <w:noProof/>
        </w:rPr>
        <w:fldChar w:fldCharType="begin" w:fldLock="1"/>
      </w:r>
      <w:r>
        <w:rPr>
          <w:noProof/>
        </w:rPr>
        <w:instrText xml:space="preserve"> PAGEREF _Toc2177086 \h </w:instrText>
      </w:r>
      <w:r>
        <w:rPr>
          <w:noProof/>
        </w:rPr>
      </w:r>
      <w:r>
        <w:rPr>
          <w:noProof/>
        </w:rPr>
        <w:fldChar w:fldCharType="separate"/>
      </w:r>
      <w:r>
        <w:rPr>
          <w:noProof/>
        </w:rPr>
        <w:t>220</w:t>
      </w:r>
      <w:r>
        <w:rPr>
          <w:noProof/>
        </w:rPr>
        <w:fldChar w:fldCharType="end"/>
      </w:r>
    </w:p>
    <w:p w14:paraId="3A20A4EE" w14:textId="2971152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8.7.1</w:t>
      </w:r>
      <w:r>
        <w:rPr>
          <w:rFonts w:asciiTheme="minorHAnsi" w:eastAsiaTheme="minorEastAsia" w:hAnsiTheme="minorHAnsi" w:cstheme="minorBidi"/>
          <w:noProof/>
          <w:sz w:val="22"/>
          <w:szCs w:val="22"/>
          <w:lang w:val="en-CA" w:eastAsia="en-CA"/>
        </w:rPr>
        <w:tab/>
      </w:r>
      <w:r w:rsidRPr="007E5608">
        <w:rPr>
          <w:noProof/>
          <w:lang w:val="en-CA"/>
        </w:rPr>
        <w:t>Derivation process for quantization parameters</w:t>
      </w:r>
      <w:r>
        <w:rPr>
          <w:noProof/>
        </w:rPr>
        <w:tab/>
      </w:r>
      <w:r>
        <w:rPr>
          <w:noProof/>
        </w:rPr>
        <w:fldChar w:fldCharType="begin" w:fldLock="1"/>
      </w:r>
      <w:r>
        <w:rPr>
          <w:noProof/>
        </w:rPr>
        <w:instrText xml:space="preserve"> PAGEREF _Toc2177087 \h </w:instrText>
      </w:r>
      <w:r>
        <w:rPr>
          <w:noProof/>
        </w:rPr>
      </w:r>
      <w:r>
        <w:rPr>
          <w:noProof/>
        </w:rPr>
        <w:fldChar w:fldCharType="separate"/>
      </w:r>
      <w:r>
        <w:rPr>
          <w:noProof/>
        </w:rPr>
        <w:t>220</w:t>
      </w:r>
      <w:r>
        <w:rPr>
          <w:noProof/>
        </w:rPr>
        <w:fldChar w:fldCharType="end"/>
      </w:r>
    </w:p>
    <w:p w14:paraId="11640F50" w14:textId="0127C3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8.7.2</w:t>
      </w:r>
      <w:r>
        <w:rPr>
          <w:rFonts w:asciiTheme="minorHAnsi" w:eastAsiaTheme="minorEastAsia" w:hAnsiTheme="minorHAnsi" w:cstheme="minorBidi"/>
          <w:noProof/>
          <w:sz w:val="22"/>
          <w:szCs w:val="22"/>
          <w:lang w:val="en-CA" w:eastAsia="en-CA"/>
        </w:rPr>
        <w:tab/>
      </w:r>
      <w:r w:rsidRPr="007E5608">
        <w:rPr>
          <w:noProof/>
          <w:lang w:val="en-CA"/>
        </w:rPr>
        <w:t>Scaling and transformation process</w:t>
      </w:r>
      <w:r>
        <w:rPr>
          <w:noProof/>
        </w:rPr>
        <w:tab/>
      </w:r>
      <w:r>
        <w:rPr>
          <w:noProof/>
        </w:rPr>
        <w:fldChar w:fldCharType="begin" w:fldLock="1"/>
      </w:r>
      <w:r>
        <w:rPr>
          <w:noProof/>
        </w:rPr>
        <w:instrText xml:space="preserve"> PAGEREF _Toc2177088 \h </w:instrText>
      </w:r>
      <w:r>
        <w:rPr>
          <w:noProof/>
        </w:rPr>
      </w:r>
      <w:r>
        <w:rPr>
          <w:noProof/>
        </w:rPr>
        <w:fldChar w:fldCharType="separate"/>
      </w:r>
      <w:r>
        <w:rPr>
          <w:noProof/>
        </w:rPr>
        <w:t>222</w:t>
      </w:r>
      <w:r>
        <w:rPr>
          <w:noProof/>
        </w:rPr>
        <w:fldChar w:fldCharType="end"/>
      </w:r>
    </w:p>
    <w:p w14:paraId="46AC232A" w14:textId="64217DA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8.7.3</w:t>
      </w:r>
      <w:r>
        <w:rPr>
          <w:rFonts w:asciiTheme="minorHAnsi" w:eastAsiaTheme="minorEastAsia" w:hAnsiTheme="minorHAnsi" w:cstheme="minorBidi"/>
          <w:noProof/>
          <w:sz w:val="22"/>
          <w:szCs w:val="22"/>
          <w:lang w:val="en-CA" w:eastAsia="en-CA"/>
        </w:rPr>
        <w:tab/>
      </w:r>
      <w:r w:rsidRPr="007E5608">
        <w:rPr>
          <w:noProof/>
          <w:lang w:val="en-CA"/>
        </w:rPr>
        <w:t>Scaling process for transform coefficients</w:t>
      </w:r>
      <w:r>
        <w:rPr>
          <w:noProof/>
        </w:rPr>
        <w:tab/>
      </w:r>
      <w:r>
        <w:rPr>
          <w:noProof/>
        </w:rPr>
        <w:fldChar w:fldCharType="begin" w:fldLock="1"/>
      </w:r>
      <w:r>
        <w:rPr>
          <w:noProof/>
        </w:rPr>
        <w:instrText xml:space="preserve"> PAGEREF _Toc2177089 \h </w:instrText>
      </w:r>
      <w:r>
        <w:rPr>
          <w:noProof/>
        </w:rPr>
      </w:r>
      <w:r>
        <w:rPr>
          <w:noProof/>
        </w:rPr>
        <w:fldChar w:fldCharType="separate"/>
      </w:r>
      <w:r>
        <w:rPr>
          <w:noProof/>
        </w:rPr>
        <w:t>223</w:t>
      </w:r>
      <w:r>
        <w:rPr>
          <w:noProof/>
        </w:rPr>
        <w:fldChar w:fldCharType="end"/>
      </w:r>
    </w:p>
    <w:p w14:paraId="54CDD773" w14:textId="41EE699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8.7.4</w:t>
      </w:r>
      <w:r>
        <w:rPr>
          <w:rFonts w:asciiTheme="minorHAnsi" w:eastAsiaTheme="minorEastAsia" w:hAnsiTheme="minorHAnsi" w:cstheme="minorBidi"/>
          <w:noProof/>
          <w:sz w:val="22"/>
          <w:szCs w:val="22"/>
          <w:lang w:val="en-CA" w:eastAsia="en-CA"/>
        </w:rPr>
        <w:tab/>
      </w:r>
      <w:r w:rsidRPr="007E5608">
        <w:rPr>
          <w:noProof/>
          <w:lang w:val="en-CA"/>
        </w:rPr>
        <w:t>Transformation process for scaled transform coefficients</w:t>
      </w:r>
      <w:r>
        <w:rPr>
          <w:noProof/>
        </w:rPr>
        <w:tab/>
      </w:r>
      <w:r>
        <w:rPr>
          <w:noProof/>
        </w:rPr>
        <w:fldChar w:fldCharType="begin" w:fldLock="1"/>
      </w:r>
      <w:r>
        <w:rPr>
          <w:noProof/>
        </w:rPr>
        <w:instrText xml:space="preserve"> PAGEREF _Toc2177090 \h </w:instrText>
      </w:r>
      <w:r>
        <w:rPr>
          <w:noProof/>
        </w:rPr>
      </w:r>
      <w:r>
        <w:rPr>
          <w:noProof/>
        </w:rPr>
        <w:fldChar w:fldCharType="separate"/>
      </w:r>
      <w:r>
        <w:rPr>
          <w:noProof/>
        </w:rPr>
        <w:t>224</w:t>
      </w:r>
      <w:r>
        <w:rPr>
          <w:noProof/>
        </w:rPr>
        <w:fldChar w:fldCharType="end"/>
      </w:r>
    </w:p>
    <w:p w14:paraId="77CF44C5" w14:textId="4FC3DEF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8.7.5</w:t>
      </w:r>
      <w:r>
        <w:rPr>
          <w:rFonts w:asciiTheme="minorHAnsi" w:eastAsiaTheme="minorEastAsia" w:hAnsiTheme="minorHAnsi" w:cstheme="minorBidi"/>
          <w:noProof/>
          <w:sz w:val="22"/>
          <w:szCs w:val="22"/>
          <w:lang w:val="en-CA" w:eastAsia="en-CA"/>
        </w:rPr>
        <w:tab/>
      </w:r>
      <w:r w:rsidRPr="007E5608">
        <w:rPr>
          <w:noProof/>
          <w:lang w:val="en-CA" w:eastAsia="ko-KR"/>
        </w:rPr>
        <w:t>Picture reconstruction process</w:t>
      </w:r>
      <w:r>
        <w:rPr>
          <w:noProof/>
        </w:rPr>
        <w:tab/>
      </w:r>
      <w:r>
        <w:rPr>
          <w:noProof/>
        </w:rPr>
        <w:fldChar w:fldCharType="begin" w:fldLock="1"/>
      </w:r>
      <w:r>
        <w:rPr>
          <w:noProof/>
        </w:rPr>
        <w:instrText xml:space="preserve"> PAGEREF _Toc2177091 \h </w:instrText>
      </w:r>
      <w:r>
        <w:rPr>
          <w:noProof/>
        </w:rPr>
      </w:r>
      <w:r>
        <w:rPr>
          <w:noProof/>
        </w:rPr>
        <w:fldChar w:fldCharType="separate"/>
      </w:r>
      <w:r>
        <w:rPr>
          <w:noProof/>
        </w:rPr>
        <w:t>231</w:t>
      </w:r>
      <w:r>
        <w:rPr>
          <w:noProof/>
        </w:rPr>
        <w:fldChar w:fldCharType="end"/>
      </w:r>
    </w:p>
    <w:p w14:paraId="658E2C48" w14:textId="472B92C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eastAsia="ko-KR"/>
        </w:rPr>
        <w:t>8.8</w:t>
      </w:r>
      <w:r>
        <w:rPr>
          <w:rFonts w:asciiTheme="minorHAnsi" w:eastAsiaTheme="minorEastAsia" w:hAnsiTheme="minorHAnsi" w:cstheme="minorBidi"/>
          <w:noProof/>
          <w:sz w:val="22"/>
          <w:szCs w:val="22"/>
          <w:lang w:val="en-CA" w:eastAsia="en-CA"/>
        </w:rPr>
        <w:tab/>
      </w:r>
      <w:r w:rsidRPr="007E5608">
        <w:rPr>
          <w:noProof/>
          <w:lang w:val="en-CA"/>
        </w:rPr>
        <w:t>In-loop Filter Process</w:t>
      </w:r>
      <w:r>
        <w:rPr>
          <w:noProof/>
        </w:rPr>
        <w:tab/>
      </w:r>
      <w:r>
        <w:rPr>
          <w:noProof/>
        </w:rPr>
        <w:fldChar w:fldCharType="begin" w:fldLock="1"/>
      </w:r>
      <w:r>
        <w:rPr>
          <w:noProof/>
        </w:rPr>
        <w:instrText xml:space="preserve"> PAGEREF _Toc2177092 \h </w:instrText>
      </w:r>
      <w:r>
        <w:rPr>
          <w:noProof/>
        </w:rPr>
      </w:r>
      <w:r>
        <w:rPr>
          <w:noProof/>
        </w:rPr>
        <w:fldChar w:fldCharType="separate"/>
      </w:r>
      <w:r>
        <w:rPr>
          <w:noProof/>
        </w:rPr>
        <w:t>231</w:t>
      </w:r>
      <w:r>
        <w:rPr>
          <w:noProof/>
        </w:rPr>
        <w:fldChar w:fldCharType="end"/>
      </w:r>
    </w:p>
    <w:p w14:paraId="1A45A398" w14:textId="64784A5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8.8.1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_Toc2177093 \h </w:instrText>
      </w:r>
      <w:r>
        <w:rPr>
          <w:noProof/>
        </w:rPr>
      </w:r>
      <w:r>
        <w:rPr>
          <w:noProof/>
        </w:rPr>
        <w:fldChar w:fldCharType="separate"/>
      </w:r>
      <w:r>
        <w:rPr>
          <w:noProof/>
        </w:rPr>
        <w:t>231</w:t>
      </w:r>
      <w:r>
        <w:rPr>
          <w:noProof/>
        </w:rPr>
        <w:fldChar w:fldCharType="end"/>
      </w:r>
    </w:p>
    <w:p w14:paraId="7CA1C519" w14:textId="6839D65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8.8.2</w:t>
      </w:r>
      <w:r>
        <w:rPr>
          <w:rFonts w:asciiTheme="minorHAnsi" w:eastAsiaTheme="minorEastAsia" w:hAnsiTheme="minorHAnsi" w:cstheme="minorBidi"/>
          <w:noProof/>
          <w:sz w:val="22"/>
          <w:szCs w:val="22"/>
          <w:lang w:val="en-CA" w:eastAsia="en-CA"/>
        </w:rPr>
        <w:tab/>
      </w:r>
      <w:r w:rsidRPr="007E5608">
        <w:rPr>
          <w:noProof/>
          <w:lang w:val="en-CA"/>
        </w:rPr>
        <w:t>Deblocking filter process</w:t>
      </w:r>
      <w:r>
        <w:rPr>
          <w:noProof/>
        </w:rPr>
        <w:tab/>
      </w:r>
      <w:r>
        <w:rPr>
          <w:noProof/>
        </w:rPr>
        <w:fldChar w:fldCharType="begin" w:fldLock="1"/>
      </w:r>
      <w:r>
        <w:rPr>
          <w:noProof/>
        </w:rPr>
        <w:instrText xml:space="preserve"> PAGEREF _Toc2177094 \h </w:instrText>
      </w:r>
      <w:r>
        <w:rPr>
          <w:noProof/>
        </w:rPr>
      </w:r>
      <w:r>
        <w:rPr>
          <w:noProof/>
        </w:rPr>
        <w:fldChar w:fldCharType="separate"/>
      </w:r>
      <w:r>
        <w:rPr>
          <w:noProof/>
        </w:rPr>
        <w:t>232</w:t>
      </w:r>
      <w:r>
        <w:rPr>
          <w:noProof/>
        </w:rPr>
        <w:fldChar w:fldCharType="end"/>
      </w:r>
    </w:p>
    <w:p w14:paraId="651349D7" w14:textId="2F5620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8.8.3</w:t>
      </w:r>
      <w:r>
        <w:rPr>
          <w:rFonts w:asciiTheme="minorHAnsi" w:eastAsiaTheme="minorEastAsia" w:hAnsiTheme="minorHAnsi" w:cstheme="minorBidi"/>
          <w:noProof/>
          <w:sz w:val="22"/>
          <w:szCs w:val="22"/>
          <w:lang w:val="en-CA" w:eastAsia="en-CA"/>
        </w:rPr>
        <w:tab/>
      </w:r>
      <w:r w:rsidRPr="007E5608">
        <w:rPr>
          <w:noProof/>
          <w:lang w:val="en-CA" w:eastAsia="ko-KR"/>
        </w:rPr>
        <w:t xml:space="preserve">Sample </w:t>
      </w:r>
      <w:r w:rsidRPr="007E5608">
        <w:rPr>
          <w:noProof/>
          <w:lang w:val="en-CA"/>
        </w:rPr>
        <w:t>adaptive</w:t>
      </w:r>
      <w:r w:rsidRPr="007E5608">
        <w:rPr>
          <w:noProof/>
          <w:lang w:val="en-CA" w:eastAsia="ko-KR"/>
        </w:rPr>
        <w:t xml:space="preserve"> offset process</w:t>
      </w:r>
      <w:r>
        <w:rPr>
          <w:noProof/>
        </w:rPr>
        <w:tab/>
      </w:r>
      <w:r>
        <w:rPr>
          <w:noProof/>
        </w:rPr>
        <w:fldChar w:fldCharType="begin" w:fldLock="1"/>
      </w:r>
      <w:r>
        <w:rPr>
          <w:noProof/>
        </w:rPr>
        <w:instrText xml:space="preserve"> PAGEREF _Toc2177095 \h </w:instrText>
      </w:r>
      <w:r>
        <w:rPr>
          <w:noProof/>
        </w:rPr>
      </w:r>
      <w:r>
        <w:rPr>
          <w:noProof/>
        </w:rPr>
        <w:fldChar w:fldCharType="separate"/>
      </w:r>
      <w:r>
        <w:rPr>
          <w:noProof/>
        </w:rPr>
        <w:t>248</w:t>
      </w:r>
      <w:r>
        <w:rPr>
          <w:noProof/>
        </w:rPr>
        <w:fldChar w:fldCharType="end"/>
      </w:r>
    </w:p>
    <w:p w14:paraId="30049D64" w14:textId="3173CCC9"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8.8.4</w:t>
      </w:r>
      <w:r>
        <w:rPr>
          <w:rFonts w:asciiTheme="minorHAnsi" w:eastAsiaTheme="minorEastAsia" w:hAnsiTheme="minorHAnsi" w:cstheme="minorBidi"/>
          <w:noProof/>
          <w:sz w:val="22"/>
          <w:szCs w:val="22"/>
          <w:lang w:val="en-CA" w:eastAsia="en-CA"/>
        </w:rPr>
        <w:tab/>
      </w:r>
      <w:r w:rsidRPr="007E5608">
        <w:rPr>
          <w:noProof/>
          <w:lang w:val="en-CA"/>
        </w:rPr>
        <w:t>Adaptive loop filter process</w:t>
      </w:r>
      <w:r>
        <w:rPr>
          <w:noProof/>
        </w:rPr>
        <w:tab/>
      </w:r>
      <w:r>
        <w:rPr>
          <w:noProof/>
        </w:rPr>
        <w:fldChar w:fldCharType="begin" w:fldLock="1"/>
      </w:r>
      <w:r>
        <w:rPr>
          <w:noProof/>
        </w:rPr>
        <w:instrText xml:space="preserve"> PAGEREF _Toc2177096 \h </w:instrText>
      </w:r>
      <w:r>
        <w:rPr>
          <w:noProof/>
        </w:rPr>
      </w:r>
      <w:r>
        <w:rPr>
          <w:noProof/>
        </w:rPr>
        <w:fldChar w:fldCharType="separate"/>
      </w:r>
      <w:r>
        <w:rPr>
          <w:noProof/>
        </w:rPr>
        <w:t>250</w:t>
      </w:r>
      <w:r>
        <w:rPr>
          <w:noProof/>
        </w:rPr>
        <w:fldChar w:fldCharType="end"/>
      </w:r>
    </w:p>
    <w:p w14:paraId="3C16C877" w14:textId="45CC641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9</w:t>
      </w:r>
      <w:r>
        <w:rPr>
          <w:rFonts w:asciiTheme="minorHAnsi" w:eastAsiaTheme="minorEastAsia" w:hAnsiTheme="minorHAnsi" w:cstheme="minorBidi"/>
          <w:noProof/>
          <w:sz w:val="22"/>
          <w:szCs w:val="22"/>
          <w:lang w:val="en-CA" w:eastAsia="en-CA"/>
        </w:rPr>
        <w:tab/>
      </w:r>
      <w:r w:rsidRPr="007E5608">
        <w:rPr>
          <w:noProof/>
          <w:lang w:val="en-CA"/>
        </w:rPr>
        <w:t>Parsing process</w:t>
      </w:r>
      <w:r>
        <w:rPr>
          <w:noProof/>
        </w:rPr>
        <w:tab/>
      </w:r>
      <w:r>
        <w:rPr>
          <w:noProof/>
        </w:rPr>
        <w:fldChar w:fldCharType="begin" w:fldLock="1"/>
      </w:r>
      <w:r>
        <w:rPr>
          <w:noProof/>
        </w:rPr>
        <w:instrText xml:space="preserve"> PAGEREF _Toc2177097 \h </w:instrText>
      </w:r>
      <w:r>
        <w:rPr>
          <w:noProof/>
        </w:rPr>
      </w:r>
      <w:r>
        <w:rPr>
          <w:noProof/>
        </w:rPr>
        <w:fldChar w:fldCharType="separate"/>
      </w:r>
      <w:r>
        <w:rPr>
          <w:noProof/>
        </w:rPr>
        <w:t>254</w:t>
      </w:r>
      <w:r>
        <w:rPr>
          <w:noProof/>
        </w:rPr>
        <w:fldChar w:fldCharType="end"/>
      </w:r>
    </w:p>
    <w:p w14:paraId="51154D7A" w14:textId="621C1D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_Toc2177098 \h </w:instrText>
      </w:r>
      <w:r>
        <w:rPr>
          <w:noProof/>
        </w:rPr>
      </w:r>
      <w:r>
        <w:rPr>
          <w:noProof/>
        </w:rPr>
        <w:fldChar w:fldCharType="separate"/>
      </w:r>
      <w:r>
        <w:rPr>
          <w:noProof/>
        </w:rPr>
        <w:t>254</w:t>
      </w:r>
      <w:r>
        <w:rPr>
          <w:noProof/>
        </w:rPr>
        <w:fldChar w:fldCharType="end"/>
      </w:r>
    </w:p>
    <w:p w14:paraId="394A2FC4" w14:textId="3250B52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9.2</w:t>
      </w:r>
      <w:r>
        <w:rPr>
          <w:rFonts w:asciiTheme="minorHAnsi" w:eastAsiaTheme="minorEastAsia" w:hAnsiTheme="minorHAnsi" w:cstheme="minorBidi"/>
          <w:noProof/>
          <w:sz w:val="22"/>
          <w:szCs w:val="22"/>
          <w:lang w:val="en-CA" w:eastAsia="en-CA"/>
        </w:rPr>
        <w:tab/>
      </w:r>
      <w:r w:rsidRPr="007E5608">
        <w:rPr>
          <w:noProof/>
          <w:lang w:val="en-CA"/>
        </w:rPr>
        <w:t>Parsing process for k-th order Exp-Golomb codes</w:t>
      </w:r>
      <w:r>
        <w:rPr>
          <w:noProof/>
        </w:rPr>
        <w:tab/>
      </w:r>
      <w:r>
        <w:rPr>
          <w:noProof/>
        </w:rPr>
        <w:fldChar w:fldCharType="begin" w:fldLock="1"/>
      </w:r>
      <w:r>
        <w:rPr>
          <w:noProof/>
        </w:rPr>
        <w:instrText xml:space="preserve"> PAGEREF _Toc2177099 \h </w:instrText>
      </w:r>
      <w:r>
        <w:rPr>
          <w:noProof/>
        </w:rPr>
      </w:r>
      <w:r>
        <w:rPr>
          <w:noProof/>
        </w:rPr>
        <w:fldChar w:fldCharType="separate"/>
      </w:r>
      <w:r>
        <w:rPr>
          <w:noProof/>
        </w:rPr>
        <w:t>255</w:t>
      </w:r>
      <w:r>
        <w:rPr>
          <w:noProof/>
        </w:rPr>
        <w:fldChar w:fldCharType="end"/>
      </w:r>
    </w:p>
    <w:p w14:paraId="6E174200" w14:textId="7598755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_Toc2177100 \h </w:instrText>
      </w:r>
      <w:r>
        <w:rPr>
          <w:noProof/>
        </w:rPr>
      </w:r>
      <w:r>
        <w:rPr>
          <w:noProof/>
        </w:rPr>
        <w:fldChar w:fldCharType="separate"/>
      </w:r>
      <w:r>
        <w:rPr>
          <w:noProof/>
        </w:rPr>
        <w:t>255</w:t>
      </w:r>
      <w:r>
        <w:rPr>
          <w:noProof/>
        </w:rPr>
        <w:fldChar w:fldCharType="end"/>
      </w:r>
    </w:p>
    <w:p w14:paraId="0D4BE500" w14:textId="0DA478E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9.2.2</w:t>
      </w:r>
      <w:r>
        <w:rPr>
          <w:rFonts w:asciiTheme="minorHAnsi" w:eastAsiaTheme="minorEastAsia" w:hAnsiTheme="minorHAnsi" w:cstheme="minorBidi"/>
          <w:noProof/>
          <w:sz w:val="22"/>
          <w:szCs w:val="22"/>
          <w:lang w:val="en-CA" w:eastAsia="en-CA"/>
        </w:rPr>
        <w:tab/>
      </w:r>
      <w:r w:rsidRPr="007E5608">
        <w:rPr>
          <w:noProof/>
          <w:lang w:val="en-CA"/>
        </w:rPr>
        <w:t>Mapping process for signed Exp-Golomb codes</w:t>
      </w:r>
      <w:r>
        <w:rPr>
          <w:noProof/>
        </w:rPr>
        <w:tab/>
      </w:r>
      <w:r>
        <w:rPr>
          <w:noProof/>
        </w:rPr>
        <w:fldChar w:fldCharType="begin" w:fldLock="1"/>
      </w:r>
      <w:r>
        <w:rPr>
          <w:noProof/>
        </w:rPr>
        <w:instrText xml:space="preserve"> PAGEREF _Toc2177101 \h </w:instrText>
      </w:r>
      <w:r>
        <w:rPr>
          <w:noProof/>
        </w:rPr>
      </w:r>
      <w:r>
        <w:rPr>
          <w:noProof/>
        </w:rPr>
        <w:fldChar w:fldCharType="separate"/>
      </w:r>
      <w:r>
        <w:rPr>
          <w:noProof/>
        </w:rPr>
        <w:t>256</w:t>
      </w:r>
      <w:r>
        <w:rPr>
          <w:noProof/>
        </w:rPr>
        <w:fldChar w:fldCharType="end"/>
      </w:r>
    </w:p>
    <w:p w14:paraId="339CF32A" w14:textId="3E6AE9D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9.3</w:t>
      </w:r>
      <w:r>
        <w:rPr>
          <w:rFonts w:asciiTheme="minorHAnsi" w:eastAsiaTheme="minorEastAsia" w:hAnsiTheme="minorHAnsi" w:cstheme="minorBidi"/>
          <w:noProof/>
          <w:sz w:val="22"/>
          <w:szCs w:val="22"/>
          <w:lang w:val="en-CA" w:eastAsia="en-CA"/>
        </w:rPr>
        <w:tab/>
      </w:r>
      <w:r w:rsidRPr="007E5608">
        <w:rPr>
          <w:noProof/>
          <w:lang w:val="en-CA"/>
        </w:rPr>
        <w:t>Parsing process for truncated unary codes</w:t>
      </w:r>
      <w:r>
        <w:rPr>
          <w:noProof/>
        </w:rPr>
        <w:tab/>
      </w:r>
      <w:r>
        <w:rPr>
          <w:noProof/>
        </w:rPr>
        <w:fldChar w:fldCharType="begin" w:fldLock="1"/>
      </w:r>
      <w:r>
        <w:rPr>
          <w:noProof/>
        </w:rPr>
        <w:instrText xml:space="preserve"> PAGEREF _Toc2177102 \h </w:instrText>
      </w:r>
      <w:r>
        <w:rPr>
          <w:noProof/>
        </w:rPr>
      </w:r>
      <w:r>
        <w:rPr>
          <w:noProof/>
        </w:rPr>
        <w:fldChar w:fldCharType="separate"/>
      </w:r>
      <w:r>
        <w:rPr>
          <w:noProof/>
        </w:rPr>
        <w:t>257</w:t>
      </w:r>
      <w:r>
        <w:rPr>
          <w:noProof/>
        </w:rPr>
        <w:fldChar w:fldCharType="end"/>
      </w:r>
    </w:p>
    <w:p w14:paraId="272954A5" w14:textId="547C470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9.4</w:t>
      </w:r>
      <w:r>
        <w:rPr>
          <w:rFonts w:asciiTheme="minorHAnsi" w:eastAsiaTheme="minorEastAsia" w:hAnsiTheme="minorHAnsi" w:cstheme="minorBidi"/>
          <w:noProof/>
          <w:sz w:val="22"/>
          <w:szCs w:val="22"/>
          <w:lang w:val="en-CA" w:eastAsia="en-CA"/>
        </w:rPr>
        <w:tab/>
      </w:r>
      <w:r w:rsidRPr="007E5608">
        <w:rPr>
          <w:noProof/>
          <w:lang w:val="en-CA"/>
        </w:rPr>
        <w:t>Parsing process for truncated binary codes</w:t>
      </w:r>
      <w:r>
        <w:rPr>
          <w:noProof/>
        </w:rPr>
        <w:tab/>
      </w:r>
      <w:r>
        <w:rPr>
          <w:noProof/>
        </w:rPr>
        <w:fldChar w:fldCharType="begin" w:fldLock="1"/>
      </w:r>
      <w:r>
        <w:rPr>
          <w:noProof/>
        </w:rPr>
        <w:instrText xml:space="preserve"> PAGEREF _Toc2177103 \h </w:instrText>
      </w:r>
      <w:r>
        <w:rPr>
          <w:noProof/>
        </w:rPr>
      </w:r>
      <w:r>
        <w:rPr>
          <w:noProof/>
        </w:rPr>
        <w:fldChar w:fldCharType="separate"/>
      </w:r>
      <w:r>
        <w:rPr>
          <w:noProof/>
        </w:rPr>
        <w:t>257</w:t>
      </w:r>
      <w:r>
        <w:rPr>
          <w:noProof/>
        </w:rPr>
        <w:fldChar w:fldCharType="end"/>
      </w:r>
    </w:p>
    <w:p w14:paraId="77A1153B" w14:textId="177E243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9.5</w:t>
      </w:r>
      <w:r>
        <w:rPr>
          <w:rFonts w:asciiTheme="minorHAnsi" w:eastAsiaTheme="minorEastAsia" w:hAnsiTheme="minorHAnsi" w:cstheme="minorBidi"/>
          <w:noProof/>
          <w:sz w:val="22"/>
          <w:szCs w:val="22"/>
          <w:lang w:val="en-CA" w:eastAsia="en-CA"/>
        </w:rPr>
        <w:tab/>
      </w:r>
      <w:r w:rsidRPr="007E5608">
        <w:rPr>
          <w:noProof/>
          <w:lang w:val="en-CA"/>
        </w:rPr>
        <w:t>CABAC parsing process for tile group data</w:t>
      </w:r>
      <w:r>
        <w:rPr>
          <w:noProof/>
        </w:rPr>
        <w:tab/>
      </w:r>
      <w:r>
        <w:rPr>
          <w:noProof/>
        </w:rPr>
        <w:fldChar w:fldCharType="begin" w:fldLock="1"/>
      </w:r>
      <w:r>
        <w:rPr>
          <w:noProof/>
        </w:rPr>
        <w:instrText xml:space="preserve"> PAGEREF _Toc2177104 \h </w:instrText>
      </w:r>
      <w:r>
        <w:rPr>
          <w:noProof/>
        </w:rPr>
      </w:r>
      <w:r>
        <w:rPr>
          <w:noProof/>
        </w:rPr>
        <w:fldChar w:fldCharType="separate"/>
      </w:r>
      <w:r>
        <w:rPr>
          <w:noProof/>
        </w:rPr>
        <w:t>257</w:t>
      </w:r>
      <w:r>
        <w:rPr>
          <w:noProof/>
        </w:rPr>
        <w:fldChar w:fldCharType="end"/>
      </w:r>
    </w:p>
    <w:p w14:paraId="79B869B9" w14:textId="307739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_Toc2177105 \h </w:instrText>
      </w:r>
      <w:r>
        <w:rPr>
          <w:noProof/>
        </w:rPr>
      </w:r>
      <w:r>
        <w:rPr>
          <w:noProof/>
        </w:rPr>
        <w:fldChar w:fldCharType="separate"/>
      </w:r>
      <w:r>
        <w:rPr>
          <w:noProof/>
        </w:rPr>
        <w:t>257</w:t>
      </w:r>
      <w:r>
        <w:rPr>
          <w:noProof/>
        </w:rPr>
        <w:fldChar w:fldCharType="end"/>
      </w:r>
    </w:p>
    <w:p w14:paraId="32BCD0A0" w14:textId="27442F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9.5.2</w:t>
      </w:r>
      <w:r>
        <w:rPr>
          <w:rFonts w:asciiTheme="minorHAnsi" w:eastAsiaTheme="minorEastAsia" w:hAnsiTheme="minorHAnsi" w:cstheme="minorBidi"/>
          <w:noProof/>
          <w:sz w:val="22"/>
          <w:szCs w:val="22"/>
          <w:lang w:val="en-CA" w:eastAsia="en-CA"/>
        </w:rPr>
        <w:tab/>
      </w:r>
      <w:r w:rsidRPr="007E5608">
        <w:rPr>
          <w:noProof/>
          <w:lang w:val="en-CA"/>
        </w:rPr>
        <w:t>Initialization process</w:t>
      </w:r>
      <w:r>
        <w:rPr>
          <w:noProof/>
        </w:rPr>
        <w:tab/>
      </w:r>
      <w:r>
        <w:rPr>
          <w:noProof/>
        </w:rPr>
        <w:fldChar w:fldCharType="begin" w:fldLock="1"/>
      </w:r>
      <w:r>
        <w:rPr>
          <w:noProof/>
        </w:rPr>
        <w:instrText xml:space="preserve"> PAGEREF _Toc2177106 \h </w:instrText>
      </w:r>
      <w:r>
        <w:rPr>
          <w:noProof/>
        </w:rPr>
      </w:r>
      <w:r>
        <w:rPr>
          <w:noProof/>
        </w:rPr>
        <w:fldChar w:fldCharType="separate"/>
      </w:r>
      <w:r>
        <w:rPr>
          <w:noProof/>
        </w:rPr>
        <w:t>257</w:t>
      </w:r>
      <w:r>
        <w:rPr>
          <w:noProof/>
        </w:rPr>
        <w:fldChar w:fldCharType="end"/>
      </w:r>
    </w:p>
    <w:p w14:paraId="109C4BB1" w14:textId="6BF01DB6"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9.5.3</w:t>
      </w:r>
      <w:r>
        <w:rPr>
          <w:rFonts w:asciiTheme="minorHAnsi" w:eastAsiaTheme="minorEastAsia" w:hAnsiTheme="minorHAnsi" w:cstheme="minorBidi"/>
          <w:noProof/>
          <w:sz w:val="22"/>
          <w:szCs w:val="22"/>
          <w:lang w:val="en-CA" w:eastAsia="en-CA"/>
        </w:rPr>
        <w:tab/>
      </w:r>
      <w:r w:rsidRPr="007E5608">
        <w:rPr>
          <w:noProof/>
          <w:lang w:val="en-CA"/>
        </w:rPr>
        <w:t>Binarization process</w:t>
      </w:r>
      <w:r>
        <w:rPr>
          <w:noProof/>
        </w:rPr>
        <w:tab/>
      </w:r>
      <w:r>
        <w:rPr>
          <w:noProof/>
        </w:rPr>
        <w:fldChar w:fldCharType="begin" w:fldLock="1"/>
      </w:r>
      <w:r>
        <w:rPr>
          <w:noProof/>
        </w:rPr>
        <w:instrText xml:space="preserve"> PAGEREF _Toc2177107 \h </w:instrText>
      </w:r>
      <w:r>
        <w:rPr>
          <w:noProof/>
        </w:rPr>
      </w:r>
      <w:r>
        <w:rPr>
          <w:noProof/>
        </w:rPr>
        <w:fldChar w:fldCharType="separate"/>
      </w:r>
      <w:r>
        <w:rPr>
          <w:noProof/>
        </w:rPr>
        <w:t>257</w:t>
      </w:r>
      <w:r>
        <w:rPr>
          <w:noProof/>
        </w:rPr>
        <w:fldChar w:fldCharType="end"/>
      </w:r>
    </w:p>
    <w:p w14:paraId="5710764E" w14:textId="34A205A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9.5.4</w:t>
      </w:r>
      <w:r>
        <w:rPr>
          <w:rFonts w:asciiTheme="minorHAnsi" w:eastAsiaTheme="minorEastAsia" w:hAnsiTheme="minorHAnsi" w:cstheme="minorBidi"/>
          <w:noProof/>
          <w:sz w:val="22"/>
          <w:szCs w:val="22"/>
          <w:lang w:val="en-CA" w:eastAsia="en-CA"/>
        </w:rPr>
        <w:tab/>
      </w:r>
      <w:r w:rsidRPr="007E5608">
        <w:rPr>
          <w:noProof/>
          <w:lang w:val="en-CA"/>
        </w:rPr>
        <w:t>Decoding process flow</w:t>
      </w:r>
      <w:r>
        <w:rPr>
          <w:noProof/>
        </w:rPr>
        <w:tab/>
      </w:r>
      <w:r>
        <w:rPr>
          <w:noProof/>
        </w:rPr>
        <w:fldChar w:fldCharType="begin" w:fldLock="1"/>
      </w:r>
      <w:r>
        <w:rPr>
          <w:noProof/>
        </w:rPr>
        <w:instrText xml:space="preserve"> PAGEREF _Toc2177108 \h </w:instrText>
      </w:r>
      <w:r>
        <w:rPr>
          <w:noProof/>
        </w:rPr>
      </w:r>
      <w:r>
        <w:rPr>
          <w:noProof/>
        </w:rPr>
        <w:fldChar w:fldCharType="separate"/>
      </w:r>
      <w:r>
        <w:rPr>
          <w:noProof/>
        </w:rPr>
        <w:t>266</w:t>
      </w:r>
      <w:r>
        <w:rPr>
          <w:noProof/>
        </w:rPr>
        <w:fldChar w:fldCharType="end"/>
      </w:r>
    </w:p>
    <w:p w14:paraId="2D97603C" w14:textId="6E4606EC"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10</w:t>
      </w:r>
      <w:r>
        <w:rPr>
          <w:rFonts w:asciiTheme="minorHAnsi" w:eastAsiaTheme="minorEastAsia" w:hAnsiTheme="minorHAnsi" w:cstheme="minorBidi"/>
          <w:noProof/>
          <w:sz w:val="22"/>
          <w:szCs w:val="22"/>
          <w:lang w:val="en-CA" w:eastAsia="en-CA"/>
        </w:rPr>
        <w:tab/>
      </w:r>
      <w:r w:rsidRPr="007E5608">
        <w:rPr>
          <w:noProof/>
          <w:lang w:val="en-CA"/>
        </w:rPr>
        <w:t>Sub-bitstream extraction process</w:t>
      </w:r>
      <w:r>
        <w:rPr>
          <w:noProof/>
        </w:rPr>
        <w:tab/>
      </w:r>
      <w:r>
        <w:rPr>
          <w:noProof/>
        </w:rPr>
        <w:fldChar w:fldCharType="begin" w:fldLock="1"/>
      </w:r>
      <w:r>
        <w:rPr>
          <w:noProof/>
        </w:rPr>
        <w:instrText xml:space="preserve"> PAGEREF _Toc2177109 \h </w:instrText>
      </w:r>
      <w:r>
        <w:rPr>
          <w:noProof/>
        </w:rPr>
      </w:r>
      <w:r>
        <w:rPr>
          <w:noProof/>
        </w:rPr>
        <w:fldChar w:fldCharType="separate"/>
      </w:r>
      <w:r>
        <w:rPr>
          <w:noProof/>
        </w:rPr>
        <w:t>274</w:t>
      </w:r>
      <w:r>
        <w:rPr>
          <w:noProof/>
        </w:rPr>
        <w:fldChar w:fldCharType="end"/>
      </w:r>
    </w:p>
    <w:p w14:paraId="72EC36DD" w14:textId="59355549"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8"/>
          <w:headerReference w:type="default" r:id="rId39"/>
          <w:footerReference w:type="even" r:id="rId40"/>
          <w:footerReference w:type="default" r:id="rId41"/>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t xml:space="preserve"> </w:t>
      </w:r>
    </w:p>
    <w:p w14:paraId="3DD0EBE9" w14:textId="77777777" w:rsidR="00D909B6" w:rsidRPr="00DE0F0E" w:rsidRDefault="00D909B6">
      <w:pPr>
        <w:pStyle w:val="RecISO"/>
        <w:spacing w:before="0"/>
        <w:rPr>
          <w:noProof/>
          <w:lang w:val="en-CA"/>
        </w:rPr>
      </w:pPr>
      <w:r w:rsidRPr="00DE0F0E">
        <w:rPr>
          <w:noProof/>
          <w:lang w:val="en-CA"/>
        </w:rPr>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177007"/>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177008"/>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177009"/>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177010"/>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177011"/>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177012"/>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43F073CE" w:rsidR="00D25743" w:rsidRDefault="00D25743" w:rsidP="00D25743">
      <w:pPr>
        <w:numPr>
          <w:ilvl w:val="1"/>
          <w:numId w:val="3"/>
        </w:numPr>
        <w:rPr>
          <w:ins w:id="23" w:author="HHI" w:date="2019-03-22T09:45:00Z"/>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7A9770C3" w14:textId="54DF34F9" w:rsidR="00A35F3D" w:rsidRPr="00DE0F0E" w:rsidRDefault="00A35F3D" w:rsidP="008C6FFA">
      <w:pPr>
        <w:numPr>
          <w:ilvl w:val="1"/>
          <w:numId w:val="3"/>
        </w:numPr>
        <w:rPr>
          <w:noProof/>
          <w:lang w:val="en-CA"/>
        </w:rPr>
      </w:pPr>
      <w:ins w:id="24" w:author="HHI" w:date="2019-03-22T09:47:00Z">
        <w:r>
          <w:rPr>
            <w:b/>
            <w:bCs/>
            <w:noProof/>
            <w:lang w:val="en-CA"/>
          </w:rPr>
          <w:t>output</w:t>
        </w:r>
      </w:ins>
      <w:ins w:id="25" w:author="HHI" w:date="2019-03-22T09:46:00Z">
        <w:r>
          <w:rPr>
            <w:b/>
            <w:bCs/>
            <w:noProof/>
            <w:lang w:val="en-CA"/>
          </w:rPr>
          <w:t xml:space="preserve"> sub</w:t>
        </w:r>
        <w:r w:rsidRPr="00A35F3D">
          <w:rPr>
            <w:b/>
            <w:noProof/>
            <w:lang w:val="en-CA"/>
          </w:rPr>
          <w:t>-picture set</w:t>
        </w:r>
      </w:ins>
      <w:ins w:id="26" w:author="HHI" w:date="2019-03-22T09:48:00Z">
        <w:r>
          <w:rPr>
            <w:b/>
            <w:noProof/>
            <w:lang w:val="en-CA"/>
          </w:rPr>
          <w:t xml:space="preserve"> (OSPS)</w:t>
        </w:r>
      </w:ins>
      <w:ins w:id="27" w:author="HHI" w:date="2019-03-22T09:46:00Z">
        <w:r>
          <w:rPr>
            <w:noProof/>
            <w:lang w:val="en-CA"/>
          </w:rPr>
          <w:t>:</w:t>
        </w:r>
      </w:ins>
      <w:ins w:id="28" w:author="HHI" w:date="2019-03-22T09:48:00Z">
        <w:r w:rsidRPr="00A35F3D">
          <w:rPr>
            <w:noProof/>
            <w:lang w:val="en-CA"/>
          </w:rPr>
          <w:t xml:space="preserve"> A set of </w:t>
        </w:r>
        <w:r>
          <w:rPr>
            <w:noProof/>
            <w:lang w:val="en-CA"/>
          </w:rPr>
          <w:t>sub-pictures</w:t>
        </w:r>
        <w:r w:rsidRPr="00A35F3D">
          <w:rPr>
            <w:noProof/>
            <w:lang w:val="en-CA"/>
          </w:rPr>
          <w:t xml:space="preserve"> </w:t>
        </w:r>
      </w:ins>
      <w:ins w:id="29" w:author="HHI" w:date="2019-03-22T09:49:00Z">
        <w:r w:rsidR="008C6FFA">
          <w:rPr>
            <w:noProof/>
            <w:lang w:val="en-CA"/>
          </w:rPr>
          <w:t>accompanied by profile, tier, level and HRD information</w:t>
        </w:r>
      </w:ins>
      <w:ins w:id="30" w:author="HHI" w:date="2019-03-22T09:50:00Z">
        <w:r w:rsidR="008C6FFA">
          <w:rPr>
            <w:noProof/>
            <w:lang w:val="en-CA"/>
          </w:rPr>
          <w:t xml:space="preserve"> for means of extraction of a</w:t>
        </w:r>
      </w:ins>
      <w:ins w:id="31" w:author="HHI" w:date="2019-03-22T09:48:00Z">
        <w:r w:rsidRPr="00A35F3D">
          <w:rPr>
            <w:noProof/>
            <w:lang w:val="en-CA"/>
          </w:rPr>
          <w:t xml:space="preserve"> bitstream that is created from an input bitstream by operation of the sub-bitstream extraction process with the input bitstream, a target highest TemporalId and a target </w:t>
        </w:r>
      </w:ins>
      <w:ins w:id="32" w:author="HHI" w:date="2019-03-22T09:50:00Z">
        <w:r w:rsidR="008C6FFA">
          <w:rPr>
            <w:noProof/>
            <w:lang w:val="en-CA"/>
          </w:rPr>
          <w:t>sub-picture</w:t>
        </w:r>
      </w:ins>
      <w:ins w:id="33" w:author="HHI" w:date="2019-03-22T09:48:00Z">
        <w:r w:rsidRPr="00A35F3D">
          <w:rPr>
            <w:noProof/>
            <w:lang w:val="en-CA"/>
          </w:rPr>
          <w:t xml:space="preserve"> identifier list as inputs.</w:t>
        </w:r>
      </w:ins>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34"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34"/>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35"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35"/>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36"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36"/>
    </w:p>
    <w:p w14:paraId="5F8AA343" w14:textId="77777777" w:rsidR="00C90EE0" w:rsidRPr="00DE0F0E" w:rsidRDefault="00C90EE0" w:rsidP="00C90EE0">
      <w:pPr>
        <w:numPr>
          <w:ilvl w:val="1"/>
          <w:numId w:val="3"/>
        </w:numPr>
        <w:rPr>
          <w:b/>
          <w:bCs/>
          <w:noProof/>
          <w:lang w:val="en-CA"/>
        </w:rPr>
      </w:pPr>
      <w:bookmarkStart w:id="37"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37"/>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0F8C9DA0"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6534E95" w14:textId="36A6C8AE" w:rsidR="00277C45" w:rsidRPr="003F3F11" w:rsidRDefault="00277C45" w:rsidP="00277C45">
      <w:pPr>
        <w:numPr>
          <w:ilvl w:val="1"/>
          <w:numId w:val="3"/>
        </w:numPr>
        <w:rPr>
          <w:ins w:id="38" w:author="Ye-Kui Wang d00" w:date="2019-03-03T12:17:00Z"/>
          <w:noProof/>
        </w:rPr>
      </w:pPr>
      <w:ins w:id="39" w:author="Ye-Kui Wang d00" w:date="2019-03-03T12:17:00Z">
        <w:r>
          <w:rPr>
            <w:b/>
            <w:bCs/>
            <w:noProof/>
          </w:rPr>
          <w:t>sub-picture</w:t>
        </w:r>
        <w:r w:rsidRPr="003F3F11">
          <w:rPr>
            <w:noProof/>
          </w:rPr>
          <w:t>: A</w:t>
        </w:r>
      </w:ins>
      <w:ins w:id="40" w:author="Ye-Kui Wang d00" w:date="2019-03-03T12:39:00Z">
        <w:r w:rsidR="00CF7691">
          <w:rPr>
            <w:noProof/>
          </w:rPr>
          <w:t>n</w:t>
        </w:r>
        <w:r w:rsidR="00CF7691" w:rsidRPr="00CF7691">
          <w:rPr>
            <w:noProof/>
          </w:rPr>
          <w:t xml:space="preserve"> </w:t>
        </w:r>
      </w:ins>
      <w:ins w:id="41" w:author="Ye-Kui Wang d00" w:date="2019-03-03T12:17:00Z">
        <w:r w:rsidRPr="003F3F11">
          <w:rPr>
            <w:noProof/>
          </w:rPr>
          <w:t xml:space="preserve">rectangular region </w:t>
        </w:r>
        <w:r>
          <w:rPr>
            <w:noProof/>
          </w:rPr>
          <w:t xml:space="preserve">of one or more </w:t>
        </w:r>
        <w:r w:rsidRPr="008D24D1">
          <w:rPr>
            <w:i/>
            <w:noProof/>
          </w:rPr>
          <w:t>tile groups</w:t>
        </w:r>
        <w:r w:rsidRPr="003F3F11">
          <w:rPr>
            <w:noProof/>
          </w:rPr>
          <w:t xml:space="preserve"> within a </w:t>
        </w:r>
        <w:r w:rsidRPr="003F3F11">
          <w:rPr>
            <w:i/>
            <w:noProof/>
          </w:rPr>
          <w:t>picture</w:t>
        </w:r>
        <w:r w:rsidRPr="003F3F11">
          <w:rPr>
            <w:noProof/>
          </w:rPr>
          <w:t>.</w:t>
        </w:r>
      </w:ins>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42" w:name="_Toc2177013"/>
      <w:r w:rsidRPr="00DE0F0E">
        <w:rPr>
          <w:noProof/>
          <w:lang w:val="en-CA"/>
        </w:rPr>
        <w:t>Abbreviations</w:t>
      </w:r>
      <w:bookmarkEnd w:id="15"/>
      <w:bookmarkEnd w:id="42"/>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43" w:name="_Toc382790602"/>
      <w:bookmarkStart w:id="44" w:name="_Toc2177014"/>
      <w:r w:rsidRPr="00DE0F0E">
        <w:rPr>
          <w:noProof/>
          <w:lang w:val="en-CA"/>
        </w:rPr>
        <w:t>Conventions</w:t>
      </w:r>
      <w:bookmarkEnd w:id="43"/>
      <w:bookmarkEnd w:id="44"/>
    </w:p>
    <w:p w14:paraId="60DDAF59" w14:textId="77777777" w:rsidR="00B93208" w:rsidRPr="00DE0F0E" w:rsidRDefault="00B93208" w:rsidP="00B93208">
      <w:pPr>
        <w:pStyle w:val="Heading2"/>
        <w:rPr>
          <w:noProof/>
          <w:lang w:val="en-CA"/>
        </w:rPr>
      </w:pPr>
      <w:bookmarkStart w:id="45" w:name="_Toc415475782"/>
      <w:bookmarkStart w:id="46" w:name="_Toc423599057"/>
      <w:bookmarkStart w:id="47" w:name="_Toc423601561"/>
      <w:bookmarkStart w:id="48" w:name="_Toc501130127"/>
      <w:bookmarkStart w:id="49" w:name="_Toc510795050"/>
      <w:bookmarkStart w:id="50" w:name="_Toc2177015"/>
      <w:r w:rsidRPr="00DE0F0E">
        <w:rPr>
          <w:noProof/>
          <w:lang w:val="en-CA"/>
        </w:rPr>
        <w:t>General</w:t>
      </w:r>
      <w:bookmarkEnd w:id="45"/>
      <w:bookmarkEnd w:id="46"/>
      <w:bookmarkEnd w:id="47"/>
      <w:bookmarkEnd w:id="48"/>
      <w:bookmarkEnd w:id="49"/>
      <w:bookmarkEnd w:id="50"/>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51" w:name="_Toc33005123"/>
      <w:bookmarkStart w:id="52" w:name="_Toc20134224"/>
      <w:bookmarkStart w:id="53" w:name="_Toc24455817"/>
      <w:bookmarkStart w:id="54" w:name="_Toc77680335"/>
      <w:bookmarkStart w:id="55" w:name="_Toc118289001"/>
      <w:bookmarkStart w:id="56" w:name="_Toc226456471"/>
      <w:bookmarkStart w:id="57" w:name="_Toc248045174"/>
      <w:bookmarkStart w:id="58" w:name="_Toc287363730"/>
      <w:bookmarkStart w:id="59" w:name="_Toc311216713"/>
      <w:bookmarkStart w:id="60" w:name="_Toc317198678"/>
      <w:bookmarkStart w:id="61" w:name="_Toc415475783"/>
      <w:bookmarkStart w:id="62" w:name="_Toc423599058"/>
      <w:bookmarkStart w:id="63" w:name="_Toc423601562"/>
      <w:bookmarkStart w:id="64" w:name="_Toc501130128"/>
      <w:bookmarkStart w:id="65" w:name="_Toc510795051"/>
      <w:bookmarkStart w:id="66" w:name="_Toc2177016"/>
      <w:bookmarkEnd w:id="51"/>
      <w:r w:rsidRPr="00DE0F0E">
        <w:rPr>
          <w:noProof/>
          <w:lang w:val="en-CA"/>
        </w:rPr>
        <w:t>Arithmetic operators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7E5CAA"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7E5CAA"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67" w:name="_Toc219707772"/>
      <w:bookmarkStart w:id="68" w:name="_Toc219707773"/>
      <w:bookmarkStart w:id="69" w:name="_Toc219707774"/>
      <w:bookmarkStart w:id="70" w:name="_Toc219707775"/>
      <w:bookmarkStart w:id="71" w:name="_Toc488804403"/>
      <w:bookmarkStart w:id="72" w:name="_Toc496067375"/>
      <w:bookmarkStart w:id="73" w:name="_Toc496067608"/>
      <w:bookmarkStart w:id="74" w:name="_Toc20134225"/>
      <w:bookmarkStart w:id="75" w:name="_Toc77680336"/>
      <w:bookmarkStart w:id="76" w:name="_Toc118289002"/>
      <w:bookmarkStart w:id="77" w:name="_Toc226456472"/>
      <w:bookmarkStart w:id="78" w:name="_Toc248045175"/>
      <w:bookmarkStart w:id="79" w:name="_Toc287363731"/>
      <w:bookmarkStart w:id="80" w:name="_Toc311216714"/>
      <w:bookmarkStart w:id="81" w:name="_Toc317198679"/>
      <w:bookmarkStart w:id="82" w:name="_Toc415475784"/>
      <w:bookmarkStart w:id="83" w:name="_Toc423599059"/>
      <w:bookmarkStart w:id="84" w:name="_Toc423601563"/>
      <w:bookmarkStart w:id="85" w:name="_Toc501130129"/>
      <w:bookmarkStart w:id="86" w:name="_Toc510795052"/>
      <w:bookmarkStart w:id="87" w:name="_Toc2177017"/>
      <w:bookmarkEnd w:id="67"/>
      <w:bookmarkEnd w:id="68"/>
      <w:bookmarkEnd w:id="69"/>
      <w:bookmarkEnd w:id="70"/>
      <w:r w:rsidRPr="00DE0F0E">
        <w:rPr>
          <w:noProof/>
          <w:lang w:val="en-CA"/>
        </w:rPr>
        <w:t>Logical operators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88" w:name="_Toc488804404"/>
      <w:bookmarkStart w:id="89" w:name="_Toc496067376"/>
      <w:bookmarkStart w:id="90" w:name="_Toc496067609"/>
      <w:bookmarkStart w:id="91" w:name="_Toc20134226"/>
      <w:bookmarkStart w:id="92" w:name="_Toc77680337"/>
      <w:bookmarkStart w:id="93" w:name="_Toc118289003"/>
      <w:bookmarkStart w:id="94" w:name="_Toc226456473"/>
      <w:bookmarkStart w:id="95" w:name="_Toc248045176"/>
      <w:bookmarkStart w:id="96" w:name="_Toc287363732"/>
      <w:bookmarkStart w:id="97" w:name="_Toc311216715"/>
      <w:bookmarkStart w:id="98" w:name="_Toc317198680"/>
      <w:bookmarkStart w:id="99" w:name="_Toc415475785"/>
      <w:bookmarkStart w:id="100" w:name="_Toc423599060"/>
      <w:bookmarkStart w:id="101" w:name="_Toc423601564"/>
      <w:bookmarkStart w:id="102" w:name="_Toc501130130"/>
      <w:bookmarkStart w:id="103" w:name="_Toc510795053"/>
      <w:bookmarkStart w:id="104" w:name="_Toc2177018"/>
      <w:r w:rsidRPr="00DE0F0E">
        <w:rPr>
          <w:noProof/>
          <w:lang w:val="en-CA"/>
        </w:rPr>
        <w:t>Relational operators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105" w:name="_Toc488804405"/>
      <w:bookmarkStart w:id="106" w:name="_Toc496067377"/>
      <w:bookmarkStart w:id="107" w:name="_Toc496067610"/>
      <w:bookmarkStart w:id="108" w:name="_Toc20134227"/>
      <w:bookmarkStart w:id="109" w:name="_Toc77680338"/>
      <w:bookmarkStart w:id="110" w:name="_Toc118289004"/>
      <w:bookmarkStart w:id="111" w:name="_Toc226456474"/>
      <w:bookmarkStart w:id="112" w:name="_Toc248045177"/>
      <w:bookmarkStart w:id="113" w:name="_Toc287363733"/>
      <w:bookmarkStart w:id="114" w:name="_Toc311216716"/>
      <w:bookmarkStart w:id="115" w:name="_Toc317198681"/>
      <w:bookmarkStart w:id="116" w:name="_Toc415475786"/>
      <w:bookmarkStart w:id="117" w:name="_Toc423599061"/>
      <w:bookmarkStart w:id="118" w:name="_Toc423601565"/>
      <w:bookmarkStart w:id="119" w:name="_Toc501130131"/>
      <w:bookmarkStart w:id="120" w:name="_Toc510795054"/>
      <w:bookmarkStart w:id="121" w:name="_Toc2177019"/>
      <w:r w:rsidRPr="00DE0F0E">
        <w:rPr>
          <w:noProof/>
          <w:lang w:val="en-CA"/>
        </w:rPr>
        <w:t>Bit-wise operators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22" w:name="_Toc488804406"/>
      <w:bookmarkStart w:id="123" w:name="_Toc496067378"/>
      <w:bookmarkStart w:id="124" w:name="_Toc496067611"/>
      <w:bookmarkStart w:id="125"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26" w:name="_Toc77680339"/>
      <w:bookmarkStart w:id="127" w:name="_Toc118289005"/>
      <w:bookmarkStart w:id="128" w:name="_Toc226456475"/>
      <w:bookmarkStart w:id="129" w:name="_Toc248045178"/>
      <w:bookmarkStart w:id="130" w:name="_Toc287363734"/>
      <w:bookmarkStart w:id="131" w:name="_Toc311216717"/>
      <w:bookmarkStart w:id="132" w:name="_Toc317198682"/>
      <w:bookmarkStart w:id="133" w:name="_Toc415475787"/>
      <w:bookmarkStart w:id="134" w:name="_Toc423599062"/>
      <w:bookmarkStart w:id="135" w:name="_Toc423601566"/>
      <w:bookmarkStart w:id="136" w:name="_Toc501130132"/>
      <w:bookmarkStart w:id="137" w:name="_Toc510795055"/>
      <w:bookmarkStart w:id="138" w:name="_Toc2177020"/>
      <w:r w:rsidRPr="00DE0F0E">
        <w:rPr>
          <w:noProof/>
          <w:lang w:val="en-CA"/>
        </w:rPr>
        <w:t>Assignment</w:t>
      </w:r>
      <w:bookmarkEnd w:id="122"/>
      <w:bookmarkEnd w:id="123"/>
      <w:bookmarkEnd w:id="124"/>
      <w:bookmarkEnd w:id="125"/>
      <w:r w:rsidRPr="00DE0F0E">
        <w:rPr>
          <w:noProof/>
          <w:lang w:val="en-CA"/>
        </w:rPr>
        <w:t xml:space="preserve"> operators</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39" w:name="_Toc77680340"/>
      <w:bookmarkStart w:id="140" w:name="_Toc118289006"/>
      <w:bookmarkStart w:id="141" w:name="_Toc226456476"/>
      <w:bookmarkStart w:id="142" w:name="_Toc248045179"/>
      <w:bookmarkStart w:id="143" w:name="_Toc287363735"/>
      <w:bookmarkStart w:id="144" w:name="_Toc311216718"/>
      <w:bookmarkStart w:id="145" w:name="_Toc317198683"/>
      <w:bookmarkStart w:id="146" w:name="_Toc415475788"/>
      <w:bookmarkStart w:id="147" w:name="_Toc423599063"/>
      <w:bookmarkStart w:id="148" w:name="_Toc423601567"/>
      <w:bookmarkStart w:id="149" w:name="_Toc501130133"/>
      <w:bookmarkStart w:id="150" w:name="_Toc510795056"/>
      <w:bookmarkStart w:id="151" w:name="_Toc2177021"/>
      <w:bookmarkStart w:id="152" w:name="_Toc24455822"/>
      <w:r w:rsidRPr="00DE0F0E">
        <w:rPr>
          <w:noProof/>
          <w:lang w:val="en-CA"/>
        </w:rPr>
        <w:t>Range notation</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53" w:name="_Toc77680341"/>
      <w:bookmarkStart w:id="154" w:name="_Toc118289007"/>
      <w:bookmarkStart w:id="155" w:name="_Ref196969207"/>
      <w:bookmarkStart w:id="156" w:name="_Toc226456477"/>
      <w:bookmarkStart w:id="157" w:name="_Toc248045180"/>
      <w:bookmarkStart w:id="158" w:name="_Toc287363736"/>
      <w:bookmarkStart w:id="159" w:name="_Toc311216719"/>
      <w:bookmarkStart w:id="160" w:name="_Toc317198684"/>
      <w:bookmarkStart w:id="161" w:name="_Toc415475789"/>
      <w:bookmarkStart w:id="162" w:name="_Toc423599064"/>
      <w:bookmarkStart w:id="163" w:name="_Toc423601568"/>
      <w:bookmarkStart w:id="164" w:name="_Toc501130134"/>
      <w:bookmarkStart w:id="165" w:name="_Toc510795057"/>
      <w:bookmarkStart w:id="166" w:name="_Toc2177022"/>
      <w:r w:rsidRPr="00DE0F0E">
        <w:rPr>
          <w:noProof/>
          <w:lang w:val="en-CA"/>
        </w:rPr>
        <w:t xml:space="preserve">Mathematical </w:t>
      </w:r>
      <w:bookmarkEnd w:id="152"/>
      <w:r w:rsidRPr="00DE0F0E">
        <w:rPr>
          <w:noProof/>
          <w:lang w:val="en-CA"/>
        </w:rPr>
        <w:t>functions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905B1F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694FBF79" w14:textId="36B98B9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3717460" w14:textId="3A1F9B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228A648A" w14:textId="752E695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323FB78F" w14:textId="35A07F0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5171AFFB" w14:textId="23A8BC9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11791185" w14:textId="2F54F12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CA1CCEB" w14:textId="3F72721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7E8051EF" w14:textId="22368CE1"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163F36A7" w14:textId="2A85601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12207212" w14:textId="5D3E6EB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1C4E85F" w14:textId="61EAE02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7A133117" w14:textId="5407D69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4D4F427B" w14:textId="5588323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74B654A7" w14:textId="03B5B6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1DA810F" w14:textId="34E8FF4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0695CFA1" w14:textId="09F09CC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3C4B094A" w14:textId="3B3E6D6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25B01F65" w14:textId="7A5A5DC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0B1326A" w14:textId="122C69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58E80CB5" w14:textId="136B9C9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67"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67"/>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593C73DD" w14:textId="5509ECDB" w:rsidR="00B93208" w:rsidRPr="00DE0F0E" w:rsidRDefault="00B93208" w:rsidP="00B93208">
      <w:pPr>
        <w:pStyle w:val="Equation"/>
        <w:tabs>
          <w:tab w:val="clear" w:pos="794"/>
          <w:tab w:val="clear" w:pos="1588"/>
          <w:tab w:val="left" w:pos="1418"/>
        </w:tabs>
        <w:ind w:left="1412" w:hanging="850"/>
        <w:rPr>
          <w:noProof/>
          <w:lang w:val="en-CA"/>
        </w:rPr>
      </w:pPr>
      <w:bookmarkStart w:id="168" w:name="_Toc226456478"/>
      <w:bookmarkStart w:id="169" w:name="_Toc248045181"/>
      <w:bookmarkStart w:id="170" w:name="_Toc287363737"/>
      <w:bookmarkStart w:id="171" w:name="_Toc311216720"/>
      <w:bookmarkStart w:id="172"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35C5A4" w14:textId="6B593F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73" w:name="_Toc415475790"/>
      <w:bookmarkStart w:id="174" w:name="_Toc423599065"/>
      <w:bookmarkStart w:id="175" w:name="_Toc423601569"/>
      <w:bookmarkStart w:id="176" w:name="_Toc501130135"/>
      <w:bookmarkStart w:id="177" w:name="_Toc510795058"/>
      <w:bookmarkStart w:id="178" w:name="_Toc2177023"/>
      <w:r w:rsidRPr="00DE0F0E">
        <w:rPr>
          <w:noProof/>
          <w:lang w:val="en-CA"/>
        </w:rPr>
        <w:t>Order of operation precedence</w:t>
      </w:r>
      <w:bookmarkEnd w:id="168"/>
      <w:bookmarkEnd w:id="169"/>
      <w:bookmarkEnd w:id="170"/>
      <w:bookmarkEnd w:id="171"/>
      <w:bookmarkEnd w:id="172"/>
      <w:bookmarkEnd w:id="173"/>
      <w:bookmarkEnd w:id="174"/>
      <w:bookmarkEnd w:id="175"/>
      <w:bookmarkEnd w:id="176"/>
      <w:bookmarkEnd w:id="177"/>
      <w:bookmarkEnd w:id="178"/>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08865CB6"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5</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DE978F6" w:rsidR="00B93208" w:rsidRPr="00DE0F0E" w:rsidRDefault="00B93208" w:rsidP="00B93208">
      <w:pPr>
        <w:pStyle w:val="Caption"/>
        <w:rPr>
          <w:noProof/>
          <w:lang w:val="en-CA"/>
        </w:rPr>
      </w:pPr>
      <w:bookmarkStart w:id="179" w:name="_Ref215994896"/>
      <w:bookmarkStart w:id="180" w:name="_Toc246350677"/>
      <w:bookmarkStart w:id="181" w:name="_Toc287363916"/>
      <w:bookmarkStart w:id="182" w:name="_Toc415476431"/>
      <w:bookmarkStart w:id="183" w:name="_Toc423602466"/>
      <w:bookmarkStart w:id="184" w:name="_Toc423602640"/>
      <w:bookmarkStart w:id="185" w:name="_Toc501130551"/>
      <w:bookmarkStart w:id="186" w:name="_Toc51079547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79"/>
      <w:r w:rsidRPr="00DE0F0E">
        <w:rPr>
          <w:noProof/>
          <w:lang w:val="en-CA"/>
        </w:rPr>
        <w:t xml:space="preserve"> – Operation precedence from highest (at top of table) to lowest (at bottom of table)</w:t>
      </w:r>
      <w:bookmarkEnd w:id="180"/>
      <w:bookmarkEnd w:id="181"/>
      <w:bookmarkEnd w:id="182"/>
      <w:bookmarkEnd w:id="183"/>
      <w:bookmarkEnd w:id="184"/>
      <w:bookmarkEnd w:id="185"/>
      <w:bookmarkEnd w:id="186"/>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87" w:name="_Toc219707783"/>
      <w:bookmarkStart w:id="188" w:name="_Toc77680342"/>
      <w:bookmarkStart w:id="189" w:name="_Toc118289008"/>
      <w:bookmarkStart w:id="190" w:name="_Toc226456479"/>
      <w:bookmarkStart w:id="191" w:name="_Toc248045182"/>
      <w:bookmarkStart w:id="192" w:name="_Toc287363738"/>
      <w:bookmarkStart w:id="193" w:name="_Toc311216721"/>
      <w:bookmarkStart w:id="194" w:name="_Toc317198686"/>
      <w:bookmarkStart w:id="195" w:name="_Ref350427772"/>
      <w:bookmarkStart w:id="196" w:name="_Toc415475791"/>
      <w:bookmarkStart w:id="197" w:name="_Toc423599066"/>
      <w:bookmarkStart w:id="198" w:name="_Toc423601570"/>
      <w:bookmarkStart w:id="199" w:name="_Toc501130136"/>
      <w:bookmarkStart w:id="200" w:name="_Toc510795059"/>
      <w:bookmarkStart w:id="201" w:name="_Toc2177024"/>
      <w:bookmarkEnd w:id="187"/>
      <w:r w:rsidRPr="00DE0F0E">
        <w:rPr>
          <w:noProof/>
          <w:lang w:val="en-CA"/>
        </w:rPr>
        <w:t>Variables, syntax elements and tables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6DBBD8E4"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5CA01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202" w:name="_Toc77680343"/>
      <w:bookmarkStart w:id="203" w:name="_Toc118289009"/>
      <w:bookmarkStart w:id="204" w:name="_Toc226456480"/>
      <w:bookmarkStart w:id="205" w:name="_Toc248045183"/>
      <w:bookmarkStart w:id="206" w:name="_Toc287363739"/>
      <w:bookmarkStart w:id="207" w:name="_Toc311216722"/>
      <w:bookmarkStart w:id="208" w:name="_Toc317198687"/>
      <w:bookmarkStart w:id="209" w:name="_Toc415475792"/>
      <w:bookmarkStart w:id="210" w:name="_Toc423599067"/>
      <w:bookmarkStart w:id="211" w:name="_Toc423601571"/>
      <w:bookmarkStart w:id="212" w:name="_Toc501130137"/>
      <w:bookmarkStart w:id="213" w:name="_Toc510795060"/>
      <w:bookmarkStart w:id="214" w:name="_Toc2177025"/>
      <w:r w:rsidRPr="00DE0F0E">
        <w:rPr>
          <w:noProof/>
          <w:lang w:val="en-CA"/>
        </w:rPr>
        <w:t>Text description of logical operations</w:t>
      </w:r>
      <w:bookmarkEnd w:id="202"/>
      <w:bookmarkEnd w:id="203"/>
      <w:bookmarkEnd w:id="204"/>
      <w:bookmarkEnd w:id="205"/>
      <w:bookmarkEnd w:id="206"/>
      <w:bookmarkEnd w:id="207"/>
      <w:bookmarkEnd w:id="208"/>
      <w:bookmarkEnd w:id="209"/>
      <w:bookmarkEnd w:id="210"/>
      <w:bookmarkEnd w:id="211"/>
      <w:bookmarkEnd w:id="212"/>
      <w:bookmarkEnd w:id="213"/>
      <w:bookmarkEnd w:id="214"/>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15" w:name="_Toc77680344"/>
      <w:bookmarkStart w:id="216" w:name="_Toc118289010"/>
      <w:bookmarkStart w:id="217" w:name="_Toc226456481"/>
      <w:bookmarkStart w:id="218" w:name="_Toc248045184"/>
      <w:bookmarkStart w:id="219" w:name="_Toc287363740"/>
      <w:bookmarkStart w:id="220" w:name="_Toc311216723"/>
      <w:bookmarkStart w:id="221" w:name="_Toc317198688"/>
      <w:bookmarkStart w:id="222" w:name="_Toc415475793"/>
      <w:bookmarkStart w:id="223" w:name="_Toc423599068"/>
      <w:bookmarkStart w:id="224" w:name="_Toc423601572"/>
      <w:bookmarkStart w:id="225" w:name="_Toc501130138"/>
      <w:bookmarkStart w:id="226" w:name="_Toc510795061"/>
      <w:bookmarkStart w:id="227" w:name="_Toc2177026"/>
      <w:r w:rsidRPr="00DE0F0E">
        <w:rPr>
          <w:noProof/>
          <w:lang w:val="en-CA"/>
        </w:rPr>
        <w:t>Processes</w:t>
      </w:r>
      <w:bookmarkEnd w:id="215"/>
      <w:bookmarkEnd w:id="216"/>
      <w:bookmarkEnd w:id="217"/>
      <w:bookmarkEnd w:id="218"/>
      <w:bookmarkEnd w:id="219"/>
      <w:bookmarkEnd w:id="220"/>
      <w:bookmarkEnd w:id="221"/>
      <w:bookmarkEnd w:id="222"/>
      <w:bookmarkEnd w:id="223"/>
      <w:bookmarkEnd w:id="224"/>
      <w:bookmarkEnd w:id="225"/>
      <w:bookmarkEnd w:id="226"/>
      <w:bookmarkEnd w:id="227"/>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28" w:name="_Ref34468389"/>
      <w:bookmarkStart w:id="229" w:name="_Toc77680345"/>
      <w:bookmarkStart w:id="230" w:name="_Toc118289011"/>
      <w:bookmarkStart w:id="231" w:name="_Toc226456482"/>
      <w:bookmarkStart w:id="232" w:name="_Toc248045185"/>
      <w:bookmarkStart w:id="233" w:name="_Toc287363741"/>
      <w:bookmarkStart w:id="234" w:name="_Toc311216724"/>
      <w:bookmarkStart w:id="235" w:name="_Toc317198689"/>
      <w:bookmarkStart w:id="236" w:name="_Toc415475794"/>
      <w:bookmarkStart w:id="237" w:name="_Toc423599069"/>
      <w:bookmarkStart w:id="238" w:name="_Toc423601573"/>
      <w:bookmarkStart w:id="239" w:name="_Toc501130139"/>
      <w:bookmarkStart w:id="240" w:name="_Toc510795062"/>
      <w:bookmarkStart w:id="241" w:name="_Toc2177027"/>
      <w:r w:rsidR="001F6C69" w:rsidRPr="00DE0F0E">
        <w:rPr>
          <w:noProof/>
          <w:lang w:val="en-CA"/>
        </w:rPr>
        <w:t>Bitstream and picture formats, partitionings, scanning processes and neighbouring relationships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3040428D" w14:textId="77777777" w:rsidR="001F6C69" w:rsidRPr="00DE0F0E" w:rsidRDefault="001F6C69" w:rsidP="001F6C69">
      <w:pPr>
        <w:pStyle w:val="Heading2"/>
        <w:rPr>
          <w:noProof/>
          <w:lang w:val="en-CA"/>
        </w:rPr>
      </w:pPr>
      <w:bookmarkStart w:id="242" w:name="_Toc20134231"/>
      <w:bookmarkStart w:id="243" w:name="_Toc77680346"/>
      <w:bookmarkStart w:id="244" w:name="_Toc118289012"/>
      <w:bookmarkStart w:id="245" w:name="_Toc226456483"/>
      <w:bookmarkStart w:id="246" w:name="_Toc248045186"/>
      <w:bookmarkStart w:id="247" w:name="_Toc287363742"/>
      <w:bookmarkStart w:id="248" w:name="_Toc311216725"/>
      <w:bookmarkStart w:id="249" w:name="_Toc317198690"/>
      <w:bookmarkStart w:id="250" w:name="_Ref414879472"/>
      <w:bookmarkStart w:id="251" w:name="_Toc415475795"/>
      <w:bookmarkStart w:id="252" w:name="_Toc423599070"/>
      <w:bookmarkStart w:id="253" w:name="_Toc423601574"/>
      <w:bookmarkStart w:id="254" w:name="_Toc501130140"/>
      <w:bookmarkStart w:id="255" w:name="_Toc510795063"/>
      <w:bookmarkStart w:id="256" w:name="_Toc2177028"/>
      <w:r w:rsidRPr="00DE0F0E">
        <w:rPr>
          <w:noProof/>
          <w:lang w:val="en-CA"/>
        </w:rPr>
        <w:t>Bitstream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57" w:name="_Toc20134233"/>
      <w:bookmarkStart w:id="258" w:name="_Ref81058824"/>
      <w:bookmarkStart w:id="259" w:name="_Toc77680347"/>
      <w:bookmarkStart w:id="260" w:name="_Toc118289013"/>
      <w:bookmarkStart w:id="261" w:name="_Ref205023600"/>
      <w:bookmarkStart w:id="262" w:name="_Toc226456484"/>
      <w:bookmarkStart w:id="263" w:name="_Toc248045187"/>
      <w:bookmarkStart w:id="264" w:name="_Toc287363743"/>
      <w:bookmarkStart w:id="265" w:name="_Toc311216726"/>
      <w:bookmarkStart w:id="266" w:name="_Ref317173305"/>
      <w:bookmarkStart w:id="267" w:name="_Toc317198691"/>
      <w:bookmarkStart w:id="268" w:name="_Ref397946361"/>
      <w:bookmarkStart w:id="269" w:name="_Ref397948184"/>
      <w:bookmarkStart w:id="270" w:name="_Ref414879474"/>
      <w:bookmarkStart w:id="271" w:name="_Toc415475796"/>
      <w:bookmarkStart w:id="272" w:name="_Toc423599071"/>
      <w:bookmarkStart w:id="273" w:name="_Toc423601575"/>
      <w:bookmarkStart w:id="274" w:name="_Toc501130141"/>
      <w:bookmarkStart w:id="275" w:name="_Toc510795064"/>
      <w:bookmarkStart w:id="276" w:name="_Toc2177029"/>
      <w:r w:rsidRPr="00DE0F0E">
        <w:rPr>
          <w:noProof/>
          <w:lang w:val="en-CA"/>
        </w:rPr>
        <w:t>Source, decoded and output picture formats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7C1EE55E"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449545D" w:rsidR="001F6C69" w:rsidRPr="00DE0F0E" w:rsidRDefault="001F6C69" w:rsidP="001F6C69">
      <w:pPr>
        <w:pStyle w:val="Caption"/>
        <w:rPr>
          <w:noProof/>
          <w:lang w:val="en-CA"/>
        </w:rPr>
      </w:pPr>
      <w:bookmarkStart w:id="277" w:name="_Ref73853025"/>
      <w:bookmarkStart w:id="278" w:name="_Ref32863315"/>
      <w:bookmarkStart w:id="279" w:name="_Toc81038503"/>
      <w:bookmarkStart w:id="280" w:name="_Toc77680749"/>
      <w:bookmarkStart w:id="281" w:name="_Toc118289014"/>
      <w:bookmarkStart w:id="282" w:name="_Toc246350678"/>
      <w:bookmarkStart w:id="283" w:name="_Toc287363917"/>
      <w:bookmarkStart w:id="284" w:name="_Toc415476432"/>
      <w:bookmarkStart w:id="285" w:name="_Toc423602467"/>
      <w:bookmarkStart w:id="286" w:name="_Toc423602641"/>
      <w:bookmarkStart w:id="287" w:name="_Toc501130552"/>
      <w:bookmarkStart w:id="288"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77"/>
      <w:bookmarkEnd w:id="278"/>
      <w:r w:rsidRPr="00DE0F0E">
        <w:rPr>
          <w:noProof/>
          <w:lang w:val="en-CA"/>
        </w:rPr>
        <w:t xml:space="preserve"> –</w:t>
      </w:r>
      <w:bookmarkEnd w:id="279"/>
      <w:r w:rsidRPr="00DE0F0E">
        <w:rPr>
          <w:noProof/>
          <w:lang w:val="en-CA"/>
        </w:rPr>
        <w:t xml:space="preserve"> SubWidthC and SubHeightC values</w:t>
      </w:r>
      <w:bookmarkEnd w:id="280"/>
      <w:r w:rsidRPr="00DE0F0E">
        <w:rPr>
          <w:noProof/>
          <w:lang w:val="en-CA"/>
        </w:rPr>
        <w:t xml:space="preserve"> derived from</w:t>
      </w:r>
      <w:r w:rsidRPr="00DE0F0E">
        <w:rPr>
          <w:noProof/>
          <w:lang w:val="en-CA"/>
        </w:rPr>
        <w:br/>
        <w:t>chroma_format_idc</w:t>
      </w:r>
      <w:bookmarkEnd w:id="281"/>
      <w:r w:rsidRPr="00DE0F0E">
        <w:rPr>
          <w:noProof/>
          <w:lang w:val="en-CA"/>
        </w:rPr>
        <w:t xml:space="preserve"> and separate_colour_plane_flag</w:t>
      </w:r>
      <w:bookmarkEnd w:id="282"/>
      <w:bookmarkEnd w:id="283"/>
      <w:bookmarkEnd w:id="284"/>
      <w:bookmarkEnd w:id="285"/>
      <w:bookmarkEnd w:id="286"/>
      <w:bookmarkEnd w:id="287"/>
      <w:bookmarkEnd w:id="288"/>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09C7DC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DFAFCB3" w:rsidR="001F6C69" w:rsidRPr="00DE0F0E" w:rsidRDefault="001F6C69" w:rsidP="001F6C69">
      <w:pPr>
        <w:pStyle w:val="Caption"/>
        <w:rPr>
          <w:noProof/>
          <w:lang w:val="en-CA"/>
        </w:rPr>
      </w:pPr>
      <w:bookmarkStart w:id="289" w:name="_Ref73853697"/>
      <w:bookmarkStart w:id="290" w:name="_Ref17563310"/>
      <w:bookmarkStart w:id="291" w:name="_Toc81038463"/>
      <w:bookmarkStart w:id="292" w:name="_Toc17563254"/>
      <w:bookmarkStart w:id="293" w:name="_Toc77680679"/>
      <w:bookmarkStart w:id="294" w:name="_Toc118289015"/>
      <w:bookmarkStart w:id="295" w:name="_Toc246350629"/>
      <w:bookmarkStart w:id="296" w:name="_Toc287363891"/>
      <w:bookmarkStart w:id="297" w:name="_Toc317198618"/>
      <w:bookmarkStart w:id="298" w:name="_Toc415476390"/>
      <w:bookmarkStart w:id="299" w:name="_Toc423602642"/>
      <w:bookmarkStart w:id="300" w:name="_Toc423603278"/>
      <w:bookmarkStart w:id="301" w:name="_Toc501130510"/>
      <w:bookmarkStart w:id="302"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289"/>
      <w:bookmarkEnd w:id="290"/>
      <w:r w:rsidRPr="00DE0F0E">
        <w:rPr>
          <w:noProof/>
          <w:lang w:val="en-CA"/>
        </w:rPr>
        <w:t xml:space="preserve"> – Nominal vertical and horizontal locations of 4:2:0 luma and chroma samples in a </w:t>
      </w:r>
      <w:bookmarkEnd w:id="291"/>
      <w:bookmarkEnd w:id="292"/>
      <w:bookmarkEnd w:id="293"/>
      <w:bookmarkEnd w:id="294"/>
      <w:bookmarkEnd w:id="295"/>
      <w:r w:rsidRPr="00DE0F0E">
        <w:rPr>
          <w:noProof/>
          <w:lang w:val="en-CA"/>
        </w:rPr>
        <w:t>picture</w:t>
      </w:r>
      <w:bookmarkEnd w:id="296"/>
      <w:bookmarkEnd w:id="297"/>
      <w:bookmarkEnd w:id="298"/>
      <w:bookmarkEnd w:id="299"/>
      <w:bookmarkEnd w:id="300"/>
      <w:bookmarkEnd w:id="301"/>
      <w:bookmarkEnd w:id="302"/>
    </w:p>
    <w:p w14:paraId="56B81113" w14:textId="258A17DB"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396D301" w:rsidR="001F6C69" w:rsidRPr="00DE0F0E" w:rsidRDefault="001F6C69" w:rsidP="001F6C69">
      <w:pPr>
        <w:pStyle w:val="Caption"/>
        <w:rPr>
          <w:noProof/>
          <w:lang w:val="en-CA"/>
        </w:rPr>
      </w:pPr>
      <w:bookmarkStart w:id="303" w:name="_Ref73853805"/>
      <w:bookmarkStart w:id="304" w:name="_Toc317198619"/>
      <w:bookmarkStart w:id="305" w:name="_Toc81038465"/>
      <w:bookmarkStart w:id="306" w:name="_Toc118289018"/>
      <w:bookmarkStart w:id="307" w:name="_Ref119379889"/>
      <w:bookmarkStart w:id="308" w:name="_Toc246350631"/>
      <w:bookmarkStart w:id="309" w:name="_Toc287363892"/>
      <w:bookmarkStart w:id="310" w:name="_Toc415476391"/>
      <w:bookmarkStart w:id="311" w:name="_Toc423602643"/>
      <w:bookmarkStart w:id="312" w:name="_Toc423603279"/>
      <w:bookmarkStart w:id="313" w:name="_Toc501130511"/>
      <w:bookmarkStart w:id="314" w:name="_Toc510795434"/>
      <w:r w:rsidRPr="00DE0F0E">
        <w:rPr>
          <w:noProof/>
          <w:lang w:val="en-CA"/>
        </w:rPr>
        <w:t>Figure </w:t>
      </w:r>
      <w:bookmarkStart w:id="315"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2</w:t>
      </w:r>
      <w:r w:rsidR="0044745D" w:rsidRPr="00DE0F0E">
        <w:rPr>
          <w:noProof/>
          <w:lang w:val="en-CA"/>
        </w:rPr>
        <w:fldChar w:fldCharType="end"/>
      </w:r>
      <w:bookmarkEnd w:id="303"/>
      <w:bookmarkEnd w:id="315"/>
      <w:r w:rsidRPr="00DE0F0E">
        <w:rPr>
          <w:noProof/>
          <w:lang w:val="en-CA"/>
        </w:rPr>
        <w:t xml:space="preserve"> – Nominal vertical and horizontal locations of 4:2:2 luma and chroma samples in a</w:t>
      </w:r>
      <w:bookmarkEnd w:id="304"/>
      <w:r w:rsidRPr="00DE0F0E">
        <w:rPr>
          <w:noProof/>
          <w:lang w:val="en-CA"/>
        </w:rPr>
        <w:t xml:space="preserve"> </w:t>
      </w:r>
      <w:bookmarkEnd w:id="305"/>
      <w:bookmarkEnd w:id="306"/>
      <w:bookmarkEnd w:id="307"/>
      <w:bookmarkEnd w:id="308"/>
      <w:r w:rsidRPr="00DE0F0E">
        <w:rPr>
          <w:noProof/>
          <w:lang w:val="en-CA"/>
        </w:rPr>
        <w:t>picture</w:t>
      </w:r>
      <w:bookmarkEnd w:id="309"/>
      <w:bookmarkEnd w:id="310"/>
      <w:bookmarkEnd w:id="311"/>
      <w:bookmarkEnd w:id="312"/>
      <w:bookmarkEnd w:id="313"/>
      <w:bookmarkEnd w:id="314"/>
    </w:p>
    <w:p w14:paraId="17E3F940" w14:textId="55BD934E"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3B366F7" w:rsidR="001F6C69" w:rsidRPr="00DE0F0E" w:rsidRDefault="001F6C69" w:rsidP="001F6C69">
      <w:pPr>
        <w:pStyle w:val="Caption"/>
        <w:rPr>
          <w:noProof/>
          <w:lang w:val="en-CA"/>
        </w:rPr>
      </w:pPr>
      <w:bookmarkStart w:id="316" w:name="_Ref73853834"/>
      <w:bookmarkStart w:id="317" w:name="_Toc81038467"/>
      <w:bookmarkStart w:id="318" w:name="_Toc118289020"/>
      <w:bookmarkStart w:id="319" w:name="_Toc246350633"/>
      <w:bookmarkStart w:id="320" w:name="_Toc287363893"/>
      <w:bookmarkStart w:id="321" w:name="_Toc317198620"/>
      <w:bookmarkStart w:id="322" w:name="_Toc415476392"/>
      <w:bookmarkStart w:id="323" w:name="_Toc423602644"/>
      <w:bookmarkStart w:id="324" w:name="_Toc423603280"/>
      <w:bookmarkStart w:id="325" w:name="_Toc501130512"/>
      <w:bookmarkStart w:id="326" w:name="_Toc510795435"/>
      <w:r w:rsidRPr="00DE0F0E">
        <w:rPr>
          <w:noProof/>
          <w:lang w:val="en-CA"/>
        </w:rPr>
        <w:t>Figure </w:t>
      </w:r>
      <w:bookmarkStart w:id="327"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3</w:t>
      </w:r>
      <w:r w:rsidR="0044745D" w:rsidRPr="00DE0F0E">
        <w:rPr>
          <w:noProof/>
          <w:lang w:val="en-CA"/>
        </w:rPr>
        <w:fldChar w:fldCharType="end"/>
      </w:r>
      <w:bookmarkEnd w:id="316"/>
      <w:bookmarkEnd w:id="327"/>
      <w:r w:rsidRPr="00DE0F0E">
        <w:rPr>
          <w:noProof/>
          <w:lang w:val="en-CA"/>
        </w:rPr>
        <w:t xml:space="preserve"> – Nominal vertical and horizontal locations of 4:4:4 luma and chroma samples in a </w:t>
      </w:r>
      <w:bookmarkEnd w:id="317"/>
      <w:bookmarkEnd w:id="318"/>
      <w:bookmarkEnd w:id="319"/>
      <w:r w:rsidRPr="00DE0F0E">
        <w:rPr>
          <w:noProof/>
          <w:lang w:val="en-CA"/>
        </w:rPr>
        <w:t>picture</w:t>
      </w:r>
      <w:bookmarkEnd w:id="320"/>
      <w:bookmarkEnd w:id="321"/>
      <w:bookmarkEnd w:id="322"/>
      <w:bookmarkEnd w:id="323"/>
      <w:bookmarkEnd w:id="324"/>
      <w:bookmarkEnd w:id="325"/>
      <w:bookmarkEnd w:id="326"/>
    </w:p>
    <w:p w14:paraId="1784FF24" w14:textId="77777777" w:rsidR="001F6C69" w:rsidRPr="00DE0F0E" w:rsidRDefault="001F6C69" w:rsidP="001F6C69">
      <w:pPr>
        <w:rPr>
          <w:noProof/>
          <w:lang w:val="en-CA"/>
        </w:rPr>
      </w:pPr>
      <w:bookmarkStart w:id="328" w:name="_Toc81309235"/>
      <w:bookmarkStart w:id="329" w:name="_Toc81315995"/>
      <w:bookmarkStart w:id="330" w:name="_Toc81318271"/>
      <w:bookmarkStart w:id="331" w:name="_Toc81319337"/>
      <w:bookmarkStart w:id="332" w:name="_Toc81390023"/>
      <w:bookmarkStart w:id="333" w:name="_Toc81393036"/>
      <w:bookmarkStart w:id="334" w:name="_Toc81394188"/>
      <w:bookmarkStart w:id="335" w:name="_Toc81396366"/>
      <w:bookmarkStart w:id="336" w:name="_Toc81462790"/>
      <w:bookmarkStart w:id="337" w:name="_Toc81465264"/>
      <w:bookmarkStart w:id="338" w:name="_Toc81309253"/>
      <w:bookmarkStart w:id="339" w:name="_Toc81316013"/>
      <w:bookmarkStart w:id="340" w:name="_Toc81318289"/>
      <w:bookmarkStart w:id="341" w:name="_Toc81319355"/>
      <w:bookmarkStart w:id="342" w:name="_Toc81390041"/>
      <w:bookmarkStart w:id="343" w:name="_Toc81393054"/>
      <w:bookmarkStart w:id="344" w:name="_Toc81394206"/>
      <w:bookmarkStart w:id="345" w:name="_Toc81396384"/>
      <w:bookmarkStart w:id="346" w:name="_Toc81462808"/>
      <w:bookmarkStart w:id="347" w:name="_Toc81465282"/>
      <w:bookmarkStart w:id="348" w:name="_Toc81309257"/>
      <w:bookmarkStart w:id="349" w:name="_Toc81316017"/>
      <w:bookmarkStart w:id="350" w:name="_Toc81318293"/>
      <w:bookmarkStart w:id="351" w:name="_Toc81319359"/>
      <w:bookmarkStart w:id="352" w:name="_Toc81390045"/>
      <w:bookmarkStart w:id="353" w:name="_Toc81393058"/>
      <w:bookmarkStart w:id="354" w:name="_Toc81394210"/>
      <w:bookmarkStart w:id="355" w:name="_Toc81396388"/>
      <w:bookmarkStart w:id="356" w:name="_Toc81462812"/>
      <w:bookmarkStart w:id="357" w:name="_Toc81465286"/>
      <w:bookmarkStart w:id="358" w:name="_Toc81309263"/>
      <w:bookmarkStart w:id="359" w:name="_Toc81316023"/>
      <w:bookmarkStart w:id="360" w:name="_Toc81318299"/>
      <w:bookmarkStart w:id="361" w:name="_Toc81319365"/>
      <w:bookmarkStart w:id="362" w:name="_Toc81390051"/>
      <w:bookmarkStart w:id="363" w:name="_Toc81393064"/>
      <w:bookmarkStart w:id="364" w:name="_Toc81394216"/>
      <w:bookmarkStart w:id="365" w:name="_Toc81396394"/>
      <w:bookmarkStart w:id="366" w:name="_Toc81462818"/>
      <w:bookmarkStart w:id="367" w:name="_Toc81465292"/>
      <w:bookmarkStart w:id="368" w:name="_Ref19430028"/>
      <w:bookmarkStart w:id="369" w:name="_Ref19430045"/>
      <w:bookmarkStart w:id="370" w:name="_Ref19430106"/>
      <w:bookmarkStart w:id="371" w:name="_Toc20134234"/>
      <w:bookmarkStart w:id="372" w:name="_Toc77680348"/>
      <w:bookmarkStart w:id="373" w:name="_Toc118289023"/>
      <w:bookmarkStart w:id="374" w:name="_Toc226456485"/>
      <w:bookmarkStart w:id="375" w:name="_Toc248045188"/>
      <w:bookmarkStart w:id="376" w:name="_Toc287363744"/>
      <w:bookmarkStart w:id="377" w:name="_Toc311216727"/>
      <w:bookmarkStart w:id="378" w:name="_Toc317198692"/>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643CD0C2" w14:textId="5BE082E8" w:rsidR="001F6C69" w:rsidRPr="00DE0F0E" w:rsidRDefault="001F6C69" w:rsidP="00FA6EF2">
      <w:pPr>
        <w:pStyle w:val="Heading2"/>
        <w:rPr>
          <w:noProof/>
          <w:lang w:val="en-CA"/>
        </w:rPr>
      </w:pPr>
      <w:bookmarkStart w:id="379" w:name="_Ref414879475"/>
      <w:bookmarkStart w:id="380" w:name="_Toc415475797"/>
      <w:bookmarkStart w:id="381" w:name="_Toc423599072"/>
      <w:bookmarkStart w:id="382" w:name="_Toc423601576"/>
      <w:bookmarkStart w:id="383" w:name="_Toc501130142"/>
      <w:bookmarkStart w:id="384" w:name="_Toc510795065"/>
      <w:bookmarkStart w:id="385" w:name="_Toc2177030"/>
      <w:r w:rsidRPr="00DE0F0E">
        <w:rPr>
          <w:noProof/>
          <w:lang w:val="en-CA"/>
        </w:rPr>
        <w:t xml:space="preserve">Partitioning of pictures, </w:t>
      </w:r>
      <w:bookmarkEnd w:id="368"/>
      <w:bookmarkEnd w:id="369"/>
      <w:bookmarkEnd w:id="370"/>
      <w:bookmarkEnd w:id="371"/>
      <w:bookmarkEnd w:id="372"/>
      <w:bookmarkEnd w:id="373"/>
      <w:bookmarkEnd w:id="374"/>
      <w:bookmarkEnd w:id="375"/>
      <w:bookmarkEnd w:id="376"/>
      <w:bookmarkEnd w:id="377"/>
      <w:bookmarkEnd w:id="378"/>
      <w:ins w:id="386" w:author="Ye-Kui Wang d00" w:date="2019-03-04T20:47:00Z">
        <w:r w:rsidR="0037150B">
          <w:rPr>
            <w:noProof/>
            <w:lang w:val="en-CA"/>
          </w:rPr>
          <w:t xml:space="preserve">sub-pictures, </w:t>
        </w:r>
      </w:ins>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79"/>
      <w:bookmarkEnd w:id="380"/>
      <w:bookmarkEnd w:id="381"/>
      <w:bookmarkEnd w:id="382"/>
      <w:bookmarkEnd w:id="383"/>
      <w:bookmarkEnd w:id="384"/>
      <w:bookmarkEnd w:id="385"/>
    </w:p>
    <w:p w14:paraId="0C2183A9" w14:textId="28C062CC" w:rsidR="001F6C69" w:rsidRPr="00C17425" w:rsidRDefault="001F6C69" w:rsidP="003D0449">
      <w:pPr>
        <w:pStyle w:val="Heading3"/>
        <w:rPr>
          <w:noProof/>
          <w:lang w:val="en-CA"/>
        </w:rPr>
      </w:pPr>
      <w:bookmarkStart w:id="387" w:name="_Toc415475798"/>
      <w:bookmarkStart w:id="388" w:name="_Toc423599073"/>
      <w:bookmarkStart w:id="389" w:name="_Toc423601577"/>
      <w:bookmarkStart w:id="390" w:name="_Toc501130143"/>
      <w:bookmarkStart w:id="391" w:name="_Toc510795066"/>
      <w:bookmarkStart w:id="392" w:name="_Toc2177031"/>
      <w:r w:rsidRPr="00C17425">
        <w:rPr>
          <w:noProof/>
          <w:lang w:val="en-CA"/>
        </w:rPr>
        <w:t xml:space="preserve">Partitioning of pictures into </w:t>
      </w:r>
      <w:ins w:id="393" w:author="Ye-Kui Wang d00" w:date="2019-03-04T20:47:00Z">
        <w:r w:rsidR="0037150B" w:rsidRPr="00C17425">
          <w:rPr>
            <w:noProof/>
            <w:lang w:val="en-CA"/>
          </w:rPr>
          <w:t xml:space="preserve">sub-pictures, </w:t>
        </w:r>
      </w:ins>
      <w:r w:rsidR="00DB7471" w:rsidRPr="00C17425">
        <w:rPr>
          <w:noProof/>
          <w:lang w:val="en-CA"/>
        </w:rPr>
        <w:t>tile group</w:t>
      </w:r>
      <w:r w:rsidRPr="00C17425">
        <w:rPr>
          <w:noProof/>
          <w:lang w:val="en-CA"/>
        </w:rPr>
        <w:t>s</w:t>
      </w:r>
      <w:bookmarkEnd w:id="387"/>
      <w:bookmarkEnd w:id="388"/>
      <w:bookmarkEnd w:id="389"/>
      <w:bookmarkEnd w:id="390"/>
      <w:bookmarkEnd w:id="391"/>
      <w:ins w:id="394" w:author="Ye-Kui Wang d00" w:date="2019-03-04T20:47:00Z">
        <w:r w:rsidR="0037150B" w:rsidRPr="00C17425">
          <w:rPr>
            <w:noProof/>
            <w:lang w:val="en-CA"/>
          </w:rPr>
          <w:t>,</w:t>
        </w:r>
      </w:ins>
      <w:r w:rsidR="004E78AC" w:rsidRPr="00C17425">
        <w:rPr>
          <w:noProof/>
          <w:lang w:val="en-CA"/>
        </w:rPr>
        <w:t xml:space="preserve"> and tiles</w:t>
      </w:r>
      <w:bookmarkEnd w:id="392"/>
    </w:p>
    <w:p w14:paraId="513FA237" w14:textId="5A159F7E"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ins w:id="395" w:author="Ye-Kui Wang d00" w:date="2019-03-05T13:47:00Z">
        <w:r w:rsidR="0051292C">
          <w:rPr>
            <w:noProof/>
            <w:lang w:val="en-CA"/>
          </w:rPr>
          <w:t xml:space="preserve">sub-pictures, </w:t>
        </w:r>
      </w:ins>
      <w:r w:rsidR="00DB7471" w:rsidRPr="00DE0F0E">
        <w:rPr>
          <w:noProof/>
          <w:lang w:val="en-CA"/>
        </w:rPr>
        <w:t>tile group</w:t>
      </w:r>
      <w:r w:rsidRPr="00DE0F0E">
        <w:rPr>
          <w:noProof/>
          <w:lang w:val="en-CA"/>
        </w:rPr>
        <w:t>s</w:t>
      </w:r>
      <w:ins w:id="396" w:author="Ye-Kui Wang d00" w:date="2019-03-05T13:47:00Z">
        <w:r w:rsidR="0051292C">
          <w:rPr>
            <w:noProof/>
            <w:lang w:val="en-CA"/>
          </w:rPr>
          <w:t>,</w:t>
        </w:r>
      </w:ins>
      <w:r w:rsidR="004E78AC" w:rsidRPr="00DE0F0E">
        <w:rPr>
          <w:noProof/>
          <w:lang w:val="en-CA"/>
        </w:rPr>
        <w:t xml:space="preserve"> and tiles</w:t>
      </w:r>
      <w:r w:rsidRPr="00DE0F0E">
        <w:rPr>
          <w:noProof/>
          <w:lang w:val="en-CA"/>
        </w:rPr>
        <w:t>.</w:t>
      </w:r>
    </w:p>
    <w:p w14:paraId="1D2AD615" w14:textId="5AC458D8" w:rsidR="0051292C" w:rsidRDefault="001F6C69" w:rsidP="0051292C">
      <w:pPr>
        <w:rPr>
          <w:ins w:id="397" w:author="Hendry_d05" w:date="2019-03-05T15:34:00Z"/>
          <w:noProof/>
          <w:lang w:val="en-CA"/>
        </w:rPr>
      </w:pPr>
      <w:r w:rsidRPr="00DE0F0E">
        <w:rPr>
          <w:noProof/>
          <w:lang w:val="en-CA"/>
        </w:rPr>
        <w:t>Pictures are divided into</w:t>
      </w:r>
      <w:ins w:id="398" w:author="Ye-Kui Wang d00" w:date="2019-03-05T13:47:00Z">
        <w:r w:rsidR="0051292C">
          <w:rPr>
            <w:noProof/>
            <w:lang w:val="en-CA"/>
          </w:rPr>
          <w:t xml:space="preserve"> sub-pictures,</w:t>
        </w:r>
      </w:ins>
      <w:r w:rsidRPr="00DE0F0E">
        <w:rPr>
          <w:noProof/>
          <w:lang w:val="en-CA"/>
        </w:rPr>
        <w:t xml:space="preserve"> </w:t>
      </w:r>
      <w:r w:rsidR="00DB7471" w:rsidRPr="00DE0F0E">
        <w:rPr>
          <w:noProof/>
          <w:lang w:val="en-CA"/>
        </w:rPr>
        <w:t>tile group</w:t>
      </w:r>
      <w:r w:rsidRPr="00DE0F0E">
        <w:rPr>
          <w:noProof/>
          <w:lang w:val="en-CA"/>
        </w:rPr>
        <w:t>s</w:t>
      </w:r>
      <w:ins w:id="399" w:author="Ye-Kui Wang d00" w:date="2019-03-05T13:48:00Z">
        <w:r w:rsidR="0051292C">
          <w:rPr>
            <w:noProof/>
            <w:lang w:val="en-CA"/>
          </w:rPr>
          <w:t>,</w:t>
        </w:r>
      </w:ins>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ins w:id="400" w:author="Ye-Kui Wang d00" w:date="2019-03-05T13:48:00Z">
        <w:r w:rsidR="0051292C">
          <w:rPr>
            <w:lang w:val="en-CA"/>
          </w:rPr>
          <w:t xml:space="preserve"> A sub-picture contains a number of tile groups </w:t>
        </w:r>
        <w:r w:rsidR="0051292C" w:rsidRPr="007644C2">
          <w:rPr>
            <w:noProof/>
            <w:lang w:val="en-CA"/>
          </w:rPr>
          <w:t>that cover a rectangular region of a picture</w:t>
        </w:r>
      </w:ins>
      <w:ins w:id="401" w:author="Ye-Kui Wang d00" w:date="2019-03-05T13:49:00Z">
        <w:r w:rsidR="0051292C">
          <w:rPr>
            <w:noProof/>
            <w:lang w:val="en-CA"/>
          </w:rPr>
          <w:t>.</w:t>
        </w:r>
      </w:ins>
    </w:p>
    <w:p w14:paraId="7A524D1A" w14:textId="368940B4" w:rsidR="00552085" w:rsidRPr="007644C2" w:rsidRDefault="00552085" w:rsidP="00552085">
      <w:pPr>
        <w:rPr>
          <w:ins w:id="402" w:author="Hendry_d05" w:date="2019-03-05T15:34:00Z"/>
          <w:lang w:val="en-CA"/>
        </w:rPr>
      </w:pPr>
      <w:ins w:id="403" w:author="Hendry_d05" w:date="2019-03-05T15:34:00Z">
        <w:r w:rsidRPr="007644C2">
          <w:rPr>
            <w:lang w:val="en-CA"/>
          </w:rPr>
          <w:fldChar w:fldCharType="begin" w:fldLock="1"/>
        </w:r>
        <w:r w:rsidRPr="007644C2">
          <w:rPr>
            <w:lang w:val="en-CA"/>
          </w:rPr>
          <w:instrText xml:space="preserve"> REF _Ref275772185 \h  \* MERGEFORMAT </w:instrText>
        </w:r>
      </w:ins>
      <w:r w:rsidRPr="007644C2">
        <w:rPr>
          <w:lang w:val="en-CA"/>
        </w:rPr>
      </w:r>
      <w:ins w:id="404" w:author="Hendry_d05" w:date="2019-03-05T15:34:00Z">
        <w:r w:rsidRPr="007644C2">
          <w:rPr>
            <w:lang w:val="en-CA"/>
          </w:rPr>
          <w:fldChar w:fldCharType="end"/>
        </w:r>
      </w:ins>
      <w:ins w:id="405" w:author="Hendry_d05" w:date="2019-03-05T15:36:00Z">
        <w:r>
          <w:rPr>
            <w:lang w:val="en-CA"/>
          </w:rPr>
          <w:fldChar w:fldCharType="begin"/>
        </w:r>
        <w:r>
          <w:rPr>
            <w:lang w:val="en-CA"/>
          </w:rPr>
          <w:instrText xml:space="preserve"> REF _Ref2692582 \h </w:instrText>
        </w:r>
      </w:ins>
      <w:r>
        <w:rPr>
          <w:lang w:val="en-CA"/>
        </w:rPr>
      </w:r>
      <w:r>
        <w:rPr>
          <w:lang w:val="en-CA"/>
        </w:rPr>
        <w:fldChar w:fldCharType="separate"/>
      </w:r>
      <w:ins w:id="406" w:author="Hendry_d05" w:date="2019-03-05T15:36:00Z">
        <w:r w:rsidRPr="007644C2">
          <w:rPr>
            <w:lang w:val="en-CA"/>
          </w:rPr>
          <w:t>Figure </w:t>
        </w:r>
        <w:r>
          <w:rPr>
            <w:noProof/>
            <w:lang w:val="en-CA"/>
          </w:rPr>
          <w:t>6</w:t>
        </w:r>
        <w:r w:rsidRPr="007644C2">
          <w:rPr>
            <w:lang w:val="en-CA"/>
          </w:rPr>
          <w:noBreakHyphen/>
        </w:r>
        <w:r>
          <w:rPr>
            <w:noProof/>
            <w:lang w:val="en-CA"/>
          </w:rPr>
          <w:t>4</w:t>
        </w:r>
        <w:r>
          <w:rPr>
            <w:lang w:val="en-CA"/>
          </w:rPr>
          <w:fldChar w:fldCharType="end"/>
        </w:r>
      </w:ins>
      <w:ins w:id="407" w:author="Hendry_d05" w:date="2019-03-05T15:43:00Z">
        <w:r w:rsidR="008A19B1">
          <w:rPr>
            <w:lang w:val="en-CA"/>
          </w:rPr>
          <w:t xml:space="preserve"> </w:t>
        </w:r>
      </w:ins>
      <w:ins w:id="408" w:author="Hendry_d05" w:date="2019-03-05T15:34:00Z">
        <w:r>
          <w:rPr>
            <w:lang w:val="en-CA"/>
          </w:rPr>
          <w:t>shows an</w:t>
        </w:r>
        <w:r w:rsidRPr="007644C2">
          <w:rPr>
            <w:lang w:val="en-CA"/>
          </w:rPr>
          <w:t xml:space="preserve"> example</w:t>
        </w:r>
        <w:r>
          <w:rPr>
            <w:lang w:val="en-CA"/>
          </w:rPr>
          <w:t xml:space="preserve"> of </w:t>
        </w:r>
      </w:ins>
      <w:ins w:id="409" w:author="Hendry_d05" w:date="2019-03-05T15:36:00Z">
        <w:r>
          <w:rPr>
            <w:lang w:val="en-CA"/>
          </w:rPr>
          <w:t xml:space="preserve">sub-picture partitioning of </w:t>
        </w:r>
      </w:ins>
      <w:ins w:id="410" w:author="Hendry_d05" w:date="2019-03-05T15:34:00Z">
        <w:r>
          <w:rPr>
            <w:lang w:val="en-CA"/>
          </w:rPr>
          <w:t>a picture</w:t>
        </w:r>
      </w:ins>
      <w:ins w:id="411" w:author="Hendry_d14" w:date="2019-03-09T21:54:00Z">
        <w:r w:rsidR="00923EEE">
          <w:rPr>
            <w:lang w:val="en-CA"/>
          </w:rPr>
          <w:t xml:space="preserve">, where a picture is partitioned into </w:t>
        </w:r>
      </w:ins>
      <w:ins w:id="412" w:author="Hendry_d16" w:date="2019-03-10T13:40:00Z">
        <w:r w:rsidR="00CE31F2">
          <w:rPr>
            <w:lang w:val="en-CA"/>
          </w:rPr>
          <w:t>28</w:t>
        </w:r>
      </w:ins>
      <w:ins w:id="413" w:author="Hendry_d14" w:date="2019-03-09T21:54:00Z">
        <w:r w:rsidR="00923EEE">
          <w:rPr>
            <w:lang w:val="en-CA"/>
          </w:rPr>
          <w:t xml:space="preserve"> sub-pictures</w:t>
        </w:r>
      </w:ins>
      <w:ins w:id="414" w:author="Hendry_d16" w:date="2019-03-10T13:41:00Z">
        <w:r w:rsidR="00CE31F2">
          <w:rPr>
            <w:lang w:val="en-CA"/>
          </w:rPr>
          <w:t>. Sub-pictures within a picture d</w:t>
        </w:r>
        <w:r w:rsidR="00B03B75">
          <w:rPr>
            <w:lang w:val="en-CA"/>
          </w:rPr>
          <w:t>o not necessary to have the same width and height.</w:t>
        </w:r>
      </w:ins>
    </w:p>
    <w:p w14:paraId="66646C37" w14:textId="7355F355" w:rsidR="00A62B43" w:rsidRDefault="00CE31F2" w:rsidP="008A19B1">
      <w:pPr>
        <w:jc w:val="center"/>
        <w:rPr>
          <w:ins w:id="415" w:author="Hendry_d05" w:date="2019-03-05T15:28:00Z"/>
          <w:lang w:val="en-CA"/>
        </w:rPr>
      </w:pPr>
      <w:ins w:id="416" w:author="Hendry_d16" w:date="2019-03-10T13:39:00Z">
        <w:r>
          <w:rPr>
            <w:noProof/>
            <w:lang w:val="en-US"/>
          </w:rPr>
          <w:drawing>
            <wp:inline distT="0" distB="0" distL="0" distR="0" wp14:anchorId="5D6730A8" wp14:editId="63633AC1">
              <wp:extent cx="2885005" cy="1762362"/>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94578" cy="1768210"/>
                      </a:xfrm>
                      <a:prstGeom prst="rect">
                        <a:avLst/>
                      </a:prstGeom>
                      <a:noFill/>
                      <a:ln>
                        <a:noFill/>
                      </a:ln>
                    </pic:spPr>
                  </pic:pic>
                </a:graphicData>
              </a:graphic>
            </wp:inline>
          </w:drawing>
        </w:r>
      </w:ins>
    </w:p>
    <w:p w14:paraId="73B97669" w14:textId="6AD1F669" w:rsidR="00A62B43" w:rsidRDefault="00552085" w:rsidP="008A19B1">
      <w:pPr>
        <w:pStyle w:val="Caption"/>
        <w:rPr>
          <w:lang w:val="en-CA"/>
        </w:rPr>
      </w:pPr>
      <w:bookmarkStart w:id="417" w:name="_Ref2692582"/>
      <w:ins w:id="418" w:author="Hendry_d05" w:date="2019-03-05T15:30:00Z">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Pr>
            <w:noProof/>
            <w:lang w:val="en-CA"/>
          </w:rPr>
          <w:t>4</w:t>
        </w:r>
        <w:r w:rsidRPr="007644C2">
          <w:rPr>
            <w:lang w:val="en-CA"/>
          </w:rPr>
          <w:fldChar w:fldCharType="end"/>
        </w:r>
        <w:bookmarkEnd w:id="417"/>
        <w:r w:rsidRPr="007644C2">
          <w:rPr>
            <w:lang w:val="en-CA"/>
          </w:rPr>
          <w:t xml:space="preserve"> – A </w:t>
        </w:r>
      </w:ins>
      <w:ins w:id="419" w:author="Hendry_d05" w:date="2019-03-05T15:32:00Z">
        <w:r>
          <w:rPr>
            <w:lang w:val="en-CA"/>
          </w:rPr>
          <w:t xml:space="preserve">picture </w:t>
        </w:r>
      </w:ins>
      <w:ins w:id="420" w:author="Hendry_d05" w:date="2019-03-05T15:30:00Z">
        <w:r w:rsidRPr="007644C2">
          <w:rPr>
            <w:lang w:val="en-CA"/>
          </w:rPr>
          <w:t xml:space="preserve">with </w:t>
        </w:r>
      </w:ins>
      <w:ins w:id="421" w:author="Hendry_d16" w:date="2019-03-10T13:40:00Z">
        <w:r w:rsidR="00CE31F2">
          <w:rPr>
            <w:lang w:val="en-CA"/>
          </w:rPr>
          <w:t>28</w:t>
        </w:r>
      </w:ins>
      <w:ins w:id="422" w:author="Hendry_d05" w:date="2019-03-05T15:32:00Z">
        <w:r>
          <w:rPr>
            <w:lang w:val="en-CA"/>
          </w:rPr>
          <w:t xml:space="preserve"> sub-pictures</w:t>
        </w:r>
      </w:ins>
      <w:ins w:id="423" w:author="Hendry_d05" w:date="2019-03-05T15:30:00Z">
        <w:r w:rsidRPr="007644C2">
          <w:rPr>
            <w:lang w:val="en-CA"/>
          </w:rPr>
          <w:t xml:space="preserve"> (informative)</w:t>
        </w:r>
      </w:ins>
    </w:p>
    <w:p w14:paraId="1B16C1B1" w14:textId="73D03E17" w:rsidR="00F9500E" w:rsidRPr="007644C2" w:rsidRDefault="0051292C" w:rsidP="00F9500E">
      <w:pPr>
        <w:rPr>
          <w:lang w:val="en-CA"/>
        </w:rPr>
      </w:pPr>
      <w:ins w:id="424" w:author="Ye-Kui Wang d00" w:date="2019-03-05T13:49:00Z">
        <w:r>
          <w:rPr>
            <w:noProof/>
            <w:lang w:val="en-CA"/>
          </w:rPr>
          <w:t>Within a sub-picture, t</w:t>
        </w:r>
      </w:ins>
      <w:del w:id="425" w:author="Ye-Kui Wang d00" w:date="2019-03-05T13:49:00Z">
        <w:r w:rsidR="00F9500E" w:rsidDel="0051292C">
          <w:rPr>
            <w:noProof/>
            <w:lang w:val="en-CA"/>
          </w:rPr>
          <w:delText>T</w:delText>
        </w:r>
      </w:del>
      <w:r w:rsidR="00F9500E">
        <w:rPr>
          <w:noProof/>
          <w:lang w:val="en-CA"/>
        </w:rPr>
        <w:t>wo modes of tile groups are supported, namely the raster-scan tile group mode and the rectangular tile group mode. In the raster-scan tile group mode, a</w:t>
      </w:r>
      <w:r w:rsidR="00F9500E" w:rsidRPr="007644C2">
        <w:rPr>
          <w:lang w:val="en-CA"/>
        </w:rPr>
        <w:t xml:space="preserve"> tile group </w:t>
      </w:r>
      <w:r w:rsidR="00F9500E">
        <w:rPr>
          <w:lang w:val="en-CA"/>
        </w:rPr>
        <w:t>contains</w:t>
      </w:r>
      <w:r w:rsidR="00F9500E" w:rsidRPr="007644C2">
        <w:rPr>
          <w:lang w:val="en-CA"/>
        </w:rPr>
        <w:t xml:space="preserve"> a sequence of tiles in tile raster scan of </w:t>
      </w:r>
      <w:ins w:id="426" w:author="Ye-Kui Wang d00" w:date="2019-03-05T13:50:00Z">
        <w:r>
          <w:rPr>
            <w:lang w:val="en-CA"/>
          </w:rPr>
          <w:t>the sub-</w:t>
        </w:r>
      </w:ins>
      <w:del w:id="427" w:author="Ye-Kui Wang d00" w:date="2019-03-05T13:49:00Z">
        <w:r w:rsidR="00F9500E" w:rsidRPr="007644C2" w:rsidDel="0051292C">
          <w:rPr>
            <w:lang w:val="en-CA"/>
          </w:rPr>
          <w:delText xml:space="preserve">a </w:delText>
        </w:r>
      </w:del>
      <w:r w:rsidR="00F9500E" w:rsidRPr="007644C2">
        <w:rPr>
          <w:lang w:val="en-CA"/>
        </w:rPr>
        <w:t>picture.</w:t>
      </w:r>
      <w:r w:rsidR="00F9500E">
        <w:rPr>
          <w:noProof/>
          <w:lang w:val="en-CA"/>
        </w:rPr>
        <w:t xml:space="preserve"> In the rectangular tile group mode, a tile group contains a number of </w:t>
      </w:r>
      <w:r w:rsidR="00F9500E">
        <w:rPr>
          <w:lang w:val="en-CA"/>
        </w:rPr>
        <w:t xml:space="preserve">tiles </w:t>
      </w:r>
      <w:r w:rsidR="00F9500E" w:rsidRPr="007644C2">
        <w:rPr>
          <w:lang w:val="en-CA"/>
        </w:rPr>
        <w:t xml:space="preserve">of </w:t>
      </w:r>
      <w:del w:id="428" w:author="Ye-Kui Wang d00" w:date="2019-03-05T13:50:00Z">
        <w:r w:rsidR="00F9500E" w:rsidRPr="007644C2" w:rsidDel="0051292C">
          <w:rPr>
            <w:lang w:val="en-CA"/>
          </w:rPr>
          <w:delText xml:space="preserve">a </w:delText>
        </w:r>
      </w:del>
      <w:ins w:id="429" w:author="Ye-Kui Wang d00" w:date="2019-03-05T13:50:00Z">
        <w:r>
          <w:rPr>
            <w:lang w:val="en-CA"/>
          </w:rPr>
          <w:t>the sub-</w:t>
        </w:r>
      </w:ins>
      <w:r w:rsidR="00F9500E" w:rsidRPr="007644C2">
        <w:rPr>
          <w:lang w:val="en-CA"/>
        </w:rPr>
        <w:t>picture</w:t>
      </w:r>
      <w:r w:rsidR="00F9500E">
        <w:rPr>
          <w:lang w:val="en-CA"/>
        </w:rPr>
        <w:t xml:space="preserve"> that collectively form a rectangular region of the </w:t>
      </w:r>
      <w:ins w:id="430" w:author="Ye-Kui Wang d00" w:date="2019-03-05T13:50:00Z">
        <w:r>
          <w:rPr>
            <w:lang w:val="en-CA"/>
          </w:rPr>
          <w:t>sub-</w:t>
        </w:r>
      </w:ins>
      <w:r w:rsidR="00F9500E">
        <w:rPr>
          <w:lang w:val="en-CA"/>
        </w:rPr>
        <w:t>picture. The tiles within a rectangular tile group are in the order of tile raster scan of the tile group.</w:t>
      </w:r>
    </w:p>
    <w:p w14:paraId="531174BF" w14:textId="26B03CE6" w:rsidR="00F9500E" w:rsidRPr="007644C2" w:rsidRDefault="0051292C" w:rsidP="00F9500E">
      <w:pPr>
        <w:rPr>
          <w:lang w:val="en-CA"/>
        </w:rPr>
      </w:pPr>
      <w:ins w:id="431" w:author="Ye-Kui Wang d00" w:date="2019-03-05T13:51:00Z">
        <w:r>
          <w:rPr>
            <w:lang w:val="en-CA"/>
          </w:rPr>
          <w:fldChar w:fldCharType="begin" w:fldLock="1"/>
        </w:r>
        <w:r>
          <w:rPr>
            <w:lang w:val="en-CA"/>
          </w:rPr>
          <w:instrText xml:space="preserve"> REF _Ref2686293 \h </w:instrText>
        </w:r>
      </w:ins>
      <w:r>
        <w:rPr>
          <w:lang w:val="en-CA"/>
        </w:rPr>
      </w:r>
      <w:r>
        <w:rPr>
          <w:lang w:val="en-CA"/>
        </w:rPr>
        <w:fldChar w:fldCharType="separate"/>
      </w:r>
      <w:ins w:id="432" w:author="Hendry_d05" w:date="2019-03-05T15:32:00Z">
        <w:r w:rsidR="00552085" w:rsidRPr="007644C2">
          <w:rPr>
            <w:lang w:val="en-CA"/>
          </w:rPr>
          <w:t>Figure </w:t>
        </w:r>
        <w:r w:rsidR="00552085">
          <w:rPr>
            <w:noProof/>
            <w:lang w:val="en-CA"/>
          </w:rPr>
          <w:t>6</w:t>
        </w:r>
        <w:r w:rsidR="00552085" w:rsidRPr="007644C2">
          <w:rPr>
            <w:lang w:val="en-CA"/>
          </w:rPr>
          <w:noBreakHyphen/>
        </w:r>
        <w:r w:rsidR="00552085">
          <w:rPr>
            <w:noProof/>
            <w:lang w:val="en-CA"/>
          </w:rPr>
          <w:t>5</w:t>
        </w:r>
      </w:ins>
      <w:ins w:id="433" w:author="Ye-Kui Wang d00" w:date="2019-03-05T13:51:00Z">
        <w:del w:id="434" w:author="Hendry_d05" w:date="2019-03-05T15:32:00Z">
          <w:r w:rsidRPr="007644C2" w:rsidDel="00552085">
            <w:rPr>
              <w:lang w:val="en-CA"/>
            </w:rPr>
            <w:delText>Figure </w:delText>
          </w:r>
          <w:r w:rsidDel="00552085">
            <w:rPr>
              <w:noProof/>
              <w:lang w:val="en-CA"/>
            </w:rPr>
            <w:delText>6</w:delText>
          </w:r>
          <w:r w:rsidRPr="007644C2" w:rsidDel="00552085">
            <w:rPr>
              <w:lang w:val="en-CA"/>
            </w:rPr>
            <w:noBreakHyphen/>
          </w:r>
          <w:r w:rsidDel="00552085">
            <w:rPr>
              <w:noProof/>
              <w:lang w:val="en-CA"/>
            </w:rPr>
            <w:delText>4</w:delText>
          </w:r>
        </w:del>
        <w:r>
          <w:rPr>
            <w:lang w:val="en-CA"/>
          </w:rPr>
          <w:fldChar w:fldCharType="end"/>
        </w:r>
      </w:ins>
      <w:r w:rsidR="00F9500E" w:rsidRPr="007644C2">
        <w:rPr>
          <w:lang w:val="en-CA"/>
        </w:rPr>
        <w:fldChar w:fldCharType="begin" w:fldLock="1"/>
      </w:r>
      <w:r w:rsidR="00F9500E" w:rsidRPr="007644C2">
        <w:rPr>
          <w:lang w:val="en-CA"/>
        </w:rPr>
        <w:instrText xml:space="preserve"> REF _Ref275772185 \h  \* MERGEFORMAT </w:instrText>
      </w:r>
      <w:r w:rsidR="00F9500E" w:rsidRPr="007644C2">
        <w:rPr>
          <w:lang w:val="en-CA"/>
        </w:rPr>
      </w:r>
      <w:r w:rsidR="00F9500E" w:rsidRPr="007644C2">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w:t>
      </w:r>
      <w:ins w:id="435" w:author="Ye-Kui Wang d00" w:date="2019-03-05T13:51:00Z">
        <w:r>
          <w:rPr>
            <w:lang w:val="en-CA"/>
          </w:rPr>
          <w:t>sub-</w:t>
        </w:r>
      </w:ins>
      <w:r w:rsidR="00F9500E">
        <w:rPr>
          <w:lang w:val="en-CA"/>
        </w:rPr>
        <w:t>picture</w:t>
      </w:r>
      <w:r w:rsidR="00F9500E" w:rsidRPr="007644C2">
        <w:rPr>
          <w:lang w:val="en-CA"/>
        </w:rPr>
        <w:t xml:space="preserve">, </w:t>
      </w:r>
      <w:r w:rsidR="00F9500E">
        <w:rPr>
          <w:lang w:val="en-CA"/>
        </w:rPr>
        <w:t>where the</w:t>
      </w:r>
      <w:r w:rsidR="00F9500E" w:rsidRPr="007644C2">
        <w:rPr>
          <w:lang w:val="en-CA"/>
        </w:rPr>
        <w:t xml:space="preserve"> </w:t>
      </w:r>
      <w:ins w:id="436" w:author="Ye-Kui Wang d00" w:date="2019-03-05T13:51:00Z">
        <w:r>
          <w:rPr>
            <w:lang w:val="en-CA"/>
          </w:rPr>
          <w:t>sub-</w:t>
        </w:r>
      </w:ins>
      <w:r w:rsidR="00F9500E" w:rsidRPr="007644C2">
        <w:rPr>
          <w:lang w:val="en-CA"/>
        </w:rPr>
        <w:t xml:space="preserve">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3E8451F5" w:rsidR="00F9500E" w:rsidRPr="007644C2" w:rsidRDefault="005F0F3C" w:rsidP="00F9500E">
      <w:pPr>
        <w:keepNext/>
        <w:jc w:val="center"/>
        <w:rPr>
          <w:lang w:val="en-CA"/>
        </w:rPr>
      </w:pPr>
      <w:ins w:id="437" w:author="Hendry_d14" w:date="2019-03-09T21:40:00Z">
        <w:r>
          <w:rPr>
            <w:noProof/>
            <w:lang w:val="en-US"/>
          </w:rPr>
          <w:drawing>
            <wp:inline distT="0" distB="0" distL="0" distR="0" wp14:anchorId="486AECE4" wp14:editId="340D687B">
              <wp:extent cx="4169664" cy="3529584"/>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69664" cy="3529584"/>
                      </a:xfrm>
                      <a:prstGeom prst="rect">
                        <a:avLst/>
                      </a:prstGeom>
                      <a:noFill/>
                      <a:ln>
                        <a:noFill/>
                      </a:ln>
                    </pic:spPr>
                  </pic:pic>
                </a:graphicData>
              </a:graphic>
            </wp:inline>
          </w:drawing>
        </w:r>
      </w:ins>
    </w:p>
    <w:p w14:paraId="4B010E63" w14:textId="5115D046" w:rsidR="00F9500E" w:rsidRPr="007644C2" w:rsidRDefault="00F9500E" w:rsidP="00F9500E">
      <w:pPr>
        <w:pStyle w:val="Caption"/>
        <w:rPr>
          <w:lang w:val="en-CA"/>
        </w:rPr>
      </w:pPr>
      <w:bookmarkStart w:id="438" w:name="_Ref2686293"/>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ins w:id="439" w:author="Hendry_d05" w:date="2019-03-05T15:30:00Z">
        <w:r w:rsidR="00552085">
          <w:rPr>
            <w:noProof/>
            <w:lang w:val="en-CA"/>
          </w:rPr>
          <w:t>5</w:t>
        </w:r>
      </w:ins>
      <w:del w:id="440" w:author="Hendry_d05" w:date="2019-03-05T15:30:00Z">
        <w:r w:rsidR="003F609A" w:rsidDel="00552085">
          <w:rPr>
            <w:noProof/>
            <w:lang w:val="en-CA"/>
          </w:rPr>
          <w:delText>4</w:delText>
        </w:r>
      </w:del>
      <w:r w:rsidRPr="007644C2">
        <w:rPr>
          <w:lang w:val="en-CA"/>
        </w:rPr>
        <w:fldChar w:fldCharType="end"/>
      </w:r>
      <w:bookmarkEnd w:id="438"/>
      <w:r w:rsidRPr="007644C2">
        <w:rPr>
          <w:lang w:val="en-CA"/>
        </w:rPr>
        <w:t xml:space="preserve"> – A </w:t>
      </w:r>
      <w:ins w:id="441" w:author="Ye-Kui Wang d00" w:date="2019-03-05T13:51:00Z">
        <w:r w:rsidR="0051292C">
          <w:rPr>
            <w:lang w:val="en-CA"/>
          </w:rPr>
          <w:t>sub-</w:t>
        </w:r>
      </w:ins>
      <w:r w:rsidRPr="007644C2">
        <w:rPr>
          <w:lang w:val="en-CA"/>
        </w:rPr>
        <w:t>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6A4840C4"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ins w:id="442" w:author="Hendry_d05" w:date="2019-03-05T15:32:00Z">
        <w:r w:rsidR="00552085" w:rsidRPr="00901B03">
          <w:rPr>
            <w:lang w:val="en-CA"/>
          </w:rPr>
          <w:t>Figure </w:t>
        </w:r>
        <w:r w:rsidR="00552085">
          <w:rPr>
            <w:noProof/>
            <w:lang w:val="en-CA"/>
          </w:rPr>
          <w:t>6</w:t>
        </w:r>
        <w:r w:rsidR="00552085" w:rsidRPr="007644C2">
          <w:rPr>
            <w:lang w:val="en-CA"/>
          </w:rPr>
          <w:noBreakHyphen/>
        </w:r>
        <w:r w:rsidR="00552085">
          <w:rPr>
            <w:noProof/>
            <w:lang w:val="en-CA"/>
          </w:rPr>
          <w:t>6</w:t>
        </w:r>
      </w:ins>
      <w:del w:id="443" w:author="Hendry_d05" w:date="2019-03-05T15:32:00Z">
        <w:r w:rsidR="003F609A" w:rsidRPr="00901B03" w:rsidDel="00552085">
          <w:rPr>
            <w:lang w:val="en-CA"/>
          </w:rPr>
          <w:delText>Figure </w:delText>
        </w:r>
        <w:r w:rsidR="003F609A" w:rsidDel="00552085">
          <w:rPr>
            <w:noProof/>
            <w:lang w:val="en-CA"/>
          </w:rPr>
          <w:delText>6</w:delText>
        </w:r>
        <w:r w:rsidR="003F609A" w:rsidRPr="007644C2" w:rsidDel="00552085">
          <w:rPr>
            <w:lang w:val="en-CA"/>
          </w:rPr>
          <w:noBreakHyphen/>
        </w:r>
        <w:r w:rsidR="003F609A" w:rsidDel="00552085">
          <w:rPr>
            <w:noProof/>
            <w:lang w:val="en-CA"/>
          </w:rPr>
          <w:delText>5</w:delText>
        </w:r>
      </w:del>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w:t>
      </w:r>
      <w:ins w:id="444" w:author="Ye-Kui Wang d00" w:date="2019-03-05T13:51:00Z">
        <w:r w:rsidR="0051292C">
          <w:rPr>
            <w:lang w:val="en-CA"/>
          </w:rPr>
          <w:t>sub-</w:t>
        </w:r>
      </w:ins>
      <w:r>
        <w:rPr>
          <w:lang w:val="en-CA"/>
        </w:rPr>
        <w:t>picture, where the</w:t>
      </w:r>
      <w:r w:rsidRPr="00901B03">
        <w:rPr>
          <w:lang w:val="en-CA"/>
        </w:rPr>
        <w:t xml:space="preserve"> </w:t>
      </w:r>
      <w:ins w:id="445" w:author="Ye-Kui Wang d00" w:date="2019-03-05T13:51:00Z">
        <w:r w:rsidR="0051292C">
          <w:rPr>
            <w:lang w:val="en-CA"/>
          </w:rPr>
          <w:t>sub-</w:t>
        </w:r>
      </w:ins>
      <w:r w:rsidRPr="00901B03">
        <w:rPr>
          <w:lang w:val="en-CA"/>
        </w:rPr>
        <w:t xml:space="preserve">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end"/>
      </w:r>
      <w:r w:rsidRPr="00901B03">
        <w:rPr>
          <w:lang w:val="en-CA"/>
        </w:rPr>
        <w:t>.</w:t>
      </w:r>
    </w:p>
    <w:p w14:paraId="2B16BBC3" w14:textId="46324AB2" w:rsidR="00F9500E" w:rsidRPr="00901B03" w:rsidRDefault="00F9500E" w:rsidP="00F9500E">
      <w:pPr>
        <w:keepNext/>
        <w:jc w:val="center"/>
        <w:rPr>
          <w:lang w:val="en-CA"/>
        </w:rPr>
      </w:pPr>
      <w:r>
        <w:rPr>
          <w:noProof/>
          <w:lang w:val="en-US"/>
        </w:rPr>
        <w:drawing>
          <wp:inline distT="0" distB="0" distL="0" distR="0" wp14:anchorId="60F14B24" wp14:editId="7C66F8F2">
            <wp:extent cx="4166558" cy="3422450"/>
            <wp:effectExtent l="0" t="0" r="5715"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182267" cy="3435354"/>
                    </a:xfrm>
                    <a:prstGeom prst="rect">
                      <a:avLst/>
                    </a:prstGeom>
                    <a:noFill/>
                  </pic:spPr>
                </pic:pic>
              </a:graphicData>
            </a:graphic>
          </wp:inline>
        </w:drawing>
      </w:r>
    </w:p>
    <w:p w14:paraId="222DF9D1" w14:textId="0550FB54" w:rsidR="00F9500E" w:rsidRPr="00901B03" w:rsidRDefault="00F9500E" w:rsidP="00F9500E">
      <w:pPr>
        <w:pStyle w:val="Caption"/>
        <w:rPr>
          <w:lang w:val="en-CA"/>
        </w:rPr>
      </w:pPr>
      <w:bookmarkStart w:id="446"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ins w:id="447" w:author="Hendry_d05" w:date="2019-03-05T15:31:00Z">
        <w:r w:rsidR="00552085">
          <w:rPr>
            <w:noProof/>
            <w:lang w:val="en-CA"/>
          </w:rPr>
          <w:t>6</w:t>
        </w:r>
      </w:ins>
      <w:del w:id="448" w:author="Hendry_d05" w:date="2019-03-05T15:31:00Z">
        <w:r w:rsidR="003F609A" w:rsidDel="00552085">
          <w:rPr>
            <w:noProof/>
            <w:lang w:val="en-CA"/>
          </w:rPr>
          <w:delText>5</w:delText>
        </w:r>
      </w:del>
      <w:r w:rsidRPr="007644C2">
        <w:rPr>
          <w:lang w:val="en-CA"/>
        </w:rPr>
        <w:fldChar w:fldCharType="end"/>
      </w:r>
      <w:bookmarkEnd w:id="446"/>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3E41BF24"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449" w:name="_Toc415475799"/>
      <w:bookmarkStart w:id="450" w:name="_Toc423599074"/>
      <w:bookmarkStart w:id="451" w:name="_Toc423601578"/>
      <w:bookmarkStart w:id="452" w:name="_Toc501130144"/>
      <w:bookmarkStart w:id="453" w:name="_Toc510795067"/>
      <w:bookmarkStart w:id="454" w:name="_Toc2177032"/>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449"/>
      <w:bookmarkEnd w:id="450"/>
      <w:bookmarkEnd w:id="451"/>
      <w:bookmarkEnd w:id="452"/>
      <w:bookmarkEnd w:id="453"/>
      <w:bookmarkEnd w:id="45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455" w:name="_Toc415475800"/>
      <w:bookmarkStart w:id="456" w:name="_Toc423599075"/>
      <w:bookmarkStart w:id="457" w:name="_Toc423601579"/>
      <w:bookmarkStart w:id="458" w:name="_Toc501130145"/>
      <w:bookmarkStart w:id="459" w:name="_Toc510795068"/>
      <w:bookmarkStart w:id="460" w:name="_Toc2177033"/>
      <w:r w:rsidRPr="00DE0F0E">
        <w:rPr>
          <w:noProof/>
          <w:lang w:val="en-CA" w:eastAsia="ko-KR"/>
        </w:rPr>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455"/>
      <w:bookmarkEnd w:id="456"/>
      <w:bookmarkEnd w:id="457"/>
      <w:bookmarkEnd w:id="458"/>
      <w:bookmarkEnd w:id="459"/>
      <w:bookmarkEnd w:id="46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7F9A5E40" w14:textId="48BBADBB" w:rsidR="0037150B" w:rsidRPr="00DE0F0E" w:rsidRDefault="0037150B" w:rsidP="0037150B">
      <w:pPr>
        <w:tabs>
          <w:tab w:val="left" w:pos="284"/>
        </w:tabs>
        <w:ind w:left="284" w:hanging="284"/>
        <w:rPr>
          <w:ins w:id="461" w:author="Ye-Kui Wang d00" w:date="2019-03-04T20:47:00Z"/>
          <w:noProof/>
          <w:lang w:val="en-CA"/>
        </w:rPr>
      </w:pPr>
      <w:ins w:id="462" w:author="Ye-Kui Wang d00" w:date="2019-03-04T20:47:00Z">
        <w:r w:rsidRPr="00DE0F0E">
          <w:rPr>
            <w:noProof/>
            <w:lang w:val="en-CA"/>
          </w:rPr>
          <w:t>–</w:t>
        </w:r>
        <w:r w:rsidRPr="00DE0F0E">
          <w:rPr>
            <w:noProof/>
            <w:lang w:val="en-CA"/>
          </w:rPr>
          <w:tab/>
          <w:t xml:space="preserve">The division of each picture into </w:t>
        </w:r>
        <w:r>
          <w:rPr>
            <w:noProof/>
            <w:lang w:val="en-CA"/>
          </w:rPr>
          <w:t>sub-pictures</w:t>
        </w:r>
      </w:ins>
    </w:p>
    <w:p w14:paraId="59720870" w14:textId="4B719D13"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 xml:space="preserve">The division of each </w:t>
      </w:r>
      <w:ins w:id="463" w:author="Ye-Kui Wang d00" w:date="2019-03-04T20:49:00Z">
        <w:r w:rsidR="0037150B">
          <w:rPr>
            <w:noProof/>
            <w:lang w:val="en-CA"/>
          </w:rPr>
          <w:t>sub-</w:t>
        </w:r>
      </w:ins>
      <w:r w:rsidRPr="00DE0F0E">
        <w:rPr>
          <w:noProof/>
          <w:lang w:val="en-CA"/>
        </w:rPr>
        <w:t>picture into tile columns</w:t>
      </w:r>
      <w:ins w:id="464" w:author="Ye-Kui Wang d00" w:date="2019-03-04T20:51:00Z">
        <w:r w:rsidR="00B56EBC">
          <w:rPr>
            <w:noProof/>
            <w:lang w:val="en-CA"/>
          </w:rPr>
          <w:t xml:space="preserve"> within a sub-picture</w:t>
        </w:r>
      </w:ins>
    </w:p>
    <w:p w14:paraId="06BA84C3" w14:textId="41B224EA"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 xml:space="preserve">The division of each </w:t>
      </w:r>
      <w:ins w:id="465" w:author="Ye-Kui Wang d00" w:date="2019-03-04T20:49:00Z">
        <w:r w:rsidR="0037150B">
          <w:rPr>
            <w:noProof/>
            <w:lang w:val="en-CA"/>
          </w:rPr>
          <w:t>sub-</w:t>
        </w:r>
      </w:ins>
      <w:r w:rsidRPr="00DE0F0E">
        <w:rPr>
          <w:noProof/>
          <w:lang w:val="en-CA"/>
        </w:rPr>
        <w:t>picture into tile rows</w:t>
      </w:r>
      <w:ins w:id="466" w:author="Ye-Kui Wang d00" w:date="2019-03-04T20:51:00Z">
        <w:r w:rsidR="00B56EBC" w:rsidRPr="00B56EBC">
          <w:rPr>
            <w:noProof/>
            <w:lang w:val="en-CA"/>
          </w:rPr>
          <w:t xml:space="preserve"> </w:t>
        </w:r>
        <w:r w:rsidR="00B56EBC">
          <w:rPr>
            <w:noProof/>
            <w:lang w:val="en-CA"/>
          </w:rPr>
          <w:t>within a sub-picture</w:t>
        </w:r>
      </w:ins>
    </w:p>
    <w:p w14:paraId="3C83D8AC" w14:textId="4C838D53"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 xml:space="preserve">The division of each tile column </w:t>
      </w:r>
      <w:ins w:id="467" w:author="Ye-Kui Wang d00" w:date="2019-03-04T20:51:00Z">
        <w:r w:rsidR="00B56EBC">
          <w:rPr>
            <w:noProof/>
            <w:lang w:val="en-CA"/>
          </w:rPr>
          <w:t>within a sub-picture</w:t>
        </w:r>
        <w:r w:rsidR="00B56EBC" w:rsidRPr="00DE0F0E">
          <w:rPr>
            <w:noProof/>
            <w:lang w:val="en-CA"/>
          </w:rPr>
          <w:t xml:space="preserve"> </w:t>
        </w:r>
      </w:ins>
      <w:r w:rsidRPr="00DE0F0E">
        <w:rPr>
          <w:noProof/>
          <w:lang w:val="en-CA"/>
        </w:rPr>
        <w:t>into tiles</w:t>
      </w:r>
    </w:p>
    <w:p w14:paraId="291C224A" w14:textId="60F5113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 xml:space="preserve">The division of each tile row </w:t>
      </w:r>
      <w:ins w:id="468" w:author="Ye-Kui Wang d00" w:date="2019-03-04T20:51:00Z">
        <w:r w:rsidR="00B56EBC">
          <w:rPr>
            <w:noProof/>
            <w:lang w:val="en-CA"/>
          </w:rPr>
          <w:t>within a sub-picture</w:t>
        </w:r>
        <w:r w:rsidR="00B56EBC" w:rsidRPr="00DE0F0E">
          <w:rPr>
            <w:noProof/>
            <w:lang w:val="en-CA"/>
          </w:rPr>
          <w:t xml:space="preserve"> </w:t>
        </w:r>
      </w:ins>
      <w:r w:rsidRPr="00DE0F0E">
        <w:rPr>
          <w:noProof/>
          <w:lang w:val="en-CA"/>
        </w:rPr>
        <w:t>into tiles</w:t>
      </w:r>
    </w:p>
    <w:p w14:paraId="375C48A0" w14:textId="6315B63F" w:rsidR="00C65927" w:rsidRPr="00DE0F0E" w:rsidDel="00B56EBC" w:rsidRDefault="00C65927" w:rsidP="00C65927">
      <w:pPr>
        <w:tabs>
          <w:tab w:val="left" w:pos="284"/>
        </w:tabs>
        <w:ind w:left="284" w:hanging="284"/>
        <w:rPr>
          <w:del w:id="469" w:author="Ye-Kui Wang d00" w:date="2019-03-04T20:50:00Z"/>
          <w:noProof/>
          <w:lang w:val="en-CA"/>
        </w:rPr>
      </w:pPr>
      <w:del w:id="470" w:author="Ye-Kui Wang d00" w:date="2019-03-04T20:50:00Z">
        <w:r w:rsidRPr="00DE0F0E" w:rsidDel="00B56EBC">
          <w:rPr>
            <w:noProof/>
            <w:lang w:val="en-CA"/>
          </w:rPr>
          <w:delText>–</w:delText>
        </w:r>
        <w:r w:rsidRPr="00DE0F0E" w:rsidDel="00B56EBC">
          <w:rPr>
            <w:noProof/>
            <w:lang w:val="en-CA"/>
          </w:rPr>
          <w:tab/>
          <w:delText>The division of each tile into CTUs</w:delText>
        </w:r>
      </w:del>
    </w:p>
    <w:p w14:paraId="46AD65B8" w14:textId="49C631D6"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ins w:id="471" w:author="Ye-Kui Wang d00" w:date="2019-03-04T20:49:00Z">
        <w:r w:rsidR="0037150B">
          <w:rPr>
            <w:noProof/>
            <w:lang w:val="en-CA"/>
          </w:rPr>
          <w:t>sub-</w:t>
        </w:r>
      </w:ins>
      <w:r w:rsidRPr="00DE0F0E">
        <w:rPr>
          <w:noProof/>
          <w:lang w:val="en-CA"/>
        </w:rPr>
        <w:t xml:space="preserve">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3FD8C501"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 xml:space="preserve">tile </w:t>
      </w:r>
      <w:del w:id="472" w:author="Ye-Kui Wang d00" w:date="2019-03-04T20:50:00Z">
        <w:r w:rsidR="00DB7471" w:rsidRPr="00DE0F0E" w:rsidDel="00B56EBC">
          <w:rPr>
            <w:noProof/>
            <w:lang w:val="en-CA"/>
          </w:rPr>
          <w:delText>group</w:delText>
        </w:r>
        <w:r w:rsidRPr="00DE0F0E" w:rsidDel="00B56EBC">
          <w:rPr>
            <w:noProof/>
            <w:lang w:val="en-CA"/>
          </w:rPr>
          <w:delText xml:space="preserve"> </w:delText>
        </w:r>
      </w:del>
      <w:r w:rsidRPr="00DE0F0E">
        <w:rPr>
          <w:noProof/>
          <w:lang w:val="en-CA"/>
        </w:rPr>
        <w:t>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473" w:name="_Toc350085398"/>
      <w:bookmarkStart w:id="474" w:name="_Toc350158243"/>
      <w:bookmarkStart w:id="475" w:name="_Toc350158542"/>
      <w:bookmarkStart w:id="476" w:name="_Toc350158840"/>
      <w:bookmarkStart w:id="477" w:name="_Toc350196753"/>
      <w:bookmarkStart w:id="478" w:name="_Toc350172801"/>
      <w:bookmarkStart w:id="479" w:name="_Toc28778881"/>
      <w:bookmarkStart w:id="480" w:name="_Toc29358998"/>
      <w:bookmarkStart w:id="481" w:name="_Toc28778882"/>
      <w:bookmarkStart w:id="482" w:name="_Toc29358999"/>
      <w:bookmarkStart w:id="483" w:name="_Toc311216730"/>
      <w:bookmarkStart w:id="484" w:name="_Ref311226465"/>
      <w:bookmarkStart w:id="485" w:name="_Ref316812440"/>
      <w:bookmarkStart w:id="486" w:name="_Ref317083590"/>
      <w:bookmarkStart w:id="487" w:name="_Toc317198693"/>
      <w:bookmarkStart w:id="488" w:name="_Ref414879476"/>
      <w:bookmarkStart w:id="489" w:name="_Toc415475801"/>
      <w:bookmarkStart w:id="490" w:name="_Toc423599076"/>
      <w:bookmarkStart w:id="491" w:name="_Toc423601580"/>
      <w:bookmarkStart w:id="492" w:name="_Toc501130146"/>
      <w:bookmarkStart w:id="493" w:name="_Toc510795069"/>
      <w:bookmarkEnd w:id="473"/>
      <w:bookmarkEnd w:id="474"/>
      <w:bookmarkEnd w:id="475"/>
      <w:bookmarkEnd w:id="476"/>
      <w:bookmarkEnd w:id="477"/>
      <w:bookmarkEnd w:id="478"/>
      <w:bookmarkEnd w:id="479"/>
      <w:bookmarkEnd w:id="480"/>
      <w:bookmarkEnd w:id="481"/>
      <w:bookmarkEnd w:id="482"/>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94" w:name="_Toc2177034"/>
      <w:r w:rsidRPr="00DE0F0E">
        <w:rPr>
          <w:noProof/>
          <w:lang w:val="en-CA"/>
        </w:rPr>
        <w:t>Availability processes</w:t>
      </w:r>
      <w:bookmarkEnd w:id="483"/>
      <w:bookmarkEnd w:id="484"/>
      <w:bookmarkEnd w:id="485"/>
      <w:bookmarkEnd w:id="486"/>
      <w:bookmarkEnd w:id="487"/>
      <w:bookmarkEnd w:id="488"/>
      <w:bookmarkEnd w:id="489"/>
      <w:bookmarkEnd w:id="490"/>
      <w:bookmarkEnd w:id="491"/>
      <w:bookmarkEnd w:id="492"/>
      <w:bookmarkEnd w:id="493"/>
      <w:bookmarkEnd w:id="494"/>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Heading3"/>
        <w:rPr>
          <w:noProof/>
          <w:lang w:val="en-CA"/>
        </w:rPr>
      </w:pPr>
      <w:bookmarkStart w:id="495" w:name="_Ref513208525"/>
      <w:bookmarkStart w:id="496" w:name="_Toc2177035"/>
      <w:r w:rsidRPr="00DE0F0E">
        <w:rPr>
          <w:noProof/>
          <w:lang w:val="en-CA"/>
        </w:rPr>
        <w:t>Allowed binary</w:t>
      </w:r>
      <w:r w:rsidR="000312E4" w:rsidRPr="00DE0F0E">
        <w:rPr>
          <w:noProof/>
          <w:lang w:val="en-CA"/>
        </w:rPr>
        <w:t xml:space="preserve"> split process</w:t>
      </w:r>
      <w:bookmarkEnd w:id="495"/>
      <w:bookmarkEnd w:id="49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6E3F0BAA"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4C812B7B" w:rsidR="00B2013E" w:rsidRPr="00DE0F0E" w:rsidRDefault="00B2013E" w:rsidP="00B2013E">
      <w:pPr>
        <w:pStyle w:val="Caption"/>
        <w:keepLines/>
        <w:rPr>
          <w:noProof/>
          <w:lang w:val="en-CA"/>
        </w:rPr>
      </w:pPr>
      <w:bookmarkStart w:id="49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49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05D4EAB2"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2E619FA1"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421ADCE9"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6410CE01"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Heading3"/>
        <w:rPr>
          <w:noProof/>
          <w:lang w:val="en-CA"/>
        </w:rPr>
      </w:pPr>
      <w:bookmarkStart w:id="498" w:name="_Ref513209609"/>
      <w:bookmarkStart w:id="499" w:name="_Toc2177036"/>
      <w:r w:rsidRPr="00DE0F0E">
        <w:rPr>
          <w:noProof/>
          <w:lang w:val="en-CA"/>
        </w:rPr>
        <w:t>Allowed ternary split process</w:t>
      </w:r>
      <w:bookmarkEnd w:id="498"/>
      <w:bookmarkEnd w:id="49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1532B963"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2C964ECF" w:rsidR="00CA26FD" w:rsidRPr="00DE0F0E" w:rsidRDefault="002772B5" w:rsidP="00CA26FD">
      <w:pPr>
        <w:pStyle w:val="Caption"/>
        <w:keepLines/>
        <w:rPr>
          <w:noProof/>
          <w:lang w:val="en-CA"/>
        </w:rPr>
      </w:pPr>
      <w:bookmarkStart w:id="50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50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73175DD5"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5AE663CF"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15B63E0E"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501" w:name="_Ref331179883"/>
      <w:bookmarkStart w:id="502" w:name="_Toc351408691"/>
      <w:bookmarkStart w:id="503" w:name="_Toc2177037"/>
      <w:r w:rsidRPr="00DE0F0E">
        <w:rPr>
          <w:noProof/>
          <w:lang w:val="en-CA"/>
        </w:rPr>
        <w:t>Derivation process for neighbouring block availability</w:t>
      </w:r>
      <w:bookmarkEnd w:id="501"/>
      <w:bookmarkEnd w:id="502"/>
      <w:bookmarkEnd w:id="50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38D4DDD6"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41B742B1"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504" w:name="_Toc331257885"/>
      <w:bookmarkStart w:id="505" w:name="_Toc331257893"/>
      <w:bookmarkStart w:id="506" w:name="_Toc331257894"/>
      <w:bookmarkStart w:id="507" w:name="_Toc33005196"/>
      <w:bookmarkStart w:id="508" w:name="_Toc33005206"/>
      <w:bookmarkStart w:id="509" w:name="_Toc33005216"/>
      <w:bookmarkStart w:id="510" w:name="_Toc33005226"/>
      <w:bookmarkStart w:id="511" w:name="_Toc33005236"/>
      <w:bookmarkStart w:id="512" w:name="_Toc33005256"/>
      <w:bookmarkStart w:id="513" w:name="_Toc33005266"/>
      <w:bookmarkStart w:id="514" w:name="_Toc33005276"/>
      <w:bookmarkStart w:id="515" w:name="_Toc33005286"/>
      <w:bookmarkStart w:id="516" w:name="_Toc33005296"/>
      <w:bookmarkStart w:id="517" w:name="_Toc33005306"/>
      <w:bookmarkStart w:id="518" w:name="_Toc33005316"/>
      <w:bookmarkStart w:id="519" w:name="_Toc33005326"/>
      <w:bookmarkStart w:id="520" w:name="_Toc33005336"/>
      <w:bookmarkStart w:id="521" w:name="_Toc33005346"/>
      <w:bookmarkStart w:id="522" w:name="_Toc33005356"/>
      <w:bookmarkStart w:id="523" w:name="_Toc33005376"/>
      <w:bookmarkStart w:id="524" w:name="_Toc33005386"/>
      <w:bookmarkStart w:id="525" w:name="_Toc33005396"/>
      <w:bookmarkStart w:id="526" w:name="_Toc33005406"/>
      <w:bookmarkStart w:id="527" w:name="_Toc33005436"/>
      <w:bookmarkStart w:id="528" w:name="_Toc33005446"/>
      <w:bookmarkStart w:id="529" w:name="_Toc33005456"/>
      <w:bookmarkStart w:id="530" w:name="_Toc33005466"/>
      <w:bookmarkStart w:id="531" w:name="_Toc33005486"/>
      <w:bookmarkStart w:id="532" w:name="_Toc33005496"/>
      <w:bookmarkStart w:id="533" w:name="_Toc327178039"/>
      <w:bookmarkStart w:id="534" w:name="_Toc327178041"/>
      <w:bookmarkStart w:id="535" w:name="_Toc327178043"/>
      <w:bookmarkStart w:id="536" w:name="_Toc327178045"/>
      <w:bookmarkStart w:id="537" w:name="_Toc327178047"/>
      <w:bookmarkStart w:id="538" w:name="_Ref414879478"/>
      <w:bookmarkStart w:id="539" w:name="_Toc415475804"/>
      <w:bookmarkStart w:id="540" w:name="_Toc423599079"/>
      <w:bookmarkStart w:id="541" w:name="_Toc423601583"/>
      <w:bookmarkStart w:id="542" w:name="_Toc501130149"/>
      <w:bookmarkStart w:id="543" w:name="_Toc510795072"/>
      <w:bookmarkStart w:id="544" w:name="_Toc2177038"/>
      <w:bookmarkStart w:id="545" w:name="_Ref304811064"/>
      <w:bookmarkStart w:id="546" w:name="_Toc311216733"/>
      <w:bookmarkStart w:id="547" w:name="_Toc317198696"/>
      <w:bookmarkStart w:id="548" w:name="_Ref302059990"/>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r w:rsidRPr="00DE0F0E">
        <w:rPr>
          <w:noProof/>
          <w:lang w:val="en-CA"/>
        </w:rPr>
        <w:t>Scanning processes</w:t>
      </w:r>
      <w:bookmarkEnd w:id="538"/>
      <w:bookmarkEnd w:id="539"/>
      <w:bookmarkEnd w:id="540"/>
      <w:bookmarkEnd w:id="541"/>
      <w:bookmarkEnd w:id="542"/>
      <w:bookmarkEnd w:id="543"/>
      <w:bookmarkEnd w:id="544"/>
    </w:p>
    <w:p w14:paraId="57E9099D" w14:textId="5614EF75" w:rsidR="001F6C69" w:rsidRPr="00DE0F0E" w:rsidRDefault="005D2E66" w:rsidP="00F90B9E">
      <w:pPr>
        <w:pStyle w:val="Heading3"/>
        <w:rPr>
          <w:noProof/>
          <w:lang w:val="en-CA"/>
        </w:rPr>
      </w:pPr>
      <w:bookmarkStart w:id="549" w:name="_Toc326153808"/>
      <w:bookmarkStart w:id="550" w:name="_Toc326163609"/>
      <w:bookmarkStart w:id="551" w:name="_Toc326153809"/>
      <w:bookmarkStart w:id="552" w:name="_Toc326163610"/>
      <w:bookmarkStart w:id="553" w:name="_Toc415475805"/>
      <w:bookmarkStart w:id="554" w:name="_Toc423599080"/>
      <w:bookmarkStart w:id="555" w:name="_Toc423601584"/>
      <w:bookmarkStart w:id="556" w:name="_Toc501130150"/>
      <w:bookmarkStart w:id="557" w:name="_Toc510795073"/>
      <w:bookmarkStart w:id="558" w:name="_Toc2177039"/>
      <w:bookmarkStart w:id="559" w:name="_Ref326775598"/>
      <w:bookmarkStart w:id="560" w:name="_Ref316592996"/>
      <w:bookmarkStart w:id="561" w:name="_Toc317198697"/>
      <w:bookmarkStart w:id="562" w:name="_Toc311216734"/>
      <w:bookmarkEnd w:id="545"/>
      <w:bookmarkEnd w:id="546"/>
      <w:bookmarkEnd w:id="547"/>
      <w:bookmarkEnd w:id="549"/>
      <w:bookmarkEnd w:id="550"/>
      <w:bookmarkEnd w:id="551"/>
      <w:bookmarkEnd w:id="552"/>
      <w:ins w:id="563" w:author="Ye-Kui Wang d13" w:date="2019-03-09T14:28:00Z">
        <w:r>
          <w:rPr>
            <w:noProof/>
            <w:lang w:val="en-CA"/>
          </w:rPr>
          <w:t xml:space="preserve">The process for </w:t>
        </w:r>
      </w:ins>
      <w:r w:rsidR="001F6C69" w:rsidRPr="00DE0F0E">
        <w:rPr>
          <w:noProof/>
          <w:lang w:val="en-CA"/>
        </w:rPr>
        <w:t>CTB</w:t>
      </w:r>
      <w:r w:rsidR="00F90B9E" w:rsidRPr="00DE0F0E">
        <w:rPr>
          <w:noProof/>
          <w:lang w:val="en-CA"/>
        </w:rPr>
        <w:t xml:space="preserve"> raster and </w:t>
      </w:r>
      <w:r w:rsidR="0012113A" w:rsidRPr="00DE0F0E">
        <w:rPr>
          <w:noProof/>
          <w:lang w:val="en-CA"/>
        </w:rPr>
        <w:t xml:space="preserve">tile </w:t>
      </w:r>
      <w:r w:rsidR="001F6C69" w:rsidRPr="00DE0F0E">
        <w:rPr>
          <w:noProof/>
          <w:lang w:val="en-CA"/>
        </w:rPr>
        <w:t>scanning process</w:t>
      </w:r>
      <w:bookmarkEnd w:id="553"/>
      <w:bookmarkEnd w:id="554"/>
      <w:bookmarkEnd w:id="555"/>
      <w:bookmarkEnd w:id="556"/>
      <w:bookmarkEnd w:id="557"/>
      <w:bookmarkEnd w:id="558"/>
      <w:ins w:id="564" w:author="Ye-Kui Wang d00" w:date="2019-03-05T12:46:00Z">
        <w:r w:rsidR="00396B08">
          <w:rPr>
            <w:noProof/>
            <w:lang w:val="en-CA"/>
          </w:rPr>
          <w:t xml:space="preserve"> </w:t>
        </w:r>
      </w:ins>
      <w:ins w:id="565" w:author="Ye-Kui Wang d13" w:date="2019-03-09T14:27:00Z">
        <w:r>
          <w:rPr>
            <w:noProof/>
            <w:lang w:val="en-CA"/>
          </w:rPr>
          <w:t>within</w:t>
        </w:r>
      </w:ins>
      <w:ins w:id="566" w:author="Ye-Kui Wang d00" w:date="2019-03-05T12:46:00Z">
        <w:del w:id="567" w:author="Ye-Kui Wang d13" w:date="2019-03-09T14:27:00Z">
          <w:r w:rsidR="00396B08" w:rsidDel="005D2E66">
            <w:rPr>
              <w:noProof/>
              <w:lang w:val="en-CA"/>
            </w:rPr>
            <w:delText>of</w:delText>
          </w:r>
        </w:del>
        <w:r w:rsidR="00396B08">
          <w:rPr>
            <w:noProof/>
            <w:lang w:val="en-CA"/>
          </w:rPr>
          <w:t xml:space="preserve"> a sub-picture</w:t>
        </w:r>
      </w:ins>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4C85247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w:t>
      </w:r>
      <w:ins w:id="568" w:author="Ye-Kui Wang d00" w:date="2019-03-05T12:45:00Z">
        <w:r w:rsidR="00396B08">
          <w:rPr>
            <w:noProof/>
            <w:lang w:val="en-CA"/>
          </w:rPr>
          <w:t>Sub</w:t>
        </w:r>
      </w:ins>
      <w:r w:rsidRPr="00DE0F0E">
        <w:rPr>
          <w:noProof/>
          <w:lang w:val="en-CA"/>
        </w:rPr>
        <w:t xml:space="preserve">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i * </w:t>
      </w:r>
      <w:ins w:id="569" w:author="Ye-Kui Wang d00" w:date="2019-03-05T12:46:00Z">
        <w:r w:rsidR="00396B08">
          <w:rPr>
            <w:noProof/>
            <w:lang w:val="en-CA"/>
          </w:rPr>
          <w:t>Sub</w:t>
        </w:r>
      </w:ins>
      <w:r w:rsidRPr="00DE0F0E">
        <w:rPr>
          <w:noProof/>
          <w:lang w:val="en-CA"/>
        </w:rPr>
        <w:t>PicWidthInCtbsY ) / ( num_tile_columns_minus1 + 1 )</w:t>
      </w:r>
      <w:r w:rsidRPr="00DE0F0E">
        <w:rPr>
          <w:noProof/>
          <w:lang w:val="en-CA"/>
        </w:rPr>
        <w:br/>
        <w:t>else {</w:t>
      </w:r>
      <w:r w:rsidRPr="00DE0F0E">
        <w:rPr>
          <w:noProof/>
          <w:lang w:val="en-CA"/>
        </w:rPr>
        <w:br/>
      </w:r>
      <w:r w:rsidRPr="00DE0F0E">
        <w:rPr>
          <w:noProof/>
          <w:lang w:val="en-CA"/>
        </w:rPr>
        <w:tab/>
        <w:t xml:space="preserve">ColWidth[ num_tile_columns_minus1 ] = </w:t>
      </w:r>
      <w:ins w:id="570" w:author="Ye-Kui Wang d00" w:date="2019-03-05T12:46:00Z">
        <w:r w:rsidR="00396B08">
          <w:rPr>
            <w:noProof/>
            <w:lang w:val="en-CA"/>
          </w:rPr>
          <w:t>Sub</w:t>
        </w:r>
      </w:ins>
      <w:r w:rsidRPr="00DE0F0E">
        <w:rPr>
          <w:noProof/>
          <w:lang w:val="en-CA"/>
        </w:rPr>
        <w:t>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5CA7A90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w:t>
      </w:r>
      <w:ins w:id="571" w:author="Ye-Kui Wang d00" w:date="2019-03-05T12:47:00Z">
        <w:r w:rsidR="00396B08">
          <w:rPr>
            <w:noProof/>
            <w:lang w:val="en-CA"/>
          </w:rPr>
          <w:t>Sub</w:t>
        </w:r>
      </w:ins>
      <w:r w:rsidRPr="00DE0F0E">
        <w:rPr>
          <w:noProof/>
          <w:lang w:val="en-CA"/>
        </w:rPr>
        <w:t xml:space="preserve">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j * </w:t>
      </w:r>
      <w:ins w:id="572" w:author="Ye-Kui Wang d00" w:date="2019-03-05T12:47:00Z">
        <w:r w:rsidR="00396B08">
          <w:rPr>
            <w:noProof/>
            <w:lang w:val="en-CA"/>
          </w:rPr>
          <w:t>Sub</w:t>
        </w:r>
      </w:ins>
      <w:r w:rsidRPr="00DE0F0E">
        <w:rPr>
          <w:noProof/>
          <w:lang w:val="en-CA"/>
        </w:rPr>
        <w:t>PicHeightInCtbsY ) / ( num_tile_rows_minus1 + 1 )</w:t>
      </w:r>
      <w:r w:rsidRPr="00DE0F0E">
        <w:rPr>
          <w:noProof/>
          <w:lang w:val="en-CA"/>
        </w:rPr>
        <w:br/>
        <w:t>else {</w:t>
      </w:r>
      <w:r w:rsidRPr="00DE0F0E">
        <w:rPr>
          <w:noProof/>
          <w:lang w:val="en-CA"/>
        </w:rPr>
        <w:br/>
      </w:r>
      <w:r w:rsidRPr="00DE0F0E">
        <w:rPr>
          <w:noProof/>
          <w:lang w:val="en-CA"/>
        </w:rPr>
        <w:tab/>
        <w:t xml:space="preserve">RowHeight[ num_tile_rows_minus1 ] = </w:t>
      </w:r>
      <w:ins w:id="573" w:author="Ye-Kui Wang d00" w:date="2019-03-05T12:47:00Z">
        <w:r w:rsidR="00396B08">
          <w:rPr>
            <w:noProof/>
            <w:lang w:val="en-CA"/>
          </w:rPr>
          <w:t>Sub</w:t>
        </w:r>
      </w:ins>
      <w:r w:rsidRPr="00DE0F0E">
        <w:rPr>
          <w:noProof/>
          <w:lang w:val="en-CA"/>
        </w:rPr>
        <w:t>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18ADDEA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488BEA5"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2E2C0D47" w14:textId="6339FF75" w:rsidR="0012113A" w:rsidRPr="00DE0F0E" w:rsidRDefault="0012113A" w:rsidP="0012113A">
      <w:pPr>
        <w:rPr>
          <w:noProof/>
          <w:lang w:val="en-CA"/>
        </w:rPr>
      </w:pPr>
      <w:r w:rsidRPr="00DE0F0E">
        <w:rPr>
          <w:noProof/>
          <w:lang w:val="en-CA"/>
        </w:rPr>
        <w:t xml:space="preserve">The list CtbAddrRsToTs[ ctbAddrRs ] for ctbAddrRs ranging from 0 to </w:t>
      </w:r>
      <w:ins w:id="574" w:author="Ye-Kui Wang d00" w:date="2019-03-05T12:45:00Z">
        <w:r w:rsidR="00396B08">
          <w:rPr>
            <w:noProof/>
            <w:lang w:val="en-CA"/>
          </w:rPr>
          <w:t>Sub</w:t>
        </w:r>
      </w:ins>
      <w:r w:rsidRPr="00DE0F0E">
        <w:rPr>
          <w:noProof/>
          <w:lang w:val="en-CA"/>
        </w:rPr>
        <w:t xml:space="preserve">PicSizeInCtbsY − 1, inclusive, specifying the conversion from a CTB address in CTB raster scan of a </w:t>
      </w:r>
      <w:ins w:id="575" w:author="Ye-Kui Wang d00" w:date="2019-03-04T23:56:00Z">
        <w:r w:rsidR="00204D1F">
          <w:rPr>
            <w:noProof/>
            <w:lang w:val="en-CA"/>
          </w:rPr>
          <w:t>sub-</w:t>
        </w:r>
      </w:ins>
      <w:r w:rsidRPr="00DE0F0E">
        <w:rPr>
          <w:noProof/>
          <w:lang w:val="en-CA"/>
        </w:rPr>
        <w:t>picture to a CTB address in tile scan</w:t>
      </w:r>
      <w:ins w:id="576" w:author="Ye-Kui Wang d00" w:date="2019-03-04T23:57:00Z">
        <w:r w:rsidR="00204D1F">
          <w:rPr>
            <w:noProof/>
            <w:lang w:val="en-CA"/>
          </w:rPr>
          <w:t xml:space="preserve"> of the sub-picture</w:t>
        </w:r>
      </w:ins>
      <w:r w:rsidRPr="00DE0F0E">
        <w:rPr>
          <w:noProof/>
          <w:lang w:val="en-CA"/>
        </w:rPr>
        <w:t>, is derived as follows:</w:t>
      </w:r>
    </w:p>
    <w:p w14:paraId="6B06186F" w14:textId="2171C8F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 xml:space="preserve">for( ctbAddrRs = 0; ctbAddrRs &lt; </w:t>
      </w:r>
      <w:ins w:id="577" w:author="Ye-Kui Wang d00" w:date="2019-03-05T12:51:00Z">
        <w:r w:rsidR="002431CC">
          <w:rPr>
            <w:noProof/>
            <w:lang w:val="en-CA"/>
          </w:rPr>
          <w:t>Sub</w:t>
        </w:r>
      </w:ins>
      <w:r w:rsidRPr="00DE0F0E">
        <w:rPr>
          <w:noProof/>
          <w:lang w:val="en-CA"/>
        </w:rPr>
        <w:t>PicSizeInCtbsY; ctbAddrRs++ ) {</w:t>
      </w:r>
      <w:r w:rsidRPr="00DE0F0E">
        <w:rPr>
          <w:noProof/>
          <w:lang w:val="en-CA"/>
        </w:rPr>
        <w:br/>
      </w:r>
      <w:r w:rsidRPr="00DE0F0E">
        <w:rPr>
          <w:noProof/>
          <w:lang w:val="en-CA"/>
        </w:rPr>
        <w:tab/>
        <w:t>tbX = ctbAddrRs % </w:t>
      </w:r>
      <w:ins w:id="578" w:author="Ye-Kui Wang d00" w:date="2019-03-05T12:48:00Z">
        <w:r w:rsidR="00396B08">
          <w:rPr>
            <w:noProof/>
            <w:lang w:val="en-CA"/>
          </w:rPr>
          <w:t>Sub</w:t>
        </w:r>
      </w:ins>
      <w:r w:rsidRPr="00DE0F0E">
        <w:rPr>
          <w:noProof/>
          <w:lang w:val="en-CA"/>
        </w:rPr>
        <w:t>PicWidthInCtbsY</w:t>
      </w:r>
      <w:r w:rsidRPr="00DE0F0E">
        <w:rPr>
          <w:noProof/>
          <w:lang w:val="en-CA"/>
        </w:rPr>
        <w:br/>
      </w:r>
      <w:r w:rsidRPr="00DE0F0E">
        <w:rPr>
          <w:noProof/>
          <w:lang w:val="en-CA"/>
        </w:rPr>
        <w:tab/>
        <w:t>tbY = ctbAddrRs / </w:t>
      </w:r>
      <w:ins w:id="579" w:author="Ye-Kui Wang d00" w:date="2019-03-05T12:48:00Z">
        <w:r w:rsidR="00396B08">
          <w:rPr>
            <w:noProof/>
            <w:lang w:val="en-CA"/>
          </w:rPr>
          <w:t>Sub</w:t>
        </w:r>
      </w:ins>
      <w:r w:rsidRPr="00DE0F0E">
        <w:rPr>
          <w:noProof/>
          <w:lang w:val="en-CA"/>
        </w:rPr>
        <w:t>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 xml:space="preserve">CtbAddrRsToTs[ ctbAddrRs ]  +=  </w:t>
      </w:r>
      <w:ins w:id="580" w:author="Ye-Kui Wang d00" w:date="2019-03-05T12:48:00Z">
        <w:r w:rsidR="00396B08">
          <w:rPr>
            <w:noProof/>
            <w:lang w:val="en-CA"/>
          </w:rPr>
          <w:t>Sub</w:t>
        </w:r>
      </w:ins>
      <w:r w:rsidRPr="00DE0F0E">
        <w:rPr>
          <w:noProof/>
          <w:lang w:val="en-CA"/>
        </w:rPr>
        <w:t>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3CD18359" w:rsidR="0012113A" w:rsidRPr="00DE0F0E" w:rsidRDefault="0012113A" w:rsidP="0012113A">
      <w:pPr>
        <w:rPr>
          <w:noProof/>
          <w:lang w:val="en-CA"/>
        </w:rPr>
      </w:pPr>
      <w:r w:rsidRPr="00DE0F0E">
        <w:rPr>
          <w:noProof/>
          <w:lang w:val="en-CA"/>
        </w:rPr>
        <w:t xml:space="preserve">The list CtbAddrTsToRs[ ctbAddrTs ] for ctbAddrTs ranging from 0 to </w:t>
      </w:r>
      <w:ins w:id="581" w:author="Ye-Kui Wang d00" w:date="2019-03-05T12:48:00Z">
        <w:r w:rsidR="00396B08">
          <w:rPr>
            <w:noProof/>
            <w:lang w:val="en-CA"/>
          </w:rPr>
          <w:t>Sub</w:t>
        </w:r>
      </w:ins>
      <w:r w:rsidRPr="00DE0F0E">
        <w:rPr>
          <w:noProof/>
          <w:lang w:val="en-CA"/>
        </w:rPr>
        <w:t xml:space="preserve">PicSizeInCtbsY − 1, inclusive, specifying the conversion from a CTB address in tile scan to a CTB address in CTB raster scan of a </w:t>
      </w:r>
      <w:ins w:id="582" w:author="Ye-Kui Wang d00" w:date="2019-03-04T23:57:00Z">
        <w:r w:rsidR="00204D1F">
          <w:rPr>
            <w:noProof/>
            <w:lang w:val="en-CA"/>
          </w:rPr>
          <w:t>sub-</w:t>
        </w:r>
      </w:ins>
      <w:r w:rsidRPr="00DE0F0E">
        <w:rPr>
          <w:noProof/>
          <w:lang w:val="en-CA"/>
        </w:rPr>
        <w:t>picture, is derived as follows:</w:t>
      </w:r>
    </w:p>
    <w:p w14:paraId="48105A35" w14:textId="4D32A1A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 xml:space="preserve">for( ctbAddrRs = 0; ctbAddrRs &lt; </w:t>
      </w:r>
      <w:ins w:id="583" w:author="Ye-Kui Wang d00" w:date="2019-03-05T12:52:00Z">
        <w:r w:rsidR="002431CC">
          <w:rPr>
            <w:noProof/>
            <w:lang w:val="en-CA"/>
          </w:rPr>
          <w:t>Sub</w:t>
        </w:r>
      </w:ins>
      <w:r w:rsidRPr="00DE0F0E">
        <w:rPr>
          <w:noProof/>
          <w:lang w:val="en-CA"/>
        </w:rPr>
        <w:t>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6A86EFCE" w:rsidR="0012113A" w:rsidRPr="00DE0F0E" w:rsidRDefault="0012113A" w:rsidP="0012113A">
      <w:pPr>
        <w:rPr>
          <w:noProof/>
          <w:lang w:val="en-CA"/>
        </w:rPr>
      </w:pPr>
      <w:r w:rsidRPr="00DE0F0E">
        <w:rPr>
          <w:noProof/>
          <w:lang w:val="en-CA"/>
        </w:rPr>
        <w:t xml:space="preserve">The list TileId[ ctbAddrTs ] for ctbAddrTs ranging from 0 to </w:t>
      </w:r>
      <w:ins w:id="584" w:author="Ye-Kui Wang d00" w:date="2019-03-05T12:48:00Z">
        <w:r w:rsidR="00396B08">
          <w:rPr>
            <w:noProof/>
            <w:lang w:val="en-CA"/>
          </w:rPr>
          <w:t>Sub</w:t>
        </w:r>
      </w:ins>
      <w:r w:rsidRPr="00DE0F0E">
        <w:rPr>
          <w:noProof/>
          <w:lang w:val="en-CA"/>
        </w:rPr>
        <w:t>PicSizeInCtbsY − 1, inclusive, specifying the conversion from a CTB address in tile scan</w:t>
      </w:r>
      <w:ins w:id="585" w:author="Ye-Kui Wang d00" w:date="2019-03-05T12:49:00Z">
        <w:r w:rsidR="00396B08">
          <w:rPr>
            <w:noProof/>
            <w:lang w:val="en-CA"/>
          </w:rPr>
          <w:t xml:space="preserve"> of a sub-picture</w:t>
        </w:r>
      </w:ins>
      <w:r w:rsidRPr="00DE0F0E">
        <w:rPr>
          <w:noProof/>
          <w:lang w:val="en-CA"/>
        </w:rPr>
        <w:t xml:space="preserve"> to a tile ID, is derived as follows:</w:t>
      </w:r>
    </w:p>
    <w:p w14:paraId="54B57724" w14:textId="4C34FFD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586"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bookmarkEnd w:id="586"/>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w:t>
      </w:r>
      <w:ins w:id="587" w:author="Ye-Kui Wang d00" w:date="2019-03-05T12:49:00Z">
        <w:r w:rsidR="00396B08">
          <w:rPr>
            <w:noProof/>
            <w:lang w:val="en-CA"/>
          </w:rPr>
          <w:t>Sub</w:t>
        </w:r>
      </w:ins>
      <w:r w:rsidRPr="00DE0F0E">
        <w:rPr>
          <w:noProof/>
          <w:lang w:val="en-CA"/>
        </w:rPr>
        <w:t>PicWidthInCtbsY+ x ] ] = tileIdx</w:t>
      </w:r>
    </w:p>
    <w:p w14:paraId="686C4490" w14:textId="5E123D69"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w:t>
      </w:r>
      <w:ins w:id="588" w:author="Ye-Kui Wang d00" w:date="2019-03-05T12:49:00Z">
        <w:r w:rsidR="00396B08">
          <w:rPr>
            <w:bCs/>
            <w:noProof/>
            <w:lang w:val="en-CA"/>
          </w:rPr>
          <w:t>Sub</w:t>
        </w:r>
      </w:ins>
      <w:r w:rsidR="00972D2F" w:rsidRPr="00DE0F0E">
        <w:rPr>
          <w:bCs/>
          <w:noProof/>
          <w:lang w:val="en-CA"/>
        </w:rPr>
        <w:t>Pic</w:t>
      </w:r>
      <w:r w:rsidRPr="00DE0F0E">
        <w:rPr>
          <w:noProof/>
          <w:lang w:val="en-CA"/>
        </w:rPr>
        <w:t> − 1, inclusive, specifying the conversion from a tile index to the number of CTUs in the tile, is derived as follows:</w:t>
      </w:r>
    </w:p>
    <w:p w14:paraId="1C8F4958" w14:textId="75694C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1247B791"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w:t>
      </w:r>
      <w:ins w:id="589" w:author="Ye-Kui Wang d00" w:date="2019-03-05T12:50:00Z">
        <w:r w:rsidR="00396B08">
          <w:rPr>
            <w:bCs/>
            <w:noProof/>
            <w:lang w:val="en-CA"/>
          </w:rPr>
          <w:t>Sub</w:t>
        </w:r>
      </w:ins>
      <w:r w:rsidRPr="00DE0F0E">
        <w:rPr>
          <w:bCs/>
          <w:noProof/>
          <w:lang w:val="en-CA"/>
        </w:rPr>
        <w:t>Pic</w:t>
      </w:r>
      <w:r w:rsidRPr="00DE0F0E">
        <w:rPr>
          <w:noProof/>
          <w:lang w:val="en-CA"/>
        </w:rPr>
        <w:t> − 1, inclusive, specifying the conversion from a tile ID to the CTB address in tile scan of the first CTB in the tile are derived as follows:</w:t>
      </w:r>
    </w:p>
    <w:p w14:paraId="79D2F59B" w14:textId="33A317DD"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 xml:space="preserve">for( ctbAddrTs = 0, tileIdx = 0, tileStartFlag = 1; ctbAddrTs &lt; </w:t>
      </w:r>
      <w:ins w:id="590" w:author="Ye-Kui Wang d00" w:date="2019-03-05T12:50:00Z">
        <w:r w:rsidR="00396B08">
          <w:rPr>
            <w:noProof/>
            <w:lang w:val="en-CA"/>
          </w:rPr>
          <w:t>Sub</w:t>
        </w:r>
      </w:ins>
      <w:r w:rsidRPr="00DE0F0E">
        <w:rPr>
          <w:noProof/>
          <w:lang w:val="en-CA"/>
        </w:rPr>
        <w:t>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 xml:space="preserve">tileEndFlag = ctbAddrTs  = =  </w:t>
      </w:r>
      <w:ins w:id="591" w:author="Ye-Kui Wang d00" w:date="2019-03-05T12:52:00Z">
        <w:r w:rsidR="002431CC">
          <w:rPr>
            <w:noProof/>
            <w:lang w:val="en-CA"/>
          </w:rPr>
          <w:t>Sub</w:t>
        </w:r>
      </w:ins>
      <w:r w:rsidRPr="00DE0F0E">
        <w:rPr>
          <w:noProof/>
          <w:lang w:val="en-CA"/>
        </w:rPr>
        <w:t>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592" w:name="_Toc330857244"/>
      <w:bookmarkStart w:id="593" w:name="_Ref325626003"/>
      <w:bookmarkStart w:id="594" w:name="_Toc415475807"/>
      <w:bookmarkStart w:id="595" w:name="_Toc423599082"/>
      <w:bookmarkStart w:id="596" w:name="_Toc423601586"/>
      <w:bookmarkStart w:id="597" w:name="_Toc501130152"/>
      <w:bookmarkStart w:id="598" w:name="_Toc510795075"/>
      <w:bookmarkStart w:id="599" w:name="_Toc2177040"/>
      <w:bookmarkStart w:id="600" w:name="_Toc317198698"/>
      <w:bookmarkEnd w:id="559"/>
      <w:bookmarkEnd w:id="560"/>
      <w:bookmarkEnd w:id="561"/>
      <w:bookmarkEnd w:id="592"/>
      <w:r w:rsidRPr="00DE0F0E">
        <w:rPr>
          <w:noProof/>
          <w:lang w:val="en-CA"/>
        </w:rPr>
        <w:t>Up-right diagonal scan order array initialization process</w:t>
      </w:r>
      <w:bookmarkEnd w:id="593"/>
      <w:bookmarkEnd w:id="594"/>
      <w:bookmarkEnd w:id="595"/>
      <w:bookmarkEnd w:id="596"/>
      <w:bookmarkEnd w:id="597"/>
      <w:bookmarkEnd w:id="598"/>
      <w:bookmarkEnd w:id="599"/>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4A4E2DC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548"/>
    <w:bookmarkEnd w:id="562"/>
    <w:bookmarkEnd w:id="600"/>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601" w:name="_Ref472449315"/>
      <w:bookmarkStart w:id="602" w:name="_Toc501130156"/>
      <w:bookmarkStart w:id="603" w:name="_Toc510795079"/>
      <w:bookmarkStart w:id="604" w:name="_Toc2177041"/>
      <w:r w:rsidR="00F90B9E" w:rsidRPr="00DE0F0E">
        <w:rPr>
          <w:noProof/>
          <w:lang w:val="en-CA"/>
        </w:rPr>
        <w:t>Syntax and semantics</w:t>
      </w:r>
      <w:bookmarkEnd w:id="601"/>
      <w:bookmarkEnd w:id="602"/>
      <w:bookmarkEnd w:id="603"/>
      <w:bookmarkEnd w:id="604"/>
    </w:p>
    <w:p w14:paraId="2F146484" w14:textId="77777777" w:rsidR="00F90B9E" w:rsidRPr="00DE0F0E" w:rsidRDefault="00F90B9E" w:rsidP="00F3690E">
      <w:pPr>
        <w:pStyle w:val="Heading2"/>
        <w:spacing w:before="120"/>
        <w:rPr>
          <w:noProof/>
          <w:lang w:val="en-CA"/>
        </w:rPr>
      </w:pPr>
      <w:bookmarkStart w:id="605" w:name="_Toc33005504"/>
      <w:bookmarkStart w:id="606" w:name="_Toc33005508"/>
      <w:bookmarkStart w:id="607" w:name="_Toc33005509"/>
      <w:bookmarkStart w:id="608" w:name="_Toc33005525"/>
      <w:bookmarkStart w:id="609" w:name="_Toc33005553"/>
      <w:bookmarkStart w:id="610" w:name="_Toc33005569"/>
      <w:bookmarkStart w:id="611" w:name="_Toc33005589"/>
      <w:bookmarkStart w:id="612" w:name="_Toc33005613"/>
      <w:bookmarkStart w:id="613" w:name="_Toc33005629"/>
      <w:bookmarkStart w:id="614" w:name="_Ref33101620"/>
      <w:bookmarkStart w:id="615" w:name="_Toc77680368"/>
      <w:bookmarkStart w:id="616" w:name="_Toc118289038"/>
      <w:bookmarkStart w:id="617" w:name="_Toc226456515"/>
      <w:bookmarkStart w:id="618" w:name="_Toc248045218"/>
      <w:bookmarkStart w:id="619" w:name="_Toc287363748"/>
      <w:bookmarkStart w:id="620" w:name="_Toc311216736"/>
      <w:bookmarkStart w:id="621" w:name="_Toc317198700"/>
      <w:bookmarkStart w:id="622" w:name="_Toc415475811"/>
      <w:bookmarkStart w:id="623" w:name="_Toc423599086"/>
      <w:bookmarkStart w:id="624" w:name="_Toc423601590"/>
      <w:bookmarkStart w:id="625" w:name="_Toc501130157"/>
      <w:bookmarkStart w:id="626" w:name="_Toc510795080"/>
      <w:bookmarkStart w:id="627" w:name="_Toc2177042"/>
      <w:bookmarkEnd w:id="605"/>
      <w:bookmarkEnd w:id="606"/>
      <w:bookmarkEnd w:id="607"/>
      <w:bookmarkEnd w:id="608"/>
      <w:bookmarkEnd w:id="609"/>
      <w:bookmarkEnd w:id="610"/>
      <w:bookmarkEnd w:id="611"/>
      <w:bookmarkEnd w:id="612"/>
      <w:bookmarkEnd w:id="613"/>
      <w:r w:rsidRPr="00DE0F0E">
        <w:rPr>
          <w:noProof/>
          <w:lang w:val="en-CA"/>
        </w:rPr>
        <w:t>Method of specifying syntax in tabular form</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628" w:name="_Toc20134239"/>
      <w:bookmarkStart w:id="629" w:name="_Ref33442712"/>
      <w:bookmarkStart w:id="630" w:name="_Toc77680369"/>
      <w:bookmarkStart w:id="631" w:name="_Toc118289039"/>
      <w:bookmarkStart w:id="632" w:name="_Ref168818615"/>
      <w:bookmarkStart w:id="633" w:name="_Ref196969106"/>
      <w:bookmarkStart w:id="634" w:name="_Ref220340855"/>
      <w:bookmarkStart w:id="635" w:name="_Toc226456516"/>
      <w:bookmarkStart w:id="636" w:name="_Toc248045219"/>
      <w:bookmarkStart w:id="637" w:name="_Toc287363749"/>
      <w:bookmarkStart w:id="638" w:name="_Toc311216737"/>
      <w:bookmarkStart w:id="639" w:name="_Ref316817924"/>
      <w:bookmarkStart w:id="640" w:name="_Toc317198701"/>
      <w:bookmarkStart w:id="641" w:name="_Ref398984612"/>
      <w:bookmarkStart w:id="642" w:name="_Toc415475812"/>
      <w:bookmarkStart w:id="643" w:name="_Toc423599087"/>
      <w:bookmarkStart w:id="644" w:name="_Toc423601591"/>
      <w:bookmarkStart w:id="645" w:name="_Toc501130158"/>
      <w:bookmarkStart w:id="646" w:name="_Toc510795081"/>
      <w:bookmarkStart w:id="647" w:name="_Toc2177043"/>
      <w:r w:rsidRPr="00DE0F0E">
        <w:rPr>
          <w:noProof/>
          <w:lang w:val="en-CA"/>
        </w:rPr>
        <w:t>Specification of syntax functions and descriptors</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107C7D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1281194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3F609A">
        <w:rPr>
          <w:bCs/>
          <w:noProof/>
          <w:lang w:val="en-CA"/>
        </w:rPr>
        <w:t>9.4</w:t>
      </w:r>
      <w:r w:rsidR="00D17A1F" w:rsidRPr="00DE0F0E">
        <w:rPr>
          <w:bCs/>
          <w:noProof/>
          <w:lang w:val="en-CA"/>
        </w:rPr>
        <w:fldChar w:fldCharType="end"/>
      </w:r>
      <w:r w:rsidRPr="00DE0F0E">
        <w:rPr>
          <w:bCs/>
          <w:noProof/>
          <w:lang w:val="en-CA"/>
        </w:rPr>
        <w:t>.</w:t>
      </w:r>
    </w:p>
    <w:p w14:paraId="31CBBF28" w14:textId="53B5666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3F609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74F76EFD"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1E1E1D6D"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3F609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648" w:name="_Ref35660929"/>
      <w:bookmarkStart w:id="649" w:name="_Toc77680370"/>
      <w:bookmarkStart w:id="650" w:name="_Toc118289040"/>
      <w:bookmarkStart w:id="651" w:name="_Toc226456517"/>
      <w:bookmarkStart w:id="652" w:name="_Toc248045220"/>
      <w:bookmarkStart w:id="653" w:name="_Toc287363750"/>
      <w:bookmarkStart w:id="654" w:name="_Toc311216738"/>
      <w:bookmarkStart w:id="655" w:name="_Toc317198702"/>
      <w:bookmarkStart w:id="656" w:name="_Toc415475813"/>
      <w:bookmarkStart w:id="657" w:name="_Toc423599088"/>
      <w:bookmarkStart w:id="658" w:name="_Toc423601592"/>
      <w:bookmarkStart w:id="659" w:name="_Toc501130159"/>
      <w:bookmarkStart w:id="660" w:name="_Toc510795082"/>
      <w:bookmarkStart w:id="661" w:name="_Toc2177044"/>
      <w:bookmarkStart w:id="662" w:name="_Ref20133281"/>
      <w:bookmarkStart w:id="663" w:name="_Toc20134240"/>
      <w:r w:rsidRPr="00DE0F0E">
        <w:rPr>
          <w:noProof/>
          <w:lang w:val="en-CA"/>
        </w:rPr>
        <w:t>Syntax in tabular form</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0A86E1B6" w14:textId="77777777" w:rsidR="00F90B9E" w:rsidRPr="00DE0F0E" w:rsidRDefault="00F90B9E" w:rsidP="009747E4">
      <w:pPr>
        <w:pStyle w:val="Heading3"/>
        <w:rPr>
          <w:noProof/>
          <w:lang w:val="en-CA"/>
        </w:rPr>
      </w:pPr>
      <w:bookmarkStart w:id="664" w:name="_Toc20134241"/>
      <w:bookmarkStart w:id="665" w:name="_Toc77680371"/>
      <w:bookmarkStart w:id="666" w:name="_Toc118289041"/>
      <w:bookmarkStart w:id="667" w:name="_Ref168818658"/>
      <w:bookmarkStart w:id="668" w:name="_Ref220340857"/>
      <w:bookmarkStart w:id="669" w:name="_Toc226456518"/>
      <w:bookmarkStart w:id="670" w:name="_Toc248045221"/>
      <w:bookmarkStart w:id="671" w:name="_Toc287363751"/>
      <w:bookmarkStart w:id="672" w:name="_Toc311216739"/>
      <w:bookmarkStart w:id="673" w:name="_Toc317198703"/>
      <w:bookmarkStart w:id="674" w:name="_Toc415475814"/>
      <w:bookmarkStart w:id="675" w:name="_Toc423599089"/>
      <w:bookmarkStart w:id="676" w:name="_Toc423601593"/>
      <w:bookmarkStart w:id="677" w:name="_Toc501130160"/>
      <w:bookmarkStart w:id="678" w:name="_Toc510795083"/>
      <w:bookmarkStart w:id="679" w:name="_Toc2177045"/>
      <w:bookmarkEnd w:id="662"/>
      <w:bookmarkEnd w:id="663"/>
      <w:r w:rsidRPr="00DE0F0E">
        <w:rPr>
          <w:noProof/>
          <w:lang w:val="en-CA"/>
        </w:rPr>
        <w:t>NAL unit syntax</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738DC593" w14:textId="77777777" w:rsidR="00F90B9E" w:rsidRPr="00DE0F0E" w:rsidRDefault="00F90B9E" w:rsidP="009747E4">
      <w:pPr>
        <w:pStyle w:val="Heading4"/>
        <w:rPr>
          <w:noProof/>
          <w:lang w:val="en-CA"/>
        </w:rPr>
      </w:pPr>
      <w:bookmarkStart w:id="680" w:name="_Ref398984641"/>
      <w:bookmarkStart w:id="681" w:name="_Toc415475815"/>
      <w:bookmarkStart w:id="682" w:name="_Toc423599090"/>
      <w:bookmarkStart w:id="683" w:name="_Toc423601594"/>
      <w:r w:rsidRPr="00DE0F0E">
        <w:rPr>
          <w:noProof/>
          <w:lang w:val="en-CA"/>
        </w:rPr>
        <w:t>General NAL unit syntax</w:t>
      </w:r>
      <w:bookmarkEnd w:id="680"/>
      <w:bookmarkEnd w:id="681"/>
      <w:bookmarkEnd w:id="682"/>
      <w:bookmarkEnd w:id="683"/>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684" w:name="_Ref398984672"/>
      <w:bookmarkStart w:id="685" w:name="_Toc415475816"/>
      <w:bookmarkStart w:id="686" w:name="_Toc423599091"/>
      <w:bookmarkStart w:id="687" w:name="_Toc423601595"/>
      <w:r w:rsidRPr="00DE0F0E">
        <w:rPr>
          <w:noProof/>
          <w:lang w:val="en-CA"/>
        </w:rPr>
        <w:t>NAL unit header syntax</w:t>
      </w:r>
      <w:bookmarkEnd w:id="684"/>
      <w:bookmarkEnd w:id="685"/>
      <w:bookmarkEnd w:id="686"/>
      <w:bookmarkEnd w:id="687"/>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688" w:name="_Toc20134242"/>
      <w:bookmarkStart w:id="689" w:name="_Toc77680372"/>
      <w:bookmarkStart w:id="690" w:name="_Toc118289042"/>
      <w:bookmarkStart w:id="691" w:name="_Toc226456519"/>
      <w:bookmarkStart w:id="692" w:name="_Toc248045222"/>
      <w:bookmarkStart w:id="693" w:name="_Toc287363752"/>
      <w:bookmarkStart w:id="694" w:name="_Toc311216740"/>
      <w:bookmarkStart w:id="695" w:name="_Toc317198704"/>
      <w:bookmarkStart w:id="696" w:name="_Toc415475817"/>
      <w:bookmarkStart w:id="697" w:name="_Toc423599092"/>
      <w:bookmarkStart w:id="698" w:name="_Toc423601596"/>
      <w:bookmarkStart w:id="699" w:name="_Toc501130161"/>
      <w:bookmarkStart w:id="700" w:name="_Toc510795084"/>
      <w:bookmarkStart w:id="701" w:name="_Toc2177046"/>
      <w:r w:rsidRPr="00DE0F0E">
        <w:rPr>
          <w:noProof/>
          <w:lang w:val="en-CA"/>
        </w:rPr>
        <w:t>Raw byte sequence payloads, trailing bits and byte alignment syntax</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4E10FE57" w14:textId="77777777" w:rsidR="009747E4" w:rsidRPr="00DE0F0E" w:rsidRDefault="009747E4" w:rsidP="009747E4">
      <w:pPr>
        <w:pStyle w:val="Heading4"/>
        <w:rPr>
          <w:noProof/>
          <w:lang w:val="en-CA"/>
        </w:rPr>
      </w:pPr>
      <w:bookmarkStart w:id="702" w:name="_Toc415475819"/>
      <w:bookmarkStart w:id="703" w:name="_Toc423599094"/>
      <w:bookmarkStart w:id="704" w:name="_Toc423601598"/>
      <w:r w:rsidRPr="00DE0F0E">
        <w:rPr>
          <w:noProof/>
          <w:lang w:val="en-CA"/>
        </w:rPr>
        <w:t>Sequence parameter set RBSP syntax</w:t>
      </w:r>
      <w:bookmarkEnd w:id="702"/>
      <w:bookmarkEnd w:id="703"/>
      <w:bookmarkEnd w:id="704"/>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3A26E2">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3A26E2">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3A26E2">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3A26E2">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3A26E2">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3A26E2">
        <w:trPr>
          <w:cantSplit/>
          <w:jc w:val="center"/>
        </w:trPr>
        <w:tc>
          <w:tcPr>
            <w:tcW w:w="7920" w:type="dxa"/>
          </w:tcPr>
          <w:p w14:paraId="79C42D0E" w14:textId="6CBF39DC" w:rsidR="009747E4" w:rsidRPr="00DE0F0E" w:rsidRDefault="009747E4" w:rsidP="0028101B">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3A26E2">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3A26E2">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3A26E2">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277C45" w:rsidRPr="00901B03" w14:paraId="5127A3F5" w14:textId="77777777" w:rsidTr="003A26E2">
        <w:trPr>
          <w:cantSplit/>
          <w:jc w:val="center"/>
          <w:ins w:id="705" w:author="Ye-Kui Wang d00" w:date="2019-03-03T12:20:00Z"/>
        </w:trPr>
        <w:tc>
          <w:tcPr>
            <w:tcW w:w="7920" w:type="dxa"/>
          </w:tcPr>
          <w:p w14:paraId="112E556A" w14:textId="5FDE3F14" w:rsidR="00277C45" w:rsidRPr="009B13C1" w:rsidRDefault="00277C45" w:rsidP="00277C45">
            <w:pPr>
              <w:pStyle w:val="tablesyntax"/>
              <w:keepNext w:val="0"/>
              <w:keepLines w:val="0"/>
              <w:spacing w:before="20" w:after="40"/>
              <w:rPr>
                <w:ins w:id="706" w:author="Ye-Kui Wang d00" w:date="2019-03-03T12:20:00Z"/>
                <w:b/>
                <w:noProof/>
              </w:rPr>
            </w:pPr>
            <w:ins w:id="707" w:author="Ye-Kui Wang d00" w:date="2019-03-03T12:20:00Z">
              <w:r w:rsidRPr="00901B03">
                <w:rPr>
                  <w:b/>
                  <w:bCs/>
                  <w:lang w:val="en-CA"/>
                </w:rPr>
                <w:tab/>
              </w:r>
              <w:r>
                <w:rPr>
                  <w:b/>
                  <w:bCs/>
                  <w:lang w:val="en-CA"/>
                </w:rPr>
                <w:t>num_sub</w:t>
              </w:r>
            </w:ins>
            <w:ins w:id="708" w:author="Ye-Kui Wang d00" w:date="2019-03-04T15:18:00Z">
              <w:r w:rsidR="006163C0">
                <w:rPr>
                  <w:b/>
                  <w:bCs/>
                  <w:lang w:val="en-CA"/>
                </w:rPr>
                <w:t>_</w:t>
              </w:r>
            </w:ins>
            <w:ins w:id="709" w:author="Ye-Kui Wang d00" w:date="2019-03-03T12:20:00Z">
              <w:r>
                <w:rPr>
                  <w:b/>
                  <w:bCs/>
                  <w:lang w:val="en-CA"/>
                </w:rPr>
                <w:t>pic</w:t>
              </w:r>
            </w:ins>
            <w:ins w:id="710" w:author="Ye-Kui Wang d00" w:date="2019-03-03T12:23:00Z">
              <w:r>
                <w:rPr>
                  <w:b/>
                  <w:bCs/>
                  <w:lang w:val="en-CA"/>
                </w:rPr>
                <w:t>s</w:t>
              </w:r>
            </w:ins>
            <w:ins w:id="711" w:author="Ye-Kui Wang d00" w:date="2019-03-03T12:20:00Z">
              <w:r w:rsidRPr="00901B03">
                <w:rPr>
                  <w:b/>
                  <w:bCs/>
                  <w:lang w:val="en-CA"/>
                </w:rPr>
                <w:t>_</w:t>
              </w:r>
              <w:r>
                <w:rPr>
                  <w:b/>
                  <w:bCs/>
                  <w:lang w:val="en-CA"/>
                </w:rPr>
                <w:t>minus1</w:t>
              </w:r>
            </w:ins>
          </w:p>
        </w:tc>
        <w:tc>
          <w:tcPr>
            <w:tcW w:w="1152" w:type="dxa"/>
          </w:tcPr>
          <w:p w14:paraId="398F7FD3" w14:textId="77777777" w:rsidR="00277C45" w:rsidRPr="009B13C1" w:rsidRDefault="00277C45" w:rsidP="00277C45">
            <w:pPr>
              <w:pStyle w:val="tablecell"/>
              <w:keepNext w:val="0"/>
              <w:keepLines w:val="0"/>
              <w:spacing w:before="20" w:after="40"/>
              <w:jc w:val="center"/>
              <w:rPr>
                <w:ins w:id="712" w:author="Ye-Kui Wang d00" w:date="2019-03-03T12:20:00Z"/>
                <w:noProof/>
              </w:rPr>
            </w:pPr>
            <w:ins w:id="713" w:author="Ye-Kui Wang d00" w:date="2019-03-03T12:20:00Z">
              <w:r w:rsidRPr="009E05BE">
                <w:rPr>
                  <w:noProof/>
                </w:rPr>
                <w:t>ue(v)</w:t>
              </w:r>
            </w:ins>
          </w:p>
        </w:tc>
      </w:tr>
      <w:tr w:rsidR="00277C45" w:rsidRPr="00901B03" w14:paraId="62F71C1F" w14:textId="77777777" w:rsidTr="003A26E2">
        <w:trPr>
          <w:cantSplit/>
          <w:jc w:val="center"/>
          <w:ins w:id="714" w:author="Ye-Kui Wang d00" w:date="2019-03-03T12:20:00Z"/>
        </w:trPr>
        <w:tc>
          <w:tcPr>
            <w:tcW w:w="7920" w:type="dxa"/>
          </w:tcPr>
          <w:p w14:paraId="78C9D3D4" w14:textId="675E2DC0" w:rsidR="00277C45" w:rsidRPr="009B13C1" w:rsidRDefault="00277C45" w:rsidP="00277C45">
            <w:pPr>
              <w:pStyle w:val="tablesyntax"/>
              <w:keepNext w:val="0"/>
              <w:keepLines w:val="0"/>
              <w:spacing w:before="20" w:after="40"/>
              <w:rPr>
                <w:ins w:id="715" w:author="Ye-Kui Wang d00" w:date="2019-03-03T12:20:00Z"/>
                <w:b/>
                <w:noProof/>
              </w:rPr>
            </w:pPr>
            <w:ins w:id="716" w:author="Ye-Kui Wang d00" w:date="2019-03-03T12:20:00Z">
              <w:r w:rsidRPr="00901B03">
                <w:rPr>
                  <w:b/>
                  <w:bCs/>
                  <w:lang w:val="en-CA"/>
                </w:rPr>
                <w:tab/>
              </w:r>
              <w:r>
                <w:rPr>
                  <w:b/>
                  <w:bCs/>
                  <w:lang w:val="en-CA"/>
                </w:rPr>
                <w:t>sub</w:t>
              </w:r>
            </w:ins>
            <w:ins w:id="717" w:author="Ye-Kui Wang d00" w:date="2019-03-04T15:18:00Z">
              <w:r w:rsidR="006163C0">
                <w:rPr>
                  <w:b/>
                  <w:bCs/>
                  <w:lang w:val="en-CA"/>
                </w:rPr>
                <w:t>_</w:t>
              </w:r>
            </w:ins>
            <w:ins w:id="718" w:author="Ye-Kui Wang d00" w:date="2019-03-03T12:20:00Z">
              <w:r>
                <w:rPr>
                  <w:b/>
                  <w:bCs/>
                  <w:lang w:val="en-CA"/>
                </w:rPr>
                <w:t>pic_id_len</w:t>
              </w:r>
              <w:r w:rsidRPr="00901B03">
                <w:rPr>
                  <w:b/>
                  <w:bCs/>
                  <w:lang w:val="en-CA"/>
                </w:rPr>
                <w:t>_</w:t>
              </w:r>
              <w:r>
                <w:rPr>
                  <w:b/>
                  <w:bCs/>
                  <w:lang w:val="en-CA"/>
                </w:rPr>
                <w:t>minus1</w:t>
              </w:r>
            </w:ins>
          </w:p>
        </w:tc>
        <w:tc>
          <w:tcPr>
            <w:tcW w:w="1152" w:type="dxa"/>
          </w:tcPr>
          <w:p w14:paraId="71D06672" w14:textId="77777777" w:rsidR="00277C45" w:rsidRPr="009B13C1" w:rsidRDefault="00277C45" w:rsidP="00277C45">
            <w:pPr>
              <w:pStyle w:val="tablecell"/>
              <w:keepNext w:val="0"/>
              <w:keepLines w:val="0"/>
              <w:spacing w:before="20" w:after="40"/>
              <w:jc w:val="center"/>
              <w:rPr>
                <w:ins w:id="719" w:author="Ye-Kui Wang d00" w:date="2019-03-03T12:20:00Z"/>
                <w:noProof/>
              </w:rPr>
            </w:pPr>
            <w:ins w:id="720" w:author="Ye-Kui Wang d00" w:date="2019-03-03T12:20:00Z">
              <w:r w:rsidRPr="009E05BE">
                <w:rPr>
                  <w:noProof/>
                </w:rPr>
                <w:t>ue(v)</w:t>
              </w:r>
            </w:ins>
          </w:p>
        </w:tc>
      </w:tr>
      <w:tr w:rsidR="009E3A19" w:rsidRPr="00901B03" w14:paraId="1DB6925C" w14:textId="77777777" w:rsidTr="003A26E2">
        <w:trPr>
          <w:cantSplit/>
          <w:jc w:val="center"/>
          <w:ins w:id="721" w:author="Ye-Kui Wang d00" w:date="2019-03-05T11:36:00Z"/>
        </w:trPr>
        <w:tc>
          <w:tcPr>
            <w:tcW w:w="7920" w:type="dxa"/>
          </w:tcPr>
          <w:p w14:paraId="4142CFD5" w14:textId="4DE54D26" w:rsidR="009E3A19" w:rsidRPr="00155E34" w:rsidRDefault="009E3A19" w:rsidP="009E3A19">
            <w:pPr>
              <w:pStyle w:val="tablesyntax"/>
              <w:keepNext w:val="0"/>
              <w:keepLines w:val="0"/>
              <w:spacing w:before="20" w:after="40"/>
              <w:rPr>
                <w:ins w:id="722" w:author="Ye-Kui Wang d00" w:date="2019-03-05T11:36:00Z"/>
                <w:bCs/>
                <w:lang w:val="en-CA"/>
              </w:rPr>
            </w:pPr>
            <w:ins w:id="723" w:author="Ye-Kui Wang d00" w:date="2019-03-05T11:36:00Z">
              <w:r w:rsidRPr="009E5849">
                <w:rPr>
                  <w:bCs/>
                  <w:lang w:val="en-CA"/>
                </w:rPr>
                <w:tab/>
              </w:r>
              <w:r>
                <w:rPr>
                  <w:bCs/>
                  <w:lang w:val="en-CA"/>
                </w:rPr>
                <w:t xml:space="preserve">if( </w:t>
              </w:r>
              <w:r w:rsidRPr="009E3A19">
                <w:rPr>
                  <w:noProof/>
                  <w:lang w:eastAsia="ko-KR"/>
                </w:rPr>
                <w:t>num_sub</w:t>
              </w:r>
              <w:r w:rsidRPr="009E5849">
                <w:rPr>
                  <w:noProof/>
                  <w:lang w:eastAsia="ko-KR"/>
                </w:rPr>
                <w:t>_pics_minus1</w:t>
              </w:r>
              <w:r>
                <w:rPr>
                  <w:noProof/>
                  <w:lang w:eastAsia="ko-KR"/>
                </w:rPr>
                <w:t xml:space="preserve"> &gt; 0 )</w:t>
              </w:r>
            </w:ins>
          </w:p>
        </w:tc>
        <w:tc>
          <w:tcPr>
            <w:tcW w:w="1152" w:type="dxa"/>
          </w:tcPr>
          <w:p w14:paraId="3B2BE32A" w14:textId="77777777" w:rsidR="009E3A19" w:rsidRPr="009E05BE" w:rsidRDefault="009E3A19" w:rsidP="009E3A19">
            <w:pPr>
              <w:pStyle w:val="tablecell"/>
              <w:keepNext w:val="0"/>
              <w:keepLines w:val="0"/>
              <w:spacing w:before="20" w:after="40"/>
              <w:jc w:val="center"/>
              <w:rPr>
                <w:ins w:id="724" w:author="Ye-Kui Wang d00" w:date="2019-03-05T11:36:00Z"/>
                <w:noProof/>
              </w:rPr>
            </w:pPr>
          </w:p>
        </w:tc>
      </w:tr>
      <w:tr w:rsidR="009E3A19" w:rsidRPr="00901B03" w14:paraId="4085734D" w14:textId="77777777" w:rsidTr="003A26E2">
        <w:trPr>
          <w:cantSplit/>
          <w:jc w:val="center"/>
          <w:ins w:id="725" w:author="Ye-Kui Wang d00" w:date="2019-03-03T12:20:00Z"/>
        </w:trPr>
        <w:tc>
          <w:tcPr>
            <w:tcW w:w="7920" w:type="dxa"/>
          </w:tcPr>
          <w:p w14:paraId="3CFEC314" w14:textId="413904AD" w:rsidR="009E3A19" w:rsidRPr="009B13C1" w:rsidRDefault="009E3A19" w:rsidP="009E3A19">
            <w:pPr>
              <w:pStyle w:val="tablesyntax"/>
              <w:keepNext w:val="0"/>
              <w:keepLines w:val="0"/>
              <w:spacing w:before="20" w:after="40"/>
              <w:rPr>
                <w:ins w:id="726" w:author="Ye-Kui Wang d00" w:date="2019-03-03T12:20:00Z"/>
                <w:b/>
                <w:noProof/>
              </w:rPr>
            </w:pPr>
            <w:ins w:id="727" w:author="Ye-Kui Wang d00" w:date="2019-03-03T12:20:00Z">
              <w:r w:rsidRPr="003308DF">
                <w:rPr>
                  <w:b/>
                  <w:bCs/>
                  <w:noProof/>
                </w:rPr>
                <w:tab/>
              </w:r>
              <w:r>
                <w:rPr>
                  <w:bCs/>
                  <w:noProof/>
                </w:rPr>
                <w:t xml:space="preserve">for ( i = 0; i  &lt;=  </w:t>
              </w:r>
              <w:r>
                <w:rPr>
                  <w:noProof/>
                  <w:lang w:eastAsia="ko-KR"/>
                </w:rPr>
                <w:t>num_sub</w:t>
              </w:r>
            </w:ins>
            <w:ins w:id="728" w:author="Ye-Kui Wang d00" w:date="2019-03-04T15:18:00Z">
              <w:r>
                <w:rPr>
                  <w:noProof/>
                  <w:lang w:eastAsia="ko-KR"/>
                </w:rPr>
                <w:t>_</w:t>
              </w:r>
            </w:ins>
            <w:ins w:id="729" w:author="Ye-Kui Wang d00" w:date="2019-03-03T12:20:00Z">
              <w:r>
                <w:rPr>
                  <w:noProof/>
                  <w:lang w:eastAsia="ko-KR"/>
                </w:rPr>
                <w:t>pic</w:t>
              </w:r>
            </w:ins>
            <w:ins w:id="730" w:author="Ye-Kui Wang d00" w:date="2019-03-03T12:23:00Z">
              <w:r>
                <w:rPr>
                  <w:noProof/>
                  <w:lang w:eastAsia="ko-KR"/>
                </w:rPr>
                <w:t>s</w:t>
              </w:r>
            </w:ins>
            <w:ins w:id="731" w:author="Ye-Kui Wang d00" w:date="2019-03-03T12:20:00Z">
              <w:r>
                <w:rPr>
                  <w:noProof/>
                  <w:lang w:eastAsia="ko-KR"/>
                </w:rPr>
                <w:t>_minus1; i++</w:t>
              </w:r>
              <w:r w:rsidRPr="003308DF">
                <w:rPr>
                  <w:noProof/>
                  <w:lang w:eastAsia="ko-KR"/>
                </w:rPr>
                <w:t xml:space="preserve"> ) {</w:t>
              </w:r>
            </w:ins>
          </w:p>
        </w:tc>
        <w:tc>
          <w:tcPr>
            <w:tcW w:w="1152" w:type="dxa"/>
          </w:tcPr>
          <w:p w14:paraId="148EACBC" w14:textId="77777777" w:rsidR="009E3A19" w:rsidRPr="009B13C1" w:rsidRDefault="009E3A19" w:rsidP="009E3A19">
            <w:pPr>
              <w:pStyle w:val="tablecell"/>
              <w:keepNext w:val="0"/>
              <w:keepLines w:val="0"/>
              <w:spacing w:before="20" w:after="40"/>
              <w:jc w:val="center"/>
              <w:rPr>
                <w:ins w:id="732" w:author="Ye-Kui Wang d00" w:date="2019-03-03T12:20:00Z"/>
                <w:noProof/>
              </w:rPr>
            </w:pPr>
          </w:p>
        </w:tc>
      </w:tr>
      <w:tr w:rsidR="009E3A19" w:rsidRPr="00901B03" w14:paraId="40471623" w14:textId="77777777" w:rsidTr="003A26E2">
        <w:trPr>
          <w:cantSplit/>
          <w:jc w:val="center"/>
          <w:ins w:id="733" w:author="Ye-Kui Wang d00" w:date="2019-03-03T12:20:00Z"/>
        </w:trPr>
        <w:tc>
          <w:tcPr>
            <w:tcW w:w="7920" w:type="dxa"/>
          </w:tcPr>
          <w:p w14:paraId="5AA523FE" w14:textId="2CE2E863" w:rsidR="009E3A19" w:rsidRPr="009B13C1" w:rsidRDefault="009E3A19" w:rsidP="009E3A19">
            <w:pPr>
              <w:pStyle w:val="tablesyntax"/>
              <w:keepNext w:val="0"/>
              <w:keepLines w:val="0"/>
              <w:spacing w:before="20" w:after="40"/>
              <w:rPr>
                <w:ins w:id="734" w:author="Ye-Kui Wang d00" w:date="2019-03-03T12:20:00Z"/>
                <w:b/>
                <w:noProof/>
              </w:rPr>
            </w:pPr>
            <w:ins w:id="735" w:author="Ye-Kui Wang d00" w:date="2019-03-03T12:20:00Z">
              <w:r>
                <w:rPr>
                  <w:b/>
                  <w:bCs/>
                  <w:noProof/>
                </w:rPr>
                <w:tab/>
              </w:r>
              <w:r w:rsidRPr="009E05BE">
                <w:rPr>
                  <w:b/>
                  <w:bCs/>
                  <w:noProof/>
                </w:rPr>
                <w:tab/>
              </w:r>
              <w:r>
                <w:rPr>
                  <w:b/>
                  <w:noProof/>
                </w:rPr>
                <w:t>sub</w:t>
              </w:r>
            </w:ins>
            <w:ins w:id="736" w:author="Ye-Kui Wang d00" w:date="2019-03-04T15:18:00Z">
              <w:r>
                <w:rPr>
                  <w:b/>
                  <w:noProof/>
                </w:rPr>
                <w:t>_</w:t>
              </w:r>
            </w:ins>
            <w:ins w:id="737" w:author="Ye-Kui Wang d00" w:date="2019-03-03T12:20:00Z">
              <w:r>
                <w:rPr>
                  <w:b/>
                  <w:noProof/>
                </w:rPr>
                <w:t>pic</w:t>
              </w:r>
              <w:r w:rsidRPr="009E05BE">
                <w:rPr>
                  <w:b/>
                  <w:noProof/>
                </w:rPr>
                <w:t>_</w:t>
              </w:r>
              <w:r>
                <w:rPr>
                  <w:b/>
                  <w:noProof/>
                </w:rPr>
                <w:t>id</w:t>
              </w:r>
              <w:r w:rsidRPr="003308DF">
                <w:rPr>
                  <w:noProof/>
                </w:rPr>
                <w:t>[ i ]</w:t>
              </w:r>
            </w:ins>
          </w:p>
        </w:tc>
        <w:tc>
          <w:tcPr>
            <w:tcW w:w="1152" w:type="dxa"/>
          </w:tcPr>
          <w:p w14:paraId="0C62AB02" w14:textId="77777777" w:rsidR="009E3A19" w:rsidRPr="009B13C1" w:rsidRDefault="009E3A19" w:rsidP="009E3A19">
            <w:pPr>
              <w:pStyle w:val="tablecell"/>
              <w:keepNext w:val="0"/>
              <w:keepLines w:val="0"/>
              <w:spacing w:before="20" w:after="40"/>
              <w:jc w:val="center"/>
              <w:rPr>
                <w:ins w:id="738" w:author="Ye-Kui Wang d00" w:date="2019-03-03T12:20:00Z"/>
                <w:noProof/>
              </w:rPr>
            </w:pPr>
            <w:ins w:id="739" w:author="Ye-Kui Wang d00" w:date="2019-03-03T12:20:00Z">
              <w:r w:rsidRPr="009E05BE">
                <w:rPr>
                  <w:noProof/>
                </w:rPr>
                <w:t>u(</w:t>
              </w:r>
              <w:r>
                <w:rPr>
                  <w:noProof/>
                </w:rPr>
                <w:t>v</w:t>
              </w:r>
              <w:r w:rsidRPr="009E05BE">
                <w:rPr>
                  <w:noProof/>
                </w:rPr>
                <w:t>)</w:t>
              </w:r>
            </w:ins>
          </w:p>
        </w:tc>
      </w:tr>
      <w:tr w:rsidR="009E3A19" w:rsidRPr="00901B03" w14:paraId="40BB8F15" w14:textId="77777777" w:rsidTr="003A26E2">
        <w:trPr>
          <w:cantSplit/>
          <w:jc w:val="center"/>
          <w:ins w:id="740" w:author="Ye-Kui Wang d00" w:date="2019-03-03T12:20:00Z"/>
        </w:trPr>
        <w:tc>
          <w:tcPr>
            <w:tcW w:w="7920" w:type="dxa"/>
          </w:tcPr>
          <w:p w14:paraId="02290F37" w14:textId="4819094D" w:rsidR="009E3A19" w:rsidRPr="009B13C1" w:rsidRDefault="009E3A19" w:rsidP="009E3A19">
            <w:pPr>
              <w:pStyle w:val="tablesyntax"/>
              <w:keepNext w:val="0"/>
              <w:keepLines w:val="0"/>
              <w:spacing w:before="20" w:after="40"/>
              <w:rPr>
                <w:ins w:id="741" w:author="Ye-Kui Wang d00" w:date="2019-03-03T12:20:00Z"/>
                <w:b/>
                <w:noProof/>
              </w:rPr>
            </w:pPr>
            <w:ins w:id="742" w:author="Ye-Kui Wang d00" w:date="2019-03-03T12:20:00Z">
              <w:r>
                <w:rPr>
                  <w:b/>
                  <w:bCs/>
                  <w:noProof/>
                </w:rPr>
                <w:tab/>
              </w:r>
              <w:r w:rsidRPr="003308DF">
                <w:rPr>
                  <w:b/>
                  <w:bCs/>
                  <w:noProof/>
                </w:rPr>
                <w:tab/>
              </w:r>
              <w:r w:rsidRPr="009B281A">
                <w:rPr>
                  <w:bCs/>
                  <w:noProof/>
                </w:rPr>
                <w:t>if</w:t>
              </w:r>
              <w:r>
                <w:rPr>
                  <w:bCs/>
                  <w:noProof/>
                </w:rPr>
                <w:t>( num_subpic</w:t>
              </w:r>
            </w:ins>
            <w:ins w:id="743" w:author="Ye-Kui Wang d00" w:date="2019-03-03T12:23:00Z">
              <w:r>
                <w:rPr>
                  <w:bCs/>
                  <w:noProof/>
                </w:rPr>
                <w:t>s</w:t>
              </w:r>
            </w:ins>
            <w:ins w:id="744" w:author="Ye-Kui Wang d00" w:date="2019-03-03T12:20:00Z">
              <w:r>
                <w:rPr>
                  <w:bCs/>
                  <w:noProof/>
                </w:rPr>
                <w:t>_minus1 &gt; 0</w:t>
              </w:r>
              <w:r w:rsidRPr="003308DF">
                <w:rPr>
                  <w:noProof/>
                  <w:lang w:eastAsia="ko-KR"/>
                </w:rPr>
                <w:t xml:space="preserve"> ) {</w:t>
              </w:r>
            </w:ins>
          </w:p>
        </w:tc>
        <w:tc>
          <w:tcPr>
            <w:tcW w:w="1152" w:type="dxa"/>
          </w:tcPr>
          <w:p w14:paraId="7C3963EE" w14:textId="77777777" w:rsidR="009E3A19" w:rsidRPr="009B13C1" w:rsidRDefault="009E3A19" w:rsidP="009E3A19">
            <w:pPr>
              <w:pStyle w:val="tablecell"/>
              <w:keepNext w:val="0"/>
              <w:keepLines w:val="0"/>
              <w:spacing w:before="20" w:after="40"/>
              <w:jc w:val="center"/>
              <w:rPr>
                <w:ins w:id="745" w:author="Ye-Kui Wang d00" w:date="2019-03-03T12:20:00Z"/>
                <w:noProof/>
              </w:rPr>
            </w:pPr>
          </w:p>
        </w:tc>
      </w:tr>
      <w:tr w:rsidR="00F51B10" w:rsidRPr="00901B03" w14:paraId="38C402E8" w14:textId="03A921C5" w:rsidTr="003A26E2">
        <w:trPr>
          <w:cantSplit/>
          <w:jc w:val="center"/>
          <w:ins w:id="746" w:author="Hendry_d05" w:date="2019-03-05T16:28:00Z"/>
        </w:trPr>
        <w:tc>
          <w:tcPr>
            <w:tcW w:w="7920" w:type="dxa"/>
          </w:tcPr>
          <w:p w14:paraId="79B2BF7F" w14:textId="040FAC93" w:rsidR="00F51B10" w:rsidRPr="0028101B" w:rsidRDefault="00F51B10" w:rsidP="00F51B10">
            <w:pPr>
              <w:pStyle w:val="tablesyntax"/>
              <w:keepNext w:val="0"/>
              <w:keepLines w:val="0"/>
              <w:spacing w:before="20" w:after="40"/>
              <w:rPr>
                <w:ins w:id="747" w:author="Hendry_d05" w:date="2019-03-05T16:28:00Z"/>
                <w:bCs/>
                <w:noProof/>
              </w:rPr>
            </w:pPr>
            <w:ins w:id="748" w:author="Hendry_d05" w:date="2019-03-05T16:28:00Z">
              <w:r>
                <w:rPr>
                  <w:b/>
                  <w:bCs/>
                  <w:noProof/>
                </w:rPr>
                <w:tab/>
              </w:r>
              <w:r>
                <w:rPr>
                  <w:b/>
                  <w:bCs/>
                  <w:noProof/>
                </w:rPr>
                <w:tab/>
              </w:r>
              <w:r w:rsidRPr="009E05BE">
                <w:rPr>
                  <w:b/>
                  <w:bCs/>
                  <w:noProof/>
                </w:rPr>
                <w:tab/>
              </w:r>
              <w:r>
                <w:rPr>
                  <w:b/>
                  <w:bCs/>
                  <w:noProof/>
                </w:rPr>
                <w:t>sub_pic_treated_as_pic_flag</w:t>
              </w:r>
              <w:r w:rsidRPr="003308DF">
                <w:rPr>
                  <w:noProof/>
                </w:rPr>
                <w:t>[ i ]</w:t>
              </w:r>
            </w:ins>
          </w:p>
        </w:tc>
        <w:tc>
          <w:tcPr>
            <w:tcW w:w="1152" w:type="dxa"/>
          </w:tcPr>
          <w:p w14:paraId="596953E3" w14:textId="094DAB16" w:rsidR="00F51B10" w:rsidRDefault="00F51B10" w:rsidP="00F51B10">
            <w:pPr>
              <w:pStyle w:val="tablecell"/>
              <w:keepNext w:val="0"/>
              <w:keepLines w:val="0"/>
              <w:spacing w:before="20" w:after="40"/>
              <w:jc w:val="center"/>
              <w:rPr>
                <w:ins w:id="749" w:author="Hendry_d05" w:date="2019-03-05T16:28:00Z"/>
                <w:noProof/>
              </w:rPr>
            </w:pPr>
            <w:ins w:id="750" w:author="Hendry_d05" w:date="2019-03-05T16:28:00Z">
              <w:r w:rsidRPr="009E05BE">
                <w:rPr>
                  <w:noProof/>
                </w:rPr>
                <w:t>u(</w:t>
              </w:r>
              <w:r>
                <w:rPr>
                  <w:noProof/>
                </w:rPr>
                <w:t>1</w:t>
              </w:r>
              <w:r w:rsidRPr="009E05BE">
                <w:rPr>
                  <w:noProof/>
                </w:rPr>
                <w:t>)</w:t>
              </w:r>
            </w:ins>
          </w:p>
        </w:tc>
      </w:tr>
      <w:tr w:rsidR="00F51B10" w:rsidRPr="00901B03" w14:paraId="7D5FC7A2" w14:textId="77777777" w:rsidTr="003A26E2">
        <w:trPr>
          <w:cantSplit/>
          <w:jc w:val="center"/>
          <w:ins w:id="751" w:author="Ye-Kui Wang d00" w:date="2019-03-03T12:20:00Z"/>
        </w:trPr>
        <w:tc>
          <w:tcPr>
            <w:tcW w:w="7920" w:type="dxa"/>
          </w:tcPr>
          <w:p w14:paraId="7A823B39" w14:textId="5890536C" w:rsidR="00F51B10" w:rsidRPr="009B13C1" w:rsidRDefault="00F51B10" w:rsidP="00F51B10">
            <w:pPr>
              <w:pStyle w:val="tablesyntax"/>
              <w:keepNext w:val="0"/>
              <w:keepLines w:val="0"/>
              <w:spacing w:before="20" w:after="40"/>
              <w:rPr>
                <w:ins w:id="752" w:author="Ye-Kui Wang d00" w:date="2019-03-03T12:20:00Z"/>
                <w:b/>
                <w:noProof/>
              </w:rPr>
            </w:pPr>
            <w:ins w:id="753" w:author="Ye-Kui Wang d00" w:date="2019-03-03T12:20:00Z">
              <w:r>
                <w:rPr>
                  <w:b/>
                  <w:bCs/>
                  <w:noProof/>
                </w:rPr>
                <w:tab/>
              </w:r>
              <w:r>
                <w:rPr>
                  <w:b/>
                  <w:bCs/>
                  <w:noProof/>
                </w:rPr>
                <w:tab/>
              </w:r>
              <w:r w:rsidRPr="009E05BE">
                <w:rPr>
                  <w:b/>
                  <w:bCs/>
                  <w:noProof/>
                </w:rPr>
                <w:tab/>
              </w:r>
              <w:r>
                <w:rPr>
                  <w:b/>
                  <w:bCs/>
                  <w:noProof/>
                </w:rPr>
                <w:t>sub</w:t>
              </w:r>
            </w:ins>
            <w:ins w:id="754" w:author="Ye-Kui Wang d00" w:date="2019-03-04T15:19:00Z">
              <w:r>
                <w:rPr>
                  <w:b/>
                  <w:bCs/>
                  <w:noProof/>
                </w:rPr>
                <w:t>_</w:t>
              </w:r>
            </w:ins>
            <w:ins w:id="755" w:author="Ye-Kui Wang d00" w:date="2019-03-03T12:20:00Z">
              <w:r>
                <w:rPr>
                  <w:b/>
                  <w:bCs/>
                  <w:noProof/>
                </w:rPr>
                <w:t>pic_x_offset</w:t>
              </w:r>
              <w:r w:rsidRPr="003308DF">
                <w:rPr>
                  <w:noProof/>
                </w:rPr>
                <w:t>[ i ]</w:t>
              </w:r>
            </w:ins>
          </w:p>
        </w:tc>
        <w:tc>
          <w:tcPr>
            <w:tcW w:w="1152" w:type="dxa"/>
          </w:tcPr>
          <w:p w14:paraId="7126ED05" w14:textId="77777777" w:rsidR="00F51B10" w:rsidRPr="009B13C1" w:rsidRDefault="00F51B10" w:rsidP="00F51B10">
            <w:pPr>
              <w:pStyle w:val="tablecell"/>
              <w:keepNext w:val="0"/>
              <w:keepLines w:val="0"/>
              <w:spacing w:before="20" w:after="40"/>
              <w:jc w:val="center"/>
              <w:rPr>
                <w:ins w:id="756" w:author="Ye-Kui Wang d00" w:date="2019-03-03T12:20:00Z"/>
                <w:noProof/>
              </w:rPr>
            </w:pPr>
            <w:ins w:id="757" w:author="Ye-Kui Wang d00" w:date="2019-03-03T12:20:00Z">
              <w:r w:rsidRPr="009E05BE">
                <w:rPr>
                  <w:noProof/>
                </w:rPr>
                <w:t>ue(v)</w:t>
              </w:r>
            </w:ins>
          </w:p>
        </w:tc>
      </w:tr>
      <w:tr w:rsidR="00F51B10" w:rsidRPr="00901B03" w14:paraId="36D7FB6B" w14:textId="77777777" w:rsidTr="003A26E2">
        <w:trPr>
          <w:cantSplit/>
          <w:jc w:val="center"/>
          <w:ins w:id="758" w:author="Ye-Kui Wang d00" w:date="2019-03-03T12:20:00Z"/>
        </w:trPr>
        <w:tc>
          <w:tcPr>
            <w:tcW w:w="7920" w:type="dxa"/>
          </w:tcPr>
          <w:p w14:paraId="5E7A8491" w14:textId="4F1ECAE8" w:rsidR="00F51B10" w:rsidRPr="009B13C1" w:rsidRDefault="00F51B10" w:rsidP="00F51B10">
            <w:pPr>
              <w:pStyle w:val="tablesyntax"/>
              <w:keepNext w:val="0"/>
              <w:keepLines w:val="0"/>
              <w:spacing w:before="20" w:after="40"/>
              <w:rPr>
                <w:ins w:id="759" w:author="Ye-Kui Wang d00" w:date="2019-03-03T12:20:00Z"/>
                <w:b/>
                <w:noProof/>
              </w:rPr>
            </w:pPr>
            <w:ins w:id="760" w:author="Ye-Kui Wang d00" w:date="2019-03-03T12:20:00Z">
              <w:r>
                <w:rPr>
                  <w:b/>
                  <w:bCs/>
                  <w:noProof/>
                </w:rPr>
                <w:tab/>
              </w:r>
              <w:r>
                <w:rPr>
                  <w:b/>
                  <w:bCs/>
                  <w:noProof/>
                </w:rPr>
                <w:tab/>
              </w:r>
              <w:r w:rsidRPr="009E05BE">
                <w:rPr>
                  <w:b/>
                  <w:bCs/>
                  <w:noProof/>
                </w:rPr>
                <w:tab/>
              </w:r>
              <w:r>
                <w:rPr>
                  <w:b/>
                  <w:bCs/>
                  <w:noProof/>
                </w:rPr>
                <w:t>sub</w:t>
              </w:r>
            </w:ins>
            <w:ins w:id="761" w:author="Ye-Kui Wang d00" w:date="2019-03-04T15:19:00Z">
              <w:r>
                <w:rPr>
                  <w:b/>
                  <w:bCs/>
                  <w:noProof/>
                </w:rPr>
                <w:t>_</w:t>
              </w:r>
            </w:ins>
            <w:ins w:id="762" w:author="Ye-Kui Wang d00" w:date="2019-03-03T12:20:00Z">
              <w:r>
                <w:rPr>
                  <w:b/>
                  <w:bCs/>
                  <w:noProof/>
                </w:rPr>
                <w:t>pic_y_offset</w:t>
              </w:r>
              <w:r w:rsidRPr="003308DF">
                <w:rPr>
                  <w:noProof/>
                </w:rPr>
                <w:t>[ i ]</w:t>
              </w:r>
            </w:ins>
          </w:p>
        </w:tc>
        <w:tc>
          <w:tcPr>
            <w:tcW w:w="1152" w:type="dxa"/>
          </w:tcPr>
          <w:p w14:paraId="1D3C8C1D" w14:textId="77777777" w:rsidR="00F51B10" w:rsidRPr="009B13C1" w:rsidRDefault="00F51B10" w:rsidP="00F51B10">
            <w:pPr>
              <w:pStyle w:val="tablecell"/>
              <w:keepNext w:val="0"/>
              <w:keepLines w:val="0"/>
              <w:spacing w:before="20" w:after="40"/>
              <w:jc w:val="center"/>
              <w:rPr>
                <w:ins w:id="763" w:author="Ye-Kui Wang d00" w:date="2019-03-03T12:20:00Z"/>
                <w:noProof/>
              </w:rPr>
            </w:pPr>
            <w:ins w:id="764" w:author="Ye-Kui Wang d00" w:date="2019-03-03T12:20:00Z">
              <w:r w:rsidRPr="009E05BE">
                <w:rPr>
                  <w:noProof/>
                </w:rPr>
                <w:t>ue(v)</w:t>
              </w:r>
            </w:ins>
          </w:p>
        </w:tc>
      </w:tr>
      <w:tr w:rsidR="00F51B10" w:rsidRPr="00901B03" w14:paraId="4A55402D" w14:textId="77777777" w:rsidTr="003A26E2">
        <w:trPr>
          <w:cantSplit/>
          <w:jc w:val="center"/>
          <w:ins w:id="765" w:author="Ye-Kui Wang d00" w:date="2019-03-03T12:20:00Z"/>
        </w:trPr>
        <w:tc>
          <w:tcPr>
            <w:tcW w:w="7920" w:type="dxa"/>
          </w:tcPr>
          <w:p w14:paraId="16D50B45" w14:textId="620CF24C" w:rsidR="00F51B10" w:rsidRPr="009B13C1" w:rsidRDefault="00F51B10" w:rsidP="00F51B10">
            <w:pPr>
              <w:pStyle w:val="tablesyntax"/>
              <w:keepNext w:val="0"/>
              <w:keepLines w:val="0"/>
              <w:spacing w:before="20" w:after="40"/>
              <w:rPr>
                <w:ins w:id="766" w:author="Ye-Kui Wang d00" w:date="2019-03-03T12:20:00Z"/>
                <w:b/>
                <w:noProof/>
              </w:rPr>
            </w:pPr>
            <w:ins w:id="767" w:author="Ye-Kui Wang d00" w:date="2019-03-03T12:20:00Z">
              <w:r>
                <w:rPr>
                  <w:b/>
                  <w:bCs/>
                  <w:noProof/>
                </w:rPr>
                <w:tab/>
              </w:r>
              <w:r>
                <w:rPr>
                  <w:b/>
                  <w:bCs/>
                  <w:noProof/>
                </w:rPr>
                <w:tab/>
              </w:r>
              <w:r w:rsidRPr="009E05BE">
                <w:rPr>
                  <w:b/>
                  <w:bCs/>
                  <w:noProof/>
                </w:rPr>
                <w:tab/>
              </w:r>
              <w:r>
                <w:rPr>
                  <w:b/>
                  <w:bCs/>
                  <w:noProof/>
                </w:rPr>
                <w:t>sub</w:t>
              </w:r>
            </w:ins>
            <w:ins w:id="768" w:author="Ye-Kui Wang d00" w:date="2019-03-04T15:19:00Z">
              <w:r>
                <w:rPr>
                  <w:b/>
                  <w:bCs/>
                  <w:noProof/>
                </w:rPr>
                <w:t>_</w:t>
              </w:r>
            </w:ins>
            <w:ins w:id="769" w:author="Ye-Kui Wang d00" w:date="2019-03-03T12:20:00Z">
              <w:r>
                <w:rPr>
                  <w:b/>
                  <w:bCs/>
                  <w:noProof/>
                </w:rPr>
                <w:t>pic_width_in_luma_samples</w:t>
              </w:r>
              <w:r w:rsidRPr="003308DF">
                <w:rPr>
                  <w:noProof/>
                </w:rPr>
                <w:t>[ i ]</w:t>
              </w:r>
            </w:ins>
          </w:p>
        </w:tc>
        <w:tc>
          <w:tcPr>
            <w:tcW w:w="1152" w:type="dxa"/>
          </w:tcPr>
          <w:p w14:paraId="061E0FEA" w14:textId="77777777" w:rsidR="00F51B10" w:rsidRPr="009B13C1" w:rsidRDefault="00F51B10" w:rsidP="00F51B10">
            <w:pPr>
              <w:pStyle w:val="tablecell"/>
              <w:keepNext w:val="0"/>
              <w:keepLines w:val="0"/>
              <w:spacing w:before="20" w:after="40"/>
              <w:jc w:val="center"/>
              <w:rPr>
                <w:ins w:id="770" w:author="Ye-Kui Wang d00" w:date="2019-03-03T12:20:00Z"/>
                <w:noProof/>
              </w:rPr>
            </w:pPr>
            <w:ins w:id="771" w:author="Ye-Kui Wang d00" w:date="2019-03-03T12:20:00Z">
              <w:r w:rsidRPr="009E05BE">
                <w:rPr>
                  <w:noProof/>
                </w:rPr>
                <w:t>ue(v)</w:t>
              </w:r>
            </w:ins>
          </w:p>
        </w:tc>
      </w:tr>
      <w:tr w:rsidR="00F51B10" w:rsidRPr="00901B03" w14:paraId="66F8888A" w14:textId="77777777" w:rsidTr="003A26E2">
        <w:trPr>
          <w:cantSplit/>
          <w:jc w:val="center"/>
          <w:ins w:id="772" w:author="Ye-Kui Wang d00" w:date="2019-03-03T12:20:00Z"/>
        </w:trPr>
        <w:tc>
          <w:tcPr>
            <w:tcW w:w="7920" w:type="dxa"/>
          </w:tcPr>
          <w:p w14:paraId="438BD2B8" w14:textId="75DB865A" w:rsidR="00F51B10" w:rsidRPr="009B13C1" w:rsidRDefault="00F51B10" w:rsidP="00F51B10">
            <w:pPr>
              <w:pStyle w:val="tablesyntax"/>
              <w:keepNext w:val="0"/>
              <w:keepLines w:val="0"/>
              <w:spacing w:before="20" w:after="40"/>
              <w:rPr>
                <w:ins w:id="773" w:author="Ye-Kui Wang d00" w:date="2019-03-03T12:20:00Z"/>
                <w:b/>
                <w:noProof/>
              </w:rPr>
            </w:pPr>
            <w:ins w:id="774" w:author="Ye-Kui Wang d00" w:date="2019-03-03T12:20:00Z">
              <w:r>
                <w:rPr>
                  <w:b/>
                  <w:bCs/>
                  <w:noProof/>
                </w:rPr>
                <w:tab/>
              </w:r>
              <w:r>
                <w:rPr>
                  <w:b/>
                  <w:bCs/>
                  <w:noProof/>
                </w:rPr>
                <w:tab/>
              </w:r>
              <w:r w:rsidRPr="009E05BE">
                <w:rPr>
                  <w:b/>
                  <w:bCs/>
                  <w:noProof/>
                </w:rPr>
                <w:tab/>
              </w:r>
              <w:r>
                <w:rPr>
                  <w:b/>
                  <w:bCs/>
                  <w:noProof/>
                </w:rPr>
                <w:t>sub</w:t>
              </w:r>
            </w:ins>
            <w:ins w:id="775" w:author="Ye-Kui Wang d00" w:date="2019-03-04T15:19:00Z">
              <w:r>
                <w:rPr>
                  <w:b/>
                  <w:bCs/>
                  <w:noProof/>
                </w:rPr>
                <w:t>_</w:t>
              </w:r>
            </w:ins>
            <w:ins w:id="776" w:author="Ye-Kui Wang d00" w:date="2019-03-03T12:20:00Z">
              <w:r>
                <w:rPr>
                  <w:b/>
                  <w:bCs/>
                  <w:noProof/>
                </w:rPr>
                <w:t>pic_height_in_luma_samples</w:t>
              </w:r>
              <w:r w:rsidRPr="003308DF">
                <w:rPr>
                  <w:noProof/>
                </w:rPr>
                <w:t>[ i ]</w:t>
              </w:r>
            </w:ins>
          </w:p>
        </w:tc>
        <w:tc>
          <w:tcPr>
            <w:tcW w:w="1152" w:type="dxa"/>
          </w:tcPr>
          <w:p w14:paraId="661FA48C" w14:textId="77777777" w:rsidR="00F51B10" w:rsidRPr="009B13C1" w:rsidRDefault="00F51B10" w:rsidP="00F51B10">
            <w:pPr>
              <w:pStyle w:val="tablecell"/>
              <w:keepNext w:val="0"/>
              <w:keepLines w:val="0"/>
              <w:spacing w:before="20" w:after="40"/>
              <w:jc w:val="center"/>
              <w:rPr>
                <w:ins w:id="777" w:author="Ye-Kui Wang d00" w:date="2019-03-03T12:20:00Z"/>
                <w:noProof/>
              </w:rPr>
            </w:pPr>
            <w:ins w:id="778" w:author="Ye-Kui Wang d00" w:date="2019-03-03T12:20:00Z">
              <w:r w:rsidRPr="009E05BE">
                <w:rPr>
                  <w:noProof/>
                </w:rPr>
                <w:t>ue(v)</w:t>
              </w:r>
            </w:ins>
          </w:p>
        </w:tc>
      </w:tr>
      <w:tr w:rsidR="00F51B10" w:rsidRPr="00901B03" w14:paraId="6D98B35E" w14:textId="77777777" w:rsidTr="003A26E2">
        <w:trPr>
          <w:cantSplit/>
          <w:jc w:val="center"/>
          <w:ins w:id="779" w:author="Ye-Kui Wang d00" w:date="2019-03-03T12:20:00Z"/>
        </w:trPr>
        <w:tc>
          <w:tcPr>
            <w:tcW w:w="7920" w:type="dxa"/>
          </w:tcPr>
          <w:p w14:paraId="5C2759A8" w14:textId="4FFDB572" w:rsidR="00F51B10" w:rsidRPr="009B13C1" w:rsidRDefault="00F51B10" w:rsidP="00F51B10">
            <w:pPr>
              <w:pStyle w:val="tablesyntax"/>
              <w:keepNext w:val="0"/>
              <w:keepLines w:val="0"/>
              <w:spacing w:before="20" w:after="40"/>
              <w:rPr>
                <w:ins w:id="780" w:author="Ye-Kui Wang d00" w:date="2019-03-03T12:20:00Z"/>
                <w:b/>
                <w:noProof/>
              </w:rPr>
            </w:pPr>
            <w:ins w:id="781" w:author="Ye-Kui Wang d00" w:date="2019-03-03T12:20:00Z">
              <w:r>
                <w:rPr>
                  <w:bCs/>
                  <w:noProof/>
                  <w:lang w:eastAsia="ko-KR"/>
                </w:rPr>
                <w:tab/>
              </w:r>
              <w:r>
                <w:rPr>
                  <w:bCs/>
                  <w:noProof/>
                  <w:lang w:eastAsia="ko-KR"/>
                </w:rPr>
                <w:tab/>
                <w:t>}</w:t>
              </w:r>
            </w:ins>
          </w:p>
        </w:tc>
        <w:tc>
          <w:tcPr>
            <w:tcW w:w="1152" w:type="dxa"/>
          </w:tcPr>
          <w:p w14:paraId="6CA769F4" w14:textId="77777777" w:rsidR="00F51B10" w:rsidRPr="009B13C1" w:rsidRDefault="00F51B10" w:rsidP="00F51B10">
            <w:pPr>
              <w:pStyle w:val="tablecell"/>
              <w:keepNext w:val="0"/>
              <w:keepLines w:val="0"/>
              <w:spacing w:before="20" w:after="40"/>
              <w:jc w:val="center"/>
              <w:rPr>
                <w:ins w:id="782" w:author="Ye-Kui Wang d00" w:date="2019-03-03T12:20:00Z"/>
                <w:noProof/>
              </w:rPr>
            </w:pPr>
          </w:p>
        </w:tc>
      </w:tr>
      <w:tr w:rsidR="00F51B10" w:rsidRPr="00901B03" w14:paraId="38FAE5C8" w14:textId="77777777" w:rsidTr="003A26E2">
        <w:trPr>
          <w:cantSplit/>
          <w:jc w:val="center"/>
          <w:ins w:id="783" w:author="Ye-Kui Wang d00" w:date="2019-03-03T12:20:00Z"/>
        </w:trPr>
        <w:tc>
          <w:tcPr>
            <w:tcW w:w="7920" w:type="dxa"/>
          </w:tcPr>
          <w:p w14:paraId="16261590" w14:textId="77777777" w:rsidR="00F51B10" w:rsidRPr="009B13C1" w:rsidRDefault="00F51B10" w:rsidP="00F51B10">
            <w:pPr>
              <w:pStyle w:val="tablesyntax"/>
              <w:keepNext w:val="0"/>
              <w:keepLines w:val="0"/>
              <w:spacing w:before="20" w:after="40"/>
              <w:rPr>
                <w:ins w:id="784" w:author="Ye-Kui Wang d00" w:date="2019-03-03T12:20:00Z"/>
                <w:b/>
                <w:noProof/>
              </w:rPr>
            </w:pPr>
            <w:ins w:id="785" w:author="Ye-Kui Wang d00" w:date="2019-03-03T12:20:00Z">
              <w:r>
                <w:rPr>
                  <w:bCs/>
                  <w:noProof/>
                  <w:lang w:eastAsia="ko-KR"/>
                </w:rPr>
                <w:tab/>
                <w:t>}</w:t>
              </w:r>
            </w:ins>
          </w:p>
        </w:tc>
        <w:tc>
          <w:tcPr>
            <w:tcW w:w="1152" w:type="dxa"/>
          </w:tcPr>
          <w:p w14:paraId="4E15E4E4" w14:textId="77777777" w:rsidR="00F51B10" w:rsidRPr="009B13C1" w:rsidRDefault="00F51B10" w:rsidP="00F51B10">
            <w:pPr>
              <w:pStyle w:val="tablecell"/>
              <w:keepNext w:val="0"/>
              <w:keepLines w:val="0"/>
              <w:spacing w:before="20" w:after="40"/>
              <w:jc w:val="center"/>
              <w:rPr>
                <w:ins w:id="786" w:author="Ye-Kui Wang d00" w:date="2019-03-03T12:20:00Z"/>
                <w:noProof/>
              </w:rPr>
            </w:pPr>
          </w:p>
        </w:tc>
      </w:tr>
      <w:tr w:rsidR="00636A6A" w:rsidRPr="00901B03" w14:paraId="66951ECE" w14:textId="77777777" w:rsidTr="003A26E2">
        <w:trPr>
          <w:cantSplit/>
          <w:jc w:val="center"/>
          <w:ins w:id="787" w:author="HHI" w:date="2019-03-22T09:13:00Z"/>
        </w:trPr>
        <w:tc>
          <w:tcPr>
            <w:tcW w:w="7920" w:type="dxa"/>
          </w:tcPr>
          <w:p w14:paraId="2EFEDF06" w14:textId="0E3814E3" w:rsidR="00636A6A" w:rsidRPr="00636A6A" w:rsidRDefault="00636A6A" w:rsidP="00F51B10">
            <w:pPr>
              <w:pStyle w:val="tablesyntax"/>
              <w:keepNext w:val="0"/>
              <w:keepLines w:val="0"/>
              <w:spacing w:before="20" w:after="40"/>
              <w:rPr>
                <w:ins w:id="788" w:author="HHI" w:date="2019-03-22T09:13:00Z"/>
                <w:b/>
                <w:bCs/>
                <w:noProof/>
                <w:lang w:eastAsia="ko-KR"/>
                <w:rPrChange w:id="789" w:author="HHI" w:date="2019-03-22T09:15:00Z">
                  <w:rPr>
                    <w:ins w:id="790" w:author="HHI" w:date="2019-03-22T09:13:00Z"/>
                    <w:bCs/>
                    <w:noProof/>
                    <w:lang w:eastAsia="ko-KR"/>
                  </w:rPr>
                </w:rPrChange>
              </w:rPr>
            </w:pPr>
            <w:ins w:id="791" w:author="HHI" w:date="2019-03-22T09:14:00Z">
              <w:r w:rsidRPr="00636A6A">
                <w:rPr>
                  <w:b/>
                  <w:bCs/>
                  <w:noProof/>
                  <w:rPrChange w:id="792" w:author="HHI" w:date="2019-03-22T09:15:00Z">
                    <w:rPr>
                      <w:bCs/>
                      <w:noProof/>
                    </w:rPr>
                  </w:rPrChange>
                </w:rPr>
                <w:tab/>
              </w:r>
            </w:ins>
            <w:ins w:id="793" w:author="HHI" w:date="2019-03-22T09:13:00Z">
              <w:r w:rsidRPr="00636A6A">
                <w:rPr>
                  <w:b/>
                  <w:bCs/>
                  <w:noProof/>
                  <w:rPrChange w:id="794" w:author="HHI" w:date="2019-03-22T09:15:00Z">
                    <w:rPr>
                      <w:bCs/>
                      <w:noProof/>
                    </w:rPr>
                  </w:rPrChange>
                </w:rPr>
                <w:t>output_</w:t>
              </w:r>
              <w:r w:rsidRPr="00636A6A">
                <w:rPr>
                  <w:b/>
                  <w:noProof/>
                  <w:rPrChange w:id="795" w:author="HHI" w:date="2019-03-22T09:15:00Z">
                    <w:rPr>
                      <w:noProof/>
                    </w:rPr>
                  </w:rPrChange>
                </w:rPr>
                <w:t>sub_pic_sets_present_flag</w:t>
              </w:r>
            </w:ins>
          </w:p>
        </w:tc>
        <w:tc>
          <w:tcPr>
            <w:tcW w:w="1152" w:type="dxa"/>
          </w:tcPr>
          <w:p w14:paraId="02BEA38E" w14:textId="65F509E8" w:rsidR="00636A6A" w:rsidRPr="009B13C1" w:rsidRDefault="00636A6A" w:rsidP="00F51B10">
            <w:pPr>
              <w:pStyle w:val="tablecell"/>
              <w:keepNext w:val="0"/>
              <w:keepLines w:val="0"/>
              <w:spacing w:before="20" w:after="40"/>
              <w:jc w:val="center"/>
              <w:rPr>
                <w:ins w:id="796" w:author="HHI" w:date="2019-03-22T09:13:00Z"/>
                <w:noProof/>
              </w:rPr>
            </w:pPr>
            <w:ins w:id="797" w:author="HHI" w:date="2019-03-22T09:15:00Z">
              <w:r>
                <w:rPr>
                  <w:noProof/>
                </w:rPr>
                <w:t>u(1)</w:t>
              </w:r>
            </w:ins>
          </w:p>
        </w:tc>
      </w:tr>
      <w:tr w:rsidR="00636A6A" w:rsidRPr="00901B03" w14:paraId="775C53CF" w14:textId="77777777" w:rsidTr="003A26E2">
        <w:trPr>
          <w:cantSplit/>
          <w:jc w:val="center"/>
          <w:ins w:id="798" w:author="HHI" w:date="2019-03-22T09:12:00Z"/>
        </w:trPr>
        <w:tc>
          <w:tcPr>
            <w:tcW w:w="7920" w:type="dxa"/>
          </w:tcPr>
          <w:p w14:paraId="78648CC4" w14:textId="30B55C48" w:rsidR="00636A6A" w:rsidRDefault="00636A6A" w:rsidP="00636A6A">
            <w:pPr>
              <w:pStyle w:val="tablesyntax"/>
              <w:keepNext w:val="0"/>
              <w:keepLines w:val="0"/>
              <w:spacing w:before="20" w:after="40"/>
              <w:rPr>
                <w:ins w:id="799" w:author="HHI" w:date="2019-03-22T09:12:00Z"/>
                <w:bCs/>
                <w:noProof/>
                <w:lang w:eastAsia="ko-KR"/>
              </w:rPr>
            </w:pPr>
            <w:ins w:id="800" w:author="HHI" w:date="2019-03-22T09:12:00Z">
              <w:r w:rsidRPr="009E5849">
                <w:rPr>
                  <w:bCs/>
                  <w:noProof/>
                </w:rPr>
                <w:tab/>
                <w:t>if(</w:t>
              </w:r>
            </w:ins>
            <w:ins w:id="801" w:author="HHI" w:date="2019-03-22T09:13:00Z">
              <w:r>
                <w:rPr>
                  <w:bCs/>
                  <w:noProof/>
                </w:rPr>
                <w:t xml:space="preserve"> </w:t>
              </w:r>
            </w:ins>
            <w:ins w:id="802" w:author="HHI" w:date="2019-03-22T09:12:00Z">
              <w:r>
                <w:rPr>
                  <w:bCs/>
                  <w:noProof/>
                </w:rPr>
                <w:t>output_</w:t>
              </w:r>
              <w:r w:rsidRPr="009E5849">
                <w:rPr>
                  <w:noProof/>
                </w:rPr>
                <w:t>sub_pic_</w:t>
              </w:r>
              <w:r>
                <w:rPr>
                  <w:noProof/>
                </w:rPr>
                <w:t>sets</w:t>
              </w:r>
              <w:r w:rsidRPr="009E5849">
                <w:rPr>
                  <w:noProof/>
                </w:rPr>
                <w:t>_present_flag</w:t>
              </w:r>
              <w:r>
                <w:rPr>
                  <w:noProof/>
                </w:rPr>
                <w:t xml:space="preserve"> </w:t>
              </w:r>
              <w:r w:rsidRPr="009E5849">
                <w:rPr>
                  <w:bCs/>
                  <w:noProof/>
                </w:rPr>
                <w:t>)</w:t>
              </w:r>
              <w:r>
                <w:rPr>
                  <w:bCs/>
                  <w:noProof/>
                </w:rPr>
                <w:t xml:space="preserve"> {</w:t>
              </w:r>
            </w:ins>
          </w:p>
        </w:tc>
        <w:tc>
          <w:tcPr>
            <w:tcW w:w="1152" w:type="dxa"/>
          </w:tcPr>
          <w:p w14:paraId="44792A66" w14:textId="77777777" w:rsidR="00636A6A" w:rsidRPr="009B13C1" w:rsidRDefault="00636A6A" w:rsidP="00636A6A">
            <w:pPr>
              <w:pStyle w:val="tablecell"/>
              <w:keepNext w:val="0"/>
              <w:keepLines w:val="0"/>
              <w:spacing w:before="20" w:after="40"/>
              <w:jc w:val="center"/>
              <w:rPr>
                <w:ins w:id="803" w:author="HHI" w:date="2019-03-22T09:12:00Z"/>
                <w:noProof/>
              </w:rPr>
            </w:pPr>
          </w:p>
        </w:tc>
      </w:tr>
      <w:tr w:rsidR="00636A6A" w:rsidRPr="00901B03" w14:paraId="19F29A44" w14:textId="77777777" w:rsidTr="003A26E2">
        <w:trPr>
          <w:cantSplit/>
          <w:jc w:val="center"/>
          <w:ins w:id="804" w:author="HHI" w:date="2019-03-22T09:12:00Z"/>
        </w:trPr>
        <w:tc>
          <w:tcPr>
            <w:tcW w:w="7920" w:type="dxa"/>
          </w:tcPr>
          <w:p w14:paraId="5CEEA421" w14:textId="11567A6D" w:rsidR="00636A6A" w:rsidRDefault="00636A6A" w:rsidP="00636A6A">
            <w:pPr>
              <w:pStyle w:val="tablesyntax"/>
              <w:keepNext w:val="0"/>
              <w:keepLines w:val="0"/>
              <w:spacing w:before="20" w:after="40"/>
              <w:rPr>
                <w:ins w:id="805" w:author="HHI" w:date="2019-03-22T09:12:00Z"/>
                <w:bCs/>
                <w:noProof/>
                <w:lang w:eastAsia="ko-KR"/>
              </w:rPr>
            </w:pPr>
            <w:ins w:id="806" w:author="HHI" w:date="2019-03-22T09:12:00Z">
              <w:r w:rsidRPr="00DA3071">
                <w:rPr>
                  <w:noProof/>
                </w:rPr>
                <w:tab/>
              </w:r>
              <w:r w:rsidRPr="00DA3071">
                <w:rPr>
                  <w:noProof/>
                </w:rPr>
                <w:tab/>
              </w:r>
              <w:r w:rsidRPr="00DA3071">
                <w:rPr>
                  <w:b/>
                  <w:noProof/>
                </w:rPr>
                <w:t>num_osps_format_sets</w:t>
              </w:r>
            </w:ins>
          </w:p>
        </w:tc>
        <w:tc>
          <w:tcPr>
            <w:tcW w:w="1152" w:type="dxa"/>
          </w:tcPr>
          <w:p w14:paraId="4A1B7209" w14:textId="745E37B0" w:rsidR="00636A6A" w:rsidRPr="009B13C1" w:rsidRDefault="00636A6A" w:rsidP="00636A6A">
            <w:pPr>
              <w:pStyle w:val="tablecell"/>
              <w:keepNext w:val="0"/>
              <w:keepLines w:val="0"/>
              <w:spacing w:before="20" w:after="40"/>
              <w:jc w:val="center"/>
              <w:rPr>
                <w:ins w:id="807" w:author="HHI" w:date="2019-03-22T09:12:00Z"/>
                <w:noProof/>
              </w:rPr>
            </w:pPr>
            <w:ins w:id="808" w:author="HHI" w:date="2019-03-22T09:12:00Z">
              <w:r w:rsidRPr="00DA3071">
                <w:rPr>
                  <w:noProof/>
                </w:rPr>
                <w:t>ue(v)</w:t>
              </w:r>
            </w:ins>
          </w:p>
        </w:tc>
      </w:tr>
      <w:tr w:rsidR="00636A6A" w:rsidRPr="00901B03" w14:paraId="3432097C" w14:textId="77777777" w:rsidTr="003A26E2">
        <w:trPr>
          <w:cantSplit/>
          <w:jc w:val="center"/>
          <w:ins w:id="809" w:author="HHI" w:date="2019-03-22T09:12:00Z"/>
        </w:trPr>
        <w:tc>
          <w:tcPr>
            <w:tcW w:w="7920" w:type="dxa"/>
          </w:tcPr>
          <w:p w14:paraId="33684571" w14:textId="68655DDB" w:rsidR="00636A6A" w:rsidRDefault="00636A6A" w:rsidP="00636A6A">
            <w:pPr>
              <w:pStyle w:val="tablesyntax"/>
              <w:keepNext w:val="0"/>
              <w:keepLines w:val="0"/>
              <w:spacing w:before="20" w:after="40"/>
              <w:rPr>
                <w:ins w:id="810" w:author="HHI" w:date="2019-03-22T09:12:00Z"/>
                <w:bCs/>
                <w:noProof/>
                <w:lang w:eastAsia="ko-KR"/>
              </w:rPr>
            </w:pPr>
            <w:ins w:id="811" w:author="HHI" w:date="2019-03-22T09:12:00Z">
              <w:r w:rsidRPr="00DA3071">
                <w:rPr>
                  <w:bCs/>
                  <w:noProof/>
                </w:rPr>
                <w:tab/>
              </w:r>
              <w:r w:rsidRPr="00DA3071">
                <w:rPr>
                  <w:bCs/>
                  <w:noProof/>
                </w:rPr>
                <w:tab/>
              </w:r>
              <w:r w:rsidRPr="00DA3071">
                <w:rPr>
                  <w:noProof/>
                </w:rPr>
                <w:t>for( i = 0; i &lt; num_osps_format_sets – 1 ; i++ ){</w:t>
              </w:r>
            </w:ins>
          </w:p>
        </w:tc>
        <w:tc>
          <w:tcPr>
            <w:tcW w:w="1152" w:type="dxa"/>
          </w:tcPr>
          <w:p w14:paraId="423CDE89" w14:textId="77777777" w:rsidR="00636A6A" w:rsidRPr="009B13C1" w:rsidRDefault="00636A6A" w:rsidP="00636A6A">
            <w:pPr>
              <w:pStyle w:val="tablecell"/>
              <w:keepNext w:val="0"/>
              <w:keepLines w:val="0"/>
              <w:spacing w:before="20" w:after="40"/>
              <w:jc w:val="center"/>
              <w:rPr>
                <w:ins w:id="812" w:author="HHI" w:date="2019-03-22T09:12:00Z"/>
                <w:noProof/>
              </w:rPr>
            </w:pPr>
          </w:p>
        </w:tc>
      </w:tr>
      <w:tr w:rsidR="00636A6A" w:rsidRPr="00901B03" w14:paraId="2F03931D" w14:textId="77777777" w:rsidTr="003A26E2">
        <w:trPr>
          <w:cantSplit/>
          <w:jc w:val="center"/>
          <w:ins w:id="813" w:author="HHI" w:date="2019-03-22T09:12:00Z"/>
        </w:trPr>
        <w:tc>
          <w:tcPr>
            <w:tcW w:w="7920" w:type="dxa"/>
          </w:tcPr>
          <w:p w14:paraId="4CB9CE20" w14:textId="30E72A16" w:rsidR="00636A6A" w:rsidRDefault="00636A6A" w:rsidP="00636A6A">
            <w:pPr>
              <w:pStyle w:val="tablesyntax"/>
              <w:keepNext w:val="0"/>
              <w:keepLines w:val="0"/>
              <w:spacing w:before="20" w:after="40"/>
              <w:rPr>
                <w:ins w:id="814" w:author="HHI" w:date="2019-03-22T09:12:00Z"/>
                <w:bCs/>
                <w:noProof/>
                <w:lang w:eastAsia="ko-KR"/>
              </w:rPr>
            </w:pPr>
            <w:ins w:id="815" w:author="HHI" w:date="2019-03-22T09:12:00Z">
              <w:r w:rsidRPr="00DA3071">
                <w:rPr>
                  <w:noProof/>
                </w:rPr>
                <w:tab/>
              </w:r>
              <w:r w:rsidRPr="00DA3071">
                <w:rPr>
                  <w:b/>
                  <w:bCs/>
                  <w:noProof/>
                </w:rPr>
                <w:tab/>
              </w:r>
              <w:r w:rsidRPr="00DA3071">
                <w:rPr>
                  <w:bCs/>
                  <w:noProof/>
                </w:rPr>
                <w:tab/>
              </w:r>
              <w:r w:rsidRPr="00DA3071">
                <w:rPr>
                  <w:b/>
                  <w:noProof/>
                </w:rPr>
                <w:t>osps_width_in_luma_samples</w:t>
              </w:r>
              <w:r w:rsidRPr="00DA3071">
                <w:rPr>
                  <w:bCs/>
                  <w:noProof/>
                </w:rPr>
                <w:t>[ i ]</w:t>
              </w:r>
              <w:r w:rsidRPr="00DA3071">
                <w:rPr>
                  <w:b/>
                  <w:noProof/>
                </w:rPr>
                <w:t> </w:t>
              </w:r>
            </w:ins>
          </w:p>
        </w:tc>
        <w:tc>
          <w:tcPr>
            <w:tcW w:w="1152" w:type="dxa"/>
          </w:tcPr>
          <w:p w14:paraId="0F258F9F" w14:textId="19681BA4" w:rsidR="00636A6A" w:rsidRPr="009B13C1" w:rsidRDefault="00636A6A" w:rsidP="00636A6A">
            <w:pPr>
              <w:pStyle w:val="tablecell"/>
              <w:keepNext w:val="0"/>
              <w:keepLines w:val="0"/>
              <w:spacing w:before="20" w:after="40"/>
              <w:jc w:val="center"/>
              <w:rPr>
                <w:ins w:id="816" w:author="HHI" w:date="2019-03-22T09:12:00Z"/>
                <w:noProof/>
              </w:rPr>
            </w:pPr>
            <w:ins w:id="817" w:author="HHI" w:date="2019-03-22T09:12:00Z">
              <w:r w:rsidRPr="00DA3071">
                <w:rPr>
                  <w:noProof/>
                </w:rPr>
                <w:t>ue(v)</w:t>
              </w:r>
            </w:ins>
          </w:p>
        </w:tc>
      </w:tr>
      <w:tr w:rsidR="00636A6A" w:rsidRPr="00901B03" w14:paraId="13BF8AB1" w14:textId="77777777" w:rsidTr="003A26E2">
        <w:trPr>
          <w:cantSplit/>
          <w:jc w:val="center"/>
          <w:ins w:id="818" w:author="HHI" w:date="2019-03-22T09:12:00Z"/>
        </w:trPr>
        <w:tc>
          <w:tcPr>
            <w:tcW w:w="7920" w:type="dxa"/>
          </w:tcPr>
          <w:p w14:paraId="35F389C3" w14:textId="3A9DC05E" w:rsidR="00636A6A" w:rsidRDefault="00636A6A" w:rsidP="00636A6A">
            <w:pPr>
              <w:pStyle w:val="tablesyntax"/>
              <w:keepNext w:val="0"/>
              <w:keepLines w:val="0"/>
              <w:spacing w:before="20" w:after="40"/>
              <w:rPr>
                <w:ins w:id="819" w:author="HHI" w:date="2019-03-22T09:12:00Z"/>
                <w:bCs/>
                <w:noProof/>
                <w:lang w:eastAsia="ko-KR"/>
              </w:rPr>
            </w:pPr>
            <w:ins w:id="820" w:author="HHI" w:date="2019-03-22T09:12:00Z">
              <w:r w:rsidRPr="00DA3071">
                <w:rPr>
                  <w:b/>
                  <w:bCs/>
                  <w:noProof/>
                </w:rPr>
                <w:tab/>
              </w:r>
              <w:r w:rsidRPr="00DA3071">
                <w:rPr>
                  <w:b/>
                  <w:bCs/>
                  <w:noProof/>
                </w:rPr>
                <w:tab/>
              </w:r>
              <w:r w:rsidRPr="00DA3071">
                <w:rPr>
                  <w:bCs/>
                  <w:noProof/>
                </w:rPr>
                <w:tab/>
              </w:r>
              <w:r w:rsidRPr="00DA3071">
                <w:rPr>
                  <w:b/>
                  <w:noProof/>
                </w:rPr>
                <w:t>osps_height_in_luma_samples</w:t>
              </w:r>
              <w:r w:rsidRPr="00DA3071">
                <w:rPr>
                  <w:bCs/>
                  <w:noProof/>
                </w:rPr>
                <w:t>[ i ]</w:t>
              </w:r>
            </w:ins>
          </w:p>
        </w:tc>
        <w:tc>
          <w:tcPr>
            <w:tcW w:w="1152" w:type="dxa"/>
          </w:tcPr>
          <w:p w14:paraId="5AF8BEE0" w14:textId="73B32A0C" w:rsidR="00636A6A" w:rsidRPr="009B13C1" w:rsidRDefault="00636A6A" w:rsidP="00636A6A">
            <w:pPr>
              <w:pStyle w:val="tablecell"/>
              <w:keepNext w:val="0"/>
              <w:keepLines w:val="0"/>
              <w:spacing w:before="20" w:after="40"/>
              <w:jc w:val="center"/>
              <w:rPr>
                <w:ins w:id="821" w:author="HHI" w:date="2019-03-22T09:12:00Z"/>
                <w:noProof/>
              </w:rPr>
            </w:pPr>
            <w:ins w:id="822" w:author="HHI" w:date="2019-03-22T09:12:00Z">
              <w:r w:rsidRPr="00DA3071">
                <w:rPr>
                  <w:noProof/>
                </w:rPr>
                <w:t>ue(v)</w:t>
              </w:r>
            </w:ins>
          </w:p>
        </w:tc>
      </w:tr>
      <w:tr w:rsidR="00636A6A" w:rsidRPr="00901B03" w14:paraId="4EEF051D" w14:textId="77777777" w:rsidTr="003A26E2">
        <w:trPr>
          <w:cantSplit/>
          <w:jc w:val="center"/>
          <w:ins w:id="823" w:author="HHI" w:date="2019-03-22T09:12:00Z"/>
        </w:trPr>
        <w:tc>
          <w:tcPr>
            <w:tcW w:w="7920" w:type="dxa"/>
          </w:tcPr>
          <w:p w14:paraId="0F0CEE9E" w14:textId="585A9629" w:rsidR="00636A6A" w:rsidRDefault="00636A6A" w:rsidP="00636A6A">
            <w:pPr>
              <w:pStyle w:val="tablesyntax"/>
              <w:keepNext w:val="0"/>
              <w:keepLines w:val="0"/>
              <w:spacing w:before="20" w:after="40"/>
              <w:rPr>
                <w:ins w:id="824" w:author="HHI" w:date="2019-03-22T09:12:00Z"/>
                <w:bCs/>
                <w:noProof/>
                <w:lang w:eastAsia="ko-KR"/>
              </w:rPr>
            </w:pPr>
            <w:ins w:id="825" w:author="HHI" w:date="2019-03-22T09:12:00Z">
              <w:r w:rsidRPr="00DA3071">
                <w:rPr>
                  <w:b/>
                  <w:bCs/>
                  <w:noProof/>
                </w:rPr>
                <w:tab/>
              </w:r>
              <w:r w:rsidRPr="00DA3071">
                <w:rPr>
                  <w:b/>
                  <w:bCs/>
                  <w:noProof/>
                </w:rPr>
                <w:tab/>
              </w:r>
              <w:r w:rsidRPr="00DA3071">
                <w:rPr>
                  <w:b/>
                  <w:bCs/>
                  <w:noProof/>
                </w:rPr>
                <w:tab/>
              </w:r>
              <w:r w:rsidRPr="00DA3071">
                <w:rPr>
                  <w:b/>
                  <w:noProof/>
                </w:rPr>
                <w:t>profile_tier_level</w:t>
              </w:r>
              <w:r w:rsidRPr="00DA3071">
                <w:rPr>
                  <w:noProof/>
                </w:rPr>
                <w:t>(sps_max_sub_layers_minus1)</w:t>
              </w:r>
              <w:r w:rsidRPr="00DA3071">
                <w:rPr>
                  <w:bCs/>
                  <w:noProof/>
                </w:rPr>
                <w:t>[ i ]</w:t>
              </w:r>
            </w:ins>
          </w:p>
        </w:tc>
        <w:tc>
          <w:tcPr>
            <w:tcW w:w="1152" w:type="dxa"/>
          </w:tcPr>
          <w:p w14:paraId="7E2AE70E" w14:textId="77777777" w:rsidR="00636A6A" w:rsidRPr="009B13C1" w:rsidRDefault="00636A6A" w:rsidP="00636A6A">
            <w:pPr>
              <w:pStyle w:val="tablecell"/>
              <w:keepNext w:val="0"/>
              <w:keepLines w:val="0"/>
              <w:spacing w:before="20" w:after="40"/>
              <w:jc w:val="center"/>
              <w:rPr>
                <w:ins w:id="826" w:author="HHI" w:date="2019-03-22T09:12:00Z"/>
                <w:noProof/>
              </w:rPr>
            </w:pPr>
          </w:p>
        </w:tc>
      </w:tr>
      <w:tr w:rsidR="00636A6A" w:rsidRPr="00901B03" w14:paraId="728C9C84" w14:textId="77777777" w:rsidTr="003A26E2">
        <w:trPr>
          <w:cantSplit/>
          <w:jc w:val="center"/>
          <w:ins w:id="827" w:author="HHI" w:date="2019-03-22T09:12:00Z"/>
        </w:trPr>
        <w:tc>
          <w:tcPr>
            <w:tcW w:w="7920" w:type="dxa"/>
          </w:tcPr>
          <w:p w14:paraId="63D85946" w14:textId="378DA839" w:rsidR="00636A6A" w:rsidRDefault="00636A6A" w:rsidP="00636A6A">
            <w:pPr>
              <w:pStyle w:val="tablesyntax"/>
              <w:keepNext w:val="0"/>
              <w:keepLines w:val="0"/>
              <w:spacing w:before="20" w:after="40"/>
              <w:rPr>
                <w:ins w:id="828" w:author="HHI" w:date="2019-03-22T09:12:00Z"/>
                <w:bCs/>
                <w:noProof/>
                <w:lang w:eastAsia="ko-KR"/>
              </w:rPr>
            </w:pPr>
            <w:ins w:id="829" w:author="HHI" w:date="2019-03-22T09:12:00Z">
              <w:r w:rsidRPr="00DA3071">
                <w:rPr>
                  <w:noProof/>
                </w:rPr>
                <w:tab/>
              </w:r>
              <w:r w:rsidRPr="00DA3071">
                <w:rPr>
                  <w:b/>
                  <w:bCs/>
                  <w:noProof/>
                </w:rPr>
                <w:tab/>
              </w:r>
              <w:r w:rsidRPr="00DA3071">
                <w:rPr>
                  <w:b/>
                  <w:noProof/>
                </w:rPr>
                <w:t>}</w:t>
              </w:r>
            </w:ins>
          </w:p>
        </w:tc>
        <w:tc>
          <w:tcPr>
            <w:tcW w:w="1152" w:type="dxa"/>
          </w:tcPr>
          <w:p w14:paraId="7DE5C391" w14:textId="77777777" w:rsidR="00636A6A" w:rsidRPr="009B13C1" w:rsidRDefault="00636A6A" w:rsidP="00636A6A">
            <w:pPr>
              <w:pStyle w:val="tablecell"/>
              <w:keepNext w:val="0"/>
              <w:keepLines w:val="0"/>
              <w:spacing w:before="20" w:after="40"/>
              <w:jc w:val="center"/>
              <w:rPr>
                <w:ins w:id="830" w:author="HHI" w:date="2019-03-22T09:12:00Z"/>
                <w:noProof/>
              </w:rPr>
            </w:pPr>
          </w:p>
        </w:tc>
      </w:tr>
      <w:tr w:rsidR="00636A6A" w:rsidRPr="00901B03" w14:paraId="1F3482AB" w14:textId="77777777" w:rsidTr="003A26E2">
        <w:trPr>
          <w:cantSplit/>
          <w:jc w:val="center"/>
          <w:ins w:id="831" w:author="HHI" w:date="2019-03-22T09:12:00Z"/>
        </w:trPr>
        <w:tc>
          <w:tcPr>
            <w:tcW w:w="7920" w:type="dxa"/>
          </w:tcPr>
          <w:p w14:paraId="6FF4A38C" w14:textId="1677F97A" w:rsidR="00636A6A" w:rsidRDefault="00636A6A" w:rsidP="00636A6A">
            <w:pPr>
              <w:pStyle w:val="tablesyntax"/>
              <w:keepNext w:val="0"/>
              <w:keepLines w:val="0"/>
              <w:spacing w:before="20" w:after="40"/>
              <w:rPr>
                <w:ins w:id="832" w:author="HHI" w:date="2019-03-22T09:12:00Z"/>
                <w:bCs/>
                <w:noProof/>
                <w:lang w:eastAsia="ko-KR"/>
              </w:rPr>
            </w:pPr>
            <w:ins w:id="833" w:author="HHI" w:date="2019-03-22T09:12:00Z">
              <w:r w:rsidRPr="00DA3071">
                <w:rPr>
                  <w:noProof/>
                </w:rPr>
                <w:tab/>
              </w:r>
              <w:r w:rsidRPr="00DA3071">
                <w:rPr>
                  <w:b/>
                  <w:bCs/>
                  <w:noProof/>
                </w:rPr>
                <w:tab/>
              </w:r>
              <w:r w:rsidRPr="00DA3071">
                <w:rPr>
                  <w:b/>
                  <w:noProof/>
                </w:rPr>
                <w:t>num_output_sub_pic_sets</w:t>
              </w:r>
            </w:ins>
          </w:p>
        </w:tc>
        <w:tc>
          <w:tcPr>
            <w:tcW w:w="1152" w:type="dxa"/>
          </w:tcPr>
          <w:p w14:paraId="17331EE2" w14:textId="6AF374CA" w:rsidR="00636A6A" w:rsidRPr="009B13C1" w:rsidRDefault="00636A6A" w:rsidP="00636A6A">
            <w:pPr>
              <w:pStyle w:val="tablecell"/>
              <w:keepNext w:val="0"/>
              <w:keepLines w:val="0"/>
              <w:spacing w:before="20" w:after="40"/>
              <w:jc w:val="center"/>
              <w:rPr>
                <w:ins w:id="834" w:author="HHI" w:date="2019-03-22T09:12:00Z"/>
                <w:noProof/>
              </w:rPr>
            </w:pPr>
            <w:ins w:id="835" w:author="HHI" w:date="2019-03-22T09:12:00Z">
              <w:r w:rsidRPr="00DA3071">
                <w:rPr>
                  <w:noProof/>
                </w:rPr>
                <w:t>ue(v)</w:t>
              </w:r>
            </w:ins>
          </w:p>
        </w:tc>
      </w:tr>
      <w:tr w:rsidR="00636A6A" w:rsidRPr="00901B03" w14:paraId="7BD50B0A" w14:textId="77777777" w:rsidTr="003A26E2">
        <w:trPr>
          <w:cantSplit/>
          <w:jc w:val="center"/>
          <w:ins w:id="836" w:author="HHI" w:date="2019-03-22T09:12:00Z"/>
        </w:trPr>
        <w:tc>
          <w:tcPr>
            <w:tcW w:w="7920" w:type="dxa"/>
          </w:tcPr>
          <w:p w14:paraId="2A3DBC1D" w14:textId="7D1EE0D8" w:rsidR="00636A6A" w:rsidRDefault="00636A6A" w:rsidP="00636A6A">
            <w:pPr>
              <w:pStyle w:val="tablesyntax"/>
              <w:keepNext w:val="0"/>
              <w:keepLines w:val="0"/>
              <w:spacing w:before="20" w:after="40"/>
              <w:rPr>
                <w:ins w:id="837" w:author="HHI" w:date="2019-03-22T09:12:00Z"/>
                <w:bCs/>
                <w:noProof/>
                <w:lang w:eastAsia="ko-KR"/>
              </w:rPr>
            </w:pPr>
            <w:ins w:id="838" w:author="HHI" w:date="2019-03-22T09:12:00Z">
              <w:r w:rsidRPr="00DA3071">
                <w:rPr>
                  <w:noProof/>
                </w:rPr>
                <w:tab/>
              </w:r>
              <w:r w:rsidRPr="00DA3071">
                <w:rPr>
                  <w:bCs/>
                  <w:noProof/>
                </w:rPr>
                <w:tab/>
              </w:r>
              <w:r w:rsidRPr="00DA3071">
                <w:rPr>
                  <w:noProof/>
                </w:rPr>
                <w:t>for( i = 0; i &lt; num_output_sub_pic_sets – 1 ; i++ )</w:t>
              </w:r>
              <w:r>
                <w:rPr>
                  <w:noProof/>
                </w:rPr>
                <w:t xml:space="preserve"> </w:t>
              </w:r>
              <w:r w:rsidRPr="00DA3071">
                <w:rPr>
                  <w:noProof/>
                </w:rPr>
                <w:t>{</w:t>
              </w:r>
            </w:ins>
          </w:p>
        </w:tc>
        <w:tc>
          <w:tcPr>
            <w:tcW w:w="1152" w:type="dxa"/>
          </w:tcPr>
          <w:p w14:paraId="1D666247" w14:textId="77777777" w:rsidR="00636A6A" w:rsidRPr="009B13C1" w:rsidRDefault="00636A6A" w:rsidP="00636A6A">
            <w:pPr>
              <w:pStyle w:val="tablecell"/>
              <w:keepNext w:val="0"/>
              <w:keepLines w:val="0"/>
              <w:spacing w:before="20" w:after="40"/>
              <w:jc w:val="center"/>
              <w:rPr>
                <w:ins w:id="839" w:author="HHI" w:date="2019-03-22T09:12:00Z"/>
                <w:noProof/>
              </w:rPr>
            </w:pPr>
          </w:p>
        </w:tc>
      </w:tr>
      <w:tr w:rsidR="00636A6A" w:rsidRPr="00901B03" w14:paraId="3496861B" w14:textId="77777777" w:rsidTr="003A26E2">
        <w:trPr>
          <w:cantSplit/>
          <w:jc w:val="center"/>
          <w:ins w:id="840" w:author="HHI" w:date="2019-03-22T09:12:00Z"/>
        </w:trPr>
        <w:tc>
          <w:tcPr>
            <w:tcW w:w="7920" w:type="dxa"/>
          </w:tcPr>
          <w:p w14:paraId="24445F71" w14:textId="35592557" w:rsidR="00636A6A" w:rsidRDefault="00636A6A" w:rsidP="00636A6A">
            <w:pPr>
              <w:pStyle w:val="tablesyntax"/>
              <w:keepNext w:val="0"/>
              <w:keepLines w:val="0"/>
              <w:spacing w:before="20" w:after="40"/>
              <w:rPr>
                <w:ins w:id="841" w:author="HHI" w:date="2019-03-22T09:12:00Z"/>
                <w:bCs/>
                <w:noProof/>
                <w:lang w:eastAsia="ko-KR"/>
              </w:rPr>
            </w:pPr>
            <w:ins w:id="842" w:author="HHI" w:date="2019-03-22T09:12:00Z">
              <w:r w:rsidRPr="00DA3071">
                <w:rPr>
                  <w:noProof/>
                </w:rPr>
                <w:tab/>
              </w:r>
              <w:r w:rsidRPr="00DA3071">
                <w:rPr>
                  <w:b/>
                  <w:bCs/>
                  <w:noProof/>
                </w:rPr>
                <w:tab/>
              </w:r>
              <w:r w:rsidRPr="00DA3071">
                <w:rPr>
                  <w:bCs/>
                  <w:noProof/>
                </w:rPr>
                <w:tab/>
              </w:r>
              <w:r w:rsidRPr="00DA3071">
                <w:rPr>
                  <w:b/>
                  <w:noProof/>
                </w:rPr>
                <w:t>num_</w:t>
              </w:r>
            </w:ins>
            <w:ins w:id="843" w:author="HHI" w:date="2019-03-22T09:25:00Z">
              <w:r w:rsidR="008C2A88">
                <w:rPr>
                  <w:b/>
                  <w:noProof/>
                </w:rPr>
                <w:t>sub_pics</w:t>
              </w:r>
            </w:ins>
            <w:ins w:id="844" w:author="HHI" w:date="2019-03-22T09:12:00Z">
              <w:r w:rsidRPr="00DA3071">
                <w:rPr>
                  <w:b/>
                  <w:noProof/>
                </w:rPr>
                <w:t>_in_</w:t>
              </w:r>
            </w:ins>
            <w:ins w:id="845" w:author="HHI" w:date="2019-03-22T09:25:00Z">
              <w:r w:rsidR="008C2A88">
                <w:rPr>
                  <w:b/>
                  <w:noProof/>
                </w:rPr>
                <w:t>osps</w:t>
              </w:r>
            </w:ins>
            <w:ins w:id="846" w:author="HHI" w:date="2019-03-22T09:12:00Z">
              <w:r w:rsidRPr="00DA3071">
                <w:rPr>
                  <w:bCs/>
                  <w:noProof/>
                </w:rPr>
                <w:t>[ i ]</w:t>
              </w:r>
            </w:ins>
          </w:p>
        </w:tc>
        <w:tc>
          <w:tcPr>
            <w:tcW w:w="1152" w:type="dxa"/>
          </w:tcPr>
          <w:p w14:paraId="6E0E45BE" w14:textId="4FF0BC28" w:rsidR="00636A6A" w:rsidRPr="009B13C1" w:rsidRDefault="00636A6A" w:rsidP="00636A6A">
            <w:pPr>
              <w:pStyle w:val="tablecell"/>
              <w:keepNext w:val="0"/>
              <w:keepLines w:val="0"/>
              <w:spacing w:before="20" w:after="40"/>
              <w:jc w:val="center"/>
              <w:rPr>
                <w:ins w:id="847" w:author="HHI" w:date="2019-03-22T09:12:00Z"/>
                <w:noProof/>
              </w:rPr>
            </w:pPr>
            <w:ins w:id="848" w:author="HHI" w:date="2019-03-22T09:12:00Z">
              <w:r w:rsidRPr="00DA3071">
                <w:rPr>
                  <w:noProof/>
                </w:rPr>
                <w:t>ue(v)</w:t>
              </w:r>
            </w:ins>
          </w:p>
        </w:tc>
      </w:tr>
      <w:tr w:rsidR="00636A6A" w:rsidRPr="00901B03" w14:paraId="39B024D9" w14:textId="77777777" w:rsidTr="003A26E2">
        <w:trPr>
          <w:cantSplit/>
          <w:jc w:val="center"/>
          <w:ins w:id="849" w:author="HHI" w:date="2019-03-22T09:12:00Z"/>
        </w:trPr>
        <w:tc>
          <w:tcPr>
            <w:tcW w:w="7920" w:type="dxa"/>
          </w:tcPr>
          <w:p w14:paraId="69840394" w14:textId="186FFDC8" w:rsidR="00636A6A" w:rsidRDefault="00636A6A" w:rsidP="00636A6A">
            <w:pPr>
              <w:pStyle w:val="tablesyntax"/>
              <w:keepNext w:val="0"/>
              <w:keepLines w:val="0"/>
              <w:spacing w:before="20" w:after="40"/>
              <w:rPr>
                <w:ins w:id="850" w:author="HHI" w:date="2019-03-22T09:12:00Z"/>
                <w:bCs/>
                <w:noProof/>
                <w:lang w:eastAsia="ko-KR"/>
              </w:rPr>
            </w:pPr>
            <w:ins w:id="851" w:author="HHI" w:date="2019-03-22T09:12:00Z">
              <w:r w:rsidRPr="00DA3071">
                <w:rPr>
                  <w:noProof/>
                </w:rPr>
                <w:tab/>
              </w:r>
              <w:r w:rsidRPr="00DA3071">
                <w:rPr>
                  <w:b/>
                  <w:bCs/>
                  <w:noProof/>
                </w:rPr>
                <w:tab/>
              </w:r>
              <w:r w:rsidRPr="00DA3071">
                <w:rPr>
                  <w:bCs/>
                  <w:noProof/>
                </w:rPr>
                <w:tab/>
              </w:r>
              <w:r w:rsidRPr="00DA3071">
                <w:rPr>
                  <w:b/>
                  <w:noProof/>
                </w:rPr>
                <w:t>osps_format_set_idx</w:t>
              </w:r>
              <w:r w:rsidRPr="00DA3071">
                <w:rPr>
                  <w:bCs/>
                  <w:noProof/>
                </w:rPr>
                <w:t>[ i ]</w:t>
              </w:r>
            </w:ins>
          </w:p>
        </w:tc>
        <w:tc>
          <w:tcPr>
            <w:tcW w:w="1152" w:type="dxa"/>
          </w:tcPr>
          <w:p w14:paraId="088A38C2" w14:textId="011AD372" w:rsidR="00636A6A" w:rsidRPr="009B13C1" w:rsidRDefault="00636A6A" w:rsidP="00636A6A">
            <w:pPr>
              <w:pStyle w:val="tablecell"/>
              <w:keepNext w:val="0"/>
              <w:keepLines w:val="0"/>
              <w:spacing w:before="20" w:after="40"/>
              <w:jc w:val="center"/>
              <w:rPr>
                <w:ins w:id="852" w:author="HHI" w:date="2019-03-22T09:12:00Z"/>
                <w:noProof/>
              </w:rPr>
            </w:pPr>
            <w:ins w:id="853" w:author="HHI" w:date="2019-03-22T09:12:00Z">
              <w:r w:rsidRPr="00DA3071">
                <w:rPr>
                  <w:noProof/>
                </w:rPr>
                <w:t>ue(v)</w:t>
              </w:r>
            </w:ins>
          </w:p>
        </w:tc>
      </w:tr>
      <w:tr w:rsidR="00636A6A" w:rsidRPr="00901B03" w14:paraId="6FFEEB49" w14:textId="77777777" w:rsidTr="003A26E2">
        <w:trPr>
          <w:cantSplit/>
          <w:jc w:val="center"/>
          <w:ins w:id="854" w:author="HHI" w:date="2019-03-22T09:12:00Z"/>
        </w:trPr>
        <w:tc>
          <w:tcPr>
            <w:tcW w:w="7920" w:type="dxa"/>
          </w:tcPr>
          <w:p w14:paraId="5D8D4405" w14:textId="4D5A25FE" w:rsidR="00636A6A" w:rsidRDefault="00636A6A" w:rsidP="00636A6A">
            <w:pPr>
              <w:pStyle w:val="tablesyntax"/>
              <w:keepNext w:val="0"/>
              <w:keepLines w:val="0"/>
              <w:spacing w:before="20" w:after="40"/>
              <w:rPr>
                <w:ins w:id="855" w:author="HHI" w:date="2019-03-22T09:12:00Z"/>
                <w:bCs/>
                <w:noProof/>
                <w:lang w:eastAsia="ko-KR"/>
              </w:rPr>
            </w:pPr>
            <w:ins w:id="856" w:author="HHI" w:date="2019-03-22T09:12:00Z">
              <w:r w:rsidRPr="00DA3071">
                <w:rPr>
                  <w:b/>
                  <w:bCs/>
                  <w:noProof/>
                </w:rPr>
                <w:tab/>
              </w:r>
              <w:r w:rsidRPr="00DA3071">
                <w:rPr>
                  <w:b/>
                  <w:bCs/>
                  <w:noProof/>
                </w:rPr>
                <w:tab/>
              </w:r>
              <w:r w:rsidRPr="00DA3071">
                <w:rPr>
                  <w:b/>
                  <w:bCs/>
                  <w:noProof/>
                </w:rPr>
                <w:tab/>
              </w:r>
              <w:r w:rsidRPr="00DA3071">
                <w:rPr>
                  <w:noProof/>
                </w:rPr>
                <w:t>for( j = 0; j &lt; num_</w:t>
              </w:r>
            </w:ins>
            <w:ins w:id="857" w:author="HHI" w:date="2019-03-22T09:25:00Z">
              <w:r w:rsidR="008C2A88">
                <w:rPr>
                  <w:noProof/>
                </w:rPr>
                <w:t>sub_pics</w:t>
              </w:r>
            </w:ins>
            <w:ins w:id="858" w:author="HHI" w:date="2019-03-22T09:12:00Z">
              <w:r w:rsidRPr="00DA3071">
                <w:rPr>
                  <w:noProof/>
                </w:rPr>
                <w:t>_in_</w:t>
              </w:r>
            </w:ins>
            <w:ins w:id="859" w:author="HHI" w:date="2019-03-22T09:25:00Z">
              <w:r w:rsidR="008C2A88">
                <w:rPr>
                  <w:noProof/>
                </w:rPr>
                <w:t>osps</w:t>
              </w:r>
            </w:ins>
            <w:ins w:id="860" w:author="HHI" w:date="2019-03-22T09:12:00Z">
              <w:r w:rsidRPr="00DA3071">
                <w:rPr>
                  <w:noProof/>
                </w:rPr>
                <w:t xml:space="preserve"> – 1 ; j++ )</w:t>
              </w:r>
              <w:r>
                <w:rPr>
                  <w:noProof/>
                </w:rPr>
                <w:t xml:space="preserve"> </w:t>
              </w:r>
              <w:r w:rsidRPr="00DA3071">
                <w:rPr>
                  <w:noProof/>
                </w:rPr>
                <w:t>{</w:t>
              </w:r>
            </w:ins>
          </w:p>
        </w:tc>
        <w:tc>
          <w:tcPr>
            <w:tcW w:w="1152" w:type="dxa"/>
          </w:tcPr>
          <w:p w14:paraId="0F7754DA" w14:textId="77777777" w:rsidR="00636A6A" w:rsidRPr="009B13C1" w:rsidRDefault="00636A6A" w:rsidP="00636A6A">
            <w:pPr>
              <w:pStyle w:val="tablecell"/>
              <w:keepNext w:val="0"/>
              <w:keepLines w:val="0"/>
              <w:spacing w:before="20" w:after="40"/>
              <w:jc w:val="center"/>
              <w:rPr>
                <w:ins w:id="861" w:author="HHI" w:date="2019-03-22T09:12:00Z"/>
                <w:noProof/>
              </w:rPr>
            </w:pPr>
          </w:p>
        </w:tc>
      </w:tr>
      <w:tr w:rsidR="00636A6A" w:rsidRPr="00901B03" w14:paraId="1225FA52" w14:textId="77777777" w:rsidTr="003A26E2">
        <w:trPr>
          <w:cantSplit/>
          <w:jc w:val="center"/>
          <w:ins w:id="862" w:author="HHI" w:date="2019-03-22T09:12:00Z"/>
        </w:trPr>
        <w:tc>
          <w:tcPr>
            <w:tcW w:w="7920" w:type="dxa"/>
          </w:tcPr>
          <w:p w14:paraId="1C5A1245" w14:textId="693503F6" w:rsidR="00636A6A" w:rsidRDefault="00636A6A" w:rsidP="00636A6A">
            <w:pPr>
              <w:pStyle w:val="tablesyntax"/>
              <w:keepNext w:val="0"/>
              <w:keepLines w:val="0"/>
              <w:spacing w:before="20" w:after="40"/>
              <w:rPr>
                <w:ins w:id="863" w:author="HHI" w:date="2019-03-22T09:12:00Z"/>
                <w:bCs/>
                <w:noProof/>
                <w:lang w:eastAsia="ko-KR"/>
              </w:rPr>
            </w:pPr>
            <w:ins w:id="864" w:author="HHI" w:date="2019-03-22T09:12:00Z">
              <w:r w:rsidRPr="00DA3071">
                <w:rPr>
                  <w:b/>
                  <w:bCs/>
                  <w:noProof/>
                </w:rPr>
                <w:tab/>
              </w:r>
              <w:r w:rsidRPr="00DA3071">
                <w:rPr>
                  <w:b/>
                  <w:bCs/>
                  <w:noProof/>
                </w:rPr>
                <w:tab/>
              </w:r>
              <w:r w:rsidRPr="00DA3071">
                <w:rPr>
                  <w:b/>
                  <w:bCs/>
                  <w:noProof/>
                </w:rPr>
                <w:tab/>
              </w:r>
              <w:r w:rsidRPr="00DA3071">
                <w:rPr>
                  <w:b/>
                  <w:bCs/>
                  <w:noProof/>
                </w:rPr>
                <w:tab/>
              </w:r>
              <w:r w:rsidRPr="00181494">
                <w:rPr>
                  <w:b/>
                  <w:noProof/>
                </w:rPr>
                <w:t>sub_pic_id</w:t>
              </w:r>
              <w:r w:rsidRPr="00DA3071">
                <w:rPr>
                  <w:b/>
                  <w:bCs/>
                  <w:noProof/>
                </w:rPr>
                <w:t xml:space="preserve"> _in_</w:t>
              </w:r>
            </w:ins>
            <w:ins w:id="865" w:author="HHI" w:date="2019-03-22T09:34:00Z">
              <w:r w:rsidR="00B94749">
                <w:rPr>
                  <w:b/>
                  <w:bCs/>
                  <w:noProof/>
                </w:rPr>
                <w:t>o</w:t>
              </w:r>
            </w:ins>
            <w:ins w:id="866" w:author="HHI" w:date="2019-03-22T09:12:00Z">
              <w:r w:rsidRPr="00DA3071">
                <w:rPr>
                  <w:b/>
                  <w:bCs/>
                  <w:noProof/>
                </w:rPr>
                <w:t>sps</w:t>
              </w:r>
              <w:r w:rsidRPr="00DA3071">
                <w:rPr>
                  <w:bCs/>
                  <w:noProof/>
                </w:rPr>
                <w:t>[ i ][ j ]</w:t>
              </w:r>
            </w:ins>
          </w:p>
        </w:tc>
        <w:tc>
          <w:tcPr>
            <w:tcW w:w="1152" w:type="dxa"/>
          </w:tcPr>
          <w:p w14:paraId="467BB044" w14:textId="7AB32CDC" w:rsidR="00636A6A" w:rsidRPr="009B13C1" w:rsidRDefault="00636A6A" w:rsidP="00636A6A">
            <w:pPr>
              <w:pStyle w:val="tablecell"/>
              <w:keepNext w:val="0"/>
              <w:keepLines w:val="0"/>
              <w:spacing w:before="20" w:after="40"/>
              <w:jc w:val="center"/>
              <w:rPr>
                <w:ins w:id="867" w:author="HHI" w:date="2019-03-22T09:12:00Z"/>
                <w:noProof/>
              </w:rPr>
            </w:pPr>
            <w:ins w:id="868" w:author="HHI" w:date="2019-03-22T09:12:00Z">
              <w:r w:rsidRPr="00DA3071">
                <w:rPr>
                  <w:noProof/>
                </w:rPr>
                <w:t>u(v)</w:t>
              </w:r>
            </w:ins>
          </w:p>
        </w:tc>
      </w:tr>
      <w:tr w:rsidR="00636A6A" w:rsidRPr="00901B03" w14:paraId="4ACD12D7" w14:textId="77777777" w:rsidTr="003A26E2">
        <w:trPr>
          <w:cantSplit/>
          <w:jc w:val="center"/>
          <w:ins w:id="869" w:author="HHI" w:date="2019-03-22T09:12:00Z"/>
        </w:trPr>
        <w:tc>
          <w:tcPr>
            <w:tcW w:w="7920" w:type="dxa"/>
          </w:tcPr>
          <w:p w14:paraId="5753C7B5" w14:textId="110D9C43" w:rsidR="00636A6A" w:rsidRDefault="00636A6A" w:rsidP="00636A6A">
            <w:pPr>
              <w:pStyle w:val="tablesyntax"/>
              <w:keepNext w:val="0"/>
              <w:keepLines w:val="0"/>
              <w:spacing w:before="20" w:after="40"/>
              <w:rPr>
                <w:ins w:id="870" w:author="HHI" w:date="2019-03-22T09:12:00Z"/>
                <w:bCs/>
                <w:noProof/>
                <w:lang w:eastAsia="ko-KR"/>
              </w:rPr>
            </w:pPr>
            <w:ins w:id="871" w:author="HHI" w:date="2019-03-22T09:12:00Z">
              <w:r w:rsidRPr="00DA3071">
                <w:rPr>
                  <w:noProof/>
                </w:rPr>
                <w:tab/>
              </w:r>
              <w:r w:rsidRPr="00DA3071">
                <w:rPr>
                  <w:b/>
                  <w:bCs/>
                  <w:noProof/>
                </w:rPr>
                <w:tab/>
              </w:r>
              <w:r w:rsidRPr="00DA3071">
                <w:rPr>
                  <w:noProof/>
                </w:rPr>
                <w:t>}</w:t>
              </w:r>
            </w:ins>
          </w:p>
        </w:tc>
        <w:tc>
          <w:tcPr>
            <w:tcW w:w="1152" w:type="dxa"/>
          </w:tcPr>
          <w:p w14:paraId="44214125" w14:textId="77777777" w:rsidR="00636A6A" w:rsidRPr="009B13C1" w:rsidRDefault="00636A6A" w:rsidP="00636A6A">
            <w:pPr>
              <w:pStyle w:val="tablecell"/>
              <w:keepNext w:val="0"/>
              <w:keepLines w:val="0"/>
              <w:spacing w:before="20" w:after="40"/>
              <w:jc w:val="center"/>
              <w:rPr>
                <w:ins w:id="872" w:author="HHI" w:date="2019-03-22T09:12:00Z"/>
                <w:noProof/>
              </w:rPr>
            </w:pPr>
          </w:p>
        </w:tc>
      </w:tr>
      <w:tr w:rsidR="00636A6A" w:rsidRPr="00901B03" w14:paraId="05269BA4" w14:textId="77777777" w:rsidTr="003A26E2">
        <w:trPr>
          <w:cantSplit/>
          <w:jc w:val="center"/>
          <w:ins w:id="873" w:author="HHI" w:date="2019-03-22T09:12:00Z"/>
        </w:trPr>
        <w:tc>
          <w:tcPr>
            <w:tcW w:w="7920" w:type="dxa"/>
          </w:tcPr>
          <w:p w14:paraId="0DC04FC8" w14:textId="6AB2B3DF" w:rsidR="00636A6A" w:rsidRDefault="00636A6A" w:rsidP="00636A6A">
            <w:pPr>
              <w:pStyle w:val="tablesyntax"/>
              <w:keepNext w:val="0"/>
              <w:keepLines w:val="0"/>
              <w:spacing w:before="20" w:after="40"/>
              <w:rPr>
                <w:ins w:id="874" w:author="HHI" w:date="2019-03-22T09:12:00Z"/>
                <w:bCs/>
                <w:noProof/>
                <w:lang w:eastAsia="ko-KR"/>
              </w:rPr>
            </w:pPr>
            <w:ins w:id="875" w:author="HHI" w:date="2019-03-22T09:12:00Z">
              <w:r w:rsidRPr="00DA3071">
                <w:rPr>
                  <w:bCs/>
                  <w:noProof/>
                </w:rPr>
                <w:tab/>
                <w:t>}</w:t>
              </w:r>
            </w:ins>
          </w:p>
        </w:tc>
        <w:tc>
          <w:tcPr>
            <w:tcW w:w="1152" w:type="dxa"/>
          </w:tcPr>
          <w:p w14:paraId="25C156AB" w14:textId="77777777" w:rsidR="00636A6A" w:rsidRPr="009B13C1" w:rsidRDefault="00636A6A" w:rsidP="00636A6A">
            <w:pPr>
              <w:pStyle w:val="tablecell"/>
              <w:keepNext w:val="0"/>
              <w:keepLines w:val="0"/>
              <w:spacing w:before="20" w:after="40"/>
              <w:jc w:val="center"/>
              <w:rPr>
                <w:ins w:id="876" w:author="HHI" w:date="2019-03-22T09:12:00Z"/>
                <w:noProof/>
              </w:rPr>
            </w:pPr>
          </w:p>
        </w:tc>
      </w:tr>
      <w:tr w:rsidR="00636A6A" w:rsidRPr="00DE0F0E" w14:paraId="2A6B852C" w14:textId="77777777" w:rsidTr="003A26E2">
        <w:trPr>
          <w:cantSplit/>
          <w:jc w:val="center"/>
        </w:trPr>
        <w:tc>
          <w:tcPr>
            <w:tcW w:w="7920" w:type="dxa"/>
          </w:tcPr>
          <w:p w14:paraId="73A43685" w14:textId="77777777" w:rsidR="00636A6A" w:rsidRPr="00DE0F0E" w:rsidRDefault="00636A6A" w:rsidP="00636A6A">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636A6A" w:rsidRPr="00DE0F0E" w:rsidRDefault="00636A6A" w:rsidP="00636A6A">
            <w:pPr>
              <w:pStyle w:val="tablecell"/>
              <w:keepNext w:val="0"/>
              <w:keepLines w:val="0"/>
              <w:spacing w:before="20" w:after="40"/>
              <w:jc w:val="center"/>
              <w:rPr>
                <w:noProof/>
                <w:lang w:val="en-CA"/>
              </w:rPr>
            </w:pPr>
            <w:r w:rsidRPr="00DE0F0E">
              <w:rPr>
                <w:noProof/>
                <w:lang w:val="en-CA"/>
              </w:rPr>
              <w:t>ue(v)</w:t>
            </w:r>
          </w:p>
        </w:tc>
      </w:tr>
      <w:tr w:rsidR="00636A6A" w:rsidRPr="009E05BE" w14:paraId="5B3D4C08" w14:textId="77777777" w:rsidTr="003A26E2">
        <w:trPr>
          <w:cantSplit/>
          <w:jc w:val="center"/>
        </w:trPr>
        <w:tc>
          <w:tcPr>
            <w:tcW w:w="7920" w:type="dxa"/>
          </w:tcPr>
          <w:p w14:paraId="3D2D4825" w14:textId="77777777" w:rsidR="00636A6A" w:rsidRPr="009E05BE" w:rsidRDefault="00636A6A" w:rsidP="00636A6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636A6A" w:rsidRPr="009E05BE" w:rsidRDefault="00636A6A" w:rsidP="00636A6A">
            <w:pPr>
              <w:pStyle w:val="tablecell"/>
              <w:keepNext w:val="0"/>
              <w:keepLines w:val="0"/>
              <w:spacing w:before="20" w:after="40"/>
              <w:jc w:val="center"/>
              <w:rPr>
                <w:noProof/>
              </w:rPr>
            </w:pPr>
            <w:r>
              <w:rPr>
                <w:noProof/>
              </w:rPr>
              <w:t>ue(v)</w:t>
            </w:r>
          </w:p>
        </w:tc>
      </w:tr>
      <w:tr w:rsidR="00636A6A" w:rsidRPr="009E05BE" w14:paraId="449DD392" w14:textId="77777777" w:rsidTr="003A26E2">
        <w:trPr>
          <w:cantSplit/>
          <w:jc w:val="center"/>
        </w:trPr>
        <w:tc>
          <w:tcPr>
            <w:tcW w:w="7920" w:type="dxa"/>
          </w:tcPr>
          <w:p w14:paraId="599AC2F8" w14:textId="77777777" w:rsidR="00636A6A" w:rsidRPr="009E05BE" w:rsidRDefault="00636A6A" w:rsidP="00636A6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636A6A" w:rsidRPr="009E05BE" w:rsidRDefault="00636A6A" w:rsidP="00636A6A">
            <w:pPr>
              <w:pStyle w:val="tablecell"/>
              <w:keepNext w:val="0"/>
              <w:keepLines w:val="0"/>
              <w:spacing w:before="20" w:after="40"/>
              <w:jc w:val="center"/>
              <w:rPr>
                <w:noProof/>
              </w:rPr>
            </w:pPr>
            <w:r w:rsidRPr="009E05BE">
              <w:rPr>
                <w:noProof/>
                <w:lang w:eastAsia="ko-KR"/>
              </w:rPr>
              <w:t>u(1)</w:t>
            </w:r>
          </w:p>
        </w:tc>
      </w:tr>
      <w:tr w:rsidR="00636A6A" w:rsidRPr="005144B4" w14:paraId="1217EB29" w14:textId="77777777" w:rsidTr="003A26E2">
        <w:trPr>
          <w:cantSplit/>
          <w:jc w:val="center"/>
        </w:trPr>
        <w:tc>
          <w:tcPr>
            <w:tcW w:w="7920" w:type="dxa"/>
          </w:tcPr>
          <w:p w14:paraId="75CA664C" w14:textId="77777777" w:rsidR="00636A6A" w:rsidRPr="005144B4" w:rsidRDefault="00636A6A" w:rsidP="00636A6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636A6A" w:rsidRPr="005144B4" w:rsidRDefault="00636A6A" w:rsidP="00636A6A">
            <w:pPr>
              <w:pStyle w:val="tablecell"/>
              <w:keepNext w:val="0"/>
              <w:keepLines w:val="0"/>
              <w:spacing w:before="20" w:after="40"/>
              <w:jc w:val="center"/>
              <w:rPr>
                <w:noProof/>
              </w:rPr>
            </w:pPr>
            <w:r w:rsidRPr="005144B4">
              <w:rPr>
                <w:noProof/>
              </w:rPr>
              <w:t>u(1)</w:t>
            </w:r>
          </w:p>
        </w:tc>
      </w:tr>
      <w:tr w:rsidR="00636A6A" w:rsidRPr="009E05BE" w14:paraId="52ABF3E1" w14:textId="77777777" w:rsidTr="003A26E2">
        <w:trPr>
          <w:cantSplit/>
          <w:jc w:val="center"/>
        </w:trPr>
        <w:tc>
          <w:tcPr>
            <w:tcW w:w="7920" w:type="dxa"/>
          </w:tcPr>
          <w:p w14:paraId="3AA548E7" w14:textId="77777777" w:rsidR="00636A6A" w:rsidRPr="00000E43" w:rsidRDefault="00636A6A" w:rsidP="00636A6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636A6A" w:rsidRPr="009E05BE" w:rsidRDefault="00636A6A" w:rsidP="00636A6A">
            <w:pPr>
              <w:pStyle w:val="tablecell"/>
              <w:keepNext w:val="0"/>
              <w:keepLines w:val="0"/>
              <w:spacing w:before="20" w:after="40"/>
              <w:jc w:val="center"/>
              <w:rPr>
                <w:noProof/>
              </w:rPr>
            </w:pPr>
          </w:p>
        </w:tc>
      </w:tr>
      <w:tr w:rsidR="00636A6A" w:rsidRPr="009E05BE" w14:paraId="5A4B8DF3" w14:textId="77777777" w:rsidTr="003A26E2">
        <w:trPr>
          <w:cantSplit/>
          <w:jc w:val="center"/>
        </w:trPr>
        <w:tc>
          <w:tcPr>
            <w:tcW w:w="7920" w:type="dxa"/>
          </w:tcPr>
          <w:p w14:paraId="29B7D7FB" w14:textId="77777777" w:rsidR="00636A6A" w:rsidRPr="009E05BE" w:rsidRDefault="00636A6A" w:rsidP="00636A6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636A6A" w:rsidRPr="009E05BE" w:rsidRDefault="00636A6A" w:rsidP="00636A6A">
            <w:pPr>
              <w:pStyle w:val="tablecell"/>
              <w:keepNext w:val="0"/>
              <w:keepLines w:val="0"/>
              <w:spacing w:before="20" w:after="40"/>
              <w:jc w:val="center"/>
              <w:rPr>
                <w:noProof/>
              </w:rPr>
            </w:pPr>
            <w:r w:rsidRPr="009E05BE">
              <w:rPr>
                <w:noProof/>
              </w:rPr>
              <w:t>ue(v)</w:t>
            </w:r>
          </w:p>
        </w:tc>
      </w:tr>
      <w:tr w:rsidR="00636A6A" w:rsidRPr="009E05BE" w14:paraId="05020EC6" w14:textId="77777777" w:rsidTr="003A26E2">
        <w:trPr>
          <w:cantSplit/>
          <w:jc w:val="center"/>
        </w:trPr>
        <w:tc>
          <w:tcPr>
            <w:tcW w:w="7920" w:type="dxa"/>
          </w:tcPr>
          <w:p w14:paraId="1F9194DF" w14:textId="77777777" w:rsidR="00636A6A" w:rsidRPr="009E05BE" w:rsidRDefault="00636A6A" w:rsidP="00636A6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636A6A" w:rsidRPr="009E05BE" w:rsidRDefault="00636A6A" w:rsidP="00636A6A">
            <w:pPr>
              <w:pStyle w:val="tablecell"/>
              <w:keepNext w:val="0"/>
              <w:keepLines w:val="0"/>
              <w:spacing w:before="20" w:after="40"/>
              <w:jc w:val="center"/>
              <w:rPr>
                <w:noProof/>
              </w:rPr>
            </w:pPr>
          </w:p>
        </w:tc>
      </w:tr>
      <w:tr w:rsidR="00636A6A" w:rsidRPr="009E05BE" w14:paraId="3DF3AB1F" w14:textId="77777777" w:rsidTr="003A26E2">
        <w:trPr>
          <w:cantSplit/>
          <w:jc w:val="center"/>
        </w:trPr>
        <w:tc>
          <w:tcPr>
            <w:tcW w:w="7920" w:type="dxa"/>
          </w:tcPr>
          <w:p w14:paraId="3AFD6D77" w14:textId="77777777" w:rsidR="00636A6A" w:rsidRPr="009E05BE" w:rsidRDefault="00636A6A" w:rsidP="00636A6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636A6A" w:rsidRPr="009E05BE" w:rsidRDefault="00636A6A" w:rsidP="00636A6A">
            <w:pPr>
              <w:pStyle w:val="tablecell"/>
              <w:keepNext w:val="0"/>
              <w:keepLines w:val="0"/>
              <w:spacing w:before="20" w:after="40"/>
              <w:jc w:val="center"/>
              <w:rPr>
                <w:noProof/>
              </w:rPr>
            </w:pPr>
          </w:p>
        </w:tc>
      </w:tr>
      <w:tr w:rsidR="00636A6A" w:rsidRPr="009E05BE" w14:paraId="56925234" w14:textId="77777777" w:rsidTr="003A26E2">
        <w:trPr>
          <w:cantSplit/>
          <w:jc w:val="center"/>
        </w:trPr>
        <w:tc>
          <w:tcPr>
            <w:tcW w:w="7920" w:type="dxa"/>
          </w:tcPr>
          <w:p w14:paraId="47F89123" w14:textId="77777777" w:rsidR="00636A6A" w:rsidRPr="00BD0423" w:rsidRDefault="00636A6A" w:rsidP="00636A6A">
            <w:pPr>
              <w:pStyle w:val="tablesyntax"/>
              <w:keepNext w:val="0"/>
              <w:keepLines w:val="0"/>
              <w:spacing w:before="20" w:after="40"/>
              <w:rPr>
                <w:noProof/>
              </w:rPr>
            </w:pPr>
            <w:r w:rsidRPr="00BD0423">
              <w:rPr>
                <w:noProof/>
              </w:rPr>
              <w:tab/>
              <w:t>}</w:t>
            </w:r>
          </w:p>
        </w:tc>
        <w:tc>
          <w:tcPr>
            <w:tcW w:w="1152" w:type="dxa"/>
          </w:tcPr>
          <w:p w14:paraId="25E4D37E" w14:textId="77777777" w:rsidR="00636A6A" w:rsidRPr="009E05BE" w:rsidRDefault="00636A6A" w:rsidP="00636A6A">
            <w:pPr>
              <w:pStyle w:val="tablecell"/>
              <w:keepNext w:val="0"/>
              <w:keepLines w:val="0"/>
              <w:spacing w:before="20" w:after="40"/>
              <w:jc w:val="center"/>
              <w:rPr>
                <w:noProof/>
              </w:rPr>
            </w:pPr>
          </w:p>
        </w:tc>
      </w:tr>
      <w:tr w:rsidR="00636A6A" w:rsidRPr="00DE0F0E" w14:paraId="061E16B3" w14:textId="77777777" w:rsidTr="003A26E2">
        <w:trPr>
          <w:cantSplit/>
          <w:jc w:val="center"/>
        </w:trPr>
        <w:tc>
          <w:tcPr>
            <w:tcW w:w="7920" w:type="dxa"/>
          </w:tcPr>
          <w:p w14:paraId="3F310297" w14:textId="294B042E" w:rsidR="00636A6A" w:rsidRPr="00DE0F0E" w:rsidRDefault="00636A6A" w:rsidP="00636A6A">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636A6A" w:rsidRPr="00DE0F0E" w:rsidRDefault="00636A6A" w:rsidP="00636A6A">
            <w:pPr>
              <w:pStyle w:val="tablecell"/>
              <w:keepNext w:val="0"/>
              <w:keepLines w:val="0"/>
              <w:spacing w:before="20" w:after="40"/>
              <w:jc w:val="center"/>
              <w:rPr>
                <w:noProof/>
                <w:lang w:val="en-CA"/>
              </w:rPr>
            </w:pPr>
            <w:r w:rsidRPr="00DE0F0E">
              <w:rPr>
                <w:noProof/>
                <w:lang w:val="en-CA"/>
              </w:rPr>
              <w:t>ue(v)</w:t>
            </w:r>
          </w:p>
        </w:tc>
      </w:tr>
      <w:tr w:rsidR="00636A6A" w:rsidRPr="00DE0F0E" w14:paraId="1C4BA93B" w14:textId="77777777" w:rsidTr="003A26E2">
        <w:trPr>
          <w:cantSplit/>
          <w:jc w:val="center"/>
        </w:trPr>
        <w:tc>
          <w:tcPr>
            <w:tcW w:w="7920" w:type="dxa"/>
          </w:tcPr>
          <w:p w14:paraId="4B5990CA" w14:textId="7E172A48" w:rsidR="00636A6A" w:rsidRPr="00DE0F0E" w:rsidRDefault="00636A6A" w:rsidP="00636A6A">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636A6A" w:rsidRPr="00DE0F0E" w:rsidRDefault="00636A6A" w:rsidP="00636A6A">
            <w:pPr>
              <w:pStyle w:val="tablecell"/>
              <w:keepNext w:val="0"/>
              <w:keepLines w:val="0"/>
              <w:spacing w:before="20" w:after="40"/>
              <w:jc w:val="center"/>
              <w:rPr>
                <w:noProof/>
                <w:lang w:val="en-CA"/>
              </w:rPr>
            </w:pPr>
            <w:r w:rsidRPr="00DE0F0E">
              <w:rPr>
                <w:noProof/>
                <w:lang w:val="en-CA"/>
              </w:rPr>
              <w:t>ue(v)</w:t>
            </w:r>
          </w:p>
        </w:tc>
      </w:tr>
      <w:tr w:rsidR="00636A6A" w:rsidRPr="00DE0F0E" w14:paraId="57FC3A2A" w14:textId="77777777" w:rsidTr="003A26E2">
        <w:trPr>
          <w:cantSplit/>
          <w:jc w:val="center"/>
        </w:trPr>
        <w:tc>
          <w:tcPr>
            <w:tcW w:w="7920" w:type="dxa"/>
          </w:tcPr>
          <w:p w14:paraId="2F1221E1" w14:textId="766FD1B5" w:rsidR="00636A6A" w:rsidRPr="00DE0F0E" w:rsidRDefault="00636A6A" w:rsidP="00636A6A">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636A6A" w:rsidRPr="00DE0F0E" w:rsidRDefault="00636A6A" w:rsidP="00636A6A">
            <w:pPr>
              <w:pStyle w:val="tablecell"/>
              <w:keepNext w:val="0"/>
              <w:keepLines w:val="0"/>
              <w:spacing w:before="20" w:after="40"/>
              <w:jc w:val="center"/>
              <w:rPr>
                <w:noProof/>
                <w:lang w:val="en-CA"/>
              </w:rPr>
            </w:pPr>
            <w:r w:rsidRPr="00DE0F0E">
              <w:rPr>
                <w:noProof/>
                <w:lang w:val="en-CA"/>
              </w:rPr>
              <w:t>ue(v)</w:t>
            </w:r>
          </w:p>
        </w:tc>
      </w:tr>
      <w:tr w:rsidR="00636A6A" w:rsidRPr="00DE0F0E" w14:paraId="64447D08" w14:textId="77777777" w:rsidTr="003A26E2">
        <w:trPr>
          <w:cantSplit/>
          <w:jc w:val="center"/>
        </w:trPr>
        <w:tc>
          <w:tcPr>
            <w:tcW w:w="7920" w:type="dxa"/>
          </w:tcPr>
          <w:p w14:paraId="7DCDD6E4" w14:textId="63B4F199" w:rsidR="00636A6A" w:rsidRPr="00DE0F0E" w:rsidRDefault="00636A6A" w:rsidP="00636A6A">
            <w:pPr>
              <w:pStyle w:val="tablesyntax"/>
              <w:keepNext w:val="0"/>
              <w:keepLines w:val="0"/>
              <w:spacing w:before="20" w:after="40"/>
              <w:rPr>
                <w:b/>
                <w:bCs/>
                <w:noProof/>
                <w:lang w:val="en-CA"/>
              </w:rPr>
            </w:pPr>
            <w:r w:rsidRPr="00DE0F0E">
              <w:rPr>
                <w:b/>
                <w:bCs/>
                <w:noProof/>
                <w:lang w:val="en-CA"/>
              </w:rPr>
              <w:tab/>
              <w:t>partition_constraints_override_enabled_flag</w:t>
            </w:r>
          </w:p>
        </w:tc>
        <w:tc>
          <w:tcPr>
            <w:tcW w:w="1152" w:type="dxa"/>
          </w:tcPr>
          <w:p w14:paraId="5CB9F04C" w14:textId="5194CF35" w:rsidR="00636A6A" w:rsidRPr="00DE0F0E" w:rsidRDefault="00636A6A" w:rsidP="00636A6A">
            <w:pPr>
              <w:pStyle w:val="tablecell"/>
              <w:keepNext w:val="0"/>
              <w:keepLines w:val="0"/>
              <w:spacing w:before="20" w:after="40"/>
              <w:jc w:val="center"/>
              <w:rPr>
                <w:noProof/>
                <w:lang w:val="en-CA"/>
              </w:rPr>
            </w:pPr>
            <w:r w:rsidRPr="00DE0F0E">
              <w:rPr>
                <w:noProof/>
                <w:lang w:val="en-CA"/>
              </w:rPr>
              <w:t>ue(v)</w:t>
            </w:r>
          </w:p>
        </w:tc>
      </w:tr>
      <w:tr w:rsidR="00636A6A" w:rsidRPr="00DE0F0E" w14:paraId="0EBB3917" w14:textId="77777777" w:rsidTr="003A26E2">
        <w:trPr>
          <w:cantSplit/>
          <w:jc w:val="center"/>
        </w:trPr>
        <w:tc>
          <w:tcPr>
            <w:tcW w:w="7920" w:type="dxa"/>
          </w:tcPr>
          <w:p w14:paraId="1DA7FB60" w14:textId="18FFDD4E" w:rsidR="00636A6A" w:rsidRPr="00DE0F0E" w:rsidRDefault="00636A6A" w:rsidP="00636A6A">
            <w:pPr>
              <w:pStyle w:val="tablesyntax"/>
              <w:keepNext w:val="0"/>
              <w:keepLines w:val="0"/>
              <w:spacing w:before="20" w:after="40"/>
              <w:rPr>
                <w:b/>
                <w:noProof/>
                <w:lang w:val="en-CA"/>
              </w:rPr>
            </w:pPr>
            <w:r w:rsidRPr="00DE0F0E">
              <w:rPr>
                <w:b/>
                <w:bCs/>
                <w:noProof/>
                <w:lang w:val="en-CA"/>
              </w:rPr>
              <w:tab/>
              <w:t>sps_log2_diff_min_qt_min_cb_intra_tile_group_luma</w:t>
            </w:r>
          </w:p>
        </w:tc>
        <w:tc>
          <w:tcPr>
            <w:tcW w:w="1152" w:type="dxa"/>
          </w:tcPr>
          <w:p w14:paraId="50635B87" w14:textId="77777777" w:rsidR="00636A6A" w:rsidRPr="00DE0F0E" w:rsidRDefault="00636A6A" w:rsidP="00636A6A">
            <w:pPr>
              <w:pStyle w:val="tablecell"/>
              <w:keepNext w:val="0"/>
              <w:keepLines w:val="0"/>
              <w:spacing w:before="20" w:after="40"/>
              <w:jc w:val="center"/>
              <w:rPr>
                <w:noProof/>
                <w:lang w:val="en-CA"/>
              </w:rPr>
            </w:pPr>
            <w:r w:rsidRPr="00DE0F0E">
              <w:rPr>
                <w:noProof/>
                <w:lang w:val="en-CA"/>
              </w:rPr>
              <w:t>ue(v)</w:t>
            </w:r>
          </w:p>
        </w:tc>
      </w:tr>
      <w:tr w:rsidR="00636A6A" w:rsidRPr="00DE0F0E" w14:paraId="24802866" w14:textId="77777777" w:rsidTr="003A26E2">
        <w:trPr>
          <w:cantSplit/>
          <w:jc w:val="center"/>
        </w:trPr>
        <w:tc>
          <w:tcPr>
            <w:tcW w:w="7920" w:type="dxa"/>
          </w:tcPr>
          <w:p w14:paraId="3F89E22D" w14:textId="2AD9A732" w:rsidR="00636A6A" w:rsidRPr="00DE0F0E" w:rsidRDefault="00636A6A" w:rsidP="00636A6A">
            <w:pPr>
              <w:pStyle w:val="tablesyntax"/>
              <w:keepNext w:val="0"/>
              <w:keepLines w:val="0"/>
              <w:spacing w:before="20" w:after="40"/>
              <w:rPr>
                <w:b/>
                <w:bCs/>
                <w:noProof/>
                <w:lang w:val="en-CA"/>
              </w:rPr>
            </w:pPr>
            <w:r w:rsidRPr="00DE0F0E">
              <w:rPr>
                <w:b/>
                <w:bCs/>
                <w:noProof/>
                <w:lang w:val="en-CA"/>
              </w:rPr>
              <w:tab/>
              <w:t>sps_log2_diff_min_qt_min_cb_inter_tile_group</w:t>
            </w:r>
          </w:p>
        </w:tc>
        <w:tc>
          <w:tcPr>
            <w:tcW w:w="1152" w:type="dxa"/>
          </w:tcPr>
          <w:p w14:paraId="27B6A261" w14:textId="77777777" w:rsidR="00636A6A" w:rsidRPr="00DE0F0E" w:rsidRDefault="00636A6A" w:rsidP="00636A6A">
            <w:pPr>
              <w:pStyle w:val="tablecell"/>
              <w:keepNext w:val="0"/>
              <w:keepLines w:val="0"/>
              <w:spacing w:before="20" w:after="40"/>
              <w:jc w:val="center"/>
              <w:rPr>
                <w:noProof/>
                <w:lang w:val="en-CA"/>
              </w:rPr>
            </w:pPr>
            <w:r w:rsidRPr="00DE0F0E">
              <w:rPr>
                <w:noProof/>
                <w:lang w:val="en-CA"/>
              </w:rPr>
              <w:t>ue(v)</w:t>
            </w:r>
          </w:p>
        </w:tc>
      </w:tr>
      <w:tr w:rsidR="00636A6A" w:rsidRPr="00DE0F0E" w14:paraId="759B9506" w14:textId="77777777" w:rsidTr="003A26E2">
        <w:trPr>
          <w:cantSplit/>
          <w:jc w:val="center"/>
        </w:trPr>
        <w:tc>
          <w:tcPr>
            <w:tcW w:w="7920" w:type="dxa"/>
          </w:tcPr>
          <w:p w14:paraId="639A9DA1" w14:textId="76EE1797" w:rsidR="00636A6A" w:rsidRPr="00DE0F0E" w:rsidRDefault="00636A6A" w:rsidP="00636A6A">
            <w:pPr>
              <w:pStyle w:val="tablesyntax"/>
              <w:keepNext w:val="0"/>
              <w:keepLines w:val="0"/>
              <w:spacing w:before="20" w:after="40"/>
              <w:rPr>
                <w:b/>
                <w:bCs/>
                <w:noProof/>
                <w:lang w:val="en-CA"/>
              </w:rPr>
            </w:pPr>
            <w:r w:rsidRPr="00DE0F0E">
              <w:rPr>
                <w:b/>
                <w:bCs/>
                <w:noProof/>
                <w:lang w:val="en-CA"/>
              </w:rPr>
              <w:tab/>
              <w:t>sps_max_mtt_hierarchy_depth_inter_tile_group</w:t>
            </w:r>
          </w:p>
        </w:tc>
        <w:tc>
          <w:tcPr>
            <w:tcW w:w="1152" w:type="dxa"/>
          </w:tcPr>
          <w:p w14:paraId="3D9E1BC1" w14:textId="77777777" w:rsidR="00636A6A" w:rsidRPr="00DE0F0E" w:rsidRDefault="00636A6A" w:rsidP="00636A6A">
            <w:pPr>
              <w:pStyle w:val="tablecell"/>
              <w:keepNext w:val="0"/>
              <w:keepLines w:val="0"/>
              <w:spacing w:before="20" w:after="40"/>
              <w:jc w:val="center"/>
              <w:rPr>
                <w:noProof/>
                <w:lang w:val="en-CA"/>
              </w:rPr>
            </w:pPr>
            <w:r w:rsidRPr="00DE0F0E">
              <w:rPr>
                <w:noProof/>
                <w:lang w:val="en-CA"/>
              </w:rPr>
              <w:t>ue(v)</w:t>
            </w:r>
          </w:p>
        </w:tc>
      </w:tr>
      <w:tr w:rsidR="00636A6A" w:rsidRPr="00DE0F0E" w14:paraId="6700F483" w14:textId="77777777" w:rsidTr="003A26E2">
        <w:trPr>
          <w:cantSplit/>
          <w:jc w:val="center"/>
        </w:trPr>
        <w:tc>
          <w:tcPr>
            <w:tcW w:w="7920" w:type="dxa"/>
          </w:tcPr>
          <w:p w14:paraId="6CB1062E" w14:textId="270BF252" w:rsidR="00636A6A" w:rsidRPr="00DE0F0E" w:rsidRDefault="00636A6A" w:rsidP="00636A6A">
            <w:pPr>
              <w:pStyle w:val="tablesyntax"/>
              <w:keepNext w:val="0"/>
              <w:keepLines w:val="0"/>
              <w:spacing w:before="20" w:after="40"/>
              <w:rPr>
                <w:b/>
                <w:bCs/>
                <w:noProof/>
                <w:lang w:val="en-CA"/>
              </w:rPr>
            </w:pPr>
            <w:r w:rsidRPr="00DE0F0E">
              <w:rPr>
                <w:b/>
                <w:bCs/>
                <w:noProof/>
                <w:lang w:val="en-CA"/>
              </w:rPr>
              <w:tab/>
              <w:t>sps_max_mtt_hierarchy_depth_intra_tile_group_luma</w:t>
            </w:r>
          </w:p>
        </w:tc>
        <w:tc>
          <w:tcPr>
            <w:tcW w:w="1152" w:type="dxa"/>
          </w:tcPr>
          <w:p w14:paraId="5E470E6B" w14:textId="77777777" w:rsidR="00636A6A" w:rsidRPr="00DE0F0E" w:rsidRDefault="00636A6A" w:rsidP="00636A6A">
            <w:pPr>
              <w:pStyle w:val="tablecell"/>
              <w:keepNext w:val="0"/>
              <w:keepLines w:val="0"/>
              <w:spacing w:before="20" w:after="40"/>
              <w:jc w:val="center"/>
              <w:rPr>
                <w:noProof/>
                <w:lang w:val="en-CA"/>
              </w:rPr>
            </w:pPr>
            <w:r w:rsidRPr="00DE0F0E">
              <w:rPr>
                <w:noProof/>
                <w:lang w:val="en-CA"/>
              </w:rPr>
              <w:t>ue(v)</w:t>
            </w:r>
          </w:p>
        </w:tc>
      </w:tr>
      <w:tr w:rsidR="00636A6A" w:rsidRPr="00DE0F0E" w14:paraId="666C0D1D" w14:textId="77777777" w:rsidTr="003A26E2">
        <w:trPr>
          <w:cantSplit/>
          <w:jc w:val="center"/>
        </w:trPr>
        <w:tc>
          <w:tcPr>
            <w:tcW w:w="7920" w:type="dxa"/>
          </w:tcPr>
          <w:p w14:paraId="7F3EF205" w14:textId="105BEE03" w:rsidR="00636A6A" w:rsidRPr="00DE0F0E" w:rsidRDefault="00636A6A" w:rsidP="00636A6A">
            <w:pPr>
              <w:pStyle w:val="tablesyntax"/>
              <w:keepNext w:val="0"/>
              <w:keepLines w:val="0"/>
              <w:spacing w:before="20" w:after="40"/>
              <w:rPr>
                <w:bCs/>
                <w:noProof/>
                <w:lang w:val="en-CA"/>
              </w:rPr>
            </w:pPr>
            <w:r w:rsidRPr="00DE0F0E">
              <w:rPr>
                <w:bCs/>
                <w:noProof/>
                <w:lang w:val="en-CA"/>
              </w:rPr>
              <w:tab/>
              <w:t>if( sps_max_mtt_hierarchy_depth_intra_tile_group_luma  !=  0 ) {</w:t>
            </w:r>
          </w:p>
        </w:tc>
        <w:tc>
          <w:tcPr>
            <w:tcW w:w="1152" w:type="dxa"/>
          </w:tcPr>
          <w:p w14:paraId="2CD79B42" w14:textId="77777777" w:rsidR="00636A6A" w:rsidRPr="00DE0F0E" w:rsidRDefault="00636A6A" w:rsidP="00636A6A">
            <w:pPr>
              <w:pStyle w:val="tablecell"/>
              <w:keepNext w:val="0"/>
              <w:keepLines w:val="0"/>
              <w:spacing w:before="20" w:after="40"/>
              <w:jc w:val="center"/>
              <w:rPr>
                <w:noProof/>
                <w:lang w:val="en-CA"/>
              </w:rPr>
            </w:pPr>
          </w:p>
        </w:tc>
      </w:tr>
      <w:tr w:rsidR="00636A6A" w:rsidRPr="00DE0F0E" w14:paraId="5F36024E" w14:textId="77777777" w:rsidTr="003A26E2">
        <w:trPr>
          <w:cantSplit/>
          <w:jc w:val="center"/>
        </w:trPr>
        <w:tc>
          <w:tcPr>
            <w:tcW w:w="7920" w:type="dxa"/>
          </w:tcPr>
          <w:p w14:paraId="2CB5E566" w14:textId="4178BB94" w:rsidR="00636A6A" w:rsidRPr="00DE0F0E" w:rsidRDefault="00636A6A" w:rsidP="00636A6A">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sps_log2_diff_max_bt_min_qt_intra_tile_group_luma</w:t>
            </w:r>
          </w:p>
        </w:tc>
        <w:tc>
          <w:tcPr>
            <w:tcW w:w="1152" w:type="dxa"/>
          </w:tcPr>
          <w:p w14:paraId="592E45BB" w14:textId="24368C26" w:rsidR="00636A6A" w:rsidRPr="00DE0F0E" w:rsidRDefault="00636A6A" w:rsidP="00636A6A">
            <w:pPr>
              <w:pStyle w:val="tablecell"/>
              <w:keepNext w:val="0"/>
              <w:keepLines w:val="0"/>
              <w:spacing w:before="20" w:after="40"/>
              <w:jc w:val="center"/>
              <w:rPr>
                <w:noProof/>
                <w:lang w:val="en-CA"/>
              </w:rPr>
            </w:pPr>
            <w:r w:rsidRPr="00DE0F0E">
              <w:rPr>
                <w:noProof/>
                <w:lang w:val="en-CA"/>
              </w:rPr>
              <w:t>ue(v)</w:t>
            </w:r>
          </w:p>
        </w:tc>
      </w:tr>
      <w:tr w:rsidR="00636A6A" w:rsidRPr="00DE0F0E" w14:paraId="1975C72F" w14:textId="77777777" w:rsidTr="003A26E2">
        <w:trPr>
          <w:cantSplit/>
          <w:jc w:val="center"/>
        </w:trPr>
        <w:tc>
          <w:tcPr>
            <w:tcW w:w="7920" w:type="dxa"/>
          </w:tcPr>
          <w:p w14:paraId="23D11AC3" w14:textId="4FC0EB84" w:rsidR="00636A6A" w:rsidRPr="00DE0F0E" w:rsidRDefault="00636A6A" w:rsidP="00636A6A">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sps_log2_diff_max_tt_min_qt_intra_tile_group_luma</w:t>
            </w:r>
          </w:p>
        </w:tc>
        <w:tc>
          <w:tcPr>
            <w:tcW w:w="1152" w:type="dxa"/>
          </w:tcPr>
          <w:p w14:paraId="27FC69DB" w14:textId="01A83BFE" w:rsidR="00636A6A" w:rsidRPr="00DE0F0E" w:rsidRDefault="00636A6A" w:rsidP="00636A6A">
            <w:pPr>
              <w:pStyle w:val="tablecell"/>
              <w:keepNext w:val="0"/>
              <w:keepLines w:val="0"/>
              <w:spacing w:before="20" w:after="40"/>
              <w:jc w:val="center"/>
              <w:rPr>
                <w:noProof/>
                <w:lang w:val="en-CA"/>
              </w:rPr>
            </w:pPr>
            <w:r w:rsidRPr="00DE0F0E">
              <w:rPr>
                <w:noProof/>
                <w:lang w:val="en-CA"/>
              </w:rPr>
              <w:t>ue(v)</w:t>
            </w:r>
          </w:p>
        </w:tc>
      </w:tr>
      <w:tr w:rsidR="00636A6A" w:rsidRPr="00DE0F0E" w14:paraId="44D7FCDB" w14:textId="77777777" w:rsidTr="003A26E2">
        <w:trPr>
          <w:cantSplit/>
          <w:jc w:val="center"/>
        </w:trPr>
        <w:tc>
          <w:tcPr>
            <w:tcW w:w="7920" w:type="dxa"/>
          </w:tcPr>
          <w:p w14:paraId="5DE750BC" w14:textId="65C0F0E1" w:rsidR="00636A6A" w:rsidRPr="00DE0F0E" w:rsidRDefault="00636A6A" w:rsidP="00636A6A">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636A6A" w:rsidRPr="00DE0F0E" w:rsidRDefault="00636A6A" w:rsidP="00636A6A">
            <w:pPr>
              <w:pStyle w:val="tablecell"/>
              <w:keepNext w:val="0"/>
              <w:keepLines w:val="0"/>
              <w:spacing w:before="20" w:after="40"/>
              <w:jc w:val="center"/>
              <w:rPr>
                <w:noProof/>
                <w:lang w:val="en-CA"/>
              </w:rPr>
            </w:pPr>
          </w:p>
        </w:tc>
      </w:tr>
      <w:tr w:rsidR="00636A6A" w:rsidRPr="00DE0F0E" w14:paraId="4170BFED" w14:textId="77777777" w:rsidTr="003A26E2">
        <w:trPr>
          <w:cantSplit/>
          <w:jc w:val="center"/>
        </w:trPr>
        <w:tc>
          <w:tcPr>
            <w:tcW w:w="7920" w:type="dxa"/>
          </w:tcPr>
          <w:p w14:paraId="38B6089D" w14:textId="3717FD1F" w:rsidR="00636A6A" w:rsidRPr="00DE0F0E" w:rsidRDefault="00636A6A" w:rsidP="00636A6A">
            <w:pPr>
              <w:pStyle w:val="tablesyntax"/>
              <w:keepNext w:val="0"/>
              <w:keepLines w:val="0"/>
              <w:spacing w:before="20" w:after="40"/>
              <w:rPr>
                <w:bCs/>
                <w:noProof/>
                <w:lang w:val="en-CA"/>
              </w:rPr>
            </w:pPr>
            <w:r w:rsidRPr="00DE0F0E">
              <w:rPr>
                <w:bCs/>
                <w:noProof/>
                <w:lang w:val="en-CA"/>
              </w:rPr>
              <w:tab/>
              <w:t>if( sps_max_mtt_hierarchy_depth_inter_tile_groups  !=  0 ) {</w:t>
            </w:r>
          </w:p>
        </w:tc>
        <w:tc>
          <w:tcPr>
            <w:tcW w:w="1152" w:type="dxa"/>
          </w:tcPr>
          <w:p w14:paraId="3A754F52" w14:textId="77777777" w:rsidR="00636A6A" w:rsidRPr="00DE0F0E" w:rsidRDefault="00636A6A" w:rsidP="00636A6A">
            <w:pPr>
              <w:pStyle w:val="tablecell"/>
              <w:keepNext w:val="0"/>
              <w:keepLines w:val="0"/>
              <w:spacing w:before="20" w:after="40"/>
              <w:jc w:val="center"/>
              <w:rPr>
                <w:noProof/>
                <w:lang w:val="en-CA"/>
              </w:rPr>
            </w:pPr>
          </w:p>
        </w:tc>
      </w:tr>
      <w:tr w:rsidR="00636A6A" w:rsidRPr="00DE0F0E" w14:paraId="43ACA589" w14:textId="77777777" w:rsidTr="003A26E2">
        <w:trPr>
          <w:cantSplit/>
          <w:jc w:val="center"/>
        </w:trPr>
        <w:tc>
          <w:tcPr>
            <w:tcW w:w="7920" w:type="dxa"/>
          </w:tcPr>
          <w:p w14:paraId="6AD0214F" w14:textId="2E5663C2" w:rsidR="00636A6A" w:rsidRPr="00DE0F0E" w:rsidRDefault="00636A6A" w:rsidP="00636A6A">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sps_log2_diff_max_bt_min_qt_inter_tile_group</w:t>
            </w:r>
          </w:p>
        </w:tc>
        <w:tc>
          <w:tcPr>
            <w:tcW w:w="1152" w:type="dxa"/>
          </w:tcPr>
          <w:p w14:paraId="4D9AB8B4" w14:textId="59C6710B" w:rsidR="00636A6A" w:rsidRPr="00DE0F0E" w:rsidRDefault="00636A6A" w:rsidP="00636A6A">
            <w:pPr>
              <w:pStyle w:val="tablecell"/>
              <w:keepNext w:val="0"/>
              <w:keepLines w:val="0"/>
              <w:spacing w:before="20" w:after="40"/>
              <w:jc w:val="center"/>
              <w:rPr>
                <w:noProof/>
                <w:lang w:val="en-CA"/>
              </w:rPr>
            </w:pPr>
            <w:r w:rsidRPr="00DE0F0E">
              <w:rPr>
                <w:noProof/>
                <w:lang w:val="en-CA"/>
              </w:rPr>
              <w:t>ue(v)</w:t>
            </w:r>
          </w:p>
        </w:tc>
      </w:tr>
      <w:tr w:rsidR="00636A6A" w:rsidRPr="00DE0F0E" w14:paraId="3C3C8F38" w14:textId="77777777" w:rsidTr="003A26E2">
        <w:trPr>
          <w:cantSplit/>
          <w:jc w:val="center"/>
        </w:trPr>
        <w:tc>
          <w:tcPr>
            <w:tcW w:w="7920" w:type="dxa"/>
          </w:tcPr>
          <w:p w14:paraId="2C500ACB" w14:textId="433DC69E" w:rsidR="00636A6A" w:rsidRPr="00DE0F0E" w:rsidRDefault="00636A6A" w:rsidP="00636A6A">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sps_log2_diff_max_tt_min_qt_inter_tile_group</w:t>
            </w:r>
          </w:p>
        </w:tc>
        <w:tc>
          <w:tcPr>
            <w:tcW w:w="1152" w:type="dxa"/>
          </w:tcPr>
          <w:p w14:paraId="15BAD9A7" w14:textId="48E5DF61" w:rsidR="00636A6A" w:rsidRPr="00DE0F0E" w:rsidRDefault="00636A6A" w:rsidP="00636A6A">
            <w:pPr>
              <w:pStyle w:val="tablecell"/>
              <w:keepNext w:val="0"/>
              <w:keepLines w:val="0"/>
              <w:spacing w:before="20" w:after="40"/>
              <w:jc w:val="center"/>
              <w:rPr>
                <w:noProof/>
                <w:lang w:val="en-CA"/>
              </w:rPr>
            </w:pPr>
            <w:r w:rsidRPr="00DE0F0E">
              <w:rPr>
                <w:noProof/>
                <w:lang w:val="en-CA"/>
              </w:rPr>
              <w:t>ue(v)</w:t>
            </w:r>
          </w:p>
        </w:tc>
      </w:tr>
      <w:tr w:rsidR="00636A6A" w:rsidRPr="00DE0F0E" w14:paraId="0BC78D40" w14:textId="77777777" w:rsidTr="003A26E2">
        <w:trPr>
          <w:cantSplit/>
          <w:jc w:val="center"/>
        </w:trPr>
        <w:tc>
          <w:tcPr>
            <w:tcW w:w="7920" w:type="dxa"/>
          </w:tcPr>
          <w:p w14:paraId="4402C50D" w14:textId="016D6266" w:rsidR="00636A6A" w:rsidRPr="00DE0F0E" w:rsidRDefault="00636A6A" w:rsidP="00636A6A">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636A6A" w:rsidRPr="00DE0F0E" w:rsidRDefault="00636A6A" w:rsidP="00636A6A">
            <w:pPr>
              <w:pStyle w:val="tablecell"/>
              <w:keepNext w:val="0"/>
              <w:keepLines w:val="0"/>
              <w:spacing w:before="20" w:after="40"/>
              <w:jc w:val="center"/>
              <w:rPr>
                <w:noProof/>
                <w:lang w:val="en-CA"/>
              </w:rPr>
            </w:pPr>
          </w:p>
        </w:tc>
      </w:tr>
      <w:tr w:rsidR="00636A6A" w:rsidRPr="00DE0F0E" w14:paraId="7FB8C7E2" w14:textId="77777777" w:rsidTr="003A26E2">
        <w:trPr>
          <w:cantSplit/>
          <w:jc w:val="center"/>
        </w:trPr>
        <w:tc>
          <w:tcPr>
            <w:tcW w:w="7920" w:type="dxa"/>
          </w:tcPr>
          <w:p w14:paraId="6F31FB77" w14:textId="0193463D" w:rsidR="00636A6A" w:rsidRPr="00DE0F0E" w:rsidRDefault="00636A6A" w:rsidP="00636A6A">
            <w:pPr>
              <w:pStyle w:val="tablesyntax"/>
              <w:keepNext w:val="0"/>
              <w:keepLines w:val="0"/>
              <w:spacing w:before="20" w:after="40"/>
              <w:rPr>
                <w:bCs/>
                <w:noProof/>
                <w:lang w:val="en-CA"/>
              </w:rPr>
            </w:pPr>
            <w:r w:rsidRPr="00DE0F0E">
              <w:rPr>
                <w:bCs/>
                <w:noProof/>
                <w:lang w:val="en-CA"/>
              </w:rPr>
              <w:tab/>
              <w:t>if( qtbtt_dual_tree_intra_flag ) {</w:t>
            </w:r>
          </w:p>
        </w:tc>
        <w:tc>
          <w:tcPr>
            <w:tcW w:w="1152" w:type="dxa"/>
          </w:tcPr>
          <w:p w14:paraId="6B88F200" w14:textId="77777777" w:rsidR="00636A6A" w:rsidRPr="00DE0F0E" w:rsidRDefault="00636A6A" w:rsidP="00636A6A">
            <w:pPr>
              <w:pStyle w:val="tablecell"/>
              <w:keepNext w:val="0"/>
              <w:keepLines w:val="0"/>
              <w:spacing w:before="20" w:after="40"/>
              <w:jc w:val="center"/>
              <w:rPr>
                <w:noProof/>
                <w:lang w:val="en-CA"/>
              </w:rPr>
            </w:pPr>
          </w:p>
        </w:tc>
      </w:tr>
      <w:tr w:rsidR="00636A6A" w:rsidRPr="00DE0F0E" w14:paraId="4C603B96" w14:textId="77777777" w:rsidTr="003A26E2">
        <w:trPr>
          <w:cantSplit/>
          <w:jc w:val="center"/>
        </w:trPr>
        <w:tc>
          <w:tcPr>
            <w:tcW w:w="7920" w:type="dxa"/>
          </w:tcPr>
          <w:p w14:paraId="6ED919DE" w14:textId="33F97DA1" w:rsidR="00636A6A" w:rsidRPr="00DE0F0E" w:rsidRDefault="00636A6A" w:rsidP="00636A6A">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sps_log2_diff_min_qt_min_cb_intra_tile_group_chroma</w:t>
            </w:r>
          </w:p>
        </w:tc>
        <w:tc>
          <w:tcPr>
            <w:tcW w:w="1152" w:type="dxa"/>
          </w:tcPr>
          <w:p w14:paraId="19C241BA" w14:textId="77777777" w:rsidR="00636A6A" w:rsidRPr="00DE0F0E" w:rsidRDefault="00636A6A" w:rsidP="00636A6A">
            <w:pPr>
              <w:pStyle w:val="tablecell"/>
              <w:keepNext w:val="0"/>
              <w:keepLines w:val="0"/>
              <w:spacing w:before="20" w:after="40"/>
              <w:jc w:val="center"/>
              <w:rPr>
                <w:noProof/>
                <w:lang w:val="en-CA"/>
              </w:rPr>
            </w:pPr>
            <w:r w:rsidRPr="00DE0F0E">
              <w:rPr>
                <w:noProof/>
                <w:lang w:val="en-CA"/>
              </w:rPr>
              <w:t>ue(v)</w:t>
            </w:r>
          </w:p>
        </w:tc>
      </w:tr>
      <w:tr w:rsidR="00636A6A" w:rsidRPr="00DE0F0E" w14:paraId="1F63CB10" w14:textId="77777777" w:rsidTr="003A26E2">
        <w:trPr>
          <w:cantSplit/>
          <w:jc w:val="center"/>
        </w:trPr>
        <w:tc>
          <w:tcPr>
            <w:tcW w:w="7920" w:type="dxa"/>
          </w:tcPr>
          <w:p w14:paraId="22DABA1E" w14:textId="31C6A1BD" w:rsidR="00636A6A" w:rsidRPr="00DE0F0E" w:rsidRDefault="00636A6A" w:rsidP="00636A6A">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sps_max_mtt_hierarchy_depth_intra_tile_group_chroma</w:t>
            </w:r>
          </w:p>
        </w:tc>
        <w:tc>
          <w:tcPr>
            <w:tcW w:w="1152" w:type="dxa"/>
          </w:tcPr>
          <w:p w14:paraId="3C22D575" w14:textId="77777777" w:rsidR="00636A6A" w:rsidRPr="00DE0F0E" w:rsidRDefault="00636A6A" w:rsidP="00636A6A">
            <w:pPr>
              <w:pStyle w:val="tablecell"/>
              <w:keepNext w:val="0"/>
              <w:keepLines w:val="0"/>
              <w:spacing w:before="20" w:after="40"/>
              <w:jc w:val="center"/>
              <w:rPr>
                <w:noProof/>
                <w:lang w:val="en-CA"/>
              </w:rPr>
            </w:pPr>
            <w:r w:rsidRPr="00DE0F0E">
              <w:rPr>
                <w:noProof/>
                <w:lang w:val="en-CA"/>
              </w:rPr>
              <w:t>ue(v)</w:t>
            </w:r>
          </w:p>
        </w:tc>
      </w:tr>
      <w:tr w:rsidR="00636A6A" w:rsidRPr="00DE0F0E" w14:paraId="58F91134" w14:textId="77777777" w:rsidTr="003A26E2">
        <w:trPr>
          <w:cantSplit/>
          <w:jc w:val="center"/>
        </w:trPr>
        <w:tc>
          <w:tcPr>
            <w:tcW w:w="7920" w:type="dxa"/>
          </w:tcPr>
          <w:p w14:paraId="5271EB52" w14:textId="2C378F6D" w:rsidR="00636A6A" w:rsidRPr="00DE0F0E" w:rsidRDefault="00636A6A" w:rsidP="00636A6A">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sps_max_mtt_hierarchy_depth_intra_tile_group_chroma  !=  0 ) {</w:t>
            </w:r>
          </w:p>
        </w:tc>
        <w:tc>
          <w:tcPr>
            <w:tcW w:w="1152" w:type="dxa"/>
          </w:tcPr>
          <w:p w14:paraId="775D7FB4" w14:textId="77777777" w:rsidR="00636A6A" w:rsidRPr="00DE0F0E" w:rsidRDefault="00636A6A" w:rsidP="00636A6A">
            <w:pPr>
              <w:pStyle w:val="tablecell"/>
              <w:keepNext w:val="0"/>
              <w:keepLines w:val="0"/>
              <w:spacing w:before="20" w:after="40"/>
              <w:jc w:val="center"/>
              <w:rPr>
                <w:noProof/>
                <w:lang w:val="en-CA"/>
              </w:rPr>
            </w:pPr>
          </w:p>
        </w:tc>
      </w:tr>
      <w:tr w:rsidR="00636A6A" w:rsidRPr="00DE0F0E" w14:paraId="5BA055A3" w14:textId="77777777" w:rsidTr="003A26E2">
        <w:trPr>
          <w:cantSplit/>
          <w:jc w:val="center"/>
        </w:trPr>
        <w:tc>
          <w:tcPr>
            <w:tcW w:w="7920" w:type="dxa"/>
          </w:tcPr>
          <w:p w14:paraId="6615D89F" w14:textId="2C4E4481" w:rsidR="00636A6A" w:rsidRPr="00DE0F0E" w:rsidRDefault="00636A6A" w:rsidP="00636A6A">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sps_log2_diff_max_bt_min_qt_intra_tile_group_chroma</w:t>
            </w:r>
          </w:p>
        </w:tc>
        <w:tc>
          <w:tcPr>
            <w:tcW w:w="1152" w:type="dxa"/>
          </w:tcPr>
          <w:p w14:paraId="6F2438B4" w14:textId="77777777" w:rsidR="00636A6A" w:rsidRPr="00DE0F0E" w:rsidRDefault="00636A6A" w:rsidP="00636A6A">
            <w:pPr>
              <w:pStyle w:val="tablecell"/>
              <w:keepNext w:val="0"/>
              <w:keepLines w:val="0"/>
              <w:spacing w:before="20" w:after="40"/>
              <w:jc w:val="center"/>
              <w:rPr>
                <w:noProof/>
                <w:lang w:val="en-CA"/>
              </w:rPr>
            </w:pPr>
            <w:r w:rsidRPr="00DE0F0E">
              <w:rPr>
                <w:noProof/>
                <w:lang w:val="en-CA"/>
              </w:rPr>
              <w:t>ue(v)</w:t>
            </w:r>
          </w:p>
        </w:tc>
      </w:tr>
      <w:tr w:rsidR="00636A6A" w:rsidRPr="00DE0F0E" w14:paraId="60B4E868" w14:textId="77777777" w:rsidTr="003A26E2">
        <w:trPr>
          <w:cantSplit/>
          <w:jc w:val="center"/>
        </w:trPr>
        <w:tc>
          <w:tcPr>
            <w:tcW w:w="7920" w:type="dxa"/>
          </w:tcPr>
          <w:p w14:paraId="31023EFC" w14:textId="51A6C9D3" w:rsidR="00636A6A" w:rsidRPr="00DE0F0E" w:rsidRDefault="00636A6A" w:rsidP="00636A6A">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sps_log2_diff_max_tt_min_qt_intra_tile_group_chroma</w:t>
            </w:r>
          </w:p>
        </w:tc>
        <w:tc>
          <w:tcPr>
            <w:tcW w:w="1152" w:type="dxa"/>
          </w:tcPr>
          <w:p w14:paraId="3E370B2F" w14:textId="77777777" w:rsidR="00636A6A" w:rsidRPr="00DE0F0E" w:rsidRDefault="00636A6A" w:rsidP="00636A6A">
            <w:pPr>
              <w:pStyle w:val="tablecell"/>
              <w:keepNext w:val="0"/>
              <w:keepLines w:val="0"/>
              <w:spacing w:before="20" w:after="40"/>
              <w:jc w:val="center"/>
              <w:rPr>
                <w:noProof/>
                <w:lang w:val="en-CA"/>
              </w:rPr>
            </w:pPr>
            <w:r w:rsidRPr="00DE0F0E">
              <w:rPr>
                <w:noProof/>
                <w:lang w:val="en-CA"/>
              </w:rPr>
              <w:t>ue(v)</w:t>
            </w:r>
          </w:p>
        </w:tc>
      </w:tr>
      <w:tr w:rsidR="00636A6A" w:rsidRPr="00DE0F0E" w14:paraId="23854B57" w14:textId="77777777" w:rsidTr="003A26E2">
        <w:trPr>
          <w:cantSplit/>
          <w:jc w:val="center"/>
        </w:trPr>
        <w:tc>
          <w:tcPr>
            <w:tcW w:w="7920" w:type="dxa"/>
          </w:tcPr>
          <w:p w14:paraId="1744D1EC" w14:textId="77777777" w:rsidR="00636A6A" w:rsidRPr="00DE0F0E" w:rsidRDefault="00636A6A" w:rsidP="00636A6A">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636A6A" w:rsidRPr="00DE0F0E" w:rsidRDefault="00636A6A" w:rsidP="00636A6A">
            <w:pPr>
              <w:pStyle w:val="tablecell"/>
              <w:keepNext w:val="0"/>
              <w:keepLines w:val="0"/>
              <w:spacing w:before="20" w:after="40"/>
              <w:jc w:val="center"/>
              <w:rPr>
                <w:noProof/>
                <w:lang w:val="en-CA"/>
              </w:rPr>
            </w:pPr>
          </w:p>
        </w:tc>
      </w:tr>
      <w:tr w:rsidR="00636A6A" w:rsidRPr="00DE0F0E" w14:paraId="501A735D" w14:textId="77777777" w:rsidTr="003A26E2">
        <w:trPr>
          <w:cantSplit/>
          <w:jc w:val="center"/>
        </w:trPr>
        <w:tc>
          <w:tcPr>
            <w:tcW w:w="7920" w:type="dxa"/>
          </w:tcPr>
          <w:p w14:paraId="4BA800E0" w14:textId="77777777" w:rsidR="00636A6A" w:rsidRPr="00DE0F0E" w:rsidRDefault="00636A6A" w:rsidP="00636A6A">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636A6A" w:rsidRPr="00DE0F0E" w:rsidRDefault="00636A6A" w:rsidP="00636A6A">
            <w:pPr>
              <w:pStyle w:val="tablecell"/>
              <w:keepNext w:val="0"/>
              <w:keepLines w:val="0"/>
              <w:spacing w:before="20" w:after="40"/>
              <w:jc w:val="center"/>
              <w:rPr>
                <w:noProof/>
                <w:lang w:val="en-CA"/>
              </w:rPr>
            </w:pPr>
          </w:p>
        </w:tc>
      </w:tr>
      <w:tr w:rsidR="00636A6A" w:rsidRPr="00DE0F0E" w14:paraId="5F6B55D3" w14:textId="77777777" w:rsidTr="003A26E2">
        <w:trPr>
          <w:cantSplit/>
          <w:jc w:val="center"/>
        </w:trPr>
        <w:tc>
          <w:tcPr>
            <w:tcW w:w="7920" w:type="dxa"/>
          </w:tcPr>
          <w:p w14:paraId="53F9080C" w14:textId="24CD5B5E" w:rsidR="00636A6A" w:rsidRPr="00DE0F0E" w:rsidRDefault="00636A6A" w:rsidP="00636A6A">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5703295E" w14:textId="77777777" w:rsidTr="003A26E2">
        <w:trPr>
          <w:cantSplit/>
          <w:jc w:val="center"/>
        </w:trPr>
        <w:tc>
          <w:tcPr>
            <w:tcW w:w="7920" w:type="dxa"/>
          </w:tcPr>
          <w:p w14:paraId="2AC1789F" w14:textId="77777777" w:rsidR="00636A6A" w:rsidRPr="00DE0F0E" w:rsidRDefault="00636A6A" w:rsidP="00636A6A">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32BDECC0" w14:textId="77777777" w:rsidTr="003A26E2">
        <w:trPr>
          <w:cantSplit/>
          <w:jc w:val="center"/>
        </w:trPr>
        <w:tc>
          <w:tcPr>
            <w:tcW w:w="7920" w:type="dxa"/>
          </w:tcPr>
          <w:p w14:paraId="3F0DE7A7" w14:textId="0C98C626" w:rsidR="00636A6A" w:rsidRPr="00DE0F0E" w:rsidRDefault="00636A6A" w:rsidP="00636A6A">
            <w:pPr>
              <w:pStyle w:val="tablesyntax"/>
              <w:keepNext w:val="0"/>
              <w:keepLines w:val="0"/>
              <w:spacing w:before="20" w:after="40"/>
              <w:rPr>
                <w:b/>
                <w:noProof/>
                <w:lang w:val="en-CA" w:eastAsia="ko-KR"/>
              </w:rPr>
            </w:pPr>
            <w:r w:rsidRPr="00DE0F0E">
              <w:rPr>
                <w:b/>
                <w:noProof/>
                <w:lang w:val="en-CA" w:eastAsia="ko-KR"/>
              </w:rPr>
              <w:tab/>
              <w:t>sps_pcm_enabled_flag</w:t>
            </w:r>
          </w:p>
        </w:tc>
        <w:tc>
          <w:tcPr>
            <w:tcW w:w="1152" w:type="dxa"/>
          </w:tcPr>
          <w:p w14:paraId="137CB87A" w14:textId="788C90BC"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63D3D928" w14:textId="77777777" w:rsidTr="003A26E2">
        <w:trPr>
          <w:cantSplit/>
          <w:jc w:val="center"/>
        </w:trPr>
        <w:tc>
          <w:tcPr>
            <w:tcW w:w="7920" w:type="dxa"/>
          </w:tcPr>
          <w:p w14:paraId="1968F10F" w14:textId="58790875" w:rsidR="00636A6A" w:rsidRPr="00DE0F0E" w:rsidRDefault="00636A6A" w:rsidP="00636A6A">
            <w:pPr>
              <w:pStyle w:val="tablesyntax"/>
              <w:keepNext w:val="0"/>
              <w:keepLines w:val="0"/>
              <w:spacing w:before="20" w:after="40"/>
              <w:rPr>
                <w:b/>
                <w:noProof/>
                <w:lang w:val="en-CA" w:eastAsia="ko-KR"/>
              </w:rPr>
            </w:pPr>
            <w:r w:rsidRPr="00DE0F0E">
              <w:rPr>
                <w:noProof/>
                <w:lang w:val="en-CA" w:eastAsia="ko-KR"/>
              </w:rPr>
              <w:tab/>
              <w:t>if( sps_pcm_enabled_flag ) {</w:t>
            </w:r>
          </w:p>
        </w:tc>
        <w:tc>
          <w:tcPr>
            <w:tcW w:w="1152" w:type="dxa"/>
          </w:tcPr>
          <w:p w14:paraId="69F47FB3" w14:textId="77777777" w:rsidR="00636A6A" w:rsidRPr="00DE0F0E" w:rsidRDefault="00636A6A" w:rsidP="00636A6A">
            <w:pPr>
              <w:pStyle w:val="tablecell"/>
              <w:keepNext w:val="0"/>
              <w:keepLines w:val="0"/>
              <w:spacing w:before="20" w:after="40"/>
              <w:jc w:val="center"/>
              <w:rPr>
                <w:noProof/>
                <w:lang w:val="en-CA"/>
              </w:rPr>
            </w:pPr>
          </w:p>
        </w:tc>
      </w:tr>
      <w:tr w:rsidR="00636A6A" w:rsidRPr="00DE0F0E" w14:paraId="4D068963" w14:textId="77777777" w:rsidTr="003A26E2">
        <w:trPr>
          <w:cantSplit/>
          <w:jc w:val="center"/>
        </w:trPr>
        <w:tc>
          <w:tcPr>
            <w:tcW w:w="7920" w:type="dxa"/>
          </w:tcPr>
          <w:p w14:paraId="126F3C8B" w14:textId="717B158E" w:rsidR="00636A6A" w:rsidRPr="00DE0F0E" w:rsidRDefault="00636A6A" w:rsidP="00636A6A">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636A6A" w:rsidRPr="00DE0F0E" w:rsidRDefault="00636A6A" w:rsidP="00636A6A">
            <w:pPr>
              <w:pStyle w:val="tablecell"/>
              <w:keepNext w:val="0"/>
              <w:keepLines w:val="0"/>
              <w:spacing w:before="20" w:after="40"/>
              <w:jc w:val="center"/>
              <w:rPr>
                <w:noProof/>
                <w:lang w:val="en-CA"/>
              </w:rPr>
            </w:pPr>
            <w:r w:rsidRPr="00DE0F0E">
              <w:rPr>
                <w:noProof/>
                <w:lang w:val="en-CA" w:eastAsia="ko-KR"/>
              </w:rPr>
              <w:t>u(4)</w:t>
            </w:r>
          </w:p>
        </w:tc>
      </w:tr>
      <w:tr w:rsidR="00636A6A" w:rsidRPr="00DE0F0E" w14:paraId="0E2E7C45" w14:textId="77777777" w:rsidTr="003A26E2">
        <w:trPr>
          <w:cantSplit/>
          <w:jc w:val="center"/>
        </w:trPr>
        <w:tc>
          <w:tcPr>
            <w:tcW w:w="7920" w:type="dxa"/>
          </w:tcPr>
          <w:p w14:paraId="48F676AF" w14:textId="2FC0858B" w:rsidR="00636A6A" w:rsidRPr="00DE0F0E" w:rsidRDefault="00636A6A" w:rsidP="00636A6A">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636A6A" w:rsidRPr="00DE0F0E" w:rsidRDefault="00636A6A" w:rsidP="00636A6A">
            <w:pPr>
              <w:pStyle w:val="tablecell"/>
              <w:keepNext w:val="0"/>
              <w:keepLines w:val="0"/>
              <w:spacing w:before="20" w:after="40"/>
              <w:jc w:val="center"/>
              <w:rPr>
                <w:noProof/>
                <w:lang w:val="en-CA"/>
              </w:rPr>
            </w:pPr>
            <w:r w:rsidRPr="00DE0F0E">
              <w:rPr>
                <w:noProof/>
                <w:lang w:val="en-CA" w:eastAsia="ko-KR"/>
              </w:rPr>
              <w:t>u(4)</w:t>
            </w:r>
          </w:p>
        </w:tc>
      </w:tr>
      <w:tr w:rsidR="00636A6A" w:rsidRPr="00DE0F0E" w14:paraId="41727AA3" w14:textId="77777777" w:rsidTr="003A26E2">
        <w:trPr>
          <w:cantSplit/>
          <w:jc w:val="center"/>
        </w:trPr>
        <w:tc>
          <w:tcPr>
            <w:tcW w:w="7920" w:type="dxa"/>
          </w:tcPr>
          <w:p w14:paraId="3686675B" w14:textId="4F4D1164" w:rsidR="00636A6A" w:rsidRPr="00DE0F0E" w:rsidRDefault="00636A6A" w:rsidP="00636A6A">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636A6A" w:rsidRPr="00DE0F0E" w:rsidRDefault="00636A6A" w:rsidP="00636A6A">
            <w:pPr>
              <w:pStyle w:val="tablecell"/>
              <w:keepNext w:val="0"/>
              <w:keepLines w:val="0"/>
              <w:spacing w:before="20" w:after="40"/>
              <w:jc w:val="center"/>
              <w:rPr>
                <w:noProof/>
                <w:lang w:val="en-CA"/>
              </w:rPr>
            </w:pPr>
            <w:r w:rsidRPr="00DE0F0E">
              <w:rPr>
                <w:noProof/>
                <w:lang w:val="en-CA" w:eastAsia="ko-KR"/>
              </w:rPr>
              <w:t>ue(v)</w:t>
            </w:r>
          </w:p>
        </w:tc>
      </w:tr>
      <w:tr w:rsidR="00636A6A" w:rsidRPr="00DE0F0E" w14:paraId="5ACC3B5A" w14:textId="77777777" w:rsidTr="003A26E2">
        <w:trPr>
          <w:cantSplit/>
          <w:jc w:val="center"/>
        </w:trPr>
        <w:tc>
          <w:tcPr>
            <w:tcW w:w="7920" w:type="dxa"/>
          </w:tcPr>
          <w:p w14:paraId="3A13990D" w14:textId="6EE0B055" w:rsidR="00636A6A" w:rsidRPr="00DE0F0E" w:rsidRDefault="00636A6A" w:rsidP="00636A6A">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636A6A" w:rsidRPr="00DE0F0E" w:rsidRDefault="00636A6A" w:rsidP="00636A6A">
            <w:pPr>
              <w:pStyle w:val="tablecell"/>
              <w:keepNext w:val="0"/>
              <w:keepLines w:val="0"/>
              <w:spacing w:before="20" w:after="40"/>
              <w:jc w:val="center"/>
              <w:rPr>
                <w:noProof/>
                <w:lang w:val="en-CA"/>
              </w:rPr>
            </w:pPr>
            <w:r w:rsidRPr="00DE0F0E">
              <w:rPr>
                <w:noProof/>
                <w:lang w:val="en-CA" w:eastAsia="ko-KR"/>
              </w:rPr>
              <w:t>ue(v)</w:t>
            </w:r>
          </w:p>
        </w:tc>
      </w:tr>
      <w:tr w:rsidR="00636A6A" w:rsidRPr="00DE0F0E" w14:paraId="1A9F3B16" w14:textId="77777777" w:rsidTr="003A26E2">
        <w:trPr>
          <w:cantSplit/>
          <w:jc w:val="center"/>
        </w:trPr>
        <w:tc>
          <w:tcPr>
            <w:tcW w:w="7920" w:type="dxa"/>
          </w:tcPr>
          <w:p w14:paraId="17632A6A" w14:textId="04310335" w:rsidR="00636A6A" w:rsidRPr="00DE0F0E" w:rsidRDefault="00636A6A" w:rsidP="00636A6A">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636A6A" w:rsidRPr="00DE0F0E" w:rsidRDefault="00636A6A" w:rsidP="00636A6A">
            <w:pPr>
              <w:pStyle w:val="tablecell"/>
              <w:keepNext w:val="0"/>
              <w:keepLines w:val="0"/>
              <w:spacing w:before="20" w:after="40"/>
              <w:jc w:val="center"/>
              <w:rPr>
                <w:noProof/>
                <w:lang w:val="en-CA"/>
              </w:rPr>
            </w:pPr>
            <w:r w:rsidRPr="00DE0F0E">
              <w:rPr>
                <w:noProof/>
                <w:lang w:val="en-CA" w:eastAsia="ko-KR"/>
              </w:rPr>
              <w:t>u(1)</w:t>
            </w:r>
          </w:p>
        </w:tc>
      </w:tr>
      <w:tr w:rsidR="00636A6A" w:rsidRPr="00DE0F0E" w14:paraId="219EFE4B" w14:textId="77777777" w:rsidTr="003A26E2">
        <w:trPr>
          <w:cantSplit/>
          <w:jc w:val="center"/>
        </w:trPr>
        <w:tc>
          <w:tcPr>
            <w:tcW w:w="7920" w:type="dxa"/>
          </w:tcPr>
          <w:p w14:paraId="221D5EFE" w14:textId="38486B64" w:rsidR="00636A6A" w:rsidRPr="00DE0F0E" w:rsidRDefault="00636A6A" w:rsidP="00636A6A">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636A6A" w:rsidRPr="00DE0F0E" w:rsidRDefault="00636A6A" w:rsidP="00636A6A">
            <w:pPr>
              <w:pStyle w:val="tablecell"/>
              <w:keepNext w:val="0"/>
              <w:keepLines w:val="0"/>
              <w:spacing w:before="20" w:after="40"/>
              <w:jc w:val="center"/>
              <w:rPr>
                <w:noProof/>
                <w:lang w:val="en-CA"/>
              </w:rPr>
            </w:pPr>
          </w:p>
        </w:tc>
      </w:tr>
      <w:tr w:rsidR="00636A6A" w:rsidRPr="00DE0F0E" w14:paraId="16529624"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636A6A" w:rsidRPr="00DE0F0E" w:rsidRDefault="00636A6A" w:rsidP="00636A6A">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457BE1C4"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636A6A" w:rsidRPr="00DE0F0E" w:rsidRDefault="00636A6A" w:rsidP="00636A6A">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636A6A" w:rsidRPr="00DE0F0E" w:rsidRDefault="00636A6A" w:rsidP="00636A6A">
            <w:pPr>
              <w:pStyle w:val="tablecell"/>
              <w:keepNext w:val="0"/>
              <w:keepLines w:val="0"/>
              <w:spacing w:before="20" w:after="40"/>
              <w:jc w:val="center"/>
              <w:rPr>
                <w:noProof/>
                <w:lang w:val="en-CA"/>
              </w:rPr>
            </w:pPr>
          </w:p>
        </w:tc>
      </w:tr>
      <w:tr w:rsidR="00636A6A" w:rsidRPr="00DE0F0E" w14:paraId="3C226BF0"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636A6A" w:rsidRPr="00DE0F0E" w:rsidRDefault="00636A6A" w:rsidP="00636A6A">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636A6A" w:rsidRPr="00DE0F0E" w:rsidRDefault="00636A6A" w:rsidP="00636A6A">
            <w:pPr>
              <w:pStyle w:val="tablecell"/>
              <w:keepNext w:val="0"/>
              <w:keepLines w:val="0"/>
              <w:spacing w:before="20" w:after="40"/>
              <w:jc w:val="center"/>
              <w:rPr>
                <w:noProof/>
                <w:lang w:val="en-CA"/>
              </w:rPr>
            </w:pPr>
            <w:r w:rsidRPr="00DE0F0E">
              <w:rPr>
                <w:noProof/>
                <w:lang w:val="en-CA"/>
              </w:rPr>
              <w:t>ue(v)</w:t>
            </w:r>
          </w:p>
        </w:tc>
      </w:tr>
      <w:tr w:rsidR="00636A6A" w:rsidRPr="00DE0F0E" w14:paraId="73811AEB" w14:textId="77777777" w:rsidTr="003A26E2">
        <w:trPr>
          <w:cantSplit/>
          <w:jc w:val="center"/>
        </w:trPr>
        <w:tc>
          <w:tcPr>
            <w:tcW w:w="7920" w:type="dxa"/>
          </w:tcPr>
          <w:p w14:paraId="2F56EAA5" w14:textId="77777777" w:rsidR="00636A6A" w:rsidRPr="00DE0F0E" w:rsidRDefault="00636A6A" w:rsidP="00636A6A">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3193570F" w14:textId="77777777" w:rsidTr="003A26E2">
        <w:trPr>
          <w:cantSplit/>
          <w:jc w:val="center"/>
        </w:trPr>
        <w:tc>
          <w:tcPr>
            <w:tcW w:w="7920" w:type="dxa"/>
          </w:tcPr>
          <w:p w14:paraId="3AF29724" w14:textId="77777777" w:rsidR="00636A6A" w:rsidRPr="00DE0F0E" w:rsidRDefault="00636A6A" w:rsidP="00636A6A">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36A6A" w:rsidRPr="00DE0F0E" w:rsidRDefault="00636A6A" w:rsidP="00636A6A">
            <w:pPr>
              <w:pStyle w:val="tablecell"/>
              <w:keepNext w:val="0"/>
              <w:keepLines w:val="0"/>
              <w:spacing w:before="20" w:after="40"/>
              <w:jc w:val="center"/>
              <w:rPr>
                <w:noProof/>
                <w:lang w:val="en-CA"/>
              </w:rPr>
            </w:pPr>
          </w:p>
        </w:tc>
      </w:tr>
      <w:tr w:rsidR="00636A6A" w:rsidRPr="00DE0F0E" w14:paraId="2DD172A1" w14:textId="77777777" w:rsidTr="003A26E2">
        <w:trPr>
          <w:cantSplit/>
          <w:jc w:val="center"/>
        </w:trPr>
        <w:tc>
          <w:tcPr>
            <w:tcW w:w="7920" w:type="dxa"/>
          </w:tcPr>
          <w:p w14:paraId="7C7FBB7A" w14:textId="77777777" w:rsidR="00636A6A" w:rsidRPr="00DE0F0E" w:rsidRDefault="00636A6A" w:rsidP="00636A6A">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75E777DB" w14:textId="77777777" w:rsidTr="003A26E2">
        <w:trPr>
          <w:cantSplit/>
          <w:jc w:val="center"/>
        </w:trPr>
        <w:tc>
          <w:tcPr>
            <w:tcW w:w="7920" w:type="dxa"/>
          </w:tcPr>
          <w:p w14:paraId="44C51409" w14:textId="77777777" w:rsidR="00636A6A" w:rsidRPr="00DE0F0E" w:rsidRDefault="00636A6A" w:rsidP="00636A6A">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295C3DB9" w14:textId="77777777" w:rsidTr="003A26E2">
        <w:trPr>
          <w:cantSplit/>
          <w:jc w:val="center"/>
        </w:trPr>
        <w:tc>
          <w:tcPr>
            <w:tcW w:w="7920" w:type="dxa"/>
          </w:tcPr>
          <w:p w14:paraId="700A7AE2" w14:textId="04FD1437" w:rsidR="00636A6A" w:rsidRPr="00DE0F0E" w:rsidRDefault="00636A6A" w:rsidP="00636A6A">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71ECE6EC" w14:textId="77777777" w:rsidTr="003A26E2">
        <w:trPr>
          <w:cantSplit/>
          <w:jc w:val="center"/>
        </w:trPr>
        <w:tc>
          <w:tcPr>
            <w:tcW w:w="7920" w:type="dxa"/>
          </w:tcPr>
          <w:p w14:paraId="3DCA5D24" w14:textId="2E867E3E" w:rsidR="00636A6A" w:rsidRPr="00DE0F0E" w:rsidRDefault="00636A6A" w:rsidP="00636A6A">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25DC8921" w14:textId="77777777" w:rsidTr="003A26E2">
        <w:trPr>
          <w:cantSplit/>
          <w:jc w:val="center"/>
        </w:trPr>
        <w:tc>
          <w:tcPr>
            <w:tcW w:w="7920" w:type="dxa"/>
          </w:tcPr>
          <w:p w14:paraId="56415C1E" w14:textId="41FD1D51" w:rsidR="00636A6A" w:rsidRPr="00DE0F0E" w:rsidRDefault="00636A6A" w:rsidP="00636A6A">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6EE2BFEA" w14:textId="77777777" w:rsidTr="003A26E2">
        <w:trPr>
          <w:cantSplit/>
          <w:jc w:val="center"/>
        </w:trPr>
        <w:tc>
          <w:tcPr>
            <w:tcW w:w="7920" w:type="dxa"/>
          </w:tcPr>
          <w:p w14:paraId="497EA90D" w14:textId="5F1DDF8A" w:rsidR="00636A6A" w:rsidRPr="00DE0F0E" w:rsidRDefault="00636A6A" w:rsidP="00636A6A">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05FEEA19" w14:textId="77777777" w:rsidTr="003A26E2">
        <w:trPr>
          <w:cantSplit/>
          <w:jc w:val="center"/>
        </w:trPr>
        <w:tc>
          <w:tcPr>
            <w:tcW w:w="7920" w:type="dxa"/>
          </w:tcPr>
          <w:p w14:paraId="1DCF3870" w14:textId="0F1EC466" w:rsidR="00636A6A" w:rsidRPr="00DE0F0E" w:rsidRDefault="00636A6A" w:rsidP="00636A6A">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636A6A" w:rsidRPr="00DE0F0E" w:rsidRDefault="00636A6A" w:rsidP="00636A6A">
            <w:pPr>
              <w:pStyle w:val="tablecell"/>
              <w:keepNext w:val="0"/>
              <w:keepLines w:val="0"/>
              <w:spacing w:before="20" w:after="40"/>
              <w:jc w:val="center"/>
              <w:rPr>
                <w:noProof/>
                <w:lang w:val="en-CA"/>
              </w:rPr>
            </w:pPr>
          </w:p>
        </w:tc>
      </w:tr>
      <w:tr w:rsidR="00636A6A" w:rsidRPr="00DE0F0E" w14:paraId="77C4983A" w14:textId="77777777" w:rsidTr="003A26E2">
        <w:trPr>
          <w:cantSplit/>
          <w:jc w:val="center"/>
        </w:trPr>
        <w:tc>
          <w:tcPr>
            <w:tcW w:w="7920" w:type="dxa"/>
          </w:tcPr>
          <w:p w14:paraId="201D49C1" w14:textId="2A613C98" w:rsidR="00636A6A" w:rsidRPr="00DE0F0E" w:rsidRDefault="00636A6A" w:rsidP="00636A6A">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78E29AFA" w14:textId="77777777" w:rsidTr="003A26E2">
        <w:trPr>
          <w:cantSplit/>
          <w:jc w:val="center"/>
        </w:trPr>
        <w:tc>
          <w:tcPr>
            <w:tcW w:w="7920" w:type="dxa"/>
          </w:tcPr>
          <w:p w14:paraId="3DB8123C" w14:textId="43925D7B" w:rsidR="00636A6A" w:rsidRPr="00DE0F0E" w:rsidRDefault="00636A6A" w:rsidP="00636A6A">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5A58EEC3" w14:textId="77777777" w:rsidTr="003A26E2">
        <w:trPr>
          <w:cantSplit/>
          <w:jc w:val="center"/>
        </w:trPr>
        <w:tc>
          <w:tcPr>
            <w:tcW w:w="7920" w:type="dxa"/>
          </w:tcPr>
          <w:p w14:paraId="025CDD37" w14:textId="1BFB39BF" w:rsidR="00636A6A" w:rsidRPr="00DE0F0E" w:rsidRDefault="00636A6A" w:rsidP="00636A6A">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636A6A" w:rsidRPr="00DE0F0E" w:rsidRDefault="00636A6A" w:rsidP="00636A6A">
            <w:pPr>
              <w:pStyle w:val="tablecell"/>
              <w:keepNext w:val="0"/>
              <w:keepLines w:val="0"/>
              <w:spacing w:before="20" w:after="40"/>
              <w:jc w:val="center"/>
              <w:rPr>
                <w:noProof/>
                <w:lang w:val="en-CA"/>
              </w:rPr>
            </w:pPr>
          </w:p>
        </w:tc>
      </w:tr>
      <w:tr w:rsidR="00636A6A" w:rsidRPr="00DE0F0E" w14:paraId="52351C33" w14:textId="77777777" w:rsidTr="003A26E2">
        <w:trPr>
          <w:cantSplit/>
          <w:jc w:val="center"/>
        </w:trPr>
        <w:tc>
          <w:tcPr>
            <w:tcW w:w="7920" w:type="dxa"/>
          </w:tcPr>
          <w:p w14:paraId="2D5BCB33" w14:textId="52DB8FDD" w:rsidR="00636A6A" w:rsidRPr="00DE0F0E" w:rsidRDefault="00636A6A" w:rsidP="00636A6A">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sps_explicit_mts_intra_enabled_flag</w:t>
            </w:r>
          </w:p>
        </w:tc>
        <w:tc>
          <w:tcPr>
            <w:tcW w:w="1152" w:type="dxa"/>
          </w:tcPr>
          <w:p w14:paraId="358F36C6" w14:textId="77777777"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5F6C31F7" w14:textId="77777777" w:rsidTr="003A26E2">
        <w:trPr>
          <w:cantSplit/>
          <w:jc w:val="center"/>
        </w:trPr>
        <w:tc>
          <w:tcPr>
            <w:tcW w:w="7920" w:type="dxa"/>
          </w:tcPr>
          <w:p w14:paraId="5A87BB4D" w14:textId="71CA9747" w:rsidR="00636A6A" w:rsidRPr="00DE0F0E" w:rsidRDefault="00636A6A" w:rsidP="00636A6A">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sps_explicit_mts_inter_enabled_flag</w:t>
            </w:r>
          </w:p>
        </w:tc>
        <w:tc>
          <w:tcPr>
            <w:tcW w:w="1152" w:type="dxa"/>
          </w:tcPr>
          <w:p w14:paraId="24294C98" w14:textId="77777777"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32617B47" w14:textId="77777777" w:rsidTr="003A26E2">
        <w:trPr>
          <w:cantSplit/>
          <w:jc w:val="center"/>
        </w:trPr>
        <w:tc>
          <w:tcPr>
            <w:tcW w:w="7920" w:type="dxa"/>
          </w:tcPr>
          <w:p w14:paraId="72057DB2" w14:textId="6B498548" w:rsidR="00636A6A" w:rsidRPr="00DE0F0E" w:rsidRDefault="00636A6A" w:rsidP="00636A6A">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636A6A" w:rsidRPr="00DE0F0E" w:rsidRDefault="00636A6A" w:rsidP="00636A6A">
            <w:pPr>
              <w:pStyle w:val="tablecell"/>
              <w:keepNext w:val="0"/>
              <w:keepLines w:val="0"/>
              <w:spacing w:before="20" w:after="40"/>
              <w:jc w:val="center"/>
              <w:rPr>
                <w:noProof/>
                <w:lang w:val="en-CA"/>
              </w:rPr>
            </w:pPr>
          </w:p>
        </w:tc>
      </w:tr>
      <w:tr w:rsidR="00636A6A" w:rsidRPr="00DE0F0E" w14:paraId="08241114"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636A6A" w:rsidRPr="00DE0F0E" w:rsidRDefault="00636A6A" w:rsidP="00636A6A">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5F4C643C"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636A6A" w:rsidRPr="00DE0F0E" w:rsidRDefault="00636A6A" w:rsidP="00636A6A">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636A6A" w:rsidRPr="00DE0F0E" w:rsidRDefault="00636A6A" w:rsidP="00636A6A">
            <w:pPr>
              <w:pStyle w:val="tablecell"/>
              <w:keepNext w:val="0"/>
              <w:keepLines w:val="0"/>
              <w:spacing w:before="20" w:after="40"/>
              <w:jc w:val="center"/>
              <w:rPr>
                <w:noProof/>
                <w:lang w:val="en-CA"/>
              </w:rPr>
            </w:pPr>
          </w:p>
        </w:tc>
      </w:tr>
      <w:tr w:rsidR="00636A6A" w:rsidRPr="00DE0F0E" w14:paraId="4E4EF3AA"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636A6A" w:rsidRPr="00DE0F0E" w:rsidRDefault="00636A6A" w:rsidP="00636A6A">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46FFCED5" w14:textId="77777777" w:rsidTr="003A26E2">
        <w:trPr>
          <w:cantSplit/>
          <w:jc w:val="center"/>
        </w:trPr>
        <w:tc>
          <w:tcPr>
            <w:tcW w:w="7920" w:type="dxa"/>
          </w:tcPr>
          <w:p w14:paraId="0C04EB2F" w14:textId="6B0407C7" w:rsidR="00636A6A" w:rsidRPr="00DE0F0E" w:rsidRDefault="00636A6A" w:rsidP="00636A6A">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6854EE52" w14:textId="77777777" w:rsidTr="003A26E2">
        <w:trPr>
          <w:cantSplit/>
          <w:jc w:val="center"/>
        </w:trPr>
        <w:tc>
          <w:tcPr>
            <w:tcW w:w="7920" w:type="dxa"/>
          </w:tcPr>
          <w:p w14:paraId="1FEB0CF7" w14:textId="0BB333F5" w:rsidR="00636A6A" w:rsidRPr="00DE0F0E" w:rsidRDefault="00636A6A" w:rsidP="00636A6A">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636A6A" w:rsidRPr="00DE0F0E" w:rsidRDefault="00636A6A" w:rsidP="00636A6A">
            <w:pPr>
              <w:pStyle w:val="tablecell"/>
              <w:keepNext w:val="0"/>
              <w:keepLines w:val="0"/>
              <w:spacing w:before="20" w:after="40"/>
              <w:jc w:val="center"/>
              <w:rPr>
                <w:noProof/>
                <w:lang w:val="en-CA"/>
              </w:rPr>
            </w:pPr>
          </w:p>
        </w:tc>
      </w:tr>
      <w:tr w:rsidR="00636A6A" w:rsidRPr="00DE0F0E" w14:paraId="5BCC22DC" w14:textId="77777777" w:rsidTr="003A26E2">
        <w:trPr>
          <w:cantSplit/>
          <w:jc w:val="center"/>
        </w:trPr>
        <w:tc>
          <w:tcPr>
            <w:tcW w:w="7920" w:type="dxa"/>
          </w:tcPr>
          <w:p w14:paraId="3D538315" w14:textId="74DCFEE4" w:rsidR="00636A6A" w:rsidRPr="00DE0F0E" w:rsidRDefault="00636A6A" w:rsidP="00636A6A">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591B5380" w14:textId="77777777" w:rsidTr="003A26E2">
        <w:trPr>
          <w:cantSplit/>
          <w:jc w:val="center"/>
        </w:trPr>
        <w:tc>
          <w:tcPr>
            <w:tcW w:w="7920" w:type="dxa"/>
          </w:tcPr>
          <w:p w14:paraId="096B820C" w14:textId="41DE2E37" w:rsidR="00636A6A" w:rsidRPr="00DE0F0E" w:rsidRDefault="00636A6A" w:rsidP="00636A6A">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07DE8D43" w14:textId="77777777" w:rsidTr="003A26E2">
        <w:trPr>
          <w:cantSplit/>
          <w:jc w:val="center"/>
        </w:trPr>
        <w:tc>
          <w:tcPr>
            <w:tcW w:w="7920" w:type="dxa"/>
          </w:tcPr>
          <w:p w14:paraId="1E4CAB21" w14:textId="2DE2AA37" w:rsidR="00636A6A" w:rsidRPr="00DE0F0E" w:rsidRDefault="00636A6A" w:rsidP="00636A6A">
            <w:pPr>
              <w:pStyle w:val="tablesyntax"/>
              <w:keepNext w:val="0"/>
              <w:keepLines w:val="0"/>
              <w:spacing w:before="20" w:after="40"/>
              <w:rPr>
                <w:b/>
                <w:bCs/>
                <w:noProof/>
                <w:lang w:val="en-CA"/>
              </w:rPr>
            </w:pPr>
            <w:r w:rsidRPr="00DE0F0E">
              <w:rPr>
                <w:b/>
                <w:bCs/>
                <w:noProof/>
                <w:lang w:val="en-CA"/>
              </w:rPr>
              <w:tab/>
              <w:t>sps_ibc_enabled_flag</w:t>
            </w:r>
          </w:p>
        </w:tc>
        <w:tc>
          <w:tcPr>
            <w:tcW w:w="1152" w:type="dxa"/>
          </w:tcPr>
          <w:p w14:paraId="7E4DC07E" w14:textId="2E31353C"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1F234056" w14:textId="77777777" w:rsidTr="003A26E2">
        <w:trPr>
          <w:cantSplit/>
          <w:jc w:val="center"/>
        </w:trPr>
        <w:tc>
          <w:tcPr>
            <w:tcW w:w="7920" w:type="dxa"/>
          </w:tcPr>
          <w:p w14:paraId="57FCD31B" w14:textId="0E723AFA" w:rsidR="00636A6A" w:rsidRPr="00DE0F0E" w:rsidRDefault="00636A6A" w:rsidP="00636A6A">
            <w:pPr>
              <w:pStyle w:val="tablesyntax"/>
              <w:keepNext w:val="0"/>
              <w:keepLines w:val="0"/>
              <w:spacing w:before="20" w:after="40"/>
              <w:rPr>
                <w:b/>
                <w:bCs/>
                <w:noProof/>
                <w:lang w:val="en-CA"/>
              </w:rPr>
            </w:pPr>
            <w:r w:rsidRPr="00DE0F0E">
              <w:rPr>
                <w:b/>
                <w:bCs/>
                <w:noProof/>
                <w:lang w:val="en-CA"/>
              </w:rPr>
              <w:tab/>
              <w:t>sps_ciip_enabled_flag</w:t>
            </w:r>
          </w:p>
        </w:tc>
        <w:tc>
          <w:tcPr>
            <w:tcW w:w="1152" w:type="dxa"/>
          </w:tcPr>
          <w:p w14:paraId="193B9DD9" w14:textId="298D7DFF"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74E6EF7D" w14:textId="77777777" w:rsidTr="003A26E2">
        <w:trPr>
          <w:cantSplit/>
          <w:jc w:val="center"/>
        </w:trPr>
        <w:tc>
          <w:tcPr>
            <w:tcW w:w="7920" w:type="dxa"/>
          </w:tcPr>
          <w:p w14:paraId="1DFB5105" w14:textId="11F4EFFD" w:rsidR="00636A6A" w:rsidRPr="00DE0F0E" w:rsidRDefault="00636A6A" w:rsidP="00636A6A">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3F574A6B" w14:textId="77777777" w:rsidTr="003A26E2">
        <w:trPr>
          <w:cantSplit/>
          <w:jc w:val="center"/>
        </w:trPr>
        <w:tc>
          <w:tcPr>
            <w:tcW w:w="7920" w:type="dxa"/>
          </w:tcPr>
          <w:p w14:paraId="7AFB5D96" w14:textId="00715D8B" w:rsidR="00636A6A" w:rsidRPr="00DE0F0E" w:rsidRDefault="00636A6A" w:rsidP="00636A6A">
            <w:pPr>
              <w:pStyle w:val="tablesyntax"/>
              <w:keepNext w:val="0"/>
              <w:keepLines w:val="0"/>
              <w:spacing w:before="20" w:after="40"/>
              <w:rPr>
                <w:b/>
                <w:bCs/>
                <w:noProof/>
                <w:lang w:val="en-CA"/>
              </w:rPr>
            </w:pPr>
            <w:r w:rsidRPr="00DE0F0E">
              <w:rPr>
                <w:b/>
                <w:bCs/>
                <w:noProof/>
                <w:color w:val="000000" w:themeColor="text1"/>
                <w:lang w:val="en-CA"/>
              </w:rPr>
              <w:tab/>
              <w:t>sps_</w:t>
            </w:r>
            <w:r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6C8857D9" w14:textId="77777777" w:rsidTr="003A26E2">
        <w:trPr>
          <w:cantSplit/>
          <w:jc w:val="center"/>
        </w:trPr>
        <w:tc>
          <w:tcPr>
            <w:tcW w:w="7920" w:type="dxa"/>
          </w:tcPr>
          <w:p w14:paraId="6EFE18C5" w14:textId="6937572D" w:rsidR="00636A6A" w:rsidRPr="00DE0F0E" w:rsidRDefault="00636A6A" w:rsidP="00636A6A">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636A6A" w:rsidRPr="00DE0F0E" w:rsidRDefault="00636A6A" w:rsidP="00636A6A">
            <w:pPr>
              <w:pStyle w:val="tablecell"/>
              <w:keepNext w:val="0"/>
              <w:keepLines w:val="0"/>
              <w:spacing w:before="20" w:after="40"/>
              <w:jc w:val="center"/>
              <w:rPr>
                <w:noProof/>
                <w:lang w:val="en-CA"/>
              </w:rPr>
            </w:pPr>
            <w:r w:rsidRPr="00DE0F0E">
              <w:rPr>
                <w:noProof/>
                <w:lang w:val="en-CA"/>
              </w:rPr>
              <w:t>u(1)</w:t>
            </w:r>
          </w:p>
        </w:tc>
      </w:tr>
      <w:tr w:rsidR="00636A6A" w:rsidRPr="00DE0F0E" w14:paraId="06969CB0" w14:textId="77777777" w:rsidTr="003A26E2">
        <w:trPr>
          <w:cantSplit/>
          <w:jc w:val="center"/>
        </w:trPr>
        <w:tc>
          <w:tcPr>
            <w:tcW w:w="7920" w:type="dxa"/>
          </w:tcPr>
          <w:p w14:paraId="35352189" w14:textId="3CF0CC09" w:rsidR="00636A6A" w:rsidRPr="00DE0F0E" w:rsidRDefault="00636A6A" w:rsidP="00636A6A">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636A6A" w:rsidRPr="00DE0F0E" w:rsidRDefault="00636A6A" w:rsidP="00636A6A">
            <w:pPr>
              <w:pStyle w:val="tablecell"/>
              <w:keepNext w:val="0"/>
              <w:keepLines w:val="0"/>
              <w:spacing w:before="20" w:after="40"/>
              <w:jc w:val="center"/>
              <w:rPr>
                <w:noProof/>
                <w:lang w:val="en-CA"/>
              </w:rPr>
            </w:pPr>
          </w:p>
        </w:tc>
      </w:tr>
      <w:tr w:rsidR="00636A6A" w:rsidRPr="00DE0F0E" w14:paraId="7D0CB2A5" w14:textId="77777777" w:rsidTr="003A26E2">
        <w:trPr>
          <w:cantSplit/>
          <w:jc w:val="center"/>
        </w:trPr>
        <w:tc>
          <w:tcPr>
            <w:tcW w:w="7920" w:type="dxa"/>
          </w:tcPr>
          <w:p w14:paraId="4EEA637C" w14:textId="4F711F57" w:rsidR="00636A6A" w:rsidRPr="00DE0F0E" w:rsidRDefault="00636A6A" w:rsidP="00636A6A">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636A6A" w:rsidRPr="00DE0F0E" w:rsidRDefault="00636A6A" w:rsidP="00636A6A">
            <w:pPr>
              <w:pStyle w:val="tablecell"/>
              <w:keepNext w:val="0"/>
              <w:keepLines w:val="0"/>
              <w:spacing w:before="20" w:after="40"/>
              <w:jc w:val="center"/>
              <w:rPr>
                <w:noProof/>
                <w:lang w:val="en-CA"/>
              </w:rPr>
            </w:pPr>
            <w:r w:rsidRPr="00DE0F0E">
              <w:rPr>
                <w:noProof/>
                <w:lang w:val="en-CA"/>
              </w:rPr>
              <w:t>u(2)</w:t>
            </w:r>
          </w:p>
        </w:tc>
      </w:tr>
      <w:tr w:rsidR="00636A6A" w:rsidRPr="00DE0F0E" w14:paraId="3E2955DF" w14:textId="77777777" w:rsidTr="003A26E2">
        <w:trPr>
          <w:cantSplit/>
          <w:jc w:val="center"/>
        </w:trPr>
        <w:tc>
          <w:tcPr>
            <w:tcW w:w="7920" w:type="dxa"/>
          </w:tcPr>
          <w:p w14:paraId="791A2397" w14:textId="154917F9" w:rsidR="00636A6A" w:rsidRPr="00DE0F0E" w:rsidRDefault="00636A6A" w:rsidP="00636A6A">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636A6A" w:rsidRPr="00DE0F0E" w:rsidRDefault="00636A6A" w:rsidP="00636A6A">
            <w:pPr>
              <w:pStyle w:val="tablecell"/>
              <w:keepNext w:val="0"/>
              <w:keepLines w:val="0"/>
              <w:spacing w:before="20" w:after="40"/>
              <w:jc w:val="center"/>
              <w:rPr>
                <w:noProof/>
                <w:lang w:val="en-CA"/>
              </w:rPr>
            </w:pPr>
            <w:r w:rsidRPr="00DE0F0E">
              <w:rPr>
                <w:noProof/>
                <w:lang w:val="en-CA"/>
              </w:rPr>
              <w:t>se(v)</w:t>
            </w:r>
          </w:p>
        </w:tc>
      </w:tr>
      <w:tr w:rsidR="00636A6A" w:rsidRPr="00DE0F0E" w14:paraId="62A95AB5" w14:textId="77777777" w:rsidTr="003A26E2">
        <w:trPr>
          <w:cantSplit/>
          <w:jc w:val="center"/>
        </w:trPr>
        <w:tc>
          <w:tcPr>
            <w:tcW w:w="7920" w:type="dxa"/>
          </w:tcPr>
          <w:p w14:paraId="7A0595C5" w14:textId="67C75848" w:rsidR="00636A6A" w:rsidRPr="00DE0F0E" w:rsidRDefault="00636A6A" w:rsidP="00636A6A">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636A6A" w:rsidRPr="00DE0F0E" w:rsidRDefault="00636A6A" w:rsidP="00636A6A">
            <w:pPr>
              <w:pStyle w:val="tablecell"/>
              <w:keepNext w:val="0"/>
              <w:keepLines w:val="0"/>
              <w:spacing w:before="20" w:after="40"/>
              <w:jc w:val="center"/>
              <w:rPr>
                <w:noProof/>
                <w:lang w:val="en-CA"/>
              </w:rPr>
            </w:pPr>
          </w:p>
        </w:tc>
      </w:tr>
      <w:tr w:rsidR="00636A6A" w:rsidRPr="00DE0F0E" w14:paraId="34EA57A7" w14:textId="77777777" w:rsidTr="003A26E2">
        <w:trPr>
          <w:cantSplit/>
          <w:jc w:val="center"/>
        </w:trPr>
        <w:tc>
          <w:tcPr>
            <w:tcW w:w="7920" w:type="dxa"/>
          </w:tcPr>
          <w:p w14:paraId="1638C2BF" w14:textId="3EBEC60F" w:rsidR="00636A6A" w:rsidRPr="00DE0F0E" w:rsidRDefault="00636A6A" w:rsidP="00636A6A">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636A6A" w:rsidRPr="00DE0F0E" w:rsidRDefault="00636A6A" w:rsidP="00636A6A">
            <w:pPr>
              <w:pStyle w:val="tablecell"/>
              <w:keepNext w:val="0"/>
              <w:keepLines w:val="0"/>
              <w:spacing w:before="20" w:after="40"/>
              <w:jc w:val="center"/>
              <w:rPr>
                <w:noProof/>
                <w:lang w:val="en-CA"/>
              </w:rPr>
            </w:pPr>
            <w:r w:rsidRPr="00DE0F0E">
              <w:rPr>
                <w:noProof/>
                <w:lang w:val="en-CA"/>
              </w:rPr>
              <w:t>se(v)</w:t>
            </w:r>
          </w:p>
        </w:tc>
      </w:tr>
      <w:tr w:rsidR="00636A6A" w:rsidRPr="00DE0F0E" w14:paraId="74B22171" w14:textId="77777777" w:rsidTr="003A26E2">
        <w:trPr>
          <w:cantSplit/>
          <w:jc w:val="center"/>
        </w:trPr>
        <w:tc>
          <w:tcPr>
            <w:tcW w:w="7920" w:type="dxa"/>
          </w:tcPr>
          <w:p w14:paraId="2D142FEA" w14:textId="3C97A7E9" w:rsidR="00636A6A" w:rsidRPr="00DE0F0E" w:rsidRDefault="00636A6A" w:rsidP="00636A6A">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636A6A" w:rsidRPr="00DE0F0E" w:rsidRDefault="00636A6A" w:rsidP="00636A6A">
            <w:pPr>
              <w:pStyle w:val="tablecell"/>
              <w:keepNext w:val="0"/>
              <w:keepLines w:val="0"/>
              <w:spacing w:before="20" w:after="40"/>
              <w:jc w:val="center"/>
              <w:rPr>
                <w:noProof/>
                <w:lang w:val="en-CA"/>
              </w:rPr>
            </w:pPr>
            <w:r w:rsidRPr="00DE0F0E">
              <w:rPr>
                <w:noProof/>
                <w:lang w:val="en-CA"/>
              </w:rPr>
              <w:t>ue(v)</w:t>
            </w:r>
          </w:p>
        </w:tc>
      </w:tr>
      <w:tr w:rsidR="00636A6A" w:rsidRPr="00DE0F0E" w14:paraId="53929A73" w14:textId="77777777" w:rsidTr="003A26E2">
        <w:trPr>
          <w:cantSplit/>
          <w:jc w:val="center"/>
        </w:trPr>
        <w:tc>
          <w:tcPr>
            <w:tcW w:w="7920" w:type="dxa"/>
          </w:tcPr>
          <w:p w14:paraId="77542302" w14:textId="1C2F2095" w:rsidR="00636A6A" w:rsidRPr="00DE0F0E" w:rsidRDefault="00636A6A" w:rsidP="00636A6A">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636A6A" w:rsidRPr="00DE0F0E" w:rsidRDefault="00636A6A" w:rsidP="00636A6A">
            <w:pPr>
              <w:pStyle w:val="tablecell"/>
              <w:keepNext w:val="0"/>
              <w:keepLines w:val="0"/>
              <w:spacing w:before="20" w:after="40"/>
              <w:jc w:val="center"/>
              <w:rPr>
                <w:noProof/>
                <w:lang w:val="en-CA"/>
              </w:rPr>
            </w:pPr>
          </w:p>
        </w:tc>
      </w:tr>
      <w:tr w:rsidR="00636A6A" w:rsidRPr="00DE0F0E" w14:paraId="5960FF43" w14:textId="77777777" w:rsidTr="003A26E2">
        <w:trPr>
          <w:cantSplit/>
          <w:jc w:val="center"/>
        </w:trPr>
        <w:tc>
          <w:tcPr>
            <w:tcW w:w="7920" w:type="dxa"/>
          </w:tcPr>
          <w:p w14:paraId="48FEAEC2" w14:textId="43B32FFD" w:rsidR="00636A6A" w:rsidRPr="00DE0F0E" w:rsidRDefault="00636A6A" w:rsidP="00636A6A">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636A6A" w:rsidRPr="00DE0F0E" w:rsidRDefault="00636A6A" w:rsidP="00636A6A">
            <w:pPr>
              <w:pStyle w:val="tablecell"/>
              <w:keepNext w:val="0"/>
              <w:keepLines w:val="0"/>
              <w:spacing w:before="20" w:after="40"/>
              <w:jc w:val="center"/>
              <w:rPr>
                <w:noProof/>
                <w:lang w:val="en-CA"/>
              </w:rPr>
            </w:pPr>
          </w:p>
        </w:tc>
      </w:tr>
      <w:tr w:rsidR="00636A6A" w:rsidRPr="00AC7D56" w14:paraId="391620A0"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636A6A" w:rsidRPr="00AC7D56" w:rsidRDefault="00636A6A" w:rsidP="00636A6A">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636A6A" w:rsidRPr="00AC7D56" w:rsidRDefault="00636A6A" w:rsidP="00636A6A">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636A6A" w:rsidRPr="00AC7D56" w14:paraId="540082C6"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636A6A" w:rsidRPr="00AC7D56" w:rsidRDefault="00636A6A" w:rsidP="00636A6A">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636A6A" w:rsidRPr="00AC7D56" w:rsidRDefault="00636A6A" w:rsidP="00636A6A">
            <w:pPr>
              <w:pStyle w:val="tablecell"/>
              <w:keepNext w:val="0"/>
              <w:keepLines w:val="0"/>
              <w:spacing w:before="20" w:after="40"/>
              <w:jc w:val="center"/>
              <w:rPr>
                <w:noProof/>
                <w:color w:val="000000" w:themeColor="text1"/>
                <w:lang w:val="en-CA"/>
              </w:rPr>
            </w:pPr>
          </w:p>
        </w:tc>
      </w:tr>
      <w:tr w:rsidR="00636A6A" w:rsidRPr="00AC7D56" w14:paraId="573E6A3F"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636A6A" w:rsidRPr="00AC7D56" w:rsidRDefault="00636A6A" w:rsidP="00636A6A">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636A6A" w:rsidRPr="00AC7D56" w:rsidRDefault="00636A6A" w:rsidP="00636A6A">
            <w:pPr>
              <w:pStyle w:val="tablecell"/>
              <w:keepNext w:val="0"/>
              <w:keepLines w:val="0"/>
              <w:spacing w:before="20" w:after="40"/>
              <w:jc w:val="center"/>
              <w:rPr>
                <w:noProof/>
                <w:color w:val="000000" w:themeColor="text1"/>
                <w:lang w:val="en-CA"/>
              </w:rPr>
            </w:pPr>
          </w:p>
        </w:tc>
      </w:tr>
      <w:tr w:rsidR="00636A6A" w:rsidRPr="00AC7D56" w14:paraId="21973550"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636A6A" w:rsidRPr="00AC7D56" w:rsidRDefault="00636A6A" w:rsidP="00636A6A">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636A6A" w:rsidRPr="00AC7D56" w:rsidRDefault="00636A6A" w:rsidP="00636A6A">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636A6A" w:rsidRPr="00DE0F0E" w14:paraId="623CC6E2" w14:textId="77777777" w:rsidTr="003A26E2">
        <w:trPr>
          <w:cantSplit/>
          <w:jc w:val="center"/>
        </w:trPr>
        <w:tc>
          <w:tcPr>
            <w:tcW w:w="7920" w:type="dxa"/>
          </w:tcPr>
          <w:p w14:paraId="54C5CD43" w14:textId="77777777" w:rsidR="00636A6A" w:rsidRPr="00DE0F0E" w:rsidRDefault="00636A6A" w:rsidP="00636A6A">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636A6A" w:rsidRPr="00DE0F0E" w:rsidRDefault="00636A6A" w:rsidP="00636A6A">
            <w:pPr>
              <w:pStyle w:val="tablecell"/>
              <w:spacing w:before="20" w:after="40"/>
              <w:jc w:val="center"/>
              <w:rPr>
                <w:noProof/>
                <w:lang w:val="en-CA"/>
              </w:rPr>
            </w:pPr>
          </w:p>
        </w:tc>
      </w:tr>
      <w:tr w:rsidR="00636A6A" w:rsidRPr="00DE0F0E" w14:paraId="73CD17D9" w14:textId="77777777" w:rsidTr="003A26E2">
        <w:trPr>
          <w:cantSplit/>
          <w:jc w:val="center"/>
        </w:trPr>
        <w:tc>
          <w:tcPr>
            <w:tcW w:w="7920" w:type="dxa"/>
          </w:tcPr>
          <w:p w14:paraId="50A6AE55" w14:textId="77777777" w:rsidR="00636A6A" w:rsidRPr="00DE0F0E" w:rsidRDefault="00636A6A" w:rsidP="00636A6A">
            <w:pPr>
              <w:pStyle w:val="tablesyntax"/>
              <w:spacing w:before="20" w:after="40"/>
              <w:rPr>
                <w:noProof/>
                <w:lang w:val="en-CA"/>
              </w:rPr>
            </w:pPr>
            <w:r w:rsidRPr="00DE0F0E">
              <w:rPr>
                <w:noProof/>
                <w:lang w:val="en-CA"/>
              </w:rPr>
              <w:t>}</w:t>
            </w:r>
          </w:p>
        </w:tc>
        <w:tc>
          <w:tcPr>
            <w:tcW w:w="1152" w:type="dxa"/>
          </w:tcPr>
          <w:p w14:paraId="257AD1BD" w14:textId="77777777" w:rsidR="00636A6A" w:rsidRPr="00DE0F0E" w:rsidRDefault="00636A6A" w:rsidP="00636A6A">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877" w:name="_Toc20134244"/>
      <w:bookmarkStart w:id="878" w:name="_Toc77680374"/>
      <w:bookmarkStart w:id="879" w:name="_Ref168818756"/>
      <w:bookmarkStart w:id="880" w:name="_Ref220341273"/>
      <w:bookmarkStart w:id="881" w:name="_Toc226456525"/>
      <w:bookmarkStart w:id="882" w:name="_Toc248045224"/>
      <w:bookmarkStart w:id="883" w:name="_Toc287363754"/>
      <w:bookmarkStart w:id="884" w:name="_Toc311216742"/>
      <w:bookmarkStart w:id="885" w:name="_Toc317198706"/>
      <w:bookmarkStart w:id="886" w:name="_Toc415475820"/>
      <w:bookmarkStart w:id="887" w:name="_Toc423599095"/>
      <w:bookmarkStart w:id="888" w:name="_Toc423601599"/>
      <w:r w:rsidRPr="00DE0F0E">
        <w:rPr>
          <w:noProof/>
          <w:lang w:val="en-CA"/>
        </w:rPr>
        <w:t>Picture parameter set RBSP syntax</w:t>
      </w:r>
      <w:bookmarkEnd w:id="877"/>
      <w:bookmarkEnd w:id="878"/>
      <w:bookmarkEnd w:id="879"/>
      <w:bookmarkEnd w:id="880"/>
      <w:bookmarkEnd w:id="881"/>
      <w:bookmarkEnd w:id="882"/>
      <w:bookmarkEnd w:id="883"/>
      <w:bookmarkEnd w:id="884"/>
      <w:bookmarkEnd w:id="885"/>
      <w:bookmarkEnd w:id="886"/>
      <w:bookmarkEnd w:id="887"/>
      <w:bookmarkEnd w:id="88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9C7697" w:rsidRPr="00DE0F0E" w:rsidDel="001E0D6C" w14:paraId="2D643B03" w14:textId="3700C658" w:rsidTr="009C7697">
        <w:trPr>
          <w:cantSplit/>
          <w:jc w:val="center"/>
          <w:ins w:id="889" w:author="Ye-Kui Wang d00" w:date="2019-03-04T14:19:00Z"/>
        </w:trPr>
        <w:tc>
          <w:tcPr>
            <w:tcW w:w="7920" w:type="dxa"/>
          </w:tcPr>
          <w:p w14:paraId="7CC78872" w14:textId="38C3FEC4" w:rsidR="009C7697" w:rsidRPr="00DE0F0E" w:rsidDel="001E0D6C" w:rsidRDefault="009C7697" w:rsidP="00F22A1A">
            <w:pPr>
              <w:pStyle w:val="tablesyntax"/>
              <w:keepNext w:val="0"/>
              <w:keepLines w:val="0"/>
              <w:spacing w:before="20" w:after="40"/>
              <w:rPr>
                <w:ins w:id="890" w:author="Ye-Kui Wang d00" w:date="2019-03-04T14:19:00Z"/>
                <w:b/>
                <w:bCs/>
                <w:noProof/>
                <w:lang w:val="en-CA"/>
              </w:rPr>
            </w:pPr>
            <w:ins w:id="891" w:author="Ye-Kui Wang d00" w:date="2019-03-04T14:19:00Z">
              <w:r w:rsidRPr="00DE0F0E" w:rsidDel="001E0D6C">
                <w:rPr>
                  <w:b/>
                  <w:bCs/>
                  <w:noProof/>
                  <w:lang w:val="en-CA"/>
                </w:rPr>
                <w:tab/>
              </w:r>
            </w:ins>
            <w:ins w:id="892" w:author="Ye-Kui Wang d00" w:date="2019-03-04T14:20:00Z">
              <w:r w:rsidRPr="007644C2" w:rsidDel="001E0D6C">
                <w:rPr>
                  <w:b/>
                  <w:bCs/>
                  <w:noProof/>
                  <w:lang w:val="en-CA" w:eastAsia="ko-KR"/>
                </w:rPr>
                <w:t>loop_filter_across_</w:t>
              </w:r>
              <w:r w:rsidDel="001E0D6C">
                <w:rPr>
                  <w:b/>
                  <w:bCs/>
                  <w:noProof/>
                  <w:lang w:val="en-CA" w:eastAsia="ko-KR"/>
                </w:rPr>
                <w:t>sub</w:t>
              </w:r>
            </w:ins>
            <w:ins w:id="893" w:author="Ye-Kui Wang d00" w:date="2019-03-04T15:19:00Z">
              <w:r w:rsidR="006163C0" w:rsidDel="001E0D6C">
                <w:rPr>
                  <w:b/>
                  <w:bCs/>
                  <w:noProof/>
                  <w:lang w:val="en-CA" w:eastAsia="ko-KR"/>
                </w:rPr>
                <w:t>_</w:t>
              </w:r>
            </w:ins>
            <w:ins w:id="894" w:author="Ye-Kui Wang d00" w:date="2019-03-04T14:20:00Z">
              <w:r w:rsidDel="001E0D6C">
                <w:rPr>
                  <w:b/>
                  <w:bCs/>
                  <w:noProof/>
                  <w:lang w:val="en-CA" w:eastAsia="ko-KR"/>
                </w:rPr>
                <w:t>pic</w:t>
              </w:r>
              <w:r w:rsidRPr="007644C2" w:rsidDel="001E0D6C">
                <w:rPr>
                  <w:b/>
                  <w:bCs/>
                  <w:noProof/>
                  <w:lang w:val="en-CA" w:eastAsia="ko-KR"/>
                </w:rPr>
                <w:t>_enabled_flag</w:t>
              </w:r>
            </w:ins>
          </w:p>
        </w:tc>
        <w:tc>
          <w:tcPr>
            <w:tcW w:w="1157" w:type="dxa"/>
          </w:tcPr>
          <w:p w14:paraId="0DCA8530" w14:textId="0118FF24" w:rsidR="009C7697" w:rsidRPr="00DE0F0E" w:rsidDel="001E0D6C" w:rsidRDefault="009C7697" w:rsidP="009C7697">
            <w:pPr>
              <w:pStyle w:val="tablecell"/>
              <w:keepNext w:val="0"/>
              <w:keepLines w:val="0"/>
              <w:spacing w:before="20" w:after="40"/>
              <w:jc w:val="center"/>
              <w:rPr>
                <w:ins w:id="895" w:author="Ye-Kui Wang d00" w:date="2019-03-04T14:19:00Z"/>
                <w:noProof/>
                <w:lang w:val="en-CA"/>
              </w:rPr>
            </w:pPr>
            <w:ins w:id="896" w:author="Ye-Kui Wang d00" w:date="2019-03-04T14:19:00Z">
              <w:r w:rsidRPr="00DE0F0E" w:rsidDel="001E0D6C">
                <w:rPr>
                  <w:noProof/>
                  <w:lang w:val="en-CA" w:eastAsia="ko-KR"/>
                </w:rPr>
                <w:t>u(1)</w:t>
              </w:r>
            </w:ins>
          </w:p>
        </w:tc>
      </w:tr>
      <w:tr w:rsidR="009C7697" w:rsidRPr="00DE0F0E" w:rsidDel="00B859CF" w14:paraId="5591DB97" w14:textId="616D93CF" w:rsidTr="001B6102">
        <w:trPr>
          <w:cantSplit/>
          <w:jc w:val="center"/>
        </w:trPr>
        <w:tc>
          <w:tcPr>
            <w:tcW w:w="7920" w:type="dxa"/>
          </w:tcPr>
          <w:p w14:paraId="0EE70639" w14:textId="213C4200" w:rsidR="009C7697" w:rsidRPr="00DE0F0E" w:rsidDel="00B859CF" w:rsidRDefault="009C7697" w:rsidP="009C7697">
            <w:pPr>
              <w:pStyle w:val="tablesyntax"/>
              <w:keepNext w:val="0"/>
              <w:keepLines w:val="0"/>
              <w:spacing w:before="20" w:after="40"/>
              <w:rPr>
                <w:b/>
                <w:bCs/>
                <w:noProof/>
                <w:lang w:val="en-CA"/>
              </w:rPr>
            </w:pPr>
            <w:r w:rsidRPr="00DE0F0E" w:rsidDel="00B859CF">
              <w:rPr>
                <w:b/>
                <w:bCs/>
                <w:noProof/>
                <w:lang w:val="en-CA"/>
              </w:rPr>
              <w:tab/>
              <w:t>single_</w:t>
            </w:r>
            <w:r w:rsidRPr="00DE0F0E" w:rsidDel="00B859CF">
              <w:rPr>
                <w:b/>
                <w:noProof/>
                <w:lang w:val="en-CA"/>
              </w:rPr>
              <w:t>tile_in_</w:t>
            </w:r>
            <w:ins w:id="897" w:author="Ye-Kui Wang d00" w:date="2019-03-04T14:17:00Z">
              <w:r>
                <w:rPr>
                  <w:b/>
                  <w:noProof/>
                  <w:lang w:val="en-CA"/>
                </w:rPr>
                <w:t>sub</w:t>
              </w:r>
            </w:ins>
            <w:ins w:id="898" w:author="Ye-Kui Wang d00" w:date="2019-03-04T15:19:00Z">
              <w:r w:rsidR="006163C0">
                <w:rPr>
                  <w:b/>
                  <w:noProof/>
                  <w:lang w:val="en-CA"/>
                </w:rPr>
                <w:t>_</w:t>
              </w:r>
            </w:ins>
            <w:r w:rsidRPr="00DE0F0E" w:rsidDel="00B859CF">
              <w:rPr>
                <w:b/>
                <w:noProof/>
                <w:lang w:val="en-CA"/>
              </w:rPr>
              <w:t>pic_flag</w:t>
            </w:r>
          </w:p>
        </w:tc>
        <w:tc>
          <w:tcPr>
            <w:tcW w:w="1157" w:type="dxa"/>
          </w:tcPr>
          <w:p w14:paraId="4FE66A89" w14:textId="6E08C4AA" w:rsidR="009C7697" w:rsidRPr="00DE0F0E" w:rsidDel="00B859CF" w:rsidRDefault="009C7697" w:rsidP="009C7697">
            <w:pPr>
              <w:pStyle w:val="tablecell"/>
              <w:keepNext w:val="0"/>
              <w:keepLines w:val="0"/>
              <w:spacing w:before="20" w:after="40"/>
              <w:jc w:val="center"/>
              <w:rPr>
                <w:noProof/>
                <w:lang w:val="en-CA"/>
              </w:rPr>
            </w:pPr>
            <w:r w:rsidRPr="00DE0F0E" w:rsidDel="00B859CF">
              <w:rPr>
                <w:noProof/>
                <w:lang w:val="en-CA" w:eastAsia="ko-KR"/>
              </w:rPr>
              <w:t>u(1)</w:t>
            </w:r>
          </w:p>
        </w:tc>
      </w:tr>
      <w:tr w:rsidR="009C7697" w:rsidRPr="00DE0F0E" w:rsidDel="00B859CF" w14:paraId="048707F4" w14:textId="28B32224" w:rsidTr="001B6102">
        <w:trPr>
          <w:cantSplit/>
          <w:jc w:val="center"/>
        </w:trPr>
        <w:tc>
          <w:tcPr>
            <w:tcW w:w="7920" w:type="dxa"/>
          </w:tcPr>
          <w:p w14:paraId="57A2172E" w14:textId="6762CEBF" w:rsidR="009C7697" w:rsidRPr="00DE0F0E" w:rsidDel="00B859CF" w:rsidRDefault="009C7697" w:rsidP="009C7697">
            <w:pPr>
              <w:pStyle w:val="tablesyntax"/>
              <w:keepNext w:val="0"/>
              <w:keepLines w:val="0"/>
              <w:spacing w:before="20" w:after="40"/>
              <w:rPr>
                <w:b/>
                <w:bCs/>
                <w:noProof/>
                <w:lang w:val="en-CA"/>
              </w:rPr>
            </w:pPr>
            <w:r w:rsidRPr="00DE0F0E" w:rsidDel="00B859CF">
              <w:rPr>
                <w:b/>
                <w:bCs/>
                <w:noProof/>
                <w:lang w:val="en-CA"/>
              </w:rPr>
              <w:tab/>
            </w:r>
            <w:r w:rsidRPr="00DE0F0E" w:rsidDel="00B859CF">
              <w:rPr>
                <w:noProof/>
                <w:lang w:val="en-CA" w:eastAsia="ko-KR"/>
              </w:rPr>
              <w:t>if( !single_tile_in_</w:t>
            </w:r>
            <w:ins w:id="899" w:author="Ye-Kui Wang d00" w:date="2019-03-04T14:17:00Z">
              <w:r>
                <w:rPr>
                  <w:noProof/>
                  <w:lang w:val="en-CA" w:eastAsia="ko-KR"/>
                </w:rPr>
                <w:t>sub</w:t>
              </w:r>
            </w:ins>
            <w:ins w:id="900" w:author="Ye-Kui Wang d00" w:date="2019-03-04T15:19:00Z">
              <w:r w:rsidR="006163C0">
                <w:rPr>
                  <w:noProof/>
                  <w:lang w:val="en-CA" w:eastAsia="ko-KR"/>
                </w:rPr>
                <w:t>_</w:t>
              </w:r>
            </w:ins>
            <w:r w:rsidRPr="00DE0F0E" w:rsidDel="00B859CF">
              <w:rPr>
                <w:noProof/>
                <w:lang w:val="en-CA" w:eastAsia="ko-KR"/>
              </w:rPr>
              <w:t>pic_flag ) {</w:t>
            </w:r>
          </w:p>
        </w:tc>
        <w:tc>
          <w:tcPr>
            <w:tcW w:w="1157" w:type="dxa"/>
          </w:tcPr>
          <w:p w14:paraId="00602C10" w14:textId="12F0532A" w:rsidR="009C7697" w:rsidRPr="00DE0F0E" w:rsidDel="00B859CF" w:rsidRDefault="009C7697" w:rsidP="009C7697">
            <w:pPr>
              <w:pStyle w:val="tablecell"/>
              <w:keepNext w:val="0"/>
              <w:keepLines w:val="0"/>
              <w:spacing w:before="20" w:after="40"/>
              <w:jc w:val="center"/>
              <w:rPr>
                <w:noProof/>
                <w:lang w:val="en-CA"/>
              </w:rPr>
            </w:pPr>
          </w:p>
        </w:tc>
      </w:tr>
      <w:tr w:rsidR="001C3C26" w:rsidRPr="00DE0F0E" w:rsidDel="00B859CF" w14:paraId="30880F2E" w14:textId="0E0EC066" w:rsidTr="001B6102">
        <w:trPr>
          <w:cantSplit/>
          <w:jc w:val="center"/>
        </w:trPr>
        <w:tc>
          <w:tcPr>
            <w:tcW w:w="7920" w:type="dxa"/>
          </w:tcPr>
          <w:p w14:paraId="4B48E093" w14:textId="661F3F57" w:rsidR="001C3C26" w:rsidRPr="00DE0F0E" w:rsidDel="00B859CF" w:rsidRDefault="001C3C26" w:rsidP="001C3C26">
            <w:pPr>
              <w:pStyle w:val="tablesyntax"/>
              <w:keepNext w:val="0"/>
              <w:keepLines w:val="0"/>
              <w:spacing w:before="20" w:after="40"/>
              <w:rPr>
                <w:b/>
                <w:bCs/>
                <w:noProof/>
                <w:lang w:val="en-CA"/>
              </w:rPr>
            </w:pPr>
            <w:r w:rsidRPr="00DE0F0E" w:rsidDel="00B859CF">
              <w:rPr>
                <w:b/>
                <w:bCs/>
                <w:noProof/>
                <w:lang w:val="en-CA"/>
              </w:rPr>
              <w:tab/>
            </w:r>
            <w:r w:rsidRPr="00DE0F0E" w:rsidDel="00B859CF">
              <w:rPr>
                <w:b/>
                <w:bCs/>
                <w:noProof/>
                <w:lang w:val="en-CA"/>
              </w:rPr>
              <w:tab/>
            </w:r>
            <w:r w:rsidRPr="00DE0F0E" w:rsidDel="00B859CF">
              <w:rPr>
                <w:b/>
                <w:noProof/>
                <w:lang w:val="en-CA"/>
              </w:rPr>
              <w:t>num_tile_columns_minus1</w:t>
            </w:r>
          </w:p>
        </w:tc>
        <w:tc>
          <w:tcPr>
            <w:tcW w:w="1157" w:type="dxa"/>
          </w:tcPr>
          <w:p w14:paraId="45DC53CF" w14:textId="57CDD26F" w:rsidR="001C3C26" w:rsidRPr="00DE0F0E" w:rsidDel="00B859CF" w:rsidRDefault="001C3C26" w:rsidP="001C3C26">
            <w:pPr>
              <w:pStyle w:val="tablecell"/>
              <w:keepNext w:val="0"/>
              <w:keepLines w:val="0"/>
              <w:spacing w:before="20" w:after="40"/>
              <w:jc w:val="center"/>
              <w:rPr>
                <w:noProof/>
                <w:lang w:val="en-CA"/>
              </w:rPr>
            </w:pPr>
            <w:r w:rsidRPr="00DE0F0E" w:rsidDel="00B859CF">
              <w:rPr>
                <w:noProof/>
                <w:lang w:val="en-CA"/>
              </w:rPr>
              <w:t>ue(v)</w:t>
            </w:r>
          </w:p>
        </w:tc>
      </w:tr>
      <w:tr w:rsidR="001C3C26" w:rsidRPr="00DE0F0E" w:rsidDel="00B859CF" w14:paraId="1229629C" w14:textId="4E5A223E" w:rsidTr="001B6102">
        <w:trPr>
          <w:cantSplit/>
          <w:jc w:val="center"/>
        </w:trPr>
        <w:tc>
          <w:tcPr>
            <w:tcW w:w="7920" w:type="dxa"/>
          </w:tcPr>
          <w:p w14:paraId="6EBB2F86" w14:textId="75F1CACE" w:rsidR="001C3C26" w:rsidRPr="00DE0F0E" w:rsidDel="00B859CF" w:rsidRDefault="001C3C26" w:rsidP="001C3C26">
            <w:pPr>
              <w:pStyle w:val="tablesyntax"/>
              <w:keepNext w:val="0"/>
              <w:keepLines w:val="0"/>
              <w:spacing w:before="20" w:after="40"/>
              <w:rPr>
                <w:b/>
                <w:bCs/>
                <w:noProof/>
                <w:lang w:val="en-CA"/>
              </w:rPr>
            </w:pPr>
            <w:r w:rsidRPr="00DE0F0E" w:rsidDel="00B859CF">
              <w:rPr>
                <w:b/>
                <w:bCs/>
                <w:noProof/>
                <w:lang w:val="en-CA"/>
              </w:rPr>
              <w:tab/>
            </w:r>
            <w:r w:rsidRPr="00DE0F0E" w:rsidDel="00B859CF">
              <w:rPr>
                <w:b/>
                <w:bCs/>
                <w:noProof/>
                <w:lang w:val="en-CA"/>
              </w:rPr>
              <w:tab/>
            </w:r>
            <w:r w:rsidRPr="00DE0F0E" w:rsidDel="00B859CF">
              <w:rPr>
                <w:b/>
                <w:noProof/>
                <w:lang w:val="en-CA"/>
              </w:rPr>
              <w:t>num_tile_rows_minus1</w:t>
            </w:r>
          </w:p>
        </w:tc>
        <w:tc>
          <w:tcPr>
            <w:tcW w:w="1157" w:type="dxa"/>
          </w:tcPr>
          <w:p w14:paraId="1E1B2364" w14:textId="57FE3593" w:rsidR="001C3C26" w:rsidRPr="00DE0F0E" w:rsidDel="00B859CF" w:rsidRDefault="001C3C26" w:rsidP="001C3C26">
            <w:pPr>
              <w:pStyle w:val="tablecell"/>
              <w:keepNext w:val="0"/>
              <w:keepLines w:val="0"/>
              <w:spacing w:before="20" w:after="40"/>
              <w:jc w:val="center"/>
              <w:rPr>
                <w:noProof/>
                <w:lang w:val="en-CA"/>
              </w:rPr>
            </w:pPr>
            <w:r w:rsidRPr="00DE0F0E" w:rsidDel="00B859CF">
              <w:rPr>
                <w:noProof/>
                <w:lang w:val="en-CA"/>
              </w:rPr>
              <w:t>ue(v)</w:t>
            </w:r>
          </w:p>
        </w:tc>
      </w:tr>
      <w:tr w:rsidR="001C3C26" w:rsidRPr="00DE0F0E" w:rsidDel="00B859CF" w14:paraId="3465A245" w14:textId="0A5D9A4C" w:rsidTr="001B6102">
        <w:trPr>
          <w:cantSplit/>
          <w:jc w:val="center"/>
        </w:trPr>
        <w:tc>
          <w:tcPr>
            <w:tcW w:w="7920" w:type="dxa"/>
          </w:tcPr>
          <w:p w14:paraId="58B8C5C0" w14:textId="69CA56E2" w:rsidR="001C3C26" w:rsidRPr="00DE0F0E" w:rsidDel="00B859CF" w:rsidRDefault="001C3C26" w:rsidP="001C3C26">
            <w:pPr>
              <w:pStyle w:val="tablesyntax"/>
              <w:keepNext w:val="0"/>
              <w:keepLines w:val="0"/>
              <w:spacing w:before="20" w:after="40"/>
              <w:rPr>
                <w:b/>
                <w:bCs/>
                <w:noProof/>
                <w:lang w:val="en-CA"/>
              </w:rPr>
            </w:pPr>
            <w:r w:rsidRPr="00DE0F0E" w:rsidDel="00B859CF">
              <w:rPr>
                <w:b/>
                <w:bCs/>
                <w:noProof/>
                <w:lang w:val="en-CA"/>
              </w:rPr>
              <w:tab/>
            </w:r>
            <w:r w:rsidRPr="00DE0F0E" w:rsidDel="00B859CF">
              <w:rPr>
                <w:b/>
                <w:bCs/>
                <w:noProof/>
                <w:lang w:val="en-CA"/>
              </w:rPr>
              <w:tab/>
            </w:r>
            <w:r w:rsidRPr="00DE0F0E" w:rsidDel="00B859CF">
              <w:rPr>
                <w:b/>
                <w:noProof/>
                <w:lang w:val="en-CA"/>
              </w:rPr>
              <w:t>uniform_tile_spacing_flag</w:t>
            </w:r>
          </w:p>
        </w:tc>
        <w:tc>
          <w:tcPr>
            <w:tcW w:w="1157" w:type="dxa"/>
          </w:tcPr>
          <w:p w14:paraId="438730BD" w14:textId="12741530" w:rsidR="001C3C26" w:rsidRPr="00DE0F0E" w:rsidDel="00B859CF" w:rsidRDefault="001C3C26" w:rsidP="001C3C26">
            <w:pPr>
              <w:pStyle w:val="tablecell"/>
              <w:keepNext w:val="0"/>
              <w:keepLines w:val="0"/>
              <w:spacing w:before="20" w:after="40"/>
              <w:jc w:val="center"/>
              <w:rPr>
                <w:noProof/>
                <w:lang w:val="en-CA"/>
              </w:rPr>
            </w:pPr>
            <w:r w:rsidRPr="00DE0F0E" w:rsidDel="00B859CF">
              <w:rPr>
                <w:noProof/>
                <w:lang w:val="en-CA"/>
              </w:rPr>
              <w:t>u(1)</w:t>
            </w:r>
          </w:p>
        </w:tc>
      </w:tr>
      <w:tr w:rsidR="001C3C26" w:rsidRPr="00DE0F0E" w:rsidDel="00B859CF" w14:paraId="39E169B7" w14:textId="7C6445FA" w:rsidTr="001B6102">
        <w:trPr>
          <w:cantSplit/>
          <w:jc w:val="center"/>
        </w:trPr>
        <w:tc>
          <w:tcPr>
            <w:tcW w:w="7920" w:type="dxa"/>
          </w:tcPr>
          <w:p w14:paraId="3A0F0237" w14:textId="64B49D1A" w:rsidR="001C3C26" w:rsidRPr="00DE0F0E" w:rsidDel="00B859CF" w:rsidRDefault="001C3C26" w:rsidP="001C3C26">
            <w:pPr>
              <w:pStyle w:val="tablesyntax"/>
              <w:keepNext w:val="0"/>
              <w:keepLines w:val="0"/>
              <w:spacing w:before="20" w:after="40"/>
              <w:rPr>
                <w:b/>
                <w:bCs/>
                <w:noProof/>
                <w:lang w:val="en-CA"/>
              </w:rPr>
            </w:pPr>
            <w:r w:rsidRPr="00DE0F0E" w:rsidDel="00B859CF">
              <w:rPr>
                <w:b/>
                <w:bCs/>
                <w:noProof/>
                <w:lang w:val="en-CA"/>
              </w:rPr>
              <w:tab/>
            </w:r>
            <w:r w:rsidRPr="00DE0F0E" w:rsidDel="00B859CF">
              <w:rPr>
                <w:b/>
                <w:bCs/>
                <w:noProof/>
                <w:lang w:val="en-CA"/>
              </w:rPr>
              <w:tab/>
            </w:r>
            <w:r w:rsidRPr="00DE0F0E" w:rsidDel="00B859CF">
              <w:rPr>
                <w:noProof/>
                <w:lang w:val="en-CA"/>
              </w:rPr>
              <w:t>if( !uniform_tile_spacing_flag ) {</w:t>
            </w:r>
          </w:p>
        </w:tc>
        <w:tc>
          <w:tcPr>
            <w:tcW w:w="1157" w:type="dxa"/>
          </w:tcPr>
          <w:p w14:paraId="6CD4C6F4" w14:textId="7FFBDD43" w:rsidR="001C3C26" w:rsidRPr="00DE0F0E" w:rsidDel="00B859CF" w:rsidRDefault="001C3C26" w:rsidP="001C3C26">
            <w:pPr>
              <w:pStyle w:val="tablecell"/>
              <w:keepNext w:val="0"/>
              <w:keepLines w:val="0"/>
              <w:spacing w:before="20" w:after="40"/>
              <w:jc w:val="center"/>
              <w:rPr>
                <w:noProof/>
                <w:lang w:val="en-CA"/>
              </w:rPr>
            </w:pPr>
          </w:p>
        </w:tc>
      </w:tr>
      <w:tr w:rsidR="001C3C26" w:rsidRPr="00DE0F0E" w:rsidDel="00B859CF" w14:paraId="1AEB8688" w14:textId="1278A20C" w:rsidTr="001B6102">
        <w:trPr>
          <w:cantSplit/>
          <w:jc w:val="center"/>
        </w:trPr>
        <w:tc>
          <w:tcPr>
            <w:tcW w:w="7920" w:type="dxa"/>
          </w:tcPr>
          <w:p w14:paraId="17A15AB0" w14:textId="0FE034B1" w:rsidR="001C3C26" w:rsidRPr="00DE0F0E" w:rsidDel="00B859CF" w:rsidRDefault="001C3C26" w:rsidP="001C3C26">
            <w:pPr>
              <w:pStyle w:val="tablesyntax"/>
              <w:keepNext w:val="0"/>
              <w:keepLines w:val="0"/>
              <w:spacing w:before="20" w:after="40"/>
              <w:rPr>
                <w:b/>
                <w:bCs/>
                <w:noProof/>
                <w:lang w:val="en-CA"/>
              </w:rPr>
            </w:pPr>
            <w:r w:rsidRPr="00DE0F0E" w:rsidDel="00B859CF">
              <w:rPr>
                <w:b/>
                <w:bCs/>
                <w:noProof/>
                <w:lang w:val="en-CA"/>
              </w:rPr>
              <w:tab/>
            </w:r>
            <w:r w:rsidRPr="00DE0F0E" w:rsidDel="00B859CF">
              <w:rPr>
                <w:b/>
                <w:bCs/>
                <w:noProof/>
                <w:lang w:val="en-CA"/>
              </w:rPr>
              <w:tab/>
            </w:r>
            <w:r w:rsidRPr="00DE0F0E" w:rsidDel="00B859CF">
              <w:rPr>
                <w:b/>
                <w:bCs/>
                <w:noProof/>
                <w:lang w:val="en-CA"/>
              </w:rPr>
              <w:tab/>
            </w:r>
            <w:r w:rsidRPr="00DE0F0E" w:rsidDel="00B859CF">
              <w:rPr>
                <w:noProof/>
                <w:lang w:val="en-CA"/>
              </w:rPr>
              <w:t>for( i = 0; i &lt; num_tile_columns_minus1; i++ )</w:t>
            </w:r>
          </w:p>
        </w:tc>
        <w:tc>
          <w:tcPr>
            <w:tcW w:w="1157" w:type="dxa"/>
          </w:tcPr>
          <w:p w14:paraId="2420D72C" w14:textId="27521191" w:rsidR="001C3C26" w:rsidRPr="00DE0F0E" w:rsidDel="00B859CF" w:rsidRDefault="001C3C26" w:rsidP="001C3C26">
            <w:pPr>
              <w:pStyle w:val="tablecell"/>
              <w:keepNext w:val="0"/>
              <w:keepLines w:val="0"/>
              <w:spacing w:before="20" w:after="40"/>
              <w:jc w:val="center"/>
              <w:rPr>
                <w:noProof/>
                <w:lang w:val="en-CA"/>
              </w:rPr>
            </w:pPr>
          </w:p>
        </w:tc>
      </w:tr>
      <w:tr w:rsidR="001C3C26" w:rsidRPr="00DE0F0E" w:rsidDel="00B859CF" w14:paraId="43AA82B0" w14:textId="61D81587" w:rsidTr="001B6102">
        <w:trPr>
          <w:cantSplit/>
          <w:jc w:val="center"/>
        </w:trPr>
        <w:tc>
          <w:tcPr>
            <w:tcW w:w="7920" w:type="dxa"/>
          </w:tcPr>
          <w:p w14:paraId="5894D730" w14:textId="69364780" w:rsidR="001C3C26" w:rsidRPr="00DE0F0E" w:rsidDel="00B859CF" w:rsidRDefault="001C3C26" w:rsidP="001C3C26">
            <w:pPr>
              <w:pStyle w:val="tablesyntax"/>
              <w:keepNext w:val="0"/>
              <w:keepLines w:val="0"/>
              <w:spacing w:before="20" w:after="40"/>
              <w:rPr>
                <w:b/>
                <w:bCs/>
                <w:noProof/>
                <w:lang w:val="en-CA"/>
              </w:rPr>
            </w:pPr>
            <w:r w:rsidRPr="00DE0F0E" w:rsidDel="00B859CF">
              <w:rPr>
                <w:b/>
                <w:bCs/>
                <w:noProof/>
                <w:lang w:val="en-CA"/>
              </w:rPr>
              <w:tab/>
            </w:r>
            <w:r w:rsidRPr="00DE0F0E" w:rsidDel="00B859CF">
              <w:rPr>
                <w:b/>
                <w:bCs/>
                <w:noProof/>
                <w:lang w:val="en-CA"/>
              </w:rPr>
              <w:tab/>
            </w:r>
            <w:r w:rsidRPr="00DE0F0E" w:rsidDel="00B859CF">
              <w:rPr>
                <w:b/>
                <w:bCs/>
                <w:noProof/>
                <w:lang w:val="en-CA"/>
              </w:rPr>
              <w:tab/>
            </w:r>
            <w:r w:rsidRPr="00DE0F0E" w:rsidDel="00B859CF">
              <w:rPr>
                <w:b/>
                <w:bCs/>
                <w:noProof/>
                <w:lang w:val="en-CA"/>
              </w:rPr>
              <w:tab/>
              <w:t>tile_</w:t>
            </w:r>
            <w:r w:rsidRPr="00DE0F0E" w:rsidDel="00B859CF">
              <w:rPr>
                <w:b/>
                <w:noProof/>
                <w:lang w:val="en-CA"/>
              </w:rPr>
              <w:t>column_width_minus1</w:t>
            </w:r>
            <w:r w:rsidRPr="00DE0F0E" w:rsidDel="00B859CF">
              <w:rPr>
                <w:noProof/>
                <w:lang w:val="en-CA"/>
              </w:rPr>
              <w:t>[ i ]</w:t>
            </w:r>
          </w:p>
        </w:tc>
        <w:tc>
          <w:tcPr>
            <w:tcW w:w="1157" w:type="dxa"/>
          </w:tcPr>
          <w:p w14:paraId="611026B9" w14:textId="6261ED43" w:rsidR="001C3C26" w:rsidRPr="00DE0F0E" w:rsidDel="00B859CF" w:rsidRDefault="001C3C26" w:rsidP="001C3C26">
            <w:pPr>
              <w:pStyle w:val="tablecell"/>
              <w:keepNext w:val="0"/>
              <w:keepLines w:val="0"/>
              <w:spacing w:before="20" w:after="40"/>
              <w:jc w:val="center"/>
              <w:rPr>
                <w:noProof/>
                <w:lang w:val="en-CA"/>
              </w:rPr>
            </w:pPr>
            <w:r w:rsidRPr="00DE0F0E" w:rsidDel="00B859CF">
              <w:rPr>
                <w:noProof/>
                <w:lang w:val="en-CA"/>
              </w:rPr>
              <w:t>ue(v)</w:t>
            </w:r>
          </w:p>
        </w:tc>
      </w:tr>
      <w:tr w:rsidR="001C3C26" w:rsidRPr="00DE0F0E" w:rsidDel="00B859CF" w14:paraId="1A0F2C07" w14:textId="4B22247C" w:rsidTr="001B6102">
        <w:trPr>
          <w:cantSplit/>
          <w:jc w:val="center"/>
        </w:trPr>
        <w:tc>
          <w:tcPr>
            <w:tcW w:w="7920" w:type="dxa"/>
          </w:tcPr>
          <w:p w14:paraId="7F6480F6" w14:textId="3D561130" w:rsidR="001C3C26" w:rsidRPr="00DE0F0E" w:rsidDel="00B859CF" w:rsidRDefault="001C3C26" w:rsidP="001C3C26">
            <w:pPr>
              <w:pStyle w:val="tablesyntax"/>
              <w:keepNext w:val="0"/>
              <w:keepLines w:val="0"/>
              <w:spacing w:before="20" w:after="40"/>
              <w:rPr>
                <w:b/>
                <w:bCs/>
                <w:noProof/>
                <w:lang w:val="en-CA"/>
              </w:rPr>
            </w:pPr>
            <w:r w:rsidRPr="00DE0F0E" w:rsidDel="00B859CF">
              <w:rPr>
                <w:b/>
                <w:bCs/>
                <w:noProof/>
                <w:lang w:val="en-CA"/>
              </w:rPr>
              <w:tab/>
            </w:r>
            <w:r w:rsidRPr="00DE0F0E" w:rsidDel="00B859CF">
              <w:rPr>
                <w:b/>
                <w:bCs/>
                <w:noProof/>
                <w:lang w:val="en-CA"/>
              </w:rPr>
              <w:tab/>
            </w:r>
            <w:r w:rsidRPr="00DE0F0E" w:rsidDel="00B859CF">
              <w:rPr>
                <w:b/>
                <w:bCs/>
                <w:noProof/>
                <w:lang w:val="en-CA"/>
              </w:rPr>
              <w:tab/>
            </w:r>
            <w:r w:rsidRPr="00DE0F0E" w:rsidDel="00B859CF">
              <w:rPr>
                <w:noProof/>
                <w:lang w:val="en-CA"/>
              </w:rPr>
              <w:t>for( i = 0; i &lt; num_tile_rows_minus1; i++ )</w:t>
            </w:r>
          </w:p>
        </w:tc>
        <w:tc>
          <w:tcPr>
            <w:tcW w:w="1157" w:type="dxa"/>
          </w:tcPr>
          <w:p w14:paraId="4DB45434" w14:textId="29DE2AF1" w:rsidR="001C3C26" w:rsidRPr="00DE0F0E" w:rsidDel="00B859CF" w:rsidRDefault="001C3C26" w:rsidP="001C3C26">
            <w:pPr>
              <w:pStyle w:val="tablecell"/>
              <w:keepNext w:val="0"/>
              <w:keepLines w:val="0"/>
              <w:spacing w:before="20" w:after="40"/>
              <w:jc w:val="center"/>
              <w:rPr>
                <w:noProof/>
                <w:lang w:val="en-CA"/>
              </w:rPr>
            </w:pPr>
          </w:p>
        </w:tc>
      </w:tr>
      <w:tr w:rsidR="001C3C26" w:rsidRPr="00DE0F0E" w:rsidDel="00B859CF" w14:paraId="1789E82D" w14:textId="652DCB95" w:rsidTr="001B6102">
        <w:trPr>
          <w:cantSplit/>
          <w:jc w:val="center"/>
        </w:trPr>
        <w:tc>
          <w:tcPr>
            <w:tcW w:w="7920" w:type="dxa"/>
          </w:tcPr>
          <w:p w14:paraId="5318D9EA" w14:textId="69426F9D" w:rsidR="001C3C26" w:rsidRPr="00DE0F0E" w:rsidDel="00B859CF" w:rsidRDefault="001C3C26" w:rsidP="001C3C26">
            <w:pPr>
              <w:pStyle w:val="tablesyntax"/>
              <w:keepNext w:val="0"/>
              <w:keepLines w:val="0"/>
              <w:spacing w:before="20" w:after="40"/>
              <w:rPr>
                <w:b/>
                <w:bCs/>
                <w:noProof/>
                <w:lang w:val="en-CA"/>
              </w:rPr>
            </w:pPr>
            <w:r w:rsidRPr="00DE0F0E" w:rsidDel="00B859CF">
              <w:rPr>
                <w:b/>
                <w:bCs/>
                <w:noProof/>
                <w:lang w:val="en-CA"/>
              </w:rPr>
              <w:tab/>
            </w:r>
            <w:r w:rsidRPr="00DE0F0E" w:rsidDel="00B859CF">
              <w:rPr>
                <w:b/>
                <w:bCs/>
                <w:noProof/>
                <w:lang w:val="en-CA"/>
              </w:rPr>
              <w:tab/>
            </w:r>
            <w:r w:rsidRPr="00DE0F0E" w:rsidDel="00B859CF">
              <w:rPr>
                <w:b/>
                <w:bCs/>
                <w:noProof/>
                <w:lang w:val="en-CA"/>
              </w:rPr>
              <w:tab/>
            </w:r>
            <w:r w:rsidRPr="00DE0F0E" w:rsidDel="00B859CF">
              <w:rPr>
                <w:b/>
                <w:bCs/>
                <w:noProof/>
                <w:lang w:val="en-CA"/>
              </w:rPr>
              <w:tab/>
              <w:t>tile_</w:t>
            </w:r>
            <w:r w:rsidRPr="00DE0F0E" w:rsidDel="00B859CF">
              <w:rPr>
                <w:b/>
                <w:noProof/>
                <w:lang w:val="en-CA"/>
              </w:rPr>
              <w:t>row_height_minus1</w:t>
            </w:r>
            <w:r w:rsidRPr="00DE0F0E" w:rsidDel="00B859CF">
              <w:rPr>
                <w:noProof/>
                <w:lang w:val="en-CA"/>
              </w:rPr>
              <w:t>[ i ]</w:t>
            </w:r>
          </w:p>
        </w:tc>
        <w:tc>
          <w:tcPr>
            <w:tcW w:w="1157" w:type="dxa"/>
          </w:tcPr>
          <w:p w14:paraId="7B6CC9E2" w14:textId="34C0D811" w:rsidR="001C3C26" w:rsidRPr="00DE0F0E" w:rsidDel="00B859CF" w:rsidRDefault="001C3C26" w:rsidP="001C3C26">
            <w:pPr>
              <w:pStyle w:val="tablecell"/>
              <w:keepNext w:val="0"/>
              <w:keepLines w:val="0"/>
              <w:spacing w:before="20" w:after="40"/>
              <w:jc w:val="center"/>
              <w:rPr>
                <w:noProof/>
                <w:lang w:val="en-CA"/>
              </w:rPr>
            </w:pPr>
            <w:r w:rsidRPr="00DE0F0E" w:rsidDel="00B859CF">
              <w:rPr>
                <w:noProof/>
                <w:lang w:val="en-CA"/>
              </w:rPr>
              <w:t>ue(v)</w:t>
            </w:r>
          </w:p>
        </w:tc>
      </w:tr>
      <w:tr w:rsidR="001C3C26" w:rsidRPr="00DE0F0E" w:rsidDel="00B859CF" w14:paraId="5D1DF94D" w14:textId="105123BA" w:rsidTr="001B6102">
        <w:trPr>
          <w:cantSplit/>
          <w:jc w:val="center"/>
        </w:trPr>
        <w:tc>
          <w:tcPr>
            <w:tcW w:w="7920" w:type="dxa"/>
          </w:tcPr>
          <w:p w14:paraId="209CD09B" w14:textId="277C9FCD" w:rsidR="001C3C26" w:rsidRPr="00DE0F0E" w:rsidDel="00B859CF" w:rsidRDefault="001C3C26" w:rsidP="001C3C26">
            <w:pPr>
              <w:pStyle w:val="tablesyntax"/>
              <w:keepNext w:val="0"/>
              <w:keepLines w:val="0"/>
              <w:spacing w:before="20" w:after="40"/>
              <w:rPr>
                <w:b/>
                <w:bCs/>
                <w:noProof/>
                <w:lang w:val="en-CA"/>
              </w:rPr>
            </w:pPr>
            <w:r w:rsidRPr="00DE0F0E" w:rsidDel="00B859CF">
              <w:rPr>
                <w:b/>
                <w:bCs/>
                <w:noProof/>
                <w:lang w:val="en-CA"/>
              </w:rPr>
              <w:tab/>
            </w:r>
            <w:r w:rsidRPr="00DE0F0E" w:rsidDel="00B859CF">
              <w:rPr>
                <w:b/>
                <w:bCs/>
                <w:noProof/>
                <w:lang w:val="en-CA"/>
              </w:rPr>
              <w:tab/>
            </w:r>
            <w:r w:rsidRPr="00DE0F0E" w:rsidDel="00B859CF">
              <w:rPr>
                <w:noProof/>
                <w:lang w:val="en-CA"/>
              </w:rPr>
              <w:t>}</w:t>
            </w:r>
          </w:p>
        </w:tc>
        <w:tc>
          <w:tcPr>
            <w:tcW w:w="1157" w:type="dxa"/>
          </w:tcPr>
          <w:p w14:paraId="3AFB7E02" w14:textId="730B3730" w:rsidR="001C3C26" w:rsidRPr="00DE0F0E" w:rsidDel="00B859CF" w:rsidRDefault="001C3C26" w:rsidP="001C3C26">
            <w:pPr>
              <w:pStyle w:val="tablecell"/>
              <w:keepNext w:val="0"/>
              <w:keepLines w:val="0"/>
              <w:spacing w:before="20" w:after="40"/>
              <w:jc w:val="center"/>
              <w:rPr>
                <w:noProof/>
                <w:lang w:val="en-CA"/>
              </w:rPr>
            </w:pPr>
          </w:p>
        </w:tc>
      </w:tr>
      <w:tr w:rsidR="001C3C26" w:rsidRPr="00A33788" w14:paraId="24890B2D" w14:textId="5435A2C2" w:rsidTr="00F9500E">
        <w:trPr>
          <w:cantSplit/>
          <w:jc w:val="center"/>
        </w:trPr>
        <w:tc>
          <w:tcPr>
            <w:tcW w:w="7920" w:type="dxa"/>
          </w:tcPr>
          <w:p w14:paraId="1549C360" w14:textId="71208165" w:rsidR="001C3C26" w:rsidRPr="00A33788" w:rsidRDefault="001C3C26" w:rsidP="001C3C26">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30C016C0" w:rsidR="001C3C26" w:rsidRPr="00A33788" w:rsidRDefault="001C3C26" w:rsidP="001C3C26">
            <w:pPr>
              <w:pStyle w:val="tablecell"/>
              <w:keepNext w:val="0"/>
              <w:keepLines w:val="0"/>
              <w:spacing w:before="20" w:after="40"/>
              <w:jc w:val="center"/>
              <w:rPr>
                <w:noProof/>
                <w:lang w:val="en-CA"/>
              </w:rPr>
            </w:pPr>
            <w:r w:rsidRPr="001226BB">
              <w:rPr>
                <w:noProof/>
              </w:rPr>
              <w:t>u(1)</w:t>
            </w:r>
          </w:p>
        </w:tc>
      </w:tr>
      <w:tr w:rsidR="001C3C26" w:rsidRPr="00A33788" w14:paraId="1F24B19E" w14:textId="5524E6A6" w:rsidTr="00F9500E">
        <w:trPr>
          <w:cantSplit/>
          <w:jc w:val="center"/>
        </w:trPr>
        <w:tc>
          <w:tcPr>
            <w:tcW w:w="7920" w:type="dxa"/>
          </w:tcPr>
          <w:p w14:paraId="387E86B4" w14:textId="623BC46F" w:rsidR="001C3C26" w:rsidRPr="00A33788" w:rsidRDefault="001C3C26" w:rsidP="001C3C26">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29EBC658" w:rsidR="001C3C26" w:rsidRPr="00A33788" w:rsidRDefault="001C3C26" w:rsidP="001C3C26">
            <w:pPr>
              <w:pStyle w:val="tablecell"/>
              <w:keepNext w:val="0"/>
              <w:keepLines w:val="0"/>
              <w:spacing w:before="20" w:after="40"/>
              <w:jc w:val="center"/>
              <w:rPr>
                <w:noProof/>
                <w:lang w:val="en-CA"/>
              </w:rPr>
            </w:pPr>
          </w:p>
        </w:tc>
      </w:tr>
      <w:tr w:rsidR="001C3C26" w:rsidRPr="00A33788" w14:paraId="5C53AD06" w14:textId="10C98A12" w:rsidTr="00F9500E">
        <w:trPr>
          <w:cantSplit/>
          <w:jc w:val="center"/>
        </w:trPr>
        <w:tc>
          <w:tcPr>
            <w:tcW w:w="7920" w:type="dxa"/>
          </w:tcPr>
          <w:p w14:paraId="5DBEC2ED" w14:textId="44433870" w:rsidR="001C3C26" w:rsidRPr="00A33788" w:rsidRDefault="001C3C26" w:rsidP="001C3C26">
            <w:pPr>
              <w:pStyle w:val="tablesyntax"/>
              <w:keepNext w:val="0"/>
              <w:keepLines w:val="0"/>
              <w:spacing w:before="20" w:after="40"/>
              <w:rPr>
                <w:b/>
                <w:bCs/>
                <w:noProof/>
                <w:lang w:val="en-CA"/>
              </w:rPr>
            </w:pPr>
            <w:r w:rsidRPr="001226BB">
              <w:rPr>
                <w:b/>
                <w:bCs/>
                <w:noProof/>
              </w:rPr>
              <w:tab/>
            </w:r>
            <w:r w:rsidRPr="001226BB">
              <w:rPr>
                <w:b/>
                <w:bCs/>
                <w:noProof/>
              </w:rPr>
              <w:tab/>
            </w:r>
            <w:bookmarkStart w:id="901" w:name="_Hlk535057451"/>
            <w:r w:rsidRPr="001226BB">
              <w:rPr>
                <w:b/>
                <w:bCs/>
                <w:noProof/>
              </w:rPr>
              <w:tab/>
              <w:t>rect_tile_group_flag</w:t>
            </w:r>
            <w:bookmarkEnd w:id="901"/>
          </w:p>
        </w:tc>
        <w:tc>
          <w:tcPr>
            <w:tcW w:w="1157" w:type="dxa"/>
          </w:tcPr>
          <w:p w14:paraId="7A48F7B4" w14:textId="5EB64031" w:rsidR="001C3C26" w:rsidRPr="00A33788" w:rsidRDefault="001C3C26" w:rsidP="001C3C26">
            <w:pPr>
              <w:pStyle w:val="tablecell"/>
              <w:keepNext w:val="0"/>
              <w:keepLines w:val="0"/>
              <w:spacing w:before="20" w:after="40"/>
              <w:jc w:val="center"/>
              <w:rPr>
                <w:noProof/>
                <w:lang w:val="en-CA"/>
              </w:rPr>
            </w:pPr>
            <w:r w:rsidRPr="001226BB">
              <w:rPr>
                <w:noProof/>
              </w:rPr>
              <w:t>u(1)</w:t>
            </w:r>
          </w:p>
        </w:tc>
      </w:tr>
      <w:tr w:rsidR="001C3C26" w:rsidRPr="00A33788" w14:paraId="119FB1E0" w14:textId="6AFFCD55" w:rsidTr="00F9500E">
        <w:trPr>
          <w:cantSplit/>
          <w:jc w:val="center"/>
        </w:trPr>
        <w:tc>
          <w:tcPr>
            <w:tcW w:w="7920" w:type="dxa"/>
          </w:tcPr>
          <w:p w14:paraId="1121AA1B" w14:textId="183EB5E8" w:rsidR="001C3C26" w:rsidRPr="00A33788" w:rsidRDefault="001C3C26" w:rsidP="001C3C26">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38D553E2" w:rsidR="001C3C26" w:rsidRPr="00A33788" w:rsidRDefault="001C3C26" w:rsidP="001C3C26">
            <w:pPr>
              <w:pStyle w:val="tablecell"/>
              <w:keepNext w:val="0"/>
              <w:keepLines w:val="0"/>
              <w:spacing w:before="20" w:after="40"/>
              <w:jc w:val="center"/>
              <w:rPr>
                <w:noProof/>
                <w:lang w:val="en-CA"/>
              </w:rPr>
            </w:pPr>
          </w:p>
        </w:tc>
      </w:tr>
      <w:tr w:rsidR="001C3C26" w:rsidRPr="00A33788" w14:paraId="274FE14E" w14:textId="340E62A3" w:rsidTr="00F9500E">
        <w:trPr>
          <w:cantSplit/>
          <w:jc w:val="center"/>
        </w:trPr>
        <w:tc>
          <w:tcPr>
            <w:tcW w:w="7920" w:type="dxa"/>
          </w:tcPr>
          <w:p w14:paraId="36778EEE" w14:textId="70DA8C67" w:rsidR="001C3C26" w:rsidRPr="00A33788" w:rsidRDefault="001C3C26" w:rsidP="001C3C26">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w:t>
            </w:r>
            <w:ins w:id="902" w:author="Ye-Kui Wang d00" w:date="2019-03-04T17:10:00Z">
              <w:r>
                <w:rPr>
                  <w:b/>
                  <w:bCs/>
                  <w:noProof/>
                </w:rPr>
                <w:t>sub_</w:t>
              </w:r>
            </w:ins>
            <w:r w:rsidRPr="001226BB">
              <w:rPr>
                <w:b/>
                <w:bCs/>
                <w:noProof/>
              </w:rPr>
              <w:t>pic_minus1</w:t>
            </w:r>
          </w:p>
        </w:tc>
        <w:tc>
          <w:tcPr>
            <w:tcW w:w="1157" w:type="dxa"/>
          </w:tcPr>
          <w:p w14:paraId="23B30EEA" w14:textId="0FDD3386" w:rsidR="001C3C26" w:rsidRPr="00A33788" w:rsidRDefault="001C3C26" w:rsidP="001C3C26">
            <w:pPr>
              <w:pStyle w:val="tablecell"/>
              <w:keepNext w:val="0"/>
              <w:keepLines w:val="0"/>
              <w:spacing w:before="20" w:after="40"/>
              <w:jc w:val="center"/>
              <w:rPr>
                <w:noProof/>
                <w:lang w:val="en-CA"/>
              </w:rPr>
            </w:pPr>
            <w:r w:rsidRPr="001226BB">
              <w:rPr>
                <w:noProof/>
              </w:rPr>
              <w:t>ue(v)</w:t>
            </w:r>
          </w:p>
        </w:tc>
      </w:tr>
      <w:tr w:rsidR="001C3C26" w:rsidRPr="00A33788" w14:paraId="0DC1E27A" w14:textId="2FBC0D96" w:rsidTr="00F9500E">
        <w:trPr>
          <w:cantSplit/>
          <w:jc w:val="center"/>
        </w:trPr>
        <w:tc>
          <w:tcPr>
            <w:tcW w:w="7920" w:type="dxa"/>
          </w:tcPr>
          <w:p w14:paraId="3E832CF3" w14:textId="6BAA2248" w:rsidR="001C3C26" w:rsidRPr="00A33788" w:rsidRDefault="001C3C26" w:rsidP="001C3C26">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w:t>
            </w:r>
            <w:ins w:id="903" w:author="Ye-Kui Wang d00" w:date="2019-03-04T17:10:00Z">
              <w:r>
                <w:rPr>
                  <w:noProof/>
                </w:rPr>
                <w:t>sub_</w:t>
              </w:r>
            </w:ins>
            <w:r w:rsidRPr="001226BB">
              <w:rPr>
                <w:noProof/>
              </w:rPr>
              <w:t>pic_minus1; i++ ) {</w:t>
            </w:r>
          </w:p>
        </w:tc>
        <w:tc>
          <w:tcPr>
            <w:tcW w:w="1157" w:type="dxa"/>
          </w:tcPr>
          <w:p w14:paraId="49604849" w14:textId="62674B2E" w:rsidR="001C3C26" w:rsidRPr="00A33788" w:rsidRDefault="001C3C26" w:rsidP="001C3C26">
            <w:pPr>
              <w:pStyle w:val="tablecell"/>
              <w:keepNext w:val="0"/>
              <w:keepLines w:val="0"/>
              <w:spacing w:before="20" w:after="40"/>
              <w:jc w:val="center"/>
              <w:rPr>
                <w:noProof/>
                <w:lang w:val="en-CA"/>
              </w:rPr>
            </w:pPr>
          </w:p>
        </w:tc>
      </w:tr>
      <w:tr w:rsidR="001C3C26" w:rsidRPr="00A33788" w14:paraId="76F06C68" w14:textId="0CCDDC05" w:rsidTr="00F9500E">
        <w:trPr>
          <w:cantSplit/>
          <w:jc w:val="center"/>
        </w:trPr>
        <w:tc>
          <w:tcPr>
            <w:tcW w:w="7920" w:type="dxa"/>
          </w:tcPr>
          <w:p w14:paraId="621A2082" w14:textId="766612C6" w:rsidR="001C3C26" w:rsidRPr="00A33788" w:rsidRDefault="001C3C26" w:rsidP="001C3C26">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44EB2A98" w:rsidR="001C3C26" w:rsidRPr="00A33788" w:rsidRDefault="001C3C26" w:rsidP="001C3C26">
            <w:pPr>
              <w:pStyle w:val="tablecell"/>
              <w:keepNext w:val="0"/>
              <w:keepLines w:val="0"/>
              <w:spacing w:before="20" w:after="40"/>
              <w:jc w:val="center"/>
              <w:rPr>
                <w:noProof/>
                <w:lang w:val="en-CA"/>
              </w:rPr>
            </w:pPr>
          </w:p>
        </w:tc>
      </w:tr>
      <w:tr w:rsidR="001C3C26" w:rsidRPr="00A33788" w14:paraId="654E325B" w14:textId="6D96D630" w:rsidTr="00F9500E">
        <w:trPr>
          <w:cantSplit/>
          <w:jc w:val="center"/>
        </w:trPr>
        <w:tc>
          <w:tcPr>
            <w:tcW w:w="7920" w:type="dxa"/>
          </w:tcPr>
          <w:p w14:paraId="007BD596" w14:textId="12EDEFD6" w:rsidR="001C3C26" w:rsidRPr="00A33788" w:rsidRDefault="001C3C26" w:rsidP="001C3C26">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85B9CAF" w:rsidR="001C3C26" w:rsidRPr="00A33788" w:rsidRDefault="001C3C26" w:rsidP="001C3C26">
            <w:pPr>
              <w:pStyle w:val="tablecell"/>
              <w:keepNext w:val="0"/>
              <w:keepLines w:val="0"/>
              <w:spacing w:before="20" w:after="40"/>
              <w:jc w:val="center"/>
              <w:rPr>
                <w:noProof/>
                <w:lang w:val="en-CA"/>
              </w:rPr>
            </w:pPr>
            <w:r w:rsidRPr="001226BB">
              <w:rPr>
                <w:noProof/>
              </w:rPr>
              <w:t>u(v)</w:t>
            </w:r>
          </w:p>
        </w:tc>
      </w:tr>
      <w:tr w:rsidR="001C3C26" w:rsidRPr="00A33788" w14:paraId="2C81BC55" w14:textId="40419B20" w:rsidTr="00F9500E">
        <w:trPr>
          <w:cantSplit/>
          <w:jc w:val="center"/>
        </w:trPr>
        <w:tc>
          <w:tcPr>
            <w:tcW w:w="7920" w:type="dxa"/>
          </w:tcPr>
          <w:p w14:paraId="03EEB4A7" w14:textId="54F05012" w:rsidR="001C3C26" w:rsidRPr="00A33788" w:rsidRDefault="001C3C26" w:rsidP="001C3C26">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0DE5B446" w:rsidR="001C3C26" w:rsidRPr="00A33788" w:rsidRDefault="001C3C26" w:rsidP="001C3C26">
            <w:pPr>
              <w:pStyle w:val="tablecell"/>
              <w:keepNext w:val="0"/>
              <w:keepLines w:val="0"/>
              <w:spacing w:before="20" w:after="40"/>
              <w:jc w:val="center"/>
              <w:rPr>
                <w:noProof/>
                <w:lang w:val="en-CA"/>
              </w:rPr>
            </w:pPr>
            <w:r w:rsidRPr="001226BB">
              <w:rPr>
                <w:noProof/>
              </w:rPr>
              <w:t>u(v)</w:t>
            </w:r>
          </w:p>
        </w:tc>
      </w:tr>
      <w:tr w:rsidR="001C3C26" w:rsidRPr="00A33788" w14:paraId="71152AD7" w14:textId="1A44E106" w:rsidTr="00F9500E">
        <w:trPr>
          <w:cantSplit/>
          <w:jc w:val="center"/>
        </w:trPr>
        <w:tc>
          <w:tcPr>
            <w:tcW w:w="7920" w:type="dxa"/>
          </w:tcPr>
          <w:p w14:paraId="0822E053" w14:textId="00C064F7" w:rsidR="001C3C26" w:rsidRPr="00A33788" w:rsidRDefault="001C3C26" w:rsidP="001C3C26">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6FEE0BBA" w:rsidR="001C3C26" w:rsidRPr="00A33788" w:rsidRDefault="001C3C26" w:rsidP="001C3C26">
            <w:pPr>
              <w:pStyle w:val="tablecell"/>
              <w:keepNext w:val="0"/>
              <w:keepLines w:val="0"/>
              <w:spacing w:before="20" w:after="40"/>
              <w:jc w:val="center"/>
              <w:rPr>
                <w:noProof/>
                <w:lang w:val="en-CA"/>
              </w:rPr>
            </w:pPr>
          </w:p>
        </w:tc>
      </w:tr>
      <w:tr w:rsidR="001C3C26" w:rsidRPr="007644C2" w14:paraId="486E9C58" w14:textId="59FDA4D8" w:rsidTr="00F9500E">
        <w:trPr>
          <w:cantSplit/>
          <w:jc w:val="center"/>
        </w:trPr>
        <w:tc>
          <w:tcPr>
            <w:tcW w:w="7920" w:type="dxa"/>
          </w:tcPr>
          <w:p w14:paraId="541962B4" w14:textId="50179902" w:rsidR="001C3C26" w:rsidRPr="007644C2" w:rsidRDefault="001C3C26" w:rsidP="001C3C26">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3455C89B" w:rsidR="001C3C26" w:rsidRPr="007644C2" w:rsidRDefault="001C3C26" w:rsidP="001C3C26">
            <w:pPr>
              <w:pStyle w:val="tablecell"/>
              <w:keepNext w:val="0"/>
              <w:keepLines w:val="0"/>
              <w:spacing w:before="20" w:after="40"/>
              <w:jc w:val="center"/>
              <w:rPr>
                <w:noProof/>
                <w:lang w:val="en-CA"/>
              </w:rPr>
            </w:pPr>
          </w:p>
        </w:tc>
      </w:tr>
      <w:tr w:rsidR="001C3C26" w:rsidRPr="00DE0F0E" w14:paraId="00C464E8" w14:textId="32FE7B13" w:rsidTr="001B6102">
        <w:trPr>
          <w:cantSplit/>
          <w:jc w:val="center"/>
        </w:trPr>
        <w:tc>
          <w:tcPr>
            <w:tcW w:w="7920" w:type="dxa"/>
          </w:tcPr>
          <w:p w14:paraId="61F1F25C" w14:textId="234B44AD" w:rsidR="001C3C26" w:rsidRPr="00DE0F0E" w:rsidRDefault="001C3C26" w:rsidP="001C3C26">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3761837F" w:rsidR="001C3C26" w:rsidRPr="00DE0F0E" w:rsidRDefault="001C3C26" w:rsidP="001C3C26">
            <w:pPr>
              <w:pStyle w:val="tablecell"/>
              <w:keepNext w:val="0"/>
              <w:keepLines w:val="0"/>
              <w:spacing w:before="20" w:after="40"/>
              <w:jc w:val="center"/>
              <w:rPr>
                <w:noProof/>
                <w:lang w:val="en-CA"/>
              </w:rPr>
            </w:pPr>
            <w:r w:rsidRPr="00DE0F0E">
              <w:rPr>
                <w:noProof/>
                <w:lang w:val="en-CA" w:eastAsia="ko-KR"/>
              </w:rPr>
              <w:t>u(1)</w:t>
            </w:r>
          </w:p>
        </w:tc>
      </w:tr>
      <w:tr w:rsidR="001C3C26" w:rsidRPr="007644C2" w14:paraId="0CEF41C4" w14:textId="1059F880" w:rsidTr="00ED448E">
        <w:trPr>
          <w:cantSplit/>
          <w:jc w:val="center"/>
        </w:trPr>
        <w:tc>
          <w:tcPr>
            <w:tcW w:w="7920" w:type="dxa"/>
          </w:tcPr>
          <w:p w14:paraId="2BA6B203" w14:textId="5B24F094" w:rsidR="001C3C26" w:rsidRPr="007644C2" w:rsidRDefault="001C3C26" w:rsidP="001C3C26">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332E3FFF" w:rsidR="001C3C26" w:rsidRPr="007644C2" w:rsidRDefault="001C3C26" w:rsidP="001C3C26">
            <w:pPr>
              <w:pStyle w:val="tablecell"/>
              <w:keepNext w:val="0"/>
              <w:keepLines w:val="0"/>
              <w:spacing w:before="20" w:after="40"/>
              <w:jc w:val="center"/>
              <w:rPr>
                <w:noProof/>
                <w:lang w:val="en-CA" w:eastAsia="ko-KR"/>
              </w:rPr>
            </w:pPr>
          </w:p>
        </w:tc>
      </w:tr>
      <w:tr w:rsidR="001C3C26" w:rsidRPr="007644C2" w14:paraId="3DDD063B" w14:textId="71D94845" w:rsidTr="00ED448E">
        <w:trPr>
          <w:cantSplit/>
          <w:jc w:val="center"/>
        </w:trPr>
        <w:tc>
          <w:tcPr>
            <w:tcW w:w="7920" w:type="dxa"/>
          </w:tcPr>
          <w:p w14:paraId="51BABC31" w14:textId="7922578D" w:rsidR="001C3C26" w:rsidRDefault="001C3C26" w:rsidP="001C3C26">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62DA7577" w:rsidR="001C3C26" w:rsidRPr="007644C2" w:rsidRDefault="001C3C26" w:rsidP="001C3C26">
            <w:pPr>
              <w:pStyle w:val="tablecell"/>
              <w:keepNext w:val="0"/>
              <w:keepLines w:val="0"/>
              <w:spacing w:before="20" w:after="40"/>
              <w:jc w:val="center"/>
              <w:rPr>
                <w:noProof/>
                <w:lang w:val="en-CA" w:eastAsia="ko-KR"/>
              </w:rPr>
            </w:pPr>
            <w:r>
              <w:rPr>
                <w:noProof/>
                <w:lang w:val="en-CA" w:eastAsia="ko-KR"/>
              </w:rPr>
              <w:t>u(1)</w:t>
            </w:r>
          </w:p>
        </w:tc>
      </w:tr>
      <w:tr w:rsidR="001C3C26" w:rsidRPr="00DE0F0E" w14:paraId="4311982A" w14:textId="2CBC296F" w:rsidTr="001B6102">
        <w:trPr>
          <w:cantSplit/>
          <w:jc w:val="center"/>
        </w:trPr>
        <w:tc>
          <w:tcPr>
            <w:tcW w:w="7920" w:type="dxa"/>
          </w:tcPr>
          <w:p w14:paraId="095FCCCF" w14:textId="72A9D7B2" w:rsidR="001C3C26" w:rsidRPr="00DE0F0E" w:rsidRDefault="001C3C26" w:rsidP="001C3C26">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8C4B0B6" w:rsidR="001C3C26" w:rsidRPr="00DE0F0E" w:rsidRDefault="001C3C26" w:rsidP="001C3C26">
            <w:pPr>
              <w:pStyle w:val="tablecell"/>
              <w:keepNext w:val="0"/>
              <w:keepLines w:val="0"/>
              <w:spacing w:before="20" w:after="40"/>
              <w:jc w:val="center"/>
              <w:rPr>
                <w:noProof/>
                <w:lang w:val="en-CA" w:eastAsia="ko-KR"/>
              </w:rPr>
            </w:pPr>
          </w:p>
        </w:tc>
      </w:tr>
      <w:tr w:rsidR="001C3C26" w:rsidRPr="008D23FE" w14:paraId="2CBA7959" w14:textId="01327007" w:rsidTr="00F9500E">
        <w:trPr>
          <w:cantSplit/>
          <w:jc w:val="center"/>
        </w:trPr>
        <w:tc>
          <w:tcPr>
            <w:tcW w:w="7920" w:type="dxa"/>
          </w:tcPr>
          <w:p w14:paraId="09A1006C" w14:textId="3B7885D4" w:rsidR="001C3C26" w:rsidRPr="008D23FE" w:rsidRDefault="001C3C26" w:rsidP="001C3C26">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19B2F374" w:rsidR="001C3C26" w:rsidRPr="008D23FE" w:rsidRDefault="001C3C26" w:rsidP="001C3C26">
            <w:pPr>
              <w:pStyle w:val="tablecell"/>
              <w:keepNext w:val="0"/>
              <w:keepLines w:val="0"/>
              <w:spacing w:before="20" w:after="40"/>
              <w:jc w:val="center"/>
              <w:rPr>
                <w:noProof/>
                <w:lang w:val="en-CA" w:eastAsia="ko-KR"/>
              </w:rPr>
            </w:pPr>
          </w:p>
        </w:tc>
      </w:tr>
      <w:tr w:rsidR="001C3C26" w:rsidRPr="008D23FE" w14:paraId="3065DC2C" w14:textId="65135A32" w:rsidTr="00F9500E">
        <w:trPr>
          <w:cantSplit/>
          <w:jc w:val="center"/>
        </w:trPr>
        <w:tc>
          <w:tcPr>
            <w:tcW w:w="7920" w:type="dxa"/>
          </w:tcPr>
          <w:p w14:paraId="08CE191D" w14:textId="35DF0C9D" w:rsidR="001C3C26" w:rsidRPr="008D23FE" w:rsidRDefault="001C3C26" w:rsidP="001C3C26">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46E89E72" w:rsidR="001C3C26" w:rsidRPr="008D23FE" w:rsidRDefault="001C3C26" w:rsidP="001C3C26">
            <w:pPr>
              <w:pStyle w:val="tablecell"/>
              <w:keepNext w:val="0"/>
              <w:keepLines w:val="0"/>
              <w:spacing w:before="20" w:after="40"/>
              <w:jc w:val="center"/>
              <w:rPr>
                <w:noProof/>
                <w:lang w:val="en-CA" w:eastAsia="ko-KR"/>
              </w:rPr>
            </w:pPr>
            <w:r w:rsidRPr="001226BB">
              <w:rPr>
                <w:noProof/>
              </w:rPr>
              <w:t>u(1)</w:t>
            </w:r>
          </w:p>
        </w:tc>
      </w:tr>
      <w:tr w:rsidR="001C3C26" w:rsidRPr="008D23FE" w14:paraId="11668900" w14:textId="0281961F" w:rsidTr="00F9500E">
        <w:trPr>
          <w:cantSplit/>
          <w:jc w:val="center"/>
        </w:trPr>
        <w:tc>
          <w:tcPr>
            <w:tcW w:w="7920" w:type="dxa"/>
          </w:tcPr>
          <w:p w14:paraId="4EBC62FE" w14:textId="4699C6B1" w:rsidR="001C3C26" w:rsidRPr="008D23FE" w:rsidRDefault="001C3C26" w:rsidP="001C3C26">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14685B41" w:rsidR="001C3C26" w:rsidRPr="008D23FE" w:rsidRDefault="001C3C26" w:rsidP="001C3C26">
            <w:pPr>
              <w:pStyle w:val="tablecell"/>
              <w:keepNext w:val="0"/>
              <w:keepLines w:val="0"/>
              <w:spacing w:before="20" w:after="40"/>
              <w:jc w:val="center"/>
              <w:rPr>
                <w:noProof/>
                <w:lang w:val="en-CA" w:eastAsia="ko-KR"/>
              </w:rPr>
            </w:pPr>
          </w:p>
        </w:tc>
      </w:tr>
      <w:tr w:rsidR="001C3C26" w:rsidRPr="008D23FE" w14:paraId="729FCDE3" w14:textId="13D4413A" w:rsidTr="00F9500E">
        <w:trPr>
          <w:cantSplit/>
          <w:jc w:val="center"/>
        </w:trPr>
        <w:tc>
          <w:tcPr>
            <w:tcW w:w="7920" w:type="dxa"/>
          </w:tcPr>
          <w:p w14:paraId="25A286B7" w14:textId="1219B5CB" w:rsidR="001C3C26" w:rsidRPr="008D23FE" w:rsidRDefault="001C3C26" w:rsidP="001C3C26">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1D20F142" w:rsidR="001C3C26" w:rsidRPr="008D23FE" w:rsidRDefault="001C3C26" w:rsidP="001C3C26">
            <w:pPr>
              <w:pStyle w:val="tablecell"/>
              <w:keepNext w:val="0"/>
              <w:keepLines w:val="0"/>
              <w:spacing w:before="20" w:after="40"/>
              <w:jc w:val="center"/>
              <w:rPr>
                <w:noProof/>
                <w:lang w:val="en-CA" w:eastAsia="ko-KR"/>
              </w:rPr>
            </w:pPr>
            <w:r w:rsidRPr="001226BB">
              <w:rPr>
                <w:noProof/>
              </w:rPr>
              <w:t>ue(v)</w:t>
            </w:r>
          </w:p>
        </w:tc>
      </w:tr>
      <w:tr w:rsidR="001C3C26" w:rsidRPr="008D23FE" w14:paraId="1E167DFE" w14:textId="57C34078" w:rsidTr="00F9500E">
        <w:trPr>
          <w:cantSplit/>
          <w:jc w:val="center"/>
        </w:trPr>
        <w:tc>
          <w:tcPr>
            <w:tcW w:w="7920" w:type="dxa"/>
          </w:tcPr>
          <w:p w14:paraId="77AA6C81" w14:textId="63E0DFBA" w:rsidR="001C3C26" w:rsidRPr="008D23FE" w:rsidRDefault="001C3C26" w:rsidP="001C3C26">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44F3CB18" w:rsidR="001C3C26" w:rsidRPr="008D23FE" w:rsidRDefault="001C3C26" w:rsidP="001C3C26">
            <w:pPr>
              <w:pStyle w:val="tablecell"/>
              <w:keepNext w:val="0"/>
              <w:keepLines w:val="0"/>
              <w:spacing w:before="20" w:after="40"/>
              <w:jc w:val="center"/>
              <w:rPr>
                <w:noProof/>
                <w:lang w:val="en-CA" w:eastAsia="ko-KR"/>
              </w:rPr>
            </w:pPr>
          </w:p>
        </w:tc>
      </w:tr>
      <w:tr w:rsidR="001C3C26" w:rsidRPr="008D23FE" w14:paraId="7CCA05AD" w14:textId="36936DF3" w:rsidTr="00F9500E">
        <w:trPr>
          <w:cantSplit/>
          <w:jc w:val="center"/>
        </w:trPr>
        <w:tc>
          <w:tcPr>
            <w:tcW w:w="7920" w:type="dxa"/>
          </w:tcPr>
          <w:p w14:paraId="5FEC3D28" w14:textId="28E443BF" w:rsidR="001C3C26" w:rsidRPr="008D23FE" w:rsidRDefault="001C3C26" w:rsidP="001C3C26">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3B25DCC6" w:rsidR="001C3C26" w:rsidRPr="008D23FE" w:rsidRDefault="001C3C26" w:rsidP="001C3C26">
            <w:pPr>
              <w:pStyle w:val="tablecell"/>
              <w:keepNext w:val="0"/>
              <w:keepLines w:val="0"/>
              <w:spacing w:before="20" w:after="40"/>
              <w:jc w:val="center"/>
              <w:rPr>
                <w:noProof/>
                <w:lang w:val="en-CA" w:eastAsia="ko-KR"/>
              </w:rPr>
            </w:pPr>
            <w:r w:rsidRPr="001226BB">
              <w:rPr>
                <w:noProof/>
              </w:rPr>
              <w:t>u(v)</w:t>
            </w:r>
          </w:p>
        </w:tc>
      </w:tr>
      <w:tr w:rsidR="001C3C26" w:rsidRPr="008D23FE" w14:paraId="35DC7F36" w14:textId="711B621B" w:rsidTr="00F9500E">
        <w:trPr>
          <w:cantSplit/>
          <w:jc w:val="center"/>
        </w:trPr>
        <w:tc>
          <w:tcPr>
            <w:tcW w:w="7920" w:type="dxa"/>
          </w:tcPr>
          <w:p w14:paraId="6D48B7C1" w14:textId="50EDCAD5" w:rsidR="001C3C26" w:rsidRPr="001226BB" w:rsidRDefault="001C3C26" w:rsidP="001C3C26">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4D8B3920" w:rsidR="001C3C26" w:rsidRPr="008D23FE" w:rsidRDefault="001C3C26" w:rsidP="001C3C26">
            <w:pPr>
              <w:pStyle w:val="tablecell"/>
              <w:keepNext w:val="0"/>
              <w:keepLines w:val="0"/>
              <w:spacing w:before="20" w:after="40"/>
              <w:jc w:val="center"/>
              <w:rPr>
                <w:noProof/>
              </w:rPr>
            </w:pPr>
          </w:p>
        </w:tc>
      </w:tr>
      <w:tr w:rsidR="001C3C26" w:rsidRPr="008D23FE" w14:paraId="377AA679" w14:textId="4F84DA7D" w:rsidTr="00F9500E">
        <w:trPr>
          <w:cantSplit/>
          <w:jc w:val="center"/>
        </w:trPr>
        <w:tc>
          <w:tcPr>
            <w:tcW w:w="7920" w:type="dxa"/>
          </w:tcPr>
          <w:p w14:paraId="67091295" w14:textId="17EFA028" w:rsidR="001C3C26" w:rsidRPr="008D23FE" w:rsidRDefault="001C3C26" w:rsidP="001C3C26">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5EDFEC9B" w:rsidR="001C3C26" w:rsidRPr="008D23FE" w:rsidRDefault="001C3C26" w:rsidP="001C3C26">
            <w:pPr>
              <w:pStyle w:val="tablecell"/>
              <w:keepNext w:val="0"/>
              <w:keepLines w:val="0"/>
              <w:spacing w:before="20" w:after="40"/>
              <w:jc w:val="center"/>
              <w:rPr>
                <w:noProof/>
                <w:lang w:val="en-CA" w:eastAsia="ko-KR"/>
              </w:rPr>
            </w:pPr>
          </w:p>
        </w:tc>
      </w:tr>
      <w:tr w:rsidR="001C3C26" w:rsidRPr="009E05BE" w14:paraId="11ED59DD" w14:textId="77777777" w:rsidTr="008770AA">
        <w:trPr>
          <w:cantSplit/>
          <w:jc w:val="center"/>
        </w:trPr>
        <w:tc>
          <w:tcPr>
            <w:tcW w:w="7920" w:type="dxa"/>
          </w:tcPr>
          <w:p w14:paraId="09E45D2D" w14:textId="77777777" w:rsidR="001C3C26" w:rsidRPr="00000E43" w:rsidRDefault="001C3C26" w:rsidP="001C3C26">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1C3C26" w:rsidRPr="009E05BE" w:rsidRDefault="001C3C26" w:rsidP="001C3C26">
            <w:pPr>
              <w:pStyle w:val="tablecell"/>
              <w:keepNext w:val="0"/>
              <w:keepLines w:val="0"/>
              <w:spacing w:before="20" w:after="40"/>
              <w:jc w:val="center"/>
              <w:rPr>
                <w:noProof/>
              </w:rPr>
            </w:pPr>
          </w:p>
        </w:tc>
      </w:tr>
      <w:tr w:rsidR="001C3C26" w:rsidRPr="009E05BE" w14:paraId="563D1CCD" w14:textId="77777777" w:rsidTr="008770AA">
        <w:trPr>
          <w:cantSplit/>
          <w:jc w:val="center"/>
        </w:trPr>
        <w:tc>
          <w:tcPr>
            <w:tcW w:w="7920" w:type="dxa"/>
          </w:tcPr>
          <w:p w14:paraId="599D3B71" w14:textId="77777777" w:rsidR="001C3C26" w:rsidRPr="009E05BE" w:rsidRDefault="001C3C26" w:rsidP="001C3C26">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1C3C26" w:rsidRPr="009E05BE" w:rsidRDefault="001C3C26" w:rsidP="001C3C26">
            <w:pPr>
              <w:pStyle w:val="tablecell"/>
              <w:keepNext w:val="0"/>
              <w:keepLines w:val="0"/>
              <w:spacing w:before="20" w:after="40"/>
              <w:jc w:val="center"/>
              <w:rPr>
                <w:noProof/>
              </w:rPr>
            </w:pPr>
            <w:r w:rsidRPr="009E05BE">
              <w:rPr>
                <w:noProof/>
              </w:rPr>
              <w:t>ue(v)</w:t>
            </w:r>
          </w:p>
        </w:tc>
      </w:tr>
      <w:tr w:rsidR="001C3C26" w:rsidRPr="009E05BE" w14:paraId="1460979B" w14:textId="77777777" w:rsidTr="008770AA">
        <w:trPr>
          <w:cantSplit/>
          <w:jc w:val="center"/>
        </w:trPr>
        <w:tc>
          <w:tcPr>
            <w:tcW w:w="7920" w:type="dxa"/>
          </w:tcPr>
          <w:p w14:paraId="0186CD74" w14:textId="77777777" w:rsidR="001C3C26" w:rsidRDefault="001C3C26" w:rsidP="001C3C26">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1C3C26" w:rsidRPr="009E05BE" w:rsidRDefault="001C3C26" w:rsidP="001C3C26">
            <w:pPr>
              <w:pStyle w:val="tablecell"/>
              <w:keepNext w:val="0"/>
              <w:keepLines w:val="0"/>
              <w:spacing w:before="20" w:after="40"/>
              <w:jc w:val="center"/>
              <w:rPr>
                <w:noProof/>
              </w:rPr>
            </w:pPr>
            <w:r w:rsidRPr="009E05BE">
              <w:rPr>
                <w:noProof/>
              </w:rPr>
              <w:t>u(</w:t>
            </w:r>
            <w:r>
              <w:rPr>
                <w:noProof/>
              </w:rPr>
              <w:t>1</w:t>
            </w:r>
            <w:r w:rsidRPr="009E05BE">
              <w:rPr>
                <w:noProof/>
              </w:rPr>
              <w:t>)</w:t>
            </w:r>
          </w:p>
        </w:tc>
      </w:tr>
      <w:tr w:rsidR="001C3C26" w:rsidRPr="00DE0F0E" w14:paraId="4EAD2C37" w14:textId="77777777" w:rsidTr="0068500C">
        <w:trPr>
          <w:cantSplit/>
          <w:jc w:val="center"/>
        </w:trPr>
        <w:tc>
          <w:tcPr>
            <w:tcW w:w="7920" w:type="dxa"/>
          </w:tcPr>
          <w:p w14:paraId="04805FA9" w14:textId="32BBA971" w:rsidR="001C3C26" w:rsidRPr="00DE0F0E" w:rsidRDefault="001C3C26" w:rsidP="001C3C26">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1C3C26" w:rsidRPr="00DE0F0E" w:rsidRDefault="001C3C26" w:rsidP="001C3C26">
            <w:pPr>
              <w:pStyle w:val="tablecell"/>
              <w:keepNext w:val="0"/>
              <w:keepLines w:val="0"/>
              <w:spacing w:before="20" w:after="40"/>
              <w:jc w:val="center"/>
              <w:rPr>
                <w:noProof/>
                <w:lang w:val="en-CA"/>
              </w:rPr>
            </w:pPr>
            <w:r w:rsidRPr="00DE0F0E">
              <w:rPr>
                <w:noProof/>
                <w:lang w:val="en-CA"/>
              </w:rPr>
              <w:t>se(v)</w:t>
            </w:r>
          </w:p>
        </w:tc>
      </w:tr>
      <w:tr w:rsidR="001C3C26" w:rsidRPr="00DE0F0E" w14:paraId="20AEB31A" w14:textId="77777777" w:rsidTr="0068500C">
        <w:trPr>
          <w:cantSplit/>
          <w:jc w:val="center"/>
        </w:trPr>
        <w:tc>
          <w:tcPr>
            <w:tcW w:w="7920" w:type="dxa"/>
          </w:tcPr>
          <w:p w14:paraId="674C0A89" w14:textId="77777777" w:rsidR="001C3C26" w:rsidRPr="00DE0F0E" w:rsidRDefault="001C3C26" w:rsidP="001C3C26">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1C3C26" w:rsidRPr="00DE0F0E" w:rsidRDefault="001C3C26" w:rsidP="001C3C26">
            <w:pPr>
              <w:pStyle w:val="tablecell"/>
              <w:keepNext w:val="0"/>
              <w:keepLines w:val="0"/>
              <w:spacing w:before="20" w:after="40"/>
              <w:jc w:val="center"/>
              <w:rPr>
                <w:noProof/>
                <w:lang w:val="en-CA"/>
              </w:rPr>
            </w:pPr>
            <w:r w:rsidRPr="00DE0F0E">
              <w:rPr>
                <w:noProof/>
                <w:lang w:val="en-CA"/>
              </w:rPr>
              <w:t>u(1)</w:t>
            </w:r>
          </w:p>
        </w:tc>
      </w:tr>
      <w:tr w:rsidR="001C3C26" w:rsidRPr="00DE0F0E" w14:paraId="022A9A54" w14:textId="77777777" w:rsidTr="0068500C">
        <w:trPr>
          <w:cantSplit/>
          <w:jc w:val="center"/>
        </w:trPr>
        <w:tc>
          <w:tcPr>
            <w:tcW w:w="7920" w:type="dxa"/>
          </w:tcPr>
          <w:p w14:paraId="31156BB2" w14:textId="71013192" w:rsidR="001C3C26" w:rsidRPr="00DE0F0E" w:rsidRDefault="001C3C26" w:rsidP="001C3C26">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1C3C26" w:rsidRPr="00DE0F0E" w:rsidRDefault="001C3C26" w:rsidP="001C3C26">
            <w:pPr>
              <w:pStyle w:val="tablecell"/>
              <w:keepNext w:val="0"/>
              <w:keepLines w:val="0"/>
              <w:spacing w:before="20" w:after="40"/>
              <w:jc w:val="center"/>
              <w:rPr>
                <w:noProof/>
                <w:lang w:val="en-CA"/>
              </w:rPr>
            </w:pPr>
          </w:p>
        </w:tc>
      </w:tr>
      <w:tr w:rsidR="001C3C26" w:rsidRPr="00DE0F0E" w14:paraId="43F7AC0F" w14:textId="77777777" w:rsidTr="0068500C">
        <w:trPr>
          <w:cantSplit/>
          <w:jc w:val="center"/>
        </w:trPr>
        <w:tc>
          <w:tcPr>
            <w:tcW w:w="7920" w:type="dxa"/>
          </w:tcPr>
          <w:p w14:paraId="5AF40906" w14:textId="55D7AD57" w:rsidR="001C3C26" w:rsidRPr="00DE0F0E" w:rsidRDefault="001C3C26" w:rsidP="001C3C26">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1C3C26" w:rsidRPr="00DE0F0E" w:rsidRDefault="001C3C26" w:rsidP="001C3C26">
            <w:pPr>
              <w:pStyle w:val="tablecell"/>
              <w:keepNext w:val="0"/>
              <w:keepLines w:val="0"/>
              <w:spacing w:before="20" w:after="40"/>
              <w:jc w:val="center"/>
              <w:rPr>
                <w:noProof/>
                <w:lang w:val="en-CA"/>
              </w:rPr>
            </w:pPr>
            <w:r w:rsidRPr="00DE0F0E">
              <w:rPr>
                <w:noProof/>
                <w:lang w:val="en-CA"/>
              </w:rPr>
              <w:t>ue(v)</w:t>
            </w:r>
          </w:p>
        </w:tc>
      </w:tr>
      <w:tr w:rsidR="001C3C26" w:rsidRPr="00DE0F0E" w14:paraId="6FB2710F" w14:textId="77777777" w:rsidTr="0068500C">
        <w:trPr>
          <w:cantSplit/>
          <w:jc w:val="center"/>
        </w:trPr>
        <w:tc>
          <w:tcPr>
            <w:tcW w:w="7920" w:type="dxa"/>
          </w:tcPr>
          <w:p w14:paraId="1E7338C2" w14:textId="4FE65900" w:rsidR="001C3C26" w:rsidRPr="00DE0F0E" w:rsidRDefault="001C3C26" w:rsidP="001C3C26">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1C3C26" w:rsidRPr="00DE0F0E" w:rsidRDefault="001C3C26" w:rsidP="001C3C26">
            <w:pPr>
              <w:pStyle w:val="tablecell"/>
              <w:keepNext w:val="0"/>
              <w:keepLines w:val="0"/>
              <w:spacing w:before="20" w:after="40"/>
              <w:jc w:val="center"/>
              <w:rPr>
                <w:noProof/>
                <w:lang w:val="en-CA"/>
              </w:rPr>
            </w:pPr>
            <w:r w:rsidRPr="00DE0F0E">
              <w:rPr>
                <w:noProof/>
                <w:lang w:val="en-CA"/>
              </w:rPr>
              <w:t>u(1)</w:t>
            </w:r>
          </w:p>
        </w:tc>
      </w:tr>
      <w:tr w:rsidR="001C3C26" w:rsidRPr="00DE0F0E" w14:paraId="64795006" w14:textId="77777777" w:rsidTr="0068500C">
        <w:trPr>
          <w:cantSplit/>
          <w:jc w:val="center"/>
        </w:trPr>
        <w:tc>
          <w:tcPr>
            <w:tcW w:w="7920" w:type="dxa"/>
          </w:tcPr>
          <w:p w14:paraId="391493EF" w14:textId="52F1356F" w:rsidR="001C3C26" w:rsidRPr="00DE0F0E" w:rsidRDefault="001C3C26" w:rsidP="001C3C26">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1C3C26" w:rsidRPr="00DE0F0E" w:rsidRDefault="001C3C26" w:rsidP="001C3C26">
            <w:pPr>
              <w:pStyle w:val="tablecell"/>
              <w:keepNext w:val="0"/>
              <w:keepLines w:val="0"/>
              <w:spacing w:before="20" w:after="40"/>
              <w:jc w:val="center"/>
              <w:rPr>
                <w:noProof/>
                <w:lang w:val="en-CA"/>
              </w:rPr>
            </w:pPr>
          </w:p>
        </w:tc>
      </w:tr>
      <w:tr w:rsidR="001C3C26" w:rsidRPr="00DE0F0E" w14:paraId="703C9B24" w14:textId="77777777" w:rsidTr="0068500C">
        <w:trPr>
          <w:cantSplit/>
          <w:jc w:val="center"/>
        </w:trPr>
        <w:tc>
          <w:tcPr>
            <w:tcW w:w="7920" w:type="dxa"/>
          </w:tcPr>
          <w:p w14:paraId="6DD8EFD9" w14:textId="0A9BB466" w:rsidR="001C3C26" w:rsidRPr="00DE0F0E" w:rsidRDefault="001C3C26" w:rsidP="001C3C26">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1C3C26" w:rsidRPr="00DE0F0E" w:rsidRDefault="001C3C26" w:rsidP="001C3C26">
            <w:pPr>
              <w:pStyle w:val="tablecell"/>
              <w:keepNext w:val="0"/>
              <w:keepLines w:val="0"/>
              <w:spacing w:before="20" w:after="40"/>
              <w:jc w:val="center"/>
              <w:rPr>
                <w:noProof/>
                <w:lang w:val="en-CA"/>
              </w:rPr>
            </w:pPr>
            <w:r w:rsidRPr="00DE0F0E">
              <w:rPr>
                <w:noProof/>
                <w:lang w:val="en-CA"/>
              </w:rPr>
              <w:t>ue(v)</w:t>
            </w:r>
          </w:p>
        </w:tc>
      </w:tr>
      <w:tr w:rsidR="001C3C26" w:rsidRPr="00DE0F0E" w14:paraId="1076BF0B" w14:textId="77777777" w:rsidTr="0068500C">
        <w:trPr>
          <w:cantSplit/>
          <w:jc w:val="center"/>
        </w:trPr>
        <w:tc>
          <w:tcPr>
            <w:tcW w:w="7920" w:type="dxa"/>
          </w:tcPr>
          <w:p w14:paraId="352B40C0" w14:textId="6473C63B" w:rsidR="001C3C26" w:rsidRPr="00DE0F0E" w:rsidRDefault="001C3C26" w:rsidP="001C3C26">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1C3C26" w:rsidRPr="00DE0F0E" w:rsidRDefault="001C3C26" w:rsidP="001C3C26">
            <w:pPr>
              <w:pStyle w:val="tablecell"/>
              <w:keepNext w:val="0"/>
              <w:keepLines w:val="0"/>
              <w:spacing w:before="20" w:after="40"/>
              <w:jc w:val="center"/>
              <w:rPr>
                <w:noProof/>
                <w:lang w:val="en-CA"/>
              </w:rPr>
            </w:pPr>
            <w:r w:rsidRPr="00DE0F0E">
              <w:rPr>
                <w:noProof/>
                <w:lang w:val="en-CA"/>
              </w:rPr>
              <w:t>se(v)</w:t>
            </w:r>
          </w:p>
        </w:tc>
      </w:tr>
      <w:tr w:rsidR="001C3C26" w:rsidRPr="00DE0F0E" w14:paraId="7B3793DA" w14:textId="77777777" w:rsidTr="0068500C">
        <w:trPr>
          <w:cantSplit/>
          <w:jc w:val="center"/>
        </w:trPr>
        <w:tc>
          <w:tcPr>
            <w:tcW w:w="7920" w:type="dxa"/>
          </w:tcPr>
          <w:p w14:paraId="560264E9" w14:textId="460A229E" w:rsidR="001C3C26" w:rsidRPr="00DE0F0E" w:rsidRDefault="001C3C26" w:rsidP="001C3C26">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1C3C26" w:rsidRPr="00DE0F0E" w:rsidRDefault="001C3C26" w:rsidP="001C3C26">
            <w:pPr>
              <w:pStyle w:val="tablecell"/>
              <w:keepNext w:val="0"/>
              <w:keepLines w:val="0"/>
              <w:spacing w:before="20" w:after="40"/>
              <w:jc w:val="center"/>
              <w:rPr>
                <w:noProof/>
                <w:lang w:val="en-CA"/>
              </w:rPr>
            </w:pPr>
            <w:r w:rsidRPr="00DE0F0E">
              <w:rPr>
                <w:noProof/>
                <w:lang w:val="en-CA"/>
              </w:rPr>
              <w:t>se(v)</w:t>
            </w:r>
          </w:p>
        </w:tc>
      </w:tr>
      <w:tr w:rsidR="001C3C26" w:rsidRPr="00DE0F0E" w14:paraId="77C8478A" w14:textId="77777777" w:rsidTr="0068500C">
        <w:trPr>
          <w:cantSplit/>
          <w:jc w:val="center"/>
        </w:trPr>
        <w:tc>
          <w:tcPr>
            <w:tcW w:w="7920" w:type="dxa"/>
          </w:tcPr>
          <w:p w14:paraId="3EED4EAB" w14:textId="06999001" w:rsidR="001C3C26" w:rsidRPr="00DE0F0E" w:rsidRDefault="001C3C26" w:rsidP="001C3C26">
            <w:pPr>
              <w:pStyle w:val="tablesyntax"/>
              <w:keepNext w:val="0"/>
              <w:keepLines w:val="0"/>
              <w:spacing w:before="20" w:after="40"/>
              <w:rPr>
                <w:b/>
                <w:bCs/>
                <w:noProof/>
                <w:lang w:val="en-CA"/>
              </w:rPr>
            </w:pPr>
            <w:r w:rsidRPr="00DE0F0E">
              <w:rPr>
                <w:b/>
                <w:bCs/>
                <w:noProof/>
                <w:lang w:val="en-CA"/>
              </w:rPr>
              <w:tab/>
              <w:t>pps_tile_group_chroma_qp_offsets_present_flag</w:t>
            </w:r>
          </w:p>
        </w:tc>
        <w:tc>
          <w:tcPr>
            <w:tcW w:w="1157" w:type="dxa"/>
          </w:tcPr>
          <w:p w14:paraId="30EFBA3B" w14:textId="3372AC98" w:rsidR="001C3C26" w:rsidRPr="00DE0F0E" w:rsidRDefault="001C3C26" w:rsidP="001C3C26">
            <w:pPr>
              <w:pStyle w:val="tablecell"/>
              <w:keepNext w:val="0"/>
              <w:keepLines w:val="0"/>
              <w:spacing w:before="20" w:after="40"/>
              <w:jc w:val="center"/>
              <w:rPr>
                <w:noProof/>
                <w:lang w:val="en-CA"/>
              </w:rPr>
            </w:pPr>
            <w:r w:rsidRPr="00DE0F0E">
              <w:rPr>
                <w:noProof/>
                <w:lang w:val="en-CA"/>
              </w:rPr>
              <w:t>u(1)</w:t>
            </w:r>
          </w:p>
        </w:tc>
      </w:tr>
      <w:tr w:rsidR="001C3C26" w:rsidRPr="00DE0F0E" w14:paraId="2739C3A8" w14:textId="77777777" w:rsidTr="0068500C">
        <w:trPr>
          <w:cantSplit/>
          <w:jc w:val="center"/>
        </w:trPr>
        <w:tc>
          <w:tcPr>
            <w:tcW w:w="7920" w:type="dxa"/>
          </w:tcPr>
          <w:p w14:paraId="2FB60A16" w14:textId="00F769A5" w:rsidR="001C3C26" w:rsidRPr="00DE0F0E" w:rsidRDefault="001C3C26" w:rsidP="001C3C26">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1C3C26" w:rsidRPr="00DE0F0E" w:rsidRDefault="001C3C26" w:rsidP="001C3C26">
            <w:pPr>
              <w:pStyle w:val="tablecell"/>
              <w:keepNext w:val="0"/>
              <w:keepLines w:val="0"/>
              <w:spacing w:before="20" w:after="40"/>
              <w:jc w:val="center"/>
              <w:rPr>
                <w:noProof/>
                <w:lang w:val="en-CA"/>
              </w:rPr>
            </w:pPr>
            <w:r w:rsidRPr="00DE0F0E">
              <w:rPr>
                <w:noProof/>
                <w:lang w:val="en-CA" w:eastAsia="ko-KR"/>
              </w:rPr>
              <w:t>u(1)</w:t>
            </w:r>
          </w:p>
        </w:tc>
      </w:tr>
      <w:tr w:rsidR="001C3C26" w:rsidRPr="00DE0F0E" w14:paraId="48372D01" w14:textId="77777777" w:rsidTr="0068500C">
        <w:trPr>
          <w:cantSplit/>
          <w:jc w:val="center"/>
        </w:trPr>
        <w:tc>
          <w:tcPr>
            <w:tcW w:w="7920" w:type="dxa"/>
          </w:tcPr>
          <w:p w14:paraId="3EB18340" w14:textId="492B1337" w:rsidR="001C3C26" w:rsidRPr="00DE0F0E" w:rsidRDefault="001C3C26" w:rsidP="001C3C26">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1C3C26" w:rsidRPr="00DE0F0E" w:rsidRDefault="001C3C26" w:rsidP="001C3C26">
            <w:pPr>
              <w:pStyle w:val="tablecell"/>
              <w:keepNext w:val="0"/>
              <w:keepLines w:val="0"/>
              <w:spacing w:before="20" w:after="40"/>
              <w:jc w:val="center"/>
              <w:rPr>
                <w:noProof/>
                <w:lang w:val="en-CA"/>
              </w:rPr>
            </w:pPr>
            <w:r w:rsidRPr="00DE0F0E">
              <w:rPr>
                <w:noProof/>
                <w:lang w:val="en-CA" w:eastAsia="ko-KR"/>
              </w:rPr>
              <w:t>u(1)</w:t>
            </w:r>
          </w:p>
        </w:tc>
      </w:tr>
      <w:tr w:rsidR="001C3C26" w:rsidRPr="00DE0F0E" w14:paraId="180ACDD9" w14:textId="77777777" w:rsidTr="0068500C">
        <w:trPr>
          <w:cantSplit/>
          <w:jc w:val="center"/>
        </w:trPr>
        <w:tc>
          <w:tcPr>
            <w:tcW w:w="7920" w:type="dxa"/>
          </w:tcPr>
          <w:p w14:paraId="0FE299C2" w14:textId="13C4F089" w:rsidR="001C3C26" w:rsidRPr="00DE0F0E" w:rsidRDefault="001C3C26" w:rsidP="001C3C26">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1C3C26" w:rsidRPr="00DE0F0E" w:rsidRDefault="001C3C26" w:rsidP="001C3C26">
            <w:pPr>
              <w:pStyle w:val="tablecell"/>
              <w:keepNext w:val="0"/>
              <w:keepLines w:val="0"/>
              <w:spacing w:before="20" w:after="40"/>
              <w:jc w:val="center"/>
              <w:rPr>
                <w:noProof/>
                <w:lang w:val="en-CA"/>
              </w:rPr>
            </w:pPr>
            <w:r w:rsidRPr="00DE0F0E">
              <w:rPr>
                <w:noProof/>
                <w:lang w:val="en-CA"/>
              </w:rPr>
              <w:t>u(1)</w:t>
            </w:r>
          </w:p>
        </w:tc>
      </w:tr>
      <w:tr w:rsidR="001C3C26" w:rsidRPr="00DE0F0E" w14:paraId="5B61F804" w14:textId="77777777" w:rsidTr="0068500C">
        <w:trPr>
          <w:cantSplit/>
          <w:jc w:val="center"/>
        </w:trPr>
        <w:tc>
          <w:tcPr>
            <w:tcW w:w="7920" w:type="dxa"/>
          </w:tcPr>
          <w:p w14:paraId="35B51142" w14:textId="63056A08" w:rsidR="001C3C26" w:rsidRPr="00DE0F0E" w:rsidRDefault="001C3C26" w:rsidP="001C3C26">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1C3C26" w:rsidRPr="00DE0F0E" w:rsidRDefault="001C3C26" w:rsidP="001C3C26">
            <w:pPr>
              <w:pStyle w:val="tablecell"/>
              <w:keepNext w:val="0"/>
              <w:keepLines w:val="0"/>
              <w:spacing w:before="20" w:after="40"/>
              <w:jc w:val="center"/>
              <w:rPr>
                <w:noProof/>
                <w:lang w:val="en-CA"/>
              </w:rPr>
            </w:pPr>
          </w:p>
        </w:tc>
      </w:tr>
      <w:tr w:rsidR="001C3C26" w:rsidRPr="00DE0F0E" w14:paraId="6FF0504A" w14:textId="77777777" w:rsidTr="0068500C">
        <w:trPr>
          <w:cantSplit/>
          <w:jc w:val="center"/>
        </w:trPr>
        <w:tc>
          <w:tcPr>
            <w:tcW w:w="7920" w:type="dxa"/>
          </w:tcPr>
          <w:p w14:paraId="3008557E" w14:textId="61C1A581" w:rsidR="001C3C26" w:rsidRPr="00DE0F0E" w:rsidRDefault="001C3C26" w:rsidP="001C3C26">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1C3C26" w:rsidRPr="00DE0F0E" w:rsidRDefault="001C3C26" w:rsidP="001C3C26">
            <w:pPr>
              <w:pStyle w:val="tablecell"/>
              <w:keepNext w:val="0"/>
              <w:keepLines w:val="0"/>
              <w:spacing w:before="20" w:after="40"/>
              <w:jc w:val="center"/>
              <w:rPr>
                <w:noProof/>
                <w:lang w:val="en-CA"/>
              </w:rPr>
            </w:pPr>
            <w:r w:rsidRPr="00DE0F0E">
              <w:rPr>
                <w:noProof/>
                <w:lang w:val="en-CA" w:eastAsia="ko-KR"/>
              </w:rPr>
              <w:t>u(1)</w:t>
            </w:r>
          </w:p>
        </w:tc>
      </w:tr>
      <w:tr w:rsidR="001C3C26" w:rsidRPr="00DE0F0E" w14:paraId="060E4E85" w14:textId="77777777" w:rsidTr="0068500C">
        <w:trPr>
          <w:cantSplit/>
          <w:jc w:val="center"/>
        </w:trPr>
        <w:tc>
          <w:tcPr>
            <w:tcW w:w="7920" w:type="dxa"/>
          </w:tcPr>
          <w:p w14:paraId="51135BC1" w14:textId="10BE8019" w:rsidR="001C3C26" w:rsidRPr="00DE0F0E" w:rsidRDefault="001C3C26" w:rsidP="001C3C26">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1C3C26" w:rsidRPr="00DE0F0E" w:rsidRDefault="001C3C26" w:rsidP="001C3C26">
            <w:pPr>
              <w:pStyle w:val="tablecell"/>
              <w:keepNext w:val="0"/>
              <w:keepLines w:val="0"/>
              <w:spacing w:before="20" w:after="40"/>
              <w:jc w:val="center"/>
              <w:rPr>
                <w:noProof/>
                <w:lang w:val="en-CA"/>
              </w:rPr>
            </w:pPr>
            <w:r w:rsidRPr="00DE0F0E">
              <w:rPr>
                <w:noProof/>
                <w:lang w:val="en-CA" w:eastAsia="ko-KR"/>
              </w:rPr>
              <w:t>u(1)</w:t>
            </w:r>
          </w:p>
        </w:tc>
      </w:tr>
      <w:tr w:rsidR="001C3C26" w:rsidRPr="00DE0F0E" w14:paraId="37567966" w14:textId="77777777" w:rsidTr="0068500C">
        <w:trPr>
          <w:cantSplit/>
          <w:jc w:val="center"/>
        </w:trPr>
        <w:tc>
          <w:tcPr>
            <w:tcW w:w="7920" w:type="dxa"/>
          </w:tcPr>
          <w:p w14:paraId="5C48D89B" w14:textId="2D535004" w:rsidR="001C3C26" w:rsidRPr="00DE0F0E" w:rsidRDefault="001C3C26" w:rsidP="001C3C26">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1C3C26" w:rsidRPr="00DE0F0E" w:rsidRDefault="001C3C26" w:rsidP="001C3C26">
            <w:pPr>
              <w:pStyle w:val="tablecell"/>
              <w:keepNext w:val="0"/>
              <w:keepLines w:val="0"/>
              <w:spacing w:before="20" w:after="40"/>
              <w:jc w:val="center"/>
              <w:rPr>
                <w:noProof/>
                <w:lang w:val="en-CA"/>
              </w:rPr>
            </w:pPr>
          </w:p>
        </w:tc>
      </w:tr>
      <w:tr w:rsidR="001C3C26" w:rsidRPr="00DE0F0E" w14:paraId="735BBCE4" w14:textId="77777777" w:rsidTr="0068500C">
        <w:trPr>
          <w:cantSplit/>
          <w:jc w:val="center"/>
        </w:trPr>
        <w:tc>
          <w:tcPr>
            <w:tcW w:w="7920" w:type="dxa"/>
          </w:tcPr>
          <w:p w14:paraId="26E5933F" w14:textId="70317880" w:rsidR="001C3C26" w:rsidRPr="00DE0F0E" w:rsidRDefault="001C3C26" w:rsidP="001C3C26">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1C3C26" w:rsidRPr="00DE0F0E" w:rsidRDefault="001C3C26" w:rsidP="001C3C26">
            <w:pPr>
              <w:pStyle w:val="tablecell"/>
              <w:keepNext w:val="0"/>
              <w:keepLines w:val="0"/>
              <w:spacing w:before="20" w:after="40"/>
              <w:jc w:val="center"/>
              <w:rPr>
                <w:noProof/>
                <w:lang w:val="en-CA"/>
              </w:rPr>
            </w:pPr>
            <w:r w:rsidRPr="00DE0F0E">
              <w:rPr>
                <w:noProof/>
                <w:lang w:val="en-CA" w:eastAsia="ko-KR"/>
              </w:rPr>
              <w:t>se(v)</w:t>
            </w:r>
          </w:p>
        </w:tc>
      </w:tr>
      <w:tr w:rsidR="001C3C26" w:rsidRPr="00DE0F0E" w14:paraId="52445D77" w14:textId="77777777" w:rsidTr="0068500C">
        <w:trPr>
          <w:cantSplit/>
          <w:jc w:val="center"/>
        </w:trPr>
        <w:tc>
          <w:tcPr>
            <w:tcW w:w="7920" w:type="dxa"/>
          </w:tcPr>
          <w:p w14:paraId="683DDDCB" w14:textId="5EFC71A7" w:rsidR="001C3C26" w:rsidRPr="00DE0F0E" w:rsidRDefault="001C3C26" w:rsidP="001C3C26">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1C3C26" w:rsidRPr="00DE0F0E" w:rsidRDefault="001C3C26" w:rsidP="001C3C26">
            <w:pPr>
              <w:pStyle w:val="tablecell"/>
              <w:keepNext w:val="0"/>
              <w:keepLines w:val="0"/>
              <w:spacing w:before="20" w:after="40"/>
              <w:jc w:val="center"/>
              <w:rPr>
                <w:noProof/>
                <w:lang w:val="en-CA"/>
              </w:rPr>
            </w:pPr>
            <w:r w:rsidRPr="00DE0F0E">
              <w:rPr>
                <w:noProof/>
                <w:lang w:val="en-CA" w:eastAsia="ko-KR"/>
              </w:rPr>
              <w:t>se(v)</w:t>
            </w:r>
          </w:p>
        </w:tc>
      </w:tr>
      <w:tr w:rsidR="001C3C26" w:rsidRPr="00DE0F0E" w14:paraId="24554C15" w14:textId="77777777" w:rsidTr="0068500C">
        <w:trPr>
          <w:cantSplit/>
          <w:jc w:val="center"/>
        </w:trPr>
        <w:tc>
          <w:tcPr>
            <w:tcW w:w="7920" w:type="dxa"/>
          </w:tcPr>
          <w:p w14:paraId="17741118" w14:textId="5D875A93" w:rsidR="001C3C26" w:rsidRPr="00DE0F0E" w:rsidRDefault="001C3C26" w:rsidP="001C3C26">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1C3C26" w:rsidRPr="00DE0F0E" w:rsidRDefault="001C3C26" w:rsidP="001C3C26">
            <w:pPr>
              <w:pStyle w:val="tablecell"/>
              <w:keepNext w:val="0"/>
              <w:keepLines w:val="0"/>
              <w:spacing w:before="20" w:after="40"/>
              <w:jc w:val="center"/>
              <w:rPr>
                <w:noProof/>
                <w:lang w:val="en-CA"/>
              </w:rPr>
            </w:pPr>
          </w:p>
        </w:tc>
      </w:tr>
      <w:tr w:rsidR="001C3C26" w:rsidRPr="00DE0F0E" w14:paraId="305FA9E2" w14:textId="77777777" w:rsidTr="0068500C">
        <w:trPr>
          <w:cantSplit/>
          <w:jc w:val="center"/>
        </w:trPr>
        <w:tc>
          <w:tcPr>
            <w:tcW w:w="7920" w:type="dxa"/>
          </w:tcPr>
          <w:p w14:paraId="4088455D" w14:textId="2CAA9351" w:rsidR="001C3C26" w:rsidRPr="00DE0F0E" w:rsidRDefault="001C3C26" w:rsidP="001C3C26">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1C3C26" w:rsidRPr="00DE0F0E" w:rsidRDefault="001C3C26" w:rsidP="001C3C26">
            <w:pPr>
              <w:pStyle w:val="tablecell"/>
              <w:keepNext w:val="0"/>
              <w:keepLines w:val="0"/>
              <w:spacing w:before="20" w:after="40"/>
              <w:jc w:val="center"/>
              <w:rPr>
                <w:noProof/>
                <w:lang w:val="en-CA"/>
              </w:rPr>
            </w:pPr>
          </w:p>
        </w:tc>
      </w:tr>
      <w:tr w:rsidR="001C3C26"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1C3C26" w:rsidRPr="00AC7D56" w:rsidRDefault="001C3C26" w:rsidP="001C3C26">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1C3C26" w:rsidRPr="00AC7D56" w:rsidRDefault="001C3C26" w:rsidP="001C3C26">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1C3C26"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1C3C26" w:rsidRPr="00AC7D56" w:rsidRDefault="001C3C26" w:rsidP="001C3C26">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1C3C26" w:rsidRPr="00AC7D56" w:rsidRDefault="001C3C26" w:rsidP="001C3C26">
            <w:pPr>
              <w:pStyle w:val="tablecell"/>
              <w:keepNext w:val="0"/>
              <w:keepLines w:val="0"/>
              <w:spacing w:before="20" w:after="40"/>
              <w:jc w:val="center"/>
              <w:rPr>
                <w:noProof/>
                <w:color w:val="000000" w:themeColor="text1"/>
                <w:lang w:val="en-CA"/>
              </w:rPr>
            </w:pPr>
          </w:p>
        </w:tc>
      </w:tr>
      <w:tr w:rsidR="001C3C26"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1C3C26" w:rsidRPr="00AC7D56" w:rsidRDefault="001C3C26" w:rsidP="001C3C26">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1C3C26" w:rsidRPr="00AC7D56" w:rsidRDefault="001C3C26" w:rsidP="001C3C26">
            <w:pPr>
              <w:pStyle w:val="tablecell"/>
              <w:keepNext w:val="0"/>
              <w:keepLines w:val="0"/>
              <w:spacing w:before="20" w:after="40"/>
              <w:jc w:val="center"/>
              <w:rPr>
                <w:noProof/>
                <w:color w:val="000000" w:themeColor="text1"/>
                <w:lang w:val="en-CA"/>
              </w:rPr>
            </w:pPr>
          </w:p>
        </w:tc>
      </w:tr>
      <w:tr w:rsidR="001C3C26"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1C3C26" w:rsidRPr="00AC7D56" w:rsidRDefault="001C3C26" w:rsidP="001C3C26">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1C3C26" w:rsidRPr="00AC7D56" w:rsidRDefault="001C3C26" w:rsidP="001C3C26">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1C3C26" w:rsidRPr="00DE0F0E" w14:paraId="6BB58C4E" w14:textId="77777777" w:rsidTr="0068500C">
        <w:trPr>
          <w:cantSplit/>
          <w:jc w:val="center"/>
        </w:trPr>
        <w:tc>
          <w:tcPr>
            <w:tcW w:w="7920" w:type="dxa"/>
          </w:tcPr>
          <w:p w14:paraId="6919B3B3" w14:textId="77777777" w:rsidR="001C3C26" w:rsidRPr="00DE0F0E" w:rsidRDefault="001C3C26" w:rsidP="001C3C26">
            <w:pPr>
              <w:pStyle w:val="tablesyntax"/>
              <w:spacing w:before="20" w:after="40"/>
              <w:rPr>
                <w:noProof/>
                <w:lang w:val="en-CA"/>
              </w:rPr>
            </w:pPr>
            <w:r w:rsidRPr="00DE0F0E">
              <w:rPr>
                <w:noProof/>
                <w:lang w:val="en-CA"/>
              </w:rPr>
              <w:tab/>
              <w:t>rbsp_trailing_bits( )</w:t>
            </w:r>
          </w:p>
        </w:tc>
        <w:tc>
          <w:tcPr>
            <w:tcW w:w="1157" w:type="dxa"/>
          </w:tcPr>
          <w:p w14:paraId="1A0FD044" w14:textId="77777777" w:rsidR="001C3C26" w:rsidRPr="00DE0F0E" w:rsidRDefault="001C3C26" w:rsidP="001C3C26">
            <w:pPr>
              <w:pStyle w:val="tablecell"/>
              <w:spacing w:before="20" w:after="40"/>
              <w:jc w:val="center"/>
              <w:rPr>
                <w:noProof/>
                <w:lang w:val="en-CA"/>
              </w:rPr>
            </w:pPr>
          </w:p>
        </w:tc>
      </w:tr>
      <w:tr w:rsidR="001C3C26" w:rsidRPr="00DE0F0E" w14:paraId="436351CA" w14:textId="77777777" w:rsidTr="0068500C">
        <w:trPr>
          <w:cantSplit/>
          <w:jc w:val="center"/>
        </w:trPr>
        <w:tc>
          <w:tcPr>
            <w:tcW w:w="7920" w:type="dxa"/>
          </w:tcPr>
          <w:p w14:paraId="2ED470BE" w14:textId="77777777" w:rsidR="001C3C26" w:rsidRPr="00DE0F0E" w:rsidRDefault="001C3C26" w:rsidP="001C3C26">
            <w:pPr>
              <w:pStyle w:val="tablesyntax"/>
              <w:spacing w:before="20" w:after="40"/>
              <w:rPr>
                <w:noProof/>
                <w:lang w:val="en-CA"/>
              </w:rPr>
            </w:pPr>
            <w:r w:rsidRPr="00DE0F0E">
              <w:rPr>
                <w:noProof/>
                <w:lang w:val="en-CA"/>
              </w:rPr>
              <w:t>}</w:t>
            </w:r>
          </w:p>
        </w:tc>
        <w:tc>
          <w:tcPr>
            <w:tcW w:w="1157" w:type="dxa"/>
          </w:tcPr>
          <w:p w14:paraId="26F5EBC9" w14:textId="77777777" w:rsidR="001C3C26" w:rsidRPr="00DE0F0E" w:rsidRDefault="001C3C26" w:rsidP="001C3C26">
            <w:pPr>
              <w:pStyle w:val="tablecell"/>
              <w:spacing w:before="20" w:after="40"/>
              <w:jc w:val="center"/>
              <w:rPr>
                <w:noProof/>
                <w:lang w:val="en-CA"/>
              </w:rPr>
            </w:pPr>
          </w:p>
        </w:tc>
      </w:tr>
    </w:tbl>
    <w:p w14:paraId="7A749DE7" w14:textId="77777777" w:rsidR="0028657C" w:rsidRDefault="0028657C" w:rsidP="00F31194">
      <w:pPr>
        <w:rPr>
          <w:lang w:val="en-CA" w:eastAsia="ja-JP"/>
        </w:rPr>
      </w:pPr>
      <w:bookmarkStart w:id="904" w:name="_Toc331760504"/>
      <w:bookmarkStart w:id="905" w:name="_Toc331761296"/>
      <w:bookmarkStart w:id="906" w:name="_Toc331762089"/>
      <w:bookmarkStart w:id="907" w:name="_Toc331765667"/>
      <w:bookmarkStart w:id="908" w:name="_Toc331760556"/>
      <w:bookmarkStart w:id="909" w:name="_Toc331761348"/>
      <w:bookmarkStart w:id="910" w:name="_Toc331762141"/>
      <w:bookmarkStart w:id="911" w:name="_Toc331765719"/>
      <w:bookmarkEnd w:id="904"/>
      <w:bookmarkEnd w:id="905"/>
      <w:bookmarkEnd w:id="906"/>
      <w:bookmarkEnd w:id="907"/>
      <w:bookmarkEnd w:id="908"/>
      <w:bookmarkEnd w:id="909"/>
      <w:bookmarkEnd w:id="910"/>
      <w:bookmarkEnd w:id="911"/>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912" w:name="_Toc20134247"/>
      <w:bookmarkStart w:id="913" w:name="_Toc77680377"/>
      <w:bookmarkStart w:id="914" w:name="_Ref168818767"/>
      <w:bookmarkStart w:id="915" w:name="_Ref220341282"/>
      <w:bookmarkStart w:id="916" w:name="_Toc226456528"/>
      <w:bookmarkStart w:id="917" w:name="_Toc248045226"/>
      <w:bookmarkStart w:id="918" w:name="_Toc287363756"/>
      <w:bookmarkStart w:id="919" w:name="_Toc311216745"/>
      <w:bookmarkStart w:id="920" w:name="_Toc317198714"/>
      <w:bookmarkStart w:id="921" w:name="_Ref398985996"/>
      <w:bookmarkStart w:id="922" w:name="_Toc415475822"/>
      <w:bookmarkStart w:id="923" w:name="_Toc423599097"/>
      <w:bookmarkStart w:id="924" w:name="_Toc423601601"/>
      <w:r w:rsidRPr="001226BB">
        <w:rPr>
          <w:lang w:val="en-CA"/>
        </w:rPr>
        <w:t>Access unit delimiter RBSP syntax</w:t>
      </w:r>
      <w:bookmarkEnd w:id="912"/>
      <w:bookmarkEnd w:id="913"/>
      <w:bookmarkEnd w:id="914"/>
      <w:bookmarkEnd w:id="915"/>
      <w:bookmarkEnd w:id="916"/>
      <w:bookmarkEnd w:id="917"/>
      <w:bookmarkEnd w:id="918"/>
      <w:bookmarkEnd w:id="919"/>
      <w:bookmarkEnd w:id="920"/>
      <w:bookmarkEnd w:id="921"/>
      <w:bookmarkEnd w:id="922"/>
      <w:bookmarkEnd w:id="923"/>
      <w:bookmarkEnd w:id="924"/>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925" w:name="_Ref398986032"/>
      <w:bookmarkStart w:id="926" w:name="_Toc415475823"/>
      <w:bookmarkStart w:id="927" w:name="_Toc423599098"/>
      <w:bookmarkStart w:id="928" w:name="_Toc423601602"/>
      <w:r w:rsidRPr="00DE0F0E">
        <w:rPr>
          <w:noProof/>
          <w:lang w:val="en-CA"/>
        </w:rPr>
        <w:t>End of sequence RBSP syntax</w:t>
      </w:r>
      <w:bookmarkEnd w:id="925"/>
      <w:bookmarkEnd w:id="926"/>
      <w:bookmarkEnd w:id="927"/>
      <w:bookmarkEnd w:id="928"/>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929" w:name="_Ref398986094"/>
      <w:bookmarkStart w:id="930" w:name="_Toc415475824"/>
      <w:bookmarkStart w:id="931" w:name="_Toc423599099"/>
      <w:bookmarkStart w:id="932" w:name="_Toc423601603"/>
      <w:r w:rsidRPr="00DE0F0E">
        <w:rPr>
          <w:noProof/>
          <w:lang w:val="en-CA"/>
        </w:rPr>
        <w:t>End of bitstream RBSP syntax</w:t>
      </w:r>
      <w:bookmarkEnd w:id="929"/>
      <w:bookmarkEnd w:id="930"/>
      <w:bookmarkEnd w:id="931"/>
      <w:bookmarkEnd w:id="932"/>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933" w:name="_Toc9036495"/>
      <w:bookmarkStart w:id="934" w:name="_Toc20134249"/>
      <w:bookmarkStart w:id="935" w:name="_Toc77680381"/>
      <w:bookmarkStart w:id="936" w:name="_Ref168818774"/>
      <w:bookmarkStart w:id="937" w:name="_Ref220341292"/>
      <w:bookmarkStart w:id="938" w:name="_Toc226456532"/>
      <w:bookmarkStart w:id="939" w:name="_Toc248045230"/>
      <w:bookmarkStart w:id="940" w:name="_Toc287363758"/>
      <w:bookmarkStart w:id="941" w:name="_Toc311216747"/>
      <w:bookmarkStart w:id="942" w:name="_Toc317198716"/>
      <w:bookmarkStart w:id="943" w:name="_Ref398986099"/>
      <w:bookmarkStart w:id="944" w:name="_Toc415475826"/>
      <w:bookmarkStart w:id="945" w:name="_Toc423599101"/>
      <w:bookmarkStart w:id="946" w:name="_Toc423601605"/>
      <w:r w:rsidRPr="00DE0F0E">
        <w:rPr>
          <w:noProof/>
          <w:lang w:val="en-CA"/>
        </w:rPr>
        <w:t>Tile group</w:t>
      </w:r>
      <w:r w:rsidR="00B36F08" w:rsidRPr="00DE0F0E">
        <w:rPr>
          <w:noProof/>
          <w:lang w:val="en-CA"/>
        </w:rPr>
        <w:t xml:space="preserve"> layer RBSP syntax</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947" w:name="_Toc20134255"/>
      <w:bookmarkStart w:id="948" w:name="_Toc77680386"/>
      <w:bookmarkStart w:id="949" w:name="_Ref168818785"/>
      <w:bookmarkStart w:id="950" w:name="_Ref220341299"/>
      <w:bookmarkStart w:id="951" w:name="_Toc226456537"/>
      <w:bookmarkStart w:id="952" w:name="_Toc248045232"/>
      <w:bookmarkStart w:id="953" w:name="_Toc287363759"/>
      <w:bookmarkStart w:id="954" w:name="_Toc311216748"/>
      <w:bookmarkStart w:id="955" w:name="_Toc317198717"/>
      <w:bookmarkStart w:id="956" w:name="_Ref398986102"/>
      <w:bookmarkStart w:id="957" w:name="_Toc415475827"/>
      <w:bookmarkStart w:id="958" w:name="_Toc423599102"/>
      <w:bookmarkStart w:id="959"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960" w:name="_Toc77680387"/>
      <w:bookmarkStart w:id="961" w:name="_Ref168818787"/>
      <w:bookmarkStart w:id="962" w:name="_Ref220341300"/>
      <w:bookmarkStart w:id="963" w:name="_Toc226456538"/>
      <w:bookmarkStart w:id="964" w:name="_Toc248045233"/>
      <w:bookmarkStart w:id="965" w:name="_Toc287363760"/>
      <w:bookmarkStart w:id="966" w:name="_Toc311216749"/>
      <w:bookmarkStart w:id="967" w:name="_Toc317198718"/>
      <w:bookmarkStart w:id="968" w:name="_Ref398986104"/>
      <w:bookmarkStart w:id="969" w:name="_Toc415475828"/>
      <w:bookmarkStart w:id="970" w:name="_Toc423599103"/>
      <w:bookmarkStart w:id="971" w:name="_Toc423601607"/>
      <w:r w:rsidRPr="00DE0F0E">
        <w:rPr>
          <w:noProof/>
          <w:lang w:val="en-CA"/>
        </w:rPr>
        <w:t>RBSP trailing bits syntax</w:t>
      </w:r>
      <w:bookmarkEnd w:id="960"/>
      <w:bookmarkEnd w:id="961"/>
      <w:bookmarkEnd w:id="962"/>
      <w:bookmarkEnd w:id="963"/>
      <w:bookmarkEnd w:id="964"/>
      <w:bookmarkEnd w:id="965"/>
      <w:bookmarkEnd w:id="966"/>
      <w:bookmarkEnd w:id="967"/>
      <w:bookmarkEnd w:id="968"/>
      <w:bookmarkEnd w:id="969"/>
      <w:bookmarkEnd w:id="970"/>
      <w:bookmarkEnd w:id="971"/>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972" w:name="_Toc311216750"/>
      <w:bookmarkStart w:id="973" w:name="_Toc317198719"/>
      <w:bookmarkStart w:id="974" w:name="_Ref398986108"/>
      <w:bookmarkStart w:id="975" w:name="_Toc415475829"/>
      <w:bookmarkStart w:id="976" w:name="_Toc423599104"/>
      <w:bookmarkStart w:id="977" w:name="_Toc423601608"/>
      <w:r w:rsidRPr="00DE0F0E">
        <w:rPr>
          <w:noProof/>
          <w:lang w:val="en-CA"/>
        </w:rPr>
        <w:t>Byte alignment syntax</w:t>
      </w:r>
      <w:bookmarkEnd w:id="972"/>
      <w:bookmarkEnd w:id="973"/>
      <w:bookmarkEnd w:id="974"/>
      <w:bookmarkEnd w:id="975"/>
      <w:bookmarkEnd w:id="976"/>
      <w:bookmarkEnd w:id="977"/>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978" w:name="_Toc2177047"/>
      <w:r w:rsidRPr="00AC7D56">
        <w:rPr>
          <w:lang w:val="en-CA"/>
        </w:rPr>
        <w:t>Profile</w:t>
      </w:r>
      <w:r>
        <w:rPr>
          <w:lang w:val="en-CA"/>
        </w:rPr>
        <w:t>, tier,</w:t>
      </w:r>
      <w:r w:rsidRPr="00AC7D56">
        <w:rPr>
          <w:lang w:val="en-CA"/>
        </w:rPr>
        <w:t xml:space="preserve"> and level syntax</w:t>
      </w:r>
      <w:bookmarkEnd w:id="978"/>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35DD6B63" w14:textId="77777777" w:rsidR="007E1739" w:rsidRPr="00AC7D56" w:rsidRDefault="007E1739"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979" w:name="_Toc311216751"/>
      <w:bookmarkStart w:id="980" w:name="_Toc317198720"/>
      <w:bookmarkStart w:id="981" w:name="_Toc415475833"/>
      <w:bookmarkStart w:id="982" w:name="_Toc423599108"/>
      <w:bookmarkStart w:id="983" w:name="_Toc423601612"/>
      <w:bookmarkStart w:id="984" w:name="_Toc501130165"/>
      <w:bookmarkStart w:id="985" w:name="_Toc510795088"/>
      <w:bookmarkStart w:id="986" w:name="_Toc2177048"/>
      <w:r w:rsidRPr="00DE0F0E">
        <w:rPr>
          <w:noProof/>
          <w:lang w:val="en-CA"/>
        </w:rPr>
        <w:t>Tile group</w:t>
      </w:r>
      <w:r w:rsidR="000A46CA" w:rsidRPr="00DE0F0E">
        <w:rPr>
          <w:noProof/>
          <w:lang w:val="en-CA"/>
        </w:rPr>
        <w:t xml:space="preserve"> header syntax</w:t>
      </w:r>
      <w:bookmarkEnd w:id="979"/>
      <w:bookmarkEnd w:id="980"/>
      <w:bookmarkEnd w:id="981"/>
      <w:bookmarkEnd w:id="982"/>
      <w:bookmarkEnd w:id="983"/>
      <w:bookmarkEnd w:id="984"/>
      <w:bookmarkEnd w:id="985"/>
      <w:bookmarkEnd w:id="986"/>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043ABA" w:rsidRPr="00901B03" w14:paraId="693EC7DC" w14:textId="77777777" w:rsidTr="006A3E5A">
        <w:trPr>
          <w:cantSplit/>
          <w:jc w:val="center"/>
          <w:ins w:id="987" w:author="Ye-Kui Wang d00" w:date="2019-03-04T11:07:00Z"/>
        </w:trPr>
        <w:tc>
          <w:tcPr>
            <w:tcW w:w="7920" w:type="dxa"/>
          </w:tcPr>
          <w:p w14:paraId="705811B9" w14:textId="68F79A95" w:rsidR="00043ABA" w:rsidRPr="00901B03" w:rsidRDefault="00043ABA" w:rsidP="006A3E5A">
            <w:pPr>
              <w:pStyle w:val="tablesyntax"/>
              <w:keepNext w:val="0"/>
              <w:keepLines w:val="0"/>
              <w:spacing w:before="20" w:after="40"/>
              <w:rPr>
                <w:ins w:id="988" w:author="Ye-Kui Wang d00" w:date="2019-03-04T11:07:00Z"/>
                <w:lang w:val="en-CA"/>
              </w:rPr>
            </w:pPr>
            <w:ins w:id="989" w:author="Ye-Kui Wang d00" w:date="2019-03-04T11:07:00Z">
              <w:r w:rsidRPr="00901B03">
                <w:rPr>
                  <w:lang w:val="en-CA"/>
                </w:rPr>
                <w:tab/>
              </w:r>
              <w:r>
                <w:rPr>
                  <w:b/>
                  <w:lang w:val="en-CA"/>
                </w:rPr>
                <w:t>tile_group_sub</w:t>
              </w:r>
            </w:ins>
            <w:ins w:id="990" w:author="Ye-Kui Wang d00" w:date="2019-03-04T17:28:00Z">
              <w:r w:rsidR="009243AC">
                <w:rPr>
                  <w:b/>
                  <w:lang w:val="en-CA"/>
                </w:rPr>
                <w:t>_</w:t>
              </w:r>
            </w:ins>
            <w:ins w:id="991" w:author="Ye-Kui Wang d00" w:date="2019-03-04T11:07:00Z">
              <w:r w:rsidRPr="00901B03">
                <w:rPr>
                  <w:b/>
                  <w:bCs/>
                  <w:lang w:val="en-CA"/>
                </w:rPr>
                <w:t>pic_id</w:t>
              </w:r>
            </w:ins>
          </w:p>
        </w:tc>
        <w:tc>
          <w:tcPr>
            <w:tcW w:w="1157" w:type="dxa"/>
          </w:tcPr>
          <w:p w14:paraId="7DACCCEE" w14:textId="77777777" w:rsidR="00043ABA" w:rsidRPr="00901B03" w:rsidRDefault="00043ABA" w:rsidP="006A3E5A">
            <w:pPr>
              <w:pStyle w:val="tablecell"/>
              <w:keepNext w:val="0"/>
              <w:keepLines w:val="0"/>
              <w:spacing w:before="20" w:after="40"/>
              <w:jc w:val="center"/>
              <w:rPr>
                <w:ins w:id="992" w:author="Ye-Kui Wang d00" w:date="2019-03-04T11:07:00Z"/>
                <w:lang w:val="en-CA"/>
              </w:rPr>
            </w:pPr>
            <w:ins w:id="993" w:author="Ye-Kui Wang d00" w:date="2019-03-04T11:07:00Z">
              <w:r w:rsidRPr="00901B03">
                <w:rPr>
                  <w:lang w:val="en-CA"/>
                </w:rPr>
                <w:t>u(v)</w:t>
              </w:r>
            </w:ins>
          </w:p>
        </w:tc>
      </w:tr>
      <w:tr w:rsidR="00C4145D" w:rsidRPr="00DE0F0E" w14:paraId="3F143D0B" w14:textId="77777777" w:rsidTr="0091166A">
        <w:trPr>
          <w:cantSplit/>
          <w:jc w:val="center"/>
        </w:trPr>
        <w:tc>
          <w:tcPr>
            <w:tcW w:w="7920" w:type="dxa"/>
          </w:tcPr>
          <w:p w14:paraId="33E02CC2" w14:textId="00A74811" w:rsidR="00C4145D" w:rsidRPr="00DE0F0E" w:rsidRDefault="00C4145D" w:rsidP="007E5CAA">
            <w:pPr>
              <w:pStyle w:val="tablesyntax"/>
              <w:keepNext w:val="0"/>
              <w:keepLines w:val="0"/>
              <w:spacing w:before="20" w:after="40"/>
              <w:rPr>
                <w:noProof/>
                <w:lang w:val="en-CA"/>
              </w:rPr>
              <w:pPrChange w:id="994" w:author="Hendry_d016" w:date="2019-03-22T08:14:00Z">
                <w:pPr>
                  <w:pStyle w:val="tablesyntax"/>
                  <w:keepNext w:val="0"/>
                  <w:keepLines w:val="0"/>
                  <w:spacing w:before="20" w:after="40"/>
                </w:pPr>
              </w:pPrChange>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w:t>
            </w:r>
            <w:ins w:id="995" w:author="Ye-Kui Wang d00" w:date="2019-03-04T17:23:00Z">
              <w:r w:rsidR="00850C68">
                <w:rPr>
                  <w:noProof/>
                  <w:lang w:val="en-CA" w:eastAsia="ko-KR"/>
                </w:rPr>
                <w:t>Sub</w:t>
              </w:r>
            </w:ins>
            <w:r w:rsidRPr="00DE0F0E">
              <w:rPr>
                <w:noProof/>
                <w:lang w:val="en-CA" w:eastAsia="ko-KR"/>
              </w:rPr>
              <w:t>Pic &gt; 1</w:t>
            </w:r>
            <w:ins w:id="996" w:author="Ye-Kui Wang d13" w:date="2019-03-09T13:12:00Z">
              <w:r w:rsidR="006E7A32">
                <w:rPr>
                  <w:noProof/>
                  <w:lang w:val="en-CA" w:eastAsia="ko-KR"/>
                </w:rPr>
                <w:t xml:space="preserve"> </w:t>
              </w:r>
            </w:ins>
            <w:ins w:id="997" w:author="Hendry_d012" w:date="2019-03-08T17:45:00Z">
              <w:del w:id="998" w:author="Hendry_d016" w:date="2019-03-22T08:14:00Z">
                <w:r w:rsidR="00172F82" w:rsidDel="007E5CAA">
                  <w:rPr>
                    <w:noProof/>
                    <w:lang w:val="en-CA" w:eastAsia="ko-KR"/>
                  </w:rPr>
                  <w:delText>= =</w:delText>
                </w:r>
              </w:del>
            </w:ins>
            <w:ins w:id="999" w:author="Ye-Kui Wang d13" w:date="2019-03-09T13:12:00Z">
              <w:del w:id="1000" w:author="Hendry_d016" w:date="2019-03-22T08:14:00Z">
                <w:r w:rsidR="006E7A32" w:rsidDel="007E5CAA">
                  <w:rPr>
                    <w:noProof/>
                    <w:lang w:val="en-CA" w:eastAsia="ko-KR"/>
                  </w:rPr>
                  <w:delText xml:space="preserve"> </w:delText>
                </w:r>
              </w:del>
            </w:ins>
            <w:ins w:id="1001" w:author="Hendry_d012" w:date="2019-03-08T17:45:00Z">
              <w:del w:id="1002" w:author="Hendry_d016" w:date="2019-03-22T08:14:00Z">
                <w:r w:rsidR="00172F82" w:rsidDel="007E5CAA">
                  <w:rPr>
                    <w:noProof/>
                    <w:lang w:val="en-CA" w:eastAsia="ko-KR"/>
                  </w:rPr>
                  <w:delText xml:space="preserve"> 0</w:delText>
                </w:r>
              </w:del>
            </w:ins>
            <w:ins w:id="1003" w:author="Hendry_d012" w:date="2019-03-08T17:47:00Z">
              <w:del w:id="1004" w:author="Hendry_d016" w:date="2019-03-22T08:14:00Z">
                <w:r w:rsidR="00172F82" w:rsidDel="007E5CAA">
                  <w:rPr>
                    <w:noProof/>
                    <w:lang w:val="en-CA" w:eastAsia="ko-KR"/>
                  </w:rPr>
                  <w:delText xml:space="preserve"> </w:delText>
                </w:r>
              </w:del>
            </w:ins>
            <w:ins w:id="1005" w:author="Hendry_d012" w:date="2019-03-08T17:41:00Z">
              <w:del w:id="1006" w:author="Hendry_d016" w:date="2019-03-22T08:14:00Z">
                <w:r w:rsidR="00172F82" w:rsidDel="007E5CAA">
                  <w:rPr>
                    <w:noProof/>
                    <w:lang w:val="en-CA" w:eastAsia="ko-KR"/>
                  </w:rPr>
                  <w:delText>)</w:delText>
                </w:r>
              </w:del>
            </w:ins>
            <w:ins w:id="1007" w:author="Hendry_d012" w:date="2019-03-08T17:46:00Z">
              <w:del w:id="1008" w:author="Hendry_d016" w:date="2019-03-22T08:14:00Z">
                <w:r w:rsidR="00172F82" w:rsidDel="007E5CAA">
                  <w:rPr>
                    <w:noProof/>
                    <w:lang w:val="en-CA" w:eastAsia="ko-KR"/>
                  </w:rPr>
                  <w:delText xml:space="preserve"> </w:delText>
                </w:r>
              </w:del>
            </w:ins>
            <w:bookmarkStart w:id="1009" w:name="_GoBack"/>
            <w:bookmarkEnd w:id="1009"/>
            <w:r w:rsidRPr="00DE0F0E">
              <w:rPr>
                <w:noProof/>
                <w:lang w:val="en-CA" w:eastAsia="ko-KR"/>
              </w:rPr>
              <w:t>)</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8195651"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1010" w:name="_Toc287363765"/>
      <w:bookmarkStart w:id="1011" w:name="_Toc311216756"/>
    </w:p>
    <w:p w14:paraId="09A2774E" w14:textId="77777777" w:rsidR="003310EC" w:rsidRPr="00DE0F0E" w:rsidRDefault="003310EC" w:rsidP="003310EC">
      <w:pPr>
        <w:pStyle w:val="Heading4"/>
        <w:rPr>
          <w:noProof/>
          <w:lang w:val="en-CA"/>
        </w:rPr>
      </w:pPr>
      <w:bookmarkStart w:id="1012" w:name="_Toc328577293"/>
      <w:bookmarkStart w:id="1013" w:name="_Toc328598096"/>
      <w:bookmarkStart w:id="1014" w:name="_Toc328662741"/>
      <w:bookmarkStart w:id="1015" w:name="_Toc328752581"/>
      <w:bookmarkStart w:id="1016" w:name="_Toc328577294"/>
      <w:bookmarkStart w:id="1017" w:name="_Toc328598097"/>
      <w:bookmarkStart w:id="1018" w:name="_Toc328662742"/>
      <w:bookmarkStart w:id="1019" w:name="_Toc328752582"/>
      <w:bookmarkStart w:id="1020" w:name="_Toc328577397"/>
      <w:bookmarkStart w:id="1021" w:name="_Toc328598200"/>
      <w:bookmarkStart w:id="1022" w:name="_Toc328662845"/>
      <w:bookmarkStart w:id="1023" w:name="_Toc328752685"/>
      <w:bookmarkStart w:id="1024" w:name="_Toc328577398"/>
      <w:bookmarkStart w:id="1025" w:name="_Toc328598201"/>
      <w:bookmarkStart w:id="1026" w:name="_Toc328662846"/>
      <w:bookmarkStart w:id="1027" w:name="_Toc328752686"/>
      <w:bookmarkStart w:id="1028" w:name="_Toc328577399"/>
      <w:bookmarkStart w:id="1029" w:name="_Toc328598202"/>
      <w:bookmarkStart w:id="1030" w:name="_Toc328662847"/>
      <w:bookmarkStart w:id="1031" w:name="_Toc328752687"/>
      <w:bookmarkStart w:id="1032" w:name="_Toc328577484"/>
      <w:bookmarkStart w:id="1033" w:name="_Toc328598287"/>
      <w:bookmarkStart w:id="1034" w:name="_Toc328662932"/>
      <w:bookmarkStart w:id="1035" w:name="_Toc328752772"/>
      <w:bookmarkStart w:id="1036" w:name="_Toc328577485"/>
      <w:bookmarkStart w:id="1037" w:name="_Toc328598288"/>
      <w:bookmarkStart w:id="1038" w:name="_Toc328662933"/>
      <w:bookmarkStart w:id="1039" w:name="_Toc328752773"/>
      <w:bookmarkStart w:id="1040" w:name="_Toc328577486"/>
      <w:bookmarkStart w:id="1041" w:name="_Toc328598289"/>
      <w:bookmarkStart w:id="1042" w:name="_Toc328662934"/>
      <w:bookmarkStart w:id="1043" w:name="_Toc328752774"/>
      <w:bookmarkStart w:id="1044" w:name="_Toc328577577"/>
      <w:bookmarkStart w:id="1045" w:name="_Toc328598380"/>
      <w:bookmarkStart w:id="1046" w:name="_Toc328663025"/>
      <w:bookmarkStart w:id="1047" w:name="_Toc328752865"/>
      <w:bookmarkStart w:id="1048" w:name="_Toc328577578"/>
      <w:bookmarkStart w:id="1049" w:name="_Toc328598381"/>
      <w:bookmarkStart w:id="1050" w:name="_Toc328663026"/>
      <w:bookmarkStart w:id="1051" w:name="_Toc328752866"/>
      <w:bookmarkStart w:id="1052" w:name="_Toc328577579"/>
      <w:bookmarkStart w:id="1053" w:name="_Toc328598382"/>
      <w:bookmarkStart w:id="1054" w:name="_Toc328663027"/>
      <w:bookmarkStart w:id="1055" w:name="_Toc328752867"/>
      <w:bookmarkStart w:id="1056" w:name="_Toc328577607"/>
      <w:bookmarkStart w:id="1057" w:name="_Toc328598410"/>
      <w:bookmarkStart w:id="1058" w:name="_Toc328663055"/>
      <w:bookmarkStart w:id="1059" w:name="_Toc328752895"/>
      <w:bookmarkStart w:id="1060" w:name="_Toc311216758"/>
      <w:bookmarkStart w:id="1061" w:name="_Toc317198728"/>
      <w:bookmarkStart w:id="1062" w:name="_Ref398986329"/>
      <w:bookmarkStart w:id="1063" w:name="_Ref398986351"/>
      <w:bookmarkStart w:id="1064" w:name="_Toc415475836"/>
      <w:bookmarkStart w:id="1065" w:name="_Toc423599111"/>
      <w:bookmarkStart w:id="1066" w:name="_Toc423601615"/>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r w:rsidRPr="00DE0F0E">
        <w:rPr>
          <w:noProof/>
          <w:lang w:val="en-CA"/>
        </w:rPr>
        <w:t>Weighted prediction parameters syntax</w:t>
      </w:r>
      <w:bookmarkEnd w:id="1060"/>
      <w:bookmarkEnd w:id="1061"/>
      <w:bookmarkEnd w:id="1062"/>
      <w:bookmarkEnd w:id="1063"/>
      <w:bookmarkEnd w:id="1064"/>
      <w:bookmarkEnd w:id="1065"/>
      <w:bookmarkEnd w:id="1066"/>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1067"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1067"/>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52092B5" w14:textId="77777777" w:rsidR="008F25A2" w:rsidRDefault="008F25A2" w:rsidP="008F25A2">
      <w:pPr>
        <w:rPr>
          <w:lang w:val="en-CA"/>
        </w:rPr>
      </w:pPr>
    </w:p>
    <w:p w14:paraId="1DA8F02E" w14:textId="77777777" w:rsidR="008F25A2" w:rsidRPr="003F3F11" w:rsidRDefault="008F25A2" w:rsidP="008F25A2">
      <w:pPr>
        <w:pStyle w:val="Heading3"/>
        <w:rPr>
          <w:noProof/>
        </w:rPr>
      </w:pPr>
      <w:bookmarkStart w:id="1068" w:name="_Toc2177049"/>
      <w:r>
        <w:rPr>
          <w:noProof/>
        </w:rPr>
        <w:t xml:space="preserve">Reference picture list structure </w:t>
      </w:r>
      <w:r w:rsidRPr="003F3F11">
        <w:rPr>
          <w:noProof/>
        </w:rPr>
        <w:t>syntax</w:t>
      </w:r>
      <w:bookmarkEnd w:id="1068"/>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1069" w:name="_Toc311216759"/>
      <w:bookmarkStart w:id="1070" w:name="_Toc317198729"/>
      <w:bookmarkStart w:id="1071" w:name="_Ref330904190"/>
      <w:bookmarkStart w:id="1072" w:name="_Ref330904581"/>
      <w:bookmarkStart w:id="1073" w:name="_Ref398986356"/>
      <w:bookmarkStart w:id="1074" w:name="_Toc415475838"/>
      <w:bookmarkStart w:id="1075" w:name="_Toc423599113"/>
      <w:bookmarkStart w:id="1076" w:name="_Toc423601617"/>
      <w:bookmarkStart w:id="1077" w:name="_Toc501130167"/>
      <w:bookmarkStart w:id="1078" w:name="_Toc510795090"/>
      <w:bookmarkStart w:id="1079" w:name="_Toc2177050"/>
      <w:r w:rsidRPr="00DE0F0E">
        <w:rPr>
          <w:noProof/>
          <w:lang w:val="en-CA"/>
        </w:rPr>
        <w:t>Tile group</w:t>
      </w:r>
      <w:r w:rsidR="00264054" w:rsidRPr="00DE0F0E">
        <w:rPr>
          <w:noProof/>
          <w:lang w:val="en-CA"/>
        </w:rPr>
        <w:t xml:space="preserve"> data syntax</w:t>
      </w:r>
      <w:bookmarkEnd w:id="1069"/>
      <w:bookmarkEnd w:id="1070"/>
      <w:bookmarkEnd w:id="1071"/>
      <w:bookmarkEnd w:id="1072"/>
      <w:bookmarkEnd w:id="1073"/>
      <w:bookmarkEnd w:id="1074"/>
      <w:bookmarkEnd w:id="1075"/>
      <w:bookmarkEnd w:id="1076"/>
      <w:bookmarkEnd w:id="1077"/>
      <w:bookmarkEnd w:id="1078"/>
      <w:bookmarkEnd w:id="1079"/>
    </w:p>
    <w:p w14:paraId="5B5F3414" w14:textId="055016E6" w:rsidR="00264054" w:rsidRPr="00DE0F0E" w:rsidRDefault="00264054" w:rsidP="00264054">
      <w:pPr>
        <w:pStyle w:val="Heading4"/>
        <w:rPr>
          <w:noProof/>
          <w:lang w:val="en-CA"/>
        </w:rPr>
      </w:pPr>
      <w:bookmarkStart w:id="1080" w:name="_Ref349667677"/>
      <w:bookmarkStart w:id="1081" w:name="_Ref349667707"/>
      <w:bookmarkStart w:id="1082" w:name="_Toc415475839"/>
      <w:bookmarkStart w:id="1083" w:name="_Toc423599114"/>
      <w:bookmarkStart w:id="1084"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1080"/>
      <w:bookmarkEnd w:id="1081"/>
      <w:bookmarkEnd w:id="1082"/>
      <w:bookmarkEnd w:id="1083"/>
      <w:bookmarkEnd w:id="1084"/>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1085" w:name="_Ref330904226"/>
      <w:bookmarkStart w:id="1086" w:name="_Toc415475840"/>
      <w:bookmarkStart w:id="1087" w:name="_Toc423599115"/>
      <w:bookmarkStart w:id="1088" w:name="_Toc423601619"/>
      <w:r w:rsidRPr="00DE0F0E">
        <w:rPr>
          <w:noProof/>
          <w:lang w:val="en-CA"/>
        </w:rPr>
        <w:t>Coding tree unit syntax</w:t>
      </w:r>
      <w:bookmarkEnd w:id="1085"/>
      <w:bookmarkEnd w:id="1086"/>
      <w:bookmarkEnd w:id="1087"/>
      <w:bookmarkEnd w:id="1088"/>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2C6FEFB9" w:rsidR="00264054" w:rsidRPr="00DE0F0E" w:rsidRDefault="00264054" w:rsidP="006C7378">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w:t>
            </w:r>
            <w:ins w:id="1089" w:author="Ye-Kui Wang d00" w:date="2019-03-05T13:19:00Z">
              <w:r w:rsidR="009A2B59">
                <w:rPr>
                  <w:noProof/>
                  <w:lang w:val="en-CA"/>
                </w:rPr>
                <w:t xml:space="preserve">( </w:t>
              </w:r>
            </w:ins>
            <w:r w:rsidRPr="00DE0F0E">
              <w:rPr>
                <w:noProof/>
                <w:lang w:val="en-CA"/>
              </w:rPr>
              <w:t>( CtbAddrInRs % </w:t>
            </w:r>
            <w:ins w:id="1090" w:author="Ye-Kui Wang d00" w:date="2019-03-05T13:18:00Z">
              <w:r w:rsidR="009A2B59">
                <w:rPr>
                  <w:noProof/>
                  <w:lang w:val="en-CA"/>
                </w:rPr>
                <w:t>Sub</w:t>
              </w:r>
            </w:ins>
            <w:r w:rsidRPr="00DE0F0E">
              <w:rPr>
                <w:noProof/>
                <w:lang w:val="en-CA"/>
              </w:rPr>
              <w:t>PicWidthInCtbsY )  &lt;&lt;  CtbLog2SizeY</w:t>
            </w:r>
            <w:ins w:id="1091" w:author="Ye-Kui Wang d00" w:date="2019-03-05T13:19:00Z">
              <w:r w:rsidR="009A2B59">
                <w:rPr>
                  <w:noProof/>
                  <w:lang w:val="en-CA"/>
                </w:rPr>
                <w:t xml:space="preserve"> ) +</w:t>
              </w:r>
            </w:ins>
            <w:ins w:id="1092" w:author="Ye-Kui Wang d00" w:date="2019-03-05T14:30:00Z">
              <w:r w:rsidR="006C7378">
                <w:rPr>
                  <w:noProof/>
                  <w:lang w:val="en-CA"/>
                </w:rPr>
                <w:br/>
              </w:r>
              <w:r w:rsidR="006C7378">
                <w:rPr>
                  <w:noProof/>
                  <w:lang w:val="en-CA"/>
                </w:rPr>
                <w:tab/>
              </w:r>
              <w:r w:rsidR="006C7378">
                <w:rPr>
                  <w:noProof/>
                  <w:lang w:val="en-CA"/>
                </w:rPr>
                <w:tab/>
              </w:r>
              <w:r w:rsidR="006C7378">
                <w:rPr>
                  <w:noProof/>
                  <w:lang w:val="en-CA"/>
                </w:rPr>
                <w:tab/>
              </w:r>
              <w:r w:rsidR="006C7378">
                <w:rPr>
                  <w:noProof/>
                  <w:lang w:val="en-CA"/>
                </w:rPr>
                <w:tab/>
              </w:r>
              <w:r w:rsidR="006C7378">
                <w:rPr>
                  <w:lang w:val="en-CA"/>
                </w:rPr>
                <w:t>s</w:t>
              </w:r>
              <w:r w:rsidR="006C7378" w:rsidRPr="00671C39">
                <w:rPr>
                  <w:noProof/>
                  <w:lang w:eastAsia="ja-JP"/>
                </w:rPr>
                <w:t>ub</w:t>
              </w:r>
              <w:r w:rsidR="006C7378">
                <w:rPr>
                  <w:noProof/>
                  <w:lang w:eastAsia="ja-JP"/>
                </w:rPr>
                <w:t>_</w:t>
              </w:r>
              <w:r w:rsidR="006C7378" w:rsidRPr="00671C39">
                <w:rPr>
                  <w:noProof/>
                  <w:lang w:eastAsia="ja-JP"/>
                </w:rPr>
                <w:t>pic</w:t>
              </w:r>
              <w:r w:rsidR="006C7378">
                <w:rPr>
                  <w:noProof/>
                  <w:lang w:eastAsia="ja-JP"/>
                </w:rPr>
                <w:t>_x_o</w:t>
              </w:r>
              <w:r w:rsidR="006C7378" w:rsidRPr="00671C39">
                <w:rPr>
                  <w:noProof/>
                  <w:lang w:eastAsia="ja-JP"/>
                </w:rPr>
                <w:t>ffset</w:t>
              </w:r>
              <w:r w:rsidR="006C7378" w:rsidRPr="00671C39">
                <w:rPr>
                  <w:lang w:val="en-CA"/>
                </w:rPr>
                <w:t>[ </w:t>
              </w:r>
            </w:ins>
            <w:ins w:id="1093" w:author="Ye-Kui Wang d07" w:date="2019-03-06T12:22:00Z">
              <w:r w:rsidR="00157B90">
                <w:rPr>
                  <w:noProof/>
                  <w:lang w:val="en-CA"/>
                </w:rPr>
                <w:t>SubPicIdx</w:t>
              </w:r>
              <w:r w:rsidR="00157B90" w:rsidRPr="00DE0F0E">
                <w:rPr>
                  <w:noProof/>
                  <w:lang w:val="en-CA"/>
                </w:rPr>
                <w:t>[</w:t>
              </w:r>
              <w:r w:rsidR="00157B90">
                <w:rPr>
                  <w:noProof/>
                  <w:lang w:val="en-CA"/>
                </w:rPr>
                <w:t> </w:t>
              </w:r>
            </w:ins>
            <w:ins w:id="1094" w:author="Ye-Kui Wang d00" w:date="2019-03-05T14:30:00Z">
              <w:r w:rsidR="006C7378">
                <w:rPr>
                  <w:lang w:val="en-CA"/>
                </w:rPr>
                <w:t>tile_group_subpic_id</w:t>
              </w:r>
            </w:ins>
            <w:ins w:id="1095" w:author="Ye-Kui Wang d07" w:date="2019-03-06T12:23:00Z">
              <w:r w:rsidR="00157B90">
                <w:rPr>
                  <w:lang w:val="en-CA"/>
                </w:rPr>
                <w:t> ]</w:t>
              </w:r>
            </w:ins>
            <w:ins w:id="1096" w:author="Ye-Kui Wang d00" w:date="2019-03-05T14:30:00Z">
              <w:r w:rsidR="006C7378" w:rsidRPr="00671C39">
                <w:rPr>
                  <w:lang w:val="en-CA"/>
                </w:rPr>
                <w:t> ]</w:t>
              </w:r>
            </w:ins>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561D116" w:rsidR="00264054" w:rsidRPr="00DE0F0E" w:rsidRDefault="00264054" w:rsidP="006C7378">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w:t>
            </w:r>
            <w:ins w:id="1097" w:author="Ye-Kui Wang d00" w:date="2019-03-05T13:19:00Z">
              <w:r w:rsidR="009A2B59">
                <w:rPr>
                  <w:noProof/>
                  <w:lang w:val="en-CA"/>
                </w:rPr>
                <w:t xml:space="preserve">( </w:t>
              </w:r>
            </w:ins>
            <w:r w:rsidRPr="00DE0F0E">
              <w:rPr>
                <w:noProof/>
                <w:lang w:val="en-CA"/>
              </w:rPr>
              <w:t>( CtbAddrInRs / </w:t>
            </w:r>
            <w:ins w:id="1098" w:author="Ye-Kui Wang d00" w:date="2019-03-05T13:18:00Z">
              <w:r w:rsidR="009A2B59">
                <w:rPr>
                  <w:noProof/>
                  <w:lang w:val="en-CA"/>
                </w:rPr>
                <w:t>Sub</w:t>
              </w:r>
            </w:ins>
            <w:r w:rsidRPr="00DE0F0E">
              <w:rPr>
                <w:noProof/>
                <w:lang w:val="en-CA"/>
              </w:rPr>
              <w:t>PicWidthInCtbsY )  &lt;&lt;  CtbLog2SizeY</w:t>
            </w:r>
            <w:ins w:id="1099" w:author="Ye-Kui Wang d00" w:date="2019-03-05T13:19:00Z">
              <w:r w:rsidR="009A2B59">
                <w:rPr>
                  <w:noProof/>
                  <w:lang w:val="en-CA"/>
                </w:rPr>
                <w:t xml:space="preserve"> ) +</w:t>
              </w:r>
            </w:ins>
            <w:ins w:id="1100" w:author="Ye-Kui Wang d00" w:date="2019-03-05T14:31:00Z">
              <w:r w:rsidR="006C7378">
                <w:rPr>
                  <w:noProof/>
                  <w:lang w:val="en-CA"/>
                </w:rPr>
                <w:br/>
              </w:r>
              <w:r w:rsidR="006C7378">
                <w:rPr>
                  <w:noProof/>
                  <w:lang w:val="en-CA"/>
                </w:rPr>
                <w:tab/>
              </w:r>
              <w:r w:rsidR="006C7378">
                <w:rPr>
                  <w:noProof/>
                  <w:lang w:val="en-CA"/>
                </w:rPr>
                <w:tab/>
              </w:r>
              <w:r w:rsidR="006C7378">
                <w:rPr>
                  <w:noProof/>
                  <w:lang w:val="en-CA"/>
                </w:rPr>
                <w:tab/>
              </w:r>
              <w:r w:rsidR="006C7378">
                <w:rPr>
                  <w:noProof/>
                  <w:lang w:val="en-CA"/>
                </w:rPr>
                <w:tab/>
              </w:r>
              <w:r w:rsidR="006C7378">
                <w:rPr>
                  <w:lang w:val="en-CA"/>
                </w:rPr>
                <w:t>s</w:t>
              </w:r>
              <w:r w:rsidR="006C7378" w:rsidRPr="00671C39">
                <w:rPr>
                  <w:noProof/>
                  <w:lang w:eastAsia="ja-JP"/>
                </w:rPr>
                <w:t>ub</w:t>
              </w:r>
              <w:r w:rsidR="006C7378">
                <w:rPr>
                  <w:noProof/>
                  <w:lang w:eastAsia="ja-JP"/>
                </w:rPr>
                <w:t>_</w:t>
              </w:r>
              <w:r w:rsidR="006C7378" w:rsidRPr="00671C39">
                <w:rPr>
                  <w:noProof/>
                  <w:lang w:eastAsia="ja-JP"/>
                </w:rPr>
                <w:t>pic</w:t>
              </w:r>
              <w:r w:rsidR="006C7378">
                <w:rPr>
                  <w:noProof/>
                  <w:lang w:eastAsia="ja-JP"/>
                </w:rPr>
                <w:t>_y_o</w:t>
              </w:r>
              <w:r w:rsidR="006C7378" w:rsidRPr="00671C39">
                <w:rPr>
                  <w:noProof/>
                  <w:lang w:eastAsia="ja-JP"/>
                </w:rPr>
                <w:t>ffset</w:t>
              </w:r>
              <w:r w:rsidR="006C7378" w:rsidRPr="00671C39">
                <w:rPr>
                  <w:lang w:val="en-CA"/>
                </w:rPr>
                <w:t>[ </w:t>
              </w:r>
            </w:ins>
            <w:ins w:id="1101" w:author="Ye-Kui Wang d07" w:date="2019-03-06T12:23:00Z">
              <w:r w:rsidR="00157B90">
                <w:rPr>
                  <w:noProof/>
                  <w:lang w:val="en-CA"/>
                </w:rPr>
                <w:t>SubPicIdx</w:t>
              </w:r>
              <w:r w:rsidR="00157B90" w:rsidRPr="00DE0F0E">
                <w:rPr>
                  <w:noProof/>
                  <w:lang w:val="en-CA"/>
                </w:rPr>
                <w:t>[</w:t>
              </w:r>
              <w:r w:rsidR="00157B90">
                <w:rPr>
                  <w:noProof/>
                  <w:lang w:val="en-CA"/>
                </w:rPr>
                <w:t> </w:t>
              </w:r>
            </w:ins>
            <w:ins w:id="1102" w:author="Ye-Kui Wang d00" w:date="2019-03-05T14:31:00Z">
              <w:r w:rsidR="006C7378">
                <w:rPr>
                  <w:lang w:val="en-CA"/>
                </w:rPr>
                <w:t>tile_group_subpic_id</w:t>
              </w:r>
            </w:ins>
            <w:ins w:id="1103" w:author="Ye-Kui Wang d07" w:date="2019-03-06T12:23:00Z">
              <w:r w:rsidR="00157B90">
                <w:rPr>
                  <w:lang w:val="en-CA"/>
                </w:rPr>
                <w:t> ]</w:t>
              </w:r>
            </w:ins>
            <w:ins w:id="1104" w:author="Ye-Kui Wang d00" w:date="2019-03-05T14:31:00Z">
              <w:r w:rsidR="006C7378" w:rsidRPr="00671C39">
                <w:rPr>
                  <w:lang w:val="en-CA"/>
                </w:rPr>
                <w:t> ]</w:t>
              </w:r>
            </w:ins>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3609DF45"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33C736E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0BA721A9"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1105" w:name="_Ref398986395"/>
      <w:bookmarkStart w:id="1106" w:name="_Toc415475841"/>
      <w:bookmarkStart w:id="1107" w:name="_Toc423599116"/>
      <w:bookmarkStart w:id="1108" w:name="_Toc423601620"/>
      <w:r w:rsidRPr="00DE0F0E">
        <w:rPr>
          <w:noProof/>
          <w:lang w:val="en-CA"/>
        </w:rPr>
        <w:t>Sample adaptive offset syntax</w:t>
      </w:r>
      <w:bookmarkEnd w:id="1105"/>
      <w:bookmarkEnd w:id="1106"/>
      <w:bookmarkEnd w:id="1107"/>
      <w:bookmarkEnd w:id="1108"/>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Heading4"/>
        <w:rPr>
          <w:noProof/>
          <w:lang w:val="en-CA"/>
        </w:rPr>
      </w:pPr>
      <w:bookmarkStart w:id="1109" w:name="_Toc317198732"/>
      <w:bookmarkStart w:id="1110" w:name="_Ref330811880"/>
      <w:bookmarkStart w:id="1111" w:name="_Ref398986404"/>
      <w:bookmarkStart w:id="1112" w:name="_Toc415475842"/>
      <w:bookmarkStart w:id="1113" w:name="_Toc423599117"/>
      <w:bookmarkStart w:id="1114" w:name="_Toc423601621"/>
      <w:r w:rsidRPr="00DE0F0E">
        <w:rPr>
          <w:noProof/>
          <w:lang w:val="en-CA"/>
        </w:rPr>
        <w:t>Coding quadtree syntax</w:t>
      </w:r>
      <w:bookmarkEnd w:id="1109"/>
      <w:bookmarkEnd w:id="1110"/>
      <w:bookmarkEnd w:id="1111"/>
      <w:bookmarkEnd w:id="1112"/>
      <w:bookmarkEnd w:id="1113"/>
      <w:bookmarkEnd w:id="1114"/>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2C6BB231"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DE0F0E" w:rsidRDefault="009B5958" w:rsidP="00BE21CC">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qt_</w:t>
            </w:r>
            <w:r w:rsidR="009E0EE7" w:rsidRPr="00DE0F0E">
              <w:rPr>
                <w:b/>
                <w:noProof/>
                <w:lang w:val="en-CA"/>
              </w:rPr>
              <w:t>s</w:t>
            </w:r>
            <w:r w:rsidRPr="00DE0F0E">
              <w:rPr>
                <w:b/>
                <w:noProof/>
                <w:lang w:val="en-CA"/>
              </w:rPr>
              <w:t>plit_cu_flag</w:t>
            </w:r>
            <w:r w:rsidRPr="00DE0F0E">
              <w:rPr>
                <w:noProof/>
                <w:lang w:val="en-CA"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3A9FD14D"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202D4619"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4FED69D2"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1115" w:name="_Toc287363768"/>
      <w:bookmarkStart w:id="1116" w:name="_Toc311216761"/>
    </w:p>
    <w:bookmarkEnd w:id="1115"/>
    <w:bookmarkEnd w:id="1116"/>
    <w:p w14:paraId="2124D1EB" w14:textId="77777777" w:rsidR="009B5958" w:rsidRPr="00DE0F0E" w:rsidRDefault="00010365" w:rsidP="009B5958">
      <w:pPr>
        <w:pStyle w:val="Heading4"/>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04425126"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F2FC6F6"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40CF59FD"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6DBC2842"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666154A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1117" w:name="_Ref350100876"/>
      <w:bookmarkStart w:id="1118" w:name="_Toc415475843"/>
      <w:bookmarkStart w:id="1119" w:name="_Toc423599118"/>
      <w:bookmarkStart w:id="1120" w:name="_Toc423601622"/>
      <w:r w:rsidRPr="00DE0F0E">
        <w:rPr>
          <w:noProof/>
          <w:lang w:val="en-CA"/>
        </w:rPr>
        <w:t>Coding unit syntax</w:t>
      </w:r>
      <w:bookmarkEnd w:id="1117"/>
      <w:bookmarkEnd w:id="1118"/>
      <w:bookmarkEnd w:id="1119"/>
      <w:bookmarkEnd w:id="1120"/>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trPr>
        <w:tc>
          <w:tcPr>
            <w:tcW w:w="7920" w:type="dxa"/>
          </w:tcPr>
          <w:p w14:paraId="1EC35C61" w14:textId="4B87905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5BF36DA2"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4C1B73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369EB13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01025F7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314CD5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1121" w:name="_Toc351408736"/>
      <w:r w:rsidRPr="00DE0F0E">
        <w:rPr>
          <w:noProof/>
          <w:lang w:val="en-CA"/>
        </w:rPr>
        <w:t>Motion vector difference syntax</w:t>
      </w:r>
      <w:bookmarkEnd w:id="1121"/>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1122" w:name="_Ref398986432"/>
      <w:bookmarkStart w:id="1123" w:name="_Toc415475846"/>
      <w:bookmarkStart w:id="1124" w:name="_Toc423599121"/>
      <w:bookmarkStart w:id="1125" w:name="_Toc423601625"/>
      <w:r w:rsidRPr="00DE0F0E">
        <w:rPr>
          <w:noProof/>
          <w:lang w:val="en-CA"/>
        </w:rPr>
        <w:t>Transform tree syntax</w:t>
      </w:r>
      <w:bookmarkEnd w:id="1122"/>
      <w:bookmarkEnd w:id="1123"/>
      <w:bookmarkEnd w:id="1124"/>
      <w:bookmarkEnd w:id="1125"/>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1126" w:name="_Ref350100895"/>
      <w:bookmarkStart w:id="1127" w:name="_Toc415475848"/>
      <w:bookmarkStart w:id="1128" w:name="_Toc423599123"/>
      <w:bookmarkStart w:id="1129"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126"/>
      <w:bookmarkEnd w:id="1127"/>
      <w:bookmarkEnd w:id="1128"/>
      <w:bookmarkEnd w:id="1129"/>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1130" w:name="_Ref291775503"/>
      <w:bookmarkStart w:id="1131" w:name="_Toc311216766"/>
      <w:bookmarkStart w:id="1132" w:name="_Toc317198739"/>
      <w:bookmarkStart w:id="1133" w:name="_Toc415475849"/>
      <w:bookmarkStart w:id="1134" w:name="_Toc423599124"/>
      <w:bookmarkStart w:id="1135" w:name="_Toc423601628"/>
      <w:r w:rsidRPr="00DE0F0E">
        <w:rPr>
          <w:noProof/>
          <w:lang w:val="en-CA"/>
        </w:rPr>
        <w:t>Residual coding syntax</w:t>
      </w:r>
      <w:bookmarkEnd w:id="1130"/>
      <w:bookmarkEnd w:id="1131"/>
      <w:bookmarkEnd w:id="1132"/>
      <w:bookmarkEnd w:id="1133"/>
      <w:bookmarkEnd w:id="1134"/>
      <w:bookmarkEnd w:id="1135"/>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6C1B9C" w14:textId="77777777" w:rsidTr="00EF3038">
        <w:trPr>
          <w:gridAfter w:val="1"/>
          <w:wAfter w:w="10" w:type="dxa"/>
          <w:cantSplit/>
          <w:jc w:val="center"/>
        </w:trPr>
        <w:tc>
          <w:tcPr>
            <w:tcW w:w="7921" w:type="dxa"/>
          </w:tcPr>
          <w:p w14:paraId="23A569C0" w14:textId="6980644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BA6DD5" w14:textId="77777777" w:rsidTr="00EF3038">
        <w:trPr>
          <w:gridAfter w:val="1"/>
          <w:wAfter w:w="10" w:type="dxa"/>
          <w:cantSplit/>
          <w:jc w:val="center"/>
        </w:trPr>
        <w:tc>
          <w:tcPr>
            <w:tcW w:w="7921" w:type="dxa"/>
          </w:tcPr>
          <w:p w14:paraId="296BF642" w14:textId="72EF8BF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47D152B" w14:textId="77777777" w:rsidTr="00EF3038">
        <w:trPr>
          <w:gridAfter w:val="1"/>
          <w:wAfter w:w="10" w:type="dxa"/>
          <w:cantSplit/>
          <w:jc w:val="center"/>
        </w:trPr>
        <w:tc>
          <w:tcPr>
            <w:tcW w:w="7921" w:type="dxa"/>
          </w:tcPr>
          <w:p w14:paraId="5C502EA4" w14:textId="21AEF87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33B7B9" w14:textId="77777777" w:rsidTr="00EF3038">
        <w:trPr>
          <w:gridAfter w:val="1"/>
          <w:wAfter w:w="10" w:type="dxa"/>
          <w:cantSplit/>
          <w:jc w:val="center"/>
        </w:trPr>
        <w:tc>
          <w:tcPr>
            <w:tcW w:w="7921" w:type="dxa"/>
          </w:tcPr>
          <w:p w14:paraId="4DA1C5F2" w14:textId="6CFF8B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CD18A6C" w14:textId="77777777" w:rsidTr="00EF3038">
        <w:trPr>
          <w:gridAfter w:val="1"/>
          <w:wAfter w:w="10" w:type="dxa"/>
          <w:cantSplit/>
          <w:jc w:val="center"/>
        </w:trPr>
        <w:tc>
          <w:tcPr>
            <w:tcW w:w="7921" w:type="dxa"/>
          </w:tcPr>
          <w:p w14:paraId="61F968D8" w14:textId="1A5BCC2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E7F5205" w14:textId="77777777" w:rsidTr="00EF3038">
        <w:trPr>
          <w:gridAfter w:val="1"/>
          <w:wAfter w:w="10" w:type="dxa"/>
          <w:cantSplit/>
          <w:jc w:val="center"/>
        </w:trPr>
        <w:tc>
          <w:tcPr>
            <w:tcW w:w="7921" w:type="dxa"/>
          </w:tcPr>
          <w:p w14:paraId="6DB83F87" w14:textId="5974F97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7D0F9E" w14:textId="77777777" w:rsidTr="00EF3038">
        <w:trPr>
          <w:gridAfter w:val="1"/>
          <w:wAfter w:w="10" w:type="dxa"/>
          <w:cantSplit/>
          <w:jc w:val="center"/>
        </w:trPr>
        <w:tc>
          <w:tcPr>
            <w:tcW w:w="7921" w:type="dxa"/>
          </w:tcPr>
          <w:p w14:paraId="32B126F5" w14:textId="6775C71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34E959" w14:textId="77777777" w:rsidTr="00EF3038">
        <w:trPr>
          <w:gridAfter w:val="1"/>
          <w:wAfter w:w="10" w:type="dxa"/>
          <w:cantSplit/>
          <w:jc w:val="center"/>
        </w:trPr>
        <w:tc>
          <w:tcPr>
            <w:tcW w:w="7921" w:type="dxa"/>
          </w:tcPr>
          <w:p w14:paraId="69CD0001" w14:textId="36CF346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0832973" w14:textId="77777777" w:rsidTr="00EF3038">
        <w:trPr>
          <w:gridAfter w:val="1"/>
          <w:wAfter w:w="10" w:type="dxa"/>
          <w:cantSplit/>
          <w:jc w:val="center"/>
        </w:trPr>
        <w:tc>
          <w:tcPr>
            <w:tcW w:w="7921" w:type="dxa"/>
          </w:tcPr>
          <w:p w14:paraId="59224D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136" w:name="_Ref397950527"/>
      <w:bookmarkStart w:id="1137" w:name="_Toc415475851"/>
      <w:bookmarkStart w:id="1138" w:name="_Toc423599126"/>
      <w:bookmarkStart w:id="1139" w:name="_Toc423601630"/>
      <w:bookmarkStart w:id="1140" w:name="_Toc501130168"/>
      <w:bookmarkStart w:id="1141" w:name="_Toc510795091"/>
      <w:bookmarkStart w:id="1142" w:name="_Toc2177051"/>
      <w:r w:rsidRPr="00DE0F0E">
        <w:rPr>
          <w:noProof/>
          <w:lang w:val="en-CA"/>
        </w:rPr>
        <w:t>Semantics</w:t>
      </w:r>
      <w:bookmarkEnd w:id="1136"/>
      <w:bookmarkEnd w:id="1137"/>
      <w:bookmarkEnd w:id="1138"/>
      <w:bookmarkEnd w:id="1139"/>
      <w:bookmarkEnd w:id="1140"/>
      <w:bookmarkEnd w:id="1141"/>
      <w:bookmarkEnd w:id="1142"/>
    </w:p>
    <w:p w14:paraId="3D7E9E11" w14:textId="77777777" w:rsidR="0068500C" w:rsidRPr="00DE0F0E" w:rsidRDefault="0068500C" w:rsidP="0068500C">
      <w:pPr>
        <w:pStyle w:val="Heading3"/>
        <w:rPr>
          <w:noProof/>
          <w:lang w:val="en-CA"/>
        </w:rPr>
      </w:pPr>
      <w:bookmarkStart w:id="1143" w:name="_Toc415475852"/>
      <w:bookmarkStart w:id="1144" w:name="_Toc423599127"/>
      <w:bookmarkStart w:id="1145" w:name="_Toc423601631"/>
      <w:bookmarkStart w:id="1146" w:name="_Toc501130169"/>
      <w:bookmarkStart w:id="1147" w:name="_Toc510795092"/>
      <w:bookmarkStart w:id="1148" w:name="_Toc2177052"/>
      <w:r w:rsidRPr="00DE0F0E">
        <w:rPr>
          <w:noProof/>
          <w:lang w:val="en-CA"/>
        </w:rPr>
        <w:t>General</w:t>
      </w:r>
      <w:bookmarkEnd w:id="1143"/>
      <w:bookmarkEnd w:id="1144"/>
      <w:bookmarkEnd w:id="1145"/>
      <w:bookmarkEnd w:id="1146"/>
      <w:bookmarkEnd w:id="1147"/>
      <w:bookmarkEnd w:id="1148"/>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149" w:name="_Toc20134268"/>
      <w:bookmarkStart w:id="1150" w:name="_Ref29357062"/>
      <w:bookmarkStart w:id="1151" w:name="_Ref29357065"/>
      <w:bookmarkStart w:id="1152" w:name="_Toc77680400"/>
      <w:bookmarkStart w:id="1153" w:name="_Toc118289047"/>
      <w:bookmarkStart w:id="1154" w:name="_Ref168820094"/>
      <w:bookmarkStart w:id="1155" w:name="_Ref220341643"/>
      <w:bookmarkStart w:id="1156" w:name="_Toc226456554"/>
      <w:bookmarkStart w:id="1157" w:name="_Toc248045246"/>
      <w:bookmarkStart w:id="1158" w:name="_Toc287363773"/>
      <w:bookmarkStart w:id="1159" w:name="_Toc311216920"/>
      <w:bookmarkStart w:id="1160" w:name="_Toc317198741"/>
      <w:bookmarkStart w:id="1161" w:name="_Toc415475853"/>
      <w:bookmarkStart w:id="1162" w:name="_Toc423599128"/>
      <w:bookmarkStart w:id="1163" w:name="_Toc423601632"/>
      <w:bookmarkStart w:id="1164" w:name="_Toc501130170"/>
      <w:bookmarkStart w:id="1165" w:name="_Toc510795093"/>
      <w:bookmarkStart w:id="1166" w:name="_Toc2177053"/>
      <w:r w:rsidRPr="00DE0F0E">
        <w:rPr>
          <w:noProof/>
          <w:lang w:val="en-CA"/>
        </w:rPr>
        <w:t>NAL unit semantics</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49DBD1C0" w14:textId="77777777" w:rsidR="0068500C" w:rsidRPr="00DE0F0E" w:rsidDel="00112A5D" w:rsidRDefault="0068500C" w:rsidP="0068500C">
      <w:pPr>
        <w:pStyle w:val="Heading4"/>
        <w:rPr>
          <w:noProof/>
          <w:lang w:val="en-CA"/>
        </w:rPr>
      </w:pPr>
      <w:bookmarkStart w:id="1167" w:name="_Ref398986473"/>
      <w:bookmarkStart w:id="1168" w:name="_Toc415475854"/>
      <w:bookmarkStart w:id="1169" w:name="_Toc423599129"/>
      <w:bookmarkStart w:id="1170" w:name="_Toc423601633"/>
      <w:r w:rsidRPr="00DE0F0E" w:rsidDel="00112A5D">
        <w:rPr>
          <w:noProof/>
          <w:lang w:val="en-CA"/>
        </w:rPr>
        <w:t>General NAL unit semantics</w:t>
      </w:r>
      <w:bookmarkEnd w:id="1167"/>
      <w:bookmarkEnd w:id="1168"/>
      <w:bookmarkEnd w:id="1169"/>
      <w:bookmarkEnd w:id="1170"/>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4864500C"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2F115185"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r>
      <w:r w:rsidR="00D166DB">
        <w:rPr>
          <w:noProof/>
          <w:lang w:val="en-CA"/>
        </w:rPr>
        <w:instrText xml:space="preserve"> REF _Ref2347708 \h </w:instrText>
      </w:r>
      <w:r w:rsidR="00D166DB">
        <w:rPr>
          <w:noProof/>
          <w:lang w:val="en-CA"/>
        </w:rPr>
      </w:r>
      <w:r w:rsidR="00D166DB">
        <w:rPr>
          <w:noProof/>
          <w:lang w:val="en-CA"/>
        </w:rPr>
        <w:fldChar w:fldCharType="separate"/>
      </w:r>
      <w:r w:rsidR="00D166DB" w:rsidRPr="00DE0F0E">
        <w:rPr>
          <w:noProof/>
          <w:lang w:val="en-CA"/>
        </w:rPr>
        <w:t>Table </w:t>
      </w:r>
      <w:r w:rsidR="00D166DB">
        <w:rPr>
          <w:noProof/>
          <w:lang w:val="en-CA"/>
        </w:rPr>
        <w:t>7</w:t>
      </w:r>
      <w:r w:rsidR="00D166DB" w:rsidRPr="00DE0F0E">
        <w:rPr>
          <w:noProof/>
          <w:lang w:val="en-CA"/>
        </w:rPr>
        <w:noBreakHyphen/>
      </w:r>
      <w:r w:rsidR="00D166DB">
        <w:rPr>
          <w:noProof/>
          <w:lang w:val="en-CA"/>
        </w:rPr>
        <w:t>1</w:t>
      </w:r>
      <w:r w:rsidR="00D166DB">
        <w:rPr>
          <w:noProof/>
          <w:lang w:val="en-CA"/>
        </w:rPr>
        <w:fldChar w:fldCharType="end"/>
      </w:r>
      <w:r w:rsidRPr="00DE0F0E" w:rsidDel="00112A5D">
        <w:rPr>
          <w:noProof/>
          <w:lang w:val="en-CA"/>
        </w:rPr>
        <w:t>.</w:t>
      </w:r>
    </w:p>
    <w:p w14:paraId="21AC419E" w14:textId="00AEAC9D"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171" w:name="_Ref398986483"/>
      <w:bookmarkStart w:id="1172" w:name="_Toc415475855"/>
      <w:bookmarkStart w:id="1173" w:name="_Toc423599130"/>
      <w:bookmarkStart w:id="1174" w:name="_Toc423601634"/>
      <w:r w:rsidRPr="00DE0F0E">
        <w:rPr>
          <w:noProof/>
          <w:lang w:val="en-CA"/>
        </w:rPr>
        <w:t>NAL unit header semantics</w:t>
      </w:r>
      <w:bookmarkEnd w:id="1171"/>
      <w:bookmarkEnd w:id="1172"/>
      <w:bookmarkEnd w:id="1173"/>
      <w:bookmarkEnd w:id="1174"/>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46712AF7"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r>
      <w:r w:rsidR="00D166DB">
        <w:rPr>
          <w:noProof/>
          <w:lang w:val="en-CA"/>
        </w:rPr>
        <w:instrText xml:space="preserve"> REF _Ref2347708 \h </w:instrText>
      </w:r>
      <w:r w:rsidR="00D166DB">
        <w:rPr>
          <w:noProof/>
          <w:lang w:val="en-CA"/>
        </w:rPr>
      </w:r>
      <w:r w:rsidR="00D166DB">
        <w:rPr>
          <w:noProof/>
          <w:lang w:val="en-CA"/>
        </w:rPr>
        <w:fldChar w:fldCharType="separate"/>
      </w:r>
      <w:r w:rsidR="00D166DB" w:rsidRPr="00DE0F0E">
        <w:rPr>
          <w:noProof/>
          <w:lang w:val="en-CA"/>
        </w:rPr>
        <w:t>Table </w:t>
      </w:r>
      <w:r w:rsidR="00D166DB">
        <w:rPr>
          <w:noProof/>
          <w:lang w:val="en-CA"/>
        </w:rPr>
        <w:t>7</w:t>
      </w:r>
      <w:r w:rsidR="00D166DB" w:rsidRPr="00DE0F0E">
        <w:rPr>
          <w:noProof/>
          <w:lang w:val="en-CA"/>
        </w:rPr>
        <w:noBreakHyphen/>
      </w:r>
      <w:r w:rsidR="00D166DB">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1175" w:name="_Ref330857631"/>
      <w:bookmarkStart w:id="1176" w:name="_Toc415476433"/>
      <w:bookmarkStart w:id="1177" w:name="_Toc423602473"/>
      <w:bookmarkStart w:id="1178" w:name="_Toc423602647"/>
      <w:bookmarkStart w:id="1179" w:name="_Toc501130553"/>
      <w:bookmarkStart w:id="1180"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332DE512" w:rsidR="003D7CFA" w:rsidRPr="003F3F11" w:rsidRDefault="003D7CFA" w:rsidP="003D7CFA">
      <w:pPr>
        <w:pStyle w:val="Note1"/>
        <w:rPr>
          <w:noProof/>
        </w:rPr>
      </w:pPr>
      <w:r w:rsidRPr="003F3F11">
        <w:rPr>
          <w:noProof/>
        </w:rPr>
        <w:t>NOTE </w:t>
      </w:r>
      <w:r w:rsidR="009847CF">
        <w:rPr>
          <w:noProof/>
        </w:rPr>
        <w:fldChar w:fldCharType="begin" w:fldLock="1"/>
      </w:r>
      <w:r w:rsidR="009847CF">
        <w:rPr>
          <w:noProof/>
        </w:rPr>
        <w:instrText xml:space="preserve"> SEQ NoteCounter \s 9 \* MERGEFORMAT </w:instrText>
      </w:r>
      <w:r w:rsidR="009847CF">
        <w:rPr>
          <w:noProof/>
        </w:rPr>
        <w:fldChar w:fldCharType="separate"/>
      </w:r>
      <w:r w:rsidR="003F609A">
        <w:rPr>
          <w:noProof/>
        </w:rPr>
        <w:t>1</w:t>
      </w:r>
      <w:r w:rsidR="009847CF">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74D4A52" w:rsidR="003D7CFA" w:rsidRPr="003F3F11" w:rsidRDefault="003D7CFA" w:rsidP="003D7CFA">
      <w:pPr>
        <w:pStyle w:val="Note1"/>
        <w:rPr>
          <w:noProof/>
        </w:rPr>
      </w:pPr>
      <w:r w:rsidRPr="003F3F11">
        <w:rPr>
          <w:noProof/>
        </w:rPr>
        <w:t>NOTE </w:t>
      </w:r>
      <w:r w:rsidR="009847CF">
        <w:rPr>
          <w:noProof/>
        </w:rPr>
        <w:fldChar w:fldCharType="begin" w:fldLock="1"/>
      </w:r>
      <w:r w:rsidR="009847CF">
        <w:rPr>
          <w:noProof/>
        </w:rPr>
        <w:instrText xml:space="preserve"> SEQ NoteCounter \s 9 \* MERGEFORMAT </w:instrText>
      </w:r>
      <w:r w:rsidR="009847CF">
        <w:rPr>
          <w:noProof/>
        </w:rPr>
        <w:fldChar w:fldCharType="separate"/>
      </w:r>
      <w:r w:rsidR="003F609A">
        <w:rPr>
          <w:noProof/>
        </w:rPr>
        <w:t>2</w:t>
      </w:r>
      <w:r w:rsidR="009847CF">
        <w:rPr>
          <w:noProof/>
        </w:rPr>
        <w:fldChar w:fldCharType="end"/>
      </w:r>
      <w:r w:rsidRPr="003F3F11">
        <w:rPr>
          <w:noProof/>
        </w:rPr>
        <w:t> – This requirement allows future definition of compatible extensions to this Specification.</w:t>
      </w:r>
    </w:p>
    <w:p w14:paraId="32BF3078" w14:textId="7BD04D7B" w:rsidR="00031EAF" w:rsidRPr="00DE0F0E" w:rsidRDefault="00031EAF" w:rsidP="00031EAF">
      <w:pPr>
        <w:pStyle w:val="Caption"/>
        <w:keepLines/>
        <w:rPr>
          <w:noProof/>
          <w:lang w:val="en-CA"/>
        </w:rPr>
      </w:pPr>
      <w:bookmarkStart w:id="1181"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175"/>
      <w:bookmarkEnd w:id="1181"/>
      <w:r w:rsidRPr="00DE0F0E">
        <w:rPr>
          <w:noProof/>
          <w:lang w:val="en-CA"/>
        </w:rPr>
        <w:t xml:space="preserve"> – NAL unit type codes and NAL unit type classes</w:t>
      </w:r>
      <w:bookmarkEnd w:id="1176"/>
      <w:bookmarkEnd w:id="1177"/>
      <w:bookmarkEnd w:id="1178"/>
      <w:bookmarkEnd w:id="1179"/>
      <w:bookmarkEnd w:id="118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368215BE" w:rsidR="007C1B2C" w:rsidRPr="009E42A5" w:rsidRDefault="007C1B2C" w:rsidP="007C1B2C">
      <w:pPr>
        <w:pStyle w:val="Note1"/>
        <w:rPr>
          <w:bCs/>
          <w:noProof/>
        </w:rPr>
      </w:pPr>
      <w:r w:rsidRPr="009E42A5">
        <w:rPr>
          <w:noProof/>
        </w:rPr>
        <w:t>NOTE </w:t>
      </w:r>
      <w:r w:rsidR="009847CF">
        <w:rPr>
          <w:noProof/>
        </w:rPr>
        <w:fldChar w:fldCharType="begin" w:fldLock="1"/>
      </w:r>
      <w:r w:rsidR="009847CF">
        <w:rPr>
          <w:noProof/>
        </w:rPr>
        <w:instrText xml:space="preserve"> SEQ NoteCounter \s 9 \* MERGEFORMAT </w:instrText>
      </w:r>
      <w:r w:rsidR="009847CF">
        <w:rPr>
          <w:noProof/>
        </w:rPr>
        <w:fldChar w:fldCharType="separate"/>
      </w:r>
      <w:r w:rsidR="003F609A">
        <w:rPr>
          <w:noProof/>
        </w:rPr>
        <w:t>3</w:t>
      </w:r>
      <w:r w:rsidR="009847CF">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18CCFBD1" w:rsidR="007C1B2C" w:rsidRPr="003F3F11" w:rsidRDefault="007C1B2C" w:rsidP="007C1B2C">
      <w:pPr>
        <w:pStyle w:val="Note1"/>
        <w:rPr>
          <w:noProof/>
        </w:rPr>
      </w:pPr>
      <w:r w:rsidRPr="003F3F11">
        <w:rPr>
          <w:noProof/>
        </w:rPr>
        <w:t>NOTE </w:t>
      </w:r>
      <w:r w:rsidR="009847CF">
        <w:rPr>
          <w:noProof/>
        </w:rPr>
        <w:fldChar w:fldCharType="begin" w:fldLock="1"/>
      </w:r>
      <w:r w:rsidR="009847CF">
        <w:rPr>
          <w:noProof/>
        </w:rPr>
        <w:instrText xml:space="preserve"> SEQ NoteCounter \s 9 \* MERGEFORMAT </w:instrText>
      </w:r>
      <w:r w:rsidR="009847CF">
        <w:rPr>
          <w:noProof/>
        </w:rPr>
        <w:fldChar w:fldCharType="separate"/>
      </w:r>
      <w:r w:rsidR="003F609A">
        <w:rPr>
          <w:noProof/>
        </w:rPr>
        <w:t>4</w:t>
      </w:r>
      <w:r w:rsidR="009847CF">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6E79DE73"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509EDD2C" w14:textId="14659027"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182" w:name="_Ref23598435"/>
      <w:bookmarkStart w:id="1183" w:name="_Ref23598471"/>
      <w:bookmarkStart w:id="1184" w:name="_Toc77680401"/>
      <w:bookmarkStart w:id="1185" w:name="_Toc226456555"/>
      <w:bookmarkStart w:id="1186" w:name="_Toc248045247"/>
      <w:bookmarkStart w:id="1187" w:name="_Toc287363774"/>
      <w:bookmarkStart w:id="1188" w:name="_Toc311216921"/>
      <w:bookmarkStart w:id="1189" w:name="_Toc317198742"/>
      <w:bookmarkStart w:id="1190" w:name="_Toc415475856"/>
      <w:bookmarkStart w:id="1191" w:name="_Toc423599131"/>
      <w:bookmarkStart w:id="1192" w:name="_Toc423601635"/>
      <w:r w:rsidRPr="001226BB">
        <w:rPr>
          <w:lang w:val="en-CA"/>
        </w:rPr>
        <w:t>Encapsulation of an SODB within an RBSP (informative)</w:t>
      </w:r>
      <w:bookmarkEnd w:id="1182"/>
      <w:bookmarkEnd w:id="1183"/>
      <w:bookmarkEnd w:id="1184"/>
      <w:bookmarkEnd w:id="1185"/>
      <w:bookmarkEnd w:id="1186"/>
      <w:bookmarkEnd w:id="1187"/>
      <w:bookmarkEnd w:id="1188"/>
      <w:bookmarkEnd w:id="1189"/>
      <w:bookmarkEnd w:id="1190"/>
      <w:bookmarkEnd w:id="1191"/>
      <w:bookmarkEnd w:id="1192"/>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193" w:name="_Ref36022522"/>
      <w:bookmarkStart w:id="1194" w:name="_Toc77680402"/>
      <w:bookmarkStart w:id="1195" w:name="_Toc226456556"/>
      <w:bookmarkStart w:id="1196" w:name="_Toc248045248"/>
      <w:bookmarkStart w:id="1197" w:name="_Toc287363775"/>
      <w:bookmarkStart w:id="1198" w:name="_Toc311216922"/>
      <w:bookmarkStart w:id="1199" w:name="_Toc317198743"/>
      <w:bookmarkStart w:id="1200" w:name="_Toc415475857"/>
      <w:bookmarkStart w:id="1201" w:name="_Toc423599132"/>
      <w:bookmarkStart w:id="1202" w:name="_Toc423601636"/>
      <w:r w:rsidRPr="001226BB">
        <w:rPr>
          <w:lang w:val="en-CA"/>
        </w:rPr>
        <w:t>Order of NAL units and association to coded pictures, access units and coded video sequences</w:t>
      </w:r>
      <w:bookmarkEnd w:id="1193"/>
      <w:bookmarkEnd w:id="1194"/>
      <w:bookmarkEnd w:id="1195"/>
      <w:bookmarkEnd w:id="1196"/>
      <w:bookmarkEnd w:id="1197"/>
      <w:bookmarkEnd w:id="1198"/>
      <w:bookmarkEnd w:id="1199"/>
      <w:bookmarkEnd w:id="1200"/>
      <w:bookmarkEnd w:id="1201"/>
      <w:bookmarkEnd w:id="1202"/>
    </w:p>
    <w:p w14:paraId="59FDE840" w14:textId="77777777" w:rsidR="007C1B2C" w:rsidRPr="001226BB" w:rsidRDefault="007C1B2C" w:rsidP="007C1B2C">
      <w:pPr>
        <w:pStyle w:val="Heading5"/>
      </w:pPr>
      <w:bookmarkStart w:id="1203" w:name="_Ref398986512"/>
      <w:r w:rsidRPr="001226BB">
        <w:t>General</w:t>
      </w:r>
      <w:bookmarkEnd w:id="1203"/>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4654FC3E"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3F609A">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7777777" w:rsidR="007C1B2C" w:rsidRPr="001226BB" w:rsidRDefault="007C1B2C" w:rsidP="007C1B2C">
      <w:pPr>
        <w:pStyle w:val="Heading5"/>
      </w:pPr>
      <w:bookmarkStart w:id="1204" w:name="_Ref1751793"/>
      <w:r w:rsidRPr="001226BB">
        <w:t>Order of DPS, SPS and PPS RBSPs and their activation</w:t>
      </w:r>
      <w:bookmarkEnd w:id="1204"/>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205" w:name="_Toc77680404"/>
      <w:bookmarkStart w:id="1206" w:name="_Ref168820413"/>
      <w:bookmarkStart w:id="1207" w:name="_Ref220341760"/>
      <w:bookmarkStart w:id="1208" w:name="_Toc226456558"/>
      <w:r w:rsidRPr="001226BB">
        <w:t>Order of access units and association to CVSs</w:t>
      </w:r>
      <w:bookmarkEnd w:id="1205"/>
      <w:bookmarkEnd w:id="1206"/>
      <w:bookmarkEnd w:id="1207"/>
      <w:bookmarkEnd w:id="1208"/>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38ADB5A7"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3F609A">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1757E9E2"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1209" w:name="_Ref35694632"/>
      <w:bookmarkStart w:id="1210" w:name="_Toc77680405"/>
      <w:bookmarkStart w:id="1211" w:name="_Toc226456559"/>
      <w:r w:rsidRPr="001226BB">
        <w:t>Order of NAL units and coded pictures and their association to access units</w:t>
      </w:r>
      <w:bookmarkEnd w:id="1209"/>
      <w:bookmarkEnd w:id="1210"/>
      <w:bookmarkEnd w:id="1211"/>
    </w:p>
    <w:p w14:paraId="2774D617" w14:textId="2CB797DC"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3F609A">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3F609A">
        <w:rPr>
          <w:noProof/>
          <w:lang w:val="en-CA"/>
        </w:rPr>
        <w:t>10</w:t>
      </w:r>
      <w:r w:rsidR="009875E5">
        <w:rPr>
          <w:noProof/>
          <w:lang w:val="en-CA"/>
        </w:rPr>
        <w:fldChar w:fldCharType="end"/>
      </w:r>
      <w:r w:rsidRPr="00AC7D56">
        <w:rPr>
          <w:noProof/>
          <w:lang w:val="en-CA"/>
        </w:rPr>
        <w:t>.</w:t>
      </w:r>
    </w:p>
    <w:p w14:paraId="4845EAA6" w14:textId="1508A273"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3F609A">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785A912B"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DPS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4CA4AC1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DPS NAL units,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212" w:name="_Ref35618161"/>
      <w:bookmarkStart w:id="1213" w:name="_Ref81363603"/>
      <w:bookmarkStart w:id="1214" w:name="_Toc77680407"/>
      <w:bookmarkStart w:id="1215"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216" w:name="_Ref350087917"/>
      <w:r w:rsidRPr="001226BB">
        <w:t>Order of VCL NAL units and association to coded pictures</w:t>
      </w:r>
      <w:bookmarkEnd w:id="1212"/>
      <w:bookmarkEnd w:id="1213"/>
      <w:bookmarkEnd w:id="1214"/>
      <w:bookmarkEnd w:id="1215"/>
      <w:bookmarkEnd w:id="1216"/>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217" w:name="_Toc20134269"/>
      <w:bookmarkStart w:id="1218" w:name="_Toc77680408"/>
      <w:bookmarkStart w:id="1219" w:name="_Toc118289050"/>
      <w:bookmarkStart w:id="1220" w:name="_Toc248045249"/>
      <w:bookmarkStart w:id="1221" w:name="_Toc287363776"/>
      <w:bookmarkStart w:id="1222" w:name="_Toc311216923"/>
      <w:bookmarkStart w:id="1223" w:name="_Toc317198744"/>
      <w:bookmarkStart w:id="1224" w:name="_Toc415475858"/>
      <w:bookmarkStart w:id="1225" w:name="_Toc423599133"/>
      <w:bookmarkStart w:id="1226" w:name="_Toc423601637"/>
      <w:bookmarkStart w:id="1227" w:name="_Toc501130171"/>
      <w:bookmarkStart w:id="1228" w:name="_Toc510795094"/>
      <w:bookmarkStart w:id="1229" w:name="_Toc2177054"/>
      <w:r w:rsidRPr="00DE0F0E">
        <w:rPr>
          <w:noProof/>
          <w:lang w:val="en-CA"/>
        </w:rPr>
        <w:t>Raw byte sequence payloads, trailing bits and byte alignment semantics</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4B076B01" w14:textId="77777777" w:rsidR="0068500C" w:rsidRPr="00DE0F0E" w:rsidRDefault="0068500C" w:rsidP="0068500C">
      <w:pPr>
        <w:pStyle w:val="Heading4"/>
        <w:rPr>
          <w:noProof/>
          <w:lang w:val="en-CA"/>
        </w:rPr>
      </w:pPr>
      <w:bookmarkStart w:id="1230" w:name="_Toc415475860"/>
      <w:bookmarkStart w:id="1231" w:name="_Toc423599135"/>
      <w:bookmarkStart w:id="1232" w:name="_Toc423601639"/>
      <w:r w:rsidRPr="00DE0F0E">
        <w:rPr>
          <w:noProof/>
          <w:lang w:val="en-CA"/>
        </w:rPr>
        <w:t>Sequence parameter set RBSP semantics</w:t>
      </w:r>
      <w:bookmarkEnd w:id="1230"/>
      <w:bookmarkEnd w:id="1231"/>
      <w:bookmarkEnd w:id="1232"/>
    </w:p>
    <w:p w14:paraId="147CD2F8" w14:textId="7777777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 The value of sps_max_sub_layers_minus1 shall be less than or equal to dps_max_sub_layers_minus1.</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28EB479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7B1A5BE"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1FCA7815"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51EC0BD8" w14:textId="3869A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DC25D93" w:rsidR="0068500C" w:rsidRPr="00DE0F0E" w:rsidRDefault="0068500C" w:rsidP="00F81809">
      <w:pPr>
        <w:pStyle w:val="Equation"/>
        <w:tabs>
          <w:tab w:val="left" w:pos="1170"/>
          <w:tab w:val="left" w:pos="1890"/>
        </w:tabs>
        <w:spacing w:after="0"/>
        <w:ind w:left="794"/>
        <w:rPr>
          <w:noProof/>
          <w:lang w:val="en-CA"/>
        </w:rPr>
      </w:pPr>
      <w:bookmarkStart w:id="1233"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bookmarkEnd w:id="1233"/>
      <w:r w:rsidRPr="00DE0F0E">
        <w:rPr>
          <w:noProof/>
          <w:lang w:val="en-CA"/>
        </w:rPr>
        <w:t>)</w:t>
      </w:r>
    </w:p>
    <w:p w14:paraId="1E565941" w14:textId="54BF1867"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3E329F53" w14:textId="2277DABB" w:rsidR="00FA3FEF" w:rsidRPr="009D6D25" w:rsidRDefault="00FA3FEF" w:rsidP="009D6D25">
      <w:pPr>
        <w:ind w:left="3"/>
        <w:rPr>
          <w:ins w:id="1234" w:author="Ye-Kui Wang d00" w:date="2019-03-04T17:37:00Z"/>
          <w:noProof/>
          <w:lang w:eastAsia="ja-JP"/>
        </w:rPr>
      </w:pPr>
      <w:ins w:id="1235" w:author="Ye-Kui Wang d00" w:date="2019-03-04T17:37:00Z">
        <w:r>
          <w:rPr>
            <w:b/>
            <w:noProof/>
            <w:lang w:eastAsia="ja-JP"/>
          </w:rPr>
          <w:t>num_</w:t>
        </w:r>
        <w:r w:rsidRPr="009157BC">
          <w:rPr>
            <w:b/>
            <w:noProof/>
            <w:lang w:eastAsia="ja-JP"/>
          </w:rPr>
          <w:t>s</w:t>
        </w:r>
        <w:r>
          <w:rPr>
            <w:b/>
            <w:noProof/>
            <w:lang w:eastAsia="ja-JP"/>
          </w:rPr>
          <w:t>ub</w:t>
        </w:r>
      </w:ins>
      <w:ins w:id="1236" w:author="Ye-Kui Wang d00" w:date="2019-03-04T18:01:00Z">
        <w:r w:rsidR="009D6D25">
          <w:rPr>
            <w:b/>
            <w:noProof/>
            <w:lang w:eastAsia="ja-JP"/>
          </w:rPr>
          <w:t>_</w:t>
        </w:r>
      </w:ins>
      <w:ins w:id="1237" w:author="Ye-Kui Wang d00" w:date="2019-03-04T17:37:00Z">
        <w:r>
          <w:rPr>
            <w:b/>
            <w:noProof/>
            <w:lang w:eastAsia="ja-JP"/>
          </w:rPr>
          <w:t>pic</w:t>
        </w:r>
      </w:ins>
      <w:ins w:id="1238" w:author="Ye-Kui Wang d00" w:date="2019-03-04T18:01:00Z">
        <w:r w:rsidR="009D6D25">
          <w:rPr>
            <w:b/>
            <w:noProof/>
            <w:lang w:eastAsia="ja-JP"/>
          </w:rPr>
          <w:t>s</w:t>
        </w:r>
      </w:ins>
      <w:ins w:id="1239" w:author="Ye-Kui Wang d00" w:date="2019-03-04T17:37:00Z">
        <w:r w:rsidRPr="009157BC">
          <w:rPr>
            <w:b/>
            <w:noProof/>
            <w:lang w:eastAsia="ja-JP"/>
          </w:rPr>
          <w:t>_</w:t>
        </w:r>
        <w:r>
          <w:rPr>
            <w:b/>
            <w:noProof/>
            <w:lang w:eastAsia="ja-JP"/>
          </w:rPr>
          <w:t>minus1</w:t>
        </w:r>
        <w:r w:rsidRPr="009157BC">
          <w:rPr>
            <w:noProof/>
            <w:lang w:eastAsia="ja-JP"/>
          </w:rPr>
          <w:t xml:space="preserve"> </w:t>
        </w:r>
        <w:r>
          <w:rPr>
            <w:noProof/>
            <w:lang w:eastAsia="ja-JP"/>
          </w:rPr>
          <w:t xml:space="preserve">plus 1 </w:t>
        </w:r>
        <w:r w:rsidRPr="009157BC">
          <w:rPr>
            <w:noProof/>
            <w:lang w:eastAsia="ja-JP"/>
          </w:rPr>
          <w:t xml:space="preserve">specifies </w:t>
        </w:r>
        <w:r>
          <w:rPr>
            <w:noProof/>
            <w:lang w:eastAsia="ja-JP"/>
          </w:rPr>
          <w:t xml:space="preserve">the number of sub-pictures </w:t>
        </w:r>
      </w:ins>
      <w:ins w:id="1240" w:author="Ye-Kui Wang d00" w:date="2019-03-04T18:01:00Z">
        <w:r w:rsidR="009D6D25">
          <w:rPr>
            <w:noProof/>
            <w:lang w:eastAsia="ja-JP"/>
          </w:rPr>
          <w:t xml:space="preserve">in each </w:t>
        </w:r>
      </w:ins>
      <w:ins w:id="1241" w:author="Ye-Kui Wang d00" w:date="2019-03-04T17:37:00Z">
        <w:r>
          <w:rPr>
            <w:noProof/>
            <w:lang w:eastAsia="ja-JP"/>
          </w:rPr>
          <w:t xml:space="preserve">coded picture </w:t>
        </w:r>
      </w:ins>
      <w:ins w:id="1242" w:author="Ye-Kui Wang d00" w:date="2019-03-04T18:01:00Z">
        <w:r w:rsidR="009D6D25">
          <w:rPr>
            <w:noProof/>
            <w:lang w:eastAsia="ja-JP"/>
          </w:rPr>
          <w:t>in the CVS</w:t>
        </w:r>
      </w:ins>
      <w:ins w:id="1243" w:author="Ye-Kui Wang d00" w:date="2019-03-04T17:37:00Z">
        <w:r>
          <w:rPr>
            <w:noProof/>
            <w:lang w:eastAsia="ja-JP"/>
          </w:rPr>
          <w:t>.</w:t>
        </w:r>
      </w:ins>
      <w:ins w:id="1244" w:author="Ye-Kui Wang d00" w:date="2019-03-04T18:01:00Z">
        <w:r w:rsidR="009D6D25">
          <w:rPr>
            <w:noProof/>
            <w:lang w:eastAsia="ja-JP"/>
          </w:rPr>
          <w:t xml:space="preserve"> The value of </w:t>
        </w:r>
      </w:ins>
      <w:ins w:id="1245" w:author="Ye-Kui Wang d00" w:date="2019-03-04T18:02:00Z">
        <w:r w:rsidR="009D6D25" w:rsidRPr="009D6D25">
          <w:rPr>
            <w:noProof/>
            <w:lang w:eastAsia="ja-JP"/>
          </w:rPr>
          <w:t>num_sub_pics_minus1</w:t>
        </w:r>
        <w:r w:rsidR="009D6D25">
          <w:rPr>
            <w:noProof/>
            <w:lang w:eastAsia="ja-JP"/>
          </w:rPr>
          <w:t xml:space="preserve"> shall be in the range of 0 to </w:t>
        </w:r>
      </w:ins>
      <w:ins w:id="1246" w:author="Ye-Kui Wang d00" w:date="2019-03-04T18:23:00Z">
        <w:r w:rsidR="006A31E0">
          <w:rPr>
            <w:noProof/>
            <w:lang w:eastAsia="ja-JP"/>
          </w:rPr>
          <w:t>1024</w:t>
        </w:r>
      </w:ins>
      <w:ins w:id="1247" w:author="Ye-Kui Wang d00" w:date="2019-03-04T18:02:00Z">
        <w:r w:rsidR="009D6D25">
          <w:rPr>
            <w:noProof/>
            <w:lang w:eastAsia="ja-JP"/>
          </w:rPr>
          <w:t>, inclusive.</w:t>
        </w:r>
      </w:ins>
    </w:p>
    <w:p w14:paraId="37170FEA" w14:textId="42E81A07" w:rsidR="00FA3FEF" w:rsidRDefault="00FA3FEF" w:rsidP="00FA3FEF">
      <w:pPr>
        <w:ind w:left="3"/>
        <w:rPr>
          <w:ins w:id="1248" w:author="Ye-Kui Wang d00" w:date="2019-03-04T17:37:00Z"/>
          <w:noProof/>
          <w:lang w:eastAsia="ja-JP"/>
        </w:rPr>
      </w:pPr>
      <w:ins w:id="1249" w:author="Ye-Kui Wang d00" w:date="2019-03-04T17:37:00Z">
        <w:r w:rsidRPr="009157BC">
          <w:rPr>
            <w:b/>
            <w:noProof/>
            <w:lang w:eastAsia="ja-JP"/>
          </w:rPr>
          <w:t>s</w:t>
        </w:r>
        <w:r>
          <w:rPr>
            <w:b/>
            <w:noProof/>
            <w:lang w:eastAsia="ja-JP"/>
          </w:rPr>
          <w:t>ub</w:t>
        </w:r>
      </w:ins>
      <w:ins w:id="1250" w:author="Ye-Kui Wang d00" w:date="2019-03-04T18:21:00Z">
        <w:r w:rsidR="006A31E0">
          <w:rPr>
            <w:b/>
            <w:noProof/>
            <w:lang w:eastAsia="ja-JP"/>
          </w:rPr>
          <w:t>_</w:t>
        </w:r>
      </w:ins>
      <w:ins w:id="1251" w:author="Ye-Kui Wang d00" w:date="2019-03-04T17:37:00Z">
        <w:r>
          <w:rPr>
            <w:b/>
            <w:noProof/>
            <w:lang w:eastAsia="ja-JP"/>
          </w:rPr>
          <w:t>pic</w:t>
        </w:r>
        <w:r w:rsidRPr="009157BC">
          <w:rPr>
            <w:b/>
            <w:noProof/>
            <w:lang w:eastAsia="ja-JP"/>
          </w:rPr>
          <w:t>_</w:t>
        </w:r>
        <w:r>
          <w:rPr>
            <w:b/>
            <w:noProof/>
            <w:lang w:eastAsia="ja-JP"/>
          </w:rPr>
          <w:t>id_len_minus1</w:t>
        </w:r>
        <w:r w:rsidRPr="009157BC">
          <w:rPr>
            <w:noProof/>
            <w:lang w:eastAsia="ja-JP"/>
          </w:rPr>
          <w:t xml:space="preserve"> </w:t>
        </w:r>
        <w:r>
          <w:rPr>
            <w:noProof/>
            <w:lang w:eastAsia="ja-JP"/>
          </w:rPr>
          <w:t xml:space="preserve">plus 1 </w:t>
        </w:r>
        <w:r w:rsidRPr="009157BC">
          <w:rPr>
            <w:noProof/>
            <w:lang w:eastAsia="ja-JP"/>
          </w:rPr>
          <w:t xml:space="preserve">specifies </w:t>
        </w:r>
        <w:r w:rsidRPr="00F8134B">
          <w:rPr>
            <w:noProof/>
            <w:lang w:eastAsia="ja-JP"/>
          </w:rPr>
          <w:t>the number of bits used to represent the syntax element sub</w:t>
        </w:r>
      </w:ins>
      <w:ins w:id="1252" w:author="Ye-Kui Wang d00" w:date="2019-03-04T18:21:00Z">
        <w:r w:rsidR="006A31E0">
          <w:rPr>
            <w:noProof/>
            <w:lang w:eastAsia="ja-JP"/>
          </w:rPr>
          <w:t>_</w:t>
        </w:r>
      </w:ins>
      <w:ins w:id="1253" w:author="Ye-Kui Wang d00" w:date="2019-03-04T17:37:00Z">
        <w:r w:rsidRPr="00F8134B">
          <w:rPr>
            <w:noProof/>
            <w:lang w:eastAsia="ja-JP"/>
          </w:rPr>
          <w:t xml:space="preserve">pic_id[ i ] in </w:t>
        </w:r>
      </w:ins>
      <w:ins w:id="1254" w:author="Ye-Kui Wang d00" w:date="2019-03-04T18:22:00Z">
        <w:r w:rsidR="006A31E0">
          <w:rPr>
            <w:noProof/>
            <w:lang w:eastAsia="ja-JP"/>
          </w:rPr>
          <w:t xml:space="preserve">the </w:t>
        </w:r>
      </w:ins>
      <w:ins w:id="1255" w:author="Ye-Kui Wang d00" w:date="2019-03-04T17:37:00Z">
        <w:r w:rsidRPr="00F8134B">
          <w:rPr>
            <w:noProof/>
            <w:lang w:eastAsia="ja-JP"/>
          </w:rPr>
          <w:t>SPS</w:t>
        </w:r>
      </w:ins>
      <w:ins w:id="1256" w:author="Ye-Kui Wang d00" w:date="2019-03-04T18:22:00Z">
        <w:r w:rsidR="006A31E0">
          <w:rPr>
            <w:noProof/>
            <w:lang w:eastAsia="ja-JP"/>
          </w:rPr>
          <w:t xml:space="preserve"> and the syntax element </w:t>
        </w:r>
      </w:ins>
      <w:ins w:id="1257" w:author="Ye-Kui Wang d00" w:date="2019-03-04T17:37:00Z">
        <w:r w:rsidRPr="00F8134B">
          <w:rPr>
            <w:noProof/>
            <w:lang w:eastAsia="ja-JP"/>
          </w:rPr>
          <w:t>t</w:t>
        </w:r>
        <w:r>
          <w:rPr>
            <w:noProof/>
            <w:lang w:eastAsia="ja-JP"/>
          </w:rPr>
          <w:t>ile_group</w:t>
        </w:r>
        <w:r w:rsidRPr="00F8134B">
          <w:rPr>
            <w:noProof/>
            <w:lang w:eastAsia="ja-JP"/>
          </w:rPr>
          <w:t>_sub</w:t>
        </w:r>
      </w:ins>
      <w:ins w:id="1258" w:author="Ye-Kui Wang d00" w:date="2019-03-04T18:22:00Z">
        <w:r w:rsidR="006A31E0">
          <w:rPr>
            <w:noProof/>
            <w:lang w:eastAsia="ja-JP"/>
          </w:rPr>
          <w:t>_</w:t>
        </w:r>
      </w:ins>
      <w:ins w:id="1259" w:author="Ye-Kui Wang d00" w:date="2019-03-04T17:37:00Z">
        <w:r w:rsidRPr="00F8134B">
          <w:rPr>
            <w:noProof/>
            <w:lang w:eastAsia="ja-JP"/>
          </w:rPr>
          <w:t>pic_id tile group headers. The value of sub</w:t>
        </w:r>
      </w:ins>
      <w:ins w:id="1260" w:author="Ye-Kui Wang d00" w:date="2019-03-04T18:22:00Z">
        <w:r w:rsidR="006A31E0">
          <w:rPr>
            <w:noProof/>
            <w:lang w:eastAsia="ja-JP"/>
          </w:rPr>
          <w:t>_</w:t>
        </w:r>
      </w:ins>
      <w:ins w:id="1261" w:author="Ye-Kui Wang d00" w:date="2019-03-04T17:37:00Z">
        <w:r w:rsidRPr="00F8134B">
          <w:rPr>
            <w:noProof/>
            <w:lang w:eastAsia="ja-JP"/>
          </w:rPr>
          <w:t>pic_id_len_minus1 shall be in the range of Ceil( Log2( num_sub</w:t>
        </w:r>
      </w:ins>
      <w:ins w:id="1262" w:author="Ye-Kui Wang d00" w:date="2019-03-04T18:23:00Z">
        <w:r w:rsidR="006A31E0">
          <w:rPr>
            <w:noProof/>
            <w:lang w:eastAsia="ja-JP"/>
          </w:rPr>
          <w:t>_</w:t>
        </w:r>
      </w:ins>
      <w:ins w:id="1263" w:author="Ye-Kui Wang d00" w:date="2019-03-04T17:37:00Z">
        <w:r w:rsidRPr="00F8134B">
          <w:rPr>
            <w:noProof/>
            <w:lang w:eastAsia="ja-JP"/>
          </w:rPr>
          <w:t>pic_minus1 + 1 )</w:t>
        </w:r>
      </w:ins>
      <w:ins w:id="1264" w:author="Ye-Kui Wang d00" w:date="2019-03-04T18:24:00Z">
        <w:r w:rsidR="006A31E0">
          <w:rPr>
            <w:noProof/>
            <w:lang w:eastAsia="ja-JP"/>
          </w:rPr>
          <w:t> − 1</w:t>
        </w:r>
      </w:ins>
      <w:ins w:id="1265" w:author="Ye-Kui Wang d00" w:date="2019-03-04T17:37:00Z">
        <w:r w:rsidRPr="00F8134B">
          <w:rPr>
            <w:noProof/>
            <w:lang w:eastAsia="ja-JP"/>
          </w:rPr>
          <w:t xml:space="preserve"> to </w:t>
        </w:r>
      </w:ins>
      <w:ins w:id="1266" w:author="Ye-Kui Wang d00" w:date="2019-03-04T18:23:00Z">
        <w:r w:rsidR="006A31E0">
          <w:rPr>
            <w:noProof/>
            <w:lang w:eastAsia="ja-JP"/>
          </w:rPr>
          <w:t>9</w:t>
        </w:r>
      </w:ins>
      <w:ins w:id="1267" w:author="Ye-Kui Wang d00" w:date="2019-03-04T17:37:00Z">
        <w:r w:rsidRPr="00F8134B">
          <w:rPr>
            <w:noProof/>
            <w:lang w:eastAsia="ja-JP"/>
          </w:rPr>
          <w:t>, inclusive</w:t>
        </w:r>
        <w:r>
          <w:rPr>
            <w:noProof/>
            <w:lang w:eastAsia="ja-JP"/>
          </w:rPr>
          <w:t>.</w:t>
        </w:r>
      </w:ins>
    </w:p>
    <w:p w14:paraId="73F53EF2" w14:textId="07FEE07D" w:rsidR="009E3A19" w:rsidRPr="003F3F11" w:rsidDel="00636A6A" w:rsidRDefault="009E3A19" w:rsidP="009E3A19">
      <w:pPr>
        <w:rPr>
          <w:ins w:id="1268" w:author="Ye-Kui Wang d00" w:date="2019-03-05T11:34:00Z"/>
          <w:moveFrom w:id="1269" w:author="HHI" w:date="2019-03-22T09:17:00Z"/>
          <w:bCs/>
          <w:noProof/>
          <w:szCs w:val="22"/>
        </w:rPr>
      </w:pPr>
      <w:moveFromRangeStart w:id="1270" w:author="HHI" w:date="2019-03-22T09:17:00Z" w:name="move4138686"/>
      <w:moveFrom w:id="1271" w:author="HHI" w:date="2019-03-22T09:17:00Z">
        <w:ins w:id="1272" w:author="Ye-Kui Wang d00" w:date="2019-03-05T11:34:00Z">
          <w:r w:rsidDel="00636A6A">
            <w:rPr>
              <w:b/>
              <w:bCs/>
              <w:noProof/>
              <w:szCs w:val="22"/>
            </w:rPr>
            <w:t>sub_pic</w:t>
          </w:r>
          <w:r w:rsidRPr="003F3F11" w:rsidDel="00636A6A">
            <w:rPr>
              <w:b/>
              <w:bCs/>
              <w:noProof/>
              <w:szCs w:val="22"/>
            </w:rPr>
            <w:t>_level_</w:t>
          </w:r>
          <w:r w:rsidDel="00636A6A">
            <w:rPr>
              <w:b/>
              <w:bCs/>
              <w:noProof/>
              <w:szCs w:val="22"/>
            </w:rPr>
            <w:t>present_flag</w:t>
          </w:r>
          <w:r w:rsidRPr="003F3F11" w:rsidDel="00636A6A">
            <w:rPr>
              <w:bCs/>
              <w:noProof/>
              <w:szCs w:val="22"/>
            </w:rPr>
            <w:t xml:space="preserve"> </w:t>
          </w:r>
          <w:r w:rsidDel="00636A6A">
            <w:rPr>
              <w:bCs/>
              <w:noProof/>
              <w:szCs w:val="22"/>
            </w:rPr>
            <w:t>equal to 1 specifi</w:t>
          </w:r>
        </w:ins>
        <w:ins w:id="1273" w:author="Ye-Kui Wang d00" w:date="2019-03-05T11:35:00Z">
          <w:r w:rsidDel="00636A6A">
            <w:rPr>
              <w:bCs/>
              <w:noProof/>
              <w:szCs w:val="22"/>
            </w:rPr>
            <w:t>e</w:t>
          </w:r>
        </w:ins>
        <w:ins w:id="1274" w:author="Ye-Kui Wang d00" w:date="2019-03-05T11:34:00Z">
          <w:r w:rsidDel="00636A6A">
            <w:rPr>
              <w:bCs/>
              <w:noProof/>
              <w:szCs w:val="22"/>
            </w:rPr>
            <w:t xml:space="preserve">s that </w:t>
          </w:r>
        </w:ins>
        <w:ins w:id="1275" w:author="Ye-Kui Wang d00" w:date="2019-03-05T11:35:00Z">
          <w:r w:rsidDel="00636A6A">
            <w:rPr>
              <w:bCs/>
              <w:noProof/>
              <w:szCs w:val="22"/>
            </w:rPr>
            <w:t xml:space="preserve">the syntax element </w:t>
          </w:r>
          <w:r w:rsidRPr="009E3A19" w:rsidDel="00636A6A">
            <w:rPr>
              <w:bCs/>
              <w:noProof/>
              <w:szCs w:val="22"/>
            </w:rPr>
            <w:t>sub_pic_level_idc[</w:t>
          </w:r>
          <w:r w:rsidDel="00636A6A">
            <w:rPr>
              <w:bCs/>
              <w:noProof/>
              <w:szCs w:val="22"/>
            </w:rPr>
            <w:t> </w:t>
          </w:r>
          <w:r w:rsidRPr="009E3A19" w:rsidDel="00636A6A">
            <w:rPr>
              <w:bCs/>
              <w:noProof/>
              <w:szCs w:val="22"/>
            </w:rPr>
            <w:t>i</w:t>
          </w:r>
          <w:r w:rsidDel="00636A6A">
            <w:rPr>
              <w:bCs/>
              <w:noProof/>
              <w:szCs w:val="22"/>
            </w:rPr>
            <w:t> </w:t>
          </w:r>
          <w:r w:rsidRPr="009E3A19" w:rsidDel="00636A6A">
            <w:rPr>
              <w:bCs/>
              <w:noProof/>
              <w:szCs w:val="22"/>
            </w:rPr>
            <w:t xml:space="preserve">] </w:t>
          </w:r>
        </w:ins>
        <w:ins w:id="1276" w:author="Ye-Kui Wang d00" w:date="2019-03-05T11:39:00Z">
          <w:r w:rsidDel="00636A6A">
            <w:rPr>
              <w:bCs/>
              <w:noProof/>
              <w:szCs w:val="22"/>
            </w:rPr>
            <w:t xml:space="preserve">may be </w:t>
          </w:r>
        </w:ins>
        <w:ins w:id="1277" w:author="Ye-Kui Wang d00" w:date="2019-03-05T11:36:00Z">
          <w:r w:rsidDel="00636A6A">
            <w:rPr>
              <w:bCs/>
              <w:noProof/>
              <w:szCs w:val="22"/>
            </w:rPr>
            <w:t>present</w:t>
          </w:r>
        </w:ins>
        <w:ins w:id="1278" w:author="Ye-Kui Wang d00" w:date="2019-03-05T11:34:00Z">
          <w:r w:rsidRPr="003F3F11" w:rsidDel="00636A6A">
            <w:rPr>
              <w:bCs/>
              <w:noProof/>
              <w:szCs w:val="22"/>
            </w:rPr>
            <w:t>.</w:t>
          </w:r>
        </w:ins>
        <w:ins w:id="1279" w:author="Ye-Kui Wang d00" w:date="2019-03-05T11:39:00Z">
          <w:r w:rsidDel="00636A6A">
            <w:rPr>
              <w:bCs/>
              <w:noProof/>
              <w:szCs w:val="22"/>
            </w:rPr>
            <w:t xml:space="preserve"> </w:t>
          </w:r>
          <w:r w:rsidRPr="009E5849" w:rsidDel="00636A6A">
            <w:rPr>
              <w:bCs/>
              <w:noProof/>
              <w:szCs w:val="22"/>
            </w:rPr>
            <w:t>sub_pic_level_present_flag</w:t>
          </w:r>
          <w:r w:rsidRPr="003F3F11" w:rsidDel="00636A6A">
            <w:rPr>
              <w:bCs/>
              <w:noProof/>
              <w:szCs w:val="22"/>
            </w:rPr>
            <w:t xml:space="preserve"> </w:t>
          </w:r>
          <w:r w:rsidDel="00636A6A">
            <w:rPr>
              <w:bCs/>
              <w:noProof/>
              <w:szCs w:val="22"/>
            </w:rPr>
            <w:t xml:space="preserve">equal to 0 specifies that the syntax element </w:t>
          </w:r>
          <w:r w:rsidRPr="009E3A19" w:rsidDel="00636A6A">
            <w:rPr>
              <w:bCs/>
              <w:noProof/>
              <w:szCs w:val="22"/>
            </w:rPr>
            <w:t>sub_pic_level_idc[</w:t>
          </w:r>
          <w:r w:rsidDel="00636A6A">
            <w:rPr>
              <w:bCs/>
              <w:noProof/>
              <w:szCs w:val="22"/>
            </w:rPr>
            <w:t> </w:t>
          </w:r>
          <w:r w:rsidRPr="009E3A19" w:rsidDel="00636A6A">
            <w:rPr>
              <w:bCs/>
              <w:noProof/>
              <w:szCs w:val="22"/>
            </w:rPr>
            <w:t>i</w:t>
          </w:r>
          <w:r w:rsidDel="00636A6A">
            <w:rPr>
              <w:bCs/>
              <w:noProof/>
              <w:szCs w:val="22"/>
            </w:rPr>
            <w:t> </w:t>
          </w:r>
          <w:r w:rsidRPr="009E3A19" w:rsidDel="00636A6A">
            <w:rPr>
              <w:bCs/>
              <w:noProof/>
              <w:szCs w:val="22"/>
            </w:rPr>
            <w:t xml:space="preserve">] </w:t>
          </w:r>
          <w:r w:rsidDel="00636A6A">
            <w:rPr>
              <w:bCs/>
              <w:noProof/>
              <w:szCs w:val="22"/>
            </w:rPr>
            <w:t>is not present</w:t>
          </w:r>
          <w:r w:rsidRPr="003F3F11" w:rsidDel="00636A6A">
            <w:rPr>
              <w:bCs/>
              <w:noProof/>
              <w:szCs w:val="22"/>
            </w:rPr>
            <w:t>.</w:t>
          </w:r>
        </w:ins>
      </w:moveFrom>
    </w:p>
    <w:moveFromRangeEnd w:id="1270"/>
    <w:p w14:paraId="0FC1680B" w14:textId="5E6FC9A1" w:rsidR="00FA3FEF" w:rsidDel="00A35F3D" w:rsidRDefault="00FA3FEF" w:rsidP="00FA3FEF">
      <w:pPr>
        <w:ind w:left="3"/>
        <w:rPr>
          <w:ins w:id="1280" w:author="Ye-Kui Wang d07" w:date="2019-03-06T12:08:00Z"/>
          <w:del w:id="1281" w:author="HHI" w:date="2019-03-22T09:43:00Z"/>
          <w:noProof/>
          <w:lang w:eastAsia="ja-JP"/>
        </w:rPr>
      </w:pPr>
      <w:ins w:id="1282" w:author="Ye-Kui Wang d00" w:date="2019-03-04T17:37:00Z">
        <w:r w:rsidRPr="009157BC">
          <w:rPr>
            <w:b/>
            <w:noProof/>
            <w:lang w:eastAsia="ja-JP"/>
          </w:rPr>
          <w:t>s</w:t>
        </w:r>
        <w:r>
          <w:rPr>
            <w:b/>
            <w:noProof/>
            <w:lang w:eastAsia="ja-JP"/>
          </w:rPr>
          <w:t>ub</w:t>
        </w:r>
      </w:ins>
      <w:ins w:id="1283" w:author="Ye-Kui Wang d00" w:date="2019-03-04T18:25:00Z">
        <w:r w:rsidR="006A31E0">
          <w:rPr>
            <w:b/>
            <w:noProof/>
            <w:lang w:eastAsia="ja-JP"/>
          </w:rPr>
          <w:t>_</w:t>
        </w:r>
      </w:ins>
      <w:ins w:id="1284" w:author="Ye-Kui Wang d00" w:date="2019-03-04T17:37:00Z">
        <w:r>
          <w:rPr>
            <w:b/>
            <w:noProof/>
            <w:lang w:eastAsia="ja-JP"/>
          </w:rPr>
          <w:t>pic</w:t>
        </w:r>
        <w:r w:rsidRPr="009157BC">
          <w:rPr>
            <w:b/>
            <w:noProof/>
            <w:lang w:eastAsia="ja-JP"/>
          </w:rPr>
          <w:t>_</w:t>
        </w:r>
        <w:r>
          <w:rPr>
            <w:b/>
            <w:noProof/>
            <w:lang w:eastAsia="ja-JP"/>
          </w:rPr>
          <w:t>id</w:t>
        </w:r>
        <w:r>
          <w:rPr>
            <w:noProof/>
            <w:lang w:eastAsia="ja-JP"/>
          </w:rPr>
          <w:t>[ i ]</w:t>
        </w:r>
        <w:r w:rsidRPr="009157BC">
          <w:rPr>
            <w:noProof/>
            <w:lang w:eastAsia="ja-JP"/>
          </w:rPr>
          <w:t xml:space="preserve"> </w:t>
        </w:r>
        <w:r>
          <w:rPr>
            <w:noProof/>
            <w:lang w:eastAsia="ja-JP"/>
          </w:rPr>
          <w:t xml:space="preserve">specifies </w:t>
        </w:r>
        <w:r w:rsidRPr="00F8134B">
          <w:rPr>
            <w:noProof/>
            <w:lang w:eastAsia="ja-JP"/>
          </w:rPr>
          <w:t xml:space="preserve">the </w:t>
        </w:r>
        <w:r>
          <w:rPr>
            <w:noProof/>
            <w:lang w:eastAsia="ja-JP"/>
          </w:rPr>
          <w:t>sub-picture</w:t>
        </w:r>
        <w:r w:rsidRPr="00F8134B">
          <w:rPr>
            <w:noProof/>
            <w:lang w:eastAsia="ja-JP"/>
          </w:rPr>
          <w:t xml:space="preserve"> ID of the i-th </w:t>
        </w:r>
        <w:r>
          <w:rPr>
            <w:noProof/>
            <w:lang w:eastAsia="ja-JP"/>
          </w:rPr>
          <w:t>sub-picture</w:t>
        </w:r>
        <w:r w:rsidRPr="00F8134B">
          <w:rPr>
            <w:noProof/>
            <w:lang w:eastAsia="ja-JP"/>
          </w:rPr>
          <w:t xml:space="preserve"> </w:t>
        </w:r>
      </w:ins>
      <w:ins w:id="1285" w:author="HHI" w:date="2019-03-22T09:43:00Z">
        <w:r w:rsidR="00A35F3D">
          <w:rPr>
            <w:noProof/>
            <w:lang w:eastAsia="ja-JP"/>
          </w:rPr>
          <w:t xml:space="preserve">in </w:t>
        </w:r>
      </w:ins>
      <w:ins w:id="1286" w:author="Ye-Kui Wang d17" w:date="2019-03-10T21:52:00Z">
        <w:r w:rsidR="002E6778">
          <w:rPr>
            <w:noProof/>
            <w:lang w:eastAsia="ja-JP"/>
          </w:rPr>
          <w:t xml:space="preserve">each </w:t>
        </w:r>
      </w:ins>
      <w:ins w:id="1287" w:author="Ye-Kui Wang d00" w:date="2019-03-04T17:37:00Z">
        <w:del w:id="1288" w:author="Ye-Kui Wang d17" w:date="2019-03-10T21:53:00Z">
          <w:r w:rsidRPr="00F8134B" w:rsidDel="002E6778">
            <w:rPr>
              <w:noProof/>
              <w:lang w:eastAsia="ja-JP"/>
            </w:rPr>
            <w:delText xml:space="preserve">of </w:delText>
          </w:r>
        </w:del>
      </w:ins>
      <w:ins w:id="1289" w:author="Ye-Kui Wang d17" w:date="2019-03-10T21:52:00Z">
        <w:r w:rsidR="002E6778">
          <w:rPr>
            <w:noProof/>
            <w:lang w:eastAsia="ja-JP"/>
          </w:rPr>
          <w:t xml:space="preserve">coded </w:t>
        </w:r>
      </w:ins>
      <w:ins w:id="1290" w:author="Ye-Kui Wang d00" w:date="2019-03-04T17:37:00Z">
        <w:r w:rsidRPr="00F8134B">
          <w:rPr>
            <w:noProof/>
            <w:lang w:eastAsia="ja-JP"/>
          </w:rPr>
          <w:t>picture</w:t>
        </w:r>
      </w:ins>
      <w:ins w:id="1291" w:author="Ye-Kui Wang d17" w:date="2019-03-10T21:53:00Z">
        <w:r w:rsidR="002E6778">
          <w:rPr>
            <w:noProof/>
            <w:lang w:eastAsia="ja-JP"/>
          </w:rPr>
          <w:t xml:space="preserve"> in </w:t>
        </w:r>
      </w:ins>
      <w:ins w:id="1292" w:author="Ye-Kui Wang d00" w:date="2019-03-04T17:37:00Z">
        <w:del w:id="1293" w:author="Ye-Kui Wang d17" w:date="2019-03-10T21:53:00Z">
          <w:r w:rsidRPr="00F8134B" w:rsidDel="002E6778">
            <w:rPr>
              <w:noProof/>
              <w:lang w:eastAsia="ja-JP"/>
            </w:rPr>
            <w:delText>s refer</w:delText>
          </w:r>
        </w:del>
      </w:ins>
      <w:ins w:id="1294" w:author="Ye-Kui Wang d17" w:date="2019-03-10T21:53:00Z">
        <w:r w:rsidR="002E6778">
          <w:rPr>
            <w:noProof/>
            <w:lang w:eastAsia="ja-JP"/>
          </w:rPr>
          <w:t>the CVS</w:t>
        </w:r>
      </w:ins>
      <w:ins w:id="1295" w:author="Ye-Kui Wang d00" w:date="2019-03-04T17:37:00Z">
        <w:del w:id="1296" w:author="Ye-Kui Wang d17" w:date="2019-03-10T21:53:00Z">
          <w:r w:rsidRPr="00F8134B" w:rsidDel="002E6778">
            <w:rPr>
              <w:noProof/>
              <w:lang w:eastAsia="ja-JP"/>
            </w:rPr>
            <w:delText xml:space="preserve">ring to the </w:delText>
          </w:r>
          <w:r w:rsidDel="002E6778">
            <w:rPr>
              <w:noProof/>
              <w:lang w:eastAsia="ja-JP"/>
            </w:rPr>
            <w:delText>S</w:delText>
          </w:r>
          <w:r w:rsidRPr="00F8134B" w:rsidDel="002E6778">
            <w:rPr>
              <w:noProof/>
              <w:lang w:eastAsia="ja-JP"/>
            </w:rPr>
            <w:delText>PS</w:delText>
          </w:r>
        </w:del>
        <w:r w:rsidRPr="00F8134B">
          <w:rPr>
            <w:noProof/>
            <w:lang w:eastAsia="ja-JP"/>
          </w:rPr>
          <w:t xml:space="preserve">. The length of </w:t>
        </w:r>
        <w:r>
          <w:rPr>
            <w:noProof/>
            <w:lang w:eastAsia="ja-JP"/>
          </w:rPr>
          <w:t>sub</w:t>
        </w:r>
      </w:ins>
      <w:ins w:id="1297" w:author="Ye-Kui Wang d00" w:date="2019-03-04T18:25:00Z">
        <w:r w:rsidR="006A31E0">
          <w:rPr>
            <w:noProof/>
            <w:lang w:eastAsia="ja-JP"/>
          </w:rPr>
          <w:t>_</w:t>
        </w:r>
      </w:ins>
      <w:ins w:id="1298" w:author="Ye-Kui Wang d00" w:date="2019-03-04T17:37:00Z">
        <w:r>
          <w:rPr>
            <w:noProof/>
            <w:lang w:eastAsia="ja-JP"/>
          </w:rPr>
          <w:t>pic</w:t>
        </w:r>
        <w:r w:rsidRPr="00F8134B">
          <w:rPr>
            <w:noProof/>
            <w:lang w:eastAsia="ja-JP"/>
          </w:rPr>
          <w:t>_id[</w:t>
        </w:r>
      </w:ins>
      <w:ins w:id="1299" w:author="Ye-Kui Wang d00" w:date="2019-03-04T18:25:00Z">
        <w:r w:rsidR="006A31E0">
          <w:rPr>
            <w:noProof/>
            <w:lang w:eastAsia="ja-JP"/>
          </w:rPr>
          <w:t> </w:t>
        </w:r>
      </w:ins>
      <w:ins w:id="1300" w:author="Ye-Kui Wang d00" w:date="2019-03-04T17:37:00Z">
        <w:r w:rsidRPr="00F8134B">
          <w:rPr>
            <w:noProof/>
            <w:lang w:eastAsia="ja-JP"/>
          </w:rPr>
          <w:t>i</w:t>
        </w:r>
      </w:ins>
      <w:ins w:id="1301" w:author="Ye-Kui Wang d00" w:date="2019-03-04T18:25:00Z">
        <w:r w:rsidR="006A31E0">
          <w:rPr>
            <w:noProof/>
            <w:lang w:eastAsia="ja-JP"/>
          </w:rPr>
          <w:t> </w:t>
        </w:r>
      </w:ins>
      <w:ins w:id="1302" w:author="Ye-Kui Wang d00" w:date="2019-03-04T17:37:00Z">
        <w:r w:rsidRPr="00F8134B">
          <w:rPr>
            <w:noProof/>
            <w:lang w:eastAsia="ja-JP"/>
          </w:rPr>
          <w:t xml:space="preserve">] is </w:t>
        </w:r>
        <w:r>
          <w:rPr>
            <w:noProof/>
            <w:lang w:eastAsia="ja-JP"/>
          </w:rPr>
          <w:t>sub</w:t>
        </w:r>
      </w:ins>
      <w:ins w:id="1303" w:author="Ye-Kui Wang d00" w:date="2019-03-04T18:25:00Z">
        <w:r w:rsidR="006A31E0">
          <w:rPr>
            <w:noProof/>
            <w:lang w:eastAsia="ja-JP"/>
          </w:rPr>
          <w:t>_</w:t>
        </w:r>
      </w:ins>
      <w:ins w:id="1304" w:author="Ye-Kui Wang d00" w:date="2019-03-04T17:37:00Z">
        <w:r>
          <w:rPr>
            <w:noProof/>
            <w:lang w:eastAsia="ja-JP"/>
          </w:rPr>
          <w:t>pic</w:t>
        </w:r>
        <w:r w:rsidRPr="00F8134B">
          <w:rPr>
            <w:noProof/>
            <w:lang w:eastAsia="ja-JP"/>
          </w:rPr>
          <w:t>_id_len_minus1</w:t>
        </w:r>
      </w:ins>
      <w:ins w:id="1305" w:author="Ye-Kui Wang d00" w:date="2019-03-04T18:25:00Z">
        <w:r w:rsidR="006A31E0">
          <w:rPr>
            <w:noProof/>
            <w:lang w:eastAsia="ja-JP"/>
          </w:rPr>
          <w:t> </w:t>
        </w:r>
      </w:ins>
      <w:ins w:id="1306" w:author="Ye-Kui Wang d00" w:date="2019-03-04T17:37:00Z">
        <w:r w:rsidRPr="00F8134B">
          <w:rPr>
            <w:noProof/>
            <w:lang w:eastAsia="ja-JP"/>
          </w:rPr>
          <w:t>+</w:t>
        </w:r>
      </w:ins>
      <w:ins w:id="1307" w:author="Ye-Kui Wang d00" w:date="2019-03-04T18:25:00Z">
        <w:r w:rsidR="006A31E0">
          <w:rPr>
            <w:noProof/>
            <w:lang w:eastAsia="ja-JP"/>
          </w:rPr>
          <w:t> </w:t>
        </w:r>
      </w:ins>
      <w:ins w:id="1308" w:author="Ye-Kui Wang d00" w:date="2019-03-04T17:37:00Z">
        <w:r w:rsidRPr="00F8134B">
          <w:rPr>
            <w:noProof/>
            <w:lang w:eastAsia="ja-JP"/>
          </w:rPr>
          <w:t>1 bits</w:t>
        </w:r>
        <w:r>
          <w:rPr>
            <w:noProof/>
            <w:lang w:eastAsia="ja-JP"/>
          </w:rPr>
          <w:t>.</w:t>
        </w:r>
      </w:ins>
    </w:p>
    <w:p w14:paraId="03280C5C" w14:textId="77777777" w:rsidR="00F64A0C" w:rsidRDefault="00F64A0C" w:rsidP="00A35F3D">
      <w:pPr>
        <w:ind w:left="3"/>
        <w:rPr>
          <w:ins w:id="1309" w:author="Ye-Kui Wang d00" w:date="2019-03-05T13:42:00Z"/>
          <w:noProof/>
          <w:lang w:eastAsia="ja-JP"/>
        </w:rPr>
      </w:pPr>
    </w:p>
    <w:p w14:paraId="5398B4C9" w14:textId="2D4F7C19" w:rsidR="00F51B10" w:rsidRPr="00DE0F0E" w:rsidDel="001E0D6C" w:rsidRDefault="00F51B10" w:rsidP="00F51B10">
      <w:pPr>
        <w:ind w:left="3"/>
        <w:rPr>
          <w:ins w:id="1310" w:author="Hendry_d05" w:date="2019-03-05T16:30:00Z"/>
          <w:noProof/>
          <w:lang w:val="en-CA" w:eastAsia="ja-JP"/>
        </w:rPr>
      </w:pPr>
      <w:ins w:id="1311" w:author="Hendry_d05" w:date="2019-03-05T16:30:00Z">
        <w:r w:rsidDel="001E0D6C">
          <w:rPr>
            <w:b/>
            <w:bCs/>
            <w:noProof/>
            <w:lang w:val="en-CA"/>
          </w:rPr>
          <w:t>sub_pic_treated_as_pic_</w:t>
        </w:r>
        <w:r w:rsidRPr="00DE0F0E" w:rsidDel="001E0D6C">
          <w:rPr>
            <w:b/>
            <w:noProof/>
            <w:lang w:val="en-CA"/>
          </w:rPr>
          <w:t>flag</w:t>
        </w:r>
      </w:ins>
      <w:ins w:id="1312" w:author="Hendry_d05" w:date="2019-03-05T16:31:00Z">
        <w:r w:rsidDel="001E0D6C">
          <w:rPr>
            <w:noProof/>
            <w:lang w:eastAsia="ja-JP"/>
          </w:rPr>
          <w:t>[ i ]</w:t>
        </w:r>
      </w:ins>
      <w:ins w:id="1313" w:author="Hendry_d05" w:date="2019-03-05T16:30:00Z">
        <w:r w:rsidRPr="00DE0F0E" w:rsidDel="001E0D6C">
          <w:rPr>
            <w:noProof/>
            <w:lang w:val="en-CA" w:eastAsia="ja-JP"/>
          </w:rPr>
          <w:t xml:space="preserve"> </w:t>
        </w:r>
        <w:r w:rsidRPr="006A3AAF" w:rsidDel="001E0D6C">
          <w:t xml:space="preserve">equal to 1 specifies </w:t>
        </w:r>
        <w:r w:rsidDel="001E0D6C">
          <w:rPr>
            <w:lang w:val="en-CA"/>
          </w:rPr>
          <w:t>that</w:t>
        </w:r>
        <w:r w:rsidRPr="00901B03" w:rsidDel="001E0D6C">
          <w:rPr>
            <w:lang w:val="en-CA"/>
          </w:rPr>
          <w:t xml:space="preserve"> </w:t>
        </w:r>
      </w:ins>
      <w:ins w:id="1314" w:author="Hendry_d05" w:date="2019-03-05T16:31:00Z">
        <w:r w:rsidDel="001E0D6C">
          <w:rPr>
            <w:lang w:val="en-CA"/>
          </w:rPr>
          <w:t xml:space="preserve">the i-th </w:t>
        </w:r>
      </w:ins>
      <w:ins w:id="1315" w:author="Hendry_d05" w:date="2019-03-05T16:30:00Z">
        <w:r w:rsidDel="001E0D6C">
          <w:rPr>
            <w:lang w:val="en-CA"/>
          </w:rPr>
          <w:t xml:space="preserve">sub-picture </w:t>
        </w:r>
      </w:ins>
      <w:ins w:id="1316" w:author="Ye-Kui Wang d17" w:date="2019-03-10T21:53:00Z">
        <w:r w:rsidR="000F281D">
          <w:rPr>
            <w:lang w:val="en-CA"/>
          </w:rPr>
          <w:t xml:space="preserve">of each </w:t>
        </w:r>
        <w:r w:rsidR="000F281D">
          <w:rPr>
            <w:noProof/>
            <w:lang w:eastAsia="ja-JP"/>
          </w:rPr>
          <w:t xml:space="preserve">coded </w:t>
        </w:r>
        <w:r w:rsidR="000F281D" w:rsidRPr="00F8134B">
          <w:rPr>
            <w:noProof/>
            <w:lang w:eastAsia="ja-JP"/>
          </w:rPr>
          <w:t>picture</w:t>
        </w:r>
        <w:r w:rsidR="000F281D">
          <w:rPr>
            <w:noProof/>
            <w:lang w:eastAsia="ja-JP"/>
          </w:rPr>
          <w:t xml:space="preserve"> in the CVS </w:t>
        </w:r>
      </w:ins>
      <w:ins w:id="1317" w:author="Hendry_d05" w:date="2019-03-05T16:30:00Z">
        <w:r w:rsidDel="001E0D6C">
          <w:rPr>
            <w:lang w:val="en-CA"/>
          </w:rPr>
          <w:t>is treated as a picture in the decoding process</w:t>
        </w:r>
      </w:ins>
      <w:ins w:id="1318" w:author="Ye-Kui Wang d17" w:date="2019-03-10T21:53:00Z">
        <w:r w:rsidR="000F281D">
          <w:rPr>
            <w:lang w:val="en-CA"/>
          </w:rPr>
          <w:t xml:space="preserve"> excluding in</w:t>
        </w:r>
      </w:ins>
      <w:ins w:id="1319" w:author="Ye-Kui Wang d17" w:date="2019-03-10T21:54:00Z">
        <w:r w:rsidR="000F281D">
          <w:rPr>
            <w:lang w:val="en-CA"/>
          </w:rPr>
          <w:t>-loop filtering operations</w:t>
        </w:r>
      </w:ins>
      <w:ins w:id="1320" w:author="Hendry_d05" w:date="2019-03-05T16:30:00Z">
        <w:r w:rsidDel="001E0D6C">
          <w:rPr>
            <w:lang w:val="en-CA"/>
          </w:rPr>
          <w:t xml:space="preserve">. </w:t>
        </w:r>
        <w:r w:rsidRPr="007A16F4" w:rsidDel="001E0D6C">
          <w:rPr>
            <w:bCs/>
            <w:lang w:val="en-CA"/>
          </w:rPr>
          <w:t>sub</w:t>
        </w:r>
        <w:r w:rsidDel="001E0D6C">
          <w:rPr>
            <w:bCs/>
            <w:lang w:val="en-CA"/>
          </w:rPr>
          <w:t>_</w:t>
        </w:r>
        <w:r w:rsidRPr="007A16F4" w:rsidDel="001E0D6C">
          <w:rPr>
            <w:bCs/>
            <w:lang w:val="en-CA"/>
          </w:rPr>
          <w:t>pic</w:t>
        </w:r>
        <w:r w:rsidDel="001E0D6C">
          <w:rPr>
            <w:bCs/>
            <w:lang w:val="en-CA"/>
          </w:rPr>
          <w:t>_treated_as_pic</w:t>
        </w:r>
        <w:r w:rsidRPr="007A16F4" w:rsidDel="001E0D6C">
          <w:rPr>
            <w:bCs/>
            <w:lang w:val="en-CA"/>
          </w:rPr>
          <w:t>_flag</w:t>
        </w:r>
      </w:ins>
      <w:ins w:id="1321" w:author="Hendry_d05" w:date="2019-03-05T16:31:00Z">
        <w:r w:rsidDel="001E0D6C">
          <w:rPr>
            <w:noProof/>
            <w:lang w:eastAsia="ja-JP"/>
          </w:rPr>
          <w:t>[ i ]</w:t>
        </w:r>
      </w:ins>
      <w:ins w:id="1322" w:author="Hendry_d05" w:date="2019-03-05T16:30:00Z">
        <w:r w:rsidRPr="00901B03" w:rsidDel="001E0D6C">
          <w:rPr>
            <w:lang w:val="en-CA"/>
          </w:rPr>
          <w:t xml:space="preserve"> </w:t>
        </w:r>
        <w:r w:rsidDel="001E0D6C">
          <w:rPr>
            <w:lang w:val="en-CA"/>
          </w:rPr>
          <w:t xml:space="preserve">equal to 0 </w:t>
        </w:r>
        <w:r w:rsidRPr="00901B03" w:rsidDel="001E0D6C">
          <w:rPr>
            <w:lang w:val="en-CA"/>
          </w:rPr>
          <w:t xml:space="preserve">specifies </w:t>
        </w:r>
        <w:r w:rsidDel="001E0D6C">
          <w:rPr>
            <w:lang w:val="en-CA"/>
          </w:rPr>
          <w:t xml:space="preserve">that </w:t>
        </w:r>
      </w:ins>
      <w:ins w:id="1323" w:author="Hendry_d05" w:date="2019-03-05T16:31:00Z">
        <w:r w:rsidDel="001E0D6C">
          <w:rPr>
            <w:lang w:val="en-CA"/>
          </w:rPr>
          <w:t>the i-th s</w:t>
        </w:r>
      </w:ins>
      <w:ins w:id="1324" w:author="Hendry_d05" w:date="2019-03-05T16:30:00Z">
        <w:r w:rsidDel="001E0D6C">
          <w:rPr>
            <w:lang w:val="en-CA"/>
          </w:rPr>
          <w:t xml:space="preserve">ub-picture </w:t>
        </w:r>
      </w:ins>
      <w:ins w:id="1325" w:author="Ye-Kui Wang d17" w:date="2019-03-10T21:54:00Z">
        <w:r w:rsidR="000F281D">
          <w:rPr>
            <w:lang w:val="en-CA"/>
          </w:rPr>
          <w:t xml:space="preserve">of each </w:t>
        </w:r>
        <w:r w:rsidR="000F281D">
          <w:rPr>
            <w:noProof/>
            <w:lang w:eastAsia="ja-JP"/>
          </w:rPr>
          <w:t xml:space="preserve">coded </w:t>
        </w:r>
        <w:r w:rsidR="000F281D" w:rsidRPr="00F8134B">
          <w:rPr>
            <w:noProof/>
            <w:lang w:eastAsia="ja-JP"/>
          </w:rPr>
          <w:t>picture</w:t>
        </w:r>
        <w:r w:rsidR="000F281D">
          <w:rPr>
            <w:noProof/>
            <w:lang w:eastAsia="ja-JP"/>
          </w:rPr>
          <w:t xml:space="preserve"> in the CVS </w:t>
        </w:r>
      </w:ins>
      <w:ins w:id="1326" w:author="Hendry_d05" w:date="2019-03-05T16:30:00Z">
        <w:r w:rsidDel="001E0D6C">
          <w:rPr>
            <w:lang w:val="en-CA"/>
          </w:rPr>
          <w:t>is not treated as a picture in the decoding process</w:t>
        </w:r>
      </w:ins>
      <w:ins w:id="1327" w:author="Ye-Kui Wang d17" w:date="2019-03-10T21:54:00Z">
        <w:r w:rsidR="000F281D">
          <w:rPr>
            <w:lang w:val="en-CA"/>
          </w:rPr>
          <w:t xml:space="preserve"> excluding in-loop filtering operations</w:t>
        </w:r>
      </w:ins>
      <w:ins w:id="1328" w:author="Hendry_d05" w:date="2019-03-05T16:30:00Z">
        <w:r w:rsidRPr="00901B03" w:rsidDel="001E0D6C">
          <w:rPr>
            <w:lang w:val="en-CA"/>
          </w:rPr>
          <w:t>.</w:t>
        </w:r>
      </w:ins>
    </w:p>
    <w:p w14:paraId="351F6558" w14:textId="4E159069" w:rsidR="009E3A19" w:rsidRPr="003F3F11" w:rsidDel="00636A6A" w:rsidRDefault="009E3A19" w:rsidP="009E3A19">
      <w:pPr>
        <w:rPr>
          <w:ins w:id="1329" w:author="Ye-Kui Wang d00" w:date="2019-03-05T11:34:00Z"/>
          <w:del w:id="1330" w:author="HHI" w:date="2019-03-22T09:17:00Z"/>
          <w:bCs/>
          <w:noProof/>
          <w:szCs w:val="22"/>
        </w:rPr>
      </w:pPr>
      <w:ins w:id="1331" w:author="Ye-Kui Wang d00" w:date="2019-03-05T11:34:00Z">
        <w:del w:id="1332" w:author="HHI" w:date="2019-03-22T09:17:00Z">
          <w:r w:rsidDel="00636A6A">
            <w:rPr>
              <w:b/>
              <w:bCs/>
              <w:noProof/>
              <w:szCs w:val="22"/>
            </w:rPr>
            <w:delText>sub_pic</w:delText>
          </w:r>
          <w:r w:rsidRPr="003F3F11" w:rsidDel="00636A6A">
            <w:rPr>
              <w:b/>
              <w:bCs/>
              <w:noProof/>
              <w:szCs w:val="22"/>
            </w:rPr>
            <w:delText>_level_idc</w:delText>
          </w:r>
          <w:r w:rsidDel="00636A6A">
            <w:rPr>
              <w:noProof/>
              <w:lang w:eastAsia="ja-JP"/>
            </w:rPr>
            <w:delText>[ i ]</w:delText>
          </w:r>
          <w:r w:rsidRPr="003F3F11" w:rsidDel="00636A6A">
            <w:rPr>
              <w:bCs/>
              <w:noProof/>
              <w:szCs w:val="22"/>
            </w:rPr>
            <w:delText xml:space="preserve"> indicates </w:delText>
          </w:r>
          <w:r w:rsidDel="00636A6A">
            <w:rPr>
              <w:bCs/>
              <w:noProof/>
              <w:szCs w:val="22"/>
            </w:rPr>
            <w:delText>the</w:delText>
          </w:r>
          <w:r w:rsidRPr="003F3F11" w:rsidDel="00636A6A">
            <w:rPr>
              <w:bCs/>
              <w:noProof/>
              <w:szCs w:val="22"/>
            </w:rPr>
            <w:delText xml:space="preserve"> level to which the</w:delText>
          </w:r>
        </w:del>
      </w:ins>
      <w:ins w:id="1333" w:author="Ye-Kui Wang d00" w:date="2019-03-05T13:55:00Z">
        <w:del w:id="1334" w:author="HHI" w:date="2019-03-22T09:17:00Z">
          <w:r w:rsidR="00EF2066" w:rsidDel="00636A6A">
            <w:rPr>
              <w:bCs/>
              <w:noProof/>
              <w:szCs w:val="22"/>
            </w:rPr>
            <w:delText xml:space="preserve"> </w:delText>
          </w:r>
        </w:del>
      </w:ins>
      <w:ins w:id="1335" w:author="Ye-Kui Wang d17" w:date="2019-03-10T22:03:00Z">
        <w:del w:id="1336" w:author="HHI" w:date="2019-03-22T09:17:00Z">
          <w:r w:rsidR="000F281D" w:rsidDel="00636A6A">
            <w:rPr>
              <w:bCs/>
              <w:noProof/>
              <w:szCs w:val="22"/>
            </w:rPr>
            <w:delText xml:space="preserve">i-th sub-picture sequence </w:delText>
          </w:r>
        </w:del>
      </w:ins>
      <w:ins w:id="1337" w:author="Ye-Kui Wang d00" w:date="2019-03-05T13:55:00Z">
        <w:del w:id="1338" w:author="HHI" w:date="2019-03-22T09:17:00Z">
          <w:r w:rsidR="00EF2066" w:rsidDel="00636A6A">
            <w:rPr>
              <w:bCs/>
              <w:noProof/>
              <w:szCs w:val="22"/>
            </w:rPr>
            <w:delText>the bistream consisting of only the sub-pictures with</w:delText>
          </w:r>
        </w:del>
      </w:ins>
      <w:ins w:id="1339" w:author="Ye-Kui Wang d00" w:date="2019-03-05T11:34:00Z">
        <w:del w:id="1340" w:author="HHI" w:date="2019-03-22T09:17:00Z">
          <w:r w:rsidRPr="003F3F11" w:rsidDel="00636A6A">
            <w:rPr>
              <w:bCs/>
              <w:noProof/>
              <w:szCs w:val="22"/>
            </w:rPr>
            <w:delText xml:space="preserve"> </w:delText>
          </w:r>
          <w:r w:rsidDel="00636A6A">
            <w:rPr>
              <w:bCs/>
              <w:noProof/>
              <w:szCs w:val="22"/>
            </w:rPr>
            <w:delText xml:space="preserve">sub-picture ID </w:delText>
          </w:r>
          <w:r w:rsidRPr="003F3F11" w:rsidDel="00636A6A">
            <w:rPr>
              <w:bCs/>
              <w:noProof/>
              <w:szCs w:val="22"/>
            </w:rPr>
            <w:delText xml:space="preserve">equal to </w:delText>
          </w:r>
        </w:del>
      </w:ins>
      <w:ins w:id="1341" w:author="Ye-Kui Wang d00" w:date="2019-03-05T13:55:00Z">
        <w:del w:id="1342" w:author="HHI" w:date="2019-03-22T09:17:00Z">
          <w:r w:rsidR="00EF2066" w:rsidDel="00636A6A">
            <w:rPr>
              <w:noProof/>
              <w:lang w:eastAsia="ja-JP"/>
            </w:rPr>
            <w:delText>sub_pic</w:delText>
          </w:r>
          <w:r w:rsidR="00EF2066" w:rsidRPr="00F8134B" w:rsidDel="00636A6A">
            <w:rPr>
              <w:noProof/>
              <w:lang w:eastAsia="ja-JP"/>
            </w:rPr>
            <w:delText>_id[</w:delText>
          </w:r>
          <w:r w:rsidR="00EF2066" w:rsidDel="00636A6A">
            <w:rPr>
              <w:noProof/>
              <w:lang w:eastAsia="ja-JP"/>
            </w:rPr>
            <w:delText> </w:delText>
          </w:r>
          <w:r w:rsidR="00EF2066" w:rsidRPr="00F8134B" w:rsidDel="00636A6A">
            <w:rPr>
              <w:noProof/>
              <w:lang w:eastAsia="ja-JP"/>
            </w:rPr>
            <w:delText>i</w:delText>
          </w:r>
          <w:r w:rsidR="00EF2066" w:rsidDel="00636A6A">
            <w:rPr>
              <w:noProof/>
              <w:lang w:eastAsia="ja-JP"/>
            </w:rPr>
            <w:delText> </w:delText>
          </w:r>
          <w:r w:rsidR="00EF2066" w:rsidRPr="00F8134B" w:rsidDel="00636A6A">
            <w:rPr>
              <w:noProof/>
              <w:lang w:eastAsia="ja-JP"/>
            </w:rPr>
            <w:delText>]</w:delText>
          </w:r>
        </w:del>
      </w:ins>
      <w:ins w:id="1343" w:author="Ye-Kui Wang d00" w:date="2019-03-05T11:34:00Z">
        <w:del w:id="1344" w:author="HHI" w:date="2019-03-22T09:17:00Z">
          <w:r w:rsidDel="00636A6A">
            <w:rPr>
              <w:bCs/>
              <w:noProof/>
              <w:szCs w:val="22"/>
            </w:rPr>
            <w:delText xml:space="preserve"> </w:delText>
          </w:r>
          <w:r w:rsidRPr="003F3F11" w:rsidDel="00636A6A">
            <w:rPr>
              <w:bCs/>
              <w:noProof/>
              <w:szCs w:val="22"/>
            </w:rPr>
            <w:delText xml:space="preserve">conforms as specified in </w:delText>
          </w:r>
          <w:r w:rsidRPr="009B281A" w:rsidDel="00636A6A">
            <w:rPr>
              <w:bCs/>
              <w:noProof/>
              <w:szCs w:val="22"/>
              <w:highlight w:val="yellow"/>
            </w:rPr>
            <w:delText xml:space="preserve">Annex </w:delText>
          </w:r>
        </w:del>
      </w:ins>
      <w:ins w:id="1345" w:author="Ye-Kui Wang d08" w:date="2019-03-06T17:24:00Z">
        <w:del w:id="1346" w:author="HHI" w:date="2019-03-22T09:17:00Z">
          <w:r w:rsidR="003A26E2" w:rsidDel="00636A6A">
            <w:rPr>
              <w:bCs/>
              <w:noProof/>
              <w:szCs w:val="22"/>
              <w:highlight w:val="yellow"/>
            </w:rPr>
            <w:delText>A</w:delText>
          </w:r>
        </w:del>
      </w:ins>
      <w:ins w:id="1347" w:author="Ye-Kui Wang d17" w:date="2019-03-10T22:03:00Z">
        <w:del w:id="1348" w:author="HHI" w:date="2019-03-22T09:17:00Z">
          <w:r w:rsidR="000F281D" w:rsidDel="00636A6A">
            <w:rPr>
              <w:bCs/>
              <w:noProof/>
              <w:szCs w:val="22"/>
            </w:rPr>
            <w:delText xml:space="preserve">, where the i-th sub-picture </w:delText>
          </w:r>
        </w:del>
      </w:ins>
      <w:ins w:id="1349" w:author="Ye-Kui Wang d17" w:date="2019-03-10T22:04:00Z">
        <w:del w:id="1350" w:author="HHI" w:date="2019-03-22T09:17:00Z">
          <w:r w:rsidR="000F281D" w:rsidDel="00636A6A">
            <w:rPr>
              <w:bCs/>
              <w:noProof/>
              <w:szCs w:val="22"/>
            </w:rPr>
            <w:delText xml:space="preserve">sequence </w:delText>
          </w:r>
        </w:del>
      </w:ins>
      <w:ins w:id="1351" w:author="Ye-Kui Wang d17" w:date="2019-03-10T22:03:00Z">
        <w:del w:id="1352" w:author="HHI" w:date="2019-03-22T09:17:00Z">
          <w:r w:rsidR="000F281D" w:rsidDel="00636A6A">
            <w:rPr>
              <w:bCs/>
              <w:noProof/>
              <w:szCs w:val="22"/>
            </w:rPr>
            <w:delText xml:space="preserve">consisting of only </w:delText>
          </w:r>
        </w:del>
      </w:ins>
      <w:ins w:id="1353" w:author="Ye-Kui Wang d17" w:date="2019-03-10T22:04:00Z">
        <w:del w:id="1354" w:author="HHI" w:date="2019-03-22T09:17:00Z">
          <w:r w:rsidR="00344BE5" w:rsidDel="00636A6A">
            <w:rPr>
              <w:bCs/>
              <w:noProof/>
              <w:szCs w:val="22"/>
            </w:rPr>
            <w:delText xml:space="preserve">the VCL NAL units of </w:delText>
          </w:r>
        </w:del>
      </w:ins>
      <w:ins w:id="1355" w:author="Ye-Kui Wang d17" w:date="2019-03-10T22:03:00Z">
        <w:del w:id="1356" w:author="HHI" w:date="2019-03-22T09:17:00Z">
          <w:r w:rsidR="000F281D" w:rsidDel="00636A6A">
            <w:rPr>
              <w:bCs/>
              <w:noProof/>
              <w:szCs w:val="22"/>
            </w:rPr>
            <w:delText>the sub-pictures with</w:delText>
          </w:r>
          <w:r w:rsidR="000F281D" w:rsidRPr="003F3F11" w:rsidDel="00636A6A">
            <w:rPr>
              <w:bCs/>
              <w:noProof/>
              <w:szCs w:val="22"/>
            </w:rPr>
            <w:delText xml:space="preserve"> </w:delText>
          </w:r>
          <w:r w:rsidR="000F281D" w:rsidDel="00636A6A">
            <w:rPr>
              <w:bCs/>
              <w:noProof/>
              <w:szCs w:val="22"/>
            </w:rPr>
            <w:delText xml:space="preserve">sub-picture ID </w:delText>
          </w:r>
          <w:r w:rsidR="000F281D" w:rsidRPr="003F3F11" w:rsidDel="00636A6A">
            <w:rPr>
              <w:bCs/>
              <w:noProof/>
              <w:szCs w:val="22"/>
            </w:rPr>
            <w:delText xml:space="preserve">equal to </w:delText>
          </w:r>
          <w:r w:rsidR="000F281D" w:rsidDel="00636A6A">
            <w:rPr>
              <w:noProof/>
              <w:lang w:eastAsia="ja-JP"/>
            </w:rPr>
            <w:delText>sub_pic</w:delText>
          </w:r>
          <w:r w:rsidR="000F281D" w:rsidRPr="00F8134B" w:rsidDel="00636A6A">
            <w:rPr>
              <w:noProof/>
              <w:lang w:eastAsia="ja-JP"/>
            </w:rPr>
            <w:delText>_id[</w:delText>
          </w:r>
          <w:r w:rsidR="000F281D" w:rsidDel="00636A6A">
            <w:rPr>
              <w:noProof/>
              <w:lang w:eastAsia="ja-JP"/>
            </w:rPr>
            <w:delText> </w:delText>
          </w:r>
          <w:r w:rsidR="000F281D" w:rsidRPr="00F8134B" w:rsidDel="00636A6A">
            <w:rPr>
              <w:noProof/>
              <w:lang w:eastAsia="ja-JP"/>
            </w:rPr>
            <w:delText>i</w:delText>
          </w:r>
          <w:r w:rsidR="000F281D" w:rsidDel="00636A6A">
            <w:rPr>
              <w:noProof/>
              <w:lang w:eastAsia="ja-JP"/>
            </w:rPr>
            <w:delText> </w:delText>
          </w:r>
          <w:r w:rsidR="000F281D" w:rsidRPr="00F8134B" w:rsidDel="00636A6A">
            <w:rPr>
              <w:noProof/>
              <w:lang w:eastAsia="ja-JP"/>
            </w:rPr>
            <w:delText>]</w:delText>
          </w:r>
        </w:del>
      </w:ins>
      <w:ins w:id="1357" w:author="Ye-Kui Wang d17" w:date="2019-03-10T22:05:00Z">
        <w:del w:id="1358" w:author="HHI" w:date="2019-03-22T09:17:00Z">
          <w:r w:rsidR="00344BE5" w:rsidDel="00636A6A">
            <w:rPr>
              <w:noProof/>
              <w:lang w:eastAsia="ja-JP"/>
            </w:rPr>
            <w:delText xml:space="preserve"> in the CVS and their associated non-VCL NAL units</w:delText>
          </w:r>
        </w:del>
      </w:ins>
      <w:ins w:id="1359" w:author="Ye-Kui Wang d00" w:date="2019-03-05T11:34:00Z">
        <w:del w:id="1360" w:author="HHI" w:date="2019-03-22T09:17:00Z">
          <w:r w:rsidRPr="003F3F11" w:rsidDel="00636A6A">
            <w:rPr>
              <w:bCs/>
              <w:noProof/>
              <w:szCs w:val="22"/>
            </w:rPr>
            <w:delText>.</w:delText>
          </w:r>
        </w:del>
      </w:ins>
      <w:ins w:id="1361" w:author="Ye-Kui Wang d00" w:date="2019-03-05T13:56:00Z">
        <w:del w:id="1362" w:author="HHI" w:date="2019-03-22T09:17:00Z">
          <w:r w:rsidR="00EF2066" w:rsidDel="00636A6A">
            <w:rPr>
              <w:bCs/>
              <w:noProof/>
              <w:szCs w:val="22"/>
            </w:rPr>
            <w:delText xml:space="preserve"> </w:delText>
          </w:r>
          <w:r w:rsidR="00EF2066" w:rsidRPr="009E5849" w:rsidDel="00636A6A">
            <w:rPr>
              <w:bCs/>
              <w:noProof/>
              <w:szCs w:val="22"/>
              <w:highlight w:val="yellow"/>
            </w:rPr>
            <w:delText>[</w:delText>
          </w:r>
          <w:r w:rsidR="00EF2066" w:rsidDel="00636A6A">
            <w:rPr>
              <w:bCs/>
              <w:noProof/>
              <w:szCs w:val="22"/>
              <w:highlight w:val="yellow"/>
            </w:rPr>
            <w:delText>Ed. (YK): Add a sub-bitstream extraction process for extracting a s</w:delText>
          </w:r>
        </w:del>
      </w:ins>
      <w:ins w:id="1363" w:author="Ye-Kui Wang d00" w:date="2019-03-05T13:57:00Z">
        <w:del w:id="1364" w:author="HHI" w:date="2019-03-22T09:17:00Z">
          <w:r w:rsidR="00EF2066" w:rsidDel="00636A6A">
            <w:rPr>
              <w:bCs/>
              <w:noProof/>
              <w:szCs w:val="22"/>
              <w:highlight w:val="yellow"/>
            </w:rPr>
            <w:delText>ub-</w:delText>
          </w:r>
        </w:del>
      </w:ins>
      <w:ins w:id="1365" w:author="Ye-Kui Wang d00" w:date="2019-03-05T13:56:00Z">
        <w:del w:id="1366" w:author="HHI" w:date="2019-03-22T09:17:00Z">
          <w:r w:rsidR="00EF2066" w:rsidDel="00636A6A">
            <w:rPr>
              <w:bCs/>
              <w:noProof/>
              <w:szCs w:val="22"/>
              <w:highlight w:val="yellow"/>
            </w:rPr>
            <w:delText>bitstream</w:delText>
          </w:r>
        </w:del>
      </w:ins>
      <w:ins w:id="1367" w:author="Ye-Kui Wang d00" w:date="2019-03-05T13:57:00Z">
        <w:del w:id="1368" w:author="HHI" w:date="2019-03-22T09:17:00Z">
          <w:r w:rsidR="00EF2066" w:rsidDel="00636A6A">
            <w:rPr>
              <w:bCs/>
              <w:noProof/>
              <w:szCs w:val="22"/>
              <w:highlight w:val="yellow"/>
            </w:rPr>
            <w:delText xml:space="preserve"> </w:delText>
          </w:r>
          <w:r w:rsidR="00EF2066" w:rsidRPr="00EF2066" w:rsidDel="00636A6A">
            <w:rPr>
              <w:bCs/>
              <w:noProof/>
              <w:szCs w:val="22"/>
              <w:highlight w:val="yellow"/>
            </w:rPr>
            <w:delText xml:space="preserve">consisting of only the sub-pictures with </w:delText>
          </w:r>
          <w:r w:rsidR="00CC1E9A" w:rsidDel="00636A6A">
            <w:rPr>
              <w:bCs/>
              <w:noProof/>
              <w:szCs w:val="22"/>
              <w:highlight w:val="yellow"/>
            </w:rPr>
            <w:delText xml:space="preserve">a particular </w:delText>
          </w:r>
          <w:r w:rsidR="00EF2066" w:rsidRPr="00EF2066" w:rsidDel="00636A6A">
            <w:rPr>
              <w:bCs/>
              <w:noProof/>
              <w:szCs w:val="22"/>
              <w:highlight w:val="yellow"/>
            </w:rPr>
            <w:delText>sub-picture ID</w:delText>
          </w:r>
          <w:r w:rsidR="00CC1E9A" w:rsidDel="00636A6A">
            <w:rPr>
              <w:bCs/>
              <w:noProof/>
              <w:szCs w:val="22"/>
              <w:highlight w:val="yellow"/>
            </w:rPr>
            <w:delText>.</w:delText>
          </w:r>
        </w:del>
      </w:ins>
      <w:ins w:id="1369" w:author="Ye-Kui Wang d00" w:date="2019-03-05T13:56:00Z">
        <w:del w:id="1370" w:author="HHI" w:date="2019-03-22T09:17:00Z">
          <w:r w:rsidR="00EF2066" w:rsidRPr="009E5849" w:rsidDel="00636A6A">
            <w:rPr>
              <w:bCs/>
              <w:noProof/>
              <w:szCs w:val="22"/>
              <w:highlight w:val="yellow"/>
            </w:rPr>
            <w:delText>]</w:delText>
          </w:r>
        </w:del>
      </w:ins>
    </w:p>
    <w:p w14:paraId="51A0EB75" w14:textId="0B51AA34" w:rsidR="00FA3FEF" w:rsidRDefault="00FA3FEF" w:rsidP="00FA3FEF">
      <w:pPr>
        <w:ind w:left="3"/>
        <w:rPr>
          <w:ins w:id="1371" w:author="Ye-Kui Wang d00" w:date="2019-03-04T17:37:00Z"/>
          <w:noProof/>
          <w:lang w:eastAsia="ja-JP"/>
        </w:rPr>
      </w:pPr>
      <w:ins w:id="1372" w:author="Ye-Kui Wang d00" w:date="2019-03-04T17:37:00Z">
        <w:r w:rsidRPr="009157BC">
          <w:rPr>
            <w:b/>
            <w:noProof/>
            <w:lang w:eastAsia="ja-JP"/>
          </w:rPr>
          <w:t>s</w:t>
        </w:r>
        <w:r>
          <w:rPr>
            <w:b/>
            <w:noProof/>
            <w:lang w:eastAsia="ja-JP"/>
          </w:rPr>
          <w:t>ub</w:t>
        </w:r>
      </w:ins>
      <w:ins w:id="1373" w:author="Ye-Kui Wang d00" w:date="2019-03-04T20:28:00Z">
        <w:r w:rsidR="00B05D56">
          <w:rPr>
            <w:b/>
            <w:noProof/>
            <w:lang w:eastAsia="ja-JP"/>
          </w:rPr>
          <w:t>_</w:t>
        </w:r>
      </w:ins>
      <w:ins w:id="1374" w:author="Ye-Kui Wang d00" w:date="2019-03-04T17:37:00Z">
        <w:r>
          <w:rPr>
            <w:b/>
            <w:noProof/>
            <w:lang w:eastAsia="ja-JP"/>
          </w:rPr>
          <w:t>pic</w:t>
        </w:r>
        <w:r w:rsidRPr="009157BC">
          <w:rPr>
            <w:b/>
            <w:noProof/>
            <w:lang w:eastAsia="ja-JP"/>
          </w:rPr>
          <w:t>_</w:t>
        </w:r>
        <w:r>
          <w:rPr>
            <w:b/>
            <w:noProof/>
            <w:lang w:eastAsia="ja-JP"/>
          </w:rPr>
          <w:t>x</w:t>
        </w:r>
        <w:r w:rsidRPr="009157BC">
          <w:rPr>
            <w:b/>
            <w:noProof/>
            <w:lang w:eastAsia="ja-JP"/>
          </w:rPr>
          <w:t>_</w:t>
        </w:r>
        <w:r>
          <w:rPr>
            <w:b/>
            <w:noProof/>
            <w:lang w:eastAsia="ja-JP"/>
          </w:rPr>
          <w:t>offset</w:t>
        </w:r>
        <w:r>
          <w:rPr>
            <w:noProof/>
            <w:lang w:eastAsia="ja-JP"/>
          </w:rPr>
          <w:t>[ i ]</w:t>
        </w:r>
        <w:r w:rsidRPr="009157BC">
          <w:rPr>
            <w:noProof/>
            <w:lang w:eastAsia="ja-JP"/>
          </w:rPr>
          <w:t xml:space="preserve"> </w:t>
        </w:r>
        <w:r>
          <w:rPr>
            <w:noProof/>
            <w:lang w:eastAsia="ja-JP"/>
          </w:rPr>
          <w:t>specifies the horizontal offset</w:t>
        </w:r>
      </w:ins>
      <w:ins w:id="1375" w:author="Ye-Kui Wang d00" w:date="2019-03-04T20:29:00Z">
        <w:r w:rsidR="009A2896">
          <w:rPr>
            <w:noProof/>
            <w:lang w:eastAsia="ja-JP"/>
          </w:rPr>
          <w:t>, in units of luma samples,</w:t>
        </w:r>
      </w:ins>
      <w:ins w:id="1376" w:author="Ye-Kui Wang d00" w:date="2019-03-04T17:37:00Z">
        <w:r>
          <w:rPr>
            <w:noProof/>
            <w:lang w:eastAsia="ja-JP"/>
          </w:rPr>
          <w:t xml:space="preserve"> of the top-left corner </w:t>
        </w:r>
      </w:ins>
      <w:ins w:id="1377" w:author="Ye-Kui Wang d00" w:date="2019-03-04T20:32:00Z">
        <w:r w:rsidR="009A2896">
          <w:rPr>
            <w:noProof/>
            <w:lang w:eastAsia="ja-JP"/>
          </w:rPr>
          <w:t xml:space="preserve">luma sample </w:t>
        </w:r>
      </w:ins>
      <w:ins w:id="1378" w:author="Ye-Kui Wang d00" w:date="2019-03-04T17:37:00Z">
        <w:r>
          <w:rPr>
            <w:noProof/>
            <w:lang w:eastAsia="ja-JP"/>
          </w:rPr>
          <w:t xml:space="preserve">of the i-th sub-picture relative to the top-left corner </w:t>
        </w:r>
      </w:ins>
      <w:ins w:id="1379" w:author="Ye-Kui Wang d00" w:date="2019-03-04T20:36:00Z">
        <w:r w:rsidR="009A2896">
          <w:rPr>
            <w:noProof/>
            <w:lang w:eastAsia="ja-JP"/>
          </w:rPr>
          <w:t xml:space="preserve">luma sample </w:t>
        </w:r>
      </w:ins>
      <w:ins w:id="1380" w:author="Ye-Kui Wang d00" w:date="2019-03-04T17:37:00Z">
        <w:r>
          <w:rPr>
            <w:noProof/>
            <w:lang w:eastAsia="ja-JP"/>
          </w:rPr>
          <w:t xml:space="preserve">of </w:t>
        </w:r>
      </w:ins>
      <w:ins w:id="1381" w:author="Ye-Kui Wang d00" w:date="2019-03-04T20:38:00Z">
        <w:r w:rsidR="009A2896">
          <w:rPr>
            <w:noProof/>
            <w:lang w:eastAsia="ja-JP"/>
          </w:rPr>
          <w:t>each</w:t>
        </w:r>
      </w:ins>
      <w:ins w:id="1382" w:author="Ye-Kui Wang d00" w:date="2019-03-04T17:37:00Z">
        <w:r>
          <w:rPr>
            <w:noProof/>
            <w:lang w:eastAsia="ja-JP"/>
          </w:rPr>
          <w:t xml:space="preserve"> picture</w:t>
        </w:r>
      </w:ins>
      <w:ins w:id="1383" w:author="Ye-Kui Wang d00" w:date="2019-03-04T20:37:00Z">
        <w:r w:rsidR="009A2896">
          <w:rPr>
            <w:noProof/>
            <w:lang w:eastAsia="ja-JP"/>
          </w:rPr>
          <w:t xml:space="preserve"> in the CVS</w:t>
        </w:r>
      </w:ins>
      <w:ins w:id="1384" w:author="Ye-Kui Wang d00" w:date="2019-03-04T17:37:00Z">
        <w:r>
          <w:rPr>
            <w:noProof/>
            <w:lang w:eastAsia="ja-JP"/>
          </w:rPr>
          <w:t>. When not present, the value of sub</w:t>
        </w:r>
      </w:ins>
      <w:ins w:id="1385" w:author="Ye-Kui Wang d00" w:date="2019-03-04T20:29:00Z">
        <w:r w:rsidR="009A2896">
          <w:rPr>
            <w:noProof/>
            <w:lang w:eastAsia="ja-JP"/>
          </w:rPr>
          <w:t>_</w:t>
        </w:r>
      </w:ins>
      <w:ins w:id="1386" w:author="Ye-Kui Wang d00" w:date="2019-03-04T17:37:00Z">
        <w:r>
          <w:rPr>
            <w:noProof/>
            <w:lang w:eastAsia="ja-JP"/>
          </w:rPr>
          <w:t>pic_x_offset[ i ] is inferred to be equal to</w:t>
        </w:r>
      </w:ins>
      <w:ins w:id="1387" w:author="Ye-Kui Wang d00" w:date="2019-03-04T20:36:00Z">
        <w:r w:rsidR="009A2896">
          <w:rPr>
            <w:noProof/>
            <w:lang w:eastAsia="ja-JP"/>
          </w:rPr>
          <w:t xml:space="preserve"> </w:t>
        </w:r>
      </w:ins>
      <w:ins w:id="1388" w:author="Ye-Kui Wang d00" w:date="2019-03-04T17:37:00Z">
        <w:r>
          <w:rPr>
            <w:noProof/>
            <w:lang w:eastAsia="ja-JP"/>
          </w:rPr>
          <w:t>0.</w:t>
        </w:r>
      </w:ins>
      <w:ins w:id="1389" w:author="HHI" w:date="2019-03-22T11:34:00Z">
        <w:r w:rsidR="0034658A">
          <w:rPr>
            <w:noProof/>
            <w:lang w:eastAsia="ja-JP"/>
          </w:rPr>
          <w:t xml:space="preserve"> </w:t>
        </w:r>
      </w:ins>
      <w:ins w:id="1390" w:author="Miska Hannuksela" w:date="2019-03-22T13:24:00Z">
        <w:r w:rsidR="0060110D">
          <w:rPr>
            <w:noProof/>
            <w:lang w:eastAsia="ja-JP"/>
          </w:rPr>
          <w:t xml:space="preserve">sub_pic_x_offset[ i ] shall be </w:t>
        </w:r>
      </w:ins>
      <w:ins w:id="1391" w:author="Miska Hannuksela" w:date="2019-03-22T13:25:00Z">
        <w:r w:rsidR="0060110D">
          <w:rPr>
            <w:noProof/>
            <w:lang w:eastAsia="ja-JP"/>
          </w:rPr>
          <w:t>an integer multiple of CtbSizeY.</w:t>
        </w:r>
      </w:ins>
    </w:p>
    <w:p w14:paraId="2FC0F313" w14:textId="66A080CC" w:rsidR="00FA3FEF" w:rsidRDefault="00FA3FEF" w:rsidP="00FA3FEF">
      <w:pPr>
        <w:ind w:left="3"/>
        <w:rPr>
          <w:ins w:id="1392" w:author="Ye-Kui Wang d00" w:date="2019-03-04T17:37:00Z"/>
          <w:noProof/>
          <w:lang w:eastAsia="ja-JP"/>
        </w:rPr>
      </w:pPr>
      <w:ins w:id="1393" w:author="Ye-Kui Wang d00" w:date="2019-03-04T17:37:00Z">
        <w:r w:rsidRPr="009157BC">
          <w:rPr>
            <w:b/>
            <w:noProof/>
            <w:lang w:eastAsia="ja-JP"/>
          </w:rPr>
          <w:t>s</w:t>
        </w:r>
        <w:r>
          <w:rPr>
            <w:b/>
            <w:noProof/>
            <w:lang w:eastAsia="ja-JP"/>
          </w:rPr>
          <w:t>ub</w:t>
        </w:r>
      </w:ins>
      <w:ins w:id="1394" w:author="Ye-Kui Wang d00" w:date="2019-03-04T20:31:00Z">
        <w:r w:rsidR="009A2896">
          <w:rPr>
            <w:b/>
            <w:noProof/>
            <w:lang w:eastAsia="ja-JP"/>
          </w:rPr>
          <w:t>_</w:t>
        </w:r>
      </w:ins>
      <w:ins w:id="1395" w:author="Ye-Kui Wang d00" w:date="2019-03-04T17:37:00Z">
        <w:r>
          <w:rPr>
            <w:b/>
            <w:noProof/>
            <w:lang w:eastAsia="ja-JP"/>
          </w:rPr>
          <w:t>pic</w:t>
        </w:r>
        <w:r w:rsidRPr="009157BC">
          <w:rPr>
            <w:b/>
            <w:noProof/>
            <w:lang w:eastAsia="ja-JP"/>
          </w:rPr>
          <w:t>_</w:t>
        </w:r>
        <w:r>
          <w:rPr>
            <w:b/>
            <w:noProof/>
            <w:lang w:eastAsia="ja-JP"/>
          </w:rPr>
          <w:t>y</w:t>
        </w:r>
        <w:r w:rsidRPr="009157BC">
          <w:rPr>
            <w:b/>
            <w:noProof/>
            <w:lang w:eastAsia="ja-JP"/>
          </w:rPr>
          <w:t>_</w:t>
        </w:r>
        <w:r>
          <w:rPr>
            <w:b/>
            <w:noProof/>
            <w:lang w:eastAsia="ja-JP"/>
          </w:rPr>
          <w:t>offset</w:t>
        </w:r>
        <w:r>
          <w:rPr>
            <w:noProof/>
            <w:lang w:eastAsia="ja-JP"/>
          </w:rPr>
          <w:t>[ i ]</w:t>
        </w:r>
        <w:r w:rsidRPr="009157BC">
          <w:rPr>
            <w:noProof/>
            <w:lang w:eastAsia="ja-JP"/>
          </w:rPr>
          <w:t xml:space="preserve"> </w:t>
        </w:r>
        <w:r>
          <w:rPr>
            <w:noProof/>
            <w:lang w:eastAsia="ja-JP"/>
          </w:rPr>
          <w:t>specifies the vertical offset</w:t>
        </w:r>
      </w:ins>
      <w:ins w:id="1396" w:author="Ye-Kui Wang d00" w:date="2019-03-04T20:32:00Z">
        <w:r w:rsidR="009A2896">
          <w:rPr>
            <w:noProof/>
            <w:lang w:eastAsia="ja-JP"/>
          </w:rPr>
          <w:t xml:space="preserve">, in units of luma samples, </w:t>
        </w:r>
      </w:ins>
      <w:ins w:id="1397" w:author="Ye-Kui Wang d00" w:date="2019-03-04T17:37:00Z">
        <w:r>
          <w:rPr>
            <w:noProof/>
            <w:lang w:eastAsia="ja-JP"/>
          </w:rPr>
          <w:t xml:space="preserve">of the top-left corner </w:t>
        </w:r>
      </w:ins>
      <w:ins w:id="1398" w:author="Ye-Kui Wang d00" w:date="2019-03-04T20:38:00Z">
        <w:r w:rsidR="009A2896">
          <w:rPr>
            <w:noProof/>
            <w:lang w:eastAsia="ja-JP"/>
          </w:rPr>
          <w:t xml:space="preserve">luma sample </w:t>
        </w:r>
      </w:ins>
      <w:ins w:id="1399" w:author="Ye-Kui Wang d00" w:date="2019-03-04T17:37:00Z">
        <w:r>
          <w:rPr>
            <w:noProof/>
            <w:lang w:eastAsia="ja-JP"/>
          </w:rPr>
          <w:t>of the i-th sub-picture relative to the top-left corner</w:t>
        </w:r>
      </w:ins>
      <w:ins w:id="1400" w:author="Ye-Kui Wang d00" w:date="2019-03-04T20:38:00Z">
        <w:r w:rsidR="009A2896">
          <w:rPr>
            <w:noProof/>
            <w:lang w:eastAsia="ja-JP"/>
          </w:rPr>
          <w:t xml:space="preserve"> luma sample</w:t>
        </w:r>
      </w:ins>
      <w:ins w:id="1401" w:author="Ye-Kui Wang d00" w:date="2019-03-04T17:37:00Z">
        <w:r>
          <w:rPr>
            <w:noProof/>
            <w:lang w:eastAsia="ja-JP"/>
          </w:rPr>
          <w:t xml:space="preserve"> of </w:t>
        </w:r>
      </w:ins>
      <w:ins w:id="1402" w:author="Ye-Kui Wang d00" w:date="2019-03-04T20:38:00Z">
        <w:r w:rsidR="009A2896">
          <w:rPr>
            <w:noProof/>
            <w:lang w:eastAsia="ja-JP"/>
          </w:rPr>
          <w:t>each</w:t>
        </w:r>
      </w:ins>
      <w:ins w:id="1403" w:author="Ye-Kui Wang d00" w:date="2019-03-04T17:37:00Z">
        <w:r>
          <w:rPr>
            <w:noProof/>
            <w:lang w:eastAsia="ja-JP"/>
          </w:rPr>
          <w:t xml:space="preserve"> picture</w:t>
        </w:r>
      </w:ins>
      <w:ins w:id="1404" w:author="Ye-Kui Wang d00" w:date="2019-03-04T20:38:00Z">
        <w:r w:rsidR="009A2896">
          <w:rPr>
            <w:noProof/>
            <w:lang w:eastAsia="ja-JP"/>
          </w:rPr>
          <w:t xml:space="preserve"> in the CVS</w:t>
        </w:r>
      </w:ins>
      <w:ins w:id="1405" w:author="Ye-Kui Wang d00" w:date="2019-03-04T17:37:00Z">
        <w:r>
          <w:rPr>
            <w:noProof/>
            <w:lang w:eastAsia="ja-JP"/>
          </w:rPr>
          <w:t>. When not present, the value of sub</w:t>
        </w:r>
      </w:ins>
      <w:ins w:id="1406" w:author="Ye-Kui Wang d00" w:date="2019-03-04T20:39:00Z">
        <w:r w:rsidR="009A2896">
          <w:rPr>
            <w:noProof/>
            <w:lang w:eastAsia="ja-JP"/>
          </w:rPr>
          <w:t>_</w:t>
        </w:r>
      </w:ins>
      <w:ins w:id="1407" w:author="Ye-Kui Wang d00" w:date="2019-03-04T17:37:00Z">
        <w:r>
          <w:rPr>
            <w:noProof/>
            <w:lang w:eastAsia="ja-JP"/>
          </w:rPr>
          <w:t>pic_y_offset[ i ] is inferred to be equal to 0.</w:t>
        </w:r>
      </w:ins>
      <w:ins w:id="1408" w:author="Miska Hannuksela" w:date="2019-03-22T13:25:00Z">
        <w:r w:rsidR="0060110D">
          <w:rPr>
            <w:noProof/>
            <w:lang w:eastAsia="ja-JP"/>
          </w:rPr>
          <w:t xml:space="preserve"> sub_pic_y_offset[ i ] shall be an integer multiple of CtbSizeY.</w:t>
        </w:r>
      </w:ins>
    </w:p>
    <w:p w14:paraId="02F54249" w14:textId="326AD758" w:rsidR="00FA3FEF" w:rsidRPr="00901B03" w:rsidRDefault="00FA3FEF" w:rsidP="00FA3FEF">
      <w:pPr>
        <w:rPr>
          <w:ins w:id="1409" w:author="Ye-Kui Wang d00" w:date="2019-03-04T17:37:00Z"/>
          <w:lang w:val="en-CA"/>
        </w:rPr>
      </w:pPr>
      <w:ins w:id="1410" w:author="Ye-Kui Wang d00" w:date="2019-03-04T17:37:00Z">
        <w:r>
          <w:rPr>
            <w:b/>
            <w:bCs/>
            <w:lang w:val="en-CA"/>
          </w:rPr>
          <w:t>sub</w:t>
        </w:r>
      </w:ins>
      <w:ins w:id="1411" w:author="Ye-Kui Wang d00" w:date="2019-03-04T20:39:00Z">
        <w:r w:rsidR="009A2896">
          <w:rPr>
            <w:b/>
            <w:bCs/>
            <w:lang w:val="en-CA"/>
          </w:rPr>
          <w:t>_</w:t>
        </w:r>
      </w:ins>
      <w:ins w:id="1412" w:author="Ye-Kui Wang d00" w:date="2019-03-04T17:37:00Z">
        <w:r w:rsidRPr="00901B03">
          <w:rPr>
            <w:b/>
            <w:bCs/>
            <w:lang w:val="en-CA"/>
          </w:rPr>
          <w:t>pic_width_in_</w:t>
        </w:r>
        <w:r>
          <w:rPr>
            <w:b/>
            <w:bCs/>
            <w:lang w:val="en-CA"/>
          </w:rPr>
          <w:t>luma_samples</w:t>
        </w:r>
        <w:r>
          <w:rPr>
            <w:bCs/>
            <w:lang w:val="en-CA"/>
          </w:rPr>
          <w:t>[ i ]</w:t>
        </w:r>
        <w:r w:rsidRPr="00901B03">
          <w:rPr>
            <w:lang w:val="en-CA"/>
          </w:rPr>
          <w:t xml:space="preserve"> specifies the width</w:t>
        </w:r>
      </w:ins>
      <w:ins w:id="1413" w:author="Ye-Kui Wang d00" w:date="2019-03-04T20:40:00Z">
        <w:r w:rsidR="0037150B">
          <w:rPr>
            <w:lang w:val="en-CA"/>
          </w:rPr>
          <w:t>, in units of luma s</w:t>
        </w:r>
      </w:ins>
      <w:ins w:id="1414" w:author="Ye-Kui Wang d00" w:date="2019-03-04T20:43:00Z">
        <w:r w:rsidR="0037150B">
          <w:rPr>
            <w:lang w:val="en-CA"/>
          </w:rPr>
          <w:t>amples,</w:t>
        </w:r>
      </w:ins>
      <w:ins w:id="1415" w:author="Ye-Kui Wang d00" w:date="2019-03-04T17:37:00Z">
        <w:r w:rsidRPr="00901B03">
          <w:rPr>
            <w:lang w:val="en-CA"/>
          </w:rPr>
          <w:t xml:space="preserve"> of </w:t>
        </w:r>
        <w:r>
          <w:rPr>
            <w:lang w:val="en-CA"/>
          </w:rPr>
          <w:t>the i-th sub-</w:t>
        </w:r>
        <w:r w:rsidRPr="00901B03">
          <w:rPr>
            <w:lang w:val="en-CA"/>
          </w:rPr>
          <w:t xml:space="preserve">picture </w:t>
        </w:r>
      </w:ins>
      <w:ins w:id="1416" w:author="Ye-Kui Wang d00" w:date="2019-03-04T20:40:00Z">
        <w:r w:rsidR="0037150B">
          <w:rPr>
            <w:lang w:val="en-CA"/>
          </w:rPr>
          <w:t>of each picture in the CVS</w:t>
        </w:r>
      </w:ins>
      <w:ins w:id="1417" w:author="Ye-Kui Wang d00" w:date="2019-03-04T17:37:00Z">
        <w:r w:rsidRPr="00901B03">
          <w:rPr>
            <w:lang w:val="en-CA"/>
          </w:rPr>
          <w:t>.</w:t>
        </w:r>
        <w:r>
          <w:rPr>
            <w:lang w:val="en-CA"/>
          </w:rPr>
          <w:t xml:space="preserve"> When the sum of </w:t>
        </w:r>
      </w:ins>
      <w:ins w:id="1418" w:author="Ye-Kui Wang d00" w:date="2019-03-04T20:41:00Z">
        <w:r w:rsidR="0037150B">
          <w:rPr>
            <w:lang w:val="en-CA"/>
          </w:rPr>
          <w:t>s</w:t>
        </w:r>
      </w:ins>
      <w:ins w:id="1419" w:author="Ye-Kui Wang d00" w:date="2019-03-04T17:37:00Z">
        <w:r>
          <w:rPr>
            <w:lang w:val="en-CA"/>
          </w:rPr>
          <w:t>ub</w:t>
        </w:r>
      </w:ins>
      <w:ins w:id="1420" w:author="Ye-Kui Wang d00" w:date="2019-03-04T20:42:00Z">
        <w:r w:rsidR="0037150B">
          <w:rPr>
            <w:lang w:val="en-CA"/>
          </w:rPr>
          <w:t>_</w:t>
        </w:r>
      </w:ins>
      <w:ins w:id="1421" w:author="Ye-Kui Wang d00" w:date="2019-03-04T17:37:00Z">
        <w:r>
          <w:rPr>
            <w:lang w:val="en-CA"/>
          </w:rPr>
          <w:t>pic</w:t>
        </w:r>
      </w:ins>
      <w:ins w:id="1422" w:author="Ye-Kui Wang d00" w:date="2019-03-04T20:42:00Z">
        <w:r w:rsidR="0037150B">
          <w:rPr>
            <w:lang w:val="en-CA"/>
          </w:rPr>
          <w:t>_x_o</w:t>
        </w:r>
      </w:ins>
      <w:ins w:id="1423" w:author="Ye-Kui Wang d00" w:date="2019-03-04T17:37:00Z">
        <w:r>
          <w:rPr>
            <w:lang w:val="en-CA"/>
          </w:rPr>
          <w:t>ffset[ i ] and sub</w:t>
        </w:r>
      </w:ins>
      <w:ins w:id="1424" w:author="Ye-Kui Wang d00" w:date="2019-03-04T20:42:00Z">
        <w:r w:rsidR="0037150B">
          <w:rPr>
            <w:lang w:val="en-CA"/>
          </w:rPr>
          <w:t>_</w:t>
        </w:r>
      </w:ins>
      <w:ins w:id="1425" w:author="Ye-Kui Wang d00" w:date="2019-03-04T17:37:00Z">
        <w:r>
          <w:rPr>
            <w:lang w:val="en-CA"/>
          </w:rPr>
          <w:t>pic_width_in_luma_samples[ i ] is less than pic_width_in_luma_samples, the value of sub</w:t>
        </w:r>
      </w:ins>
      <w:ins w:id="1426" w:author="Ye-Kui Wang d00" w:date="2019-03-04T20:42:00Z">
        <w:r w:rsidR="0037150B">
          <w:rPr>
            <w:lang w:val="en-CA"/>
          </w:rPr>
          <w:t>_</w:t>
        </w:r>
      </w:ins>
      <w:ins w:id="1427" w:author="Ye-Kui Wang d00" w:date="2019-03-04T17:37:00Z">
        <w:r>
          <w:rPr>
            <w:lang w:val="en-CA"/>
          </w:rPr>
          <w:t xml:space="preserve">pic_width_in_luma_samples[ i ] shall </w:t>
        </w:r>
        <w:r w:rsidRPr="00901B03">
          <w:rPr>
            <w:lang w:val="en-CA"/>
          </w:rPr>
          <w:t xml:space="preserve">be an integer multiple of </w:t>
        </w:r>
        <w:r>
          <w:rPr>
            <w:lang w:val="en-CA"/>
          </w:rPr>
          <w:t>CtbSizeY. When not present, the value of sub</w:t>
        </w:r>
      </w:ins>
      <w:ins w:id="1428" w:author="Ye-Kui Wang d00" w:date="2019-03-04T20:42:00Z">
        <w:r w:rsidR="0037150B">
          <w:rPr>
            <w:lang w:val="en-CA"/>
          </w:rPr>
          <w:t>_</w:t>
        </w:r>
      </w:ins>
      <w:ins w:id="1429" w:author="Ye-Kui Wang d00" w:date="2019-03-04T17:37:00Z">
        <w:r>
          <w:rPr>
            <w:lang w:val="en-CA"/>
          </w:rPr>
          <w:t>pic_width_in_luma_samples[ i ] is inferred to be equal to pic_width_in_luma_samples.</w:t>
        </w:r>
      </w:ins>
    </w:p>
    <w:p w14:paraId="15FCA33E" w14:textId="1403462E" w:rsidR="00FA3FEF" w:rsidRDefault="00FA3FEF" w:rsidP="00FA3FEF">
      <w:pPr>
        <w:rPr>
          <w:ins w:id="1430" w:author="Ye-Kui Wang d00" w:date="2019-03-05T13:36:00Z"/>
          <w:lang w:val="en-CA"/>
        </w:rPr>
      </w:pPr>
      <w:ins w:id="1431" w:author="Ye-Kui Wang d00" w:date="2019-03-04T17:37:00Z">
        <w:r>
          <w:rPr>
            <w:b/>
            <w:bCs/>
            <w:lang w:val="en-CA"/>
          </w:rPr>
          <w:t>sub</w:t>
        </w:r>
      </w:ins>
      <w:ins w:id="1432" w:author="Ye-Kui Wang d00" w:date="2019-03-04T20:45:00Z">
        <w:r w:rsidR="0037150B">
          <w:rPr>
            <w:b/>
            <w:bCs/>
            <w:lang w:val="en-CA"/>
          </w:rPr>
          <w:t>_</w:t>
        </w:r>
      </w:ins>
      <w:ins w:id="1433" w:author="Ye-Kui Wang d00" w:date="2019-03-04T17:37:00Z">
        <w:r w:rsidRPr="00901B03">
          <w:rPr>
            <w:b/>
            <w:bCs/>
            <w:lang w:val="en-CA"/>
          </w:rPr>
          <w:t>pic_</w:t>
        </w:r>
        <w:r>
          <w:rPr>
            <w:b/>
            <w:bCs/>
            <w:lang w:val="en-CA"/>
          </w:rPr>
          <w:t>height</w:t>
        </w:r>
        <w:r w:rsidRPr="00901B03">
          <w:rPr>
            <w:b/>
            <w:bCs/>
            <w:lang w:val="en-CA"/>
          </w:rPr>
          <w:t>_in_</w:t>
        </w:r>
        <w:r>
          <w:rPr>
            <w:b/>
            <w:bCs/>
            <w:lang w:val="en-CA"/>
          </w:rPr>
          <w:t>luma_samples</w:t>
        </w:r>
        <w:r>
          <w:rPr>
            <w:bCs/>
            <w:lang w:val="en-CA"/>
          </w:rPr>
          <w:t>[ i ]</w:t>
        </w:r>
        <w:r w:rsidRPr="00901B03">
          <w:rPr>
            <w:lang w:val="en-CA"/>
          </w:rPr>
          <w:t xml:space="preserve"> specifies the </w:t>
        </w:r>
        <w:r>
          <w:rPr>
            <w:lang w:val="en-CA"/>
          </w:rPr>
          <w:t>height</w:t>
        </w:r>
      </w:ins>
      <w:ins w:id="1434" w:author="Ye-Kui Wang d00" w:date="2019-03-04T20:43:00Z">
        <w:r w:rsidR="0037150B">
          <w:rPr>
            <w:lang w:val="en-CA"/>
          </w:rPr>
          <w:t>, in units of luma samples,</w:t>
        </w:r>
        <w:r w:rsidR="0037150B" w:rsidRPr="00901B03">
          <w:rPr>
            <w:lang w:val="en-CA"/>
          </w:rPr>
          <w:t xml:space="preserve"> </w:t>
        </w:r>
      </w:ins>
      <w:ins w:id="1435" w:author="Ye-Kui Wang d00" w:date="2019-03-04T17:37:00Z">
        <w:r w:rsidRPr="00901B03">
          <w:rPr>
            <w:lang w:val="en-CA"/>
          </w:rPr>
          <w:t xml:space="preserve">of </w:t>
        </w:r>
        <w:r>
          <w:rPr>
            <w:lang w:val="en-CA"/>
          </w:rPr>
          <w:t>the i-th sub-</w:t>
        </w:r>
        <w:r w:rsidRPr="00901B03">
          <w:rPr>
            <w:lang w:val="en-CA"/>
          </w:rPr>
          <w:t xml:space="preserve">picture </w:t>
        </w:r>
        <w:r>
          <w:rPr>
            <w:szCs w:val="22"/>
            <w:lang w:val="en-CA"/>
          </w:rPr>
          <w:t xml:space="preserve">for </w:t>
        </w:r>
      </w:ins>
      <w:ins w:id="1436" w:author="Ye-Kui Wang d00" w:date="2019-03-04T20:43:00Z">
        <w:r w:rsidR="0037150B">
          <w:rPr>
            <w:szCs w:val="22"/>
            <w:lang w:val="en-CA"/>
          </w:rPr>
          <w:t>each picture in the CVS</w:t>
        </w:r>
      </w:ins>
      <w:ins w:id="1437" w:author="Ye-Kui Wang d00" w:date="2019-03-04T17:37:00Z">
        <w:r w:rsidRPr="00901B03">
          <w:rPr>
            <w:lang w:val="en-CA"/>
          </w:rPr>
          <w:t>.</w:t>
        </w:r>
        <w:r>
          <w:rPr>
            <w:lang w:val="en-CA"/>
          </w:rPr>
          <w:t xml:space="preserve"> When the sum of </w:t>
        </w:r>
      </w:ins>
      <w:ins w:id="1438" w:author="Ye-Kui Wang d00" w:date="2019-03-04T20:43:00Z">
        <w:r w:rsidR="0037150B">
          <w:rPr>
            <w:lang w:val="en-CA"/>
          </w:rPr>
          <w:t>s</w:t>
        </w:r>
      </w:ins>
      <w:ins w:id="1439" w:author="Ye-Kui Wang d00" w:date="2019-03-04T17:37:00Z">
        <w:r>
          <w:rPr>
            <w:lang w:val="en-CA"/>
          </w:rPr>
          <w:t>ub</w:t>
        </w:r>
      </w:ins>
      <w:ins w:id="1440" w:author="Ye-Kui Wang d00" w:date="2019-03-04T20:43:00Z">
        <w:r w:rsidR="0037150B">
          <w:rPr>
            <w:lang w:val="en-CA"/>
          </w:rPr>
          <w:t>_</w:t>
        </w:r>
      </w:ins>
      <w:ins w:id="1441" w:author="Ye-Kui Wang d00" w:date="2019-03-04T17:37:00Z">
        <w:r>
          <w:rPr>
            <w:lang w:val="en-CA"/>
          </w:rPr>
          <w:t>pic</w:t>
        </w:r>
      </w:ins>
      <w:ins w:id="1442" w:author="Ye-Kui Wang d00" w:date="2019-03-04T20:43:00Z">
        <w:r w:rsidR="0037150B">
          <w:rPr>
            <w:lang w:val="en-CA"/>
          </w:rPr>
          <w:t>_y_o</w:t>
        </w:r>
      </w:ins>
      <w:ins w:id="1443" w:author="Ye-Kui Wang d00" w:date="2019-03-04T17:37:00Z">
        <w:r>
          <w:rPr>
            <w:lang w:val="en-CA"/>
          </w:rPr>
          <w:t>ffset[ i ] and sub</w:t>
        </w:r>
      </w:ins>
      <w:ins w:id="1444" w:author="Ye-Kui Wang d00" w:date="2019-03-04T20:43:00Z">
        <w:r w:rsidR="0037150B">
          <w:rPr>
            <w:lang w:val="en-CA"/>
          </w:rPr>
          <w:t>_</w:t>
        </w:r>
      </w:ins>
      <w:ins w:id="1445" w:author="Ye-Kui Wang d00" w:date="2019-03-04T17:37:00Z">
        <w:r>
          <w:rPr>
            <w:lang w:val="en-CA"/>
          </w:rPr>
          <w:t>pic_height_in_luma_samples[ i ] is less than pic_height_in_luma_samples, the value of sub</w:t>
        </w:r>
      </w:ins>
      <w:ins w:id="1446" w:author="Ye-Kui Wang d00" w:date="2019-03-04T20:44:00Z">
        <w:r w:rsidR="0037150B">
          <w:rPr>
            <w:lang w:val="en-CA"/>
          </w:rPr>
          <w:t>_</w:t>
        </w:r>
      </w:ins>
      <w:ins w:id="1447" w:author="Ye-Kui Wang d00" w:date="2019-03-04T17:37:00Z">
        <w:r>
          <w:rPr>
            <w:lang w:val="en-CA"/>
          </w:rPr>
          <w:t xml:space="preserve">pic_height_in_luma_samples[ i ] shall </w:t>
        </w:r>
        <w:r w:rsidRPr="00901B03">
          <w:rPr>
            <w:lang w:val="en-CA"/>
          </w:rPr>
          <w:t xml:space="preserve">be an integer multiple of </w:t>
        </w:r>
        <w:r>
          <w:rPr>
            <w:lang w:val="en-CA"/>
          </w:rPr>
          <w:t>CtbSizeY. When not present, the value of sub</w:t>
        </w:r>
      </w:ins>
      <w:ins w:id="1448" w:author="Ye-Kui Wang d00" w:date="2019-03-04T20:44:00Z">
        <w:r w:rsidR="0037150B">
          <w:rPr>
            <w:lang w:val="en-CA"/>
          </w:rPr>
          <w:t>_</w:t>
        </w:r>
      </w:ins>
      <w:ins w:id="1449" w:author="Ye-Kui Wang d00" w:date="2019-03-04T17:37:00Z">
        <w:r>
          <w:rPr>
            <w:lang w:val="en-CA"/>
          </w:rPr>
          <w:t>pic_height_in_luma_samples[ i ] is inferred to be equal to pic_height_in_luma_samples.</w:t>
        </w:r>
      </w:ins>
    </w:p>
    <w:p w14:paraId="2113790E" w14:textId="77777777" w:rsidR="00544311" w:rsidRDefault="00544311" w:rsidP="00544311">
      <w:pPr>
        <w:rPr>
          <w:ins w:id="1450" w:author="Ye-Kui Wang d00" w:date="2019-03-05T13:42:00Z"/>
        </w:rPr>
      </w:pPr>
      <w:ins w:id="1451" w:author="Ye-Kui Wang d00" w:date="2019-03-05T13:42:00Z">
        <w:r>
          <w:t>It is a requirement of bitstream conformance that the following constraints apply:</w:t>
        </w:r>
      </w:ins>
    </w:p>
    <w:p w14:paraId="0317E1B6" w14:textId="70791C55" w:rsidR="00544311" w:rsidRPr="009E5849" w:rsidRDefault="00544311" w:rsidP="00544311">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1452" w:author="Ye-Kui Wang d00" w:date="2019-03-05T13:42:00Z"/>
          <w:noProof/>
          <w:lang w:val="en-CA" w:eastAsia="ko-KR"/>
        </w:rPr>
      </w:pPr>
      <w:ins w:id="1453" w:author="Ye-Kui Wang d00" w:date="2019-03-05T13:42:00Z">
        <w:r>
          <w:rPr>
            <w:noProof/>
            <w:lang w:eastAsia="ja-JP"/>
          </w:rPr>
          <w:t>For any integer values of i and j, when i is equal to j, t</w:t>
        </w:r>
        <w:r w:rsidRPr="001226BB">
          <w:rPr>
            <w:noProof/>
            <w:lang w:eastAsia="ja-JP"/>
          </w:rPr>
          <w:t>he value</w:t>
        </w:r>
        <w:r>
          <w:rPr>
            <w:noProof/>
            <w:lang w:eastAsia="ja-JP"/>
          </w:rPr>
          <w:t>s</w:t>
        </w:r>
        <w:r w:rsidRPr="001226BB">
          <w:rPr>
            <w:noProof/>
            <w:lang w:eastAsia="ja-JP"/>
          </w:rPr>
          <w:t xml:space="preserve"> of </w:t>
        </w:r>
        <w:r>
          <w:rPr>
            <w:noProof/>
            <w:lang w:eastAsia="ja-JP"/>
          </w:rPr>
          <w:t>sub_pic_id[ i ] and sub_pic_id[ j ] shall not be the same</w:t>
        </w:r>
        <w:r w:rsidRPr="001226BB">
          <w:rPr>
            <w:noProof/>
            <w:lang w:eastAsia="ja-JP"/>
          </w:rPr>
          <w:t>.</w:t>
        </w:r>
      </w:ins>
    </w:p>
    <w:p w14:paraId="463AAB81" w14:textId="4639E57F" w:rsidR="00544311" w:rsidRPr="001226BB" w:rsidRDefault="00544311" w:rsidP="00544311">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1454" w:author="Ye-Kui Wang d00" w:date="2019-03-05T13:42:00Z"/>
          <w:noProof/>
          <w:lang w:val="en-CA" w:eastAsia="ko-KR"/>
        </w:rPr>
      </w:pPr>
      <w:ins w:id="1455" w:author="Ye-Kui Wang d00" w:date="2019-03-05T13:44:00Z">
        <w:r>
          <w:rPr>
            <w:noProof/>
            <w:lang w:eastAsia="ja-JP"/>
          </w:rPr>
          <w:t>For any two sub-pictures subpicA and subpicB, when the sub-picture ID of subpicA is</w:t>
        </w:r>
      </w:ins>
      <w:ins w:id="1456" w:author="Ye-Kui Wang d00" w:date="2019-03-05T13:45:00Z">
        <w:r>
          <w:rPr>
            <w:noProof/>
            <w:lang w:eastAsia="ja-JP"/>
          </w:rPr>
          <w:t xml:space="preserve"> less than the sub-picture ID of subpicB, any </w:t>
        </w:r>
      </w:ins>
      <w:ins w:id="1457" w:author="Ye-Kui Wang d00" w:date="2019-03-05T13:42:00Z">
        <w:r>
          <w:rPr>
            <w:noProof/>
            <w:lang w:eastAsia="ja-JP"/>
          </w:rPr>
          <w:t xml:space="preserve">coded tile group NAL unit of subPicA </w:t>
        </w:r>
      </w:ins>
      <w:ins w:id="1458" w:author="Ye-Kui Wang d00" w:date="2019-03-05T13:45:00Z">
        <w:r>
          <w:rPr>
            <w:noProof/>
            <w:lang w:eastAsia="ja-JP"/>
          </w:rPr>
          <w:t>shall succeed any coded tile group NAL unit of subPicB in decoding order.</w:t>
        </w:r>
      </w:ins>
    </w:p>
    <w:p w14:paraId="53D24A08" w14:textId="6545E1A3" w:rsidR="00544311" w:rsidRPr="007644C2" w:rsidRDefault="00544311" w:rsidP="00544311">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1459" w:author="Ye-Kui Wang d00" w:date="2019-03-05T13:42:00Z"/>
          <w:noProof/>
          <w:lang w:val="en-CA" w:eastAsia="ko-KR"/>
        </w:rPr>
      </w:pPr>
      <w:ins w:id="1460" w:author="Ye-Kui Wang d00" w:date="2019-03-05T13:42:00Z">
        <w:r>
          <w:rPr>
            <w:noProof/>
            <w:lang w:eastAsia="ja-JP"/>
          </w:rPr>
          <w:t>T</w:t>
        </w:r>
        <w:r w:rsidRPr="006A3AAF">
          <w:rPr>
            <w:noProof/>
            <w:lang w:eastAsia="ja-JP"/>
          </w:rPr>
          <w:t>he</w:t>
        </w:r>
        <w:r w:rsidRPr="006A3AAF">
          <w:t xml:space="preserve"> </w:t>
        </w:r>
        <w:r>
          <w:t xml:space="preserve">shapes of the </w:t>
        </w:r>
      </w:ins>
      <w:ins w:id="1461" w:author="Ye-Kui Wang d00" w:date="2019-03-05T13:46:00Z">
        <w:r>
          <w:t xml:space="preserve">sub-pictures </w:t>
        </w:r>
      </w:ins>
      <w:ins w:id="1462" w:author="Ye-Kui Wang d00" w:date="2019-03-05T13:42:00Z">
        <w:r w:rsidRPr="006A3AAF">
          <w:t xml:space="preserve">shall be such that each </w:t>
        </w:r>
      </w:ins>
      <w:ins w:id="1463" w:author="Ye-Kui Wang d00" w:date="2019-03-05T13:46:00Z">
        <w:r>
          <w:t>sub-picture</w:t>
        </w:r>
      </w:ins>
      <w:ins w:id="1464" w:author="Ye-Kui Wang d00" w:date="2019-03-05T13:42:00Z">
        <w:r w:rsidRPr="006A3AAF">
          <w:t xml:space="preserve">, when decoded, shall have its entire left boundary and entire top boundary consisting of a picture boundary or </w:t>
        </w:r>
        <w:r>
          <w:t xml:space="preserve">consisting of boundaries of </w:t>
        </w:r>
        <w:r w:rsidRPr="006A3AAF">
          <w:t xml:space="preserve">previously decoded </w:t>
        </w:r>
      </w:ins>
      <w:ins w:id="1465" w:author="Ye-Kui Wang d00" w:date="2019-03-05T13:46:00Z">
        <w:r>
          <w:t>sub-picture</w:t>
        </w:r>
      </w:ins>
      <w:ins w:id="1466" w:author="Ye-Kui Wang d00" w:date="2019-03-05T13:42:00Z">
        <w:r w:rsidRPr="006A3AAF">
          <w:t>(s).</w:t>
        </w:r>
      </w:ins>
    </w:p>
    <w:p w14:paraId="5DDE537D" w14:textId="3F8A30BD" w:rsidR="00157B90" w:rsidRPr="00DE0F0E" w:rsidRDefault="00157B90" w:rsidP="00157B90">
      <w:pPr>
        <w:rPr>
          <w:ins w:id="1467" w:author="Ye-Kui Wang d07" w:date="2019-03-06T12:15:00Z"/>
          <w:noProof/>
          <w:lang w:val="en-CA"/>
        </w:rPr>
      </w:pPr>
      <w:ins w:id="1468" w:author="Ye-Kui Wang d07" w:date="2019-03-06T12:15:00Z">
        <w:r w:rsidRPr="00DE0F0E">
          <w:rPr>
            <w:noProof/>
            <w:lang w:val="en-CA"/>
          </w:rPr>
          <w:t xml:space="preserve">The list </w:t>
        </w:r>
        <w:r>
          <w:rPr>
            <w:noProof/>
            <w:lang w:val="en-CA"/>
          </w:rPr>
          <w:t>SubPicIdx</w:t>
        </w:r>
        <w:r w:rsidRPr="00DE0F0E">
          <w:rPr>
            <w:noProof/>
            <w:lang w:val="en-CA"/>
          </w:rPr>
          <w:t>[ </w:t>
        </w:r>
        <w:r>
          <w:rPr>
            <w:noProof/>
            <w:lang w:val="en-CA"/>
          </w:rPr>
          <w:t>spId</w:t>
        </w:r>
        <w:r w:rsidRPr="00DE0F0E">
          <w:rPr>
            <w:noProof/>
            <w:lang w:val="en-CA"/>
          </w:rPr>
          <w:t xml:space="preserve"> ] for </w:t>
        </w:r>
        <w:r>
          <w:rPr>
            <w:noProof/>
            <w:lang w:val="en-CA"/>
          </w:rPr>
          <w:t xml:space="preserve">spId values equal to </w:t>
        </w:r>
        <w:r>
          <w:rPr>
            <w:noProof/>
            <w:lang w:eastAsia="ja-JP"/>
          </w:rPr>
          <w:t>sub_pic</w:t>
        </w:r>
        <w:r w:rsidRPr="00F8134B">
          <w:rPr>
            <w:noProof/>
            <w:lang w:eastAsia="ja-JP"/>
          </w:rPr>
          <w:t>_id[</w:t>
        </w:r>
        <w:r>
          <w:rPr>
            <w:noProof/>
            <w:lang w:eastAsia="ja-JP"/>
          </w:rPr>
          <w:t> </w:t>
        </w:r>
        <w:r w:rsidRPr="00F8134B">
          <w:rPr>
            <w:noProof/>
            <w:lang w:eastAsia="ja-JP"/>
          </w:rPr>
          <w:t>i</w:t>
        </w:r>
        <w:r>
          <w:rPr>
            <w:noProof/>
            <w:lang w:eastAsia="ja-JP"/>
          </w:rPr>
          <w:t> </w:t>
        </w:r>
        <w:r w:rsidRPr="00F8134B">
          <w:rPr>
            <w:noProof/>
            <w:lang w:eastAsia="ja-JP"/>
          </w:rPr>
          <w:t>]</w:t>
        </w:r>
        <w:r>
          <w:rPr>
            <w:noProof/>
            <w:lang w:eastAsia="ja-JP"/>
          </w:rPr>
          <w:t xml:space="preserve"> with i </w:t>
        </w:r>
        <w:r w:rsidRPr="00DE0F0E">
          <w:rPr>
            <w:noProof/>
            <w:lang w:val="en-CA"/>
          </w:rPr>
          <w:t xml:space="preserve">ranging from 0 to </w:t>
        </w:r>
        <w:r w:rsidRPr="009D6D25">
          <w:rPr>
            <w:noProof/>
            <w:lang w:eastAsia="ja-JP"/>
          </w:rPr>
          <w:t>num_sub_pics_minus1</w:t>
        </w:r>
        <w:r w:rsidRPr="00DE0F0E">
          <w:rPr>
            <w:noProof/>
            <w:lang w:val="en-CA"/>
          </w:rPr>
          <w:t>, inclusive, specifying the conversion from a</w:t>
        </w:r>
        <w:r>
          <w:rPr>
            <w:noProof/>
            <w:lang w:val="en-CA"/>
          </w:rPr>
          <w:t xml:space="preserve"> sub-picture ID to the </w:t>
        </w:r>
      </w:ins>
      <w:ins w:id="1469" w:author="Ye-Kui Wang d07" w:date="2019-03-06T12:16:00Z">
        <w:r>
          <w:rPr>
            <w:noProof/>
            <w:lang w:val="en-CA"/>
          </w:rPr>
          <w:t xml:space="preserve">sub-picture </w:t>
        </w:r>
      </w:ins>
      <w:ins w:id="1470" w:author="Ye-Kui Wang d07" w:date="2019-03-06T12:15:00Z">
        <w:r>
          <w:rPr>
            <w:noProof/>
            <w:lang w:val="en-CA"/>
          </w:rPr>
          <w:t>index</w:t>
        </w:r>
        <w:r w:rsidRPr="00DE0F0E">
          <w:rPr>
            <w:noProof/>
            <w:lang w:val="en-CA"/>
          </w:rPr>
          <w:t>, is derived as follows:</w:t>
        </w:r>
      </w:ins>
    </w:p>
    <w:p w14:paraId="3535CD7C" w14:textId="625A3868" w:rsidR="00157B90" w:rsidRDefault="00157B90" w:rsidP="00157B90">
      <w:pPr>
        <w:pStyle w:val="Equation"/>
        <w:tabs>
          <w:tab w:val="left" w:pos="1080"/>
          <w:tab w:val="left" w:pos="1350"/>
          <w:tab w:val="left" w:pos="1980"/>
          <w:tab w:val="left" w:pos="2340"/>
        </w:tabs>
        <w:ind w:left="794"/>
        <w:rPr>
          <w:ins w:id="1471" w:author="HHI" w:date="2019-03-22T09:17:00Z"/>
          <w:noProof/>
          <w:lang w:val="en-CA"/>
        </w:rPr>
      </w:pPr>
      <w:ins w:id="1472" w:author="Ye-Kui Wang d07" w:date="2019-03-06T12:15:00Z">
        <w:r w:rsidRPr="00DE0F0E">
          <w:rPr>
            <w:noProof/>
            <w:lang w:val="en-CA"/>
          </w:rPr>
          <w:t xml:space="preserve">for( i = 0; i  &lt;=  </w:t>
        </w:r>
        <w:r w:rsidRPr="009D6D25">
          <w:rPr>
            <w:noProof/>
            <w:lang w:eastAsia="ja-JP"/>
          </w:rPr>
          <w:t>num_sub_pics_minus1</w:t>
        </w:r>
        <w:r w:rsidRPr="00DE0F0E">
          <w:rPr>
            <w:noProof/>
            <w:lang w:val="en-CA"/>
          </w:rPr>
          <w:t>; i++ )</w:t>
        </w:r>
      </w:ins>
      <w:ins w:id="1473" w:author="Ye-Kui Wang d07" w:date="2019-03-06T12:18:00Z">
        <w:r>
          <w:rPr>
            <w:noProof/>
            <w:lang w:val="en-CA"/>
          </w:rPr>
          <w:br/>
        </w:r>
      </w:ins>
      <w:ins w:id="1474" w:author="Ye-Kui Wang d07" w:date="2019-03-06T12:15:00Z">
        <w:r w:rsidRPr="00DE0F0E">
          <w:rPr>
            <w:noProof/>
            <w:lang w:val="en-CA"/>
          </w:rPr>
          <w:tab/>
        </w:r>
      </w:ins>
      <w:ins w:id="1475" w:author="Ye-Kui Wang d07" w:date="2019-03-06T12:17:00Z">
        <w:r>
          <w:rPr>
            <w:noProof/>
            <w:lang w:val="en-CA"/>
          </w:rPr>
          <w:t>SubPicIdx</w:t>
        </w:r>
        <w:r w:rsidRPr="00DE0F0E">
          <w:rPr>
            <w:noProof/>
            <w:lang w:val="en-CA"/>
          </w:rPr>
          <w:t>[ </w:t>
        </w:r>
      </w:ins>
      <w:ins w:id="1476" w:author="Ye-Kui Wang d07" w:date="2019-03-06T12:18:00Z">
        <w:r>
          <w:rPr>
            <w:noProof/>
            <w:lang w:eastAsia="ja-JP"/>
          </w:rPr>
          <w:t>sub_pic</w:t>
        </w:r>
        <w:r w:rsidRPr="00F8134B">
          <w:rPr>
            <w:noProof/>
            <w:lang w:eastAsia="ja-JP"/>
          </w:rPr>
          <w:t>_id[</w:t>
        </w:r>
        <w:r>
          <w:rPr>
            <w:noProof/>
            <w:lang w:eastAsia="ja-JP"/>
          </w:rPr>
          <w:t> </w:t>
        </w:r>
        <w:r w:rsidRPr="00F8134B">
          <w:rPr>
            <w:noProof/>
            <w:lang w:eastAsia="ja-JP"/>
          </w:rPr>
          <w:t>i</w:t>
        </w:r>
        <w:r>
          <w:rPr>
            <w:noProof/>
            <w:lang w:eastAsia="ja-JP"/>
          </w:rPr>
          <w:t> </w:t>
        </w:r>
        <w:r w:rsidRPr="00F8134B">
          <w:rPr>
            <w:noProof/>
            <w:lang w:eastAsia="ja-JP"/>
          </w:rPr>
          <w:t>]</w:t>
        </w:r>
      </w:ins>
      <w:ins w:id="1477" w:author="Ye-Kui Wang d07" w:date="2019-03-06T12:17:00Z">
        <w:r w:rsidRPr="00DE0F0E">
          <w:rPr>
            <w:noProof/>
            <w:lang w:val="en-CA"/>
          </w:rPr>
          <w:t> ]</w:t>
        </w:r>
      </w:ins>
      <w:ins w:id="1478" w:author="Ye-Kui Wang d07" w:date="2019-03-06T12:18:00Z">
        <w:r>
          <w:rPr>
            <w:noProof/>
            <w:lang w:val="en-CA"/>
          </w:rPr>
          <w:t xml:space="preserve"> = i</w:t>
        </w:r>
        <w:r w:rsidRPr="00DE0F0E">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5</w:t>
        </w:r>
        <w:r w:rsidRPr="00DE0F0E">
          <w:rPr>
            <w:noProof/>
            <w:lang w:val="en-CA"/>
          </w:rPr>
          <w:fldChar w:fldCharType="end"/>
        </w:r>
        <w:r w:rsidRPr="00DE0F0E">
          <w:rPr>
            <w:noProof/>
            <w:lang w:val="en-CA"/>
          </w:rPr>
          <w:t>)</w:t>
        </w:r>
      </w:ins>
    </w:p>
    <w:p w14:paraId="4BF9AAFB" w14:textId="12596593" w:rsidR="00636A6A" w:rsidRPr="003F3F11" w:rsidRDefault="00636A6A" w:rsidP="00636A6A">
      <w:pPr>
        <w:rPr>
          <w:moveTo w:id="1479" w:author="HHI" w:date="2019-03-22T09:17:00Z"/>
          <w:bCs/>
          <w:noProof/>
          <w:szCs w:val="22"/>
        </w:rPr>
      </w:pPr>
      <w:ins w:id="1480" w:author="HHI" w:date="2019-03-22T09:18:00Z">
        <w:r>
          <w:rPr>
            <w:b/>
            <w:bCs/>
            <w:noProof/>
            <w:szCs w:val="22"/>
          </w:rPr>
          <w:t>output_</w:t>
        </w:r>
      </w:ins>
      <w:moveToRangeStart w:id="1481" w:author="HHI" w:date="2019-03-22T09:17:00Z" w:name="move4138686"/>
      <w:moveTo w:id="1482" w:author="HHI" w:date="2019-03-22T09:17:00Z">
        <w:r>
          <w:rPr>
            <w:b/>
            <w:bCs/>
            <w:noProof/>
            <w:szCs w:val="22"/>
          </w:rPr>
          <w:t>sub_pic</w:t>
        </w:r>
        <w:r w:rsidRPr="003F3F11">
          <w:rPr>
            <w:b/>
            <w:bCs/>
            <w:noProof/>
            <w:szCs w:val="22"/>
          </w:rPr>
          <w:t>_</w:t>
        </w:r>
      </w:moveTo>
      <w:ins w:id="1483" w:author="HHI" w:date="2019-03-22T09:18:00Z">
        <w:r>
          <w:rPr>
            <w:b/>
            <w:bCs/>
            <w:noProof/>
            <w:szCs w:val="22"/>
          </w:rPr>
          <w:t>sets</w:t>
        </w:r>
      </w:ins>
      <w:moveTo w:id="1484" w:author="HHI" w:date="2019-03-22T09:17:00Z">
        <w:del w:id="1485" w:author="HHI" w:date="2019-03-22T09:18:00Z">
          <w:r w:rsidRPr="003F3F11" w:rsidDel="00636A6A">
            <w:rPr>
              <w:b/>
              <w:bCs/>
              <w:noProof/>
              <w:szCs w:val="22"/>
            </w:rPr>
            <w:delText>level</w:delText>
          </w:r>
        </w:del>
        <w:r w:rsidRPr="003F3F11">
          <w:rPr>
            <w:b/>
            <w:bCs/>
            <w:noProof/>
            <w:szCs w:val="22"/>
          </w:rPr>
          <w:t>_</w:t>
        </w:r>
        <w:r>
          <w:rPr>
            <w:b/>
            <w:bCs/>
            <w:noProof/>
            <w:szCs w:val="22"/>
          </w:rPr>
          <w:t>present_flag</w:t>
        </w:r>
        <w:r w:rsidRPr="003F3F11">
          <w:rPr>
            <w:bCs/>
            <w:noProof/>
            <w:szCs w:val="22"/>
          </w:rPr>
          <w:t xml:space="preserve"> </w:t>
        </w:r>
        <w:r>
          <w:rPr>
            <w:bCs/>
            <w:noProof/>
            <w:szCs w:val="22"/>
          </w:rPr>
          <w:t xml:space="preserve">equal to 1 specifies that </w:t>
        </w:r>
        <w:del w:id="1486" w:author="HHI" w:date="2019-03-22T09:28:00Z">
          <w:r w:rsidDel="008C2A88">
            <w:rPr>
              <w:bCs/>
              <w:noProof/>
              <w:szCs w:val="22"/>
            </w:rPr>
            <w:delText xml:space="preserve">the syntax </w:delText>
          </w:r>
        </w:del>
        <w:del w:id="1487" w:author="HHI" w:date="2019-03-22T09:18:00Z">
          <w:r w:rsidDel="00636A6A">
            <w:rPr>
              <w:bCs/>
              <w:noProof/>
              <w:szCs w:val="22"/>
            </w:rPr>
            <w:delText xml:space="preserve">element </w:delText>
          </w:r>
          <w:r w:rsidRPr="009E3A19" w:rsidDel="00636A6A">
            <w:rPr>
              <w:bCs/>
              <w:noProof/>
              <w:szCs w:val="22"/>
            </w:rPr>
            <w:delText>sub_pic_level_idc[</w:delText>
          </w:r>
          <w:r w:rsidDel="00636A6A">
            <w:rPr>
              <w:bCs/>
              <w:noProof/>
              <w:szCs w:val="22"/>
            </w:rPr>
            <w:delText> </w:delText>
          </w:r>
          <w:r w:rsidRPr="009E3A19" w:rsidDel="00636A6A">
            <w:rPr>
              <w:bCs/>
              <w:noProof/>
              <w:szCs w:val="22"/>
            </w:rPr>
            <w:delText>i</w:delText>
          </w:r>
          <w:r w:rsidDel="00636A6A">
            <w:rPr>
              <w:bCs/>
              <w:noProof/>
              <w:szCs w:val="22"/>
            </w:rPr>
            <w:delText> </w:delText>
          </w:r>
          <w:r w:rsidRPr="009E3A19" w:rsidDel="00636A6A">
            <w:rPr>
              <w:bCs/>
              <w:noProof/>
              <w:szCs w:val="22"/>
            </w:rPr>
            <w:delText>]</w:delText>
          </w:r>
        </w:del>
      </w:moveTo>
      <w:ins w:id="1488" w:author="HHI" w:date="2019-03-22T09:18:00Z">
        <w:r>
          <w:rPr>
            <w:bCs/>
            <w:noProof/>
            <w:szCs w:val="22"/>
          </w:rPr>
          <w:t>output sub-picture</w:t>
        </w:r>
      </w:ins>
      <w:moveTo w:id="1489" w:author="HHI" w:date="2019-03-22T09:17:00Z">
        <w:r w:rsidRPr="009E3A19">
          <w:rPr>
            <w:bCs/>
            <w:noProof/>
            <w:szCs w:val="22"/>
          </w:rPr>
          <w:t xml:space="preserve"> </w:t>
        </w:r>
      </w:moveTo>
      <w:ins w:id="1490" w:author="HHI" w:date="2019-03-22T09:18:00Z">
        <w:r>
          <w:rPr>
            <w:bCs/>
            <w:noProof/>
            <w:szCs w:val="22"/>
          </w:rPr>
          <w:t xml:space="preserve">sets </w:t>
        </w:r>
      </w:ins>
      <w:ins w:id="1491" w:author="HHI" w:date="2019-03-22T09:20:00Z">
        <w:r w:rsidRPr="00C37DB2">
          <w:rPr>
            <w:rFonts w:eastAsia="Malgun Gothic"/>
            <w:noProof/>
          </w:rPr>
          <w:t>and HRD parameter for each output tile set</w:t>
        </w:r>
        <w:r>
          <w:rPr>
            <w:bCs/>
            <w:noProof/>
            <w:szCs w:val="22"/>
          </w:rPr>
          <w:t xml:space="preserve"> </w:t>
        </w:r>
      </w:ins>
      <w:moveTo w:id="1492" w:author="HHI" w:date="2019-03-22T09:17:00Z">
        <w:del w:id="1493" w:author="HHI" w:date="2019-03-22T09:28:00Z">
          <w:r w:rsidDel="008C2A88">
            <w:rPr>
              <w:bCs/>
              <w:noProof/>
              <w:szCs w:val="22"/>
            </w:rPr>
            <w:delText>may</w:delText>
          </w:r>
        </w:del>
      </w:moveTo>
      <w:ins w:id="1494" w:author="HHI" w:date="2019-03-22T09:28:00Z">
        <w:r w:rsidR="008C2A88">
          <w:rPr>
            <w:bCs/>
            <w:noProof/>
            <w:szCs w:val="22"/>
          </w:rPr>
          <w:t>are</w:t>
        </w:r>
      </w:ins>
      <w:moveTo w:id="1495" w:author="HHI" w:date="2019-03-22T09:17:00Z">
        <w:r>
          <w:rPr>
            <w:bCs/>
            <w:noProof/>
            <w:szCs w:val="22"/>
          </w:rPr>
          <w:t xml:space="preserve"> </w:t>
        </w:r>
        <w:del w:id="1496" w:author="HHI" w:date="2019-03-22T09:28:00Z">
          <w:r w:rsidDel="008C2A88">
            <w:rPr>
              <w:bCs/>
              <w:noProof/>
              <w:szCs w:val="22"/>
            </w:rPr>
            <w:delText xml:space="preserve">be </w:delText>
          </w:r>
        </w:del>
        <w:r>
          <w:rPr>
            <w:bCs/>
            <w:noProof/>
            <w:szCs w:val="22"/>
          </w:rPr>
          <w:t>present</w:t>
        </w:r>
        <w:r w:rsidRPr="003F3F11">
          <w:rPr>
            <w:bCs/>
            <w:noProof/>
            <w:szCs w:val="22"/>
          </w:rPr>
          <w:t>.</w:t>
        </w:r>
        <w:r>
          <w:rPr>
            <w:bCs/>
            <w:noProof/>
            <w:szCs w:val="22"/>
          </w:rPr>
          <w:t xml:space="preserve"> </w:t>
        </w:r>
      </w:moveTo>
      <w:ins w:id="1497" w:author="HHI" w:date="2019-03-22T09:18:00Z">
        <w:r>
          <w:rPr>
            <w:bCs/>
            <w:noProof/>
            <w:szCs w:val="22"/>
          </w:rPr>
          <w:t>output_</w:t>
        </w:r>
      </w:ins>
      <w:moveTo w:id="1498" w:author="HHI" w:date="2019-03-22T09:17:00Z">
        <w:r w:rsidRPr="009E5849">
          <w:rPr>
            <w:bCs/>
            <w:noProof/>
            <w:szCs w:val="22"/>
          </w:rPr>
          <w:t>sub_pic_</w:t>
        </w:r>
      </w:moveTo>
      <w:ins w:id="1499" w:author="HHI" w:date="2019-03-22T09:18:00Z">
        <w:r>
          <w:rPr>
            <w:bCs/>
            <w:noProof/>
            <w:szCs w:val="22"/>
          </w:rPr>
          <w:t>sets</w:t>
        </w:r>
      </w:ins>
      <w:moveTo w:id="1500" w:author="HHI" w:date="2019-03-22T09:17:00Z">
        <w:del w:id="1501" w:author="HHI" w:date="2019-03-22T09:18:00Z">
          <w:r w:rsidRPr="009E5849" w:rsidDel="00636A6A">
            <w:rPr>
              <w:bCs/>
              <w:noProof/>
              <w:szCs w:val="22"/>
            </w:rPr>
            <w:delText>level</w:delText>
          </w:r>
        </w:del>
        <w:r w:rsidRPr="009E5849">
          <w:rPr>
            <w:bCs/>
            <w:noProof/>
            <w:szCs w:val="22"/>
          </w:rPr>
          <w:t>_present_flag</w:t>
        </w:r>
        <w:r w:rsidRPr="003F3F11">
          <w:rPr>
            <w:bCs/>
            <w:noProof/>
            <w:szCs w:val="22"/>
          </w:rPr>
          <w:t xml:space="preserve"> </w:t>
        </w:r>
        <w:r>
          <w:rPr>
            <w:bCs/>
            <w:noProof/>
            <w:szCs w:val="22"/>
          </w:rPr>
          <w:t xml:space="preserve">equal to 0 specifies that </w:t>
        </w:r>
      </w:moveTo>
      <w:ins w:id="1502" w:author="HHI" w:date="2019-03-22T09:19:00Z">
        <w:r>
          <w:rPr>
            <w:bCs/>
            <w:noProof/>
            <w:szCs w:val="22"/>
          </w:rPr>
          <w:t xml:space="preserve">no </w:t>
        </w:r>
      </w:ins>
      <w:moveTo w:id="1503" w:author="HHI" w:date="2019-03-22T09:17:00Z">
        <w:del w:id="1504" w:author="HHI" w:date="2019-03-22T09:19:00Z">
          <w:r w:rsidDel="00636A6A">
            <w:rPr>
              <w:bCs/>
              <w:noProof/>
              <w:szCs w:val="22"/>
            </w:rPr>
            <w:delText xml:space="preserve">the syntax element </w:delText>
          </w:r>
          <w:r w:rsidRPr="009E3A19" w:rsidDel="00636A6A">
            <w:rPr>
              <w:bCs/>
              <w:noProof/>
              <w:szCs w:val="22"/>
            </w:rPr>
            <w:delText>sub_pic_level_idc[</w:delText>
          </w:r>
          <w:r w:rsidDel="00636A6A">
            <w:rPr>
              <w:bCs/>
              <w:noProof/>
              <w:szCs w:val="22"/>
            </w:rPr>
            <w:delText> </w:delText>
          </w:r>
          <w:r w:rsidRPr="009E3A19" w:rsidDel="00636A6A">
            <w:rPr>
              <w:bCs/>
              <w:noProof/>
              <w:szCs w:val="22"/>
            </w:rPr>
            <w:delText>i</w:delText>
          </w:r>
          <w:r w:rsidDel="00636A6A">
            <w:rPr>
              <w:bCs/>
              <w:noProof/>
              <w:szCs w:val="22"/>
            </w:rPr>
            <w:delText> </w:delText>
          </w:r>
          <w:r w:rsidRPr="009E3A19" w:rsidDel="00636A6A">
            <w:rPr>
              <w:bCs/>
              <w:noProof/>
              <w:szCs w:val="22"/>
            </w:rPr>
            <w:delText>]</w:delText>
          </w:r>
        </w:del>
      </w:moveTo>
      <w:ins w:id="1505" w:author="HHI" w:date="2019-03-22T09:19:00Z">
        <w:r>
          <w:rPr>
            <w:bCs/>
            <w:noProof/>
            <w:szCs w:val="22"/>
          </w:rPr>
          <w:t>output sub-picture sets</w:t>
        </w:r>
      </w:ins>
      <w:moveTo w:id="1506" w:author="HHI" w:date="2019-03-22T09:17:00Z">
        <w:r w:rsidRPr="009E3A19">
          <w:rPr>
            <w:bCs/>
            <w:noProof/>
            <w:szCs w:val="22"/>
          </w:rPr>
          <w:t xml:space="preserve"> </w:t>
        </w:r>
      </w:moveTo>
      <w:ins w:id="1507" w:author="HHI" w:date="2019-03-22T09:19:00Z">
        <w:r>
          <w:rPr>
            <w:bCs/>
            <w:noProof/>
            <w:szCs w:val="22"/>
          </w:rPr>
          <w:t>are</w:t>
        </w:r>
      </w:ins>
      <w:moveTo w:id="1508" w:author="HHI" w:date="2019-03-22T09:17:00Z">
        <w:del w:id="1509" w:author="HHI" w:date="2019-03-22T09:19:00Z">
          <w:r w:rsidDel="00636A6A">
            <w:rPr>
              <w:bCs/>
              <w:noProof/>
              <w:szCs w:val="22"/>
            </w:rPr>
            <w:delText>is not</w:delText>
          </w:r>
        </w:del>
        <w:r>
          <w:rPr>
            <w:bCs/>
            <w:noProof/>
            <w:szCs w:val="22"/>
          </w:rPr>
          <w:t xml:space="preserve"> present</w:t>
        </w:r>
        <w:r w:rsidRPr="003F3F11">
          <w:rPr>
            <w:bCs/>
            <w:noProof/>
            <w:szCs w:val="22"/>
          </w:rPr>
          <w:t>.</w:t>
        </w:r>
      </w:moveTo>
    </w:p>
    <w:moveToRangeEnd w:id="1481"/>
    <w:p w14:paraId="3FCFF389" w14:textId="7413D083" w:rsidR="00636A6A" w:rsidRPr="00C37DB2" w:rsidRDefault="00636A6A" w:rsidP="00636A6A">
      <w:pPr>
        <w:rPr>
          <w:ins w:id="1510" w:author="HHI" w:date="2019-03-22T09:18:00Z"/>
          <w:lang w:val="en-CA"/>
        </w:rPr>
      </w:pPr>
      <w:ins w:id="1511" w:author="HHI" w:date="2019-03-22T09:18:00Z">
        <w:r w:rsidRPr="00C37DB2">
          <w:rPr>
            <w:rFonts w:eastAsia="Malgun Gothic"/>
            <w:b/>
            <w:noProof/>
          </w:rPr>
          <w:t>num_o</w:t>
        </w:r>
      </w:ins>
      <w:ins w:id="1512" w:author="HHI" w:date="2019-03-22T09:21:00Z">
        <w:r>
          <w:rPr>
            <w:rFonts w:eastAsia="Malgun Gothic"/>
            <w:b/>
            <w:noProof/>
          </w:rPr>
          <w:t>sp</w:t>
        </w:r>
      </w:ins>
      <w:ins w:id="1513" w:author="HHI" w:date="2019-03-22T09:18:00Z">
        <w:r w:rsidRPr="00C37DB2">
          <w:rPr>
            <w:rFonts w:eastAsia="Malgun Gothic"/>
            <w:b/>
            <w:noProof/>
          </w:rPr>
          <w:t>s_format_sets</w:t>
        </w:r>
        <w:r w:rsidRPr="00C37DB2">
          <w:rPr>
            <w:rFonts w:eastAsia="Malgun Gothic"/>
            <w:noProof/>
          </w:rPr>
          <w:t xml:space="preserve"> specifies the number of output </w:t>
        </w:r>
      </w:ins>
      <w:ins w:id="1514" w:author="HHI" w:date="2019-03-22T09:21:00Z">
        <w:r>
          <w:rPr>
            <w:rFonts w:eastAsia="Malgun Gothic"/>
            <w:noProof/>
          </w:rPr>
          <w:t>sub-picture</w:t>
        </w:r>
      </w:ins>
      <w:ins w:id="1515" w:author="HHI" w:date="2019-03-22T09:18:00Z">
        <w:r w:rsidRPr="00C37DB2">
          <w:rPr>
            <w:rFonts w:eastAsia="Malgun Gothic"/>
            <w:noProof/>
          </w:rPr>
          <w:t xml:space="preserve"> set format sets present. The value of num_o</w:t>
        </w:r>
      </w:ins>
      <w:ins w:id="1516" w:author="HHI" w:date="2019-03-22T09:21:00Z">
        <w:r>
          <w:rPr>
            <w:rFonts w:eastAsia="Malgun Gothic"/>
            <w:noProof/>
          </w:rPr>
          <w:t>sp</w:t>
        </w:r>
      </w:ins>
      <w:ins w:id="1517" w:author="HHI" w:date="2019-03-22T09:18:00Z">
        <w:r w:rsidRPr="00C37DB2">
          <w:rPr>
            <w:rFonts w:eastAsia="Malgun Gothic"/>
            <w:noProof/>
          </w:rPr>
          <w:t>s_format_sets shall be in the range of 1 to 512. When not present, num_o</w:t>
        </w:r>
      </w:ins>
      <w:ins w:id="1518" w:author="HHI" w:date="2019-03-22T09:21:00Z">
        <w:r>
          <w:rPr>
            <w:rFonts w:eastAsia="Malgun Gothic"/>
            <w:noProof/>
          </w:rPr>
          <w:t>sp</w:t>
        </w:r>
      </w:ins>
      <w:ins w:id="1519" w:author="HHI" w:date="2019-03-22T09:18:00Z">
        <w:r w:rsidRPr="00C37DB2">
          <w:rPr>
            <w:rFonts w:eastAsia="Malgun Gothic"/>
            <w:noProof/>
          </w:rPr>
          <w:t xml:space="preserve">s_format_sets is inferred to be equal to 0. </w:t>
        </w:r>
      </w:ins>
    </w:p>
    <w:p w14:paraId="27BE99A0" w14:textId="31DAB8B7" w:rsidR="00636A6A" w:rsidRPr="00C37DB2" w:rsidRDefault="00636A6A" w:rsidP="00636A6A">
      <w:pPr>
        <w:rPr>
          <w:ins w:id="1520" w:author="HHI" w:date="2019-03-22T09:18:00Z"/>
          <w:lang w:val="en-CA"/>
        </w:rPr>
      </w:pPr>
      <w:ins w:id="1521" w:author="HHI" w:date="2019-03-22T09:18:00Z">
        <w:r w:rsidRPr="00C37DB2">
          <w:rPr>
            <w:rFonts w:eastAsia="Malgun Gothic"/>
            <w:b/>
            <w:noProof/>
          </w:rPr>
          <w:t>o</w:t>
        </w:r>
      </w:ins>
      <w:ins w:id="1522" w:author="HHI" w:date="2019-03-22T09:21:00Z">
        <w:r>
          <w:rPr>
            <w:rFonts w:eastAsia="Malgun Gothic"/>
            <w:b/>
            <w:noProof/>
          </w:rPr>
          <w:t>sp</w:t>
        </w:r>
      </w:ins>
      <w:ins w:id="1523" w:author="HHI" w:date="2019-03-22T09:18:00Z">
        <w:r w:rsidRPr="00C37DB2">
          <w:rPr>
            <w:rFonts w:eastAsia="Malgun Gothic"/>
            <w:b/>
            <w:noProof/>
          </w:rPr>
          <w:t>s_width_in_luma_samples</w:t>
        </w:r>
        <w:r w:rsidRPr="00C37DB2">
          <w:rPr>
            <w:bCs/>
            <w:noProof/>
          </w:rPr>
          <w:t>[ i ] specifies the width in luma samples of the i-th output</w:t>
        </w:r>
      </w:ins>
      <w:ins w:id="1524" w:author="HHI" w:date="2019-03-22T09:21:00Z">
        <w:r>
          <w:rPr>
            <w:bCs/>
            <w:noProof/>
          </w:rPr>
          <w:t xml:space="preserve"> sub-picture</w:t>
        </w:r>
      </w:ins>
      <w:ins w:id="1525" w:author="HHI" w:date="2019-03-22T09:18:00Z">
        <w:r w:rsidRPr="00C37DB2">
          <w:rPr>
            <w:bCs/>
            <w:noProof/>
          </w:rPr>
          <w:t xml:space="preserve"> set format.</w:t>
        </w:r>
      </w:ins>
    </w:p>
    <w:p w14:paraId="56185435" w14:textId="6DB9F737" w:rsidR="00636A6A" w:rsidRPr="00C37DB2" w:rsidRDefault="00636A6A" w:rsidP="00636A6A">
      <w:pPr>
        <w:rPr>
          <w:ins w:id="1526" w:author="HHI" w:date="2019-03-22T09:18:00Z"/>
          <w:bCs/>
          <w:noProof/>
        </w:rPr>
      </w:pPr>
      <w:ins w:id="1527" w:author="HHI" w:date="2019-03-22T09:18:00Z">
        <w:r w:rsidRPr="00C37DB2">
          <w:rPr>
            <w:rFonts w:eastAsia="Malgun Gothic"/>
            <w:b/>
            <w:noProof/>
          </w:rPr>
          <w:t>o</w:t>
        </w:r>
      </w:ins>
      <w:ins w:id="1528" w:author="HHI" w:date="2019-03-22T09:21:00Z">
        <w:r>
          <w:rPr>
            <w:rFonts w:eastAsia="Malgun Gothic"/>
            <w:b/>
            <w:noProof/>
          </w:rPr>
          <w:t>sp</w:t>
        </w:r>
      </w:ins>
      <w:ins w:id="1529" w:author="HHI" w:date="2019-03-22T09:18:00Z">
        <w:r w:rsidRPr="00C37DB2">
          <w:rPr>
            <w:rFonts w:eastAsia="Malgun Gothic"/>
            <w:b/>
            <w:noProof/>
          </w:rPr>
          <w:t>s_height_in_luma_samples</w:t>
        </w:r>
        <w:r w:rsidRPr="00C37DB2">
          <w:rPr>
            <w:bCs/>
            <w:noProof/>
          </w:rPr>
          <w:t xml:space="preserve">[ i ] specifies the height in luma samples of the i-th output </w:t>
        </w:r>
      </w:ins>
      <w:ins w:id="1530" w:author="HHI" w:date="2019-03-22T09:21:00Z">
        <w:r>
          <w:rPr>
            <w:bCs/>
            <w:noProof/>
          </w:rPr>
          <w:t>sub-picture</w:t>
        </w:r>
        <w:r w:rsidRPr="00C37DB2">
          <w:rPr>
            <w:bCs/>
            <w:noProof/>
          </w:rPr>
          <w:t xml:space="preserve"> </w:t>
        </w:r>
      </w:ins>
      <w:ins w:id="1531" w:author="HHI" w:date="2019-03-22T09:18:00Z">
        <w:r w:rsidRPr="00C37DB2">
          <w:rPr>
            <w:bCs/>
            <w:noProof/>
          </w:rPr>
          <w:t>set format.</w:t>
        </w:r>
      </w:ins>
    </w:p>
    <w:p w14:paraId="7E636139" w14:textId="2F764738" w:rsidR="00636A6A" w:rsidRPr="00C37DB2" w:rsidRDefault="00636A6A" w:rsidP="00636A6A">
      <w:pPr>
        <w:rPr>
          <w:ins w:id="1532" w:author="HHI" w:date="2019-03-22T09:18:00Z"/>
          <w:lang w:val="en-CA"/>
        </w:rPr>
      </w:pPr>
      <w:ins w:id="1533" w:author="HHI" w:date="2019-03-22T09:18:00Z">
        <w:r w:rsidRPr="00C37DB2">
          <w:rPr>
            <w:rFonts w:eastAsia="Malgun Gothic"/>
            <w:b/>
            <w:noProof/>
          </w:rPr>
          <w:t>profile_tier_level</w:t>
        </w:r>
        <w:r w:rsidRPr="00C37DB2">
          <w:rPr>
            <w:rFonts w:eastAsia="Malgun Gothic"/>
            <w:noProof/>
          </w:rPr>
          <w:t>()</w:t>
        </w:r>
        <w:r w:rsidRPr="00C37DB2">
          <w:rPr>
            <w:bCs/>
            <w:noProof/>
          </w:rPr>
          <w:t xml:space="preserve">[ i ] specifies the profile, tier and level of the i-th output </w:t>
        </w:r>
      </w:ins>
      <w:ins w:id="1534" w:author="HHI" w:date="2019-03-22T09:22:00Z">
        <w:r>
          <w:rPr>
            <w:bCs/>
            <w:noProof/>
          </w:rPr>
          <w:t>sub-picture</w:t>
        </w:r>
        <w:r w:rsidRPr="00C37DB2">
          <w:rPr>
            <w:bCs/>
            <w:noProof/>
          </w:rPr>
          <w:t xml:space="preserve"> </w:t>
        </w:r>
      </w:ins>
      <w:ins w:id="1535" w:author="HHI" w:date="2019-03-22T09:18:00Z">
        <w:r w:rsidRPr="00C37DB2">
          <w:rPr>
            <w:bCs/>
            <w:noProof/>
          </w:rPr>
          <w:t>set format.</w:t>
        </w:r>
      </w:ins>
    </w:p>
    <w:p w14:paraId="4595BE18" w14:textId="5D8735EC" w:rsidR="00636A6A" w:rsidRPr="00C37DB2" w:rsidRDefault="00636A6A" w:rsidP="00636A6A">
      <w:pPr>
        <w:rPr>
          <w:ins w:id="1536" w:author="HHI" w:date="2019-03-22T09:18:00Z"/>
          <w:lang w:val="en-CA"/>
        </w:rPr>
      </w:pPr>
      <w:ins w:id="1537" w:author="HHI" w:date="2019-03-22T09:18:00Z">
        <w:r w:rsidRPr="00C37DB2">
          <w:rPr>
            <w:rFonts w:eastAsia="Malgun Gothic"/>
            <w:b/>
            <w:noProof/>
          </w:rPr>
          <w:t>num_output_</w:t>
        </w:r>
      </w:ins>
      <w:ins w:id="1538" w:author="HHI" w:date="2019-03-22T09:22:00Z">
        <w:r>
          <w:rPr>
            <w:rFonts w:eastAsia="Malgun Gothic"/>
            <w:b/>
            <w:noProof/>
          </w:rPr>
          <w:t>sub_pic</w:t>
        </w:r>
      </w:ins>
      <w:ins w:id="1539" w:author="HHI" w:date="2019-03-22T09:18:00Z">
        <w:r w:rsidRPr="00C37DB2">
          <w:rPr>
            <w:rFonts w:eastAsia="Malgun Gothic"/>
            <w:b/>
            <w:noProof/>
          </w:rPr>
          <w:t xml:space="preserve">_sets </w:t>
        </w:r>
        <w:r w:rsidRPr="00C37DB2">
          <w:rPr>
            <w:rFonts w:eastAsia="Malgun Gothic"/>
            <w:noProof/>
          </w:rPr>
          <w:t>specifies</w:t>
        </w:r>
        <w:r w:rsidRPr="00C37DB2">
          <w:rPr>
            <w:rFonts w:eastAsia="Malgun Gothic"/>
            <w:b/>
            <w:noProof/>
          </w:rPr>
          <w:t xml:space="preserve"> </w:t>
        </w:r>
        <w:r w:rsidRPr="00C37DB2">
          <w:rPr>
            <w:rFonts w:eastAsia="Malgun Gothic"/>
            <w:noProof/>
          </w:rPr>
          <w:t xml:space="preserve">the number of output </w:t>
        </w:r>
      </w:ins>
      <w:ins w:id="1540" w:author="HHI" w:date="2019-03-22T09:22:00Z">
        <w:r>
          <w:rPr>
            <w:bCs/>
            <w:noProof/>
          </w:rPr>
          <w:t>sub-picture</w:t>
        </w:r>
        <w:r w:rsidRPr="00C37DB2">
          <w:rPr>
            <w:bCs/>
            <w:noProof/>
          </w:rPr>
          <w:t xml:space="preserve"> </w:t>
        </w:r>
      </w:ins>
      <w:ins w:id="1541" w:author="HHI" w:date="2019-03-22T09:18:00Z">
        <w:r w:rsidRPr="00C37DB2">
          <w:rPr>
            <w:rFonts w:eastAsia="Malgun Gothic"/>
            <w:noProof/>
          </w:rPr>
          <w:t>sets present. The value of num_output_</w:t>
        </w:r>
      </w:ins>
      <w:ins w:id="1542" w:author="HHI" w:date="2019-03-22T09:22:00Z">
        <w:r>
          <w:rPr>
            <w:rFonts w:eastAsia="Malgun Gothic"/>
            <w:noProof/>
          </w:rPr>
          <w:t>sub_pic</w:t>
        </w:r>
      </w:ins>
      <w:ins w:id="1543" w:author="HHI" w:date="2019-03-22T09:18:00Z">
        <w:r w:rsidRPr="00C37DB2">
          <w:rPr>
            <w:rFonts w:eastAsia="Malgun Gothic"/>
            <w:noProof/>
          </w:rPr>
          <w:t>_sets</w:t>
        </w:r>
        <w:r w:rsidRPr="00C37DB2">
          <w:rPr>
            <w:rFonts w:eastAsia="Malgun Gothic"/>
            <w:b/>
            <w:noProof/>
          </w:rPr>
          <w:t xml:space="preserve"> </w:t>
        </w:r>
        <w:r w:rsidRPr="00C37DB2">
          <w:rPr>
            <w:rFonts w:eastAsia="Malgun Gothic"/>
            <w:noProof/>
          </w:rPr>
          <w:t>shall be in the range of 1 to 512. When not present, num_output</w:t>
        </w:r>
      </w:ins>
      <w:ins w:id="1544" w:author="HHI" w:date="2019-03-22T09:22:00Z">
        <w:r>
          <w:rPr>
            <w:bCs/>
            <w:noProof/>
          </w:rPr>
          <w:t>_sub_pic</w:t>
        </w:r>
      </w:ins>
      <w:ins w:id="1545" w:author="HHI" w:date="2019-03-22T09:18:00Z">
        <w:r w:rsidRPr="00C37DB2">
          <w:rPr>
            <w:rFonts w:eastAsia="Malgun Gothic"/>
            <w:noProof/>
          </w:rPr>
          <w:t>_sets is inferred to be equal to 0.</w:t>
        </w:r>
      </w:ins>
    </w:p>
    <w:p w14:paraId="1CAA7843" w14:textId="55B4A33C" w:rsidR="00636A6A" w:rsidRPr="00C37DB2" w:rsidRDefault="00636A6A" w:rsidP="00636A6A">
      <w:pPr>
        <w:rPr>
          <w:ins w:id="1546" w:author="HHI" w:date="2019-03-22T09:18:00Z"/>
          <w:lang w:val="en-CA"/>
        </w:rPr>
      </w:pPr>
      <w:ins w:id="1547" w:author="HHI" w:date="2019-03-22T09:18:00Z">
        <w:r w:rsidRPr="00C37DB2">
          <w:rPr>
            <w:rFonts w:eastAsia="Malgun Gothic"/>
            <w:b/>
            <w:noProof/>
          </w:rPr>
          <w:t>num_</w:t>
        </w:r>
      </w:ins>
      <w:ins w:id="1548" w:author="HHI" w:date="2019-03-22T09:22:00Z">
        <w:r>
          <w:rPr>
            <w:rFonts w:eastAsia="Malgun Gothic"/>
            <w:b/>
            <w:noProof/>
          </w:rPr>
          <w:t>sub_pics</w:t>
        </w:r>
      </w:ins>
      <w:ins w:id="1549" w:author="HHI" w:date="2019-03-22T09:18:00Z">
        <w:r w:rsidRPr="00C37DB2">
          <w:rPr>
            <w:rFonts w:eastAsia="Malgun Gothic"/>
            <w:b/>
            <w:noProof/>
          </w:rPr>
          <w:t>_in_</w:t>
        </w:r>
      </w:ins>
      <w:ins w:id="1550" w:author="HHI" w:date="2019-03-22T09:23:00Z">
        <w:r>
          <w:rPr>
            <w:rFonts w:eastAsia="Malgun Gothic"/>
            <w:b/>
            <w:noProof/>
          </w:rPr>
          <w:t>osps</w:t>
        </w:r>
      </w:ins>
      <w:ins w:id="1551" w:author="HHI" w:date="2019-03-22T09:18:00Z">
        <w:r w:rsidRPr="00C37DB2">
          <w:rPr>
            <w:bCs/>
            <w:noProof/>
          </w:rPr>
          <w:t>[ i ]</w:t>
        </w:r>
        <w:r w:rsidRPr="00C37DB2">
          <w:rPr>
            <w:rFonts w:eastAsia="Malgun Gothic"/>
            <w:noProof/>
          </w:rPr>
          <w:t xml:space="preserve"> specifies</w:t>
        </w:r>
        <w:r w:rsidRPr="00C37DB2">
          <w:rPr>
            <w:rFonts w:eastAsia="Malgun Gothic"/>
            <w:b/>
            <w:noProof/>
          </w:rPr>
          <w:t xml:space="preserve"> </w:t>
        </w:r>
        <w:r w:rsidRPr="00C37DB2">
          <w:rPr>
            <w:rFonts w:eastAsia="Malgun Gothic"/>
            <w:noProof/>
          </w:rPr>
          <w:t xml:space="preserve">the number of </w:t>
        </w:r>
      </w:ins>
      <w:ins w:id="1552" w:author="HHI" w:date="2019-03-22T09:23:00Z">
        <w:r>
          <w:rPr>
            <w:rFonts w:eastAsia="Malgun Gothic"/>
            <w:noProof/>
          </w:rPr>
          <w:t>sub-pictures</w:t>
        </w:r>
      </w:ins>
      <w:ins w:id="1553" w:author="HHI" w:date="2019-03-22T09:18:00Z">
        <w:r w:rsidRPr="00C37DB2">
          <w:rPr>
            <w:rFonts w:eastAsia="Malgun Gothic"/>
            <w:noProof/>
          </w:rPr>
          <w:t xml:space="preserve"> in the i-th output </w:t>
        </w:r>
      </w:ins>
      <w:ins w:id="1554" w:author="HHI" w:date="2019-03-22T09:23:00Z">
        <w:r>
          <w:rPr>
            <w:rFonts w:eastAsia="Malgun Gothic"/>
            <w:noProof/>
          </w:rPr>
          <w:t>sub picture</w:t>
        </w:r>
      </w:ins>
      <w:ins w:id="1555" w:author="HHI" w:date="2019-03-22T09:18:00Z">
        <w:r w:rsidRPr="00C37DB2">
          <w:rPr>
            <w:rFonts w:eastAsia="Malgun Gothic"/>
            <w:noProof/>
          </w:rPr>
          <w:t xml:space="preserve"> set present. The value of num_</w:t>
        </w:r>
      </w:ins>
      <w:ins w:id="1556" w:author="HHI" w:date="2019-03-22T09:23:00Z">
        <w:r>
          <w:rPr>
            <w:rFonts w:eastAsia="Malgun Gothic"/>
            <w:noProof/>
          </w:rPr>
          <w:t>sub_pics</w:t>
        </w:r>
      </w:ins>
      <w:ins w:id="1557" w:author="HHI" w:date="2019-03-22T09:18:00Z">
        <w:r w:rsidRPr="00C37DB2">
          <w:rPr>
            <w:rFonts w:eastAsia="Malgun Gothic"/>
            <w:noProof/>
          </w:rPr>
          <w:t>_in_o</w:t>
        </w:r>
      </w:ins>
      <w:ins w:id="1558" w:author="HHI" w:date="2019-03-22T09:23:00Z">
        <w:r>
          <w:rPr>
            <w:rFonts w:eastAsia="Malgun Gothic"/>
            <w:noProof/>
          </w:rPr>
          <w:t>sps</w:t>
        </w:r>
      </w:ins>
      <w:ins w:id="1559" w:author="HHI" w:date="2019-03-22T09:18:00Z">
        <w:r w:rsidRPr="00C37DB2">
          <w:rPr>
            <w:bCs/>
            <w:noProof/>
          </w:rPr>
          <w:t xml:space="preserve">[ i ] </w:t>
        </w:r>
        <w:r w:rsidRPr="00C37DB2">
          <w:rPr>
            <w:rFonts w:eastAsia="Malgun Gothic"/>
            <w:noProof/>
          </w:rPr>
          <w:t>shall be in the range of 1 to 512. When not present, num_</w:t>
        </w:r>
      </w:ins>
      <w:ins w:id="1560" w:author="HHI" w:date="2019-03-22T09:24:00Z">
        <w:r w:rsidR="008C2A88">
          <w:rPr>
            <w:rFonts w:eastAsia="Malgun Gothic"/>
            <w:noProof/>
          </w:rPr>
          <w:t>sub_pics_in_osps[</w:t>
        </w:r>
        <w:r w:rsidR="008C2A88" w:rsidRPr="00C37DB2">
          <w:rPr>
            <w:bCs/>
            <w:noProof/>
          </w:rPr>
          <w:t> i </w:t>
        </w:r>
        <w:r w:rsidR="008C2A88">
          <w:rPr>
            <w:rFonts w:eastAsia="Malgun Gothic"/>
            <w:noProof/>
          </w:rPr>
          <w:t>]</w:t>
        </w:r>
      </w:ins>
      <w:ins w:id="1561" w:author="HHI" w:date="2019-03-22T09:18:00Z">
        <w:r w:rsidRPr="00C37DB2">
          <w:rPr>
            <w:rFonts w:eastAsia="Malgun Gothic"/>
            <w:noProof/>
          </w:rPr>
          <w:t xml:space="preserve"> is inferred to be equal to 0.</w:t>
        </w:r>
      </w:ins>
    </w:p>
    <w:p w14:paraId="52D45823" w14:textId="574A36C3" w:rsidR="00636A6A" w:rsidRPr="00C37DB2" w:rsidRDefault="008C2A88" w:rsidP="00636A6A">
      <w:pPr>
        <w:rPr>
          <w:ins w:id="1562" w:author="HHI" w:date="2019-03-22T09:18:00Z"/>
          <w:rFonts w:eastAsia="Malgun Gothic"/>
          <w:b/>
          <w:noProof/>
        </w:rPr>
      </w:pPr>
      <w:ins w:id="1563" w:author="HHI" w:date="2019-03-22T09:24:00Z">
        <w:r>
          <w:rPr>
            <w:rFonts w:eastAsia="Malgun Gothic"/>
            <w:b/>
            <w:noProof/>
          </w:rPr>
          <w:t>osps</w:t>
        </w:r>
      </w:ins>
      <w:ins w:id="1564" w:author="HHI" w:date="2019-03-22T09:18:00Z">
        <w:r w:rsidR="00636A6A" w:rsidRPr="00C37DB2">
          <w:rPr>
            <w:rFonts w:eastAsia="Malgun Gothic"/>
            <w:b/>
            <w:noProof/>
          </w:rPr>
          <w:t>_set_idx</w:t>
        </w:r>
        <w:r w:rsidR="00636A6A" w:rsidRPr="00C37DB2">
          <w:rPr>
            <w:bCs/>
            <w:noProof/>
          </w:rPr>
          <w:t xml:space="preserve">[ i ] specifies the index of the </w:t>
        </w:r>
        <w:r w:rsidR="00636A6A" w:rsidRPr="00C37DB2">
          <w:rPr>
            <w:rFonts w:eastAsia="Malgun Gothic"/>
            <w:noProof/>
          </w:rPr>
          <w:t>output tile set format</w:t>
        </w:r>
        <w:r w:rsidR="00636A6A" w:rsidRPr="00C37DB2">
          <w:rPr>
            <w:rFonts w:eastAsia="Malgun Gothic"/>
            <w:b/>
            <w:noProof/>
          </w:rPr>
          <w:t xml:space="preserve"> </w:t>
        </w:r>
      </w:ins>
      <w:ins w:id="1565" w:author="HHI" w:date="2019-03-22T09:26:00Z">
        <w:r>
          <w:rPr>
            <w:rFonts w:eastAsia="Malgun Gothic"/>
            <w:noProof/>
          </w:rPr>
          <w:t>associated with</w:t>
        </w:r>
      </w:ins>
      <w:ins w:id="1566" w:author="HHI" w:date="2019-03-22T09:18:00Z">
        <w:r w:rsidR="00636A6A" w:rsidRPr="00C37DB2">
          <w:rPr>
            <w:rFonts w:eastAsia="Malgun Gothic"/>
            <w:noProof/>
          </w:rPr>
          <w:t xml:space="preserve"> the i-th output tile set. The value of </w:t>
        </w:r>
      </w:ins>
      <w:ins w:id="1567" w:author="HHI" w:date="2019-03-22T09:24:00Z">
        <w:r>
          <w:rPr>
            <w:rFonts w:eastAsia="Malgun Gothic"/>
            <w:noProof/>
          </w:rPr>
          <w:t>osps_set_idx</w:t>
        </w:r>
      </w:ins>
      <w:ins w:id="1568" w:author="HHI" w:date="2019-03-22T09:26:00Z">
        <w:r w:rsidRPr="00C37DB2">
          <w:rPr>
            <w:bCs/>
            <w:noProof/>
          </w:rPr>
          <w:t>[ i ]</w:t>
        </w:r>
      </w:ins>
      <w:ins w:id="1569" w:author="HHI" w:date="2019-03-22T09:18:00Z">
        <w:r w:rsidR="00636A6A" w:rsidRPr="00C37DB2">
          <w:rPr>
            <w:rFonts w:eastAsia="Malgun Gothic"/>
            <w:b/>
            <w:noProof/>
          </w:rPr>
          <w:t xml:space="preserve"> </w:t>
        </w:r>
        <w:r w:rsidR="00636A6A" w:rsidRPr="00C37DB2">
          <w:rPr>
            <w:rFonts w:eastAsia="Malgun Gothic"/>
            <w:noProof/>
          </w:rPr>
          <w:t>shall be in the range of 1 to num_ots_format_sets – 1</w:t>
        </w:r>
      </w:ins>
      <w:ins w:id="1570" w:author="HHI" w:date="2019-03-22T09:29:00Z">
        <w:r>
          <w:rPr>
            <w:rFonts w:eastAsia="Malgun Gothic"/>
            <w:noProof/>
          </w:rPr>
          <w:t>.</w:t>
        </w:r>
      </w:ins>
    </w:p>
    <w:p w14:paraId="37462097" w14:textId="629DBCD8" w:rsidR="00636A6A" w:rsidRDefault="008C2A88" w:rsidP="00636A6A">
      <w:pPr>
        <w:rPr>
          <w:ins w:id="1571" w:author="HHI" w:date="2019-03-22T09:18:00Z"/>
          <w:lang w:val="en-CA"/>
        </w:rPr>
      </w:pPr>
      <w:ins w:id="1572" w:author="HHI" w:date="2019-03-22T09:26:00Z">
        <w:r>
          <w:rPr>
            <w:b/>
            <w:bCs/>
            <w:noProof/>
          </w:rPr>
          <w:t>sub_pic</w:t>
        </w:r>
      </w:ins>
      <w:ins w:id="1573" w:author="HHI" w:date="2019-03-22T09:18:00Z">
        <w:r w:rsidR="00636A6A" w:rsidRPr="00C37DB2">
          <w:rPr>
            <w:b/>
            <w:bCs/>
            <w:noProof/>
          </w:rPr>
          <w:t>_id_in_</w:t>
        </w:r>
      </w:ins>
      <w:ins w:id="1574" w:author="HHI" w:date="2019-03-22T09:34:00Z">
        <w:r w:rsidR="00B94749">
          <w:rPr>
            <w:b/>
            <w:bCs/>
            <w:noProof/>
          </w:rPr>
          <w:t>o</w:t>
        </w:r>
      </w:ins>
      <w:ins w:id="1575" w:author="HHI" w:date="2019-03-22T09:18:00Z">
        <w:r w:rsidR="00636A6A" w:rsidRPr="00C37DB2">
          <w:rPr>
            <w:b/>
            <w:bCs/>
            <w:noProof/>
          </w:rPr>
          <w:t>sps</w:t>
        </w:r>
        <w:r w:rsidR="00636A6A" w:rsidRPr="00C37DB2">
          <w:rPr>
            <w:bCs/>
            <w:noProof/>
          </w:rPr>
          <w:t xml:space="preserve">[ i ][ j ] specifies the </w:t>
        </w:r>
      </w:ins>
      <w:ins w:id="1576" w:author="HHI" w:date="2019-03-22T09:26:00Z">
        <w:r>
          <w:rPr>
            <w:bCs/>
            <w:noProof/>
          </w:rPr>
          <w:t>sub-picture</w:t>
        </w:r>
      </w:ins>
      <w:ins w:id="1577" w:author="HHI" w:date="2019-03-22T09:18:00Z">
        <w:r w:rsidR="00636A6A" w:rsidRPr="00C37DB2">
          <w:rPr>
            <w:bCs/>
            <w:noProof/>
          </w:rPr>
          <w:t xml:space="preserve"> </w:t>
        </w:r>
      </w:ins>
      <w:ins w:id="1578" w:author="HHI" w:date="2019-03-22T09:35:00Z">
        <w:r w:rsidR="00B94749">
          <w:rPr>
            <w:bCs/>
            <w:noProof/>
          </w:rPr>
          <w:t>ID</w:t>
        </w:r>
      </w:ins>
      <w:ins w:id="1579" w:author="HHI" w:date="2019-03-22T09:18:00Z">
        <w:r w:rsidR="00636A6A" w:rsidRPr="00C37DB2">
          <w:rPr>
            <w:bCs/>
            <w:noProof/>
          </w:rPr>
          <w:t xml:space="preserve"> in the tile group header</w:t>
        </w:r>
      </w:ins>
      <w:ins w:id="1580" w:author="HHI" w:date="2019-03-22T09:27:00Z">
        <w:r>
          <w:rPr>
            <w:bCs/>
            <w:noProof/>
          </w:rPr>
          <w:t>s</w:t>
        </w:r>
      </w:ins>
      <w:ins w:id="1581" w:author="HHI" w:date="2019-03-22T09:18:00Z">
        <w:r w:rsidR="00636A6A" w:rsidRPr="00C37DB2">
          <w:rPr>
            <w:bCs/>
            <w:noProof/>
          </w:rPr>
          <w:t xml:space="preserve"> of the j-th </w:t>
        </w:r>
      </w:ins>
      <w:ins w:id="1582" w:author="HHI" w:date="2019-03-22T09:27:00Z">
        <w:r>
          <w:rPr>
            <w:bCs/>
            <w:noProof/>
          </w:rPr>
          <w:t xml:space="preserve">sub-picture </w:t>
        </w:r>
      </w:ins>
      <w:ins w:id="1583" w:author="HHI" w:date="2019-03-22T09:18:00Z">
        <w:r w:rsidR="00636A6A" w:rsidRPr="00C37DB2">
          <w:rPr>
            <w:bCs/>
            <w:noProof/>
          </w:rPr>
          <w:t xml:space="preserve">belonging to the i-th output </w:t>
        </w:r>
      </w:ins>
      <w:ins w:id="1584" w:author="HHI" w:date="2019-03-22T09:27:00Z">
        <w:r>
          <w:rPr>
            <w:bCs/>
            <w:noProof/>
          </w:rPr>
          <w:t xml:space="preserve">sub-picture </w:t>
        </w:r>
      </w:ins>
      <w:ins w:id="1585" w:author="HHI" w:date="2019-03-22T09:18:00Z">
        <w:r w:rsidR="00636A6A" w:rsidRPr="00C37DB2">
          <w:rPr>
            <w:bCs/>
            <w:noProof/>
          </w:rPr>
          <w:t>set.</w:t>
        </w:r>
      </w:ins>
    </w:p>
    <w:p w14:paraId="3A32C838" w14:textId="77777777" w:rsidR="00636A6A" w:rsidRPr="00DE0F0E" w:rsidRDefault="00636A6A">
      <w:pPr>
        <w:pStyle w:val="Equation"/>
        <w:tabs>
          <w:tab w:val="left" w:pos="1080"/>
          <w:tab w:val="left" w:pos="1350"/>
          <w:tab w:val="left" w:pos="1980"/>
          <w:tab w:val="left" w:pos="2340"/>
        </w:tabs>
        <w:rPr>
          <w:ins w:id="1586" w:author="Ye-Kui Wang d07" w:date="2019-03-06T12:15:00Z"/>
          <w:noProof/>
          <w:lang w:val="en-CA"/>
        </w:rPr>
        <w:pPrChange w:id="1587" w:author="HHI" w:date="2019-03-22T09:17:00Z">
          <w:pPr>
            <w:pStyle w:val="Equation"/>
            <w:tabs>
              <w:tab w:val="left" w:pos="1080"/>
              <w:tab w:val="left" w:pos="1350"/>
              <w:tab w:val="left" w:pos="1980"/>
              <w:tab w:val="left" w:pos="2340"/>
            </w:tabs>
            <w:ind w:left="794"/>
          </w:pPr>
        </w:pPrChange>
      </w:pPr>
    </w:p>
    <w:p w14:paraId="5184C8B0" w14:textId="23F88B84"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60EA284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710D2497" w:rsidR="008F25A2" w:rsidRDefault="008F25A2" w:rsidP="008F25A2">
      <w:pPr>
        <w:pStyle w:val="Note1"/>
        <w:rPr>
          <w:noProof/>
        </w:rPr>
      </w:pPr>
      <w:r w:rsidRPr="003F3F11">
        <w:rPr>
          <w:noProof/>
        </w:rPr>
        <w:t>NOTE </w:t>
      </w:r>
      <w:r w:rsidR="009847CF">
        <w:rPr>
          <w:noProof/>
        </w:rPr>
        <w:fldChar w:fldCharType="begin" w:fldLock="1"/>
      </w:r>
      <w:r w:rsidR="009847CF">
        <w:rPr>
          <w:noProof/>
        </w:rPr>
        <w:instrText xml:space="preserve"> SEQ NoteCounter \s 9 \* MERGEFORMAT </w:instrText>
      </w:r>
      <w:r w:rsidR="009847CF">
        <w:rPr>
          <w:noProof/>
        </w:rPr>
        <w:fldChar w:fldCharType="separate"/>
      </w:r>
      <w:r w:rsidR="003F609A">
        <w:rPr>
          <w:noProof/>
        </w:rPr>
        <w:t>2</w:t>
      </w:r>
      <w:r w:rsidR="009847CF">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94984B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BF26F0E"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054BBA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7D08668A" w14:textId="2CAC8D9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652BB83" w14:textId="269A4591"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6EF06256" w14:textId="28200C0A"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677B6268" w14:textId="4FFFDDEA"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37B2725" w14:textId="4BB0B322"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16F95D9A" w14:textId="75AB0B5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7788A732" w14:textId="673D2481"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50832997" w14:textId="594A450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2DF6C95" w14:textId="3018674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60556B17" w14:textId="229EE38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47FA3ED3" w14:textId="53B2CF2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66490CF3" w14:textId="13363F7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1B82C07D" w14:textId="732AFF9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21F38B5" w14:textId="490662C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02CF1B33" w14:textId="2011A48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5323C8" w14:textId="6213CCE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F17646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418BF049" w14:textId="67CBA05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308E048D" w14:textId="29D7932B"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3F609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4062DC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01C04D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2269BCE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588" w:name="_Toc317198746"/>
      <w:bookmarkStart w:id="1589" w:name="_Toc415475861"/>
      <w:bookmarkStart w:id="1590" w:name="_Toc423599136"/>
      <w:bookmarkStart w:id="1591"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BA42C08"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0FC3C564"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7EF5D41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592" w:name="_Hlk524707248"/>
      <w:r w:rsidRPr="00DE0F0E">
        <w:rPr>
          <w:b/>
          <w:noProof/>
          <w:szCs w:val="22"/>
          <w:lang w:val="en-CA"/>
        </w:rPr>
        <w:t>sps_ref_wraparound_offset</w:t>
      </w:r>
      <w:bookmarkEnd w:id="1592"/>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045244BD"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F6322F5"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5F94578E"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3EEB8FAA"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588"/>
      <w:bookmarkEnd w:id="1589"/>
      <w:bookmarkEnd w:id="1590"/>
      <w:bookmarkEnd w:id="1591"/>
    </w:p>
    <w:p w14:paraId="48FC81CB" w14:textId="049B9A83" w:rsidR="004175E3" w:rsidRPr="00DE0F0E" w:rsidRDefault="004175E3" w:rsidP="004175E3">
      <w:pPr>
        <w:rPr>
          <w:ins w:id="1593" w:author="Ye-Kui Wang d17" w:date="2019-03-10T17:12:00Z"/>
          <w:noProof/>
          <w:lang w:val="en-CA"/>
        </w:rPr>
      </w:pPr>
      <w:ins w:id="1594" w:author="Ye-Kui Wang d17" w:date="2019-03-10T17:12:00Z">
        <w:r w:rsidRPr="00DE0F0E">
          <w:rPr>
            <w:noProof/>
            <w:lang w:val="en-CA"/>
          </w:rPr>
          <w:t xml:space="preserve">When present, the value of </w:t>
        </w:r>
        <w:r>
          <w:rPr>
            <w:lang w:val="en-CA"/>
          </w:rPr>
          <w:t xml:space="preserve">each of </w:t>
        </w:r>
        <w:r w:rsidRPr="00DE0F0E">
          <w:rPr>
            <w:noProof/>
            <w:lang w:val="en-CA"/>
          </w:rPr>
          <w:t xml:space="preserve">the </w:t>
        </w:r>
        <w:r>
          <w:rPr>
            <w:noProof/>
            <w:lang w:val="en-CA"/>
          </w:rPr>
          <w:t xml:space="preserve">PPS </w:t>
        </w:r>
        <w:r w:rsidRPr="00DE0F0E">
          <w:rPr>
            <w:noProof/>
            <w:lang w:val="en-CA"/>
          </w:rPr>
          <w:t>syntax element</w:t>
        </w:r>
        <w:r>
          <w:rPr>
            <w:noProof/>
            <w:lang w:val="en-CA"/>
          </w:rPr>
          <w:t>s</w:t>
        </w:r>
        <w:r w:rsidRPr="00DE0F0E">
          <w:rPr>
            <w:noProof/>
            <w:lang w:val="en-CA"/>
          </w:rPr>
          <w:t xml:space="preserve"> </w:t>
        </w:r>
        <w:r w:rsidRPr="00850C68">
          <w:t>pps_seq_parameter_set_id</w:t>
        </w:r>
      </w:ins>
      <w:ins w:id="1595" w:author="Ye-Kui Wang d17" w:date="2019-03-10T17:15:00Z">
        <w:r>
          <w:t xml:space="preserve"> and</w:t>
        </w:r>
      </w:ins>
      <w:ins w:id="1596" w:author="Ye-Kui Wang d17" w:date="2019-03-10T17:12:00Z">
        <w:r w:rsidRPr="00DE0F0E">
          <w:rPr>
            <w:noProof/>
            <w:lang w:val="en-CA"/>
          </w:rPr>
          <w:t xml:space="preserve"> </w:t>
        </w:r>
      </w:ins>
      <w:ins w:id="1597" w:author="Ye-Kui Wang d17" w:date="2019-03-10T17:13:00Z">
        <w:r w:rsidRPr="004175E3">
          <w:rPr>
            <w:noProof/>
            <w:lang w:val="en-CA"/>
          </w:rPr>
          <w:t xml:space="preserve">loop_filter_across_tiles_enabled_flag </w:t>
        </w:r>
      </w:ins>
      <w:ins w:id="1598" w:author="Ye-Kui Wang d17" w:date="2019-03-10T17:12:00Z">
        <w:r w:rsidRPr="00DE0F0E">
          <w:rPr>
            <w:noProof/>
            <w:lang w:val="en-CA"/>
          </w:rPr>
          <w:t xml:space="preserve">shall be the same in all </w:t>
        </w:r>
      </w:ins>
      <w:ins w:id="1599" w:author="Ye-Kui Wang d17" w:date="2019-03-10T17:13:00Z">
        <w:r>
          <w:rPr>
            <w:noProof/>
            <w:lang w:val="en-CA"/>
          </w:rPr>
          <w:t xml:space="preserve">PPSs </w:t>
        </w:r>
      </w:ins>
      <w:ins w:id="1600" w:author="Ye-Kui Wang d17" w:date="2019-03-10T17:14:00Z">
        <w:r>
          <w:rPr>
            <w:noProof/>
            <w:lang w:val="en-CA"/>
          </w:rPr>
          <w:t xml:space="preserve">referred to </w:t>
        </w:r>
      </w:ins>
      <w:ins w:id="1601" w:author="Ye-Kui Wang d17" w:date="2019-03-10T17:16:00Z">
        <w:r>
          <w:rPr>
            <w:noProof/>
            <w:lang w:val="en-CA"/>
          </w:rPr>
          <w:t xml:space="preserve">by </w:t>
        </w:r>
      </w:ins>
      <w:ins w:id="1602" w:author="Ye-Kui Wang d17" w:date="2019-03-10T17:15:00Z">
        <w:r>
          <w:rPr>
            <w:noProof/>
            <w:lang w:val="en-CA"/>
          </w:rPr>
          <w:t xml:space="preserve">the </w:t>
        </w:r>
      </w:ins>
      <w:ins w:id="1603" w:author="Ye-Kui Wang d17" w:date="2019-03-10T17:12:00Z">
        <w:r w:rsidRPr="00DE0F0E">
          <w:rPr>
            <w:noProof/>
            <w:lang w:val="en-CA"/>
          </w:rPr>
          <w:t>tile group</w:t>
        </w:r>
        <w:r w:rsidRPr="00DE0F0E">
          <w:rPr>
            <w:noProof/>
            <w:szCs w:val="22"/>
            <w:lang w:val="en-CA"/>
          </w:rPr>
          <w:t xml:space="preserve"> </w:t>
        </w:r>
        <w:r w:rsidRPr="00DE0F0E">
          <w:rPr>
            <w:noProof/>
            <w:lang w:val="en-CA"/>
          </w:rPr>
          <w:t>headers of a coded picture.</w:t>
        </w:r>
      </w:ins>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5C8ABB6E" w14:textId="5BA8A5B4" w:rsidR="0060110D" w:rsidRPr="0060110D" w:rsidDel="001E0D6C" w:rsidRDefault="006163C0" w:rsidP="00290BF9">
      <w:pPr>
        <w:ind w:left="3"/>
        <w:rPr>
          <w:ins w:id="1604" w:author="Ye-Kui Wang d00" w:date="2019-03-04T15:12:00Z"/>
          <w:noProof/>
          <w:lang w:val="en-CA" w:eastAsia="ja-JP"/>
        </w:rPr>
      </w:pPr>
      <w:bookmarkStart w:id="1605" w:name="_Toc20134274"/>
      <w:bookmarkStart w:id="1606" w:name="_Toc77680413"/>
      <w:bookmarkStart w:id="1607" w:name="_Ref168820890"/>
      <w:bookmarkStart w:id="1608" w:name="_Ref220341835"/>
      <w:bookmarkStart w:id="1609" w:name="_Toc226456571"/>
      <w:bookmarkStart w:id="1610" w:name="_Toc248045253"/>
      <w:bookmarkStart w:id="1611" w:name="_Toc287363780"/>
      <w:bookmarkStart w:id="1612" w:name="_Toc311216928"/>
      <w:bookmarkStart w:id="1613" w:name="_Toc317198754"/>
      <w:bookmarkStart w:id="1614" w:name="_Ref398989262"/>
      <w:bookmarkStart w:id="1615" w:name="_Toc415475863"/>
      <w:bookmarkStart w:id="1616" w:name="_Toc423599138"/>
      <w:bookmarkStart w:id="1617" w:name="_Toc423601642"/>
      <w:ins w:id="1618" w:author="Ye-Kui Wang d00" w:date="2019-03-04T15:13:00Z">
        <w:r w:rsidRPr="007644C2" w:rsidDel="001E0D6C">
          <w:rPr>
            <w:b/>
            <w:bCs/>
            <w:noProof/>
            <w:lang w:val="en-CA" w:eastAsia="ko-KR"/>
          </w:rPr>
          <w:t>loop_filter_across_</w:t>
        </w:r>
        <w:r w:rsidDel="001E0D6C">
          <w:rPr>
            <w:b/>
            <w:bCs/>
            <w:noProof/>
            <w:lang w:val="en-CA" w:eastAsia="ko-KR"/>
          </w:rPr>
          <w:t>sub</w:t>
        </w:r>
      </w:ins>
      <w:ins w:id="1619" w:author="Ye-Kui Wang d00" w:date="2019-03-04T15:19:00Z">
        <w:r w:rsidDel="001E0D6C">
          <w:rPr>
            <w:b/>
            <w:bCs/>
            <w:noProof/>
            <w:lang w:val="en-CA" w:eastAsia="ko-KR"/>
          </w:rPr>
          <w:t>_</w:t>
        </w:r>
      </w:ins>
      <w:ins w:id="1620" w:author="Ye-Kui Wang d00" w:date="2019-03-04T15:13:00Z">
        <w:r w:rsidDel="001E0D6C">
          <w:rPr>
            <w:b/>
            <w:bCs/>
            <w:noProof/>
            <w:lang w:val="en-CA" w:eastAsia="ko-KR"/>
          </w:rPr>
          <w:t>pic</w:t>
        </w:r>
        <w:r w:rsidRPr="007644C2" w:rsidDel="001E0D6C">
          <w:rPr>
            <w:b/>
            <w:bCs/>
            <w:noProof/>
            <w:lang w:val="en-CA" w:eastAsia="ko-KR"/>
          </w:rPr>
          <w:t>_enabled_flag</w:t>
        </w:r>
      </w:ins>
      <w:ins w:id="1621" w:author="Ye-Kui Wang d00" w:date="2019-03-04T15:12:00Z">
        <w:r w:rsidRPr="00DE0F0E" w:rsidDel="001E0D6C">
          <w:rPr>
            <w:noProof/>
            <w:lang w:val="en-CA" w:eastAsia="ja-JP"/>
          </w:rPr>
          <w:t xml:space="preserve"> equal to 1 specifies </w:t>
        </w:r>
      </w:ins>
      <w:ins w:id="1622" w:author="Ye-Kui Wang d00" w:date="2019-03-04T15:27:00Z">
        <w:r w:rsidR="00F22A1A" w:rsidRPr="006A3AAF" w:rsidDel="001E0D6C">
          <w:t xml:space="preserve">that in-loop filtering operations may be performed across </w:t>
        </w:r>
        <w:r w:rsidR="00F22A1A" w:rsidDel="001E0D6C">
          <w:t xml:space="preserve">the </w:t>
        </w:r>
        <w:r w:rsidR="00F22A1A" w:rsidRPr="006A3AAF" w:rsidDel="001E0D6C">
          <w:t xml:space="preserve">boundaries </w:t>
        </w:r>
      </w:ins>
      <w:ins w:id="1623" w:author="Ye-Kui Wang d00" w:date="2019-03-04T15:28:00Z">
        <w:r w:rsidR="00F22A1A" w:rsidDel="001E0D6C">
          <w:t xml:space="preserve">of the sub-picture </w:t>
        </w:r>
      </w:ins>
      <w:ins w:id="1624" w:author="Ye-Kui Wang d00" w:date="2019-03-04T15:27:00Z">
        <w:r w:rsidR="00F22A1A" w:rsidRPr="006A3AAF" w:rsidDel="001E0D6C">
          <w:t>referring to the PPS. loop_filter_across_</w:t>
        </w:r>
      </w:ins>
      <w:ins w:id="1625" w:author="Ye-Kui Wang d00" w:date="2019-03-04T15:29:00Z">
        <w:r w:rsidR="00F22A1A" w:rsidDel="001E0D6C">
          <w:t>sub_pic</w:t>
        </w:r>
      </w:ins>
      <w:ins w:id="1626" w:author="Ye-Kui Wang d00" w:date="2019-03-04T15:27:00Z">
        <w:r w:rsidR="00F22A1A" w:rsidRPr="006A3AAF" w:rsidDel="001E0D6C">
          <w:t xml:space="preserve">_enabled_flag equal to 0 specifies that in-loop filtering operations are not performed across </w:t>
        </w:r>
      </w:ins>
      <w:ins w:id="1627" w:author="Ye-Kui Wang d00" w:date="2019-03-04T15:28:00Z">
        <w:r w:rsidR="00F22A1A" w:rsidDel="001E0D6C">
          <w:t>the</w:t>
        </w:r>
      </w:ins>
      <w:ins w:id="1628" w:author="Ye-Kui Wang d00" w:date="2019-03-04T15:27:00Z">
        <w:r w:rsidR="00F22A1A" w:rsidRPr="006A3AAF" w:rsidDel="001E0D6C">
          <w:t xml:space="preserve"> boundaries </w:t>
        </w:r>
      </w:ins>
      <w:ins w:id="1629" w:author="Ye-Kui Wang d00" w:date="2019-03-04T15:28:00Z">
        <w:r w:rsidR="00F22A1A" w:rsidDel="001E0D6C">
          <w:t xml:space="preserve">of the sub-picture </w:t>
        </w:r>
      </w:ins>
      <w:ins w:id="1630" w:author="Ye-Kui Wang d00" w:date="2019-03-04T15:27:00Z">
        <w:r w:rsidR="00F22A1A" w:rsidRPr="006A3AAF" w:rsidDel="001E0D6C">
          <w:t>referring to the PPS.</w:t>
        </w:r>
      </w:ins>
    </w:p>
    <w:p w14:paraId="052CCB46" w14:textId="578471D1" w:rsidR="0091166A" w:rsidRPr="00DE0F0E" w:rsidDel="001C3C26" w:rsidRDefault="0091166A">
      <w:pPr>
        <w:ind w:left="3"/>
        <w:rPr>
          <w:del w:id="1631" w:author="Ye-Kui Wang d00" w:date="2019-03-05T11:56:00Z"/>
          <w:noProof/>
          <w:lang w:val="en-CA" w:eastAsia="ja-JP"/>
        </w:rPr>
      </w:pPr>
      <w:r w:rsidRPr="00DE0F0E">
        <w:rPr>
          <w:b/>
          <w:noProof/>
          <w:lang w:val="en-CA" w:eastAsia="ja-JP"/>
        </w:rPr>
        <w:t>single_tile_in_</w:t>
      </w:r>
      <w:ins w:id="1632" w:author="Ye-Kui Wang d00" w:date="2019-03-04T15:13:00Z">
        <w:r w:rsidR="006163C0">
          <w:rPr>
            <w:b/>
            <w:noProof/>
            <w:lang w:val="en-CA" w:eastAsia="ja-JP"/>
          </w:rPr>
          <w:t>sub</w:t>
        </w:r>
      </w:ins>
      <w:ins w:id="1633" w:author="Ye-Kui Wang d00" w:date="2019-03-04T15:18:00Z">
        <w:r w:rsidR="006163C0">
          <w:rPr>
            <w:b/>
            <w:noProof/>
            <w:lang w:val="en-CA" w:eastAsia="ja-JP"/>
          </w:rPr>
          <w:t>_</w:t>
        </w:r>
      </w:ins>
      <w:r w:rsidRPr="00DE0F0E">
        <w:rPr>
          <w:b/>
          <w:noProof/>
          <w:lang w:val="en-CA" w:eastAsia="ja-JP"/>
        </w:rPr>
        <w:t>pic_flag</w:t>
      </w:r>
      <w:r w:rsidRPr="00DE0F0E">
        <w:rPr>
          <w:noProof/>
          <w:lang w:val="en-CA" w:eastAsia="ja-JP"/>
        </w:rPr>
        <w:t xml:space="preserve"> equal to 1 specifies that there is only one tile in each </w:t>
      </w:r>
      <w:ins w:id="1634" w:author="Ye-Kui Wang d00" w:date="2019-03-04T15:13:00Z">
        <w:r w:rsidR="006163C0">
          <w:rPr>
            <w:noProof/>
            <w:lang w:val="en-CA" w:eastAsia="ja-JP"/>
          </w:rPr>
          <w:t>sub-</w:t>
        </w:r>
      </w:ins>
      <w:r w:rsidRPr="00DE0F0E">
        <w:rPr>
          <w:noProof/>
          <w:lang w:val="en-CA" w:eastAsia="ja-JP"/>
        </w:rPr>
        <w:t>picture referring to the PPS. single_tile_in_</w:t>
      </w:r>
      <w:ins w:id="1635" w:author="Ye-Kui Wang d00" w:date="2019-03-04T15:13:00Z">
        <w:r w:rsidR="006163C0">
          <w:rPr>
            <w:noProof/>
            <w:lang w:val="en-CA" w:eastAsia="ja-JP"/>
          </w:rPr>
          <w:t>sub</w:t>
        </w:r>
      </w:ins>
      <w:ins w:id="1636" w:author="Ye-Kui Wang d00" w:date="2019-03-04T15:18:00Z">
        <w:r w:rsidR="006163C0">
          <w:rPr>
            <w:noProof/>
            <w:lang w:val="en-CA" w:eastAsia="ja-JP"/>
          </w:rPr>
          <w:t>_</w:t>
        </w:r>
      </w:ins>
      <w:r w:rsidRPr="00DE0F0E">
        <w:rPr>
          <w:noProof/>
          <w:lang w:val="en-CA" w:eastAsia="ja-JP"/>
        </w:rPr>
        <w:t xml:space="preserve">pic_flag equal to 0 specifies that there is more than one tile in each </w:t>
      </w:r>
      <w:ins w:id="1637" w:author="Ye-Kui Wang d00" w:date="2019-03-04T15:13:00Z">
        <w:r w:rsidR="006163C0">
          <w:rPr>
            <w:noProof/>
            <w:lang w:val="en-CA" w:eastAsia="ja-JP"/>
          </w:rPr>
          <w:t>sub-</w:t>
        </w:r>
      </w:ins>
      <w:r w:rsidRPr="00DE0F0E">
        <w:rPr>
          <w:noProof/>
          <w:lang w:val="en-CA" w:eastAsia="ja-JP"/>
        </w:rPr>
        <w:t>picture referring to the PPS.</w:t>
      </w:r>
    </w:p>
    <w:p w14:paraId="227EEE09" w14:textId="46DC624E" w:rsidR="0091166A" w:rsidRPr="00DE0F0E" w:rsidRDefault="0091166A" w:rsidP="001C3C26">
      <w:pPr>
        <w:ind w:left="3"/>
        <w:rPr>
          <w:noProof/>
          <w:lang w:val="en-CA" w:eastAsia="ja-JP"/>
        </w:rPr>
      </w:pPr>
      <w:del w:id="1638" w:author="Ye-Kui Wang d00" w:date="2019-03-05T11:56:00Z">
        <w:r w:rsidRPr="00DE0F0E" w:rsidDel="001C3C26">
          <w:rPr>
            <w:noProof/>
            <w:lang w:val="en-CA" w:eastAsia="ja-JP"/>
          </w:rPr>
          <w:delText>It is a requirement of bitstream conformance that the value of single_tile_in_pic_flag shall be the same for all PPSs that are activated within a CVS.</w:delText>
        </w:r>
      </w:del>
    </w:p>
    <w:p w14:paraId="7A7E8C2F" w14:textId="63DD2812"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w:t>
      </w:r>
      <w:ins w:id="1639" w:author="Ye-Kui Wang d00" w:date="2019-03-04T15:15:00Z">
        <w:r w:rsidR="006163C0">
          <w:rPr>
            <w:noProof/>
            <w:lang w:val="en-CA"/>
          </w:rPr>
          <w:t>sub-</w:t>
        </w:r>
      </w:ins>
      <w:r w:rsidRPr="00DE0F0E">
        <w:rPr>
          <w:noProof/>
          <w:lang w:val="en-CA"/>
        </w:rPr>
        <w:t xml:space="preserve">picture. num_tile_columns_minus1 shall be in the range of 0 to </w:t>
      </w:r>
      <w:ins w:id="1640" w:author="Ye-Kui Wang d17" w:date="2019-03-10T22:43:00Z">
        <w:r w:rsidR="00E73C38">
          <w:rPr>
            <w:noProof/>
            <w:lang w:val="en-CA"/>
          </w:rPr>
          <w:t>1024</w:t>
        </w:r>
      </w:ins>
      <w:del w:id="1641" w:author="Ye-Kui Wang d17" w:date="2019-03-10T22:44:00Z">
        <w:r w:rsidRPr="00DD5B86" w:rsidDel="00E73C38">
          <w:rPr>
            <w:noProof/>
            <w:lang w:val="en-CA"/>
          </w:rPr>
          <w:delText>PicWidthInCtbsY</w:delText>
        </w:r>
        <w:r w:rsidRPr="00DE0F0E" w:rsidDel="00E73C38">
          <w:rPr>
            <w:noProof/>
            <w:lang w:val="en-CA"/>
          </w:rPr>
          <w:delText xml:space="preserve"> − 1</w:delText>
        </w:r>
      </w:del>
      <w:r w:rsidRPr="00DE0F0E">
        <w:rPr>
          <w:noProof/>
          <w:lang w:val="en-CA"/>
        </w:rPr>
        <w:t xml:space="preserve">, inclusive. </w:t>
      </w:r>
      <w:r w:rsidRPr="00DE0F0E">
        <w:rPr>
          <w:rFonts w:eastAsia="MS Mincho"/>
          <w:noProof/>
          <w:lang w:val="en-CA" w:eastAsia="zh-CN"/>
        </w:rPr>
        <w:t>When not present, the value of num_tile_columns_minus1 is inferred to be equal to 0.</w:t>
      </w:r>
    </w:p>
    <w:p w14:paraId="63D4DAC3" w14:textId="22A15E59"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w:t>
      </w:r>
      <w:ins w:id="1642" w:author="Ye-Kui Wang d00" w:date="2019-03-04T15:16:00Z">
        <w:r w:rsidR="006163C0">
          <w:rPr>
            <w:noProof/>
            <w:lang w:val="en-CA"/>
          </w:rPr>
          <w:t xml:space="preserve"> sub-</w:t>
        </w:r>
      </w:ins>
      <w:del w:id="1643" w:author="Ye-Kui Wang d00" w:date="2019-03-04T15:16:00Z">
        <w:r w:rsidRPr="00DE0F0E" w:rsidDel="006163C0">
          <w:rPr>
            <w:noProof/>
            <w:lang w:val="en-CA"/>
          </w:rPr>
          <w:delText xml:space="preserve"> </w:delText>
        </w:r>
      </w:del>
      <w:r w:rsidRPr="00DE0F0E">
        <w:rPr>
          <w:noProof/>
          <w:lang w:val="en-CA"/>
        </w:rPr>
        <w:t xml:space="preserve">picture. num_tile_rows_minus1 shall be in the range of 0 to </w:t>
      </w:r>
      <w:ins w:id="1644" w:author="Ye-Kui Wang d17" w:date="2019-03-10T22:44:00Z">
        <w:r w:rsidR="00E73C38">
          <w:rPr>
            <w:noProof/>
            <w:lang w:val="en-CA"/>
          </w:rPr>
          <w:t>1024</w:t>
        </w:r>
      </w:ins>
      <w:del w:id="1645" w:author="Ye-Kui Wang d17" w:date="2019-03-10T22:44:00Z">
        <w:r w:rsidRPr="00DD5B86" w:rsidDel="00E73C38">
          <w:rPr>
            <w:noProof/>
            <w:lang w:val="en-CA"/>
          </w:rPr>
          <w:delText>PicHeightInCtbsY</w:delText>
        </w:r>
        <w:r w:rsidRPr="00DE0F0E" w:rsidDel="00E73C38">
          <w:rPr>
            <w:noProof/>
            <w:lang w:val="en-CA"/>
          </w:rPr>
          <w:delText xml:space="preserve"> − 1, inclusive</w:delText>
        </w:r>
      </w:del>
      <w:r w:rsidRPr="00DE0F0E">
        <w:rPr>
          <w:noProof/>
          <w:lang w:val="en-CA"/>
        </w:rPr>
        <w:t xml:space="preserve">. </w:t>
      </w:r>
      <w:r w:rsidRPr="00DE0F0E">
        <w:rPr>
          <w:rFonts w:eastAsia="MS Mincho"/>
          <w:noProof/>
          <w:lang w:val="en-CA" w:eastAsia="zh-CN"/>
        </w:rPr>
        <w:t>When not present, the value of num_tile_rows_minus1 is inferred to be equal to 0.</w:t>
      </w:r>
    </w:p>
    <w:p w14:paraId="77D9560F" w14:textId="49C0456C" w:rsidR="0091166A" w:rsidRPr="00DE0F0E" w:rsidRDefault="0091166A" w:rsidP="0091166A">
      <w:pPr>
        <w:rPr>
          <w:noProof/>
          <w:lang w:val="en-CA"/>
        </w:rPr>
      </w:pPr>
      <w:r w:rsidRPr="00DE0F0E">
        <w:rPr>
          <w:noProof/>
          <w:lang w:val="en-CA"/>
        </w:rPr>
        <w:t>The variable NumTilesIn</w:t>
      </w:r>
      <w:ins w:id="1646" w:author="Ye-Kui Wang d00" w:date="2019-03-04T15:16:00Z">
        <w:r w:rsidR="006163C0">
          <w:rPr>
            <w:noProof/>
            <w:lang w:val="en-CA"/>
          </w:rPr>
          <w:t>Sub</w:t>
        </w:r>
      </w:ins>
      <w:r w:rsidRPr="00DE0F0E">
        <w:rPr>
          <w:noProof/>
          <w:lang w:val="en-CA"/>
        </w:rPr>
        <w:t xml:space="preserve">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285A0FF5"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w:t>
      </w:r>
      <w:ins w:id="1647" w:author="Ye-Kui Wang d00" w:date="2019-03-04T15:17:00Z">
        <w:r w:rsidR="006163C0">
          <w:rPr>
            <w:noProof/>
            <w:lang w:val="en-CA" w:eastAsia="ja-JP"/>
          </w:rPr>
          <w:t>sub</w:t>
        </w:r>
      </w:ins>
      <w:ins w:id="1648" w:author="Ye-Kui Wang d00" w:date="2019-03-04T15:20:00Z">
        <w:r w:rsidR="006163C0">
          <w:rPr>
            <w:noProof/>
            <w:lang w:val="en-CA" w:eastAsia="ja-JP"/>
          </w:rPr>
          <w:t>_</w:t>
        </w:r>
      </w:ins>
      <w:r w:rsidRPr="00DE0F0E">
        <w:rPr>
          <w:noProof/>
          <w:lang w:val="en-CA" w:eastAsia="ja-JP"/>
        </w:rPr>
        <w:t>pic_flag</w:t>
      </w:r>
      <w:r w:rsidRPr="00DE0F0E">
        <w:rPr>
          <w:noProof/>
          <w:lang w:val="en-CA"/>
        </w:rPr>
        <w:t xml:space="preserve"> is equal to 0, NumTilesIn</w:t>
      </w:r>
      <w:ins w:id="1649" w:author="Ye-Kui Wang d00" w:date="2019-03-04T15:17:00Z">
        <w:r w:rsidR="006163C0">
          <w:rPr>
            <w:noProof/>
            <w:lang w:val="en-CA"/>
          </w:rPr>
          <w:t>Sub</w:t>
        </w:r>
      </w:ins>
      <w:r w:rsidRPr="00DE0F0E">
        <w:rPr>
          <w:noProof/>
          <w:lang w:val="en-CA"/>
        </w:rPr>
        <w:t>Pic shall be greater than 1.</w:t>
      </w:r>
    </w:p>
    <w:p w14:paraId="6AC1E646" w14:textId="5966930B"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w:t>
      </w:r>
      <w:ins w:id="1650" w:author="Ye-Kui Wang d00" w:date="2019-03-04T15:18:00Z">
        <w:r w:rsidR="006163C0">
          <w:rPr>
            <w:noProof/>
            <w:lang w:val="en-CA"/>
          </w:rPr>
          <w:t>sub-</w:t>
        </w:r>
      </w:ins>
      <w:r w:rsidRPr="00DE0F0E">
        <w:rPr>
          <w:noProof/>
          <w:lang w:val="en-CA"/>
        </w:rPr>
        <w:t xml:space="preserve">picture. uniform_tile_spacing_flag equal to 0 specifies that tile column boundaries and likewise tile row boundaries are not distributed uniformly across the </w:t>
      </w:r>
      <w:ins w:id="1651" w:author="Ye-Kui Wang d00" w:date="2019-03-04T15:20:00Z">
        <w:r w:rsidR="00F22A1A">
          <w:rPr>
            <w:noProof/>
            <w:lang w:val="en-CA"/>
          </w:rPr>
          <w:t>sub-</w:t>
        </w:r>
      </w:ins>
      <w:r w:rsidRPr="00DE0F0E">
        <w:rPr>
          <w:noProof/>
          <w:lang w:val="en-CA"/>
        </w:rPr>
        <w:t xml:space="preserve">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783FA584"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3F609A">
        <w:rPr>
          <w:noProof/>
          <w:lang w:val="en-CA" w:eastAsia="ko-KR"/>
        </w:rPr>
        <w:t>6.5.1</w:t>
      </w:r>
      <w:r w:rsidRPr="00DE0F0E">
        <w:rPr>
          <w:noProof/>
          <w:lang w:val="en-CA" w:eastAsia="ko-KR"/>
        </w:rPr>
        <w:fldChar w:fldCharType="end"/>
      </w:r>
      <w:r w:rsidRPr="00DE0F0E">
        <w:rPr>
          <w:noProof/>
          <w:lang w:val="en-CA" w:eastAsia="ko-KR"/>
        </w:rPr>
        <w:t>:</w:t>
      </w:r>
    </w:p>
    <w:p w14:paraId="564DEFCF" w14:textId="5604BED0"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0F1903B0"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546DF101"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18C3A7BB"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083864E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CtbAddrRsToTs[ ctbAddrRs ] for ctbAddrRs ranging from 0 to </w:t>
      </w:r>
      <w:ins w:id="1652" w:author="Ye-Kui Wang d00" w:date="2019-03-04T15:22:00Z">
        <w:r w:rsidR="00F22A1A">
          <w:rPr>
            <w:noProof/>
            <w:lang w:val="en-CA"/>
          </w:rPr>
          <w:t>Sub</w:t>
        </w:r>
      </w:ins>
      <w:r w:rsidRPr="00DE0F0E">
        <w:rPr>
          <w:noProof/>
          <w:lang w:val="en-CA"/>
        </w:rPr>
        <w:t xml:space="preserve">PicSizeInCtbsY − 1, inclusive, specifying the conversion from a CTB address in the CTB raster scan of a </w:t>
      </w:r>
      <w:ins w:id="1653" w:author="Ye-Kui Wang d00" w:date="2019-03-04T15:22:00Z">
        <w:r w:rsidR="00F22A1A">
          <w:rPr>
            <w:noProof/>
            <w:lang w:val="en-CA"/>
          </w:rPr>
          <w:t>sub-</w:t>
        </w:r>
      </w:ins>
      <w:r w:rsidRPr="00DE0F0E">
        <w:rPr>
          <w:noProof/>
          <w:lang w:val="en-CA"/>
        </w:rPr>
        <w:t>picture to a CTB address in the tile scan</w:t>
      </w:r>
      <w:ins w:id="1654" w:author="Ye-Kui Wang d00" w:date="2019-03-04T15:22:00Z">
        <w:r w:rsidR="00F22A1A">
          <w:rPr>
            <w:noProof/>
            <w:lang w:val="en-CA"/>
          </w:rPr>
          <w:t xml:space="preserve"> of the sub-picture</w:t>
        </w:r>
      </w:ins>
      <w:r w:rsidRPr="00DE0F0E">
        <w:rPr>
          <w:noProof/>
          <w:lang w:val="en-CA"/>
        </w:rPr>
        <w:t>,</w:t>
      </w:r>
    </w:p>
    <w:p w14:paraId="632F1521" w14:textId="5C51891A"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CtbAddrTsToRs[ ctbAddrTs ] for ctbAddrTs ranging from 0 to </w:t>
      </w:r>
      <w:ins w:id="1655" w:author="Ye-Kui Wang d00" w:date="2019-03-04T15:22:00Z">
        <w:r w:rsidR="00F22A1A">
          <w:rPr>
            <w:noProof/>
            <w:lang w:val="en-CA"/>
          </w:rPr>
          <w:t>Sub</w:t>
        </w:r>
      </w:ins>
      <w:r w:rsidRPr="00DE0F0E">
        <w:rPr>
          <w:noProof/>
          <w:lang w:val="en-CA"/>
        </w:rPr>
        <w:t xml:space="preserve">PicSizeInCtbsY − 1, inclusive, specifying the conversion from a CTB address in the tile scan </w:t>
      </w:r>
      <w:ins w:id="1656" w:author="Ye-Kui Wang d00" w:date="2019-03-04T15:23:00Z">
        <w:r w:rsidR="00F22A1A">
          <w:rPr>
            <w:noProof/>
            <w:lang w:val="en-CA"/>
          </w:rPr>
          <w:t xml:space="preserve">of a sub-picture </w:t>
        </w:r>
      </w:ins>
      <w:r w:rsidRPr="00DE0F0E">
        <w:rPr>
          <w:noProof/>
          <w:lang w:val="en-CA"/>
        </w:rPr>
        <w:t xml:space="preserve">to a CTB address in the CTB raster scan of </w:t>
      </w:r>
      <w:ins w:id="1657" w:author="Ye-Kui Wang d00" w:date="2019-03-04T15:23:00Z">
        <w:r w:rsidR="00F22A1A">
          <w:rPr>
            <w:noProof/>
            <w:lang w:val="en-CA"/>
          </w:rPr>
          <w:t>the sub-</w:t>
        </w:r>
      </w:ins>
      <w:r w:rsidRPr="00DE0F0E">
        <w:rPr>
          <w:noProof/>
          <w:lang w:val="en-CA"/>
        </w:rPr>
        <w:t>a picture,</w:t>
      </w:r>
    </w:p>
    <w:p w14:paraId="204A82A2" w14:textId="7D2D2B3A"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TileId[ ctbAddrTs ] for ctbAddrTs ranging from 0 to </w:t>
      </w:r>
      <w:ins w:id="1658" w:author="Ye-Kui Wang d00" w:date="2019-03-04T15:23:00Z">
        <w:r w:rsidR="00F22A1A">
          <w:rPr>
            <w:noProof/>
            <w:lang w:val="en-CA"/>
          </w:rPr>
          <w:t>Sub</w:t>
        </w:r>
      </w:ins>
      <w:r w:rsidRPr="00DE0F0E">
        <w:rPr>
          <w:noProof/>
          <w:lang w:val="en-CA"/>
        </w:rPr>
        <w:t xml:space="preserve">PicSizeInCtbsY − 1, inclusive, specifying the conversion from a CTB address in tile scan </w:t>
      </w:r>
      <w:ins w:id="1659" w:author="Ye-Kui Wang d00" w:date="2019-03-04T15:23:00Z">
        <w:r w:rsidR="00F22A1A">
          <w:rPr>
            <w:noProof/>
            <w:lang w:val="en-CA"/>
          </w:rPr>
          <w:t xml:space="preserve">of a sub-picture </w:t>
        </w:r>
      </w:ins>
      <w:r w:rsidRPr="00DE0F0E">
        <w:rPr>
          <w:noProof/>
          <w:lang w:val="en-CA"/>
        </w:rPr>
        <w:t>to a tile ID,</w:t>
      </w:r>
    </w:p>
    <w:p w14:paraId="65824D0D" w14:textId="09C36800"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w:t>
      </w:r>
      <w:ins w:id="1660" w:author="Ye-Kui Wang d00" w:date="2019-03-05T12:51:00Z">
        <w:r w:rsidR="00396B08">
          <w:rPr>
            <w:bCs/>
            <w:noProof/>
            <w:lang w:val="en-CA"/>
          </w:rPr>
          <w:t>Sub</w:t>
        </w:r>
      </w:ins>
      <w:r w:rsidR="00972D2F" w:rsidRPr="00DE0F0E">
        <w:rPr>
          <w:bCs/>
          <w:noProof/>
          <w:lang w:val="en-CA"/>
        </w:rPr>
        <w:t>Pic</w:t>
      </w:r>
      <w:r w:rsidRPr="00DE0F0E">
        <w:rPr>
          <w:noProof/>
          <w:lang w:val="en-CA"/>
        </w:rPr>
        <w:t> − 1, inclusive, specifying the conversion from a tile index to the number of CTUs in the tile,</w:t>
      </w:r>
    </w:p>
    <w:p w14:paraId="52D2E182" w14:textId="797E1028"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w:t>
      </w:r>
      <w:ins w:id="1661" w:author="Ye-Kui Wang d00" w:date="2019-03-04T15:24:00Z">
        <w:r w:rsidR="00F22A1A">
          <w:rPr>
            <w:bCs/>
            <w:noProof/>
            <w:lang w:val="en-CA"/>
          </w:rPr>
          <w:t>Sub</w:t>
        </w:r>
      </w:ins>
      <w:r w:rsidRPr="00DE0F0E">
        <w:rPr>
          <w:bCs/>
          <w:noProof/>
          <w:lang w:val="en-CA"/>
        </w:rPr>
        <w:t>Pic</w:t>
      </w:r>
      <w:r w:rsidRPr="00DE0F0E">
        <w:rPr>
          <w:noProof/>
          <w:lang w:val="en-CA"/>
        </w:rPr>
        <w:t> − 1, inclusive, specifying the conversion from a tile ID to the CTB address in tile scan of the first CTB in the tile,</w:t>
      </w:r>
    </w:p>
    <w:p w14:paraId="7F2226BE" w14:textId="743EB841"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2988733B"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60BAF106"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65F14B6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17C6B0CC"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w:t>
      </w:r>
      <w:ins w:id="1662" w:author="Ye-Kui Wang d00" w:date="2019-03-04T17:14:00Z">
        <w:r w:rsidR="00505F69">
          <w:rPr>
            <w:noProof/>
          </w:rPr>
          <w:t>of th</w:t>
        </w:r>
      </w:ins>
      <w:ins w:id="1663" w:author="Ye-Kui Wang d00" w:date="2019-03-04T17:13:00Z">
        <w:r w:rsidR="00505F69">
          <w:rPr>
            <w:noProof/>
          </w:rPr>
          <w:t>e sub</w:t>
        </w:r>
      </w:ins>
      <w:ins w:id="1664" w:author="Ye-Kui Wang d00" w:date="2019-03-04T17:14:00Z">
        <w:r w:rsidR="00505F69">
          <w:rPr>
            <w:noProof/>
          </w:rPr>
          <w:t xml:space="preserve">-picture </w:t>
        </w:r>
      </w:ins>
      <w:r w:rsidRPr="001226BB">
        <w:rPr>
          <w:noProof/>
        </w:rPr>
        <w:t xml:space="preserve">are in raster scan order and the tile group information is not signalled in PPS. rect_tile_group_flag equal to 1 specifies that tiles within each tile group cover a rectangular region of the </w:t>
      </w:r>
      <w:ins w:id="1665" w:author="Ye-Kui Wang d00" w:date="2019-03-04T17:15:00Z">
        <w:r w:rsidR="00505F69">
          <w:rPr>
            <w:noProof/>
          </w:rPr>
          <w:t>sub-</w:t>
        </w:r>
      </w:ins>
      <w:r w:rsidRPr="001226BB">
        <w:rPr>
          <w:noProof/>
        </w:rPr>
        <w:t>picture and the tile group information is signalled in the PPS. When single_tile_per_tile_group_flag is equal to 1 rect_tile_group_flag is inferred to be equal to 1.</w:t>
      </w:r>
    </w:p>
    <w:p w14:paraId="696AD5FE" w14:textId="587980A9" w:rsidR="00F9500E" w:rsidRPr="001226BB" w:rsidRDefault="00F9500E" w:rsidP="00F9500E">
      <w:pPr>
        <w:rPr>
          <w:rFonts w:eastAsia="Batang"/>
          <w:bCs/>
          <w:lang w:eastAsia="ko-KR"/>
        </w:rPr>
      </w:pPr>
      <w:r w:rsidRPr="001226BB">
        <w:rPr>
          <w:b/>
          <w:bCs/>
          <w:color w:val="000000"/>
        </w:rPr>
        <w:t>num_tile_groups_in_</w:t>
      </w:r>
      <w:ins w:id="1666" w:author="Ye-Kui Wang d00" w:date="2019-03-04T17:15:00Z">
        <w:r w:rsidR="00505F69">
          <w:rPr>
            <w:b/>
            <w:bCs/>
            <w:color w:val="000000"/>
          </w:rPr>
          <w:t>sub_</w:t>
        </w:r>
      </w:ins>
      <w:r w:rsidRPr="001226BB">
        <w:rPr>
          <w:b/>
          <w:bCs/>
          <w:color w:val="000000"/>
        </w:rPr>
        <w:t>pic_minus1</w:t>
      </w:r>
      <w:r w:rsidRPr="00505F69">
        <w:rPr>
          <w:bCs/>
          <w:color w:val="000000"/>
          <w:rPrChange w:id="1667" w:author="Ye-Kui Wang d00" w:date="2019-03-04T17:15:00Z">
            <w:rPr>
              <w:b/>
              <w:bCs/>
              <w:color w:val="000000"/>
            </w:rPr>
          </w:rPrChange>
        </w:rPr>
        <w:t xml:space="preserve"> </w:t>
      </w:r>
      <w:r w:rsidRPr="001226BB">
        <w:rPr>
          <w:color w:val="000000"/>
        </w:rPr>
        <w:t xml:space="preserve">plus 1 specifies the number of tile groups in each </w:t>
      </w:r>
      <w:ins w:id="1668" w:author="Ye-Kui Wang d00" w:date="2019-03-04T17:15:00Z">
        <w:r w:rsidR="00505F69">
          <w:rPr>
            <w:color w:val="000000"/>
          </w:rPr>
          <w:t>sub-</w:t>
        </w:r>
      </w:ins>
      <w:r w:rsidRPr="001226BB">
        <w:rPr>
          <w:color w:val="000000"/>
        </w:rPr>
        <w:t>picture referring to the PPS.</w:t>
      </w:r>
      <w:r w:rsidRPr="001226BB">
        <w:rPr>
          <w:rFonts w:eastAsia="MS Mincho"/>
          <w:noProof/>
          <w:lang w:eastAsia="zh-CN"/>
        </w:rPr>
        <w:t xml:space="preserve"> The value of </w:t>
      </w:r>
      <w:r w:rsidRPr="001226BB">
        <w:rPr>
          <w:bCs/>
          <w:color w:val="000000"/>
        </w:rPr>
        <w:t>num_tile_groups_in</w:t>
      </w:r>
      <w:ins w:id="1669" w:author="Ye-Kui Wang d00" w:date="2019-03-04T17:15:00Z">
        <w:r w:rsidR="00505F69">
          <w:rPr>
            <w:bCs/>
            <w:color w:val="000000"/>
          </w:rPr>
          <w:t>_sub</w:t>
        </w:r>
      </w:ins>
      <w:r w:rsidRPr="001226BB">
        <w:rPr>
          <w:bCs/>
          <w:color w:val="000000"/>
        </w:rPr>
        <w:t>_pic_minus1</w:t>
      </w:r>
      <w:r w:rsidRPr="001226BB">
        <w:rPr>
          <w:rFonts w:eastAsia="MS Mincho"/>
          <w:noProof/>
          <w:lang w:eastAsia="zh-CN"/>
        </w:rPr>
        <w:t xml:space="preserve"> shall be in the range of 0 to </w:t>
      </w:r>
      <w:r w:rsidRPr="001226BB">
        <w:rPr>
          <w:noProof/>
        </w:rPr>
        <w:t>NumTilesIn</w:t>
      </w:r>
      <w:ins w:id="1670" w:author="Ye-Kui Wang d00" w:date="2019-03-04T17:16:00Z">
        <w:r w:rsidR="00505F69">
          <w:rPr>
            <w:noProof/>
          </w:rPr>
          <w:t>Sub</w:t>
        </w:r>
      </w:ins>
      <w:r w:rsidRPr="001226BB">
        <w:rPr>
          <w:noProof/>
        </w:rPr>
        <w:t>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ins w:id="1671" w:author="Ye-Kui Wang d00" w:date="2019-03-04T17:16:00Z">
        <w:r w:rsidR="00505F69">
          <w:rPr>
            <w:bCs/>
            <w:noProof/>
          </w:rPr>
          <w:t>g</w:t>
        </w:r>
      </w:ins>
      <w:r w:rsidRPr="001226BB">
        <w:rPr>
          <w:bCs/>
          <w:noProof/>
        </w:rPr>
        <w:t xml:space="preserve"> is equal to 1</w:t>
      </w:r>
      <w:r w:rsidRPr="001226BB">
        <w:rPr>
          <w:rFonts w:eastAsia="MS Mincho"/>
          <w:noProof/>
          <w:lang w:eastAsia="zh-CN"/>
        </w:rPr>
        <w:t xml:space="preserve">, the value of </w:t>
      </w:r>
      <w:r w:rsidRPr="001226BB">
        <w:rPr>
          <w:bCs/>
          <w:color w:val="000000"/>
        </w:rPr>
        <w:t>num_tile_groups_in_</w:t>
      </w:r>
      <w:ins w:id="1672" w:author="Ye-Kui Wang d00" w:date="2019-03-04T17:16:00Z">
        <w:r w:rsidR="00505F69">
          <w:rPr>
            <w:bCs/>
            <w:color w:val="000000"/>
          </w:rPr>
          <w:t>sub_</w:t>
        </w:r>
      </w:ins>
      <w:r w:rsidRPr="001226BB">
        <w:rPr>
          <w:bCs/>
          <w:color w:val="000000"/>
        </w:rPr>
        <w:t xml:space="preserve">pic_minus1 is inferred to be equal to </w:t>
      </w:r>
      <w:r w:rsidRPr="001226BB">
        <w:rPr>
          <w:noProof/>
        </w:rPr>
        <w:t>NumTilesIn</w:t>
      </w:r>
      <w:ins w:id="1673" w:author="Ye-Kui Wang d00" w:date="2019-03-04T17:16:00Z">
        <w:r w:rsidR="00505F69">
          <w:rPr>
            <w:noProof/>
          </w:rPr>
          <w:t>Sub</w:t>
        </w:r>
      </w:ins>
      <w:r w:rsidRPr="001226BB">
        <w:rPr>
          <w:noProof/>
        </w:rPr>
        <w:t>Pic </w:t>
      </w:r>
      <w:r>
        <w:rPr>
          <w:noProof/>
        </w:rPr>
        <w:t>−</w:t>
      </w:r>
      <w:r w:rsidRPr="001226BB">
        <w:rPr>
          <w:noProof/>
        </w:rPr>
        <w:t> 1</w:t>
      </w:r>
      <w:r w:rsidRPr="001226BB">
        <w:rPr>
          <w:rFonts w:eastAsia="Batang"/>
          <w:bCs/>
          <w:lang w:eastAsia="ko-KR"/>
        </w:rPr>
        <w:t>.</w:t>
      </w:r>
    </w:p>
    <w:p w14:paraId="42A062F1" w14:textId="25594735" w:rsidR="00F9500E" w:rsidRPr="001226BB" w:rsidRDefault="00F9500E" w:rsidP="00F9500E">
      <w:pPr>
        <w:rPr>
          <w:noProof/>
          <w:lang w:eastAsia="ja-JP"/>
        </w:rPr>
      </w:pPr>
      <w:r w:rsidRPr="001226BB">
        <w:rPr>
          <w:b/>
          <w:noProof/>
          <w:lang w:eastAsia="ja-JP"/>
        </w:rPr>
        <w:t>top_left_tile_idx</w:t>
      </w:r>
      <w:r w:rsidRPr="001226BB">
        <w:rPr>
          <w:noProof/>
          <w:lang w:eastAsia="ja-JP"/>
        </w:rPr>
        <w:t>[ i ] specifies the tile index of the tile located at the top-left corner of the i-th tile group</w:t>
      </w:r>
      <w:ins w:id="1674" w:author="Ye-Kui Wang d00" w:date="2019-03-04T17:16:00Z">
        <w:r w:rsidR="00505F69">
          <w:rPr>
            <w:noProof/>
            <w:lang w:eastAsia="ja-JP"/>
          </w:rPr>
          <w:t xml:space="preserve"> of the sub-picture</w:t>
        </w:r>
      </w:ins>
      <w:r w:rsidRPr="001226BB">
        <w:rPr>
          <w:noProof/>
          <w:lang w:eastAsia="ja-JP"/>
        </w:rPr>
        <w:t xml:space="preserve">.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w:t>
      </w:r>
      <w:ins w:id="1675" w:author="Ye-Kui Wang d00" w:date="2019-03-04T17:18:00Z">
        <w:r w:rsidR="00505F69">
          <w:rPr>
            <w:noProof/>
            <w:lang w:eastAsia="ja-JP"/>
          </w:rPr>
          <w:t>Sub</w:t>
        </w:r>
      </w:ins>
      <w:r w:rsidRPr="001226BB">
        <w:rPr>
          <w:noProof/>
          <w:lang w:eastAsia="ja-JP"/>
        </w:rPr>
        <w:t>Pic ) bits.</w:t>
      </w:r>
    </w:p>
    <w:p w14:paraId="1E008015" w14:textId="7926C0B9"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i ] specifies the tile index of the tile located at the bottom-right corner of the i-th tile group</w:t>
      </w:r>
      <w:ins w:id="1676" w:author="Ye-Kui Wang d00" w:date="2019-03-04T17:18:00Z">
        <w:r w:rsidR="00505F69" w:rsidRPr="00505F69">
          <w:rPr>
            <w:noProof/>
            <w:lang w:eastAsia="ja-JP"/>
          </w:rPr>
          <w:t xml:space="preserve"> </w:t>
        </w:r>
        <w:r w:rsidR="00505F69">
          <w:rPr>
            <w:noProof/>
            <w:lang w:eastAsia="ja-JP"/>
          </w:rPr>
          <w:t>of the sub-picture</w:t>
        </w:r>
      </w:ins>
      <w:r w:rsidRPr="001226BB">
        <w:rPr>
          <w:noProof/>
          <w:lang w:eastAsia="ja-JP"/>
        </w:rPr>
        <w:t>. When single_tile_per_tile_group_flag is equal to 1</w:t>
      </w:r>
      <w:ins w:id="1677" w:author="Ye-Kui Wang d00" w:date="2019-03-04T17:19:00Z">
        <w:r w:rsidR="00505F69">
          <w:rPr>
            <w:noProof/>
            <w:lang w:eastAsia="ja-JP"/>
          </w:rPr>
          <w:t>,</w:t>
        </w:r>
      </w:ins>
      <w:r w:rsidRPr="001226BB">
        <w:rPr>
          <w:noProof/>
          <w:lang w:eastAsia="ja-JP"/>
        </w:rPr>
        <w:t xml:space="preserve">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w:t>
      </w:r>
      <w:ins w:id="1678" w:author="Ye-Kui Wang d00" w:date="2019-03-04T17:19:00Z">
        <w:r w:rsidR="00505F69">
          <w:rPr>
            <w:noProof/>
            <w:lang w:eastAsia="ja-JP"/>
          </w:rPr>
          <w:t>Sub</w:t>
        </w:r>
      </w:ins>
      <w:r w:rsidRPr="001226BB">
        <w:rPr>
          <w:noProof/>
          <w:lang w:eastAsia="ja-JP"/>
        </w:rPr>
        <w:t>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A792229"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w:t>
      </w:r>
      <w:ins w:id="1679" w:author="Ye-Kui Wang d00" w:date="2019-03-04T17:20:00Z">
        <w:r w:rsidR="006C71B6">
          <w:t xml:space="preserve"> of the sub-picture</w:t>
        </w:r>
      </w:ins>
      <w:r w:rsidRPr="001226BB">
        <w:t>, and related variables</w:t>
      </w:r>
      <w:r w:rsidRPr="001226BB">
        <w:rPr>
          <w:noProof/>
          <w:lang w:eastAsia="ko-KR"/>
        </w:rPr>
        <w:t>, are derived as follows:</w:t>
      </w:r>
    </w:p>
    <w:p w14:paraId="6955D3B6" w14:textId="44DCE445"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38AE3953"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w:t>
      </w:r>
      <w:ins w:id="1680" w:author="Ye-Kui Wang d08" w:date="2019-03-06T16:30:00Z">
        <w:r w:rsidR="00075C2C">
          <w:rPr>
            <w:noProof/>
            <w:lang w:val="en-CA" w:eastAsia="ko-KR"/>
          </w:rPr>
          <w:t>sub</w:t>
        </w:r>
      </w:ins>
      <w:ins w:id="1681" w:author="Ye-Kui Wang d08" w:date="2019-03-06T16:31:00Z">
        <w:r w:rsidR="00075C2C">
          <w:rPr>
            <w:noProof/>
            <w:lang w:val="en-CA" w:eastAsia="ko-KR"/>
          </w:rPr>
          <w:t>-</w:t>
        </w:r>
      </w:ins>
      <w:r w:rsidRPr="00DE0F0E">
        <w:rPr>
          <w:noProof/>
          <w:lang w:val="en-CA" w:eastAsia="ko-KR"/>
        </w:rPr>
        <w:t xml:space="preserve">pictures referring to the PPS. loop_filter_across_tiles_enabled_flag equal to 0 specifies that in-loop filtering operations are not performed across tile boundaries in </w:t>
      </w:r>
      <w:ins w:id="1682" w:author="Ye-Kui Wang d08" w:date="2019-03-06T16:31:00Z">
        <w:r w:rsidR="00075C2C">
          <w:rPr>
            <w:noProof/>
            <w:lang w:val="en-CA" w:eastAsia="ko-KR"/>
          </w:rPr>
          <w:t>sub-</w:t>
        </w:r>
      </w:ins>
      <w:r w:rsidRPr="00DE0F0E">
        <w:rPr>
          <w:noProof/>
          <w:lang w:val="en-CA" w:eastAsia="ko-KR"/>
        </w:rPr>
        <w:t>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32CB36E1"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w:t>
      </w:r>
      <w:ins w:id="1683" w:author="Ye-Kui Wang d08" w:date="2019-03-06T16:35:00Z">
        <w:r w:rsidR="00075C2C">
          <w:t>sub-</w:t>
        </w:r>
      </w:ins>
      <w:r w:rsidRPr="006A3AAF">
        <w:t xml:space="preserve">pictures referring to the PPS. loop_filter_across_tile_group_enabled_flag equal to 0 specifies that in-loop filtering operations are not performed across tile group boundaries in </w:t>
      </w:r>
      <w:ins w:id="1684" w:author="Ye-Kui Wang d08" w:date="2019-03-06T16:36:00Z">
        <w:r w:rsidR="00075C2C">
          <w:t>sub-</w:t>
        </w:r>
      </w:ins>
      <w:r w:rsidRPr="006A3AAF">
        <w:t>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601AA272"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31E19A89"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1152C0A5"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3D5496A" w:rsidR="000804E8" w:rsidRPr="00DE0F0E" w:rsidRDefault="000804E8" w:rsidP="000804E8">
      <w:pPr>
        <w:rPr>
          <w:bCs/>
          <w:noProof/>
          <w:lang w:val="en-CA" w:eastAsia="ko-KR"/>
        </w:rPr>
      </w:pPr>
      <w:r w:rsidRPr="00DE0F0E">
        <w:rPr>
          <w:bCs/>
          <w:noProof/>
          <w:lang w:val="en-CA" w:eastAsia="ko-KR"/>
        </w:rPr>
        <w:t xml:space="preserve">The variable MaxTsSize is set equal to 1 </w:t>
      </w:r>
      <w:ins w:id="1685" w:author="Ye-Kui Wang d00" w:date="2019-03-04T15:32:00Z">
        <w:r w:rsidR="009466E9">
          <w:rPr>
            <w:bCs/>
            <w:noProof/>
            <w:lang w:val="en-CA" w:eastAsia="ko-KR"/>
          </w:rPr>
          <w:t xml:space="preserve"> </w:t>
        </w:r>
      </w:ins>
      <w:r w:rsidRPr="00DE0F0E">
        <w:rPr>
          <w:bCs/>
          <w:noProof/>
          <w:lang w:val="en-CA" w:eastAsia="ko-KR"/>
        </w:rPr>
        <w:t>&lt;&lt;</w:t>
      </w:r>
      <w:ins w:id="1686" w:author="Ye-Kui Wang d00" w:date="2019-03-04T15:32:00Z">
        <w:r w:rsidR="009466E9">
          <w:rPr>
            <w:bCs/>
            <w:noProof/>
            <w:lang w:val="en-CA" w:eastAsia="ko-KR"/>
          </w:rPr>
          <w:t xml:space="preserve"> </w:t>
        </w:r>
      </w:ins>
      <w:r w:rsidRPr="00DE0F0E">
        <w:rPr>
          <w:bCs/>
          <w:noProof/>
          <w:lang w:val="en-CA" w:eastAsia="ko-KR"/>
        </w:rPr>
        <w:t xml:space="preserve">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6BC3B6A8"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3F609A" w:rsidRPr="003F3F11">
        <w:rPr>
          <w:noProof/>
        </w:rPr>
        <w:t>Table </w:t>
      </w:r>
      <w:r w:rsidR="003F609A">
        <w:rPr>
          <w:noProof/>
        </w:rPr>
        <w:t>7</w:t>
      </w:r>
      <w:r w:rsidR="003F609A" w:rsidRPr="003F3F11">
        <w:rPr>
          <w:noProof/>
        </w:rPr>
        <w:noBreakHyphen/>
      </w:r>
      <w:r w:rsidR="003F609A">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0241064E" w:rsidR="00CF28B0" w:rsidRPr="003F3F11" w:rsidRDefault="00CF28B0" w:rsidP="00CF28B0">
      <w:pPr>
        <w:pStyle w:val="Caption"/>
        <w:rPr>
          <w:noProof/>
          <w:lang w:val="en-GB"/>
        </w:rPr>
      </w:pPr>
      <w:bookmarkStart w:id="1687" w:name="_Ref19417281"/>
      <w:bookmarkStart w:id="1688" w:name="_Toc17563167"/>
      <w:bookmarkStart w:id="1689" w:name="_Toc77680754"/>
      <w:bookmarkStart w:id="1690" w:name="_Toc118289057"/>
      <w:bookmarkStart w:id="1691" w:name="_Toc246350686"/>
      <w:bookmarkStart w:id="1692" w:name="_Toc287363919"/>
      <w:bookmarkStart w:id="1693" w:name="_Toc415476434"/>
      <w:bookmarkStart w:id="1694" w:name="_Toc423602475"/>
      <w:bookmarkStart w:id="1695" w:name="_Toc423602649"/>
      <w:bookmarkStart w:id="1696" w:name="_Toc501130554"/>
      <w:bookmarkStart w:id="1697"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3F609A">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3F609A">
        <w:rPr>
          <w:noProof/>
          <w:lang w:val="en-GB"/>
        </w:rPr>
        <w:t>2</w:t>
      </w:r>
      <w:r w:rsidRPr="003F3F11">
        <w:rPr>
          <w:noProof/>
          <w:lang w:val="en-GB"/>
        </w:rPr>
        <w:fldChar w:fldCharType="end"/>
      </w:r>
      <w:bookmarkEnd w:id="1687"/>
      <w:r w:rsidRPr="003F3F11">
        <w:rPr>
          <w:noProof/>
          <w:lang w:val="en-GB"/>
        </w:rPr>
        <w:t xml:space="preserve"> – Interpretation of </w:t>
      </w:r>
      <w:bookmarkEnd w:id="1688"/>
      <w:r w:rsidRPr="003F3F11">
        <w:rPr>
          <w:noProof/>
          <w:lang w:val="en-GB"/>
        </w:rPr>
        <w:t>pic_typ</w:t>
      </w:r>
      <w:bookmarkEnd w:id="1689"/>
      <w:bookmarkEnd w:id="1690"/>
      <w:bookmarkEnd w:id="1691"/>
      <w:r w:rsidRPr="003F3F11">
        <w:rPr>
          <w:noProof/>
          <w:lang w:val="en-GB"/>
        </w:rPr>
        <w:t>e</w:t>
      </w:r>
      <w:bookmarkEnd w:id="1692"/>
      <w:bookmarkEnd w:id="1693"/>
      <w:bookmarkEnd w:id="1694"/>
      <w:bookmarkEnd w:id="1695"/>
      <w:bookmarkEnd w:id="1696"/>
      <w:bookmarkEnd w:id="16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698" w:name="_Ref398989280"/>
      <w:bookmarkStart w:id="1699" w:name="_Toc415475864"/>
      <w:bookmarkStart w:id="1700" w:name="_Toc423599139"/>
      <w:bookmarkStart w:id="1701" w:name="_Toc423601643"/>
      <w:bookmarkStart w:id="1702" w:name="_Toc20134275"/>
      <w:bookmarkEnd w:id="1605"/>
      <w:bookmarkEnd w:id="1606"/>
      <w:bookmarkEnd w:id="1607"/>
      <w:bookmarkEnd w:id="1608"/>
      <w:bookmarkEnd w:id="1609"/>
      <w:bookmarkEnd w:id="1610"/>
      <w:bookmarkEnd w:id="1611"/>
      <w:bookmarkEnd w:id="1612"/>
      <w:bookmarkEnd w:id="1613"/>
      <w:bookmarkEnd w:id="1614"/>
      <w:bookmarkEnd w:id="1615"/>
      <w:bookmarkEnd w:id="1616"/>
      <w:bookmarkEnd w:id="1617"/>
      <w:r w:rsidRPr="00DE0F0E">
        <w:rPr>
          <w:noProof/>
          <w:lang w:val="en-CA"/>
        </w:rPr>
        <w:t>End of sequence RBSP semantics</w:t>
      </w:r>
      <w:bookmarkEnd w:id="1698"/>
      <w:bookmarkEnd w:id="1699"/>
      <w:bookmarkEnd w:id="1700"/>
      <w:bookmarkEnd w:id="1701"/>
    </w:p>
    <w:p w14:paraId="6817301F" w14:textId="1B6539A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703" w:name="_Ref398989293"/>
      <w:bookmarkStart w:id="1704" w:name="_Toc415475865"/>
      <w:bookmarkStart w:id="1705" w:name="_Toc423599140"/>
      <w:bookmarkStart w:id="1706" w:name="_Toc423601644"/>
      <w:r w:rsidRPr="00DE0F0E">
        <w:rPr>
          <w:noProof/>
          <w:lang w:val="en-CA"/>
        </w:rPr>
        <w:t>End of bitstream RBSP semantics</w:t>
      </w:r>
      <w:bookmarkEnd w:id="1703"/>
      <w:bookmarkEnd w:id="1704"/>
      <w:bookmarkEnd w:id="1705"/>
      <w:bookmarkEnd w:id="1706"/>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707" w:name="_Toc20134276"/>
      <w:bookmarkStart w:id="1708" w:name="_Toc77680417"/>
      <w:bookmarkStart w:id="1709" w:name="_Ref168820897"/>
      <w:bookmarkStart w:id="1710" w:name="_Ref220341846"/>
      <w:bookmarkStart w:id="1711" w:name="_Toc226456575"/>
      <w:bookmarkStart w:id="1712" w:name="_Toc248045257"/>
      <w:bookmarkStart w:id="1713" w:name="_Toc287363782"/>
      <w:bookmarkStart w:id="1714" w:name="_Toc311216930"/>
      <w:bookmarkStart w:id="1715" w:name="_Toc317198756"/>
      <w:bookmarkStart w:id="1716" w:name="_Ref398989321"/>
      <w:bookmarkStart w:id="1717" w:name="_Toc415475867"/>
      <w:bookmarkStart w:id="1718" w:name="_Toc423599142"/>
      <w:bookmarkStart w:id="1719" w:name="_Toc423601646"/>
      <w:bookmarkEnd w:id="1702"/>
      <w:r w:rsidRPr="00DE0F0E">
        <w:rPr>
          <w:noProof/>
          <w:lang w:val="en-CA"/>
        </w:rPr>
        <w:t>Tile group</w:t>
      </w:r>
      <w:r w:rsidR="003B2EEB" w:rsidRPr="00DE0F0E">
        <w:rPr>
          <w:noProof/>
          <w:lang w:val="en-CA"/>
        </w:rPr>
        <w:t xml:space="preserve"> layer RBSP semantics</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720" w:name="_Toc317198757"/>
      <w:bookmarkStart w:id="1721" w:name="_Toc338688377"/>
      <w:bookmarkStart w:id="1722" w:name="_Toc20134282"/>
      <w:bookmarkStart w:id="1723" w:name="_Ref57623190"/>
      <w:bookmarkStart w:id="1724" w:name="_Toc77680422"/>
      <w:bookmarkStart w:id="1725" w:name="_Ref168820902"/>
      <w:bookmarkStart w:id="1726" w:name="_Ref220341849"/>
      <w:bookmarkStart w:id="1727" w:name="_Toc226456580"/>
      <w:bookmarkStart w:id="1728" w:name="_Toc248045259"/>
      <w:bookmarkStart w:id="1729" w:name="_Toc287363783"/>
      <w:bookmarkStart w:id="1730" w:name="_Toc311216931"/>
      <w:bookmarkStart w:id="1731" w:name="_Toc317198758"/>
      <w:bookmarkStart w:id="1732" w:name="_Ref398989334"/>
      <w:bookmarkStart w:id="1733" w:name="_Toc415475868"/>
      <w:bookmarkStart w:id="1734" w:name="_Toc423599143"/>
      <w:bookmarkStart w:id="1735" w:name="_Toc423601647"/>
      <w:bookmarkEnd w:id="1720"/>
      <w:bookmarkEnd w:id="1721"/>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79986634"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736" w:name="_Toc77680423"/>
      <w:bookmarkStart w:id="1737" w:name="_Ref168820904"/>
      <w:bookmarkStart w:id="1738" w:name="_Ref220341852"/>
      <w:bookmarkStart w:id="1739" w:name="_Toc226456581"/>
      <w:bookmarkStart w:id="1740" w:name="_Toc248045260"/>
      <w:bookmarkStart w:id="1741" w:name="_Toc287363784"/>
      <w:bookmarkStart w:id="1742" w:name="_Toc311216932"/>
      <w:bookmarkStart w:id="1743" w:name="_Toc317198759"/>
      <w:bookmarkStart w:id="1744" w:name="_Ref398989347"/>
      <w:bookmarkStart w:id="1745" w:name="_Toc415475869"/>
      <w:bookmarkStart w:id="1746" w:name="_Toc423599144"/>
      <w:bookmarkStart w:id="1747" w:name="_Toc423601648"/>
      <w:r w:rsidRPr="00DE0F0E">
        <w:rPr>
          <w:noProof/>
          <w:lang w:val="en-CA"/>
        </w:rPr>
        <w:t>RBSP trailing bits semantics</w:t>
      </w:r>
      <w:bookmarkEnd w:id="1736"/>
      <w:bookmarkEnd w:id="1737"/>
      <w:bookmarkEnd w:id="1738"/>
      <w:bookmarkEnd w:id="1739"/>
      <w:bookmarkEnd w:id="1740"/>
      <w:bookmarkEnd w:id="1741"/>
      <w:bookmarkEnd w:id="1742"/>
      <w:bookmarkEnd w:id="1743"/>
      <w:bookmarkEnd w:id="1744"/>
      <w:bookmarkEnd w:id="1745"/>
      <w:bookmarkEnd w:id="1746"/>
      <w:bookmarkEnd w:id="1747"/>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748" w:name="_Toc311216933"/>
      <w:bookmarkStart w:id="1749" w:name="_Toc317198760"/>
      <w:bookmarkStart w:id="1750" w:name="_Ref398989362"/>
      <w:bookmarkStart w:id="1751" w:name="_Toc415475870"/>
      <w:bookmarkStart w:id="1752" w:name="_Toc423599145"/>
      <w:bookmarkStart w:id="1753" w:name="_Toc423601649"/>
      <w:r w:rsidRPr="00DE0F0E">
        <w:rPr>
          <w:noProof/>
          <w:lang w:val="en-CA"/>
        </w:rPr>
        <w:t>Byte alignment semantics</w:t>
      </w:r>
      <w:bookmarkEnd w:id="1748"/>
      <w:bookmarkEnd w:id="1749"/>
      <w:bookmarkEnd w:id="1750"/>
      <w:bookmarkEnd w:id="1751"/>
      <w:bookmarkEnd w:id="1752"/>
      <w:bookmarkEnd w:id="1753"/>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754" w:name="_Ref398989382"/>
      <w:bookmarkStart w:id="1755" w:name="_Toc415475871"/>
      <w:bookmarkStart w:id="1756" w:name="_Toc423599146"/>
      <w:bookmarkStart w:id="1757" w:name="_Toc423601650"/>
      <w:bookmarkStart w:id="1758" w:name="_Toc501130172"/>
      <w:bookmarkStart w:id="1759" w:name="_Toc503777876"/>
      <w:bookmarkStart w:id="1760" w:name="_Toc2177055"/>
      <w:r w:rsidRPr="00AC7D56">
        <w:rPr>
          <w:lang w:val="en-CA"/>
        </w:rPr>
        <w:t>Profile</w:t>
      </w:r>
      <w:r>
        <w:rPr>
          <w:lang w:val="en-CA"/>
        </w:rPr>
        <w:t>, tier,</w:t>
      </w:r>
      <w:r w:rsidRPr="00AC7D56">
        <w:rPr>
          <w:lang w:val="en-CA"/>
        </w:rPr>
        <w:t xml:space="preserve"> and level semantics</w:t>
      </w:r>
      <w:bookmarkEnd w:id="1754"/>
      <w:bookmarkEnd w:id="1755"/>
      <w:bookmarkEnd w:id="1756"/>
      <w:bookmarkEnd w:id="1757"/>
      <w:bookmarkEnd w:id="1758"/>
      <w:bookmarkEnd w:id="1759"/>
      <w:bookmarkEnd w:id="1760"/>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7777777"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 DPS, the BitstreamInScope is the entire bitstream for which the DPS is the active DPS. 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3DA3FEE8"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0488088E"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40129C5"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213EEB3C"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A greater value of general_level_idc indicates a higher level. The maximum level signalled in the DPS for BitstreamInScope may be higher than the level signalled in the SPS for a CVS contained within BitstreamInScope.</w:t>
      </w:r>
    </w:p>
    <w:p w14:paraId="5858B52B" w14:textId="10F2934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67C371B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When the profile_</w:t>
      </w:r>
      <w:r>
        <w:rPr>
          <w:noProof/>
          <w:lang w:val="en-CA"/>
        </w:rPr>
        <w:t>tier_</w:t>
      </w:r>
      <w:r w:rsidRPr="00AC7D56">
        <w:rPr>
          <w:noProof/>
          <w:lang w:val="en-CA"/>
        </w:rPr>
        <w:t>level( ) syntax structure is included in a DPS and CVSs of BitstreamInScope conform to different profiles, general_profile_idc and level_idc should indicate the profile and level for a decoder that is capable of decoding BitstreamInScope.</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761" w:name="_Hlk532216457"/>
      <w:r w:rsidRPr="00AC7D56">
        <w:rPr>
          <w:bCs/>
          <w:noProof/>
          <w:szCs w:val="22"/>
          <w:lang w:val="en-CA"/>
        </w:rPr>
        <w:t>general_progressive_source_flag is equal to 1 and general_interlaced_source_flag is equal to 1</w:t>
      </w:r>
      <w:bookmarkEnd w:id="1761"/>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6B4071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35081A1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516B7BE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762" w:name="_Toc311216934"/>
      <w:bookmarkStart w:id="1763" w:name="_Toc317198761"/>
      <w:bookmarkStart w:id="1764" w:name="_Toc415475874"/>
      <w:bookmarkStart w:id="1765" w:name="_Toc423599149"/>
      <w:bookmarkStart w:id="1766" w:name="_Toc423601653"/>
      <w:bookmarkStart w:id="1767" w:name="_Toc501130175"/>
      <w:bookmarkStart w:id="1768" w:name="_Toc510795098"/>
      <w:bookmarkStart w:id="1769" w:name="_Toc2177056"/>
      <w:r w:rsidRPr="00DE0F0E">
        <w:rPr>
          <w:noProof/>
          <w:lang w:val="en-CA"/>
        </w:rPr>
        <w:t>Tile group</w:t>
      </w:r>
      <w:r w:rsidR="001A52F9" w:rsidRPr="00DE0F0E">
        <w:rPr>
          <w:noProof/>
          <w:lang w:val="en-CA"/>
        </w:rPr>
        <w:t xml:space="preserve"> header semantics</w:t>
      </w:r>
      <w:bookmarkEnd w:id="1762"/>
      <w:bookmarkEnd w:id="1763"/>
      <w:bookmarkEnd w:id="1764"/>
      <w:bookmarkEnd w:id="1765"/>
      <w:bookmarkEnd w:id="1766"/>
      <w:bookmarkEnd w:id="1767"/>
      <w:bookmarkEnd w:id="1768"/>
      <w:bookmarkEnd w:id="1769"/>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2371AC28"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del w:id="1770" w:author="Ye-Kui Wang d17" w:date="2019-03-10T17:47:00Z">
        <w:r w:rsidR="000A78D2" w:rsidRPr="00DE0F0E" w:rsidDel="00671B86">
          <w:rPr>
            <w:noProof/>
            <w:lang w:val="en-CA"/>
          </w:rPr>
          <w:delText>tile_group_</w:delText>
        </w:r>
        <w:r w:rsidRPr="00DE0F0E" w:rsidDel="00671B86">
          <w:rPr>
            <w:noProof/>
            <w:lang w:val="en-CA"/>
          </w:rPr>
          <w:delText>pic_parameter_set_id</w:delText>
        </w:r>
        <w:r w:rsidR="00671B86" w:rsidDel="00671B86">
          <w:rPr>
            <w:noProof/>
            <w:lang w:val="en-CA"/>
          </w:rPr>
          <w:delText>,</w:delText>
        </w:r>
        <w:r w:rsidR="003B2EEB" w:rsidRPr="00DE0F0E" w:rsidDel="00671B86">
          <w:rPr>
            <w:noProof/>
            <w:lang w:val="en-CA"/>
          </w:rPr>
          <w:delText xml:space="preserve"> </w:delText>
        </w:r>
      </w:del>
      <w:r w:rsidR="0091166A" w:rsidRPr="00DE0F0E">
        <w:rPr>
          <w:noProof/>
          <w:lang w:val="en-CA"/>
        </w:rPr>
        <w:t>tile_group_pic_order_cnt_lsb</w:t>
      </w:r>
      <w:del w:id="1771" w:author="Ye-Kui Wang d17" w:date="2019-03-10T17:47:00Z">
        <w:r w:rsidR="00671B86" w:rsidDel="00671B86">
          <w:rPr>
            <w:noProof/>
            <w:lang w:val="en-CA"/>
          </w:rPr>
          <w:delText>,</w:delText>
        </w:r>
      </w:del>
      <w:r w:rsidR="0091166A" w:rsidRPr="00DE0F0E">
        <w:rPr>
          <w:noProof/>
          <w:lang w:val="en-CA"/>
        </w:rPr>
        <w:t xml:space="preserve"> </w:t>
      </w:r>
      <w:r w:rsidR="00C76074">
        <w:rPr>
          <w:noProof/>
          <w:lang w:val="en-CA"/>
        </w:rPr>
        <w:t xml:space="preserve">and </w:t>
      </w:r>
      <w:r w:rsidR="00C76074" w:rsidRPr="00DE0F0E">
        <w:rPr>
          <w:noProof/>
          <w:lang w:val="en-CA"/>
        </w:rPr>
        <w:t xml:space="preserve">tile_group_temporal_mvp_enabled_flag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334BE5B1" w14:textId="5EBBBA59" w:rsidR="008A7783" w:rsidRPr="00DE0F0E" w:rsidRDefault="008A7783" w:rsidP="008A7783">
      <w:pPr>
        <w:rPr>
          <w:ins w:id="1772" w:author="Ye-Kui Wang d07" w:date="2019-03-06T11:47:00Z"/>
          <w:noProof/>
          <w:lang w:val="en-CA"/>
        </w:rPr>
      </w:pPr>
      <w:ins w:id="1773" w:author="Ye-Kui Wang d07" w:date="2019-03-06T11:47:00Z">
        <w:r w:rsidRPr="00DE0F0E">
          <w:rPr>
            <w:noProof/>
            <w:lang w:val="en-CA"/>
          </w:rPr>
          <w:t xml:space="preserve">When present, the value of the </w:t>
        </w:r>
        <w:r>
          <w:rPr>
            <w:noProof/>
            <w:lang w:val="en-CA"/>
          </w:rPr>
          <w:t xml:space="preserve">tile_group_pic_parameter_set_id shall </w:t>
        </w:r>
      </w:ins>
      <w:ins w:id="1774" w:author="Ye-Kui Wang d07" w:date="2019-03-06T11:48:00Z">
        <w:r>
          <w:rPr>
            <w:noProof/>
            <w:lang w:val="en-CA"/>
          </w:rPr>
          <w:t xml:space="preserve">be the same </w:t>
        </w:r>
      </w:ins>
      <w:ins w:id="1775" w:author="Ye-Kui Wang d07" w:date="2019-03-06T11:47:00Z">
        <w:r w:rsidRPr="00DE0F0E">
          <w:rPr>
            <w:noProof/>
            <w:lang w:val="en-CA"/>
          </w:rPr>
          <w:t>in all tile group</w:t>
        </w:r>
        <w:r w:rsidRPr="00DE0F0E">
          <w:rPr>
            <w:noProof/>
            <w:szCs w:val="22"/>
            <w:lang w:val="en-CA"/>
          </w:rPr>
          <w:t xml:space="preserve"> </w:t>
        </w:r>
        <w:r w:rsidRPr="00DE0F0E">
          <w:rPr>
            <w:noProof/>
            <w:lang w:val="en-CA"/>
          </w:rPr>
          <w:t xml:space="preserve">headers of a coded </w:t>
        </w:r>
      </w:ins>
      <w:ins w:id="1776" w:author="Ye-Kui Wang d07" w:date="2019-03-06T11:48:00Z">
        <w:r>
          <w:rPr>
            <w:noProof/>
            <w:lang w:val="en-CA"/>
          </w:rPr>
          <w:t>sub-</w:t>
        </w:r>
      </w:ins>
      <w:ins w:id="1777" w:author="Ye-Kui Wang d07" w:date="2019-03-06T11:47:00Z">
        <w:r w:rsidRPr="00DE0F0E">
          <w:rPr>
            <w:noProof/>
            <w:lang w:val="en-CA"/>
          </w:rPr>
          <w:t>picture.</w:t>
        </w:r>
      </w:ins>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059F9945"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w:t>
      </w:r>
      <w:ins w:id="1778" w:author="Ye-Kui Wang d07" w:date="2019-03-06T11:46:00Z">
        <w:r w:rsidR="008A7783">
          <w:rPr>
            <w:noProof/>
            <w:lang w:val="en-CA"/>
          </w:rPr>
          <w:t>each</w:t>
        </w:r>
      </w:ins>
      <w:del w:id="1779" w:author="Ye-Kui Wang d07" w:date="2019-03-06T11:46:00Z">
        <w:r w:rsidRPr="00DE0F0E" w:rsidDel="008A7783">
          <w:rPr>
            <w:noProof/>
            <w:lang w:val="en-CA"/>
          </w:rPr>
          <w:delText>the</w:delText>
        </w:r>
      </w:del>
      <w:r w:rsidRPr="00DE0F0E">
        <w:rPr>
          <w:noProof/>
          <w:lang w:val="en-CA"/>
        </w:rPr>
        <w:t xml:space="preserve"> PPS </w:t>
      </w:r>
      <w:ins w:id="1780" w:author="Ye-Kui Wang d07" w:date="2019-03-06T11:46:00Z">
        <w:r w:rsidR="008A7783">
          <w:rPr>
            <w:noProof/>
            <w:lang w:val="en-CA"/>
          </w:rPr>
          <w:t>referred to by a tile group of the current picture</w:t>
        </w:r>
      </w:ins>
      <w:del w:id="1781" w:author="Ye-Kui Wang d07" w:date="2019-03-06T11:47:00Z">
        <w:r w:rsidRPr="00DE0F0E" w:rsidDel="008A7783">
          <w:rPr>
            <w:noProof/>
            <w:lang w:val="en-CA"/>
          </w:rPr>
          <w:delText xml:space="preserve">that has pps_pic_parameter_set_id equal to </w:delText>
        </w:r>
        <w:r w:rsidR="000A78D2" w:rsidRPr="00DE0F0E" w:rsidDel="008A7783">
          <w:rPr>
            <w:noProof/>
            <w:lang w:val="en-CA"/>
          </w:rPr>
          <w:delText>tile_group_</w:delText>
        </w:r>
        <w:r w:rsidRPr="00DE0F0E" w:rsidDel="008A7783">
          <w:rPr>
            <w:noProof/>
            <w:lang w:val="en-CA"/>
          </w:rPr>
          <w:delText>pic_parameter_set_id</w:delText>
        </w:r>
      </w:del>
      <w:r w:rsidRPr="00DE0F0E">
        <w:rPr>
          <w:noProof/>
          <w:lang w:val="en-CA"/>
        </w:rPr>
        <w:t>.</w:t>
      </w:r>
    </w:p>
    <w:p w14:paraId="2AE7E220" w14:textId="77777777" w:rsidR="00ED4690" w:rsidRDefault="00850C68" w:rsidP="00850C68">
      <w:pPr>
        <w:rPr>
          <w:ins w:id="1782" w:author="Ye-Kui Wang d00" w:date="2019-03-05T13:33:00Z"/>
          <w:lang w:val="en-CA"/>
        </w:rPr>
      </w:pPr>
      <w:ins w:id="1783" w:author="Ye-Kui Wang d00" w:date="2019-03-04T17:21:00Z">
        <w:r w:rsidRPr="00DE0F0E">
          <w:rPr>
            <w:b/>
            <w:bCs/>
            <w:noProof/>
            <w:lang w:val="en-CA"/>
          </w:rPr>
          <w:t>tile_group_</w:t>
        </w:r>
      </w:ins>
      <w:ins w:id="1784" w:author="Ye-Kui Wang d00" w:date="2019-03-04T17:28:00Z">
        <w:r w:rsidR="009243AC">
          <w:rPr>
            <w:b/>
            <w:bCs/>
            <w:noProof/>
            <w:lang w:val="en-CA"/>
          </w:rPr>
          <w:t>sub_</w:t>
        </w:r>
      </w:ins>
      <w:ins w:id="1785" w:author="Ye-Kui Wang d00" w:date="2019-03-04T17:21:00Z">
        <w:r w:rsidRPr="00DE0F0E">
          <w:rPr>
            <w:b/>
            <w:bCs/>
            <w:noProof/>
            <w:lang w:val="en-CA"/>
          </w:rPr>
          <w:t>pic_id</w:t>
        </w:r>
        <w:r w:rsidRPr="00DE0F0E">
          <w:rPr>
            <w:noProof/>
            <w:lang w:val="en-CA"/>
          </w:rPr>
          <w:t xml:space="preserve"> </w:t>
        </w:r>
      </w:ins>
      <w:ins w:id="1786" w:author="Ye-Kui Wang d00" w:date="2019-03-04T17:30:00Z">
        <w:r w:rsidR="009243AC" w:rsidRPr="00901B03">
          <w:rPr>
            <w:lang w:val="en-CA"/>
          </w:rPr>
          <w:t xml:space="preserve">identifies the </w:t>
        </w:r>
        <w:r w:rsidR="009243AC">
          <w:rPr>
            <w:lang w:val="en-CA"/>
          </w:rPr>
          <w:t xml:space="preserve">sub-picture </w:t>
        </w:r>
        <w:r w:rsidR="003E23BB">
          <w:rPr>
            <w:lang w:val="en-CA"/>
          </w:rPr>
          <w:t xml:space="preserve">to </w:t>
        </w:r>
        <w:r w:rsidR="009243AC">
          <w:rPr>
            <w:lang w:val="en-CA"/>
          </w:rPr>
          <w:t>which the tile group belongs</w:t>
        </w:r>
        <w:r w:rsidR="009243AC" w:rsidRPr="00901B03">
          <w:rPr>
            <w:lang w:val="en-CA"/>
          </w:rPr>
          <w:t>.</w:t>
        </w:r>
        <w:r w:rsidR="009243AC">
          <w:rPr>
            <w:lang w:val="en-CA"/>
          </w:rPr>
          <w:t xml:space="preserve"> </w:t>
        </w:r>
        <w:r w:rsidR="009243AC" w:rsidRPr="00F8134B">
          <w:rPr>
            <w:noProof/>
            <w:lang w:eastAsia="ja-JP"/>
          </w:rPr>
          <w:t>The length of</w:t>
        </w:r>
        <w:r w:rsidR="009243AC">
          <w:rPr>
            <w:noProof/>
            <w:lang w:eastAsia="ja-JP"/>
          </w:rPr>
          <w:t xml:space="preserve"> tile_group_sub</w:t>
        </w:r>
      </w:ins>
      <w:ins w:id="1787" w:author="Ye-Kui Wang d00" w:date="2019-03-04T17:31:00Z">
        <w:r w:rsidR="003E23BB">
          <w:rPr>
            <w:noProof/>
            <w:lang w:eastAsia="ja-JP"/>
          </w:rPr>
          <w:t>_</w:t>
        </w:r>
      </w:ins>
      <w:ins w:id="1788" w:author="Ye-Kui Wang d00" w:date="2019-03-04T17:30:00Z">
        <w:r w:rsidR="009243AC">
          <w:rPr>
            <w:noProof/>
            <w:lang w:eastAsia="ja-JP"/>
          </w:rPr>
          <w:t>pic</w:t>
        </w:r>
        <w:r w:rsidR="009243AC" w:rsidRPr="00F8134B">
          <w:rPr>
            <w:noProof/>
            <w:lang w:eastAsia="ja-JP"/>
          </w:rPr>
          <w:t xml:space="preserve">_id is </w:t>
        </w:r>
        <w:r w:rsidR="009243AC">
          <w:rPr>
            <w:noProof/>
            <w:lang w:eastAsia="ja-JP"/>
          </w:rPr>
          <w:t>sub</w:t>
        </w:r>
      </w:ins>
      <w:ins w:id="1789" w:author="Ye-Kui Wang d00" w:date="2019-03-04T17:31:00Z">
        <w:r w:rsidR="003E23BB">
          <w:rPr>
            <w:noProof/>
            <w:lang w:eastAsia="ja-JP"/>
          </w:rPr>
          <w:t>_</w:t>
        </w:r>
      </w:ins>
      <w:ins w:id="1790" w:author="Ye-Kui Wang d00" w:date="2019-03-04T17:30:00Z">
        <w:r w:rsidR="009243AC">
          <w:rPr>
            <w:noProof/>
            <w:lang w:eastAsia="ja-JP"/>
          </w:rPr>
          <w:t>pic</w:t>
        </w:r>
        <w:r w:rsidR="009243AC" w:rsidRPr="00F8134B">
          <w:rPr>
            <w:noProof/>
            <w:lang w:eastAsia="ja-JP"/>
          </w:rPr>
          <w:t>_id_len_minus1</w:t>
        </w:r>
      </w:ins>
      <w:ins w:id="1791" w:author="Ye-Kui Wang d00" w:date="2019-03-04T17:31:00Z">
        <w:r w:rsidR="003E23BB">
          <w:rPr>
            <w:noProof/>
            <w:lang w:eastAsia="ja-JP"/>
          </w:rPr>
          <w:t> </w:t>
        </w:r>
      </w:ins>
      <w:ins w:id="1792" w:author="Ye-Kui Wang d00" w:date="2019-03-04T17:30:00Z">
        <w:r w:rsidR="009243AC" w:rsidRPr="00F8134B">
          <w:rPr>
            <w:noProof/>
            <w:lang w:eastAsia="ja-JP"/>
          </w:rPr>
          <w:t>+</w:t>
        </w:r>
      </w:ins>
      <w:ins w:id="1793" w:author="Ye-Kui Wang d00" w:date="2019-03-04T17:31:00Z">
        <w:r w:rsidR="003E23BB">
          <w:rPr>
            <w:noProof/>
            <w:lang w:eastAsia="ja-JP"/>
          </w:rPr>
          <w:t> </w:t>
        </w:r>
      </w:ins>
      <w:ins w:id="1794" w:author="Ye-Kui Wang d00" w:date="2019-03-04T17:30:00Z">
        <w:r w:rsidR="009243AC" w:rsidRPr="00F8134B">
          <w:rPr>
            <w:noProof/>
            <w:lang w:eastAsia="ja-JP"/>
          </w:rPr>
          <w:t>1 bits</w:t>
        </w:r>
        <w:r w:rsidR="009243AC" w:rsidRPr="00901B03">
          <w:rPr>
            <w:lang w:val="en-CA"/>
          </w:rPr>
          <w:t>.</w:t>
        </w:r>
      </w:ins>
    </w:p>
    <w:p w14:paraId="4F2A8A1F" w14:textId="77777777" w:rsidR="00ED4690" w:rsidRDefault="00ED4690" w:rsidP="00ED4690">
      <w:pPr>
        <w:rPr>
          <w:ins w:id="1795" w:author="Ye-Kui Wang d00" w:date="2019-03-05T13:35:00Z"/>
          <w:lang w:val="en-CA"/>
        </w:rPr>
      </w:pPr>
      <w:ins w:id="1796" w:author="Ye-Kui Wang d00" w:date="2019-03-05T13:35:00Z">
        <w:r>
          <w:rPr>
            <w:lang w:val="en-CA"/>
          </w:rPr>
          <w:t>The value of tile_group_sub_pic_id shall be the same for all tile groups headers of a coded sub-picture.</w:t>
        </w:r>
      </w:ins>
    </w:p>
    <w:p w14:paraId="63CEEBB6" w14:textId="70222F02" w:rsidR="00EE60DD" w:rsidRDefault="00EE60DD" w:rsidP="00EE60DD">
      <w:pPr>
        <w:rPr>
          <w:ins w:id="1797" w:author="Ye-Kui Wang d17" w:date="2019-03-10T22:48:00Z"/>
          <w:noProof/>
          <w:lang w:val="en-CA"/>
        </w:rPr>
      </w:pPr>
      <w:ins w:id="1798" w:author="Ye-Kui Wang d17" w:date="2019-03-10T22:47:00Z">
        <w:r>
          <w:rPr>
            <w:lang w:val="en-CA"/>
          </w:rPr>
          <w:t xml:space="preserve">The variables </w:t>
        </w:r>
        <w:r>
          <w:rPr>
            <w:noProof/>
            <w:lang w:val="en-CA"/>
          </w:rPr>
          <w:t>Sub</w:t>
        </w:r>
        <w:r w:rsidRPr="00DE0F0E">
          <w:rPr>
            <w:noProof/>
            <w:lang w:val="en-CA"/>
          </w:rPr>
          <w:t>PicWidthInCtbsY</w:t>
        </w:r>
        <w:r>
          <w:rPr>
            <w:noProof/>
            <w:lang w:val="en-CA"/>
          </w:rPr>
          <w:t xml:space="preserve">, </w:t>
        </w:r>
      </w:ins>
      <w:ins w:id="1799" w:author="Ye-Kui Wang d17" w:date="2019-03-10T22:48:00Z">
        <w:r>
          <w:rPr>
            <w:noProof/>
            <w:lang w:val="en-CA"/>
          </w:rPr>
          <w:t>Sub</w:t>
        </w:r>
        <w:r w:rsidRPr="00DE0F0E">
          <w:rPr>
            <w:noProof/>
            <w:lang w:val="en-CA"/>
          </w:rPr>
          <w:t>Pic</w:t>
        </w:r>
        <w:r>
          <w:rPr>
            <w:noProof/>
            <w:lang w:val="en-CA"/>
          </w:rPr>
          <w:t>Height</w:t>
        </w:r>
        <w:r w:rsidRPr="00DE0F0E">
          <w:rPr>
            <w:noProof/>
            <w:lang w:val="en-CA"/>
          </w:rPr>
          <w:t>InCtbsY</w:t>
        </w:r>
        <w:r>
          <w:rPr>
            <w:noProof/>
            <w:lang w:val="en-CA"/>
          </w:rPr>
          <w:t>, and Sub</w:t>
        </w:r>
        <w:r w:rsidRPr="00DE0F0E">
          <w:rPr>
            <w:noProof/>
            <w:lang w:val="en-CA"/>
          </w:rPr>
          <w:t>PicSizeInCtbsY</w:t>
        </w:r>
        <w:r>
          <w:rPr>
            <w:noProof/>
            <w:lang w:val="en-CA"/>
          </w:rPr>
          <w:t xml:space="preserve"> are derived as follows:</w:t>
        </w:r>
      </w:ins>
    </w:p>
    <w:p w14:paraId="0E1F9356" w14:textId="12EDA2CA" w:rsidR="00EE60DD" w:rsidRPr="00B743AA" w:rsidRDefault="00EE60DD" w:rsidP="00EE60DD">
      <w:pPr>
        <w:tabs>
          <w:tab w:val="clear" w:pos="1191"/>
          <w:tab w:val="left" w:pos="1080"/>
          <w:tab w:val="left" w:pos="1260"/>
          <w:tab w:val="left" w:pos="1440"/>
          <w:tab w:val="center" w:pos="4849"/>
          <w:tab w:val="right" w:pos="9696"/>
        </w:tabs>
        <w:spacing w:before="193" w:after="240"/>
        <w:ind w:left="800"/>
        <w:jc w:val="left"/>
        <w:rPr>
          <w:ins w:id="1800" w:author="Ye-Kui Wang d17" w:date="2019-03-10T22:47:00Z"/>
          <w:noProof/>
          <w:lang w:val="en-CA" w:eastAsia="ja-JP"/>
        </w:rPr>
      </w:pPr>
      <w:ins w:id="1801" w:author="Ye-Kui Wang d17" w:date="2019-03-10T22:49:00Z">
        <w:r>
          <w:rPr>
            <w:noProof/>
            <w:lang w:val="en-CA"/>
          </w:rPr>
          <w:t>i = SubPicIdx</w:t>
        </w:r>
        <w:r w:rsidRPr="00DE0F0E">
          <w:rPr>
            <w:noProof/>
            <w:lang w:val="en-CA"/>
          </w:rPr>
          <w:t>[</w:t>
        </w:r>
        <w:r>
          <w:rPr>
            <w:noProof/>
            <w:lang w:val="en-CA"/>
          </w:rPr>
          <w:t> </w:t>
        </w:r>
        <w:r>
          <w:rPr>
            <w:lang w:val="en-CA"/>
          </w:rPr>
          <w:t>tile_group_subpic_id</w:t>
        </w:r>
        <w:r>
          <w:rPr>
            <w:bCs/>
            <w:lang w:val="en-CA"/>
          </w:rPr>
          <w:t> ]</w:t>
        </w:r>
        <w:r>
          <w:rPr>
            <w:bCs/>
            <w:lang w:val="en-CA"/>
          </w:rPr>
          <w:br/>
        </w:r>
      </w:ins>
      <w:ins w:id="1802" w:author="Ye-Kui Wang d17" w:date="2019-03-10T22:48:00Z">
        <w:r>
          <w:rPr>
            <w:noProof/>
            <w:lang w:val="en-CA"/>
          </w:rPr>
          <w:t>Sub</w:t>
        </w:r>
        <w:r w:rsidRPr="00DE0F0E">
          <w:rPr>
            <w:noProof/>
            <w:lang w:val="en-CA"/>
          </w:rPr>
          <w:t>PicWidthInCtbsY</w:t>
        </w:r>
        <w:r>
          <w:rPr>
            <w:lang w:val="en-CA"/>
          </w:rPr>
          <w:t xml:space="preserve"> = </w:t>
        </w:r>
        <w:r w:rsidRPr="00671C39">
          <w:rPr>
            <w:lang w:val="en-CA"/>
          </w:rPr>
          <w:t>Ceil( </w:t>
        </w:r>
        <w:r>
          <w:rPr>
            <w:lang w:val="en-CA"/>
          </w:rPr>
          <w:t>sub_p</w:t>
        </w:r>
        <w:r w:rsidRPr="00671C39">
          <w:rPr>
            <w:lang w:val="en-CA"/>
          </w:rPr>
          <w:t>ic</w:t>
        </w:r>
        <w:r>
          <w:rPr>
            <w:lang w:val="en-CA"/>
          </w:rPr>
          <w:t>_w</w:t>
        </w:r>
        <w:r w:rsidRPr="00671C39">
          <w:rPr>
            <w:lang w:val="en-CA"/>
          </w:rPr>
          <w:t>idth</w:t>
        </w:r>
        <w:r>
          <w:rPr>
            <w:lang w:val="en-CA"/>
          </w:rPr>
          <w:t>_in_l</w:t>
        </w:r>
        <w:r w:rsidRPr="00671C39">
          <w:rPr>
            <w:lang w:val="en-CA"/>
          </w:rPr>
          <w:t>uma</w:t>
        </w:r>
        <w:r>
          <w:rPr>
            <w:lang w:val="en-CA"/>
          </w:rPr>
          <w:t>_s</w:t>
        </w:r>
        <w:r w:rsidRPr="00671C39">
          <w:rPr>
            <w:lang w:val="en-CA"/>
          </w:rPr>
          <w:t>amples[ </w:t>
        </w:r>
      </w:ins>
      <w:ins w:id="1803" w:author="Ye-Kui Wang d17" w:date="2019-03-10T22:49:00Z">
        <w:r>
          <w:rPr>
            <w:lang w:val="en-CA"/>
          </w:rPr>
          <w:t>i</w:t>
        </w:r>
      </w:ins>
      <w:ins w:id="1804" w:author="Ye-Kui Wang d17" w:date="2019-03-10T22:48:00Z">
        <w:r w:rsidRPr="00671C39">
          <w:rPr>
            <w:lang w:val="en-CA"/>
          </w:rPr>
          <w:t> ] ÷ CtbSizeY )</w:t>
        </w:r>
      </w:ins>
      <w:ins w:id="1805" w:author="Ye-Kui Wang d17" w:date="2019-03-10T22:51:00Z">
        <w:r w:rsidRPr="00EE60DD">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34</w:t>
        </w:r>
        <w:r w:rsidRPr="00DE0F0E">
          <w:rPr>
            <w:noProof/>
            <w:lang w:val="en-CA"/>
          </w:rPr>
          <w:fldChar w:fldCharType="end"/>
        </w:r>
        <w:r w:rsidRPr="00DE0F0E">
          <w:rPr>
            <w:noProof/>
            <w:lang w:val="en-CA"/>
          </w:rPr>
          <w:t>)</w:t>
        </w:r>
      </w:ins>
      <w:ins w:id="1806" w:author="Ye-Kui Wang d17" w:date="2019-03-10T22:49:00Z">
        <w:r>
          <w:rPr>
            <w:lang w:val="en-CA"/>
          </w:rPr>
          <w:br/>
        </w:r>
        <w:r>
          <w:rPr>
            <w:noProof/>
            <w:lang w:val="en-CA"/>
          </w:rPr>
          <w:t>Sub</w:t>
        </w:r>
        <w:r w:rsidRPr="00DE0F0E">
          <w:rPr>
            <w:noProof/>
            <w:lang w:val="en-CA"/>
          </w:rPr>
          <w:t>Pic</w:t>
        </w:r>
        <w:r>
          <w:rPr>
            <w:noProof/>
            <w:lang w:val="en-CA"/>
          </w:rPr>
          <w:t>Height</w:t>
        </w:r>
        <w:r w:rsidRPr="00DE0F0E">
          <w:rPr>
            <w:noProof/>
            <w:lang w:val="en-CA"/>
          </w:rPr>
          <w:t>InCtbsY</w:t>
        </w:r>
        <w:r>
          <w:rPr>
            <w:noProof/>
            <w:lang w:val="en-CA"/>
          </w:rPr>
          <w:t xml:space="preserve"> = </w:t>
        </w:r>
      </w:ins>
      <w:ins w:id="1807" w:author="Ye-Kui Wang d17" w:date="2019-03-10T22:50:00Z">
        <w:r w:rsidRPr="00671C39">
          <w:rPr>
            <w:lang w:val="en-CA"/>
          </w:rPr>
          <w:t>Ceil( </w:t>
        </w:r>
        <w:r>
          <w:rPr>
            <w:lang w:val="en-CA"/>
          </w:rPr>
          <w:t>sub_pic_h</w:t>
        </w:r>
        <w:r w:rsidRPr="00671C39">
          <w:rPr>
            <w:lang w:val="en-CA"/>
          </w:rPr>
          <w:t>eight</w:t>
        </w:r>
        <w:r>
          <w:rPr>
            <w:lang w:val="en-CA"/>
          </w:rPr>
          <w:t>_i</w:t>
        </w:r>
        <w:r w:rsidRPr="00671C39">
          <w:rPr>
            <w:lang w:val="en-CA"/>
          </w:rPr>
          <w:t>n</w:t>
        </w:r>
        <w:r>
          <w:rPr>
            <w:lang w:val="en-CA"/>
          </w:rPr>
          <w:t>_l</w:t>
        </w:r>
        <w:r w:rsidRPr="00671C39">
          <w:rPr>
            <w:lang w:val="en-CA"/>
          </w:rPr>
          <w:t>uma</w:t>
        </w:r>
        <w:r>
          <w:rPr>
            <w:lang w:val="en-CA"/>
          </w:rPr>
          <w:t>_s</w:t>
        </w:r>
        <w:r w:rsidRPr="00671C39">
          <w:rPr>
            <w:lang w:val="en-CA"/>
          </w:rPr>
          <w:t>amples[ </w:t>
        </w:r>
        <w:r>
          <w:rPr>
            <w:noProof/>
            <w:lang w:val="en-CA"/>
          </w:rPr>
          <w:t>i</w:t>
        </w:r>
        <w:r w:rsidRPr="00671C39">
          <w:rPr>
            <w:lang w:val="en-CA"/>
          </w:rPr>
          <w:t> ] ÷ CtbSizeY )</w:t>
        </w:r>
        <w:r>
          <w:rPr>
            <w:lang w:val="en-CA"/>
          </w:rPr>
          <w:br/>
        </w:r>
        <w:r>
          <w:rPr>
            <w:noProof/>
            <w:lang w:val="en-CA"/>
          </w:rPr>
          <w:t>Sub</w:t>
        </w:r>
        <w:r w:rsidRPr="00DE0F0E">
          <w:rPr>
            <w:noProof/>
            <w:lang w:val="en-CA"/>
          </w:rPr>
          <w:t>PicSizeInCtbsY</w:t>
        </w:r>
        <w:r>
          <w:rPr>
            <w:noProof/>
            <w:lang w:val="en-CA"/>
          </w:rPr>
          <w:t xml:space="preserve"> = Sub</w:t>
        </w:r>
        <w:r w:rsidRPr="00DE0F0E">
          <w:rPr>
            <w:noProof/>
            <w:lang w:val="en-CA"/>
          </w:rPr>
          <w:t>PicWidthInCtbsY</w:t>
        </w:r>
        <w:r>
          <w:rPr>
            <w:noProof/>
            <w:lang w:val="en-CA"/>
          </w:rPr>
          <w:t xml:space="preserve"> * Sub</w:t>
        </w:r>
        <w:r w:rsidRPr="00DE0F0E">
          <w:rPr>
            <w:noProof/>
            <w:lang w:val="en-CA"/>
          </w:rPr>
          <w:t>Pic</w:t>
        </w:r>
        <w:r>
          <w:rPr>
            <w:noProof/>
            <w:lang w:val="en-CA"/>
          </w:rPr>
          <w:t>Height</w:t>
        </w:r>
        <w:r w:rsidRPr="00DE0F0E">
          <w:rPr>
            <w:noProof/>
            <w:lang w:val="en-CA"/>
          </w:rPr>
          <w:t>InCtbsY</w:t>
        </w:r>
      </w:ins>
    </w:p>
    <w:p w14:paraId="0D284297" w14:textId="77777777" w:rsidR="00EE60DD" w:rsidRPr="00DE0F0E" w:rsidRDefault="00EE60DD" w:rsidP="00EE60DD">
      <w:pPr>
        <w:rPr>
          <w:ins w:id="1808" w:author="Ye-Kui Wang d17" w:date="2019-03-10T22:45:00Z"/>
          <w:noProof/>
          <w:lang w:val="en-CA" w:eastAsia="ko-KR"/>
        </w:rPr>
      </w:pPr>
      <w:ins w:id="1809" w:author="Ye-Kui Wang d17" w:date="2019-03-10T22:45:00Z">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ins>
      <w:r w:rsidRPr="00DE0F0E">
        <w:rPr>
          <w:noProof/>
          <w:lang w:val="en-CA" w:eastAsia="ko-KR"/>
        </w:rPr>
      </w:r>
      <w:ins w:id="1810" w:author="Ye-Kui Wang d17" w:date="2019-03-10T22:45:00Z">
        <w:r w:rsidRPr="00DE0F0E">
          <w:rPr>
            <w:noProof/>
            <w:lang w:val="en-CA" w:eastAsia="ko-KR"/>
          </w:rPr>
          <w:fldChar w:fldCharType="separate"/>
        </w:r>
        <w:r>
          <w:rPr>
            <w:noProof/>
            <w:lang w:val="en-CA" w:eastAsia="ko-KR"/>
          </w:rPr>
          <w:t>6.5.1</w:t>
        </w:r>
        <w:r w:rsidRPr="00DE0F0E">
          <w:rPr>
            <w:noProof/>
            <w:lang w:val="en-CA" w:eastAsia="ko-KR"/>
          </w:rPr>
          <w:fldChar w:fldCharType="end"/>
        </w:r>
        <w:r w:rsidRPr="00DE0F0E">
          <w:rPr>
            <w:noProof/>
            <w:lang w:val="en-CA" w:eastAsia="ko-KR"/>
          </w:rPr>
          <w:t>:</w:t>
        </w:r>
      </w:ins>
    </w:p>
    <w:p w14:paraId="5C8F5DEA" w14:textId="77777777" w:rsidR="00EE60DD" w:rsidRPr="00DE0F0E" w:rsidRDefault="00EE60DD" w:rsidP="00EE60DD">
      <w:pPr>
        <w:pStyle w:val="enumlev1"/>
        <w:ind w:left="397"/>
        <w:rPr>
          <w:ins w:id="1811" w:author="Ye-Kui Wang d17" w:date="2019-03-10T22:45:00Z"/>
          <w:noProof/>
          <w:lang w:val="en-CA"/>
        </w:rPr>
      </w:pPr>
      <w:ins w:id="1812" w:author="Ye-Kui Wang d17" w:date="2019-03-10T22:45:00Z">
        <w:r w:rsidRPr="00DE0F0E">
          <w:rPr>
            <w:noProof/>
            <w:lang w:val="en-CA"/>
          </w:rPr>
          <w:t>–</w:t>
        </w:r>
        <w:r w:rsidRPr="00DE0F0E">
          <w:rPr>
            <w:noProof/>
            <w:lang w:val="en-CA"/>
          </w:rPr>
          <w:tab/>
          <w:t>The list ColWidth[ i ] for i ranging from 0 to num_tile_columns_minus1, inclusive, specifying the width of the i-th tile column in units of CTBs,</w:t>
        </w:r>
      </w:ins>
    </w:p>
    <w:p w14:paraId="0312C9A8" w14:textId="77777777" w:rsidR="00EE60DD" w:rsidRPr="00DE0F0E" w:rsidRDefault="00EE60DD" w:rsidP="00EE60DD">
      <w:pPr>
        <w:pStyle w:val="enumlev1"/>
        <w:ind w:left="397"/>
        <w:rPr>
          <w:ins w:id="1813" w:author="Ye-Kui Wang d17" w:date="2019-03-10T22:45:00Z"/>
          <w:noProof/>
          <w:lang w:val="en-CA"/>
        </w:rPr>
      </w:pPr>
      <w:ins w:id="1814" w:author="Ye-Kui Wang d17" w:date="2019-03-10T22:45:00Z">
        <w:r w:rsidRPr="00DE0F0E">
          <w:rPr>
            <w:noProof/>
            <w:lang w:val="en-CA"/>
          </w:rPr>
          <w:t>–</w:t>
        </w:r>
        <w:r w:rsidRPr="00DE0F0E">
          <w:rPr>
            <w:noProof/>
            <w:lang w:val="en-CA"/>
          </w:rPr>
          <w:tab/>
          <w:t>the list RowHeight[ j ] for j ranging from 0 to num_tile_rows_minus1, inclusive, specifying the height of the j-th tile row in units of CTBs,</w:t>
        </w:r>
      </w:ins>
    </w:p>
    <w:p w14:paraId="02CED7E0" w14:textId="77777777" w:rsidR="00EE60DD" w:rsidRPr="00DE0F0E" w:rsidRDefault="00EE60DD" w:rsidP="00EE60DD">
      <w:pPr>
        <w:pStyle w:val="enumlev1"/>
        <w:ind w:left="397"/>
        <w:rPr>
          <w:ins w:id="1815" w:author="Ye-Kui Wang d17" w:date="2019-03-10T22:45:00Z"/>
          <w:noProof/>
          <w:lang w:val="en-CA"/>
        </w:rPr>
      </w:pPr>
      <w:ins w:id="1816" w:author="Ye-Kui Wang d17" w:date="2019-03-10T22:45:00Z">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ins>
    </w:p>
    <w:p w14:paraId="543C5570" w14:textId="77777777" w:rsidR="00EE60DD" w:rsidRPr="00DE0F0E" w:rsidRDefault="00EE60DD" w:rsidP="00EE60DD">
      <w:pPr>
        <w:pStyle w:val="enumlev1"/>
        <w:ind w:left="397"/>
        <w:rPr>
          <w:ins w:id="1817" w:author="Ye-Kui Wang d17" w:date="2019-03-10T22:45:00Z"/>
          <w:noProof/>
          <w:lang w:val="en-CA"/>
        </w:rPr>
      </w:pPr>
      <w:ins w:id="1818" w:author="Ye-Kui Wang d17" w:date="2019-03-10T22:45:00Z">
        <w:r w:rsidRPr="00DE0F0E">
          <w:rPr>
            <w:noProof/>
            <w:lang w:val="en-CA"/>
          </w:rPr>
          <w:t>–</w:t>
        </w:r>
        <w:r w:rsidRPr="00DE0F0E">
          <w:rPr>
            <w:noProof/>
            <w:lang w:val="en-CA"/>
          </w:rPr>
          <w:tab/>
          <w:t>the list RowBd[ j ] for j ranging from 0 to num_tile_rows_minus1 + 1, inclusive, specifying the location of the j-th tile row boundary in units of CTBs,</w:t>
        </w:r>
      </w:ins>
    </w:p>
    <w:p w14:paraId="29A688D8" w14:textId="77777777" w:rsidR="00EE60DD" w:rsidRPr="00DE0F0E" w:rsidRDefault="00EE60DD" w:rsidP="00EE60DD">
      <w:pPr>
        <w:pStyle w:val="enumlev1"/>
        <w:ind w:left="397"/>
        <w:rPr>
          <w:ins w:id="1819" w:author="Ye-Kui Wang d17" w:date="2019-03-10T22:45:00Z"/>
          <w:noProof/>
          <w:lang w:val="en-CA"/>
        </w:rPr>
      </w:pPr>
      <w:ins w:id="1820" w:author="Ye-Kui Wang d17" w:date="2019-03-10T22:45:00Z">
        <w:r w:rsidRPr="00DE0F0E">
          <w:rPr>
            <w:noProof/>
            <w:lang w:val="en-CA"/>
          </w:rPr>
          <w:t>–</w:t>
        </w:r>
        <w:r w:rsidRPr="00DE0F0E">
          <w:rPr>
            <w:noProof/>
            <w:lang w:val="en-CA"/>
          </w:rPr>
          <w:tab/>
          <w:t xml:space="preserve">the list CtbAddrRsToTs[ ctbAddrRs ] for ctbAddrRs ranging from 0 to </w:t>
        </w:r>
        <w:r>
          <w:rPr>
            <w:noProof/>
            <w:lang w:val="en-CA"/>
          </w:rPr>
          <w:t>Sub</w:t>
        </w:r>
        <w:r w:rsidRPr="00DE0F0E">
          <w:rPr>
            <w:noProof/>
            <w:lang w:val="en-CA"/>
          </w:rPr>
          <w:t xml:space="preserve">PicSizeInCtbsY − 1, inclusive, specifying the conversion from a CTB address in the CTB raster scan of a </w:t>
        </w:r>
        <w:r>
          <w:rPr>
            <w:noProof/>
            <w:lang w:val="en-CA"/>
          </w:rPr>
          <w:t>sub-</w:t>
        </w:r>
        <w:r w:rsidRPr="00DE0F0E">
          <w:rPr>
            <w:noProof/>
            <w:lang w:val="en-CA"/>
          </w:rPr>
          <w:t>picture to a CTB address in the tile scan</w:t>
        </w:r>
        <w:r>
          <w:rPr>
            <w:noProof/>
            <w:lang w:val="en-CA"/>
          </w:rPr>
          <w:t xml:space="preserve"> of the sub-picture</w:t>
        </w:r>
        <w:r w:rsidRPr="00DE0F0E">
          <w:rPr>
            <w:noProof/>
            <w:lang w:val="en-CA"/>
          </w:rPr>
          <w:t>,</w:t>
        </w:r>
      </w:ins>
    </w:p>
    <w:p w14:paraId="74DC8C86" w14:textId="77777777" w:rsidR="00EE60DD" w:rsidRPr="00DE0F0E" w:rsidRDefault="00EE60DD" w:rsidP="00EE60DD">
      <w:pPr>
        <w:pStyle w:val="enumlev1"/>
        <w:ind w:left="397"/>
        <w:rPr>
          <w:ins w:id="1821" w:author="Ye-Kui Wang d17" w:date="2019-03-10T22:45:00Z"/>
          <w:noProof/>
          <w:lang w:val="en-CA"/>
        </w:rPr>
      </w:pPr>
      <w:ins w:id="1822" w:author="Ye-Kui Wang d17" w:date="2019-03-10T22:45:00Z">
        <w:r w:rsidRPr="00DE0F0E">
          <w:rPr>
            <w:noProof/>
            <w:lang w:val="en-CA"/>
          </w:rPr>
          <w:t>–</w:t>
        </w:r>
        <w:r w:rsidRPr="00DE0F0E">
          <w:rPr>
            <w:noProof/>
            <w:lang w:val="en-CA"/>
          </w:rPr>
          <w:tab/>
          <w:t xml:space="preserve">the list CtbAddrTsToRs[ ctbAddrTs ] for ctbAddrTs ranging from 0 to </w:t>
        </w:r>
        <w:r>
          <w:rPr>
            <w:noProof/>
            <w:lang w:val="en-CA"/>
          </w:rPr>
          <w:t>Sub</w:t>
        </w:r>
        <w:r w:rsidRPr="00DE0F0E">
          <w:rPr>
            <w:noProof/>
            <w:lang w:val="en-CA"/>
          </w:rPr>
          <w:t xml:space="preserve">PicSizeInCtbsY − 1, inclusive, specifying the conversion from a CTB address in the tile scan </w:t>
        </w:r>
        <w:r>
          <w:rPr>
            <w:noProof/>
            <w:lang w:val="en-CA"/>
          </w:rPr>
          <w:t xml:space="preserve">of a sub-picture </w:t>
        </w:r>
        <w:r w:rsidRPr="00DE0F0E">
          <w:rPr>
            <w:noProof/>
            <w:lang w:val="en-CA"/>
          </w:rPr>
          <w:t xml:space="preserve">to a CTB address in the CTB raster scan of </w:t>
        </w:r>
        <w:r>
          <w:rPr>
            <w:noProof/>
            <w:lang w:val="en-CA"/>
          </w:rPr>
          <w:t>the sub-</w:t>
        </w:r>
        <w:r w:rsidRPr="00DE0F0E">
          <w:rPr>
            <w:noProof/>
            <w:lang w:val="en-CA"/>
          </w:rPr>
          <w:t>picture,</w:t>
        </w:r>
      </w:ins>
    </w:p>
    <w:p w14:paraId="4C07EA83" w14:textId="77777777" w:rsidR="00EE60DD" w:rsidRPr="00DE0F0E" w:rsidRDefault="00EE60DD" w:rsidP="00EE60DD">
      <w:pPr>
        <w:pStyle w:val="enumlev1"/>
        <w:ind w:left="397"/>
        <w:rPr>
          <w:ins w:id="1823" w:author="Ye-Kui Wang d17" w:date="2019-03-10T22:45:00Z"/>
          <w:noProof/>
          <w:lang w:val="en-CA"/>
        </w:rPr>
      </w:pPr>
      <w:ins w:id="1824" w:author="Ye-Kui Wang d17" w:date="2019-03-10T22:45:00Z">
        <w:r w:rsidRPr="00DE0F0E">
          <w:rPr>
            <w:noProof/>
            <w:lang w:val="en-CA"/>
          </w:rPr>
          <w:t>–</w:t>
        </w:r>
        <w:r w:rsidRPr="00DE0F0E">
          <w:rPr>
            <w:noProof/>
            <w:lang w:val="en-CA"/>
          </w:rPr>
          <w:tab/>
          <w:t xml:space="preserve">the list TileId[ ctbAddrTs ] for ctbAddrTs ranging from 0 to </w:t>
        </w:r>
        <w:r>
          <w:rPr>
            <w:noProof/>
            <w:lang w:val="en-CA"/>
          </w:rPr>
          <w:t>Sub</w:t>
        </w:r>
        <w:r w:rsidRPr="00DE0F0E">
          <w:rPr>
            <w:noProof/>
            <w:lang w:val="en-CA"/>
          </w:rPr>
          <w:t xml:space="preserve">PicSizeInCtbsY − 1, inclusive, specifying the conversion from a CTB address in tile scan </w:t>
        </w:r>
        <w:r>
          <w:rPr>
            <w:noProof/>
            <w:lang w:val="en-CA"/>
          </w:rPr>
          <w:t xml:space="preserve">of a sub-picture </w:t>
        </w:r>
        <w:r w:rsidRPr="00DE0F0E">
          <w:rPr>
            <w:noProof/>
            <w:lang w:val="en-CA"/>
          </w:rPr>
          <w:t>to a tile ID,</w:t>
        </w:r>
      </w:ins>
    </w:p>
    <w:p w14:paraId="66BC8AEA" w14:textId="77777777" w:rsidR="00EE60DD" w:rsidRPr="00DE0F0E" w:rsidRDefault="00EE60DD" w:rsidP="00EE60DD">
      <w:pPr>
        <w:pStyle w:val="enumlev1"/>
        <w:ind w:left="397"/>
        <w:rPr>
          <w:ins w:id="1825" w:author="Ye-Kui Wang d17" w:date="2019-03-10T22:45:00Z"/>
          <w:noProof/>
          <w:lang w:val="en-CA"/>
        </w:rPr>
      </w:pPr>
      <w:ins w:id="1826" w:author="Ye-Kui Wang d17" w:date="2019-03-10T22:45:00Z">
        <w:r w:rsidRPr="00DE0F0E">
          <w:rPr>
            <w:noProof/>
            <w:lang w:val="en-CA"/>
          </w:rPr>
          <w:t>–</w:t>
        </w:r>
        <w:r w:rsidRPr="00DE0F0E">
          <w:rPr>
            <w:noProof/>
            <w:lang w:val="en-CA"/>
          </w:rPr>
          <w:tab/>
          <w:t xml:space="preserve">the list NumCtusInTile[ tileIdx ] for tileIdx ranging from 0 to </w:t>
        </w:r>
        <w:r w:rsidRPr="00DE0F0E">
          <w:rPr>
            <w:bCs/>
            <w:noProof/>
            <w:lang w:val="en-CA"/>
          </w:rPr>
          <w:t>NumTilesIn</w:t>
        </w:r>
        <w:r>
          <w:rPr>
            <w:bCs/>
            <w:noProof/>
            <w:lang w:val="en-CA"/>
          </w:rPr>
          <w:t>Sub</w:t>
        </w:r>
        <w:r w:rsidRPr="00DE0F0E">
          <w:rPr>
            <w:bCs/>
            <w:noProof/>
            <w:lang w:val="en-CA"/>
          </w:rPr>
          <w:t>Pic</w:t>
        </w:r>
        <w:r w:rsidRPr="00DE0F0E">
          <w:rPr>
            <w:noProof/>
            <w:lang w:val="en-CA"/>
          </w:rPr>
          <w:t> − 1, inclusive, specifying the conversion from a tile index to the number of CTUs in the tile,</w:t>
        </w:r>
      </w:ins>
    </w:p>
    <w:p w14:paraId="6A2A1F5A" w14:textId="77777777" w:rsidR="00EE60DD" w:rsidRPr="00DE0F0E" w:rsidRDefault="00EE60DD" w:rsidP="00EE60DD">
      <w:pPr>
        <w:pStyle w:val="enumlev1"/>
        <w:ind w:left="397"/>
        <w:rPr>
          <w:ins w:id="1827" w:author="Ye-Kui Wang d17" w:date="2019-03-10T22:45:00Z"/>
          <w:noProof/>
          <w:lang w:val="en-CA"/>
        </w:rPr>
      </w:pPr>
      <w:ins w:id="1828" w:author="Ye-Kui Wang d17" w:date="2019-03-10T22:45:00Z">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w:t>
        </w:r>
        <w:r>
          <w:rPr>
            <w:bCs/>
            <w:noProof/>
            <w:lang w:val="en-CA"/>
          </w:rPr>
          <w:t>Sub</w:t>
        </w:r>
        <w:r w:rsidRPr="00DE0F0E">
          <w:rPr>
            <w:bCs/>
            <w:noProof/>
            <w:lang w:val="en-CA"/>
          </w:rPr>
          <w:t>Pic</w:t>
        </w:r>
        <w:r w:rsidRPr="00DE0F0E">
          <w:rPr>
            <w:noProof/>
            <w:lang w:val="en-CA"/>
          </w:rPr>
          <w:t> − 1, inclusive, specifying the conversion from a tile ID to the CTB address in tile scan of the first CTB in the tile,</w:t>
        </w:r>
      </w:ins>
    </w:p>
    <w:p w14:paraId="6D01B28F" w14:textId="77777777" w:rsidR="00EE60DD" w:rsidRPr="00DE0F0E" w:rsidRDefault="00EE60DD" w:rsidP="00EE60DD">
      <w:pPr>
        <w:pStyle w:val="enumlev1"/>
        <w:ind w:left="397"/>
        <w:rPr>
          <w:ins w:id="1829" w:author="Ye-Kui Wang d17" w:date="2019-03-10T22:45:00Z"/>
          <w:noProof/>
          <w:lang w:val="en-CA"/>
        </w:rPr>
      </w:pPr>
      <w:ins w:id="1830" w:author="Ye-Kui Wang d17" w:date="2019-03-10T22:45:00Z">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ins>
    </w:p>
    <w:p w14:paraId="752C033E" w14:textId="77777777" w:rsidR="00EE60DD" w:rsidRPr="00DE0F0E" w:rsidRDefault="00EE60DD" w:rsidP="00EE60DD">
      <w:pPr>
        <w:pStyle w:val="enumlev1"/>
        <w:ind w:left="397"/>
        <w:rPr>
          <w:ins w:id="1831" w:author="Ye-Kui Wang d17" w:date="2019-03-10T22:45:00Z"/>
          <w:noProof/>
          <w:lang w:val="en-CA"/>
        </w:rPr>
      </w:pPr>
      <w:ins w:id="1832" w:author="Ye-Kui Wang d17" w:date="2019-03-10T22:45:00Z">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ins>
    </w:p>
    <w:p w14:paraId="348565EC" w14:textId="77777777" w:rsidR="00EE60DD" w:rsidRPr="00DE0F0E" w:rsidRDefault="00EE60DD" w:rsidP="00EE60DD">
      <w:pPr>
        <w:rPr>
          <w:ins w:id="1833" w:author="Ye-Kui Wang d17" w:date="2019-03-10T22:45:00Z"/>
          <w:noProof/>
          <w:lang w:val="en-CA"/>
        </w:rPr>
      </w:pPr>
      <w:ins w:id="1834" w:author="Ye-Kui Wang d17" w:date="2019-03-10T22:45:00Z">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Pr>
            <w:noProof/>
            <w:lang w:val="en-CA"/>
          </w:rPr>
          <w:t xml:space="preserve"> </w:t>
        </w:r>
        <w:r w:rsidRPr="00A30E1B">
          <w:rPr>
            <w:noProof/>
            <w:highlight w:val="yellow"/>
            <w:lang w:val="en-CA"/>
          </w:rPr>
          <w:t>[Ed. (YK): ColumnWidthInLumaSamples[ i ] and RowHeightInLumaSamples[ j ] are currently defined but not used.</w:t>
        </w:r>
        <w:r>
          <w:rPr>
            <w:noProof/>
            <w:highlight w:val="yellow"/>
            <w:lang w:val="en-CA"/>
          </w:rPr>
          <w:t xml:space="preserve"> However, i</w:t>
        </w:r>
        <w:r w:rsidRPr="00A30E1B">
          <w:rPr>
            <w:noProof/>
            <w:highlight w:val="yellow"/>
            <w:lang w:val="en-CA"/>
          </w:rPr>
          <w:t>n HEVC, these are used in profile definitions and the semantics of the temporal MCTS SEI messages. Could be similar for VVC. Thus these are kept in the draft text for now.]</w:t>
        </w:r>
      </w:ins>
    </w:p>
    <w:p w14:paraId="2EB9130A" w14:textId="0F33F3B3" w:rsidR="009A2B59" w:rsidRDefault="009A2B59" w:rsidP="009A2B59">
      <w:pPr>
        <w:rPr>
          <w:ins w:id="1835" w:author="Ye-Kui Wang d00" w:date="2019-03-05T13:26:00Z"/>
          <w:noProof/>
          <w:lang w:eastAsia="ko-KR"/>
        </w:rPr>
      </w:pPr>
      <w:ins w:id="1836" w:author="Ye-Kui Wang d00" w:date="2019-03-05T13:26:00Z">
        <w:r>
          <w:rPr>
            <w:noProof/>
            <w:lang w:val="en-CA" w:eastAsia="ja-JP"/>
          </w:rPr>
          <w:t>T</w:t>
        </w:r>
        <w:r w:rsidRPr="009E5849">
          <w:rPr>
            <w:noProof/>
            <w:lang w:val="en-CA"/>
          </w:rPr>
          <w:t xml:space="preserve">he </w:t>
        </w:r>
        <w:r w:rsidRPr="009E5849" w:rsidDel="003C51E6">
          <w:rPr>
            <w:noProof/>
            <w:lang w:eastAsia="ko-KR"/>
          </w:rPr>
          <w:t xml:space="preserve">variables </w:t>
        </w:r>
      </w:ins>
      <w:ins w:id="1837" w:author="Jianle_d11" w:date="2019-03-07T16:26:00Z">
        <w:r w:rsidR="00D827A1">
          <w:rPr>
            <w:noProof/>
            <w:lang w:val="en-CA" w:eastAsia="ko-KR"/>
          </w:rPr>
          <w:t>SubPic</w:t>
        </w:r>
      </w:ins>
      <w:ins w:id="1838" w:author="Ye-Kui Wang d00" w:date="2019-03-05T13:26:00Z">
        <w:r w:rsidRPr="009E5849">
          <w:rPr>
            <w:noProof/>
            <w:lang w:eastAsia="ko-KR"/>
          </w:rPr>
          <w:t>LeftBoundaryPos</w:t>
        </w:r>
        <w:r w:rsidRPr="009E5849" w:rsidDel="003C51E6">
          <w:rPr>
            <w:noProof/>
            <w:lang w:eastAsia="ko-KR"/>
          </w:rPr>
          <w:t xml:space="preserve">, </w:t>
        </w:r>
      </w:ins>
      <w:ins w:id="1839" w:author="Jianle_d11" w:date="2019-03-07T16:26:00Z">
        <w:r w:rsidR="00D827A1">
          <w:rPr>
            <w:noProof/>
            <w:lang w:val="en-CA" w:eastAsia="ko-KR"/>
          </w:rPr>
          <w:t>SubPic</w:t>
        </w:r>
      </w:ins>
      <w:ins w:id="1840" w:author="Ye-Kui Wang d00" w:date="2019-03-05T13:26:00Z">
        <w:r w:rsidRPr="009E5849">
          <w:rPr>
            <w:noProof/>
            <w:lang w:eastAsia="ko-KR"/>
          </w:rPr>
          <w:t xml:space="preserve">TopBoundaryPos, </w:t>
        </w:r>
      </w:ins>
      <w:ins w:id="1841" w:author="Jianle_d11" w:date="2019-03-07T16:26:00Z">
        <w:r w:rsidR="00D827A1">
          <w:rPr>
            <w:noProof/>
            <w:lang w:val="en-CA" w:eastAsia="ko-KR"/>
          </w:rPr>
          <w:t>SubPic</w:t>
        </w:r>
      </w:ins>
      <w:ins w:id="1842" w:author="Ye-Kui Wang d00" w:date="2019-03-05T13:26:00Z">
        <w:r w:rsidRPr="009E5849">
          <w:rPr>
            <w:noProof/>
            <w:lang w:eastAsia="ko-KR"/>
          </w:rPr>
          <w:t xml:space="preserve">RightBoundaryPos and </w:t>
        </w:r>
      </w:ins>
      <w:ins w:id="1843" w:author="Jianle_d11" w:date="2019-03-07T16:27:00Z">
        <w:r w:rsidR="00D827A1">
          <w:rPr>
            <w:noProof/>
            <w:lang w:val="en-CA" w:eastAsia="ko-KR"/>
          </w:rPr>
          <w:t>SubPic</w:t>
        </w:r>
      </w:ins>
      <w:ins w:id="1844" w:author="Ye-Kui Wang d00" w:date="2019-03-05T13:26:00Z">
        <w:r w:rsidRPr="009E5849">
          <w:rPr>
            <w:noProof/>
            <w:lang w:eastAsia="ko-KR"/>
          </w:rPr>
          <w:t>BotBoundaryPos</w:t>
        </w:r>
        <w:r w:rsidRPr="009E5849" w:rsidDel="003C51E6">
          <w:rPr>
            <w:noProof/>
            <w:lang w:eastAsia="ko-KR"/>
          </w:rPr>
          <w:t xml:space="preserve"> are derived as follows:</w:t>
        </w:r>
      </w:ins>
    </w:p>
    <w:p w14:paraId="0D1C3250" w14:textId="00412D47" w:rsidR="009A2B59" w:rsidRPr="00B743AA" w:rsidRDefault="00157B90" w:rsidP="009A2B59">
      <w:pPr>
        <w:tabs>
          <w:tab w:val="clear" w:pos="1191"/>
          <w:tab w:val="left" w:pos="1080"/>
          <w:tab w:val="left" w:pos="1260"/>
          <w:tab w:val="left" w:pos="1440"/>
          <w:tab w:val="center" w:pos="4849"/>
          <w:tab w:val="right" w:pos="9696"/>
        </w:tabs>
        <w:spacing w:before="193" w:after="240"/>
        <w:ind w:left="800"/>
        <w:jc w:val="left"/>
        <w:rPr>
          <w:ins w:id="1845" w:author="Ye-Kui Wang d00" w:date="2019-03-05T13:26:00Z"/>
          <w:noProof/>
          <w:lang w:val="en-CA" w:eastAsia="ja-JP"/>
        </w:rPr>
      </w:pPr>
      <w:ins w:id="1846" w:author="Ye-Kui Wang d07" w:date="2019-03-06T12:20:00Z">
        <w:r>
          <w:rPr>
            <w:noProof/>
            <w:lang w:val="en-CA"/>
          </w:rPr>
          <w:t>i = SubPicIdx</w:t>
        </w:r>
        <w:r w:rsidRPr="00DE0F0E">
          <w:rPr>
            <w:noProof/>
            <w:lang w:val="en-CA"/>
          </w:rPr>
          <w:t>[</w:t>
        </w:r>
        <w:r>
          <w:rPr>
            <w:noProof/>
            <w:lang w:val="en-CA"/>
          </w:rPr>
          <w:t> </w:t>
        </w:r>
        <w:r>
          <w:rPr>
            <w:lang w:val="en-CA"/>
          </w:rPr>
          <w:t>tile_group_subpic_id</w:t>
        </w:r>
        <w:r>
          <w:rPr>
            <w:bCs/>
            <w:lang w:val="en-CA"/>
          </w:rPr>
          <w:t> ]</w:t>
        </w:r>
        <w:r>
          <w:rPr>
            <w:noProof/>
          </w:rPr>
          <w:br/>
        </w:r>
      </w:ins>
      <w:ins w:id="1847" w:author="Ye-Kui Wang d00" w:date="2019-03-05T13:26:00Z">
        <w:r w:rsidR="009A2B59">
          <w:rPr>
            <w:noProof/>
          </w:rPr>
          <w:t xml:space="preserve">if( </w:t>
        </w:r>
        <w:r w:rsidR="009A2B59" w:rsidRPr="007A16F4">
          <w:rPr>
            <w:bCs/>
            <w:lang w:val="en-CA"/>
          </w:rPr>
          <w:t>sub</w:t>
        </w:r>
        <w:r w:rsidR="009A2B59">
          <w:rPr>
            <w:bCs/>
            <w:lang w:val="en-CA"/>
          </w:rPr>
          <w:t>_</w:t>
        </w:r>
        <w:r w:rsidR="009A2B59" w:rsidRPr="007A16F4">
          <w:rPr>
            <w:bCs/>
            <w:lang w:val="en-CA"/>
          </w:rPr>
          <w:t>pic</w:t>
        </w:r>
        <w:r w:rsidR="009A2B59">
          <w:rPr>
            <w:bCs/>
            <w:lang w:val="en-CA"/>
          </w:rPr>
          <w:t>_treated_as_pic</w:t>
        </w:r>
        <w:r w:rsidR="009A2B59" w:rsidRPr="007A16F4">
          <w:rPr>
            <w:bCs/>
            <w:lang w:val="en-CA"/>
          </w:rPr>
          <w:t>_flag</w:t>
        </w:r>
      </w:ins>
      <w:ins w:id="1848" w:author="Ye-Kui Wang d07" w:date="2019-03-06T12:05:00Z">
        <w:r w:rsidR="00F64A0C">
          <w:rPr>
            <w:bCs/>
            <w:lang w:val="en-CA"/>
          </w:rPr>
          <w:t>[ </w:t>
        </w:r>
      </w:ins>
      <w:ins w:id="1849" w:author="Ye-Kui Wang d07" w:date="2019-03-06T12:20:00Z">
        <w:r>
          <w:rPr>
            <w:bCs/>
            <w:lang w:val="en-CA"/>
          </w:rPr>
          <w:t>i</w:t>
        </w:r>
      </w:ins>
      <w:ins w:id="1850" w:author="Ye-Kui Wang d07" w:date="2019-03-06T12:19:00Z">
        <w:r>
          <w:rPr>
            <w:bCs/>
            <w:lang w:val="en-CA"/>
          </w:rPr>
          <w:t> ]</w:t>
        </w:r>
      </w:ins>
      <w:ins w:id="1851" w:author="Ye-Kui Wang d00" w:date="2019-03-05T13:26:00Z">
        <w:r w:rsidR="009A2B59">
          <w:rPr>
            <w:noProof/>
          </w:rPr>
          <w:t xml:space="preserve"> ) {</w:t>
        </w:r>
      </w:ins>
      <w:ins w:id="1852" w:author="Ye-Kui Wang d07" w:date="2019-03-06T12:20:00Z">
        <w:r>
          <w:rPr>
            <w:noProof/>
          </w:rPr>
          <w:br/>
        </w:r>
      </w:ins>
      <w:ins w:id="1853" w:author="Ye-Kui Wang d00" w:date="2019-03-05T13:26:00Z">
        <w:r w:rsidR="009A2B59">
          <w:rPr>
            <w:noProof/>
          </w:rPr>
          <w:tab/>
        </w:r>
      </w:ins>
      <w:ins w:id="1854" w:author="Jianle_d11" w:date="2019-03-07T16:27:00Z">
        <w:r w:rsidR="00D827A1">
          <w:rPr>
            <w:noProof/>
            <w:lang w:val="en-CA" w:eastAsia="ko-KR"/>
          </w:rPr>
          <w:t>SubPic</w:t>
        </w:r>
      </w:ins>
      <w:ins w:id="1855" w:author="Ye-Kui Wang d00" w:date="2019-03-05T13:26:00Z">
        <w:r w:rsidR="009A2B59" w:rsidRPr="009E5849">
          <w:rPr>
            <w:noProof/>
            <w:lang w:eastAsia="ko-KR"/>
          </w:rPr>
          <w:t>LeftBoundaryPos</w:t>
        </w:r>
        <w:r w:rsidR="009A2B59">
          <w:rPr>
            <w:lang w:val="en-CA"/>
          </w:rPr>
          <w:t xml:space="preserve"> = s</w:t>
        </w:r>
        <w:r w:rsidR="009A2B59" w:rsidRPr="00671C39">
          <w:rPr>
            <w:noProof/>
            <w:lang w:eastAsia="ja-JP"/>
          </w:rPr>
          <w:t>ub</w:t>
        </w:r>
        <w:r w:rsidR="009A2B59">
          <w:rPr>
            <w:noProof/>
            <w:lang w:eastAsia="ja-JP"/>
          </w:rPr>
          <w:t>_</w:t>
        </w:r>
        <w:r w:rsidR="009A2B59" w:rsidRPr="00671C39">
          <w:rPr>
            <w:noProof/>
            <w:lang w:eastAsia="ja-JP"/>
          </w:rPr>
          <w:t>pic</w:t>
        </w:r>
        <w:r w:rsidR="009A2B59">
          <w:rPr>
            <w:noProof/>
            <w:lang w:eastAsia="ja-JP"/>
          </w:rPr>
          <w:t>_x_o</w:t>
        </w:r>
        <w:r w:rsidR="009A2B59" w:rsidRPr="00671C39">
          <w:rPr>
            <w:noProof/>
            <w:lang w:eastAsia="ja-JP"/>
          </w:rPr>
          <w:t>ffset</w:t>
        </w:r>
        <w:r w:rsidR="009A2B59" w:rsidRPr="00671C39">
          <w:rPr>
            <w:lang w:val="en-CA"/>
          </w:rPr>
          <w:t>[ </w:t>
        </w:r>
        <w:r w:rsidR="009A2B59">
          <w:rPr>
            <w:lang w:val="en-CA"/>
          </w:rPr>
          <w:t>i</w:t>
        </w:r>
        <w:r w:rsidR="009A2B59" w:rsidRPr="00671C39">
          <w:rPr>
            <w:lang w:val="en-CA"/>
          </w:rPr>
          <w:t> ]</w:t>
        </w:r>
        <w:r w:rsidR="009A2B59">
          <w:rPr>
            <w:lang w:val="en-CA"/>
          </w:rPr>
          <w:br/>
        </w:r>
        <w:r w:rsidR="009A2B59">
          <w:rPr>
            <w:lang w:val="en-CA"/>
          </w:rPr>
          <w:tab/>
        </w:r>
      </w:ins>
      <w:ins w:id="1856" w:author="Jianle_d11" w:date="2019-03-07T16:27:00Z">
        <w:r w:rsidR="00D827A1">
          <w:rPr>
            <w:noProof/>
            <w:lang w:val="en-CA" w:eastAsia="ko-KR"/>
          </w:rPr>
          <w:t>SubPic</w:t>
        </w:r>
      </w:ins>
      <w:ins w:id="1857" w:author="Ye-Kui Wang d00" w:date="2019-03-05T13:26:00Z">
        <w:r w:rsidR="009A2B59" w:rsidRPr="009E5849">
          <w:rPr>
            <w:noProof/>
            <w:lang w:eastAsia="ko-KR"/>
          </w:rPr>
          <w:t xml:space="preserve">RightBoundaryPos </w:t>
        </w:r>
        <w:r w:rsidR="009A2B59" w:rsidRPr="009E5849">
          <w:rPr>
            <w:noProof/>
            <w:lang w:val="en-CA"/>
          </w:rPr>
          <w:t xml:space="preserve">= </w:t>
        </w:r>
      </w:ins>
      <w:ins w:id="1858" w:author="Jianle_d11" w:date="2019-03-07T16:27:00Z">
        <w:r w:rsidR="00D827A1">
          <w:rPr>
            <w:noProof/>
            <w:lang w:val="en-CA" w:eastAsia="ko-KR"/>
          </w:rPr>
          <w:t>SubPic</w:t>
        </w:r>
      </w:ins>
      <w:ins w:id="1859" w:author="Ye-Kui Wang d00" w:date="2019-03-05T13:26:00Z">
        <w:r w:rsidR="009A2B59" w:rsidRPr="009E5849">
          <w:rPr>
            <w:noProof/>
            <w:lang w:eastAsia="ko-KR"/>
          </w:rPr>
          <w:t>LeftBoundaryPos</w:t>
        </w:r>
        <w:r w:rsidR="009A2B59">
          <w:rPr>
            <w:noProof/>
            <w:lang w:eastAsia="ko-KR"/>
          </w:rPr>
          <w:t> </w:t>
        </w:r>
        <w:r w:rsidR="009A2B59">
          <w:rPr>
            <w:noProof/>
          </w:rPr>
          <w:t>+ </w:t>
        </w:r>
        <w:r w:rsidR="009A2B59">
          <w:rPr>
            <w:lang w:val="en-CA"/>
          </w:rPr>
          <w:t>sub_p</w:t>
        </w:r>
        <w:r w:rsidR="009A2B59" w:rsidRPr="00671C39">
          <w:rPr>
            <w:lang w:val="en-CA"/>
          </w:rPr>
          <w:t>ic</w:t>
        </w:r>
        <w:r w:rsidR="009A2B59">
          <w:rPr>
            <w:lang w:val="en-CA"/>
          </w:rPr>
          <w:t>_w</w:t>
        </w:r>
        <w:r w:rsidR="009A2B59" w:rsidRPr="00671C39">
          <w:rPr>
            <w:lang w:val="en-CA"/>
          </w:rPr>
          <w:t>idth</w:t>
        </w:r>
        <w:r w:rsidR="009A2B59">
          <w:rPr>
            <w:lang w:val="en-CA"/>
          </w:rPr>
          <w:t>_in_l</w:t>
        </w:r>
        <w:r w:rsidR="009A2B59" w:rsidRPr="00671C39">
          <w:rPr>
            <w:lang w:val="en-CA"/>
          </w:rPr>
          <w:t>uma</w:t>
        </w:r>
        <w:r w:rsidR="009A2B59">
          <w:rPr>
            <w:lang w:val="en-CA"/>
          </w:rPr>
          <w:t>_s</w:t>
        </w:r>
        <w:r w:rsidR="009A2B59" w:rsidRPr="00671C39">
          <w:rPr>
            <w:lang w:val="en-CA"/>
          </w:rPr>
          <w:t>amples[ </w:t>
        </w:r>
        <w:r w:rsidR="009A2B59">
          <w:rPr>
            <w:lang w:val="en-CA"/>
          </w:rPr>
          <w:t>i</w:t>
        </w:r>
        <w:r w:rsidR="009A2B59" w:rsidRPr="00671C39">
          <w:rPr>
            <w:lang w:val="en-CA"/>
          </w:rPr>
          <w:t> ]</w:t>
        </w:r>
        <w:r w:rsidR="009A2B59" w:rsidRPr="009E5849">
          <w:rPr>
            <w:noProof/>
          </w:rPr>
          <w:t> </w:t>
        </w:r>
        <w:r w:rsidR="009A2B59" w:rsidRPr="009E5849">
          <w:rPr>
            <w:noProof/>
            <w:lang w:val="en-CA"/>
          </w:rPr>
          <w:t>− 1</w:t>
        </w:r>
        <w:r w:rsidR="009A2B59">
          <w:rPr>
            <w:noProof/>
          </w:rPr>
          <w:br/>
        </w:r>
        <w:r w:rsidR="009A2B59">
          <w:rPr>
            <w:noProof/>
          </w:rPr>
          <w:tab/>
        </w:r>
      </w:ins>
      <w:ins w:id="1860" w:author="Jianle_d11" w:date="2019-03-07T16:27:00Z">
        <w:r w:rsidR="00D827A1">
          <w:rPr>
            <w:noProof/>
            <w:lang w:val="en-CA" w:eastAsia="ko-KR"/>
          </w:rPr>
          <w:t>SubPic</w:t>
        </w:r>
      </w:ins>
      <w:ins w:id="1861" w:author="Ye-Kui Wang d00" w:date="2019-03-05T13:26:00Z">
        <w:r w:rsidR="009A2B59">
          <w:rPr>
            <w:noProof/>
          </w:rPr>
          <w:t>Top</w:t>
        </w:r>
        <w:r w:rsidR="009A2B59" w:rsidRPr="009E5849">
          <w:rPr>
            <w:noProof/>
            <w:lang w:eastAsia="ko-KR"/>
          </w:rPr>
          <w:t>BoundaryPos</w:t>
        </w:r>
        <w:r w:rsidR="009A2B59">
          <w:rPr>
            <w:lang w:val="en-CA"/>
          </w:rPr>
          <w:t xml:space="preserve"> = s</w:t>
        </w:r>
        <w:r w:rsidR="009A2B59" w:rsidRPr="00671C39">
          <w:rPr>
            <w:noProof/>
            <w:lang w:eastAsia="ja-JP"/>
          </w:rPr>
          <w:t>ub</w:t>
        </w:r>
        <w:r w:rsidR="009A2B59">
          <w:rPr>
            <w:noProof/>
            <w:lang w:eastAsia="ja-JP"/>
          </w:rPr>
          <w:t>_</w:t>
        </w:r>
        <w:r w:rsidR="009A2B59" w:rsidRPr="00671C39">
          <w:rPr>
            <w:noProof/>
            <w:lang w:eastAsia="ja-JP"/>
          </w:rPr>
          <w:t>pic</w:t>
        </w:r>
        <w:r w:rsidR="009A2B59">
          <w:rPr>
            <w:noProof/>
            <w:lang w:eastAsia="ja-JP"/>
          </w:rPr>
          <w:t>_y_o</w:t>
        </w:r>
        <w:r w:rsidR="009A2B59" w:rsidRPr="00671C39">
          <w:rPr>
            <w:noProof/>
            <w:lang w:eastAsia="ja-JP"/>
          </w:rPr>
          <w:t>ffset</w:t>
        </w:r>
        <w:r w:rsidR="009A2B59" w:rsidRPr="00671C39">
          <w:rPr>
            <w:lang w:val="en-CA"/>
          </w:rPr>
          <w:t>[ </w:t>
        </w:r>
      </w:ins>
      <w:ins w:id="1862" w:author="Ye-Kui Wang d07" w:date="2019-03-06T12:21:00Z">
        <w:r>
          <w:rPr>
            <w:lang w:val="en-CA"/>
          </w:rPr>
          <w:t>i</w:t>
        </w:r>
      </w:ins>
      <w:ins w:id="1863" w:author="Ye-Kui Wang d00" w:date="2019-03-05T13:26:00Z">
        <w:r w:rsidR="009A2B59" w:rsidRPr="00671C39">
          <w:rPr>
            <w:lang w:val="en-CA"/>
          </w:rPr>
          <w:t> ]</w:t>
        </w:r>
        <w:r w:rsidR="009A2B59">
          <w:rPr>
            <w:lang w:val="en-CA"/>
          </w:rPr>
          <w:br/>
        </w:r>
        <w:r w:rsidR="009A2B59">
          <w:rPr>
            <w:lang w:val="en-CA"/>
          </w:rPr>
          <w:tab/>
        </w:r>
      </w:ins>
      <w:ins w:id="1864" w:author="Jianle_d11" w:date="2019-03-07T16:27:00Z">
        <w:r w:rsidR="00D827A1">
          <w:rPr>
            <w:noProof/>
            <w:lang w:val="en-CA" w:eastAsia="ko-KR"/>
          </w:rPr>
          <w:t>SubPic</w:t>
        </w:r>
      </w:ins>
      <w:ins w:id="1865" w:author="Ye-Kui Wang d00" w:date="2019-03-05T13:26:00Z">
        <w:r w:rsidR="009A2B59">
          <w:rPr>
            <w:lang w:val="en-CA"/>
          </w:rPr>
          <w:t>Bot</w:t>
        </w:r>
        <w:r w:rsidR="009A2B59" w:rsidRPr="009E5849">
          <w:rPr>
            <w:noProof/>
            <w:lang w:eastAsia="ko-KR"/>
          </w:rPr>
          <w:t xml:space="preserve">BoundaryPos </w:t>
        </w:r>
        <w:r w:rsidR="009A2B59" w:rsidRPr="009E5849">
          <w:rPr>
            <w:noProof/>
            <w:lang w:val="en-CA"/>
          </w:rPr>
          <w:t xml:space="preserve">= </w:t>
        </w:r>
      </w:ins>
      <w:ins w:id="1866" w:author="Jianle_d11" w:date="2019-03-07T16:27:00Z">
        <w:r w:rsidR="00D827A1">
          <w:rPr>
            <w:noProof/>
            <w:lang w:val="en-CA" w:eastAsia="ko-KR"/>
          </w:rPr>
          <w:t>SubPic</w:t>
        </w:r>
      </w:ins>
      <w:ins w:id="1867" w:author="Ye-Kui Wang d00" w:date="2019-03-05T13:26:00Z">
        <w:r w:rsidR="009A2B59">
          <w:rPr>
            <w:noProof/>
            <w:lang w:val="en-CA"/>
          </w:rPr>
          <w:t>Top</w:t>
        </w:r>
        <w:r w:rsidR="009A2B59" w:rsidRPr="009E5849">
          <w:rPr>
            <w:noProof/>
            <w:lang w:eastAsia="ko-KR"/>
          </w:rPr>
          <w:t>BoundaryPos</w:t>
        </w:r>
        <w:r w:rsidR="009A2B59">
          <w:rPr>
            <w:noProof/>
            <w:lang w:eastAsia="ko-KR"/>
          </w:rPr>
          <w:t> </w:t>
        </w:r>
        <w:r w:rsidR="009A2B59">
          <w:rPr>
            <w:noProof/>
          </w:rPr>
          <w:t>+ </w:t>
        </w:r>
        <w:r w:rsidR="009A2B59">
          <w:rPr>
            <w:lang w:val="en-CA"/>
          </w:rPr>
          <w:t>sub_p</w:t>
        </w:r>
        <w:r w:rsidR="009A2B59" w:rsidRPr="00671C39">
          <w:rPr>
            <w:lang w:val="en-CA"/>
          </w:rPr>
          <w:t>ic</w:t>
        </w:r>
        <w:r w:rsidR="009A2B59">
          <w:rPr>
            <w:lang w:val="en-CA"/>
          </w:rPr>
          <w:t>_height_in_l</w:t>
        </w:r>
        <w:r w:rsidR="009A2B59" w:rsidRPr="00671C39">
          <w:rPr>
            <w:lang w:val="en-CA"/>
          </w:rPr>
          <w:t>uma</w:t>
        </w:r>
        <w:r w:rsidR="009A2B59">
          <w:rPr>
            <w:lang w:val="en-CA"/>
          </w:rPr>
          <w:t>_s</w:t>
        </w:r>
        <w:r w:rsidR="009A2B59" w:rsidRPr="00671C39">
          <w:rPr>
            <w:lang w:val="en-CA"/>
          </w:rPr>
          <w:t>amples[ </w:t>
        </w:r>
        <w:r w:rsidR="009A2B59">
          <w:rPr>
            <w:lang w:val="en-CA"/>
          </w:rPr>
          <w:t>i</w:t>
        </w:r>
        <w:r w:rsidR="009A2B59" w:rsidRPr="00671C39">
          <w:rPr>
            <w:lang w:val="en-CA"/>
          </w:rPr>
          <w:t> ]</w:t>
        </w:r>
        <w:r w:rsidR="009A2B59" w:rsidRPr="009E5849">
          <w:rPr>
            <w:noProof/>
          </w:rPr>
          <w:t> </w:t>
        </w:r>
        <w:r w:rsidR="009A2B59" w:rsidRPr="009E5849">
          <w:rPr>
            <w:noProof/>
            <w:lang w:val="en-CA"/>
          </w:rPr>
          <w:t>− 1</w:t>
        </w:r>
      </w:ins>
      <w:ins w:id="1868" w:author="Ye-Kui Wang d00" w:date="2019-03-05T13:27:00Z">
        <w:r w:rsidR="00F81DC5" w:rsidRPr="00DE0F0E">
          <w:rPr>
            <w:noProof/>
            <w:lang w:val="en-CA"/>
          </w:rPr>
          <w:tab/>
          <w:t>(</w:t>
        </w:r>
        <w:r w:rsidR="00F81DC5" w:rsidRPr="00DE0F0E">
          <w:rPr>
            <w:noProof/>
            <w:lang w:val="en-CA"/>
          </w:rPr>
          <w:fldChar w:fldCharType="begin" w:fldLock="1"/>
        </w:r>
        <w:r w:rsidR="00F81DC5" w:rsidRPr="00DE0F0E">
          <w:rPr>
            <w:noProof/>
            <w:lang w:val="en-CA"/>
          </w:rPr>
          <w:instrText xml:space="preserve"> STYLEREF 1 \s </w:instrText>
        </w:r>
        <w:r w:rsidR="00F81DC5" w:rsidRPr="00DE0F0E">
          <w:rPr>
            <w:noProof/>
            <w:lang w:val="en-CA"/>
          </w:rPr>
          <w:fldChar w:fldCharType="separate"/>
        </w:r>
        <w:r w:rsidR="00F81DC5">
          <w:rPr>
            <w:noProof/>
            <w:lang w:val="en-CA"/>
          </w:rPr>
          <w:t>7</w:t>
        </w:r>
        <w:r w:rsidR="00F81DC5" w:rsidRPr="00DE0F0E">
          <w:rPr>
            <w:noProof/>
            <w:lang w:val="en-CA"/>
          </w:rPr>
          <w:fldChar w:fldCharType="end"/>
        </w:r>
        <w:r w:rsidR="00F81DC5" w:rsidRPr="00DE0F0E">
          <w:rPr>
            <w:noProof/>
            <w:lang w:val="en-CA"/>
          </w:rPr>
          <w:noBreakHyphen/>
        </w:r>
        <w:r w:rsidR="00F81DC5" w:rsidRPr="00DE0F0E">
          <w:rPr>
            <w:noProof/>
            <w:lang w:val="en-CA"/>
          </w:rPr>
          <w:fldChar w:fldCharType="begin" w:fldLock="1"/>
        </w:r>
        <w:r w:rsidR="00F81DC5" w:rsidRPr="00DE0F0E">
          <w:rPr>
            <w:noProof/>
            <w:lang w:val="en-CA"/>
          </w:rPr>
          <w:instrText xml:space="preserve"> SEQ Equation \* ARABIC \s 1 </w:instrText>
        </w:r>
        <w:r w:rsidR="00F81DC5" w:rsidRPr="00DE0F0E">
          <w:rPr>
            <w:noProof/>
            <w:lang w:val="en-CA"/>
          </w:rPr>
          <w:fldChar w:fldCharType="separate"/>
        </w:r>
        <w:r w:rsidR="00F81DC5">
          <w:rPr>
            <w:noProof/>
            <w:lang w:val="en-CA"/>
          </w:rPr>
          <w:t>34</w:t>
        </w:r>
        <w:r w:rsidR="00F81DC5" w:rsidRPr="00DE0F0E">
          <w:rPr>
            <w:noProof/>
            <w:lang w:val="en-CA"/>
          </w:rPr>
          <w:fldChar w:fldCharType="end"/>
        </w:r>
        <w:r w:rsidR="00F81DC5" w:rsidRPr="00DE0F0E">
          <w:rPr>
            <w:noProof/>
            <w:lang w:val="en-CA"/>
          </w:rPr>
          <w:t>)</w:t>
        </w:r>
      </w:ins>
      <w:ins w:id="1869" w:author="Ye-Kui Wang d00" w:date="2019-03-05T13:26:00Z">
        <w:r w:rsidR="009A2B59">
          <w:rPr>
            <w:noProof/>
          </w:rPr>
          <w:br/>
          <w:t>}</w:t>
        </w:r>
      </w:ins>
    </w:p>
    <w:p w14:paraId="2A0C16FF" w14:textId="0924C4AA" w:rsidR="007C19BE" w:rsidRDefault="007C19BE" w:rsidP="00671B86">
      <w:pPr>
        <w:keepNext/>
        <w:keepLines/>
        <w:rPr>
          <w:ins w:id="1870" w:author="Jianle_d11" w:date="2019-03-07T16:53:00Z"/>
          <w:noProof/>
          <w:lang w:eastAsia="ko-KR"/>
        </w:rPr>
      </w:pPr>
      <w:ins w:id="1871" w:author="Jianle_d11" w:date="2019-03-07T16:53:00Z">
        <w:r w:rsidRPr="00E001DF">
          <w:rPr>
            <w:noProof/>
            <w:lang w:val="en-CA" w:eastAsia="ja-JP"/>
          </w:rPr>
          <w:t>For each tile</w:t>
        </w:r>
        <w:r>
          <w:rPr>
            <w:noProof/>
            <w:lang w:val="en-CA" w:eastAsia="ja-JP"/>
          </w:rPr>
          <w:t>, with index i = 0..</w:t>
        </w:r>
        <w:r w:rsidRPr="00DE0F0E">
          <w:rPr>
            <w:noProof/>
            <w:lang w:val="en-CA"/>
          </w:rPr>
          <w:t>NumTilesIn</w:t>
        </w:r>
        <w:r>
          <w:rPr>
            <w:noProof/>
            <w:lang w:val="en-CA"/>
          </w:rPr>
          <w:t xml:space="preserve">SubPic – 1 </w:t>
        </w:r>
        <w:r>
          <w:rPr>
            <w:noProof/>
            <w:lang w:val="en-CA" w:eastAsia="ja-JP"/>
          </w:rPr>
          <w:t>in the current sub-picture</w:t>
        </w:r>
        <w:r w:rsidRPr="00E001DF">
          <w:rPr>
            <w:noProof/>
            <w:lang w:val="en-CA"/>
          </w:rPr>
          <w:t xml:space="preserve">, the </w:t>
        </w:r>
        <w:r w:rsidRPr="00E001DF" w:rsidDel="003C51E6">
          <w:rPr>
            <w:noProof/>
            <w:lang w:eastAsia="ko-KR"/>
          </w:rPr>
          <w:t xml:space="preserve">variables </w:t>
        </w:r>
        <w:r>
          <w:rPr>
            <w:noProof/>
            <w:lang w:eastAsia="ko-KR"/>
          </w:rPr>
          <w:t>Tile</w:t>
        </w:r>
        <w:r w:rsidRPr="00E001DF">
          <w:rPr>
            <w:noProof/>
            <w:lang w:eastAsia="ko-KR"/>
          </w:rPr>
          <w:t>LeftBoundaryPos</w:t>
        </w:r>
        <w:r>
          <w:rPr>
            <w:noProof/>
            <w:lang w:eastAsia="ko-KR"/>
          </w:rPr>
          <w:t>[ i ]</w:t>
        </w:r>
        <w:r w:rsidRPr="00E001DF" w:rsidDel="003C51E6">
          <w:rPr>
            <w:noProof/>
            <w:lang w:eastAsia="ko-KR"/>
          </w:rPr>
          <w:t xml:space="preserve">, </w:t>
        </w:r>
        <w:r>
          <w:rPr>
            <w:noProof/>
            <w:lang w:eastAsia="ko-KR"/>
          </w:rPr>
          <w:t>Tile</w:t>
        </w:r>
        <w:r w:rsidRPr="00E001DF">
          <w:rPr>
            <w:noProof/>
            <w:lang w:eastAsia="ko-KR"/>
          </w:rPr>
          <w:t>TopBoundaryPos</w:t>
        </w:r>
        <w:r>
          <w:rPr>
            <w:noProof/>
            <w:lang w:eastAsia="ko-KR"/>
          </w:rPr>
          <w:t>[ i ]</w:t>
        </w:r>
        <w:r w:rsidRPr="00E001DF">
          <w:rPr>
            <w:noProof/>
            <w:lang w:eastAsia="ko-KR"/>
          </w:rPr>
          <w:t xml:space="preserve">, </w:t>
        </w:r>
        <w:r>
          <w:rPr>
            <w:noProof/>
            <w:lang w:eastAsia="ko-KR"/>
          </w:rPr>
          <w:t>Tile</w:t>
        </w:r>
        <w:r w:rsidRPr="00E001DF">
          <w:rPr>
            <w:noProof/>
            <w:lang w:eastAsia="ko-KR"/>
          </w:rPr>
          <w:t>RightBoundaryPos</w:t>
        </w:r>
        <w:r>
          <w:rPr>
            <w:noProof/>
            <w:lang w:eastAsia="ko-KR"/>
          </w:rPr>
          <w:t>[ i ]</w:t>
        </w:r>
      </w:ins>
      <w:ins w:id="1872" w:author="Ye-Kui Wang d13" w:date="2019-03-09T13:18:00Z">
        <w:r w:rsidR="006E7A32">
          <w:rPr>
            <w:noProof/>
            <w:lang w:eastAsia="ko-KR"/>
          </w:rPr>
          <w:t>,</w:t>
        </w:r>
      </w:ins>
      <w:ins w:id="1873" w:author="Jianle_d11" w:date="2019-03-07T16:53:00Z">
        <w:r w:rsidRPr="00E001DF">
          <w:rPr>
            <w:noProof/>
            <w:lang w:eastAsia="ko-KR"/>
          </w:rPr>
          <w:t xml:space="preserve"> and </w:t>
        </w:r>
        <w:r>
          <w:rPr>
            <w:noProof/>
            <w:lang w:eastAsia="ko-KR"/>
          </w:rPr>
          <w:t>Tile</w:t>
        </w:r>
        <w:r w:rsidRPr="00E001DF">
          <w:rPr>
            <w:noProof/>
            <w:lang w:eastAsia="ko-KR"/>
          </w:rPr>
          <w:t>BotBoundaryPos</w:t>
        </w:r>
        <w:r>
          <w:rPr>
            <w:noProof/>
            <w:lang w:eastAsia="ko-KR"/>
          </w:rPr>
          <w:t>[ i ]</w:t>
        </w:r>
        <w:r w:rsidRPr="00E001DF" w:rsidDel="003C51E6">
          <w:rPr>
            <w:noProof/>
            <w:lang w:eastAsia="ko-KR"/>
          </w:rPr>
          <w:t xml:space="preserve"> are derived as follows:</w:t>
        </w:r>
      </w:ins>
    </w:p>
    <w:p w14:paraId="2CD2BF16" w14:textId="4EF31448" w:rsidR="007C19BE" w:rsidRPr="00E001DF" w:rsidRDefault="007C19BE" w:rsidP="00671B86">
      <w:pPr>
        <w:keepNext/>
        <w:keepLines/>
        <w:tabs>
          <w:tab w:val="clear" w:pos="1191"/>
          <w:tab w:val="left" w:pos="1080"/>
          <w:tab w:val="left" w:pos="1170"/>
          <w:tab w:val="left" w:pos="1350"/>
          <w:tab w:val="center" w:pos="4849"/>
          <w:tab w:val="right" w:pos="9696"/>
        </w:tabs>
        <w:spacing w:before="193" w:after="240"/>
        <w:ind w:left="800"/>
        <w:jc w:val="left"/>
        <w:rPr>
          <w:ins w:id="1874" w:author="Jianle_d11" w:date="2019-03-07T16:53:00Z"/>
          <w:noProof/>
          <w:lang w:eastAsia="ko-KR"/>
        </w:rPr>
      </w:pPr>
      <w:ins w:id="1875" w:author="Jianle_d11" w:date="2019-03-07T16:53:00Z">
        <w:r w:rsidRPr="00E001DF">
          <w:rPr>
            <w:noProof/>
          </w:rPr>
          <w:t>tileColIdx</w:t>
        </w:r>
        <w:r w:rsidRPr="00E001DF">
          <w:rPr>
            <w:noProof/>
            <w:lang w:val="en-CA"/>
          </w:rPr>
          <w:t xml:space="preserve"> = </w:t>
        </w:r>
        <w:r>
          <w:rPr>
            <w:noProof/>
            <w:lang w:val="en-CA"/>
          </w:rPr>
          <w:t>i</w:t>
        </w:r>
        <w:r w:rsidRPr="00E001DF">
          <w:rPr>
            <w:noProof/>
            <w:lang w:val="en-CA"/>
          </w:rPr>
          <w:t xml:space="preserve"> % ( num_tile_columns_minus1 + 1 )</w:t>
        </w:r>
      </w:ins>
      <w:ins w:id="1876" w:author="Ye-Kui Wang d13" w:date="2019-03-09T13:29:00Z">
        <w:r w:rsidR="00B80A9F">
          <w:rPr>
            <w:noProof/>
            <w:lang w:val="en-CA"/>
          </w:rPr>
          <w:br/>
        </w:r>
      </w:ins>
      <w:ins w:id="1877" w:author="Jianle_d11" w:date="2019-03-07T16:53:00Z">
        <w:r w:rsidRPr="00E001DF">
          <w:rPr>
            <w:noProof/>
          </w:rPr>
          <w:t>tileRowIdx</w:t>
        </w:r>
        <w:r w:rsidRPr="00E001DF">
          <w:rPr>
            <w:noProof/>
            <w:lang w:val="en-CA"/>
          </w:rPr>
          <w:t xml:space="preserve"> = </w:t>
        </w:r>
        <w:r>
          <w:rPr>
            <w:noProof/>
            <w:lang w:val="en-CA"/>
          </w:rPr>
          <w:t>i</w:t>
        </w:r>
        <w:r w:rsidRPr="00E001DF">
          <w:rPr>
            <w:noProof/>
            <w:lang w:val="en-CA"/>
          </w:rPr>
          <w:t xml:space="preserve"> / ( num_tile_columns_minus1 + 1 )</w:t>
        </w:r>
        <w:r>
          <w:rPr>
            <w:noProof/>
            <w:lang w:val="en-CA"/>
          </w:rPr>
          <w:tab/>
        </w:r>
      </w:ins>
      <w:r w:rsidR="00B80A9F">
        <w:rPr>
          <w:noProof/>
          <w:lang w:val="en-CA"/>
        </w:rPr>
        <w:br/>
      </w:r>
      <w:ins w:id="1878" w:author="Jianle_d11" w:date="2019-03-07T16:56:00Z">
        <w:r w:rsidR="00013D28">
          <w:rPr>
            <w:noProof/>
            <w:lang w:eastAsia="ko-KR"/>
          </w:rPr>
          <w:t>Tile</w:t>
        </w:r>
      </w:ins>
      <w:ins w:id="1879" w:author="Jianle_d11" w:date="2019-03-07T16:53:00Z">
        <w:r w:rsidRPr="00E001DF">
          <w:rPr>
            <w:noProof/>
            <w:lang w:eastAsia="ko-KR"/>
          </w:rPr>
          <w:t>LeftBoundaryPos</w:t>
        </w:r>
      </w:ins>
      <w:ins w:id="1880" w:author="Jianle_d11" w:date="2019-03-07T16:56:00Z">
        <w:r w:rsidR="009F1CFE">
          <w:rPr>
            <w:noProof/>
            <w:lang w:eastAsia="ko-KR"/>
          </w:rPr>
          <w:t>[ i ]</w:t>
        </w:r>
      </w:ins>
      <w:ins w:id="1881" w:author="Jianle_d11" w:date="2019-03-07T16:53:00Z">
        <w:r w:rsidRPr="00E001DF">
          <w:rPr>
            <w:noProof/>
            <w:lang w:val="en-CA"/>
          </w:rPr>
          <w:t xml:space="preserve"> = </w:t>
        </w:r>
      </w:ins>
      <w:ins w:id="1882" w:author="Jianle_d11" w:date="2019-03-07T16:54:00Z">
        <w:r>
          <w:rPr>
            <w:noProof/>
            <w:lang w:val="en-CA" w:eastAsia="ko-KR"/>
          </w:rPr>
          <w:t>SubPic</w:t>
        </w:r>
        <w:r w:rsidRPr="009E5849">
          <w:rPr>
            <w:noProof/>
            <w:lang w:eastAsia="ko-KR"/>
          </w:rPr>
          <w:t>LeftBoundaryPos</w:t>
        </w:r>
        <w:r>
          <w:rPr>
            <w:noProof/>
            <w:lang w:eastAsia="ko-KR"/>
          </w:rPr>
          <w:t> + (</w:t>
        </w:r>
        <w:r>
          <w:rPr>
            <w:noProof/>
          </w:rPr>
          <w:t> </w:t>
        </w:r>
      </w:ins>
      <w:ins w:id="1883" w:author="Jianle_d11" w:date="2019-03-07T16:53:00Z">
        <w:r w:rsidRPr="00E001DF">
          <w:rPr>
            <w:noProof/>
          </w:rPr>
          <w:t>ColBd[ tileColIdx ]  &lt;&lt;  CtbLog2SizeY</w:t>
        </w:r>
      </w:ins>
      <w:ins w:id="1884" w:author="Jianle_d11" w:date="2019-03-07T16:54:00Z">
        <w:r>
          <w:rPr>
            <w:noProof/>
          </w:rPr>
          <w:t> )</w:t>
        </w:r>
      </w:ins>
      <w:r w:rsidR="006E7A32">
        <w:rPr>
          <w:noProof/>
        </w:rPr>
        <w:t> )</w:t>
      </w:r>
      <w:r w:rsidR="00B80A9F">
        <w:rPr>
          <w:noProof/>
          <w:lang w:val="en-CA"/>
        </w:rPr>
        <w:br/>
      </w:r>
      <w:ins w:id="1885" w:author="Jianle_d11" w:date="2019-03-07T16:56:00Z">
        <w:r w:rsidR="00013D28">
          <w:rPr>
            <w:noProof/>
            <w:lang w:eastAsia="ko-KR"/>
          </w:rPr>
          <w:t>Tile</w:t>
        </w:r>
      </w:ins>
      <w:ins w:id="1886" w:author="Jianle_d11" w:date="2019-03-07T16:53:00Z">
        <w:r w:rsidRPr="00E001DF">
          <w:rPr>
            <w:noProof/>
            <w:lang w:eastAsia="ko-KR"/>
          </w:rPr>
          <w:t>RightBoundaryPos</w:t>
        </w:r>
      </w:ins>
      <w:ins w:id="1887" w:author="Jianle_d11" w:date="2019-03-07T16:56:00Z">
        <w:r w:rsidR="009F1CFE">
          <w:rPr>
            <w:noProof/>
            <w:lang w:eastAsia="ko-KR"/>
          </w:rPr>
          <w:t>[ i ]</w:t>
        </w:r>
      </w:ins>
      <w:ins w:id="1888" w:author="Jianle_d11" w:date="2019-03-07T16:53:00Z">
        <w:r w:rsidRPr="00E001DF">
          <w:rPr>
            <w:noProof/>
            <w:lang w:eastAsia="ko-KR"/>
          </w:rPr>
          <w:t xml:space="preserve"> </w:t>
        </w:r>
        <w:r w:rsidRPr="00E001DF">
          <w:rPr>
            <w:noProof/>
            <w:lang w:val="en-CA"/>
          </w:rPr>
          <w:t>=</w:t>
        </w:r>
      </w:ins>
      <w:ins w:id="1889" w:author="Jianle_d11" w:date="2019-03-07T16:55:00Z">
        <w:r w:rsidRPr="00E001DF">
          <w:rPr>
            <w:noProof/>
            <w:lang w:val="en-CA"/>
          </w:rPr>
          <w:t xml:space="preserve"> </w:t>
        </w:r>
        <w:r>
          <w:rPr>
            <w:noProof/>
            <w:lang w:val="en-CA" w:eastAsia="ko-KR"/>
          </w:rPr>
          <w:t>SubPic</w:t>
        </w:r>
        <w:r w:rsidRPr="009E5849">
          <w:rPr>
            <w:noProof/>
            <w:lang w:eastAsia="ko-KR"/>
          </w:rPr>
          <w:t>LeftBoundaryPos</w:t>
        </w:r>
        <w:r>
          <w:rPr>
            <w:noProof/>
            <w:lang w:eastAsia="ko-KR"/>
          </w:rPr>
          <w:t> +</w:t>
        </w:r>
        <w:r>
          <w:rPr>
            <w:noProof/>
            <w:lang w:eastAsia="ko-KR"/>
          </w:rPr>
          <w:br/>
        </w:r>
        <w:r>
          <w:rPr>
            <w:noProof/>
            <w:lang w:eastAsia="ko-KR"/>
          </w:rPr>
          <w:tab/>
        </w:r>
        <w:r>
          <w:rPr>
            <w:noProof/>
            <w:lang w:eastAsia="ko-KR"/>
          </w:rPr>
          <w:tab/>
        </w:r>
        <w:r>
          <w:rPr>
            <w:noProof/>
            <w:lang w:eastAsia="ko-KR"/>
          </w:rPr>
          <w:tab/>
        </w:r>
        <w:r>
          <w:rPr>
            <w:noProof/>
            <w:lang w:eastAsia="ko-KR"/>
          </w:rPr>
          <w:tab/>
        </w:r>
      </w:ins>
      <w:ins w:id="1890" w:author="Jianle_d11" w:date="2019-03-07T16:53:00Z">
        <w:r w:rsidRPr="00E001DF">
          <w:rPr>
            <w:noProof/>
            <w:lang w:val="en-CA"/>
          </w:rPr>
          <w:t xml:space="preserve">( ( </w:t>
        </w:r>
        <w:r w:rsidRPr="00E001DF">
          <w:rPr>
            <w:noProof/>
          </w:rPr>
          <w:t xml:space="preserve">ColBd[ tileColIdx ] + ColWidth[ tileColIdx ] )  &lt;&lt;  CtbLog2SizeY ) </w:t>
        </w:r>
        <w:r w:rsidRPr="00E001DF">
          <w:rPr>
            <w:noProof/>
            <w:lang w:val="en-CA"/>
          </w:rPr>
          <w:t>− 1</w:t>
        </w:r>
      </w:ins>
      <w:ins w:id="1891" w:author="Ye-Kui Wang d15" w:date="2019-03-10T03:32:00Z">
        <w:r w:rsidR="00D7487B">
          <w:rPr>
            <w:noProof/>
            <w:lang w:val="en-CA"/>
          </w:rPr>
          <w:br/>
          <w:t>if</w:t>
        </w:r>
      </w:ins>
      <w:ins w:id="1892" w:author="Ye-Kui Wang d15" w:date="2019-03-10T03:33:00Z">
        <w:r w:rsidR="00D7487B">
          <w:rPr>
            <w:noProof/>
            <w:lang w:val="en-CA"/>
          </w:rPr>
          <w:t xml:space="preserve">( </w:t>
        </w:r>
        <w:r w:rsidR="00D7487B">
          <w:rPr>
            <w:noProof/>
            <w:lang w:eastAsia="ko-KR"/>
          </w:rPr>
          <w:t>Tile</w:t>
        </w:r>
        <w:r w:rsidR="00D7487B" w:rsidRPr="00E001DF">
          <w:rPr>
            <w:noProof/>
            <w:lang w:eastAsia="ko-KR"/>
          </w:rPr>
          <w:t>RightBoundaryPos</w:t>
        </w:r>
        <w:r w:rsidR="00D7487B">
          <w:rPr>
            <w:noProof/>
            <w:lang w:eastAsia="ko-KR"/>
          </w:rPr>
          <w:t xml:space="preserve">[ i ] &gt; </w:t>
        </w:r>
        <w:r w:rsidR="00D7487B">
          <w:rPr>
            <w:color w:val="FF0000"/>
          </w:rPr>
          <w:t>pic_width_in_luma_samples</w:t>
        </w:r>
      </w:ins>
      <w:ins w:id="1893" w:author="Ye-Kui Wang d15" w:date="2019-03-10T03:34:00Z">
        <w:r w:rsidR="00D7487B">
          <w:rPr>
            <w:color w:val="FF0000"/>
          </w:rPr>
          <w:t> − </w:t>
        </w:r>
      </w:ins>
      <w:ins w:id="1894" w:author="Ye-Kui Wang d15" w:date="2019-03-10T03:35:00Z">
        <w:r w:rsidR="00D7487B">
          <w:rPr>
            <w:color w:val="FF0000"/>
          </w:rPr>
          <w:t>1</w:t>
        </w:r>
      </w:ins>
      <w:ins w:id="1895" w:author="Ye-Kui Wang d15" w:date="2019-03-10T03:33:00Z">
        <w:r w:rsidR="00D7487B">
          <w:rPr>
            <w:noProof/>
            <w:lang w:val="en-CA"/>
          </w:rPr>
          <w:t>)</w:t>
        </w:r>
      </w:ins>
      <w:ins w:id="1896" w:author="Ye-Kui Wang d15" w:date="2019-03-10T03:39:00Z">
        <w:r w:rsidR="002C7F76" w:rsidRPr="002C7F76">
          <w:rPr>
            <w:noProof/>
            <w:lang w:val="en-CA"/>
          </w:rPr>
          <w:t xml:space="preserve"> </w:t>
        </w:r>
        <w:r w:rsidR="002C7F76" w:rsidRPr="00E001DF">
          <w:rPr>
            <w:noProof/>
            <w:lang w:val="en-CA"/>
          </w:rPr>
          <w:tab/>
          <w:t>(</w:t>
        </w:r>
        <w:r w:rsidR="002C7F76" w:rsidRPr="00E001DF">
          <w:rPr>
            <w:noProof/>
            <w:lang w:val="en-CA"/>
          </w:rPr>
          <w:fldChar w:fldCharType="begin" w:fldLock="1"/>
        </w:r>
        <w:r w:rsidR="002C7F76" w:rsidRPr="00E001DF">
          <w:rPr>
            <w:noProof/>
            <w:lang w:val="en-CA"/>
          </w:rPr>
          <w:instrText xml:space="preserve"> STYLEREF 1 \s </w:instrText>
        </w:r>
        <w:r w:rsidR="002C7F76" w:rsidRPr="00E001DF">
          <w:rPr>
            <w:noProof/>
            <w:lang w:val="en-CA"/>
          </w:rPr>
          <w:fldChar w:fldCharType="separate"/>
        </w:r>
        <w:r w:rsidR="002C7F76" w:rsidRPr="00E001DF">
          <w:rPr>
            <w:noProof/>
            <w:lang w:val="en-CA"/>
          </w:rPr>
          <w:t>7</w:t>
        </w:r>
        <w:r w:rsidR="002C7F76" w:rsidRPr="00E001DF">
          <w:rPr>
            <w:noProof/>
            <w:lang w:val="en-CA"/>
          </w:rPr>
          <w:fldChar w:fldCharType="end"/>
        </w:r>
        <w:r w:rsidR="002C7F76" w:rsidRPr="00E001DF">
          <w:rPr>
            <w:noProof/>
            <w:lang w:val="en-CA"/>
          </w:rPr>
          <w:noBreakHyphen/>
        </w:r>
        <w:r w:rsidR="002C7F76" w:rsidRPr="00E001DF">
          <w:rPr>
            <w:noProof/>
            <w:lang w:val="en-CA"/>
          </w:rPr>
          <w:fldChar w:fldCharType="begin" w:fldLock="1"/>
        </w:r>
        <w:r w:rsidR="002C7F76" w:rsidRPr="00E001DF">
          <w:rPr>
            <w:noProof/>
            <w:lang w:val="en-CA"/>
          </w:rPr>
          <w:instrText xml:space="preserve"> SEQ Equation \* ARABIC \s 1 </w:instrText>
        </w:r>
        <w:r w:rsidR="002C7F76" w:rsidRPr="00E001DF">
          <w:rPr>
            <w:noProof/>
            <w:lang w:val="en-CA"/>
          </w:rPr>
          <w:fldChar w:fldCharType="separate"/>
        </w:r>
        <w:r w:rsidR="002C7F76" w:rsidRPr="00E001DF">
          <w:rPr>
            <w:noProof/>
            <w:lang w:val="en-CA"/>
          </w:rPr>
          <w:t>41</w:t>
        </w:r>
        <w:r w:rsidR="002C7F76" w:rsidRPr="00E001DF">
          <w:rPr>
            <w:noProof/>
            <w:lang w:val="en-CA"/>
          </w:rPr>
          <w:fldChar w:fldCharType="end"/>
        </w:r>
        <w:r w:rsidR="002C7F76" w:rsidRPr="00E001DF">
          <w:rPr>
            <w:noProof/>
            <w:lang w:val="en-CA"/>
          </w:rPr>
          <w:t>)</w:t>
        </w:r>
      </w:ins>
      <w:ins w:id="1897" w:author="Ye-Kui Wang d15" w:date="2019-03-10T03:33:00Z">
        <w:r w:rsidR="00D7487B">
          <w:rPr>
            <w:noProof/>
            <w:lang w:val="en-CA"/>
          </w:rPr>
          <w:br/>
        </w:r>
      </w:ins>
      <w:ins w:id="1898" w:author="Ye-Kui Wang d15" w:date="2019-03-10T03:37:00Z">
        <w:r w:rsidR="00D7487B">
          <w:rPr>
            <w:noProof/>
            <w:lang w:val="en-CA"/>
          </w:rPr>
          <w:tab/>
        </w:r>
      </w:ins>
      <w:ins w:id="1899" w:author="Ye-Kui Wang d15" w:date="2019-03-10T03:35:00Z">
        <w:r w:rsidR="00D7487B">
          <w:rPr>
            <w:noProof/>
            <w:lang w:eastAsia="ko-KR"/>
          </w:rPr>
          <w:t>Tile</w:t>
        </w:r>
        <w:r w:rsidR="00D7487B" w:rsidRPr="00E001DF">
          <w:rPr>
            <w:noProof/>
            <w:lang w:eastAsia="ko-KR"/>
          </w:rPr>
          <w:t>RightBoundaryPos</w:t>
        </w:r>
        <w:r w:rsidR="00D7487B">
          <w:rPr>
            <w:noProof/>
            <w:lang w:eastAsia="ko-KR"/>
          </w:rPr>
          <w:t xml:space="preserve">[ i ] = </w:t>
        </w:r>
        <w:r w:rsidR="00D7487B">
          <w:rPr>
            <w:color w:val="FF0000"/>
          </w:rPr>
          <w:t>pic_width_in_luma_samples − 1</w:t>
        </w:r>
      </w:ins>
      <w:r w:rsidR="00B80A9F">
        <w:rPr>
          <w:noProof/>
          <w:lang w:val="en-CA"/>
        </w:rPr>
        <w:br/>
      </w:r>
      <w:ins w:id="1900" w:author="Jianle_d11" w:date="2019-03-07T16:56:00Z">
        <w:r w:rsidR="00013D28">
          <w:rPr>
            <w:noProof/>
            <w:lang w:eastAsia="ko-KR"/>
          </w:rPr>
          <w:t>Tile</w:t>
        </w:r>
      </w:ins>
      <w:ins w:id="1901" w:author="Jianle_d11" w:date="2019-03-07T16:53:00Z">
        <w:r w:rsidRPr="00E001DF">
          <w:rPr>
            <w:noProof/>
            <w:lang w:eastAsia="ko-KR"/>
          </w:rPr>
          <w:t>TopBoundaryPos</w:t>
        </w:r>
      </w:ins>
      <w:ins w:id="1902" w:author="Jianle_d11" w:date="2019-03-07T16:56:00Z">
        <w:r w:rsidR="009F1CFE">
          <w:rPr>
            <w:noProof/>
            <w:lang w:eastAsia="ko-KR"/>
          </w:rPr>
          <w:t>[ i ]</w:t>
        </w:r>
      </w:ins>
      <w:ins w:id="1903" w:author="Jianle_d11" w:date="2019-03-07T16:53:00Z">
        <w:r w:rsidRPr="00E001DF">
          <w:rPr>
            <w:noProof/>
            <w:lang w:val="en-CA"/>
          </w:rPr>
          <w:t xml:space="preserve"> = </w:t>
        </w:r>
      </w:ins>
      <w:ins w:id="1904" w:author="Jianle_d11" w:date="2019-03-07T16:55:00Z">
        <w:r w:rsidR="00474B91">
          <w:rPr>
            <w:noProof/>
            <w:lang w:val="en-CA" w:eastAsia="ko-KR"/>
          </w:rPr>
          <w:t>SubPic</w:t>
        </w:r>
        <w:r w:rsidR="00474B91">
          <w:rPr>
            <w:noProof/>
          </w:rPr>
          <w:t>Top</w:t>
        </w:r>
        <w:r w:rsidR="00474B91" w:rsidRPr="009E5849">
          <w:rPr>
            <w:noProof/>
            <w:lang w:eastAsia="ko-KR"/>
          </w:rPr>
          <w:t>BoundaryPos</w:t>
        </w:r>
        <w:r w:rsidR="00474B91">
          <w:rPr>
            <w:noProof/>
            <w:lang w:eastAsia="ko-KR"/>
          </w:rPr>
          <w:t> + </w:t>
        </w:r>
      </w:ins>
      <w:ins w:id="1905" w:author="Ye-Kui Wang d15" w:date="2019-03-10T03:32:00Z">
        <w:r w:rsidR="00D7487B">
          <w:rPr>
            <w:noProof/>
            <w:lang w:eastAsia="ko-KR"/>
          </w:rPr>
          <w:t xml:space="preserve">( </w:t>
        </w:r>
      </w:ins>
      <w:ins w:id="1906" w:author="Jianle_d11" w:date="2019-03-07T16:53:00Z">
        <w:r w:rsidRPr="00E001DF">
          <w:rPr>
            <w:noProof/>
            <w:lang w:val="en-CA"/>
          </w:rPr>
          <w:t>R</w:t>
        </w:r>
        <w:r w:rsidRPr="00E001DF">
          <w:rPr>
            <w:noProof/>
          </w:rPr>
          <w:t>owBd[ tileRowIdx ]  &lt;&lt;  CtbLog2SizeY</w:t>
        </w:r>
      </w:ins>
      <w:ins w:id="1907" w:author="Ye-Kui Wang d15" w:date="2019-03-10T03:32:00Z">
        <w:r w:rsidR="00D7487B">
          <w:rPr>
            <w:noProof/>
            <w:lang w:val="en-CA"/>
          </w:rPr>
          <w:t xml:space="preserve"> )</w:t>
        </w:r>
      </w:ins>
      <w:ins w:id="1908" w:author="Ye-Kui Wang d13" w:date="2019-03-09T13:30:00Z">
        <w:r w:rsidR="00B80A9F">
          <w:rPr>
            <w:noProof/>
            <w:lang w:val="en-CA"/>
          </w:rPr>
          <w:br/>
        </w:r>
      </w:ins>
      <w:ins w:id="1909" w:author="Jianle_d11" w:date="2019-03-07T16:56:00Z">
        <w:r w:rsidR="00013D28">
          <w:rPr>
            <w:noProof/>
            <w:lang w:eastAsia="ko-KR"/>
          </w:rPr>
          <w:t>Tile</w:t>
        </w:r>
      </w:ins>
      <w:ins w:id="1910" w:author="Jianle_d11" w:date="2019-03-07T16:53:00Z">
        <w:r w:rsidRPr="00E001DF">
          <w:rPr>
            <w:noProof/>
            <w:lang w:eastAsia="ko-KR"/>
          </w:rPr>
          <w:t>BotBoundaryPos</w:t>
        </w:r>
      </w:ins>
      <w:ins w:id="1911" w:author="Jianle_d11" w:date="2019-03-07T16:56:00Z">
        <w:r w:rsidR="009F1CFE">
          <w:rPr>
            <w:noProof/>
            <w:lang w:eastAsia="ko-KR"/>
          </w:rPr>
          <w:t>[ i ]</w:t>
        </w:r>
      </w:ins>
      <w:ins w:id="1912" w:author="Jianle_d11" w:date="2019-03-07T16:53:00Z">
        <w:r w:rsidRPr="00E001DF">
          <w:rPr>
            <w:noProof/>
            <w:lang w:eastAsia="ko-KR"/>
          </w:rPr>
          <w:t xml:space="preserve"> </w:t>
        </w:r>
        <w:r w:rsidRPr="00E001DF">
          <w:rPr>
            <w:noProof/>
            <w:lang w:val="en-CA"/>
          </w:rPr>
          <w:t xml:space="preserve">= </w:t>
        </w:r>
      </w:ins>
      <w:ins w:id="1913" w:author="Jianle_d11" w:date="2019-03-07T16:55:00Z">
        <w:r w:rsidR="00474B91">
          <w:rPr>
            <w:noProof/>
            <w:lang w:val="en-CA" w:eastAsia="ko-KR"/>
          </w:rPr>
          <w:t>SubPic</w:t>
        </w:r>
        <w:r w:rsidR="00474B91">
          <w:rPr>
            <w:noProof/>
          </w:rPr>
          <w:t>Top</w:t>
        </w:r>
        <w:r w:rsidR="00474B91" w:rsidRPr="009E5849">
          <w:rPr>
            <w:noProof/>
            <w:lang w:eastAsia="ko-KR"/>
          </w:rPr>
          <w:t>BoundaryPos</w:t>
        </w:r>
        <w:r w:rsidR="00474B91">
          <w:rPr>
            <w:noProof/>
            <w:lang w:eastAsia="ko-KR"/>
          </w:rPr>
          <w:t> + </w:t>
        </w:r>
        <w:r w:rsidR="00474B91">
          <w:rPr>
            <w:noProof/>
            <w:lang w:val="en-CA"/>
          </w:rPr>
          <w:br/>
        </w:r>
        <w:r w:rsidR="00474B91">
          <w:rPr>
            <w:noProof/>
            <w:lang w:val="en-CA"/>
          </w:rPr>
          <w:tab/>
        </w:r>
        <w:r w:rsidR="00474B91">
          <w:rPr>
            <w:noProof/>
            <w:lang w:val="en-CA"/>
          </w:rPr>
          <w:tab/>
        </w:r>
        <w:r w:rsidR="00474B91">
          <w:rPr>
            <w:noProof/>
            <w:lang w:val="en-CA"/>
          </w:rPr>
          <w:tab/>
        </w:r>
        <w:r w:rsidR="00474B91">
          <w:rPr>
            <w:noProof/>
            <w:lang w:val="en-CA"/>
          </w:rPr>
          <w:tab/>
        </w:r>
      </w:ins>
      <w:ins w:id="1914" w:author="Jianle_d11" w:date="2019-03-07T16:53:00Z">
        <w:r w:rsidRPr="00E001DF">
          <w:rPr>
            <w:noProof/>
            <w:lang w:val="en-CA"/>
          </w:rPr>
          <w:t>( ( R</w:t>
        </w:r>
        <w:r w:rsidRPr="00E001DF">
          <w:rPr>
            <w:noProof/>
          </w:rPr>
          <w:t xml:space="preserve">owBd[ tileRowIdx ] + RowHeight[ tileRowIdx ] )  &lt;&lt;  CtbLog2SizeY ) </w:t>
        </w:r>
        <w:r w:rsidRPr="00E001DF">
          <w:rPr>
            <w:noProof/>
            <w:lang w:val="en-CA"/>
          </w:rPr>
          <w:t>− 1</w:t>
        </w:r>
      </w:ins>
      <w:ins w:id="1915" w:author="Ye-Kui Wang d15" w:date="2019-03-10T03:35:00Z">
        <w:r w:rsidR="00D7487B">
          <w:rPr>
            <w:noProof/>
            <w:lang w:val="en-CA"/>
          </w:rPr>
          <w:br/>
        </w:r>
        <w:r w:rsidR="00D7487B">
          <w:rPr>
            <w:noProof/>
            <w:lang w:eastAsia="ko-KR"/>
          </w:rPr>
          <w:t xml:space="preserve">if( </w:t>
        </w:r>
      </w:ins>
      <w:ins w:id="1916" w:author="Ye-Kui Wang d15" w:date="2019-03-10T03:36:00Z">
        <w:r w:rsidR="00D7487B">
          <w:rPr>
            <w:noProof/>
            <w:lang w:eastAsia="ko-KR"/>
          </w:rPr>
          <w:t>Tile</w:t>
        </w:r>
        <w:r w:rsidR="00D7487B" w:rsidRPr="00E001DF">
          <w:rPr>
            <w:noProof/>
            <w:lang w:eastAsia="ko-KR"/>
          </w:rPr>
          <w:t>BotBoundaryPos</w:t>
        </w:r>
        <w:r w:rsidR="00D7487B">
          <w:rPr>
            <w:noProof/>
            <w:lang w:eastAsia="ko-KR"/>
          </w:rPr>
          <w:t xml:space="preserve">[ i ] &gt; </w:t>
        </w:r>
        <w:r w:rsidR="00D7487B">
          <w:rPr>
            <w:color w:val="FF0000"/>
          </w:rPr>
          <w:t>pic_height_in_luma_samples − 1</w:t>
        </w:r>
      </w:ins>
      <w:ins w:id="1917" w:author="Ye-Kui Wang d15" w:date="2019-03-10T03:35:00Z">
        <w:r w:rsidR="00D7487B">
          <w:rPr>
            <w:noProof/>
            <w:lang w:eastAsia="ko-KR"/>
          </w:rPr>
          <w:t xml:space="preserve"> )</w:t>
        </w:r>
      </w:ins>
      <w:ins w:id="1918" w:author="Ye-Kui Wang d15" w:date="2019-03-10T03:36:00Z">
        <w:r w:rsidR="00D7487B">
          <w:rPr>
            <w:noProof/>
            <w:lang w:eastAsia="ko-KR"/>
          </w:rPr>
          <w:br/>
        </w:r>
      </w:ins>
      <w:ins w:id="1919" w:author="Ye-Kui Wang d15" w:date="2019-03-10T03:37:00Z">
        <w:r w:rsidR="00D7487B">
          <w:rPr>
            <w:noProof/>
            <w:lang w:eastAsia="ko-KR"/>
          </w:rPr>
          <w:tab/>
          <w:t>Tile</w:t>
        </w:r>
        <w:r w:rsidR="00D7487B" w:rsidRPr="00E001DF">
          <w:rPr>
            <w:noProof/>
            <w:lang w:eastAsia="ko-KR"/>
          </w:rPr>
          <w:t>BotBoundaryPos</w:t>
        </w:r>
        <w:r w:rsidR="00D7487B">
          <w:rPr>
            <w:noProof/>
            <w:lang w:eastAsia="ko-KR"/>
          </w:rPr>
          <w:t xml:space="preserve">[ i ] = </w:t>
        </w:r>
        <w:r w:rsidR="00D7487B">
          <w:rPr>
            <w:color w:val="FF0000"/>
          </w:rPr>
          <w:t>pic_height_in_luma_samples − 1</w:t>
        </w:r>
      </w:ins>
    </w:p>
    <w:p w14:paraId="2A62695B" w14:textId="55FF7864"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3F7E1AB0" w:rsidR="00ED448E" w:rsidRPr="001226BB" w:rsidRDefault="00ED448E" w:rsidP="00D502F1">
      <w:pPr>
        <w:rPr>
          <w:noProof/>
          <w:lang w:eastAsia="ja-JP"/>
        </w:rPr>
      </w:pPr>
      <w:r w:rsidRPr="001226BB">
        <w:rPr>
          <w:noProof/>
          <w:lang w:eastAsia="ja-JP"/>
        </w:rPr>
        <w:t>If rect_tile_group_flag is equal to 0, the following applies:</w:t>
      </w:r>
    </w:p>
    <w:p w14:paraId="288FC523" w14:textId="3D1EF8A4" w:rsidR="00ED448E" w:rsidRPr="001226BB" w:rsidRDefault="00ED448E" w:rsidP="00D502F1">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3F609A" w:rsidRPr="003F609A">
        <w:rPr>
          <w:noProof/>
        </w:rPr>
        <w:t>6</w:t>
      </w:r>
      <w:r w:rsidR="003F609A" w:rsidRPr="003F609A">
        <w:rPr>
          <w:noProof/>
        </w:rPr>
        <w:noBreakHyphen/>
        <w:t>7</w:t>
      </w:r>
      <w:r w:rsidRPr="001226BB">
        <w:rPr>
          <w:noProof/>
        </w:rPr>
        <w:fldChar w:fldCharType="end"/>
      </w:r>
      <w:r w:rsidRPr="001226BB">
        <w:rPr>
          <w:noProof/>
        </w:rPr>
        <w:t>.</w:t>
      </w:r>
    </w:p>
    <w:p w14:paraId="2E8A9819" w14:textId="06866F92" w:rsidR="00ED448E" w:rsidRPr="001226BB" w:rsidRDefault="00ED448E" w:rsidP="00D502F1">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w:t>
      </w:r>
      <w:ins w:id="1920" w:author="Ye-Kui Wang d00" w:date="2019-03-04T21:42:00Z">
        <w:r w:rsidR="00D502F1">
          <w:rPr>
            <w:bCs/>
          </w:rPr>
          <w:t>Sub</w:t>
        </w:r>
      </w:ins>
      <w:r w:rsidRPr="001226BB">
        <w:rPr>
          <w:bCs/>
        </w:rPr>
        <w:t>Pic ) )</w:t>
      </w:r>
      <w:r w:rsidRPr="001226BB">
        <w:t xml:space="preserve"> </w:t>
      </w:r>
      <w:r w:rsidRPr="001226BB">
        <w:rPr>
          <w:rFonts w:eastAsia="Batang"/>
          <w:bCs/>
          <w:lang w:eastAsia="ko-KR"/>
        </w:rPr>
        <w:t>bits.</w:t>
      </w:r>
    </w:p>
    <w:p w14:paraId="15F9BC65" w14:textId="3B9EC586" w:rsidR="00ED448E" w:rsidRPr="001226BB" w:rsidRDefault="00ED448E" w:rsidP="00D502F1">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lang w:eastAsia="ko-KR"/>
        </w:rPr>
        <w:t xml:space="preserve">The value of tile_group_address shall be in the range of 0 to </w:t>
      </w:r>
      <w:r w:rsidRPr="001226BB">
        <w:t>NumTilesIn</w:t>
      </w:r>
      <w:ins w:id="1921" w:author="Ye-Kui Wang d00" w:date="2019-03-04T21:42:00Z">
        <w:r w:rsidR="00D502F1">
          <w:t>Sub</w:t>
        </w:r>
      </w:ins>
      <w:r w:rsidRPr="001226BB">
        <w:t>Pic − 1</w:t>
      </w:r>
      <w:r w:rsidRPr="001226BB">
        <w:rPr>
          <w:lang w:eastAsia="ko-KR"/>
        </w:rPr>
        <w:t>, inclusive.</w:t>
      </w:r>
    </w:p>
    <w:p w14:paraId="28BD22D8" w14:textId="29184394"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422C5EBC"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group </w:t>
      </w:r>
      <w:ins w:id="1922" w:author="Ye-Kui Wang d00" w:date="2019-03-04T21:43:00Z">
        <w:r w:rsidR="00D502F1">
          <w:rPr>
            <w:noProof/>
            <w:lang w:eastAsia="ja-JP"/>
          </w:rPr>
          <w:t>index</w:t>
        </w:r>
      </w:ins>
      <w:del w:id="1923" w:author="Ye-Kui Wang d00" w:date="2019-03-04T21:43:00Z">
        <w:r w:rsidRPr="001226BB" w:rsidDel="00D502F1">
          <w:rPr>
            <w:noProof/>
            <w:lang w:eastAsia="ja-JP"/>
          </w:rPr>
          <w:delText>ID</w:delText>
        </w:r>
      </w:del>
      <w:r w:rsidRPr="001226BB">
        <w:rPr>
          <w:noProof/>
          <w:lang w:eastAsia="ja-JP"/>
        </w:rPr>
        <w:t xml:space="preserve"> of the tile group</w:t>
      </w:r>
      <w:ins w:id="1924" w:author="Ye-Kui Wang d00" w:date="2019-03-04T21:44:00Z">
        <w:r w:rsidR="00D502F1">
          <w:rPr>
            <w:noProof/>
            <w:lang w:eastAsia="ja-JP"/>
          </w:rPr>
          <w:t xml:space="preserve"> among tile group</w:t>
        </w:r>
      </w:ins>
      <w:ins w:id="1925" w:author="Ye-Kui Wang d00" w:date="2019-03-04T21:45:00Z">
        <w:r w:rsidR="00D502F1">
          <w:rPr>
            <w:noProof/>
            <w:lang w:eastAsia="ja-JP"/>
          </w:rPr>
          <w:t>s in the sub-picture</w:t>
        </w:r>
      </w:ins>
      <w:r w:rsidRPr="001226BB">
        <w:rPr>
          <w:noProof/>
        </w:rPr>
        <w:t>.</w:t>
      </w:r>
    </w:p>
    <w:p w14:paraId="2A1CD8A7" w14:textId="7A85314E"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5077CE33"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685E52CA"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 xml:space="preserve">of any other coded tile group NAL unit of the same coded </w:t>
      </w:r>
      <w:ins w:id="1926" w:author="Ye-Kui Wang d00" w:date="2019-03-04T21:31:00Z">
        <w:r w:rsidR="00973C24">
          <w:rPr>
            <w:noProof/>
            <w:lang w:eastAsia="ja-JP"/>
          </w:rPr>
          <w:t>sub-</w:t>
        </w:r>
      </w:ins>
      <w:r w:rsidRPr="001226BB">
        <w:rPr>
          <w:noProof/>
          <w:lang w:eastAsia="ja-JP"/>
        </w:rPr>
        <w:t>picture.</w:t>
      </w:r>
    </w:p>
    <w:p w14:paraId="30B8B03E" w14:textId="726815C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w:t>
      </w:r>
      <w:ins w:id="1927" w:author="Ye-Kui Wang d00" w:date="2019-03-04T21:31:00Z">
        <w:r w:rsidR="00973C24">
          <w:rPr>
            <w:noProof/>
            <w:lang w:eastAsia="ja-JP"/>
          </w:rPr>
          <w:t>sub-</w:t>
        </w:r>
      </w:ins>
      <w:r>
        <w:rPr>
          <w:noProof/>
          <w:lang w:eastAsia="ja-JP"/>
        </w:rPr>
        <w:t xml:space="preserve">picture shall be in increasing order of their </w:t>
      </w:r>
      <w:r w:rsidRPr="001226BB">
        <w:rPr>
          <w:noProof/>
          <w:lang w:eastAsia="ja-JP"/>
        </w:rPr>
        <w:t>tile_group_address</w:t>
      </w:r>
      <w:r>
        <w:rPr>
          <w:noProof/>
          <w:lang w:eastAsia="ja-JP"/>
        </w:rPr>
        <w:t xml:space="preserve"> values.</w:t>
      </w:r>
    </w:p>
    <w:p w14:paraId="384E02FB" w14:textId="322FA06A"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w:t>
      </w:r>
      <w:ins w:id="1928" w:author="Ye-Kui Wang d00" w:date="2019-03-04T21:18:00Z">
        <w:r w:rsidR="00716D14">
          <w:t>sub-</w:t>
        </w:r>
      </w:ins>
      <w:r>
        <w:t xml:space="preserve">picture </w:t>
      </w:r>
      <w:r w:rsidRPr="006A3AAF">
        <w:t xml:space="preserve">shall be such that each tile, when decoded, shall have its entire left boundary and entire top boundary consisting of a </w:t>
      </w:r>
      <w:ins w:id="1929" w:author="Ye-Kui Wang d00" w:date="2019-03-04T21:19:00Z">
        <w:r w:rsidR="00716D14">
          <w:t>sub-</w:t>
        </w:r>
      </w:ins>
      <w:r w:rsidRPr="006A3AAF">
        <w:t xml:space="preserve">picture boundary or </w:t>
      </w:r>
      <w:r>
        <w:t xml:space="preserve">consisting of boundaries of </w:t>
      </w:r>
      <w:r w:rsidRPr="006A3AAF">
        <w:t>previously decoded tile(s).</w:t>
      </w:r>
    </w:p>
    <w:p w14:paraId="6597F165" w14:textId="0B066DD1"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w:t>
      </w:r>
      <w:ins w:id="1930" w:author="Ye-Kui Wang d00" w:date="2019-03-04T21:32:00Z">
        <w:r w:rsidR="00B31AF7">
          <w:rPr>
            <w:bCs/>
            <w:noProof/>
            <w:lang w:val="en-CA"/>
          </w:rPr>
          <w:t>Sub</w:t>
        </w:r>
      </w:ins>
      <w:r w:rsidRPr="00DE0F0E">
        <w:rPr>
          <w:bCs/>
          <w:noProof/>
          <w:lang w:val="en-CA"/>
        </w:rPr>
        <w:t>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3976BCC2"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ins w:id="1931" w:author="Ye-Kui Wang d00" w:date="2019-03-04T21:55:00Z">
        <w:r w:rsidR="005D37B5">
          <w:rPr>
            <w:noProof/>
            <w:lang w:eastAsia="ko-KR"/>
          </w:rPr>
          <w:t xml:space="preserve">current </w:t>
        </w:r>
      </w:ins>
      <w:del w:id="1932" w:author="Ye-Kui Wang d00" w:date="2019-03-04T21:51:00Z">
        <w:r w:rsidDel="00290094">
          <w:rPr>
            <w:noProof/>
            <w:lang w:eastAsia="ko-KR"/>
          </w:rPr>
          <w:delText xml:space="preserve">i-th </w:delText>
        </w:r>
      </w:del>
      <w:r w:rsidRPr="001226BB">
        <w:rPr>
          <w:noProof/>
          <w:lang w:eastAsia="ko-KR"/>
        </w:rPr>
        <w:t>tile group, are derived as follows:</w:t>
      </w:r>
    </w:p>
    <w:p w14:paraId="4517A14E" w14:textId="2DFE6F0A" w:rsidR="004C2BF7" w:rsidRPr="004C2BF7" w:rsidRDefault="00ED448E" w:rsidP="004C2BF7">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28898D0C"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3</w:t>
      </w:r>
      <w:r w:rsidR="00333CFB" w:rsidRPr="00DE0F0E">
        <w:rPr>
          <w:noProof/>
          <w:lang w:val="en-CA"/>
        </w:rPr>
        <w:fldChar w:fldCharType="end"/>
      </w:r>
      <w:r w:rsidR="00333CFB" w:rsidRPr="00DE0F0E">
        <w:rPr>
          <w:noProof/>
          <w:lang w:val="en-CA"/>
        </w:rPr>
        <w:t>.</w:t>
      </w:r>
    </w:p>
    <w:p w14:paraId="7144D128" w14:textId="06D59FA6" w:rsidR="00333CFB" w:rsidRPr="00DE0F0E" w:rsidRDefault="00333CFB" w:rsidP="00333CFB">
      <w:pPr>
        <w:pStyle w:val="Caption"/>
        <w:rPr>
          <w:noProof/>
          <w:lang w:val="en-CA"/>
        </w:rPr>
      </w:pPr>
      <w:bookmarkStart w:id="1933" w:name="_Ref317098952"/>
      <w:bookmarkStart w:id="1934" w:name="_Toc415476439"/>
      <w:bookmarkStart w:id="1935" w:name="_Toc423602480"/>
      <w:bookmarkStart w:id="1936" w:name="_Toc423602654"/>
      <w:bookmarkStart w:id="1937" w:name="_Toc501130559"/>
      <w:bookmarkStart w:id="1938"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933"/>
      <w:r w:rsidRPr="00DE0F0E">
        <w:rPr>
          <w:noProof/>
          <w:lang w:val="en-CA"/>
        </w:rPr>
        <w:t xml:space="preserve"> – Name association to </w:t>
      </w:r>
      <w:r w:rsidR="000A78D2" w:rsidRPr="00DE0F0E">
        <w:rPr>
          <w:noProof/>
          <w:lang w:val="en-CA"/>
        </w:rPr>
        <w:t>tile_group_</w:t>
      </w:r>
      <w:r w:rsidRPr="00DE0F0E">
        <w:rPr>
          <w:noProof/>
          <w:lang w:val="en-CA"/>
        </w:rPr>
        <w:t>type</w:t>
      </w:r>
      <w:bookmarkEnd w:id="1934"/>
      <w:bookmarkEnd w:id="1935"/>
      <w:bookmarkEnd w:id="1936"/>
      <w:bookmarkEnd w:id="1937"/>
      <w:bookmarkEnd w:id="19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4E8EF013"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2FF4F3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D06DDF">
        <w:rPr>
          <w:bCs/>
          <w:noProof/>
        </w:rPr>
        <w:t>tile group</w:t>
      </w:r>
      <w:r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D06DDF">
        <w:rPr>
          <w:bCs/>
          <w:noProof/>
        </w:rPr>
        <w:t>tile group</w:t>
      </w:r>
      <w:r w:rsidR="00D06DDF"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078EC7AD"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w:t>
      </w:r>
      <w:r w:rsidR="00D06DDF">
        <w:rPr>
          <w:bCs/>
          <w:noProof/>
        </w:rPr>
        <w:t>tile group</w:t>
      </w:r>
      <w:r w:rsidRPr="003F3F11">
        <w:rPr>
          <w:bCs/>
          <w:noProof/>
        </w:rPr>
        <w:t>.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349922D"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1A921AE2"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w:t>
      </w:r>
      <w:r w:rsidR="00D06DDF">
        <w:rPr>
          <w:noProof/>
        </w:rPr>
        <w:t xml:space="preserve">any tile group of </w:t>
      </w:r>
      <w:r w:rsidRPr="003F3F11">
        <w:rPr>
          <w:noProof/>
        </w:rPr>
        <w:t>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057B3C5A"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145D568B"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3F609A">
        <w:rPr>
          <w:noProof/>
          <w:lang w:val="en-CA"/>
        </w:rPr>
        <w:t>7</w:t>
      </w:r>
      <w:r w:rsidR="003F609A" w:rsidRPr="00901B03">
        <w:rPr>
          <w:lang w:val="en-CA"/>
        </w:rPr>
        <w:noBreakHyphen/>
      </w:r>
      <w:r w:rsidR="003F609A">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58334319"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939"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38</w:t>
      </w:r>
      <w:r w:rsidRPr="00901B03">
        <w:rPr>
          <w:lang w:val="en-CA"/>
        </w:rPr>
        <w:fldChar w:fldCharType="end"/>
      </w:r>
      <w:bookmarkEnd w:id="1939"/>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7189290B"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3F609A">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3F609A">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69BDEC3"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598CE28E" w14:textId="07926CCB"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1C770A21" w14:textId="3CDCBC5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DCC42F9" w14:textId="372ED8F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043AEE35" w14:textId="5FAF04EE"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465CD661" w14:textId="2A20EAAB"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63D10C7E" w14:textId="64A58940"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65D9222D" w14:textId="0AAABCA2"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71EE87BA" w14:textId="38931E03"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3F609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3F609A">
        <w:rPr>
          <w:noProof/>
          <w:lang w:val="en-CA"/>
        </w:rPr>
        <w:t>48</w:t>
      </w:r>
      <w:r w:rsidR="00A35B62" w:rsidRPr="00DE0F0E">
        <w:rPr>
          <w:noProof/>
          <w:lang w:val="en-CA"/>
        </w:rPr>
        <w:fldChar w:fldCharType="end"/>
      </w:r>
      <w:r w:rsidR="00A35B62" w:rsidRPr="00DE0F0E">
        <w:rPr>
          <w:noProof/>
          <w:lang w:val="en-CA"/>
        </w:rPr>
        <w:t>)</w:t>
      </w:r>
    </w:p>
    <w:p w14:paraId="56010179" w14:textId="49072FB9"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01771EA6" w14:textId="23A3E65B"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34302B04" w14:textId="0B90BB4D"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5A70BFDF"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0181DA76"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61405281"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940"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3F609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3F609A">
        <w:rPr>
          <w:noProof/>
          <w:lang w:val="en-CA"/>
        </w:rPr>
        <w:t>54</w:t>
      </w:r>
      <w:r w:rsidR="00A02A87" w:rsidRPr="00DE0F0E">
        <w:rPr>
          <w:noProof/>
          <w:lang w:val="en-CA"/>
        </w:rPr>
        <w:fldChar w:fldCharType="end"/>
      </w:r>
      <w:bookmarkEnd w:id="1940"/>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1BD45C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3F609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3F609A">
        <w:rPr>
          <w:noProof/>
          <w:lang w:val="en-CA"/>
        </w:rPr>
        <w:t>55</w:t>
      </w:r>
      <w:r w:rsidR="00FF5BAB" w:rsidRPr="00DE0F0E">
        <w:rPr>
          <w:noProof/>
          <w:lang w:val="en-CA"/>
        </w:rPr>
        <w:fldChar w:fldCharType="end"/>
      </w:r>
      <w:r w:rsidR="00FF5BAB" w:rsidRPr="00DE0F0E">
        <w:rPr>
          <w:noProof/>
          <w:lang w:val="en-CA"/>
        </w:rPr>
        <w:t>)</w:t>
      </w:r>
    </w:p>
    <w:p w14:paraId="66DDAE56" w14:textId="558BD12A"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941" w:name="_Toc311216941"/>
      <w:bookmarkStart w:id="1942" w:name="_Toc317198769"/>
      <w:bookmarkStart w:id="1943" w:name="_Ref398990110"/>
      <w:bookmarkStart w:id="1944" w:name="_Toc415475877"/>
      <w:bookmarkStart w:id="1945" w:name="_Toc423599152"/>
      <w:bookmarkStart w:id="1946" w:name="_Toc423601656"/>
      <w:r w:rsidRPr="00DE0F0E">
        <w:rPr>
          <w:noProof/>
          <w:lang w:val="en-CA"/>
        </w:rPr>
        <w:t>Weighted prediction parameters semantics</w:t>
      </w:r>
      <w:bookmarkEnd w:id="1941"/>
      <w:bookmarkEnd w:id="1942"/>
      <w:bookmarkEnd w:id="1943"/>
      <w:bookmarkEnd w:id="1944"/>
      <w:bookmarkEnd w:id="1945"/>
      <w:bookmarkEnd w:id="1946"/>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1120C63C"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6C7E7AB"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2475DD27"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6C168FC6" w14:textId="120848E1"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DB09CC3"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5A6B8A9E"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3CCCF082"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0D08E430"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53829AD6"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29DCB924"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66</w:t>
      </w:r>
      <w:r w:rsidRPr="00DE0F0E">
        <w:rPr>
          <w:noProof/>
          <w:lang w:val="en-CA"/>
        </w:rPr>
        <w:fldChar w:fldCharType="end"/>
      </w:r>
      <w:r w:rsidRPr="00DE0F0E">
        <w:rPr>
          <w:noProof/>
          <w:lang w:val="en-CA"/>
        </w:rPr>
        <w:t>)</w:t>
      </w:r>
    </w:p>
    <w:p w14:paraId="556A467C" w14:textId="0892FFFE"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288D57A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2ABD5E4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538D4B25" w14:textId="42B1BEEB" w:rsidR="0079637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947" w:name="_Ref398990124"/>
      <w:bookmarkStart w:id="1948" w:name="_Toc415475878"/>
      <w:bookmarkStart w:id="1949" w:name="_Toc423599153"/>
      <w:bookmarkStart w:id="1950" w:name="_Toc423601657"/>
      <w:bookmarkStart w:id="1951" w:name="_Toc501130176"/>
      <w:bookmarkStart w:id="1952" w:name="_Toc503777880"/>
      <w:bookmarkStart w:id="1953" w:name="_Toc2177057"/>
      <w:r>
        <w:rPr>
          <w:noProof/>
        </w:rPr>
        <w:t>R</w:t>
      </w:r>
      <w:r w:rsidRPr="003F3F11">
        <w:rPr>
          <w:noProof/>
        </w:rPr>
        <w:t xml:space="preserve">eference picture </w:t>
      </w:r>
      <w:r>
        <w:rPr>
          <w:noProof/>
        </w:rPr>
        <w:t xml:space="preserve">list structure </w:t>
      </w:r>
      <w:r w:rsidRPr="003F3F11">
        <w:rPr>
          <w:noProof/>
        </w:rPr>
        <w:t>semantics</w:t>
      </w:r>
      <w:bookmarkEnd w:id="1947"/>
      <w:bookmarkEnd w:id="1948"/>
      <w:bookmarkEnd w:id="1949"/>
      <w:bookmarkEnd w:id="1950"/>
      <w:bookmarkEnd w:id="1951"/>
      <w:bookmarkEnd w:id="1952"/>
      <w:bookmarkEnd w:id="1953"/>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0799BAC9"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w:t>
      </w:r>
      <w:r w:rsidR="00300220">
        <w:rPr>
          <w:bCs/>
          <w:noProof/>
        </w:rPr>
        <w:t>tile group</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04051B98"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A1407D"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954" w:name="_Toc415475879"/>
      <w:bookmarkStart w:id="1955" w:name="_Toc423599154"/>
      <w:bookmarkStart w:id="1956" w:name="_Toc423601658"/>
      <w:bookmarkStart w:id="1957" w:name="_Toc501130177"/>
      <w:bookmarkStart w:id="1958" w:name="_Toc510795100"/>
      <w:bookmarkStart w:id="1959" w:name="_Toc2177058"/>
      <w:r w:rsidRPr="00DE0F0E">
        <w:rPr>
          <w:noProof/>
          <w:lang w:val="en-CA"/>
        </w:rPr>
        <w:t>Tile group</w:t>
      </w:r>
      <w:r w:rsidR="008B2CFD" w:rsidRPr="00DE0F0E">
        <w:rPr>
          <w:noProof/>
          <w:lang w:val="en-CA"/>
        </w:rPr>
        <w:t xml:space="preserve"> data semantics</w:t>
      </w:r>
      <w:bookmarkEnd w:id="1954"/>
      <w:bookmarkEnd w:id="1955"/>
      <w:bookmarkEnd w:id="1956"/>
      <w:bookmarkEnd w:id="1957"/>
      <w:bookmarkEnd w:id="1958"/>
      <w:bookmarkEnd w:id="1959"/>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00EE47FF" w14:textId="68B2B9B6" w:rsidR="00700D16"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960" w:name="_Toc328577703"/>
      <w:bookmarkStart w:id="1961" w:name="_Toc328598506"/>
      <w:bookmarkStart w:id="1962" w:name="_Toc328663151"/>
      <w:bookmarkStart w:id="1963" w:name="_Toc328752991"/>
      <w:bookmarkStart w:id="1964" w:name="_Ref398990158"/>
      <w:bookmarkStart w:id="1965" w:name="_Toc415475881"/>
      <w:bookmarkStart w:id="1966" w:name="_Toc423599156"/>
      <w:bookmarkStart w:id="1967" w:name="_Toc423601660"/>
      <w:bookmarkEnd w:id="1960"/>
      <w:bookmarkEnd w:id="1961"/>
      <w:bookmarkEnd w:id="1962"/>
      <w:bookmarkEnd w:id="1963"/>
      <w:r w:rsidRPr="00DE0F0E">
        <w:rPr>
          <w:noProof/>
          <w:lang w:val="en-CA"/>
        </w:rPr>
        <w:t>Coding tree unit semantics</w:t>
      </w:r>
      <w:bookmarkEnd w:id="1964"/>
      <w:bookmarkEnd w:id="1965"/>
      <w:bookmarkEnd w:id="1966"/>
      <w:bookmarkEnd w:id="1967"/>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54493C6"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968" w:name="_Ref398990169"/>
      <w:bookmarkStart w:id="1969" w:name="_Toc415475882"/>
      <w:bookmarkStart w:id="1970" w:name="_Toc423599157"/>
      <w:bookmarkStart w:id="1971" w:name="_Toc423601661"/>
    </w:p>
    <w:bookmarkEnd w:id="1968"/>
    <w:bookmarkEnd w:id="1969"/>
    <w:bookmarkEnd w:id="1970"/>
    <w:bookmarkEnd w:id="1971"/>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53926450"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044EE6BA" w:rsidR="00574625" w:rsidRPr="00DE0F0E" w:rsidRDefault="00574625" w:rsidP="00574625">
      <w:pPr>
        <w:pStyle w:val="Caption"/>
        <w:rPr>
          <w:noProof/>
          <w:lang w:val="en-CA" w:eastAsia="ko-KR"/>
        </w:rPr>
      </w:pPr>
      <w:bookmarkStart w:id="1972" w:name="_Ref326759087"/>
      <w:bookmarkStart w:id="1973" w:name="_Toc415476440"/>
      <w:bookmarkStart w:id="1974" w:name="_Toc423602481"/>
      <w:bookmarkStart w:id="1975" w:name="_Toc423602655"/>
      <w:bookmarkStart w:id="1976" w:name="_Toc501130560"/>
      <w:bookmarkStart w:id="1977"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972"/>
      <w:r w:rsidRPr="00DE0F0E">
        <w:rPr>
          <w:noProof/>
          <w:lang w:val="en-CA"/>
        </w:rPr>
        <w:t xml:space="preserve"> –</w:t>
      </w:r>
      <w:r w:rsidRPr="00DE0F0E">
        <w:rPr>
          <w:noProof/>
          <w:lang w:val="en-CA" w:eastAsia="ko-KR"/>
        </w:rPr>
        <w:t xml:space="preserve"> Specification of the SAO type</w:t>
      </w:r>
      <w:bookmarkEnd w:id="1973"/>
      <w:bookmarkEnd w:id="1974"/>
      <w:bookmarkEnd w:id="1975"/>
      <w:bookmarkEnd w:id="1976"/>
      <w:bookmarkEnd w:id="19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84259D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7202C549"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1C2296E7" w:rsidR="00574625" w:rsidRPr="00DE0F0E" w:rsidRDefault="00574625" w:rsidP="00574625">
      <w:pPr>
        <w:pStyle w:val="Caption"/>
        <w:rPr>
          <w:noProof/>
          <w:lang w:val="en-CA"/>
        </w:rPr>
      </w:pPr>
      <w:bookmarkStart w:id="1978" w:name="_Ref330849705"/>
      <w:bookmarkStart w:id="1979" w:name="_Toc415476441"/>
      <w:bookmarkStart w:id="1980" w:name="_Toc423602482"/>
      <w:bookmarkStart w:id="1981" w:name="_Toc423602656"/>
      <w:bookmarkStart w:id="1982" w:name="_Toc501130561"/>
      <w:bookmarkStart w:id="1983"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978"/>
      <w:r w:rsidRPr="00DE0F0E">
        <w:rPr>
          <w:noProof/>
          <w:lang w:val="en-CA"/>
        </w:rPr>
        <w:t xml:space="preserve"> – Specification of the SAO edge offset class</w:t>
      </w:r>
      <w:bookmarkEnd w:id="1979"/>
      <w:bookmarkEnd w:id="1980"/>
      <w:bookmarkEnd w:id="1981"/>
      <w:bookmarkEnd w:id="1982"/>
      <w:bookmarkEnd w:id="19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Heading4"/>
        <w:rPr>
          <w:noProof/>
          <w:lang w:val="en-CA"/>
        </w:rPr>
      </w:pPr>
      <w:bookmarkStart w:id="1984" w:name="_Ref398990180"/>
      <w:bookmarkStart w:id="1985" w:name="_Toc415475883"/>
      <w:bookmarkStart w:id="1986" w:name="_Toc423599158"/>
      <w:bookmarkStart w:id="1987" w:name="_Toc423601662"/>
      <w:r w:rsidRPr="00DE0F0E">
        <w:rPr>
          <w:noProof/>
          <w:lang w:val="en-CA"/>
        </w:rPr>
        <w:t>Coding quadtree semantics</w:t>
      </w:r>
      <w:bookmarkEnd w:id="1984"/>
      <w:bookmarkEnd w:id="1985"/>
      <w:bookmarkEnd w:id="1986"/>
      <w:bookmarkEnd w:id="1987"/>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r w:rsidRPr="00DE0F0E">
        <w:rPr>
          <w:bCs/>
          <w:noProof/>
          <w:lang w:val="en-CA" w:eastAsia="ko-KR"/>
        </w:rPr>
        <w:t>:</w:t>
      </w:r>
    </w:p>
    <w:p w14:paraId="660BDEEF" w14:textId="65AE169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70747274" w14:textId="7C3EA04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3E57C11B" w14:textId="78E737A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4797F11D" w14:textId="734E68FE"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F97B76F" w14:textId="77777777" w:rsidR="008B2CFD" w:rsidRPr="00DE0F0E" w:rsidRDefault="008B2CFD" w:rsidP="008B2CFD">
      <w:pPr>
        <w:rPr>
          <w:noProof/>
          <w:lang w:val="en-CA"/>
        </w:rPr>
      </w:pPr>
      <w:r w:rsidRPr="00DE0F0E">
        <w:rPr>
          <w:b/>
          <w:noProof/>
          <w:lang w:val="en-CA"/>
        </w:rPr>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19B97CB5"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C70AB4F"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12BE743B"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5D6379BD"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Heading4"/>
        <w:rPr>
          <w:noProof/>
          <w:lang w:val="en-CA"/>
        </w:rPr>
      </w:pPr>
      <w:r w:rsidRPr="00DE0F0E">
        <w:rPr>
          <w:noProof/>
          <w:lang w:val="en-CA"/>
        </w:rPr>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435942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7F62CA0"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380C9ED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C5F86CD"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27622893"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6F35F7C5"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501E108B"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5B635B" w:rsidP="002C068C">
      <w:pPr>
        <w:keepNext/>
        <w:jc w:val="center"/>
        <w:rPr>
          <w:noProof/>
          <w:lang w:val="en-CA"/>
        </w:rPr>
      </w:pPr>
      <w:r w:rsidRPr="00DE0F0E">
        <w:rPr>
          <w:noProof/>
          <w:lang w:val="en-CA"/>
        </w:rPr>
        <w:object w:dxaOrig="7275" w:dyaOrig="2095" w14:anchorId="07AC66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65pt;height:101.15pt;mso-width-percent:0;mso-height-percent:0;mso-width-percent:0;mso-height-percent:0" o:ole="">
            <v:imagedata r:id="rId49" o:title=""/>
          </v:shape>
          <o:OLEObject Type="Embed" ProgID="Visio.Drawing.11" ShapeID="_x0000_i1025" DrawAspect="Content" ObjectID="_1614747685" r:id="rId50"/>
        </w:object>
      </w:r>
    </w:p>
    <w:p w14:paraId="03B4B089" w14:textId="5733C354" w:rsidR="002C068C" w:rsidRPr="00DE0F0E" w:rsidRDefault="002C068C" w:rsidP="002C068C">
      <w:pPr>
        <w:pStyle w:val="Caption"/>
        <w:keepNext w:val="0"/>
        <w:rPr>
          <w:noProof/>
          <w:lang w:val="en-CA"/>
        </w:rPr>
      </w:pPr>
      <w:bookmarkStart w:id="198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988"/>
      <w:r w:rsidRPr="00DE0F0E">
        <w:rPr>
          <w:noProof/>
          <w:lang w:val="en-CA"/>
        </w:rPr>
        <w:t xml:space="preserve"> – Multi-type tree spliting modes </w:t>
      </w:r>
      <w:r w:rsidRPr="00DE0F0E">
        <w:rPr>
          <w:noProof/>
          <w:lang w:val="en-CA" w:eastAsia="ko-KR"/>
        </w:rPr>
        <w:t>indicated by MttSplitMode (informative)</w:t>
      </w:r>
    </w:p>
    <w:p w14:paraId="45E5362F" w14:textId="72249B4D"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7</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141702CB" w:rsidR="00A51B47" w:rsidRPr="00DE0F0E" w:rsidRDefault="00A51B47" w:rsidP="00A51B47">
      <w:pPr>
        <w:pStyle w:val="Caption"/>
        <w:rPr>
          <w:noProof/>
          <w:lang w:val="en-CA" w:eastAsia="ko-KR"/>
        </w:rPr>
      </w:pPr>
      <w:bookmarkStart w:id="1989" w:name="_Ref285719228"/>
      <w:bookmarkStart w:id="1990" w:name="_Ref293581640"/>
      <w:bookmarkStart w:id="1991" w:name="_Toc287363924"/>
      <w:bookmarkStart w:id="1992" w:name="_Toc415476442"/>
      <w:bookmarkStart w:id="1993" w:name="_Toc423602483"/>
      <w:bookmarkStart w:id="1994" w:name="_Toc423602657"/>
      <w:bookmarkStart w:id="1995" w:name="_Toc501130562"/>
      <w:bookmarkStart w:id="199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989"/>
      <w:bookmarkEnd w:id="1990"/>
      <w:r w:rsidRPr="00DE0F0E">
        <w:rPr>
          <w:noProof/>
          <w:lang w:val="en-CA"/>
        </w:rPr>
        <w:t xml:space="preserve"> – Specification of </w:t>
      </w:r>
      <w:bookmarkEnd w:id="1991"/>
      <w:bookmarkEnd w:id="1992"/>
      <w:bookmarkEnd w:id="1993"/>
      <w:bookmarkEnd w:id="1994"/>
      <w:bookmarkEnd w:id="1995"/>
      <w:bookmarkEnd w:id="199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997" w:name="_Toc342578186"/>
            <w:bookmarkStart w:id="1998" w:name="_Toc311216945"/>
            <w:bookmarkStart w:id="1999" w:name="_Toc311217033"/>
            <w:bookmarkStart w:id="2000" w:name="_Toc311217083"/>
            <w:bookmarkStart w:id="2001" w:name="_Toc311217090"/>
            <w:bookmarkStart w:id="2002" w:name="_Toc311217097"/>
            <w:bookmarkStart w:id="2003" w:name="_Toc311217147"/>
            <w:bookmarkStart w:id="2004" w:name="_Toc311217154"/>
            <w:bookmarkEnd w:id="1997"/>
            <w:bookmarkEnd w:id="1998"/>
            <w:bookmarkEnd w:id="1999"/>
            <w:bookmarkEnd w:id="2000"/>
            <w:bookmarkEnd w:id="2001"/>
            <w:bookmarkEnd w:id="2002"/>
            <w:bookmarkEnd w:id="2003"/>
            <w:bookmarkEnd w:id="200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38B0F0F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13EFE26C" w14:textId="32B9793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74CE058C" w14:textId="3B4BF40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1EB7D488" w14:textId="180A311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2005" w:name="_Ref398990193"/>
      <w:bookmarkStart w:id="2006" w:name="_Toc415475884"/>
      <w:bookmarkStart w:id="2007" w:name="_Toc423599159"/>
      <w:bookmarkStart w:id="2008" w:name="_Toc423601663"/>
      <w:r w:rsidRPr="00DE0F0E">
        <w:rPr>
          <w:noProof/>
          <w:lang w:val="en-CA"/>
        </w:rPr>
        <w:t>Coding unit semantics</w:t>
      </w:r>
      <w:bookmarkEnd w:id="2005"/>
      <w:bookmarkEnd w:id="2006"/>
      <w:bookmarkEnd w:id="2007"/>
      <w:bookmarkEnd w:id="200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3D3428D4"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82</w:t>
      </w:r>
      <w:r w:rsidRPr="00DE0F0E">
        <w:rPr>
          <w:noProof/>
          <w:lang w:val="en-CA"/>
        </w:rPr>
        <w:fldChar w:fldCharType="end"/>
      </w:r>
      <w:r w:rsidRPr="00DE0F0E">
        <w:rPr>
          <w:noProof/>
          <w:lang w:val="en-CA"/>
        </w:rPr>
        <w:t>)</w:t>
      </w:r>
    </w:p>
    <w:p w14:paraId="08F3F64F" w14:textId="0222228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83</w:t>
      </w:r>
      <w:r w:rsidRPr="00DE0F0E">
        <w:rPr>
          <w:noProof/>
          <w:lang w:val="en-CA"/>
        </w:rPr>
        <w:fldChar w:fldCharType="end"/>
      </w:r>
      <w:r w:rsidRPr="00DE0F0E">
        <w:rPr>
          <w:noProof/>
          <w:lang w:val="en-CA"/>
        </w:rPr>
        <w:t>)</w:t>
      </w:r>
    </w:p>
    <w:p w14:paraId="123CEF39" w14:textId="35DC9919"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84</w:t>
      </w:r>
      <w:r w:rsidRPr="00DE0F0E">
        <w:rPr>
          <w:noProof/>
          <w:lang w:val="en-CA"/>
        </w:rPr>
        <w:fldChar w:fldCharType="end"/>
      </w:r>
      <w:r w:rsidRPr="00DE0F0E">
        <w:rPr>
          <w:noProof/>
          <w:lang w:val="en-CA"/>
        </w:rPr>
        <w:t>)</w:t>
      </w:r>
    </w:p>
    <w:p w14:paraId="46B20BDD" w14:textId="7D8626E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43398858"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09FA25CB" w:rsidR="00330F29" w:rsidRPr="00DE0F0E" w:rsidRDefault="00330F29" w:rsidP="00330F29">
      <w:pPr>
        <w:pStyle w:val="Caption"/>
        <w:rPr>
          <w:noProof/>
          <w:lang w:val="en-CA"/>
        </w:rPr>
      </w:pPr>
      <w:bookmarkStart w:id="200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200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0C955D5"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sidRPr="003F609A">
        <w:rPr>
          <w:rFonts w:eastAsia="Malgun Gothic"/>
          <w:bCs/>
          <w:noProof/>
          <w:lang w:val="en-CA"/>
        </w:rPr>
        <w:t>Table 7</w:t>
      </w:r>
      <w:r w:rsidR="003F609A" w:rsidRPr="003F609A">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ACEE0E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201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3F609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3F609A">
        <w:rPr>
          <w:rFonts w:eastAsia="Malgun Gothic"/>
          <w:b/>
          <w:bCs/>
          <w:noProof/>
          <w:lang w:val="en-CA"/>
        </w:rPr>
        <w:t>8</w:t>
      </w:r>
      <w:r w:rsidRPr="00DE0F0E">
        <w:rPr>
          <w:rFonts w:eastAsia="Malgun Gothic"/>
          <w:b/>
          <w:bCs/>
          <w:noProof/>
          <w:lang w:val="en-CA"/>
        </w:rPr>
        <w:fldChar w:fldCharType="end"/>
      </w:r>
      <w:bookmarkEnd w:id="201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B1B3325"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3F609A">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4A32C181"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2331E3C8" w:rsidR="004773A5" w:rsidRPr="00DE0F0E" w:rsidRDefault="004773A5" w:rsidP="004773A5">
      <w:pPr>
        <w:pStyle w:val="Caption"/>
        <w:rPr>
          <w:noProof/>
          <w:lang w:val="en-CA"/>
        </w:rPr>
      </w:pPr>
      <w:bookmarkStart w:id="2011" w:name="_Ref525735509"/>
      <w:bookmarkStart w:id="2012" w:name="_Ref278907130"/>
      <w:bookmarkStart w:id="2013" w:name="_Toc287363925"/>
      <w:bookmarkStart w:id="201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2011"/>
      <w:r w:rsidRPr="00DE0F0E">
        <w:rPr>
          <w:noProof/>
          <w:lang w:val="en-CA"/>
        </w:rPr>
        <w:t xml:space="preserve"> – Name association to inter prediction mode</w:t>
      </w:r>
      <w:bookmarkEnd w:id="2012"/>
      <w:bookmarkEnd w:id="2013"/>
      <w:bookmarkEnd w:id="201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77777777"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201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59A621FF"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05CF7C7"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2637BC2E"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87</w:t>
      </w:r>
      <w:r w:rsidRPr="00DE0F0E">
        <w:rPr>
          <w:noProof/>
          <w:lang w:val="en-CA"/>
        </w:rPr>
        <w:fldChar w:fldCharType="end"/>
      </w:r>
      <w:r w:rsidRPr="00DE0F0E">
        <w:rPr>
          <w:noProof/>
          <w:lang w:val="en-CA"/>
        </w:rPr>
        <w:t>)</w:t>
      </w:r>
    </w:p>
    <w:p w14:paraId="668B9F88" w14:textId="22E4B9F8" w:rsidR="0024794E" w:rsidRPr="00DE0F0E" w:rsidRDefault="0024794E" w:rsidP="0024794E">
      <w:pPr>
        <w:pStyle w:val="Caption"/>
        <w:rPr>
          <w:noProof/>
          <w:lang w:val="en-CA"/>
        </w:rPr>
      </w:pPr>
      <w:bookmarkStart w:id="2016" w:name="_Ref523236955"/>
      <w:bookmarkStart w:id="201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2016"/>
      <w:r w:rsidRPr="00DE0F0E">
        <w:rPr>
          <w:noProof/>
          <w:lang w:val="en-CA"/>
        </w:rPr>
        <w:t xml:space="preserve"> – Interpretation of </w:t>
      </w:r>
      <w:bookmarkEnd w:id="201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10B052F2"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201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B780C7A"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0E9FB891" w14:textId="5B96513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20785BF5" w14:textId="1F5DA8DC"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446C9235" w14:textId="6B83C026"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1431CAAE" w14:textId="0D97B9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9C5F326"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64D99D94" w14:textId="090A8BF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94</w:t>
      </w:r>
      <w:r w:rsidRPr="00DE0F0E">
        <w:rPr>
          <w:noProof/>
          <w:lang w:val="en-CA" w:eastAsia="ko-KR"/>
        </w:rPr>
        <w:fldChar w:fldCharType="end"/>
      </w:r>
      <w:r w:rsidRPr="00DE0F0E">
        <w:rPr>
          <w:noProof/>
          <w:lang w:val="en-CA" w:eastAsia="ko-KR"/>
        </w:rPr>
        <w:t>)</w:t>
      </w:r>
    </w:p>
    <w:p w14:paraId="0B7F1A20" w14:textId="50175DA0"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95</w:t>
      </w:r>
      <w:r w:rsidRPr="00DE0F0E">
        <w:rPr>
          <w:noProof/>
          <w:lang w:val="en-CA" w:eastAsia="ko-KR"/>
        </w:rPr>
        <w:fldChar w:fldCharType="end"/>
      </w:r>
      <w:r w:rsidRPr="00DE0F0E">
        <w:rPr>
          <w:noProof/>
          <w:lang w:val="en-CA" w:eastAsia="ko-KR"/>
        </w:rPr>
        <w:t>)</w:t>
      </w:r>
    </w:p>
    <w:p w14:paraId="2619EB8F" w14:textId="51B19372"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96</w:t>
      </w:r>
      <w:r w:rsidRPr="00DE0F0E">
        <w:rPr>
          <w:noProof/>
          <w:lang w:val="en-CA" w:eastAsia="ko-KR"/>
        </w:rPr>
        <w:fldChar w:fldCharType="end"/>
      </w:r>
      <w:r w:rsidRPr="00DE0F0E">
        <w:rPr>
          <w:noProof/>
          <w:lang w:val="en-CA" w:eastAsia="ko-KR"/>
        </w:rPr>
        <w:t>)</w:t>
      </w:r>
    </w:p>
    <w:p w14:paraId="4B6E8DB0" w14:textId="31A347CF"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97</w:t>
      </w:r>
      <w:r w:rsidRPr="00DE0F0E">
        <w:rPr>
          <w:noProof/>
          <w:lang w:val="en-CA" w:eastAsia="ko-KR"/>
        </w:rPr>
        <w:fldChar w:fldCharType="end"/>
      </w:r>
      <w:r w:rsidRPr="00DE0F0E">
        <w:rPr>
          <w:noProof/>
          <w:lang w:val="en-CA" w:eastAsia="ko-KR"/>
        </w:rPr>
        <w:t>)</w:t>
      </w:r>
    </w:p>
    <w:p w14:paraId="6B3E7060" w14:textId="2C591111"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98</w:t>
      </w:r>
      <w:r w:rsidRPr="00DE0F0E">
        <w:rPr>
          <w:noProof/>
          <w:lang w:val="en-CA" w:eastAsia="ko-KR"/>
        </w:rPr>
        <w:fldChar w:fldCharType="end"/>
      </w:r>
      <w:r w:rsidRPr="00DE0F0E">
        <w:rPr>
          <w:noProof/>
          <w:lang w:val="en-CA" w:eastAsia="ko-KR"/>
        </w:rPr>
        <w:t>)</w:t>
      </w:r>
    </w:p>
    <w:p w14:paraId="556A121A" w14:textId="25E5AEC7"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0FD68880"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3F609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3F609A">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24B2B3"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3F609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3F609A">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7261E2F"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38259702" w:rsidR="00220147" w:rsidRPr="00DE0F0E" w:rsidRDefault="00220147" w:rsidP="00220147">
      <w:pPr>
        <w:pStyle w:val="Caption"/>
        <w:keepLines/>
        <w:rPr>
          <w:noProof/>
          <w:lang w:val="en-CA"/>
        </w:rPr>
      </w:pPr>
      <w:bookmarkStart w:id="201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201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32E73B5F"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79EE66E" w:rsidR="00220147" w:rsidRPr="00DE0F0E" w:rsidRDefault="00220147" w:rsidP="00220147">
      <w:pPr>
        <w:pStyle w:val="Caption"/>
        <w:rPr>
          <w:noProof/>
          <w:lang w:val="en-CA"/>
        </w:rPr>
      </w:pPr>
      <w:bookmarkStart w:id="2019"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201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6E5DCD8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7705B2B4" w14:textId="14867D6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EC71DF6"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3F609A">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2020" w:name="_Toc351408776"/>
      <w:r w:rsidRPr="00DE0F0E">
        <w:rPr>
          <w:noProof/>
          <w:lang w:val="en-CA"/>
        </w:rPr>
        <w:t>Motion vector difference semantics</w:t>
      </w:r>
      <w:bookmarkEnd w:id="202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54F45435"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B0FCC94"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36164C45"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105</w:t>
      </w:r>
      <w:r w:rsidRPr="00DE0F0E">
        <w:rPr>
          <w:noProof/>
          <w:lang w:val="en-CA" w:eastAsia="ko-KR"/>
        </w:rPr>
        <w:fldChar w:fldCharType="end"/>
      </w:r>
      <w:r w:rsidRPr="00DE0F0E">
        <w:rPr>
          <w:noProof/>
          <w:lang w:val="en-CA" w:eastAsia="ko-KR"/>
        </w:rPr>
        <w:t>)</w:t>
      </w:r>
    </w:p>
    <w:p w14:paraId="2AE9968C" w14:textId="0C387F5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42B9C02E"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D89135F"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31E787D6" w14:textId="7F1742D7"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1CD64F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2541A93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0C6E8CDF"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1E0AA12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35EDC6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626205F"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3F609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2021" w:name="_Toc2177059"/>
      <w:r w:rsidRPr="00DE0F0E">
        <w:rPr>
          <w:noProof/>
          <w:lang w:val="en-CA"/>
        </w:rPr>
        <w:t>Decoding process</w:t>
      </w:r>
      <w:bookmarkEnd w:id="2021"/>
    </w:p>
    <w:p w14:paraId="57EC42E9" w14:textId="149AD913" w:rsidR="0012023F" w:rsidRDefault="0012023F" w:rsidP="0012023F">
      <w:pPr>
        <w:pStyle w:val="Heading2"/>
        <w:rPr>
          <w:noProof/>
          <w:lang w:val="en-CA"/>
        </w:rPr>
      </w:pPr>
      <w:bookmarkStart w:id="2022" w:name="_Toc2177060"/>
      <w:r w:rsidRPr="00DE0F0E">
        <w:rPr>
          <w:noProof/>
          <w:lang w:val="en-CA"/>
        </w:rPr>
        <w:t>General decoding process</w:t>
      </w:r>
      <w:bookmarkEnd w:id="202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03B5E182"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2023" w:name="_Ref531371081"/>
      <w:r w:rsidRPr="00AC7D56">
        <w:rPr>
          <w:rFonts w:eastAsia="Times New Roman"/>
          <w:b/>
          <w:noProof/>
          <w:lang w:val="en-CA"/>
        </w:rPr>
        <w:t>CVS decoding process</w:t>
      </w:r>
      <w:bookmarkEnd w:id="202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52C954BB" w:rsidR="007C1B2C" w:rsidRDefault="007C1B2C" w:rsidP="007C1B2C">
      <w:pPr>
        <w:tabs>
          <w:tab w:val="clear" w:pos="794"/>
          <w:tab w:val="left" w:pos="400"/>
          <w:tab w:val="left" w:pos="1080"/>
        </w:tabs>
        <w:ind w:left="400" w:hanging="400"/>
        <w:rPr>
          <w:ins w:id="2024" w:author="HHI" w:date="2019-03-22T15:33:00Z"/>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1EF0EF47" w14:textId="2121C89F" w:rsidR="00925604" w:rsidRPr="00AC7D56" w:rsidRDefault="00925604" w:rsidP="00925604">
      <w:pPr>
        <w:rPr>
          <w:ins w:id="2025" w:author="HHI" w:date="2019-03-22T15:33:00Z"/>
          <w:rFonts w:eastAsia="Times New Roman"/>
          <w:noProof/>
          <w:lang w:val="en-CA"/>
        </w:rPr>
      </w:pPr>
      <w:ins w:id="2026" w:author="HHI" w:date="2019-03-22T15:33:00Z">
        <w:r w:rsidRPr="00AC7D56">
          <w:rPr>
            <w:rFonts w:eastAsia="Times New Roman"/>
            <w:noProof/>
            <w:lang w:val="en-CA"/>
          </w:rPr>
          <w:t xml:space="preserve">The variable </w:t>
        </w:r>
        <w:r>
          <w:rPr>
            <w:rFonts w:eastAsia="Times New Roman"/>
            <w:noProof/>
            <w:lang w:val="en-CA"/>
          </w:rPr>
          <w:t>SubPicIdList</w:t>
        </w:r>
        <w:r w:rsidRPr="00AC7D56">
          <w:rPr>
            <w:rFonts w:eastAsia="Times New Roman"/>
            <w:noProof/>
            <w:lang w:val="en-CA"/>
          </w:rPr>
          <w:t>, which identifies the</w:t>
        </w:r>
        <w:r>
          <w:rPr>
            <w:rFonts w:eastAsia="Times New Roman"/>
            <w:noProof/>
            <w:lang w:val="en-CA"/>
          </w:rPr>
          <w:t xml:space="preserve"> </w:t>
        </w:r>
      </w:ins>
      <w:ins w:id="2027" w:author="HHI" w:date="2019-03-22T15:34:00Z">
        <w:r>
          <w:rPr>
            <w:rFonts w:eastAsia="Times New Roman"/>
            <w:noProof/>
            <w:lang w:val="en-CA"/>
          </w:rPr>
          <w:t xml:space="preserve">sub-picture id value s of the </w:t>
        </w:r>
      </w:ins>
      <w:ins w:id="2028" w:author="HHI" w:date="2019-03-22T15:33:00Z">
        <w:r>
          <w:rPr>
            <w:rFonts w:eastAsia="Times New Roman"/>
            <w:noProof/>
            <w:lang w:val="en-CA"/>
          </w:rPr>
          <w:t>sub-pictures</w:t>
        </w:r>
        <w:r w:rsidRPr="00AC7D56">
          <w:rPr>
            <w:rFonts w:eastAsia="Times New Roman"/>
            <w:noProof/>
            <w:lang w:val="en-CA"/>
          </w:rPr>
          <w:t xml:space="preserve"> to be decoded, is specified as follows:</w:t>
        </w:r>
      </w:ins>
    </w:p>
    <w:p w14:paraId="1C183DC1" w14:textId="7B2C8DFE" w:rsidR="00925604" w:rsidRPr="00AC7D56" w:rsidRDefault="00925604" w:rsidP="00925604">
      <w:pPr>
        <w:tabs>
          <w:tab w:val="clear" w:pos="794"/>
          <w:tab w:val="left" w:pos="400"/>
          <w:tab w:val="left" w:pos="1080"/>
        </w:tabs>
        <w:ind w:left="400" w:hanging="400"/>
        <w:rPr>
          <w:ins w:id="2029" w:author="HHI" w:date="2019-03-22T15:33:00Z"/>
          <w:rFonts w:eastAsia="Times New Roman"/>
          <w:noProof/>
          <w:lang w:val="en-CA"/>
        </w:rPr>
      </w:pPr>
      <w:ins w:id="2030" w:author="HHI" w:date="2019-03-22T15:33:00Z">
        <w:r w:rsidRPr="00AC7D56">
          <w:rPr>
            <w:rFonts w:eastAsia="Times New Roman"/>
            <w:noProof/>
            <w:lang w:val="en-CA"/>
          </w:rPr>
          <w:t>–</w:t>
        </w:r>
        <w:r w:rsidRPr="00AC7D56">
          <w:rPr>
            <w:rFonts w:eastAsia="Times New Roman"/>
            <w:noProof/>
            <w:lang w:val="en-CA"/>
          </w:rPr>
          <w:tab/>
          <w:t xml:space="preserve">If some external means, not specified in this Specification, is available to set </w:t>
        </w:r>
      </w:ins>
      <w:ins w:id="2031" w:author="HHI" w:date="2019-03-22T15:34:00Z">
        <w:r>
          <w:rPr>
            <w:rFonts w:eastAsia="Times New Roman"/>
            <w:noProof/>
            <w:lang w:val="en-CA"/>
          </w:rPr>
          <w:t>SubPicIdList</w:t>
        </w:r>
      </w:ins>
      <w:ins w:id="2032" w:author="HHI" w:date="2019-03-22T15:33:00Z">
        <w:r w:rsidRPr="00AC7D56">
          <w:rPr>
            <w:rFonts w:eastAsia="Times New Roman"/>
            <w:noProof/>
            <w:lang w:val="en-CA"/>
          </w:rPr>
          <w:t xml:space="preserve">, </w:t>
        </w:r>
      </w:ins>
      <w:ins w:id="2033" w:author="HHI" w:date="2019-03-22T15:35:00Z">
        <w:r>
          <w:rPr>
            <w:rFonts w:eastAsia="Times New Roman"/>
            <w:noProof/>
            <w:lang w:val="en-CA"/>
          </w:rPr>
          <w:t>SubPicIdList</w:t>
        </w:r>
        <w:r w:rsidRPr="00AC7D56">
          <w:rPr>
            <w:rFonts w:eastAsia="Times New Roman"/>
            <w:noProof/>
            <w:lang w:val="en-CA"/>
          </w:rPr>
          <w:t xml:space="preserve"> </w:t>
        </w:r>
      </w:ins>
      <w:ins w:id="2034" w:author="HHI" w:date="2019-03-22T15:33:00Z">
        <w:r w:rsidRPr="00AC7D56">
          <w:rPr>
            <w:rFonts w:eastAsia="Times New Roman"/>
            <w:noProof/>
            <w:lang w:val="en-CA"/>
          </w:rPr>
          <w:t>is set by the external means.</w:t>
        </w:r>
      </w:ins>
    </w:p>
    <w:p w14:paraId="10C46F04" w14:textId="334F8F95" w:rsidR="00925604" w:rsidRPr="00AC7D56" w:rsidRDefault="00925604" w:rsidP="00925604">
      <w:pPr>
        <w:tabs>
          <w:tab w:val="clear" w:pos="794"/>
          <w:tab w:val="left" w:pos="400"/>
          <w:tab w:val="left" w:pos="1080"/>
        </w:tabs>
        <w:ind w:left="400" w:hanging="400"/>
        <w:rPr>
          <w:rFonts w:eastAsia="Times New Roman"/>
          <w:noProof/>
          <w:lang w:val="en-CA"/>
        </w:rPr>
      </w:pPr>
      <w:ins w:id="2035" w:author="HHI" w:date="2019-03-22T15:33:00Z">
        <w:r w:rsidRPr="00AC7D56">
          <w:rPr>
            <w:rFonts w:eastAsia="Times New Roman"/>
            <w:noProof/>
            <w:lang w:val="en-CA"/>
          </w:rPr>
          <w:t>–</w:t>
        </w:r>
        <w:r w:rsidRPr="00AC7D56">
          <w:rPr>
            <w:rFonts w:eastAsia="Times New Roman"/>
            <w:noProof/>
            <w:lang w:val="en-CA"/>
          </w:rPr>
          <w:tab/>
          <w:t xml:space="preserve">Otherwise, </w:t>
        </w:r>
      </w:ins>
      <w:ins w:id="2036" w:author="HHI" w:date="2019-03-22T15:35:00Z">
        <w:r>
          <w:rPr>
            <w:rFonts w:eastAsia="Times New Roman"/>
            <w:noProof/>
            <w:lang w:val="en-CA"/>
          </w:rPr>
          <w:t>SubPicIdList</w:t>
        </w:r>
        <w:r w:rsidRPr="00AC7D56">
          <w:rPr>
            <w:rFonts w:eastAsia="Times New Roman"/>
            <w:noProof/>
            <w:lang w:val="en-CA"/>
          </w:rPr>
          <w:t xml:space="preserve"> </w:t>
        </w:r>
      </w:ins>
      <w:ins w:id="2037" w:author="HHI" w:date="2019-03-22T15:33:00Z">
        <w:r w:rsidRPr="00AC7D56">
          <w:rPr>
            <w:rFonts w:eastAsia="Times New Roman"/>
            <w:noProof/>
            <w:lang w:val="en-CA"/>
          </w:rPr>
          <w:t>is set to</w:t>
        </w:r>
      </w:ins>
      <w:ins w:id="2038" w:author="HHI" w:date="2019-03-22T15:36:00Z">
        <w:r>
          <w:rPr>
            <w:rFonts w:eastAsia="Times New Roman"/>
            <w:noProof/>
            <w:lang w:val="en-CA"/>
          </w:rPr>
          <w:t xml:space="preserve"> contain</w:t>
        </w:r>
      </w:ins>
      <w:ins w:id="2039" w:author="HHI" w:date="2019-03-22T15:33:00Z">
        <w:r w:rsidRPr="00AC7D56">
          <w:rPr>
            <w:rFonts w:eastAsia="Times New Roman"/>
            <w:noProof/>
            <w:lang w:val="en-CA"/>
          </w:rPr>
          <w:t xml:space="preserve"> </w:t>
        </w:r>
      </w:ins>
      <w:ins w:id="2040" w:author="HHI" w:date="2019-03-22T15:36:00Z">
        <w:r>
          <w:rPr>
            <w:rFonts w:eastAsia="Times New Roman"/>
            <w:noProof/>
            <w:lang w:val="en-CA"/>
          </w:rPr>
          <w:t xml:space="preserve">all values of </w:t>
        </w:r>
        <w:r w:rsidRPr="00925604">
          <w:rPr>
            <w:noProof/>
            <w:rPrChange w:id="2041" w:author="HHI" w:date="2019-03-22T15:36:00Z">
              <w:rPr>
                <w:b/>
                <w:noProof/>
              </w:rPr>
            </w:rPrChange>
          </w:rPr>
          <w:t>sub_pic_id</w:t>
        </w:r>
        <w:r w:rsidRPr="00925604">
          <w:rPr>
            <w:noProof/>
          </w:rPr>
          <w:t>[ i ]</w:t>
        </w:r>
      </w:ins>
      <w:ins w:id="2042" w:author="HHI" w:date="2019-03-22T15:33:00Z">
        <w:r w:rsidRPr="00925604">
          <w:rPr>
            <w:rFonts w:eastAsia="Times New Roman"/>
            <w:noProof/>
            <w:lang w:val="en-CA"/>
          </w:rPr>
          <w:t>.</w:t>
        </w:r>
      </w:ins>
    </w:p>
    <w:p w14:paraId="6DC1707B" w14:textId="6F9F495F"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w:t>
      </w:r>
      <w:del w:id="2043" w:author="HHI" w:date="2019-03-22T15:32:00Z">
        <w:r w:rsidRPr="00AC7D56" w:rsidDel="00925604">
          <w:rPr>
            <w:rFonts w:eastAsia="Times New Roman"/>
            <w:noProof/>
            <w:lang w:val="en-CA"/>
          </w:rPr>
          <w:delText xml:space="preserve"> and </w:delText>
        </w:r>
      </w:del>
      <w:ins w:id="2044" w:author="HHI" w:date="2019-03-22T15:32:00Z">
        <w:r w:rsidR="00925604">
          <w:rPr>
            <w:rFonts w:eastAsia="Times New Roman"/>
            <w:noProof/>
            <w:lang w:val="en-CA"/>
          </w:rPr>
          <w:t>,</w:t>
        </w:r>
        <w:r w:rsidR="00925604" w:rsidRPr="00AC7D56">
          <w:rPr>
            <w:rFonts w:eastAsia="Times New Roman"/>
            <w:noProof/>
            <w:lang w:val="en-CA"/>
          </w:rPr>
          <w:t xml:space="preserve"> </w:t>
        </w:r>
      </w:ins>
      <w:r w:rsidRPr="00AC7D56">
        <w:rPr>
          <w:rFonts w:eastAsia="Times New Roman"/>
          <w:noProof/>
          <w:lang w:val="en-CA"/>
        </w:rPr>
        <w:t>HighestTid</w:t>
      </w:r>
      <w:ins w:id="2045" w:author="HHI" w:date="2019-03-22T15:36:00Z">
        <w:r w:rsidR="00925604">
          <w:rPr>
            <w:rFonts w:eastAsia="Times New Roman"/>
            <w:noProof/>
            <w:lang w:val="en-CA"/>
          </w:rPr>
          <w:t xml:space="preserve"> an</w:t>
        </w:r>
      </w:ins>
      <w:ins w:id="2046" w:author="HHI" w:date="2019-03-22T15:37:00Z">
        <w:r w:rsidR="00925604">
          <w:rPr>
            <w:rFonts w:eastAsia="Times New Roman"/>
            <w:noProof/>
            <w:lang w:val="en-CA"/>
          </w:rPr>
          <w:t>d SubPicIdList</w:t>
        </w:r>
      </w:ins>
      <w:r w:rsidRPr="00AC7D56">
        <w:rPr>
          <w:rFonts w:eastAsia="Times New Roman"/>
          <w:noProof/>
          <w:lang w:val="en-CA"/>
        </w:rPr>
        <w:t xml:space="preserve"> as inputs, and the output is assigned to a bitstream referred to as BitstreamToDecode.</w:t>
      </w:r>
    </w:p>
    <w:p w14:paraId="3105227C" w14:textId="10EB329E"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2047" w:name="_Ref392994373"/>
      <w:bookmarkStart w:id="2048" w:name="_Toc415475896"/>
      <w:bookmarkStart w:id="2049" w:name="_Toc423599171"/>
      <w:bookmarkStart w:id="2050" w:name="_Toc423601675"/>
      <w:bookmarkStart w:id="2051" w:name="_Toc462913172"/>
      <w:r w:rsidRPr="00AC7D56">
        <w:rPr>
          <w:rFonts w:eastAsia="Times New Roman"/>
          <w:b/>
          <w:lang w:val="en-CA"/>
        </w:rPr>
        <w:t>Decoding process for a coded picture</w:t>
      </w:r>
      <w:bookmarkEnd w:id="2047"/>
      <w:bookmarkEnd w:id="2048"/>
      <w:bookmarkEnd w:id="2049"/>
      <w:bookmarkEnd w:id="2050"/>
      <w:bookmarkEnd w:id="2051"/>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988C4B"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1AA2669F"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3F609A">
        <w:rPr>
          <w:noProof/>
        </w:rPr>
        <w:t>8.2</w:t>
      </w:r>
      <w:r>
        <w:rPr>
          <w:noProof/>
        </w:rPr>
        <w:fldChar w:fldCharType="end"/>
      </w:r>
      <w:r w:rsidRPr="003F3F11">
        <w:rPr>
          <w:noProof/>
        </w:rPr>
        <w:t>.</w:t>
      </w:r>
    </w:p>
    <w:p w14:paraId="43A18729" w14:textId="50A7639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3F609A">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A7DDE17"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3F609A">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5C9CE5BD"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3F609A">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159CBBF6"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2052" w:name="_Ref520978887"/>
      <w:bookmarkStart w:id="2053" w:name="_Toc2177061"/>
      <w:r>
        <w:rPr>
          <w:noProof/>
        </w:rPr>
        <w:t>NAL unit decoding process</w:t>
      </w:r>
      <w:bookmarkEnd w:id="2052"/>
      <w:bookmarkEnd w:id="2053"/>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2054" w:name="_Ref2060986"/>
      <w:bookmarkStart w:id="2055" w:name="_Toc2177062"/>
      <w:r w:rsidRPr="00DE0F0E">
        <w:rPr>
          <w:noProof/>
          <w:lang w:val="en-CA"/>
        </w:rPr>
        <w:t>Tile group</w:t>
      </w:r>
      <w:r w:rsidR="006A71C0" w:rsidRPr="00DE0F0E">
        <w:rPr>
          <w:noProof/>
          <w:lang w:val="en-CA"/>
        </w:rPr>
        <w:t xml:space="preserve"> decoding process</w:t>
      </w:r>
      <w:bookmarkEnd w:id="2054"/>
      <w:bookmarkEnd w:id="2055"/>
    </w:p>
    <w:p w14:paraId="73B37421" w14:textId="2438EB91" w:rsidR="006A71C0" w:rsidRPr="00DE0F0E" w:rsidRDefault="006A71C0" w:rsidP="006A71C0">
      <w:pPr>
        <w:pStyle w:val="Heading3"/>
        <w:rPr>
          <w:noProof/>
          <w:lang w:val="en-CA" w:eastAsia="ko-KR"/>
        </w:rPr>
      </w:pPr>
      <w:bookmarkStart w:id="2056" w:name="_Ref2060993"/>
      <w:bookmarkStart w:id="2057" w:name="_Toc2177063"/>
      <w:r w:rsidRPr="00DE0F0E">
        <w:rPr>
          <w:noProof/>
          <w:lang w:val="en-CA" w:eastAsia="ko-KR"/>
        </w:rPr>
        <w:t>Decoding process for picture order count</w:t>
      </w:r>
      <w:bookmarkEnd w:id="2056"/>
      <w:bookmarkEnd w:id="2057"/>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2058" w:name="_Hlt22461470"/>
      <w:bookmarkEnd w:id="2058"/>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5B582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3E8DEC92"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2D127EBD" w14:textId="1D793396"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E5BF306"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E0F2D09"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2059" w:name="_Hlt22605870"/>
      <w:bookmarkEnd w:id="2059"/>
    </w:p>
    <w:p w14:paraId="3D7F9334" w14:textId="0A0915B4"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2060" w:name="_Toc317198785"/>
      <w:bookmarkStart w:id="2061" w:name="_Ref327286745"/>
      <w:bookmarkStart w:id="2062" w:name="_Ref397945616"/>
      <w:bookmarkStart w:id="2063" w:name="_Ref398992057"/>
      <w:bookmarkStart w:id="2064" w:name="_Ref398992125"/>
      <w:bookmarkStart w:id="2065" w:name="_Ref398993017"/>
      <w:bookmarkStart w:id="2066" w:name="_Toc415475904"/>
      <w:bookmarkStart w:id="2067" w:name="_Toc423599179"/>
      <w:bookmarkStart w:id="2068" w:name="_Toc423601683"/>
      <w:bookmarkStart w:id="2069" w:name="_Ref462843530"/>
      <w:bookmarkStart w:id="2070" w:name="_Toc501130188"/>
      <w:bookmarkStart w:id="2071" w:name="_Toc503777892"/>
      <w:bookmarkStart w:id="2072" w:name="_Ref520966352"/>
      <w:bookmarkStart w:id="2073" w:name="_Ref520966367"/>
      <w:bookmarkStart w:id="2074" w:name="_Ref520979168"/>
      <w:bookmarkStart w:id="2075" w:name="_Ref1722683"/>
      <w:bookmarkStart w:id="2076" w:name="_Ref1722814"/>
      <w:bookmarkStart w:id="2077" w:name="_Ref2061125"/>
      <w:bookmarkStart w:id="2078" w:name="_Toc2177064"/>
      <w:r w:rsidRPr="00B51475">
        <w:t>Decoding process for reference picture lists construction</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7292C47A" w14:textId="0A265F87"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7D2B65AD"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Pr>
          <w:noProof/>
        </w:rPr>
        <w:t xml:space="preserve"> or in decoding of the tile group data.</w:t>
      </w:r>
    </w:p>
    <w:p w14:paraId="13787229" w14:textId="04E8A16D" w:rsidR="00244B64" w:rsidRDefault="00244B64" w:rsidP="00244B64">
      <w:pPr>
        <w:pStyle w:val="Note1"/>
        <w:rPr>
          <w:noProof/>
        </w:rPr>
      </w:pPr>
      <w:r w:rsidRPr="003F3F11">
        <w:rPr>
          <w:noProof/>
        </w:rPr>
        <w:t>NOTE </w:t>
      </w:r>
      <w:r w:rsidR="009847CF">
        <w:rPr>
          <w:noProof/>
        </w:rPr>
        <w:fldChar w:fldCharType="begin" w:fldLock="1"/>
      </w:r>
      <w:r w:rsidR="009847CF">
        <w:rPr>
          <w:noProof/>
        </w:rPr>
        <w:instrText xml:space="preserve"> SEQ NoteCounter \s 9 \* MERGEFORMAT </w:instrText>
      </w:r>
      <w:r w:rsidR="009847CF">
        <w:rPr>
          <w:noProof/>
        </w:rPr>
        <w:fldChar w:fldCharType="separate"/>
      </w:r>
      <w:r w:rsidR="003F609A">
        <w:rPr>
          <w:noProof/>
        </w:rPr>
        <w:t>1</w:t>
      </w:r>
      <w:r w:rsidR="009847CF">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4C112C81"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7AE8876D" w:rsidR="00244B64" w:rsidRPr="003F3F11" w:rsidRDefault="00244B64" w:rsidP="00244B64">
      <w:pPr>
        <w:pStyle w:val="Note1"/>
        <w:rPr>
          <w:noProof/>
        </w:rPr>
      </w:pPr>
      <w:r w:rsidRPr="003F3F11">
        <w:rPr>
          <w:noProof/>
        </w:rPr>
        <w:t>NOTE </w:t>
      </w:r>
      <w:r w:rsidR="009847CF">
        <w:rPr>
          <w:noProof/>
        </w:rPr>
        <w:fldChar w:fldCharType="begin" w:fldLock="1"/>
      </w:r>
      <w:r w:rsidR="009847CF">
        <w:rPr>
          <w:noProof/>
        </w:rPr>
        <w:instrText xml:space="preserve"> SEQ NoteCounter \s 9 \* MERGEFORMAT </w:instrText>
      </w:r>
      <w:r w:rsidR="009847CF">
        <w:rPr>
          <w:noProof/>
        </w:rPr>
        <w:fldChar w:fldCharType="separate"/>
      </w:r>
      <w:r w:rsidR="003F609A">
        <w:rPr>
          <w:noProof/>
        </w:rPr>
        <w:t>2</w:t>
      </w:r>
      <w:r w:rsidR="009847CF">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331EDC1F" w:rsidR="00244B64" w:rsidRPr="003F3F11" w:rsidRDefault="00244B64" w:rsidP="00244B64">
      <w:pPr>
        <w:pStyle w:val="Note1"/>
        <w:rPr>
          <w:noProof/>
        </w:rPr>
      </w:pPr>
      <w:r w:rsidRPr="003F3F11">
        <w:rPr>
          <w:noProof/>
        </w:rPr>
        <w:t>NOTE </w:t>
      </w:r>
      <w:r w:rsidR="009847CF">
        <w:rPr>
          <w:noProof/>
        </w:rPr>
        <w:fldChar w:fldCharType="begin" w:fldLock="1"/>
      </w:r>
      <w:r w:rsidR="009847CF">
        <w:rPr>
          <w:noProof/>
        </w:rPr>
        <w:instrText xml:space="preserve"> SEQ NoteCounter \s 9 \* MERGEFORMAT </w:instrText>
      </w:r>
      <w:r w:rsidR="009847CF">
        <w:rPr>
          <w:noProof/>
        </w:rPr>
        <w:fldChar w:fldCharType="separate"/>
      </w:r>
      <w:r w:rsidR="003F609A">
        <w:rPr>
          <w:noProof/>
        </w:rPr>
        <w:t>3</w:t>
      </w:r>
      <w:r w:rsidR="009847CF">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1876BB6C" w:rsidR="00244B64" w:rsidRPr="003F3F11" w:rsidRDefault="00244B64" w:rsidP="00244B64">
      <w:pPr>
        <w:pStyle w:val="Note1"/>
        <w:rPr>
          <w:noProof/>
        </w:rPr>
      </w:pPr>
      <w:r w:rsidRPr="003F3F11">
        <w:rPr>
          <w:noProof/>
        </w:rPr>
        <w:t>NOTE </w:t>
      </w:r>
      <w:r w:rsidR="009847CF">
        <w:rPr>
          <w:noProof/>
        </w:rPr>
        <w:fldChar w:fldCharType="begin" w:fldLock="1"/>
      </w:r>
      <w:r w:rsidR="009847CF">
        <w:rPr>
          <w:noProof/>
        </w:rPr>
        <w:instrText xml:space="preserve"> SEQ NoteCounter \s 9 \* MERGEFORMAT </w:instrText>
      </w:r>
      <w:r w:rsidR="009847CF">
        <w:rPr>
          <w:noProof/>
        </w:rPr>
        <w:fldChar w:fldCharType="separate"/>
      </w:r>
      <w:r w:rsidR="003F609A">
        <w:rPr>
          <w:noProof/>
        </w:rPr>
        <w:t>4</w:t>
      </w:r>
      <w:r w:rsidR="009847CF">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2079" w:name="_Ref520979223"/>
      <w:bookmarkStart w:id="2080" w:name="_Toc2177065"/>
      <w:r w:rsidRPr="00B51475">
        <w:t>Decoding process for reference picture</w:t>
      </w:r>
      <w:r>
        <w:t xml:space="preserve"> marking</w:t>
      </w:r>
      <w:bookmarkEnd w:id="2079"/>
      <w:bookmarkEnd w:id="2080"/>
    </w:p>
    <w:p w14:paraId="72997915" w14:textId="22BBCAC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3F609A">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FA0DB5">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2081" w:name="_Ref2060995"/>
      <w:bookmarkStart w:id="2082" w:name="_Toc2177066"/>
      <w:r w:rsidRPr="00DE0F0E">
        <w:rPr>
          <w:noProof/>
          <w:lang w:val="en-CA" w:eastAsia="ko-KR"/>
        </w:rPr>
        <w:t>Decoding process for symmetric motion vector difference reference indices</w:t>
      </w:r>
      <w:bookmarkEnd w:id="2081"/>
      <w:bookmarkEnd w:id="2082"/>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2083" w:name="_Toc2177067"/>
      <w:r w:rsidRPr="00DE0F0E">
        <w:rPr>
          <w:noProof/>
          <w:lang w:val="en-CA"/>
        </w:rPr>
        <w:t>Decoding process for cod</w:t>
      </w:r>
      <w:bookmarkStart w:id="2084" w:name="_Toc287363813"/>
      <w:bookmarkStart w:id="2085" w:name="_Toc311217244"/>
      <w:bookmarkStart w:id="2086" w:name="_Toc317198791"/>
      <w:bookmarkStart w:id="2087" w:name="_Ref398992129"/>
      <w:bookmarkStart w:id="2088" w:name="_Ref398993355"/>
      <w:bookmarkStart w:id="2089" w:name="_Toc415475906"/>
      <w:bookmarkStart w:id="2090" w:name="_Toc423599181"/>
      <w:bookmarkStart w:id="2091" w:name="_Toc423601685"/>
      <w:bookmarkStart w:id="2092" w:name="_Toc462913180"/>
      <w:r w:rsidRPr="00DE0F0E">
        <w:rPr>
          <w:noProof/>
          <w:lang w:val="en-CA"/>
        </w:rPr>
        <w:t>ing units coded in intra prediction mode</w:t>
      </w:r>
      <w:bookmarkEnd w:id="2083"/>
      <w:bookmarkEnd w:id="2084"/>
      <w:bookmarkEnd w:id="2085"/>
      <w:bookmarkEnd w:id="2086"/>
      <w:bookmarkEnd w:id="2087"/>
      <w:bookmarkEnd w:id="2088"/>
      <w:bookmarkEnd w:id="2089"/>
      <w:bookmarkEnd w:id="2090"/>
      <w:bookmarkEnd w:id="2091"/>
      <w:bookmarkEnd w:id="2092"/>
    </w:p>
    <w:p w14:paraId="4A3AD9A2" w14:textId="77777777" w:rsidR="00647EAA" w:rsidRPr="00DE0F0E" w:rsidRDefault="00647EAA" w:rsidP="00647EAA">
      <w:pPr>
        <w:pStyle w:val="Heading3"/>
        <w:rPr>
          <w:noProof/>
          <w:lang w:val="en-CA" w:eastAsia="ko-KR"/>
        </w:rPr>
      </w:pPr>
      <w:bookmarkStart w:id="2093" w:name="_Ref414881399"/>
      <w:bookmarkStart w:id="2094" w:name="_Toc415475907"/>
      <w:bookmarkStart w:id="2095" w:name="_Toc423599182"/>
      <w:bookmarkStart w:id="2096" w:name="_Toc423601686"/>
      <w:bookmarkStart w:id="2097" w:name="_Toc462913181"/>
      <w:bookmarkStart w:id="2098" w:name="_Toc2177068"/>
      <w:r w:rsidRPr="00DE0F0E">
        <w:rPr>
          <w:noProof/>
          <w:lang w:val="en-CA" w:eastAsia="ko-KR"/>
        </w:rPr>
        <w:t xml:space="preserve">General </w:t>
      </w:r>
      <w:r w:rsidRPr="00DE0F0E">
        <w:rPr>
          <w:noProof/>
          <w:lang w:val="en-CA"/>
        </w:rPr>
        <w:t>decoding process for coding units coded in intra prediction mode</w:t>
      </w:r>
      <w:bookmarkEnd w:id="2093"/>
      <w:bookmarkEnd w:id="2094"/>
      <w:bookmarkEnd w:id="2095"/>
      <w:bookmarkEnd w:id="2096"/>
      <w:bookmarkEnd w:id="2097"/>
      <w:bookmarkEnd w:id="2098"/>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07F47CEA" w:rsidR="00090174" w:rsidRPr="00DE0F0E" w:rsidRDefault="00090174" w:rsidP="00D01146">
      <w:pPr>
        <w:rPr>
          <w:noProof/>
          <w:lang w:val="en-CA"/>
        </w:rPr>
      </w:pPr>
      <w:bookmarkStart w:id="2099" w:name="_Ref296586571"/>
      <w:bookmarkStart w:id="2100" w:name="_Toc311217245"/>
      <w:bookmarkStart w:id="2101" w:name="_Toc317198792"/>
      <w:bookmarkStart w:id="2102" w:name="_Ref397950282"/>
      <w:bookmarkStart w:id="2103" w:name="_Ref397950366"/>
      <w:bookmarkStart w:id="2104" w:name="_Toc415475908"/>
      <w:bookmarkStart w:id="2105" w:name="_Toc423599183"/>
      <w:bookmarkStart w:id="2106" w:name="_Toc423601687"/>
      <w:bookmarkStart w:id="2107"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49EE56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184A998A"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3F609A">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3A61EB9E"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4F55F9B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4206CA6" w14:textId="6D04378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9476C9"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48FE4D7C"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241A827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2108" w:name="_Ref522182246"/>
      <w:bookmarkStart w:id="2109" w:name="_Toc2177069"/>
      <w:r w:rsidRPr="00DE0F0E">
        <w:rPr>
          <w:noProof/>
          <w:lang w:val="en-CA" w:eastAsia="ko-KR"/>
        </w:rPr>
        <w:t>Derivation process for luma intra prediction mode</w:t>
      </w:r>
      <w:bookmarkEnd w:id="2099"/>
      <w:bookmarkEnd w:id="2100"/>
      <w:bookmarkEnd w:id="2101"/>
      <w:bookmarkEnd w:id="2102"/>
      <w:bookmarkEnd w:id="2103"/>
      <w:bookmarkEnd w:id="2104"/>
      <w:bookmarkEnd w:id="2105"/>
      <w:bookmarkEnd w:id="2106"/>
      <w:bookmarkEnd w:id="2107"/>
      <w:bookmarkEnd w:id="2108"/>
      <w:bookmarkEnd w:id="2109"/>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B905497"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4EA5D6CD" w:rsidR="00647EAA" w:rsidRPr="00DE0F0E" w:rsidRDefault="00647EAA" w:rsidP="00647EAA">
      <w:pPr>
        <w:pStyle w:val="Caption"/>
        <w:rPr>
          <w:noProof/>
          <w:lang w:val="en-CA" w:eastAsia="ko-KR"/>
        </w:rPr>
      </w:pPr>
      <w:bookmarkStart w:id="2110" w:name="_Ref521602371"/>
      <w:bookmarkStart w:id="2111" w:name="_Toc415476444"/>
      <w:bookmarkStart w:id="2112" w:name="_Toc423602485"/>
      <w:bookmarkStart w:id="2113" w:name="_Toc423602659"/>
      <w:bookmarkStart w:id="2114"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110"/>
      <w:r w:rsidRPr="00DE0F0E">
        <w:rPr>
          <w:noProof/>
          <w:lang w:val="en-CA"/>
        </w:rPr>
        <w:t xml:space="preserve"> – </w:t>
      </w:r>
      <w:r w:rsidRPr="00DE0F0E">
        <w:rPr>
          <w:noProof/>
          <w:lang w:val="en-CA" w:eastAsia="ko-KR"/>
        </w:rPr>
        <w:t>Specification of intra prediction mode and associated names</w:t>
      </w:r>
      <w:bookmarkEnd w:id="2111"/>
      <w:bookmarkEnd w:id="2112"/>
      <w:bookmarkEnd w:id="2113"/>
      <w:bookmarkEnd w:id="21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68DFF50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200CDD2B" w14:textId="5AAE942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288D7285" w14:textId="48AC5FE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51C8E2E1" w14:textId="69A33045"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22B4A9A2" w14:textId="6C0DB3F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31FD8B15" w14:textId="543CFBA9"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3F609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3F609A">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8166AE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A8F26CF" w14:textId="063BD22A"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40D0B0B6" w14:textId="2A8C52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45A4B95"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315D105E" w14:textId="3D330DDA"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5A49C6BB" w14:textId="37C805BC"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02F5267E"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2A905E1B" w14:textId="52879A2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76ED13" w14:textId="3E1D59E0"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6923FB0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06DFBA78" w14:textId="4E32F96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EC4BD1C"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72AD5DC0" w14:textId="5678EAD1"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1CCFC27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134F8743" w14:textId="10C36F44"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9B6DD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6D9436FE" w14:textId="32EE37C6"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A67528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0F012D69" w14:textId="7906164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AD172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050BB8A" w14:textId="2FB9693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A48D85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0EF0FF8D" w14:textId="040F4332"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37</w:t>
      </w:r>
      <w:r w:rsidRPr="00DE0F0E">
        <w:rPr>
          <w:noProof/>
          <w:lang w:val="en-CA"/>
        </w:rPr>
        <w:fldChar w:fldCharType="end"/>
      </w:r>
      <w:r w:rsidRPr="00DE0F0E">
        <w:rPr>
          <w:noProof/>
          <w:lang w:val="en-CA"/>
        </w:rPr>
        <w:t>)</w:t>
      </w:r>
    </w:p>
    <w:p w14:paraId="3E8ACF34" w14:textId="55A0D3F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6E3BD362" w14:textId="5F8B3559"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197EBDE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8C1B7D1" w14:textId="31CEAE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7AB0BB7B" w14:textId="2F40A65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31C7DC9" w14:textId="7AB992D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EBFAF3C"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5053E2CA" w14:textId="387BE630"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3D302CEF" w14:textId="6504F6F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7C38A696" w14:textId="0D8E98A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5CB93BA7"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48</w:t>
      </w:r>
      <w:r w:rsidRPr="00DE0F0E">
        <w:rPr>
          <w:noProof/>
          <w:lang w:val="en-CA"/>
        </w:rPr>
        <w:fldChar w:fldCharType="end"/>
      </w:r>
      <w:r w:rsidRPr="00DE0F0E">
        <w:rPr>
          <w:noProof/>
          <w:lang w:val="en-CA"/>
        </w:rPr>
        <w:t>)</w:t>
      </w:r>
    </w:p>
    <w:p w14:paraId="2FE47AC9" w14:textId="4FFC566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6B473A5F" w14:textId="67BA959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2697480C" w14:textId="40011D41"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352B931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296FD412" w14:textId="3CCD90C1"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w:t>
      </w:r>
    </w:p>
    <w:p w14:paraId="422773D5" w14:textId="2CEC42C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54</w:t>
      </w:r>
      <w:r w:rsidRPr="00DE0F0E">
        <w:rPr>
          <w:noProof/>
          <w:lang w:val="en-CA"/>
        </w:rPr>
        <w:fldChar w:fldCharType="end"/>
      </w:r>
      <w:r w:rsidRPr="00DE0F0E">
        <w:rPr>
          <w:noProof/>
          <w:lang w:val="en-CA"/>
        </w:rPr>
        <w:t>)</w:t>
      </w:r>
    </w:p>
    <w:p w14:paraId="7E937C2E" w14:textId="6EB3B6E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55</w:t>
      </w:r>
      <w:r w:rsidRPr="00DE0F0E">
        <w:rPr>
          <w:noProof/>
          <w:lang w:val="en-CA"/>
        </w:rPr>
        <w:fldChar w:fldCharType="end"/>
      </w:r>
      <w:r w:rsidRPr="00DE0F0E">
        <w:rPr>
          <w:noProof/>
          <w:lang w:val="en-CA"/>
        </w:rPr>
        <w:t>)</w:t>
      </w:r>
    </w:p>
    <w:p w14:paraId="7B0FEDB0" w14:textId="17AC554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2D1E783E" w14:textId="35545559"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5F9A47EB"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01A823F5" w14:textId="1C0285ED"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2A781DA9" w14:textId="03F4F00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5D16A3F3" w14:textId="1CC1C204"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61</w:t>
      </w:r>
      <w:r w:rsidRPr="00DE0F0E">
        <w:rPr>
          <w:noProof/>
          <w:lang w:val="en-CA"/>
        </w:rPr>
        <w:fldChar w:fldCharType="end"/>
      </w:r>
      <w:r w:rsidRPr="00DE0F0E">
        <w:rPr>
          <w:noProof/>
          <w:lang w:val="en-CA"/>
        </w:rPr>
        <w:t>)</w:t>
      </w:r>
    </w:p>
    <w:p w14:paraId="489C9887" w14:textId="34E4CF3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w:t>
      </w:r>
    </w:p>
    <w:p w14:paraId="3A943CC6" w14:textId="38E4630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0F30C0C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64</w:t>
      </w:r>
      <w:r w:rsidRPr="00DE0F0E">
        <w:rPr>
          <w:noProof/>
          <w:lang w:val="en-CA" w:eastAsia="ko-KR"/>
        </w:rPr>
        <w:fldChar w:fldCharType="end"/>
      </w:r>
      <w:r w:rsidRPr="00DE0F0E">
        <w:rPr>
          <w:noProof/>
          <w:lang w:val="en-CA" w:eastAsia="ko-KR"/>
        </w:rPr>
        <w:t>)</w:t>
      </w:r>
    </w:p>
    <w:p w14:paraId="5E031E6F" w14:textId="6911118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65</w:t>
      </w:r>
      <w:r w:rsidRPr="00DE0F0E">
        <w:rPr>
          <w:noProof/>
          <w:lang w:val="en-CA" w:eastAsia="ko-KR"/>
        </w:rPr>
        <w:fldChar w:fldCharType="end"/>
      </w:r>
      <w:r w:rsidRPr="00DE0F0E">
        <w:rPr>
          <w:noProof/>
          <w:lang w:val="en-CA" w:eastAsia="ko-KR"/>
        </w:rPr>
        <w:t>)</w:t>
      </w:r>
    </w:p>
    <w:p w14:paraId="38B370DA" w14:textId="70E5C37D"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66</w:t>
      </w:r>
      <w:r w:rsidRPr="00DE0F0E">
        <w:rPr>
          <w:noProof/>
          <w:lang w:val="en-CA" w:eastAsia="ko-KR"/>
        </w:rPr>
        <w:fldChar w:fldCharType="end"/>
      </w:r>
      <w:r w:rsidRPr="00DE0F0E">
        <w:rPr>
          <w:noProof/>
          <w:lang w:val="en-CA" w:eastAsia="ko-KR"/>
        </w:rPr>
        <w:t>)</w:t>
      </w:r>
    </w:p>
    <w:p w14:paraId="56FD1D95" w14:textId="0989F1D7"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67</w:t>
      </w:r>
      <w:r w:rsidRPr="00DE0F0E">
        <w:rPr>
          <w:noProof/>
          <w:lang w:val="en-CA" w:eastAsia="ko-KR"/>
        </w:rPr>
        <w:fldChar w:fldCharType="end"/>
      </w:r>
      <w:r w:rsidRPr="00DE0F0E">
        <w:rPr>
          <w:noProof/>
          <w:lang w:val="en-CA" w:eastAsia="ko-KR"/>
        </w:rPr>
        <w:t>)</w:t>
      </w:r>
    </w:p>
    <w:p w14:paraId="4764B46C" w14:textId="0D5D179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68</w:t>
      </w:r>
      <w:r w:rsidRPr="00DE0F0E">
        <w:rPr>
          <w:noProof/>
          <w:lang w:val="en-CA" w:eastAsia="ko-KR"/>
        </w:rPr>
        <w:fldChar w:fldCharType="end"/>
      </w:r>
      <w:r w:rsidRPr="00DE0F0E">
        <w:rPr>
          <w:noProof/>
          <w:lang w:val="en-CA" w:eastAsia="ko-KR"/>
        </w:rPr>
        <w:t>)</w:t>
      </w:r>
    </w:p>
    <w:p w14:paraId="7D6A5E29" w14:textId="4495883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208F5F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70</w:t>
      </w:r>
      <w:r w:rsidRPr="00DE0F0E">
        <w:rPr>
          <w:noProof/>
          <w:lang w:val="en-CA"/>
        </w:rPr>
        <w:fldChar w:fldCharType="end"/>
      </w:r>
      <w:r w:rsidRPr="00DE0F0E">
        <w:rPr>
          <w:noProof/>
          <w:lang w:val="en-CA"/>
        </w:rPr>
        <w:t>)</w:t>
      </w:r>
    </w:p>
    <w:p w14:paraId="760C0524" w14:textId="02CB697C"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6BD68FC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5E25A1B" w14:textId="585BEA5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w:t>
      </w:r>
    </w:p>
    <w:p w14:paraId="07A7A942" w14:textId="3EA5CF20"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46150EBC" w14:textId="4CF83D3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386F6C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2FEF5AB5" w14:textId="3A8975B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C77A11C" w14:textId="579AD18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646C557F" w14:textId="03A0292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2B18D2AD" w14:textId="48E35D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7256F76F" w14:textId="3D1C6CE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EF904CF"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82</w:t>
      </w:r>
      <w:r w:rsidRPr="00DE0F0E">
        <w:rPr>
          <w:noProof/>
          <w:lang w:val="en-CA" w:eastAsia="ko-KR"/>
        </w:rPr>
        <w:fldChar w:fldCharType="end"/>
      </w:r>
      <w:r w:rsidRPr="00DE0F0E">
        <w:rPr>
          <w:noProof/>
          <w:lang w:val="en-CA" w:eastAsia="ko-KR"/>
        </w:rPr>
        <w:t>)</w:t>
      </w:r>
    </w:p>
    <w:p w14:paraId="7717E918" w14:textId="0519DBB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83</w:t>
      </w:r>
      <w:r w:rsidRPr="00DE0F0E">
        <w:rPr>
          <w:noProof/>
          <w:lang w:val="en-CA" w:eastAsia="ko-KR"/>
        </w:rPr>
        <w:fldChar w:fldCharType="end"/>
      </w:r>
      <w:r w:rsidRPr="00DE0F0E">
        <w:rPr>
          <w:noProof/>
          <w:lang w:val="en-CA" w:eastAsia="ko-KR"/>
        </w:rPr>
        <w:t>)</w:t>
      </w:r>
    </w:p>
    <w:p w14:paraId="6B562BB6" w14:textId="48D8C0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84</w:t>
      </w:r>
      <w:r w:rsidRPr="00DE0F0E">
        <w:rPr>
          <w:noProof/>
          <w:lang w:val="en-CA" w:eastAsia="ko-KR"/>
        </w:rPr>
        <w:fldChar w:fldCharType="end"/>
      </w:r>
      <w:r w:rsidRPr="00DE0F0E">
        <w:rPr>
          <w:noProof/>
          <w:lang w:val="en-CA" w:eastAsia="ko-KR"/>
        </w:rPr>
        <w:t>)</w:t>
      </w:r>
    </w:p>
    <w:p w14:paraId="63D7D7D5" w14:textId="42A66DC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85</w:t>
      </w:r>
      <w:r w:rsidRPr="00DE0F0E">
        <w:rPr>
          <w:noProof/>
          <w:lang w:val="en-CA" w:eastAsia="ko-KR"/>
        </w:rPr>
        <w:fldChar w:fldCharType="end"/>
      </w:r>
      <w:r w:rsidRPr="00DE0F0E">
        <w:rPr>
          <w:noProof/>
          <w:lang w:val="en-CA" w:eastAsia="ko-KR"/>
        </w:rPr>
        <w:t>)</w:t>
      </w:r>
    </w:p>
    <w:p w14:paraId="6A7FE3D0" w14:textId="4B0B0EA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86</w:t>
      </w:r>
      <w:r w:rsidRPr="00DE0F0E">
        <w:rPr>
          <w:noProof/>
          <w:lang w:val="en-CA" w:eastAsia="ko-KR"/>
        </w:rPr>
        <w:fldChar w:fldCharType="end"/>
      </w:r>
      <w:r w:rsidRPr="00DE0F0E">
        <w:rPr>
          <w:noProof/>
          <w:lang w:val="en-CA" w:eastAsia="ko-KR"/>
        </w:rPr>
        <w:t>)</w:t>
      </w:r>
    </w:p>
    <w:p w14:paraId="47538FCF" w14:textId="02D8319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948A84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27194621" w14:textId="545EC64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0FA4345C" w14:textId="36DE2D5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29797521" w14:textId="22200E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338F464F" w14:textId="0F26FF7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1A891DF1" w14:textId="4A2A44B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64580DA3"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2115" w:name="_Ref287029616"/>
      <w:bookmarkStart w:id="2116" w:name="_Toc287363815"/>
      <w:bookmarkStart w:id="2117" w:name="_Toc311217246"/>
      <w:bookmarkStart w:id="2118" w:name="_Toc317198793"/>
      <w:bookmarkStart w:id="2119" w:name="_Toc415475909"/>
      <w:bookmarkStart w:id="2120" w:name="_Toc423599184"/>
      <w:bookmarkStart w:id="2121" w:name="_Toc423601688"/>
      <w:bookmarkStart w:id="2122" w:name="_Toc462913183"/>
      <w:bookmarkStart w:id="2123" w:name="_Toc2177070"/>
      <w:bookmarkStart w:id="2124" w:name="_Ref278061700"/>
      <w:r w:rsidRPr="00DE0F0E">
        <w:rPr>
          <w:noProof/>
          <w:lang w:val="en-CA" w:eastAsia="ko-KR"/>
        </w:rPr>
        <w:t>Derivation process for chroma intra prediction mode</w:t>
      </w:r>
      <w:bookmarkEnd w:id="2115"/>
      <w:bookmarkEnd w:id="2116"/>
      <w:bookmarkEnd w:id="2117"/>
      <w:bookmarkEnd w:id="2118"/>
      <w:bookmarkEnd w:id="2119"/>
      <w:bookmarkEnd w:id="2120"/>
      <w:bookmarkEnd w:id="2121"/>
      <w:bookmarkEnd w:id="2122"/>
      <w:bookmarkEnd w:id="2123"/>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7C5F6E53"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3</w:t>
      </w:r>
      <w:r w:rsidR="00BC69E5" w:rsidRPr="00DE0F0E">
        <w:rPr>
          <w:noProof/>
          <w:lang w:val="en-CA" w:eastAsia="ko-KR"/>
        </w:rPr>
        <w:fldChar w:fldCharType="end"/>
      </w:r>
      <w:r w:rsidRPr="00DE0F0E">
        <w:rPr>
          <w:noProof/>
          <w:lang w:val="en-CA" w:eastAsia="ko-KR"/>
        </w:rPr>
        <w:t>.</w:t>
      </w:r>
    </w:p>
    <w:p w14:paraId="65A657F0" w14:textId="3B757B16" w:rsidR="00647EAA" w:rsidRPr="00DE0F0E" w:rsidRDefault="00D01146" w:rsidP="00647EAA">
      <w:pPr>
        <w:pStyle w:val="Caption"/>
        <w:keepLines/>
        <w:rPr>
          <w:noProof/>
          <w:lang w:val="en-CA" w:eastAsia="ko-KR"/>
        </w:rPr>
      </w:pPr>
      <w:bookmarkStart w:id="2125" w:name="_Ref527199571"/>
      <w:bookmarkStart w:id="2126" w:name="_Ref521602936"/>
      <w:bookmarkStart w:id="2127" w:name="_Toc415476445"/>
      <w:bookmarkStart w:id="2128" w:name="_Toc423602487"/>
      <w:bookmarkStart w:id="2129" w:name="_Toc423602661"/>
      <w:bookmarkStart w:id="2130"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2125"/>
      <w:r w:rsidRPr="00DE0F0E">
        <w:rPr>
          <w:noProof/>
          <w:lang w:val="en-CA"/>
        </w:rPr>
        <w:t xml:space="preserve"> – </w:t>
      </w:r>
      <w:bookmarkEnd w:id="2126"/>
      <w:r w:rsidR="00647EAA" w:rsidRPr="00DE0F0E">
        <w:rPr>
          <w:noProof/>
          <w:lang w:val="en-CA" w:eastAsia="ko-KR"/>
        </w:rPr>
        <w:t>Specification of</w:t>
      </w:r>
      <w:bookmarkEnd w:id="2127"/>
      <w:bookmarkEnd w:id="2128"/>
      <w:bookmarkEnd w:id="2129"/>
      <w:bookmarkEnd w:id="2130"/>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2131" w:name="_Ref287031486"/>
      <w:bookmarkStart w:id="2132" w:name="_Toc287363816"/>
      <w:bookmarkStart w:id="2133" w:name="_Toc311217247"/>
      <w:bookmarkStart w:id="2134" w:name="_Toc317198794"/>
      <w:bookmarkStart w:id="2135" w:name="_Toc415475910"/>
      <w:bookmarkStart w:id="2136" w:name="_Toc423599185"/>
      <w:bookmarkStart w:id="2137" w:name="_Toc423601689"/>
      <w:bookmarkStart w:id="2138" w:name="_Toc462913184"/>
    </w:p>
    <w:p w14:paraId="3BE8D305" w14:textId="7AC0C337" w:rsidR="00755B19" w:rsidRPr="00DE0F0E" w:rsidRDefault="007C2F5E" w:rsidP="00755B19">
      <w:pPr>
        <w:pStyle w:val="Caption"/>
        <w:keepLines/>
        <w:rPr>
          <w:noProof/>
          <w:lang w:val="en-CA" w:eastAsia="ko-KR"/>
        </w:rPr>
      </w:pPr>
      <w:bookmarkStart w:id="2139"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2139"/>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2140" w:name="_Toc2177071"/>
      <w:r w:rsidRPr="00DE0F0E">
        <w:rPr>
          <w:noProof/>
          <w:lang w:val="en-CA"/>
        </w:rPr>
        <w:t>Decoding process for intra blocks</w:t>
      </w:r>
      <w:bookmarkEnd w:id="2124"/>
      <w:bookmarkEnd w:id="2131"/>
      <w:bookmarkEnd w:id="2132"/>
      <w:bookmarkEnd w:id="2133"/>
      <w:bookmarkEnd w:id="2134"/>
      <w:bookmarkEnd w:id="2135"/>
      <w:bookmarkEnd w:id="2136"/>
      <w:bookmarkEnd w:id="2137"/>
      <w:bookmarkEnd w:id="2138"/>
      <w:bookmarkEnd w:id="2140"/>
    </w:p>
    <w:p w14:paraId="582680FF" w14:textId="77777777" w:rsidR="00647EAA" w:rsidRPr="00DE0F0E" w:rsidRDefault="00647EAA" w:rsidP="00647EAA">
      <w:pPr>
        <w:pStyle w:val="Heading4"/>
        <w:rPr>
          <w:noProof/>
          <w:lang w:val="en-CA"/>
        </w:rPr>
      </w:pPr>
      <w:bookmarkStart w:id="2141" w:name="_Ref330805510"/>
      <w:bookmarkStart w:id="2142" w:name="_Toc415475911"/>
      <w:bookmarkStart w:id="2143" w:name="_Toc423599186"/>
      <w:bookmarkStart w:id="2144" w:name="_Toc423601690"/>
      <w:r w:rsidRPr="00DE0F0E">
        <w:rPr>
          <w:noProof/>
          <w:lang w:val="en-CA"/>
        </w:rPr>
        <w:t>General decoding process for intra blocks</w:t>
      </w:r>
      <w:bookmarkEnd w:id="2141"/>
      <w:bookmarkEnd w:id="2142"/>
      <w:bookmarkEnd w:id="2143"/>
      <w:bookmarkEnd w:id="2144"/>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16C8CC84"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2E4C1054"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58A0780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97</w:t>
      </w:r>
      <w:r w:rsidRPr="00DE0F0E">
        <w:rPr>
          <w:noProof/>
          <w:lang w:val="en-CA"/>
        </w:rPr>
        <w:fldChar w:fldCharType="end"/>
      </w:r>
      <w:r w:rsidRPr="00DE0F0E">
        <w:rPr>
          <w:noProof/>
          <w:lang w:val="en-CA"/>
        </w:rPr>
        <w:t>)</w:t>
      </w:r>
    </w:p>
    <w:p w14:paraId="494CE00C" w14:textId="166B2ADC"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2145" w:name="_Ref278117568"/>
      <w:bookmarkStart w:id="2146" w:name="_Toc287363817"/>
      <w:bookmarkStart w:id="2147" w:name="_Toc311217248"/>
      <w:bookmarkStart w:id="2148" w:name="_Toc317198795"/>
      <w:bookmarkStart w:id="2149" w:name="_Toc415475912"/>
      <w:bookmarkStart w:id="2150" w:name="_Toc423599187"/>
      <w:bookmarkStart w:id="2151"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3FF4DDE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99</w:t>
      </w:r>
      <w:r w:rsidRPr="00DE0F0E">
        <w:rPr>
          <w:noProof/>
          <w:lang w:val="en-CA"/>
        </w:rPr>
        <w:fldChar w:fldCharType="end"/>
      </w:r>
      <w:r w:rsidRPr="00DE0F0E">
        <w:rPr>
          <w:noProof/>
          <w:lang w:val="en-CA"/>
        </w:rPr>
        <w:t>)</w:t>
      </w:r>
    </w:p>
    <w:p w14:paraId="0CCE49FE" w14:textId="183EB06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w:t>
      </w:r>
      <w:r w:rsidRPr="00DE0F0E">
        <w:rPr>
          <w:noProof/>
          <w:lang w:val="en-CA"/>
        </w:rPr>
        <w:fldChar w:fldCharType="end"/>
      </w:r>
      <w:r w:rsidRPr="00DE0F0E">
        <w:rPr>
          <w:noProof/>
          <w:lang w:val="en-CA"/>
        </w:rPr>
        <w:t>)</w:t>
      </w:r>
    </w:p>
    <w:p w14:paraId="60F952DD" w14:textId="5301EE4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w:t>
      </w:r>
      <w:r w:rsidRPr="00DE0F0E">
        <w:rPr>
          <w:noProof/>
          <w:lang w:val="en-CA"/>
        </w:rPr>
        <w:fldChar w:fldCharType="end"/>
      </w:r>
      <w:r w:rsidRPr="00DE0F0E">
        <w:rPr>
          <w:noProof/>
          <w:lang w:val="en-CA"/>
        </w:rPr>
        <w:t>)</w:t>
      </w:r>
    </w:p>
    <w:p w14:paraId="57ECCDF6" w14:textId="16391EB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671F2194"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3F609A">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3FD190A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3F609A">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525A14D7"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3F609A">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2145"/>
      <w:bookmarkEnd w:id="2146"/>
      <w:bookmarkEnd w:id="2147"/>
      <w:bookmarkEnd w:id="2148"/>
      <w:bookmarkEnd w:id="2149"/>
      <w:bookmarkEnd w:id="2150"/>
      <w:bookmarkEnd w:id="2151"/>
    </w:p>
    <w:p w14:paraId="426B1A72" w14:textId="77777777" w:rsidR="00734323" w:rsidRPr="00DE0F0E" w:rsidRDefault="00734323" w:rsidP="00734323">
      <w:pPr>
        <w:pStyle w:val="Heading5"/>
        <w:rPr>
          <w:noProof/>
          <w:lang w:val="en-CA"/>
        </w:rPr>
      </w:pPr>
      <w:bookmarkStart w:id="2152" w:name="_Ref330805706"/>
      <w:r w:rsidRPr="00DE0F0E">
        <w:rPr>
          <w:noProof/>
          <w:lang w:val="en-CA"/>
        </w:rPr>
        <w:t>General intra sample prediction</w:t>
      </w:r>
      <w:bookmarkEnd w:id="2152"/>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79FBF26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103</w:t>
      </w:r>
      <w:r w:rsidR="004D5CDD" w:rsidRPr="00DE0F0E">
        <w:rPr>
          <w:noProof/>
          <w:lang w:val="en-CA"/>
        </w:rPr>
        <w:fldChar w:fldCharType="end"/>
      </w:r>
      <w:r w:rsidR="004D5CDD" w:rsidRPr="00DE0F0E">
        <w:rPr>
          <w:noProof/>
          <w:lang w:val="en-CA"/>
        </w:rPr>
        <w:t>)</w:t>
      </w:r>
    </w:p>
    <w:p w14:paraId="2217F78D" w14:textId="5F8C0D3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17F00A1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w:t>
      </w:r>
      <w:r w:rsidRPr="00DE0F0E">
        <w:rPr>
          <w:noProof/>
          <w:lang w:val="en-CA"/>
        </w:rPr>
        <w:fldChar w:fldCharType="end"/>
      </w:r>
      <w:r w:rsidRPr="00DE0F0E">
        <w:rPr>
          <w:noProof/>
          <w:lang w:val="en-CA"/>
        </w:rPr>
        <w:t>)</w:t>
      </w:r>
    </w:p>
    <w:p w14:paraId="2CD92B06" w14:textId="5F956AE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8C9BBDC"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E4B586C"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3F609A">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5C71F6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3F609A">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5730D5BF"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3F609A">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2153" w:name="_Ref521666736"/>
      <w:bookmarkStart w:id="2154" w:name="_Ref295462130"/>
      <w:bookmarkStart w:id="2155" w:name="_Ref521666779"/>
      <w:r w:rsidRPr="00DE0F0E">
        <w:rPr>
          <w:noProof/>
          <w:lang w:val="en-CA" w:eastAsia="ko-KR"/>
        </w:rPr>
        <w:t>The intra sample prediction process according to predModeIntra applies as follows:</w:t>
      </w:r>
    </w:p>
    <w:p w14:paraId="12232BBC" w14:textId="0DD75EB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E1CAF1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2A4674E8"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A76F71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3F609A">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73B24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3F609A">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2156"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2153"/>
      <w:bookmarkEnd w:id="2156"/>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139E929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0F4D3D9"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712417B6" w14:textId="4468541F"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2157" w:name="_Ref522097034"/>
      <w:r w:rsidRPr="00DE0F0E">
        <w:rPr>
          <w:noProof/>
          <w:lang w:val="en-CA"/>
        </w:rPr>
        <w:t>Reference sample substitution process</w:t>
      </w:r>
      <w:bookmarkEnd w:id="2154"/>
      <w:bookmarkEnd w:id="2155"/>
      <w:bookmarkEnd w:id="2157"/>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2158" w:name="_Ref287018737"/>
      <w:bookmarkStart w:id="2159" w:name="_Ref278123331"/>
      <w:r w:rsidRPr="00DE0F0E">
        <w:rPr>
          <w:noProof/>
          <w:lang w:val="en-CA"/>
        </w:rPr>
        <w:t>Reference sample filtering process</w:t>
      </w:r>
      <w:bookmarkEnd w:id="2158"/>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2160" w:name="_Ref330805871"/>
      <w:bookmarkStart w:id="2161" w:name="_Ref414881514"/>
      <w:bookmarkStart w:id="2162" w:name="_Ref296540310"/>
      <w:bookmarkStart w:id="2163" w:name="_Ref330805887"/>
      <w:bookmarkStart w:id="2164" w:name="_Ref414881515"/>
      <w:bookmarkEnd w:id="2159"/>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3FFC4C0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p>
    <w:p w14:paraId="60FA35D0" w14:textId="31372A87"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79EF5695" w14:textId="1E8413DD"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p>
    <w:p w14:paraId="6DD99327" w14:textId="536812F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114</w:t>
      </w:r>
      <w:r w:rsidRPr="00DE0F0E">
        <w:rPr>
          <w:noProof/>
          <w:lang w:val="en-CA"/>
        </w:rPr>
        <w:fldChar w:fldCharType="end"/>
      </w:r>
      <w:r w:rsidRPr="00DE0F0E">
        <w:rPr>
          <w:noProof/>
          <w:lang w:val="en-CA"/>
        </w:rPr>
        <w:t>)</w:t>
      </w:r>
    </w:p>
    <w:p w14:paraId="4EEF3747" w14:textId="73F146C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2165" w:name="_Ref522100713"/>
      <w:r w:rsidRPr="00DE0F0E">
        <w:rPr>
          <w:noProof/>
          <w:lang w:val="en-CA"/>
        </w:rPr>
        <w:t>Specification of INTRA_PLANAR intra prediction mode</w:t>
      </w:r>
      <w:bookmarkEnd w:id="2160"/>
      <w:bookmarkEnd w:id="2161"/>
      <w:bookmarkEnd w:id="2165"/>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6F23EEA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116</w:t>
      </w:r>
      <w:r w:rsidRPr="00DE0F0E">
        <w:rPr>
          <w:noProof/>
          <w:lang w:val="en-CA"/>
        </w:rPr>
        <w:fldChar w:fldCharType="end"/>
      </w:r>
      <w:r w:rsidRPr="00DE0F0E">
        <w:rPr>
          <w:noProof/>
          <w:lang w:val="en-CA"/>
        </w:rPr>
        <w:t>)</w:t>
      </w:r>
    </w:p>
    <w:p w14:paraId="7309B010" w14:textId="4010F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A7A6A9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118</w:t>
      </w:r>
      <w:r w:rsidRPr="00DE0F0E">
        <w:rPr>
          <w:noProof/>
          <w:lang w:val="en-CA"/>
        </w:rPr>
        <w:fldChar w:fldCharType="end"/>
      </w:r>
      <w:r w:rsidRPr="00DE0F0E">
        <w:rPr>
          <w:noProof/>
          <w:lang w:val="en-CA"/>
        </w:rPr>
        <w:t>)</w:t>
      </w:r>
    </w:p>
    <w:p w14:paraId="7985B5AF" w14:textId="10078E93"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119</w:t>
      </w:r>
      <w:r w:rsidRPr="00DE0F0E">
        <w:rPr>
          <w:noProof/>
          <w:lang w:val="en-CA"/>
        </w:rPr>
        <w:fldChar w:fldCharType="end"/>
      </w:r>
      <w:r w:rsidRPr="00DE0F0E">
        <w:rPr>
          <w:noProof/>
          <w:lang w:val="en-CA"/>
        </w:rPr>
        <w:t>)</w:t>
      </w:r>
    </w:p>
    <w:p w14:paraId="199803B2" w14:textId="4C2C79F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2166"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2162"/>
      <w:bookmarkEnd w:id="2163"/>
      <w:bookmarkEnd w:id="2164"/>
      <w:bookmarkEnd w:id="2166"/>
    </w:p>
    <w:p w14:paraId="628756D9" w14:textId="77777777" w:rsidR="00647EAA" w:rsidRPr="00DE0F0E" w:rsidRDefault="00647EAA" w:rsidP="00647EAA">
      <w:pPr>
        <w:rPr>
          <w:noProof/>
          <w:lang w:val="en-CA"/>
        </w:rPr>
      </w:pPr>
      <w:bookmarkStart w:id="2167" w:name="_Ref278123339"/>
      <w:bookmarkStart w:id="2168" w:name="_Ref414881516"/>
      <w:bookmarkStart w:id="2169"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2170" w:name="_Hlk520222874"/>
      <w:r w:rsidRPr="00DE0F0E">
        <w:rPr>
          <w:noProof/>
          <w:lang w:val="en-CA" w:eastAsia="ko-KR"/>
        </w:rPr>
        <w:t> </w:t>
      </w:r>
      <w:bookmarkEnd w:id="2170"/>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41491C2E"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0930F6F"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038CD9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2171" w:name="_Ref521666808"/>
      <w:r w:rsidRPr="00DE0F0E">
        <w:rPr>
          <w:noProof/>
          <w:lang w:val="en-CA"/>
        </w:rPr>
        <w:t>The prediction samples predSamples[x][y] are derived as follows:</w:t>
      </w:r>
    </w:p>
    <w:p w14:paraId="7DEFA0A0" w14:textId="046F129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3F609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3F609A">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2172"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2167"/>
      <w:bookmarkEnd w:id="2168"/>
      <w:r w:rsidRPr="00DE0F0E">
        <w:rPr>
          <w:noProof/>
          <w:lang w:val="en-CA"/>
        </w:rPr>
        <w:t>s</w:t>
      </w:r>
      <w:bookmarkEnd w:id="2169"/>
      <w:bookmarkEnd w:id="2171"/>
      <w:bookmarkEnd w:id="2172"/>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32F9D4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125</w:t>
      </w:r>
      <w:r w:rsidRPr="00DE0F0E">
        <w:rPr>
          <w:noProof/>
          <w:lang w:val="en-CA"/>
        </w:rPr>
        <w:fldChar w:fldCharType="end"/>
      </w:r>
      <w:r w:rsidRPr="00DE0F0E">
        <w:rPr>
          <w:noProof/>
          <w:lang w:val="en-CA"/>
        </w:rPr>
        <w:t>)</w:t>
      </w:r>
    </w:p>
    <w:p w14:paraId="67AECF86" w14:textId="7E960BF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7C8BFD1"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127</w:t>
      </w:r>
      <w:r w:rsidRPr="00DE0F0E">
        <w:rPr>
          <w:noProof/>
          <w:lang w:val="en-CA"/>
        </w:rPr>
        <w:fldChar w:fldCharType="end"/>
      </w:r>
      <w:r w:rsidRPr="00DE0F0E">
        <w:rPr>
          <w:noProof/>
          <w:lang w:val="en-CA"/>
        </w:rPr>
        <w:t>)</w:t>
      </w:r>
    </w:p>
    <w:p w14:paraId="64E276CB" w14:textId="6F6250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5DB5A59"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636D956C" w:rsidR="007B41A1" w:rsidRPr="00DE0F0E" w:rsidRDefault="007B41A1" w:rsidP="007B41A1">
      <w:pPr>
        <w:pStyle w:val="Caption"/>
        <w:rPr>
          <w:noProof/>
          <w:lang w:val="en-CA" w:eastAsia="ko-KR"/>
        </w:rPr>
      </w:pPr>
      <w:bookmarkStart w:id="2173"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2173"/>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4B885669" w:rsidR="001B6530" w:rsidRPr="00DE0F0E" w:rsidRDefault="001B6530" w:rsidP="001B6530">
      <w:pPr>
        <w:pStyle w:val="Caption"/>
        <w:rPr>
          <w:noProof/>
          <w:lang w:val="en-CA"/>
        </w:rPr>
      </w:pPr>
      <w:bookmarkStart w:id="2174"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2174"/>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54AB9B3D"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3F609A" w:rsidRPr="00DE0F0E">
        <w:rPr>
          <w:noProof/>
          <w:lang w:val="en-CA"/>
        </w:rPr>
        <w:t xml:space="preserve">Figure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F474A52"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48F0DB12" w:rsidR="00647EAA" w:rsidRPr="00DE0F0E" w:rsidRDefault="00CD33DF" w:rsidP="00647EAA">
      <w:pPr>
        <w:pStyle w:val="Caption"/>
        <w:rPr>
          <w:noProof/>
          <w:lang w:val="en-CA" w:eastAsia="ko-KR"/>
        </w:rPr>
      </w:pPr>
      <w:bookmarkStart w:id="2175" w:name="_Ref530672817"/>
      <w:bookmarkStart w:id="2176" w:name="_Ref521611858"/>
      <w:bookmarkStart w:id="2177" w:name="_Toc287363932"/>
      <w:bookmarkStart w:id="2178" w:name="_Toc415476448"/>
      <w:bookmarkStart w:id="2179" w:name="_Toc423602491"/>
      <w:bookmarkStart w:id="2180" w:name="_Toc423602665"/>
      <w:bookmarkStart w:id="2181"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2175"/>
      <w:r w:rsidRPr="00DE0F0E">
        <w:rPr>
          <w:noProof/>
          <w:lang w:val="en-CA"/>
        </w:rPr>
        <w:t xml:space="preserve"> – </w:t>
      </w:r>
      <w:bookmarkEnd w:id="2176"/>
      <w:r w:rsidR="00647EAA" w:rsidRPr="00DE0F0E">
        <w:rPr>
          <w:noProof/>
          <w:lang w:val="en-CA" w:eastAsia="ko-KR"/>
        </w:rPr>
        <w:t>Specification of intraPredAngle</w:t>
      </w:r>
      <w:bookmarkEnd w:id="2177"/>
      <w:bookmarkEnd w:id="2178"/>
      <w:bookmarkEnd w:id="2179"/>
      <w:bookmarkEnd w:id="2180"/>
      <w:bookmarkEnd w:id="21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5E39182C"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129</w:t>
      </w:r>
      <w:r w:rsidRPr="00DE0F0E">
        <w:rPr>
          <w:noProof/>
          <w:lang w:val="en-CA"/>
        </w:rPr>
        <w:fldChar w:fldCharType="end"/>
      </w:r>
      <w:r w:rsidRPr="00DE0F0E">
        <w:rPr>
          <w:noProof/>
          <w:lang w:val="en-CA"/>
        </w:rPr>
        <w:t>)</w:t>
      </w:r>
    </w:p>
    <w:p w14:paraId="62C5AE3F" w14:textId="139A8CE5"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6</w:t>
      </w:r>
      <w:r w:rsidR="00460814" w:rsidRPr="00DE0F0E">
        <w:rPr>
          <w:noProof/>
          <w:lang w:val="en-CA" w:eastAsia="ko-KR"/>
        </w:rPr>
        <w:fldChar w:fldCharType="end"/>
      </w:r>
      <w:r w:rsidRPr="00DE0F0E">
        <w:rPr>
          <w:noProof/>
          <w:lang w:val="en-CA" w:eastAsia="ko-KR"/>
        </w:rPr>
        <w:t>.</w:t>
      </w:r>
    </w:p>
    <w:p w14:paraId="1673BF89" w14:textId="6EF643DF" w:rsidR="00BB5856" w:rsidRPr="00DE0F0E" w:rsidRDefault="00BB5856" w:rsidP="00BB5856">
      <w:pPr>
        <w:pStyle w:val="Caption"/>
        <w:rPr>
          <w:noProof/>
          <w:lang w:val="en-CA"/>
        </w:rPr>
      </w:pPr>
      <w:bookmarkStart w:id="2182"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3F609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3F609A">
        <w:rPr>
          <w:noProof/>
          <w:lang w:val="en-CA"/>
        </w:rPr>
        <w:t>6</w:t>
      </w:r>
      <w:r w:rsidR="002B24BF" w:rsidRPr="00DE0F0E">
        <w:rPr>
          <w:noProof/>
          <w:lang w:val="en-CA"/>
        </w:rPr>
        <w:fldChar w:fldCharType="end"/>
      </w:r>
      <w:bookmarkEnd w:id="2182"/>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0CC3EFF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06FF424E"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131</w:t>
      </w:r>
      <w:r w:rsidRPr="00DE0F0E">
        <w:rPr>
          <w:noProof/>
          <w:lang w:val="en-CA"/>
        </w:rPr>
        <w:fldChar w:fldCharType="end"/>
      </w:r>
      <w:r w:rsidRPr="00DE0F0E">
        <w:rPr>
          <w:noProof/>
          <w:lang w:val="en-CA"/>
        </w:rPr>
        <w:t>)</w:t>
      </w:r>
    </w:p>
    <w:p w14:paraId="527CD448" w14:textId="4C9DFD5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132</w:t>
      </w:r>
      <w:r w:rsidRPr="00DE0F0E">
        <w:rPr>
          <w:noProof/>
          <w:lang w:val="en-CA"/>
        </w:rPr>
        <w:fldChar w:fldCharType="end"/>
      </w:r>
      <w:r w:rsidRPr="00DE0F0E">
        <w:rPr>
          <w:noProof/>
          <w:lang w:val="en-CA"/>
        </w:rPr>
        <w:t>)</w:t>
      </w:r>
    </w:p>
    <w:p w14:paraId="19E8BDE1" w14:textId="3127E07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3624584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134</w:t>
      </w:r>
      <w:r w:rsidRPr="00DE0F0E">
        <w:rPr>
          <w:noProof/>
          <w:lang w:val="en-CA"/>
        </w:rPr>
        <w:fldChar w:fldCharType="end"/>
      </w:r>
      <w:r w:rsidRPr="00DE0F0E">
        <w:rPr>
          <w:noProof/>
          <w:lang w:val="en-CA"/>
        </w:rPr>
        <w:t>)</w:t>
      </w:r>
    </w:p>
    <w:p w14:paraId="26C1536D" w14:textId="09613D6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0F92FE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042008F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137</w:t>
      </w:r>
      <w:r w:rsidRPr="00DE0F0E">
        <w:rPr>
          <w:noProof/>
          <w:lang w:val="en-CA"/>
        </w:rPr>
        <w:fldChar w:fldCharType="end"/>
      </w:r>
      <w:r w:rsidRPr="00DE0F0E">
        <w:rPr>
          <w:noProof/>
          <w:lang w:val="en-CA"/>
        </w:rPr>
        <w:t>)</w:t>
      </w:r>
    </w:p>
    <w:p w14:paraId="0CA39999" w14:textId="126C2F1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D56BAF4"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2183" w:name="_Hlk529786089"/>
      <w:r w:rsidRPr="00DE0F0E">
        <w:rPr>
          <w:noProof/>
          <w:lang w:val="en-CA" w:eastAsia="ko-KR"/>
        </w:rPr>
        <w:t>filterFlag  ?  fG[ iFact ][ j ]  :</w:t>
      </w:r>
      <w:bookmarkEnd w:id="2183"/>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221A9C3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6264359"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11A420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C1A78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BF737C4"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144</w:t>
      </w:r>
      <w:r w:rsidRPr="00DE0F0E">
        <w:rPr>
          <w:noProof/>
          <w:lang w:val="en-CA"/>
        </w:rPr>
        <w:fldChar w:fldCharType="end"/>
      </w:r>
      <w:r w:rsidRPr="00DE0F0E">
        <w:rPr>
          <w:noProof/>
          <w:lang w:val="en-CA"/>
        </w:rPr>
        <w:t>)</w:t>
      </w:r>
    </w:p>
    <w:p w14:paraId="47F1AC77" w14:textId="59EBA902"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145</w:t>
      </w:r>
      <w:r w:rsidRPr="00DE0F0E">
        <w:rPr>
          <w:noProof/>
          <w:lang w:val="en-CA"/>
        </w:rPr>
        <w:fldChar w:fldCharType="end"/>
      </w:r>
      <w:r w:rsidRPr="00DE0F0E">
        <w:rPr>
          <w:noProof/>
          <w:lang w:val="en-CA"/>
        </w:rPr>
        <w:t>)</w:t>
      </w:r>
    </w:p>
    <w:p w14:paraId="1D722D65" w14:textId="5291AB3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5EECAAA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147</w:t>
      </w:r>
      <w:r w:rsidRPr="00DE0F0E">
        <w:rPr>
          <w:noProof/>
          <w:lang w:val="en-CA"/>
        </w:rPr>
        <w:fldChar w:fldCharType="end"/>
      </w:r>
      <w:r w:rsidRPr="00DE0F0E">
        <w:rPr>
          <w:noProof/>
          <w:lang w:val="en-CA"/>
        </w:rPr>
        <w:t>)</w:t>
      </w:r>
    </w:p>
    <w:p w14:paraId="090A7679" w14:textId="1C161C6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51BBC1E"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21454A9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150</w:t>
      </w:r>
      <w:r w:rsidRPr="00DE0F0E">
        <w:rPr>
          <w:noProof/>
          <w:lang w:val="en-CA"/>
        </w:rPr>
        <w:fldChar w:fldCharType="end"/>
      </w:r>
      <w:r w:rsidRPr="00DE0F0E">
        <w:rPr>
          <w:noProof/>
          <w:lang w:val="en-CA"/>
        </w:rPr>
        <w:t>)</w:t>
      </w:r>
    </w:p>
    <w:p w14:paraId="5CF0D057" w14:textId="6A67C6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0B01B6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18161999"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481586C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36A7E89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2184" w:name="_Ref519626026"/>
      <w:bookmarkStart w:id="2185"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2184"/>
      <w:bookmarkEnd w:id="2185"/>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BE00E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0D468D6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157</w:t>
      </w:r>
      <w:r w:rsidR="00E45ED0" w:rsidRPr="00DE0F0E">
        <w:rPr>
          <w:noProof/>
          <w:lang w:val="en-CA"/>
        </w:rPr>
        <w:fldChar w:fldCharType="end"/>
      </w:r>
      <w:r w:rsidR="00E45ED0" w:rsidRPr="00DE0F0E">
        <w:rPr>
          <w:noProof/>
          <w:lang w:val="en-CA"/>
        </w:rPr>
        <w:t>)</w:t>
      </w:r>
    </w:p>
    <w:p w14:paraId="7C0BD4E2" w14:textId="42B0BA7C"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0471FA9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159</w:t>
      </w:r>
      <w:r w:rsidR="00E45ED0" w:rsidRPr="00DE0F0E">
        <w:rPr>
          <w:noProof/>
          <w:lang w:val="en-CA"/>
        </w:rPr>
        <w:fldChar w:fldCharType="end"/>
      </w:r>
      <w:r w:rsidR="00E45ED0" w:rsidRPr="00DE0F0E">
        <w:rPr>
          <w:noProof/>
          <w:lang w:val="en-CA"/>
        </w:rPr>
        <w:t>)</w:t>
      </w:r>
    </w:p>
    <w:p w14:paraId="5AF49FA2" w14:textId="1D4D3EC7"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3818FD42"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40336CA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5284379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2186"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2186"/>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73B063C7"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7FEF33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63C6497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1AA778E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5EC803D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75AA31F5"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3744B78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F7BB35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96D042B"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54C4D68F"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6F17D9E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43A764E"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2521B38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73E74A16"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0BD3A21"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7A5616C"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2E2E5312"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541DAA83"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46D55DA"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252B52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2AAC5DC8"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44E0067F"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9375FC3"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71212F4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05B4E45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4959167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0A65FF6B"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1CE09DD"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191</w:t>
      </w:r>
      <w:r w:rsidRPr="00DE0F0E">
        <w:rPr>
          <w:noProof/>
          <w:lang w:val="en-CA"/>
        </w:rPr>
        <w:fldChar w:fldCharType="end"/>
      </w:r>
      <w:r w:rsidRPr="00DE0F0E">
        <w:rPr>
          <w:noProof/>
          <w:lang w:val="en-CA"/>
        </w:rPr>
        <w:t>)</w:t>
      </w:r>
    </w:p>
    <w:p w14:paraId="6F2D5230" w14:textId="45DC7167"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192</w:t>
      </w:r>
      <w:r w:rsidRPr="00DE0F0E">
        <w:rPr>
          <w:noProof/>
          <w:lang w:val="en-CA"/>
        </w:rPr>
        <w:fldChar w:fldCharType="end"/>
      </w:r>
      <w:r w:rsidRPr="00DE0F0E">
        <w:rPr>
          <w:noProof/>
          <w:lang w:val="en-CA"/>
        </w:rPr>
        <w:t>)</w:t>
      </w:r>
    </w:p>
    <w:p w14:paraId="38B6EC0E" w14:textId="52FA8E2B"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1A1DCCF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194</w:t>
      </w:r>
      <w:r w:rsidRPr="00DE0F0E">
        <w:rPr>
          <w:noProof/>
          <w:lang w:val="en-CA"/>
        </w:rPr>
        <w:fldChar w:fldCharType="end"/>
      </w:r>
      <w:r w:rsidRPr="00DE0F0E">
        <w:rPr>
          <w:noProof/>
          <w:lang w:val="en-CA"/>
        </w:rPr>
        <w:t>)</w:t>
      </w:r>
    </w:p>
    <w:p w14:paraId="15553A3B" w14:textId="5A3ED3C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195</w:t>
      </w:r>
      <w:r w:rsidRPr="00DE0F0E">
        <w:rPr>
          <w:noProof/>
          <w:lang w:val="en-CA"/>
        </w:rPr>
        <w:fldChar w:fldCharType="end"/>
      </w:r>
      <w:r w:rsidRPr="00DE0F0E">
        <w:rPr>
          <w:noProof/>
          <w:lang w:val="en-CA"/>
        </w:rPr>
        <w:t>)</w:t>
      </w:r>
    </w:p>
    <w:p w14:paraId="01A7B87D" w14:textId="11DF1478"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1766230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197</w:t>
      </w:r>
      <w:r w:rsidRPr="00DE0F0E">
        <w:rPr>
          <w:noProof/>
          <w:lang w:val="en-CA"/>
        </w:rPr>
        <w:fldChar w:fldCharType="end"/>
      </w:r>
      <w:r w:rsidRPr="00DE0F0E">
        <w:rPr>
          <w:noProof/>
          <w:lang w:val="en-CA"/>
        </w:rPr>
        <w:t>)</w:t>
      </w:r>
    </w:p>
    <w:p w14:paraId="508C7380" w14:textId="7A092B8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198</w:t>
      </w:r>
      <w:r w:rsidRPr="00DE0F0E">
        <w:rPr>
          <w:noProof/>
          <w:lang w:val="en-CA"/>
        </w:rPr>
        <w:fldChar w:fldCharType="end"/>
      </w:r>
      <w:r w:rsidRPr="00DE0F0E">
        <w:rPr>
          <w:noProof/>
          <w:lang w:val="en-CA"/>
        </w:rPr>
        <w:t>)</w:t>
      </w:r>
    </w:p>
    <w:p w14:paraId="3737CB72" w14:textId="1C7B6CED"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27A647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200</w:t>
      </w:r>
      <w:r w:rsidRPr="00DE0F0E">
        <w:rPr>
          <w:noProof/>
          <w:lang w:val="en-CA"/>
        </w:rPr>
        <w:fldChar w:fldCharType="end"/>
      </w:r>
      <w:r w:rsidRPr="00DE0F0E">
        <w:rPr>
          <w:noProof/>
          <w:lang w:val="en-CA"/>
        </w:rPr>
        <w:t>)</w:t>
      </w:r>
    </w:p>
    <w:p w14:paraId="1274C66D" w14:textId="0F0FED6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09F9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202</w:t>
      </w:r>
      <w:r w:rsidRPr="00DE0F0E">
        <w:rPr>
          <w:noProof/>
          <w:lang w:val="en-CA"/>
        </w:rPr>
        <w:fldChar w:fldCharType="end"/>
      </w:r>
      <w:r w:rsidRPr="00DE0F0E">
        <w:rPr>
          <w:noProof/>
          <w:lang w:val="en-CA"/>
        </w:rPr>
        <w:t>)</w:t>
      </w:r>
    </w:p>
    <w:p w14:paraId="0FDAD1C1" w14:textId="3F8B78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361709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204</w:t>
      </w:r>
      <w:r w:rsidRPr="00DE0F0E">
        <w:rPr>
          <w:noProof/>
          <w:lang w:val="en-CA"/>
        </w:rPr>
        <w:fldChar w:fldCharType="end"/>
      </w:r>
      <w:r w:rsidRPr="00DE0F0E">
        <w:rPr>
          <w:noProof/>
          <w:lang w:val="en-CA"/>
        </w:rPr>
        <w:t>)</w:t>
      </w:r>
    </w:p>
    <w:p w14:paraId="24F57297" w14:textId="2F1676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1D86FAF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206</w:t>
      </w:r>
      <w:r w:rsidRPr="00DE0F0E">
        <w:rPr>
          <w:noProof/>
          <w:lang w:val="en-CA"/>
        </w:rPr>
        <w:fldChar w:fldCharType="end"/>
      </w:r>
      <w:r w:rsidRPr="00DE0F0E">
        <w:rPr>
          <w:noProof/>
          <w:lang w:val="en-CA"/>
        </w:rPr>
        <w:t>)</w:t>
      </w:r>
    </w:p>
    <w:p w14:paraId="08CEDF55" w14:textId="1E3B7C4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2303DD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208</w:t>
      </w:r>
      <w:r w:rsidRPr="00DE0F0E">
        <w:rPr>
          <w:noProof/>
          <w:lang w:val="en-CA"/>
        </w:rPr>
        <w:fldChar w:fldCharType="end"/>
      </w:r>
      <w:r w:rsidRPr="00DE0F0E">
        <w:rPr>
          <w:noProof/>
          <w:lang w:val="en-CA"/>
        </w:rPr>
        <w:t>)</w:t>
      </w:r>
    </w:p>
    <w:p w14:paraId="1CAD8907" w14:textId="5B3205E9"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209</w:t>
      </w:r>
      <w:r w:rsidRPr="00DE0F0E">
        <w:rPr>
          <w:noProof/>
          <w:lang w:val="en-CA"/>
        </w:rPr>
        <w:fldChar w:fldCharType="end"/>
      </w:r>
      <w:r w:rsidRPr="00DE0F0E">
        <w:rPr>
          <w:noProof/>
          <w:lang w:val="en-CA"/>
        </w:rPr>
        <w:t>)</w:t>
      </w:r>
    </w:p>
    <w:p w14:paraId="486EA46A" w14:textId="1D30C55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092BF445"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5789637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212</w:t>
      </w:r>
      <w:r w:rsidRPr="00DE0F0E">
        <w:rPr>
          <w:noProof/>
          <w:lang w:val="en-CA"/>
        </w:rPr>
        <w:fldChar w:fldCharType="end"/>
      </w:r>
      <w:r w:rsidRPr="00DE0F0E">
        <w:rPr>
          <w:noProof/>
          <w:lang w:val="en-CA"/>
        </w:rPr>
        <w:t>)</w:t>
      </w:r>
    </w:p>
    <w:p w14:paraId="297C9EB6" w14:textId="742A2F5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213</w:t>
      </w:r>
      <w:r w:rsidRPr="00DE0F0E">
        <w:rPr>
          <w:noProof/>
          <w:lang w:val="en-CA"/>
        </w:rPr>
        <w:fldChar w:fldCharType="end"/>
      </w:r>
      <w:r w:rsidRPr="00DE0F0E">
        <w:rPr>
          <w:noProof/>
          <w:lang w:val="en-CA"/>
        </w:rPr>
        <w:t>)</w:t>
      </w:r>
    </w:p>
    <w:p w14:paraId="2CE1721A" w14:textId="5CFE2B1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214</w:t>
      </w:r>
      <w:r w:rsidRPr="00DE0F0E">
        <w:rPr>
          <w:noProof/>
          <w:lang w:val="en-CA"/>
        </w:rPr>
        <w:fldChar w:fldCharType="end"/>
      </w:r>
      <w:r w:rsidRPr="00DE0F0E">
        <w:rPr>
          <w:noProof/>
          <w:lang w:val="en-CA"/>
        </w:rPr>
        <w:t>)</w:t>
      </w:r>
    </w:p>
    <w:p w14:paraId="5FE31BF2" w14:textId="175C657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215</w:t>
      </w:r>
      <w:r w:rsidRPr="00DE0F0E">
        <w:rPr>
          <w:noProof/>
          <w:lang w:val="en-CA"/>
        </w:rPr>
        <w:fldChar w:fldCharType="end"/>
      </w:r>
      <w:r w:rsidRPr="00DE0F0E">
        <w:rPr>
          <w:noProof/>
          <w:lang w:val="en-CA"/>
        </w:rPr>
        <w:t>)</w:t>
      </w:r>
    </w:p>
    <w:p w14:paraId="26B3FE37" w14:textId="35D8238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216</w:t>
      </w:r>
      <w:r w:rsidRPr="00DE0F0E">
        <w:rPr>
          <w:noProof/>
          <w:lang w:val="en-CA"/>
        </w:rPr>
        <w:fldChar w:fldCharType="end"/>
      </w:r>
      <w:r w:rsidRPr="00DE0F0E">
        <w:rPr>
          <w:noProof/>
          <w:lang w:val="en-CA"/>
        </w:rPr>
        <w:t>)</w:t>
      </w:r>
    </w:p>
    <w:p w14:paraId="622C3BA7" w14:textId="143316A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217</w:t>
      </w:r>
      <w:r w:rsidRPr="00DE0F0E">
        <w:rPr>
          <w:noProof/>
          <w:lang w:val="en-CA"/>
        </w:rPr>
        <w:fldChar w:fldCharType="end"/>
      </w:r>
      <w:r w:rsidRPr="00DE0F0E">
        <w:rPr>
          <w:noProof/>
          <w:lang w:val="en-CA"/>
        </w:rPr>
        <w:t>)</w:t>
      </w:r>
    </w:p>
    <w:p w14:paraId="55F94DEF" w14:textId="311518C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218</w:t>
      </w:r>
      <w:r w:rsidRPr="00DE0F0E">
        <w:rPr>
          <w:noProof/>
          <w:lang w:val="en-CA"/>
        </w:rPr>
        <w:fldChar w:fldCharType="end"/>
      </w:r>
      <w:r w:rsidRPr="00DE0F0E">
        <w:rPr>
          <w:noProof/>
          <w:lang w:val="en-CA"/>
        </w:rPr>
        <w:t>)</w:t>
      </w:r>
    </w:p>
    <w:p w14:paraId="582FA29D" w14:textId="418F26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219</w:t>
      </w:r>
      <w:r w:rsidRPr="00DE0F0E">
        <w:rPr>
          <w:noProof/>
          <w:lang w:val="en-CA"/>
        </w:rPr>
        <w:fldChar w:fldCharType="end"/>
      </w:r>
      <w:r w:rsidRPr="00DE0F0E">
        <w:rPr>
          <w:noProof/>
          <w:lang w:val="en-CA"/>
        </w:rPr>
        <w:t>)</w:t>
      </w:r>
    </w:p>
    <w:p w14:paraId="367E443E" w14:textId="55A5A62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2001C8F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F5107C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222</w:t>
      </w:r>
      <w:r w:rsidRPr="00DE0F0E">
        <w:rPr>
          <w:noProof/>
          <w:lang w:val="en-CA"/>
        </w:rPr>
        <w:fldChar w:fldCharType="end"/>
      </w:r>
      <w:r w:rsidRPr="00DE0F0E">
        <w:rPr>
          <w:noProof/>
          <w:lang w:val="en-CA"/>
        </w:rPr>
        <w:t>)</w:t>
      </w:r>
    </w:p>
    <w:p w14:paraId="3C91CD34" w14:textId="72F81B86"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223</w:t>
      </w:r>
      <w:r w:rsidRPr="00DE0F0E">
        <w:rPr>
          <w:noProof/>
          <w:lang w:val="en-CA"/>
        </w:rPr>
        <w:fldChar w:fldCharType="end"/>
      </w:r>
      <w:r w:rsidRPr="00DE0F0E">
        <w:rPr>
          <w:noProof/>
          <w:lang w:val="en-CA"/>
        </w:rPr>
        <w:t>)</w:t>
      </w:r>
    </w:p>
    <w:p w14:paraId="407A1EA1" w14:textId="7F6AC84D"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33835DB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2187"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187"/>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6A1AE21C"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3929A6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227</w:t>
      </w:r>
      <w:r w:rsidRPr="00DE0F0E">
        <w:rPr>
          <w:noProof/>
          <w:lang w:val="en-CA"/>
        </w:rPr>
        <w:fldChar w:fldCharType="end"/>
      </w:r>
      <w:r w:rsidRPr="00DE0F0E">
        <w:rPr>
          <w:noProof/>
          <w:lang w:val="en-CA"/>
        </w:rPr>
        <w:t>)</w:t>
      </w:r>
    </w:p>
    <w:p w14:paraId="366E16C4" w14:textId="5E5CE8E3"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228</w:t>
      </w:r>
      <w:r w:rsidRPr="00DE0F0E">
        <w:rPr>
          <w:noProof/>
          <w:lang w:val="en-CA"/>
        </w:rPr>
        <w:fldChar w:fldCharType="end"/>
      </w:r>
      <w:r w:rsidRPr="00DE0F0E">
        <w:rPr>
          <w:noProof/>
          <w:lang w:val="en-CA"/>
        </w:rPr>
        <w:t>)</w:t>
      </w:r>
    </w:p>
    <w:p w14:paraId="386C37F1" w14:textId="311452A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229</w:t>
      </w:r>
      <w:r w:rsidRPr="00DE0F0E">
        <w:rPr>
          <w:noProof/>
          <w:lang w:val="en-CA"/>
        </w:rPr>
        <w:fldChar w:fldCharType="end"/>
      </w:r>
      <w:r w:rsidRPr="00DE0F0E">
        <w:rPr>
          <w:noProof/>
          <w:lang w:val="en-CA"/>
        </w:rPr>
        <w:t>)</w:t>
      </w:r>
    </w:p>
    <w:p w14:paraId="2AAAF11E" w14:textId="361A3A2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230</w:t>
      </w:r>
      <w:r w:rsidRPr="00DE0F0E">
        <w:rPr>
          <w:noProof/>
          <w:lang w:val="en-CA"/>
        </w:rPr>
        <w:fldChar w:fldCharType="end"/>
      </w:r>
      <w:r w:rsidRPr="00DE0F0E">
        <w:rPr>
          <w:noProof/>
          <w:lang w:val="en-CA"/>
        </w:rPr>
        <w:t>)</w:t>
      </w:r>
    </w:p>
    <w:p w14:paraId="7AF0DA32" w14:textId="783305A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E34DA2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232</w:t>
      </w:r>
      <w:r w:rsidRPr="00DE0F0E">
        <w:rPr>
          <w:noProof/>
          <w:lang w:val="en-CA"/>
        </w:rPr>
        <w:fldChar w:fldCharType="end"/>
      </w:r>
      <w:r w:rsidRPr="00DE0F0E">
        <w:rPr>
          <w:noProof/>
          <w:lang w:val="en-CA"/>
        </w:rPr>
        <w:t>)</w:t>
      </w:r>
    </w:p>
    <w:p w14:paraId="47EBB863" w14:textId="564CF99A"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233</w:t>
      </w:r>
      <w:r w:rsidRPr="00DE0F0E">
        <w:rPr>
          <w:noProof/>
          <w:lang w:val="en-CA"/>
        </w:rPr>
        <w:fldChar w:fldCharType="end"/>
      </w:r>
      <w:r w:rsidRPr="00DE0F0E">
        <w:rPr>
          <w:noProof/>
          <w:lang w:val="en-CA"/>
        </w:rPr>
        <w:t>)</w:t>
      </w:r>
    </w:p>
    <w:p w14:paraId="390D9897" w14:textId="463C335B"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234</w:t>
      </w:r>
      <w:r w:rsidRPr="00DE0F0E">
        <w:rPr>
          <w:noProof/>
          <w:lang w:val="en-CA"/>
        </w:rPr>
        <w:fldChar w:fldCharType="end"/>
      </w:r>
      <w:r w:rsidRPr="00DE0F0E">
        <w:rPr>
          <w:noProof/>
          <w:lang w:val="en-CA"/>
        </w:rPr>
        <w:t>)</w:t>
      </w:r>
    </w:p>
    <w:p w14:paraId="59A39E8A" w14:textId="5CC6956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235</w:t>
      </w:r>
      <w:r w:rsidRPr="00DE0F0E">
        <w:rPr>
          <w:noProof/>
          <w:lang w:val="en-CA"/>
        </w:rPr>
        <w:fldChar w:fldCharType="end"/>
      </w:r>
      <w:r w:rsidRPr="00DE0F0E">
        <w:rPr>
          <w:noProof/>
          <w:lang w:val="en-CA"/>
        </w:rPr>
        <w:t>)</w:t>
      </w:r>
    </w:p>
    <w:p w14:paraId="7505EB1F" w14:textId="4A66958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355DCD1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237</w:t>
      </w:r>
      <w:r w:rsidRPr="00DE0F0E">
        <w:rPr>
          <w:noProof/>
          <w:lang w:val="en-CA"/>
        </w:rPr>
        <w:fldChar w:fldCharType="end"/>
      </w:r>
      <w:r w:rsidRPr="00DE0F0E">
        <w:rPr>
          <w:noProof/>
          <w:lang w:val="en-CA"/>
        </w:rPr>
        <w:t>)</w:t>
      </w:r>
    </w:p>
    <w:p w14:paraId="2B3C2111" w14:textId="4ED158F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238</w:t>
      </w:r>
      <w:r w:rsidRPr="00DE0F0E">
        <w:rPr>
          <w:noProof/>
          <w:lang w:val="en-CA"/>
        </w:rPr>
        <w:fldChar w:fldCharType="end"/>
      </w:r>
      <w:r w:rsidRPr="00DE0F0E">
        <w:rPr>
          <w:noProof/>
          <w:lang w:val="en-CA"/>
        </w:rPr>
        <w:t>)</w:t>
      </w:r>
    </w:p>
    <w:p w14:paraId="3CCD5A53" w14:textId="7453B41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239</w:t>
      </w:r>
      <w:r w:rsidRPr="00DE0F0E">
        <w:rPr>
          <w:noProof/>
          <w:lang w:val="en-CA"/>
        </w:rPr>
        <w:fldChar w:fldCharType="end"/>
      </w:r>
      <w:r w:rsidRPr="00DE0F0E">
        <w:rPr>
          <w:noProof/>
          <w:lang w:val="en-CA"/>
        </w:rPr>
        <w:t>)</w:t>
      </w:r>
    </w:p>
    <w:p w14:paraId="2D0EF121" w14:textId="5D200C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240</w:t>
      </w:r>
      <w:r w:rsidRPr="00DE0F0E">
        <w:rPr>
          <w:noProof/>
          <w:lang w:val="en-CA"/>
        </w:rPr>
        <w:fldChar w:fldCharType="end"/>
      </w:r>
      <w:r w:rsidRPr="00DE0F0E">
        <w:rPr>
          <w:noProof/>
          <w:lang w:val="en-CA"/>
        </w:rPr>
        <w:t>)</w:t>
      </w:r>
    </w:p>
    <w:p w14:paraId="314543B3" w14:textId="1F32296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535F246E"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512DBC6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6FB832E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243</w:t>
      </w:r>
      <w:r w:rsidRPr="00DE0F0E">
        <w:rPr>
          <w:noProof/>
          <w:lang w:val="en-CA"/>
        </w:rPr>
        <w:fldChar w:fldCharType="end"/>
      </w:r>
      <w:r w:rsidRPr="00DE0F0E">
        <w:rPr>
          <w:noProof/>
          <w:lang w:val="en-CA"/>
        </w:rPr>
        <w:t>)</w:t>
      </w:r>
    </w:p>
    <w:p w14:paraId="55102943" w14:textId="51EBD9D1"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244</w:t>
      </w:r>
      <w:r w:rsidRPr="00DE0F0E">
        <w:rPr>
          <w:noProof/>
          <w:lang w:val="en-CA"/>
        </w:rPr>
        <w:fldChar w:fldCharType="end"/>
      </w:r>
      <w:r w:rsidRPr="00DE0F0E">
        <w:rPr>
          <w:noProof/>
          <w:lang w:val="en-CA"/>
        </w:rPr>
        <w:t>)</w:t>
      </w:r>
    </w:p>
    <w:p w14:paraId="680BD05F" w14:textId="1336A3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245</w:t>
      </w:r>
      <w:r w:rsidRPr="00DE0F0E">
        <w:rPr>
          <w:noProof/>
          <w:lang w:val="en-CA"/>
        </w:rPr>
        <w:fldChar w:fldCharType="end"/>
      </w:r>
      <w:r w:rsidRPr="00DE0F0E">
        <w:rPr>
          <w:noProof/>
          <w:lang w:val="en-CA"/>
        </w:rPr>
        <w:t>)</w:t>
      </w:r>
    </w:p>
    <w:p w14:paraId="2845AEF8" w14:textId="61797EB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246</w:t>
      </w:r>
      <w:r w:rsidRPr="00DE0F0E">
        <w:rPr>
          <w:noProof/>
          <w:lang w:val="en-CA"/>
        </w:rPr>
        <w:fldChar w:fldCharType="end"/>
      </w:r>
      <w:r w:rsidRPr="00DE0F0E">
        <w:rPr>
          <w:noProof/>
          <w:lang w:val="en-CA"/>
        </w:rPr>
        <w:t>)</w:t>
      </w:r>
    </w:p>
    <w:p w14:paraId="14562D7F" w14:textId="7EB500B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8069792"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322AB92"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F61CB0B"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249</w:t>
      </w:r>
      <w:r w:rsidRPr="00DE0F0E">
        <w:rPr>
          <w:noProof/>
          <w:lang w:val="en-CA"/>
        </w:rPr>
        <w:fldChar w:fldCharType="end"/>
      </w:r>
      <w:r w:rsidRPr="00DE0F0E">
        <w:rPr>
          <w:noProof/>
          <w:lang w:val="en-CA"/>
        </w:rPr>
        <w:t>)</w:t>
      </w:r>
    </w:p>
    <w:p w14:paraId="750746F1" w14:textId="338564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250</w:t>
      </w:r>
      <w:r w:rsidRPr="00DE0F0E">
        <w:rPr>
          <w:noProof/>
          <w:lang w:val="en-CA"/>
        </w:rPr>
        <w:fldChar w:fldCharType="end"/>
      </w:r>
      <w:r w:rsidRPr="00DE0F0E">
        <w:rPr>
          <w:noProof/>
          <w:lang w:val="en-CA"/>
        </w:rPr>
        <w:t>)</w:t>
      </w:r>
    </w:p>
    <w:p w14:paraId="33398DC7" w14:textId="4D505CC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251</w:t>
      </w:r>
      <w:r w:rsidRPr="00DE0F0E">
        <w:rPr>
          <w:noProof/>
          <w:lang w:val="en-CA"/>
        </w:rPr>
        <w:fldChar w:fldCharType="end"/>
      </w:r>
      <w:r w:rsidRPr="00DE0F0E">
        <w:rPr>
          <w:noProof/>
          <w:lang w:val="en-CA"/>
        </w:rPr>
        <w:t>)</w:t>
      </w:r>
    </w:p>
    <w:p w14:paraId="4200D972" w14:textId="3EFA97D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252</w:t>
      </w:r>
      <w:r w:rsidRPr="00DE0F0E">
        <w:rPr>
          <w:noProof/>
          <w:lang w:val="en-CA"/>
        </w:rPr>
        <w:fldChar w:fldCharType="end"/>
      </w:r>
      <w:r w:rsidRPr="00DE0F0E">
        <w:rPr>
          <w:noProof/>
          <w:lang w:val="en-CA"/>
        </w:rPr>
        <w:t>)</w:t>
      </w:r>
    </w:p>
    <w:p w14:paraId="35A2AF33" w14:textId="75A9F67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751026EA"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3F609A">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3F609A">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2188" w:name="_Toc2177072"/>
      <w:bookmarkStart w:id="2189" w:name="_Toc415475914"/>
      <w:bookmarkStart w:id="2190" w:name="_Toc423599189"/>
      <w:bookmarkStart w:id="2191" w:name="_Toc423601693"/>
      <w:bookmarkStart w:id="2192" w:name="_Toc501130196"/>
      <w:bookmarkStart w:id="2193" w:name="_Toc503777900"/>
      <w:r w:rsidRPr="00DE0F0E">
        <w:rPr>
          <w:noProof/>
          <w:lang w:val="en-CA"/>
        </w:rPr>
        <w:t>Decoding process for coding units coded in inter prediction mode</w:t>
      </w:r>
      <w:bookmarkEnd w:id="2188"/>
    </w:p>
    <w:p w14:paraId="7A19F078" w14:textId="77777777" w:rsidR="0057383D" w:rsidRPr="00DE0F0E" w:rsidDel="003C51E6" w:rsidRDefault="0057383D" w:rsidP="0057383D">
      <w:pPr>
        <w:pStyle w:val="Heading3"/>
        <w:rPr>
          <w:noProof/>
          <w:lang w:val="en-CA"/>
        </w:rPr>
      </w:pPr>
      <w:bookmarkStart w:id="2194" w:name="_Toc2177073"/>
      <w:r w:rsidRPr="00DE0F0E" w:rsidDel="003C51E6">
        <w:rPr>
          <w:noProof/>
          <w:lang w:val="en-CA"/>
        </w:rPr>
        <w:t>General decoding process for coding units coded in inter prediction mode</w:t>
      </w:r>
      <w:bookmarkEnd w:id="2189"/>
      <w:bookmarkEnd w:id="2190"/>
      <w:bookmarkEnd w:id="2191"/>
      <w:bookmarkEnd w:id="2192"/>
      <w:bookmarkEnd w:id="2193"/>
      <w:bookmarkEnd w:id="2194"/>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4A54B46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55FACCC8"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3F609A">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337A2EA5"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11E2BD3A"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D7CC60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74CC0B5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2954CAC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3F38BAA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1C8CA107"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5586A9A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21A8176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6E4F53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3F609A">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220DE50B"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3F609A">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8D89BB"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1FE4AB2"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06097850"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3F609A">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5E71DCA0"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5CC9F61B"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500C6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57FE7E60"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7D895898"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3F609A">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42CB2B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3F609A">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5840B7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3F609A">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1657882D"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8B0C7F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253D72C0"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3F609A">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4E16E51B"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05DB7E43"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7B68489E"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0380A2D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6832CD7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9C140BB"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2195" w:name="_Ref278982626"/>
      <w:bookmarkStart w:id="2196" w:name="_Toc287363821"/>
      <w:bookmarkStart w:id="2197" w:name="_Toc311217252"/>
      <w:bookmarkStart w:id="2198" w:name="_Toc317198799"/>
      <w:bookmarkStart w:id="2199" w:name="_Toc415475918"/>
      <w:bookmarkStart w:id="2200" w:name="_Toc423599193"/>
      <w:bookmarkStart w:id="2201" w:name="_Toc423601697"/>
      <w:bookmarkStart w:id="2202" w:name="_Toc2177074"/>
      <w:r w:rsidRPr="00DE0F0E" w:rsidDel="003C51E6">
        <w:rPr>
          <w:noProof/>
          <w:lang w:val="en-CA"/>
        </w:rPr>
        <w:t>Derivation process for motion vector components and reference indices</w:t>
      </w:r>
      <w:bookmarkEnd w:id="2195"/>
      <w:bookmarkEnd w:id="2196"/>
      <w:bookmarkEnd w:id="2197"/>
      <w:bookmarkEnd w:id="2198"/>
      <w:bookmarkEnd w:id="2199"/>
      <w:bookmarkEnd w:id="2200"/>
      <w:bookmarkEnd w:id="2201"/>
      <w:bookmarkEnd w:id="2202"/>
    </w:p>
    <w:p w14:paraId="1A61F3FA" w14:textId="77777777" w:rsidR="0057383D" w:rsidRPr="00DE0F0E" w:rsidDel="003C51E6" w:rsidRDefault="0057383D" w:rsidP="0057383D">
      <w:pPr>
        <w:pStyle w:val="Heading4"/>
        <w:rPr>
          <w:noProof/>
          <w:lang w:val="en-CA"/>
        </w:rPr>
      </w:pPr>
      <w:bookmarkStart w:id="2203" w:name="_Ref522363521"/>
      <w:r w:rsidRPr="00DE0F0E" w:rsidDel="003C51E6">
        <w:rPr>
          <w:noProof/>
          <w:lang w:val="en-CA"/>
        </w:rPr>
        <w:t>General</w:t>
      </w:r>
      <w:bookmarkEnd w:id="2203"/>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1ED2DE1"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3F609A">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03820FB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615B962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193024C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109B241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6EED953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2FE16BB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5E765903"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7C86F7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6C9E85B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5DBE8E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0FD8183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75FE78D2"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1CEC2102"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3F609A">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2204" w:name="_Ref271908485"/>
      <w:bookmarkStart w:id="2205" w:name="_Ref279147148"/>
      <w:r w:rsidRPr="00DE0F0E" w:rsidDel="003C51E6">
        <w:rPr>
          <w:noProof/>
          <w:lang w:val="en-CA"/>
        </w:rPr>
        <w:t>Derivation process for luma motion vectors for merge</w:t>
      </w:r>
      <w:bookmarkEnd w:id="2204"/>
      <w:r w:rsidRPr="00DE0F0E" w:rsidDel="003C51E6">
        <w:rPr>
          <w:noProof/>
          <w:lang w:val="en-CA"/>
        </w:rPr>
        <w:t xml:space="preserve"> mode</w:t>
      </w:r>
      <w:bookmarkEnd w:id="2205"/>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E2D276D"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7808766B"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2396351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46C54D46"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7A3F531E"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FE3A09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E6AC90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4AD870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149DAC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4EC401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2F210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B3BB37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525D53C6"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522B019"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BA00FA6"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3F609A">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B811461"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C9B5E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3F609A">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22617080"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F75C8B3"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3ACCC234"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5C8A105A"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7EB4688E"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51C1A84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3F609A">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52317121"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D07706"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2206" w:name="_Ref331176897"/>
      <w:r w:rsidRPr="00DE0F0E" w:rsidDel="003C51E6">
        <w:rPr>
          <w:noProof/>
          <w:lang w:val="en-CA"/>
        </w:rPr>
        <w:t>Derivation process for spatial merging candidates</w:t>
      </w:r>
      <w:bookmarkEnd w:id="2206"/>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7073ECD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051CCC8"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44D6C1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5BDF1268"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0FC0EF2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EFF6F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6402F37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1698535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37317BC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57B29CC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D47B1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101E5ED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1908C4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44F1E49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0AF2BC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4265F81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3BBEF1B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16BE233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30822C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19C1EC94"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2207" w:name="_Ref300150884"/>
      <w:bookmarkStart w:id="2208"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207"/>
      <w:bookmarkEnd w:id="2208"/>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0296EEE9"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5D939BE3"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398ADFB"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209"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3627F33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25E16B9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2C35815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175371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452F99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572781F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6265EC3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049638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2428E9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A54B43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0E4914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326783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108BAC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5E336DE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571B6D3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29567F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E5CB6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799C5F6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2210" w:name="_Ref300150902"/>
      <w:bookmarkStart w:id="2211" w:name="_Ref522366447"/>
      <w:bookmarkEnd w:id="2209"/>
      <w:r w:rsidRPr="00DE0F0E" w:rsidDel="003C51E6">
        <w:rPr>
          <w:noProof/>
          <w:lang w:val="en-CA"/>
        </w:rPr>
        <w:t>Derivation process for zero motion vector merging candidate</w:t>
      </w:r>
      <w:bookmarkEnd w:id="2210"/>
      <w:r w:rsidRPr="00DE0F0E" w:rsidDel="003C51E6">
        <w:rPr>
          <w:noProof/>
          <w:lang w:val="en-CA"/>
        </w:rPr>
        <w:t>s</w:t>
      </w:r>
      <w:bookmarkEnd w:id="2211"/>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4C43465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1AA122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02B4DD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C58FE6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BF2A17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4D451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2CDD13B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5C5416A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1224819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3D2300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5934FE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345</w:t>
      </w:r>
      <w:r w:rsidRPr="00DE0F0E" w:rsidDel="003C51E6">
        <w:rPr>
          <w:noProof/>
          <w:lang w:val="en-CA"/>
        </w:rPr>
        <w:fldChar w:fldCharType="end"/>
      </w:r>
      <w:r w:rsidRPr="00DE0F0E" w:rsidDel="003C51E6">
        <w:rPr>
          <w:noProof/>
          <w:lang w:val="en-CA"/>
        </w:rPr>
        <w:t>)</w:t>
      </w:r>
    </w:p>
    <w:p w14:paraId="6426E157" w14:textId="4459A3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41C28B5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7810701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0FBB52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53EC907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2E8B1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2B97C7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2212"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212"/>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A1792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FAC763B"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19DA8FA"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2213"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213"/>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E509C0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757EE0D4"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B117F8F"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358</w:t>
      </w:r>
      <w:r w:rsidRPr="00DE0F0E">
        <w:rPr>
          <w:noProof/>
          <w:lang w:val="en-CA" w:eastAsia="ko-KR"/>
        </w:rPr>
        <w:fldChar w:fldCharType="end"/>
      </w:r>
      <w:r w:rsidRPr="00DE0F0E">
        <w:rPr>
          <w:noProof/>
          <w:lang w:val="en-CA" w:eastAsia="ko-KR"/>
        </w:rPr>
        <w:t>)</w:t>
      </w:r>
    </w:p>
    <w:p w14:paraId="64F8EC1E" w14:textId="40108B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359</w:t>
      </w:r>
      <w:r w:rsidRPr="00DE0F0E">
        <w:rPr>
          <w:noProof/>
          <w:lang w:val="en-CA" w:eastAsia="ko-KR"/>
        </w:rPr>
        <w:fldChar w:fldCharType="end"/>
      </w:r>
      <w:r w:rsidRPr="00DE0F0E">
        <w:rPr>
          <w:noProof/>
          <w:lang w:val="en-CA" w:eastAsia="ko-KR"/>
        </w:rPr>
        <w:t>)</w:t>
      </w:r>
    </w:p>
    <w:p w14:paraId="3C871BC9" w14:textId="7670217A"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5799633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019040A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12ED91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3D26FF0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217738B9"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823338"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366</w:t>
      </w:r>
      <w:r w:rsidRPr="00DE0F0E">
        <w:rPr>
          <w:noProof/>
          <w:lang w:val="en-CA" w:eastAsia="ko-KR"/>
        </w:rPr>
        <w:fldChar w:fldCharType="end"/>
      </w:r>
      <w:r w:rsidRPr="00DE0F0E">
        <w:rPr>
          <w:noProof/>
          <w:lang w:val="en-CA" w:eastAsia="ko-KR"/>
        </w:rPr>
        <w:t>)</w:t>
      </w:r>
    </w:p>
    <w:p w14:paraId="1AB20478" w14:textId="6880014B"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367</w:t>
      </w:r>
      <w:r w:rsidRPr="00DE0F0E">
        <w:rPr>
          <w:noProof/>
          <w:lang w:val="en-CA" w:eastAsia="ko-KR"/>
        </w:rPr>
        <w:fldChar w:fldCharType="end"/>
      </w:r>
      <w:r w:rsidRPr="00DE0F0E">
        <w:rPr>
          <w:noProof/>
          <w:lang w:val="en-CA" w:eastAsia="ko-KR"/>
        </w:rPr>
        <w:t>)</w:t>
      </w:r>
    </w:p>
    <w:p w14:paraId="47805EBC" w14:textId="11FFAC0F"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374BD57"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38EDC3A2"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28B8CB9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160CBD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3C35BE0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668CAD17"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5D624A54"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A3DC67E"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04C48E2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E2237F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1D3144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2214" w:name="_Ref330806115"/>
      <w:r w:rsidRPr="00DE0F0E" w:rsidDel="003C51E6">
        <w:rPr>
          <w:noProof/>
          <w:lang w:val="en-CA"/>
        </w:rPr>
        <w:t>Derivation process for luma motion vector prediction</w:t>
      </w:r>
      <w:bookmarkEnd w:id="2214"/>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6B92EB8"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3F609A">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1975106C"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3F609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3F609A">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2215" w:name="_Ref524456024"/>
      <w:r w:rsidRPr="00DE0F0E" w:rsidDel="003C51E6">
        <w:rPr>
          <w:noProof/>
          <w:lang w:val="en-CA"/>
        </w:rPr>
        <w:t>Derivation process for mo</w:t>
      </w:r>
      <w:r w:rsidRPr="00DE0F0E">
        <w:rPr>
          <w:noProof/>
          <w:lang w:val="en-CA"/>
        </w:rPr>
        <w:t>tion vector predictor candidate list</w:t>
      </w:r>
      <w:bookmarkEnd w:id="2215"/>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19924EC8"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3F609A">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19B1F6F7"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77727AB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3F609A">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70644C07"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55AFF795"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3F609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3F609A">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2C7B3D9E"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3F609A">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D27F5E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791AE730"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705C691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2216" w:name="_Ref261985008"/>
      <w:bookmarkStart w:id="2217"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216"/>
      <w:bookmarkEnd w:id="2217"/>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08B791EA"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A383A94" w:rsidR="0057383D" w:rsidRPr="00DE0F0E" w:rsidDel="003C51E6" w:rsidRDefault="0057383D" w:rsidP="0057383D">
      <w:pPr>
        <w:pStyle w:val="Caption"/>
        <w:rPr>
          <w:noProof/>
          <w:lang w:val="en-CA" w:eastAsia="ko-KR"/>
        </w:rPr>
      </w:pPr>
      <w:bookmarkStart w:id="2218" w:name="_Ref522366805"/>
      <w:bookmarkStart w:id="2219" w:name="_Toc287363899"/>
      <w:bookmarkStart w:id="2220" w:name="_Toc317198626"/>
      <w:bookmarkStart w:id="2221" w:name="_Toc415476398"/>
      <w:bookmarkStart w:id="2222" w:name="_Toc423602668"/>
      <w:bookmarkStart w:id="2223" w:name="_Toc423603304"/>
      <w:bookmarkStart w:id="2224" w:name="_Toc501130518"/>
      <w:bookmarkStart w:id="2225"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3F609A">
        <w:rPr>
          <w:noProof/>
          <w:lang w:val="en-CA"/>
        </w:rPr>
        <w:t>2</w:t>
      </w:r>
      <w:r w:rsidRPr="00DE0F0E" w:rsidDel="003C51E6">
        <w:rPr>
          <w:noProof/>
          <w:lang w:val="en-CA"/>
        </w:rPr>
        <w:fldChar w:fldCharType="end"/>
      </w:r>
      <w:bookmarkEnd w:id="2218"/>
      <w:r w:rsidRPr="00DE0F0E" w:rsidDel="003C51E6">
        <w:rPr>
          <w:noProof/>
          <w:lang w:val="en-CA"/>
        </w:rPr>
        <w:t xml:space="preserve"> – </w:t>
      </w:r>
      <w:r w:rsidRPr="00DE0F0E" w:rsidDel="003C51E6">
        <w:rPr>
          <w:noProof/>
          <w:lang w:val="en-CA" w:eastAsia="ko-KR"/>
        </w:rPr>
        <w:t>Spatial motion vector neighbours</w:t>
      </w:r>
      <w:bookmarkEnd w:id="2219"/>
      <w:bookmarkEnd w:id="2220"/>
      <w:r w:rsidRPr="00DE0F0E" w:rsidDel="003C51E6">
        <w:rPr>
          <w:noProof/>
          <w:lang w:val="en-CA" w:eastAsia="ko-KR"/>
        </w:rPr>
        <w:t xml:space="preserve"> (informative)</w:t>
      </w:r>
      <w:bookmarkEnd w:id="2221"/>
      <w:bookmarkEnd w:id="2222"/>
      <w:bookmarkEnd w:id="2223"/>
      <w:bookmarkEnd w:id="2224"/>
      <w:bookmarkEnd w:id="2225"/>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2C4AA6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32B600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5BE157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11576F3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226F13B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CD4D46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1AC64EA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A5432B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644088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7A8FBB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4B8263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28F61A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55D746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56B29B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0699E38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61043DB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7488510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7ACC6C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0238DFE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3DF12B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643CD5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B19246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284FB2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0CDB167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12202A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35F4DB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70F0C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DC6B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1D4FBFE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2226" w:name="_Ref300570067"/>
      <w:r w:rsidRPr="00DE0F0E" w:rsidDel="003C51E6">
        <w:rPr>
          <w:noProof/>
          <w:lang w:val="en-CA"/>
        </w:rPr>
        <w:t>Derivation process for temporal luma motion vector prediction</w:t>
      </w:r>
      <w:bookmarkEnd w:id="2226"/>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5B607495"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w:t>
      </w:r>
      <w:ins w:id="2227" w:author="Jianle_d11" w:date="2019-03-07T16:17:00Z">
        <w:r w:rsidR="009C3078">
          <w:rPr>
            <w:noProof/>
            <w:lang w:val="en-CA" w:eastAsia="ko-KR"/>
          </w:rPr>
          <w:t>, and the</w:t>
        </w:r>
      </w:ins>
      <w:ins w:id="2228" w:author="Jianle_d11" w:date="2019-03-07T16:24:00Z">
        <w:r w:rsidR="009F501A">
          <w:rPr>
            <w:noProof/>
            <w:lang w:val="en-CA" w:eastAsia="ko-KR"/>
          </w:rPr>
          <w:t xml:space="preserve"> bottom and right </w:t>
        </w:r>
      </w:ins>
      <w:ins w:id="2229" w:author="Jianle_d11" w:date="2019-03-07T16:17:00Z">
        <w:r w:rsidR="009C3078">
          <w:rPr>
            <w:noProof/>
            <w:lang w:val="en-CA" w:eastAsia="ko-KR"/>
          </w:rPr>
          <w:t xml:space="preserve">boundary </w:t>
        </w:r>
      </w:ins>
      <w:ins w:id="2230" w:author="Jianle_d11" w:date="2019-03-07T16:24:00Z">
        <w:r w:rsidR="009F501A">
          <w:rPr>
            <w:noProof/>
            <w:lang w:val="en-CA" w:eastAsia="ko-KR"/>
          </w:rPr>
          <w:t>samp</w:t>
        </w:r>
        <w:del w:id="2231" w:author="Ye-Kui Wang d13" w:date="2019-03-09T13:26:00Z">
          <w:r w:rsidR="009F501A" w:rsidDel="00B80A9F">
            <w:rPr>
              <w:noProof/>
              <w:lang w:val="en-CA" w:eastAsia="ko-KR"/>
            </w:rPr>
            <w:delText>o</w:delText>
          </w:r>
        </w:del>
        <w:r w:rsidR="009F501A">
          <w:rPr>
            <w:noProof/>
            <w:lang w:val="en-CA" w:eastAsia="ko-KR"/>
          </w:rPr>
          <w:t xml:space="preserve">le locations </w:t>
        </w:r>
      </w:ins>
      <w:del w:id="2232" w:author="Jianle_d11" w:date="2019-03-07T16:24:00Z">
        <w:r w:rsidRPr="00DE0F0E" w:rsidDel="009F501A">
          <w:rPr>
            <w:noProof/>
            <w:lang w:val="en-CA" w:eastAsia="ko-KR"/>
          </w:rPr>
          <w:delText xml:space="preserve"> </w:delText>
        </w:r>
      </w:del>
      <w:del w:id="2233" w:author="Jianle_d11" w:date="2019-03-07T16:17:00Z">
        <w:r w:rsidRPr="00DE0F0E" w:rsidDel="009C3078">
          <w:rPr>
            <w:noProof/>
            <w:lang w:val="en-CA" w:eastAsia="ko-KR"/>
          </w:rPr>
          <w:delText xml:space="preserve">is </w:delText>
        </w:r>
      </w:del>
      <w:ins w:id="2234" w:author="Jianle_d11" w:date="2019-03-07T16:17:00Z">
        <w:r w:rsidR="009C3078">
          <w:rPr>
            <w:noProof/>
            <w:lang w:val="en-CA" w:eastAsia="ko-KR"/>
          </w:rPr>
          <w:t>are</w:t>
        </w:r>
        <w:r w:rsidR="009C3078" w:rsidRPr="00DE0F0E" w:rsidDel="003C51E6">
          <w:rPr>
            <w:noProof/>
            <w:lang w:val="en-CA" w:eastAsia="ko-KR"/>
          </w:rPr>
          <w:t xml:space="preserve"> </w:t>
        </w:r>
      </w:ins>
      <w:r w:rsidRPr="00DE0F0E" w:rsidDel="003C51E6">
        <w:rPr>
          <w:noProof/>
          <w:lang w:val="en-CA" w:eastAsia="ko-KR"/>
        </w:rPr>
        <w:t>derived as follows:</w:t>
      </w:r>
    </w:p>
    <w:p w14:paraId="685E1833" w14:textId="09FD112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44C3FBC" w:rsidR="0057383D" w:rsidRDefault="0057383D" w:rsidP="0057383D">
      <w:pPr>
        <w:pStyle w:val="Equation"/>
        <w:tabs>
          <w:tab w:val="clear" w:pos="4849"/>
        </w:tabs>
        <w:ind w:left="1588"/>
        <w:rPr>
          <w:ins w:id="2235" w:author="Jianle_d11" w:date="2019-03-07T16:18:00Z"/>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3C3CA31E" w14:textId="460DA2B6" w:rsidR="009C3078" w:rsidRDefault="009C3078" w:rsidP="00B80A9F">
      <w:pPr>
        <w:pStyle w:val="Equation"/>
        <w:tabs>
          <w:tab w:val="clear" w:pos="4849"/>
          <w:tab w:val="left" w:pos="1980"/>
        </w:tabs>
        <w:ind w:left="1588"/>
        <w:rPr>
          <w:ins w:id="2236" w:author="Jianle_d11" w:date="2019-03-07T16:18:00Z"/>
          <w:noProof/>
          <w:lang w:val="en-CA" w:eastAsia="ko-KR"/>
        </w:rPr>
      </w:pPr>
      <w:ins w:id="2237" w:author="Jianle_d11" w:date="2019-03-07T16:19:00Z">
        <w:r>
          <w:rPr>
            <w:noProof/>
            <w:lang w:val="en-CA" w:eastAsia="ko-KR"/>
          </w:rPr>
          <w:t>right</w:t>
        </w:r>
      </w:ins>
      <w:ins w:id="2238" w:author="Jianle_d11" w:date="2019-03-07T16:22:00Z">
        <w:r w:rsidR="00366C74">
          <w:rPr>
            <w:noProof/>
            <w:lang w:val="en-CA" w:eastAsia="ko-KR"/>
          </w:rPr>
          <w:t>Boundary</w:t>
        </w:r>
      </w:ins>
      <w:ins w:id="2239" w:author="Jianle_d11" w:date="2019-03-07T16:18:00Z">
        <w:r>
          <w:rPr>
            <w:noProof/>
            <w:lang w:val="en-CA" w:eastAsia="ko-KR"/>
          </w:rPr>
          <w:t>Pos</w:t>
        </w:r>
        <w:r w:rsidRPr="00DE0F0E">
          <w:rPr>
            <w:noProof/>
            <w:lang w:val="en-CA" w:eastAsia="ko-KR"/>
          </w:rPr>
          <w:t> = </w:t>
        </w:r>
      </w:ins>
      <w:ins w:id="2240" w:author="Jianle_d11" w:date="2019-03-07T16:19:00Z">
        <w:r w:rsidRPr="007A16F4">
          <w:rPr>
            <w:bCs/>
            <w:lang w:val="en-CA"/>
          </w:rPr>
          <w:t>sub</w:t>
        </w:r>
        <w:r>
          <w:rPr>
            <w:bCs/>
            <w:lang w:val="en-CA"/>
          </w:rPr>
          <w:t>_</w:t>
        </w:r>
        <w:r w:rsidRPr="007A16F4">
          <w:rPr>
            <w:bCs/>
            <w:lang w:val="en-CA"/>
          </w:rPr>
          <w:t>pic</w:t>
        </w:r>
        <w:r>
          <w:rPr>
            <w:bCs/>
            <w:lang w:val="en-CA"/>
          </w:rPr>
          <w:t>_treated_as_pic</w:t>
        </w:r>
        <w:r w:rsidRPr="007A16F4">
          <w:rPr>
            <w:bCs/>
            <w:lang w:val="en-CA"/>
          </w:rPr>
          <w:t>_flag</w:t>
        </w:r>
        <w:r>
          <w:rPr>
            <w:bCs/>
            <w:lang w:val="en-CA"/>
          </w:rPr>
          <w:t>[ </w:t>
        </w:r>
        <w:r>
          <w:rPr>
            <w:noProof/>
            <w:lang w:val="en-CA"/>
          </w:rPr>
          <w:t>SubPicIdx</w:t>
        </w:r>
        <w:r w:rsidRPr="00DE0F0E">
          <w:rPr>
            <w:noProof/>
            <w:lang w:val="en-CA"/>
          </w:rPr>
          <w:t>[</w:t>
        </w:r>
        <w:r>
          <w:rPr>
            <w:noProof/>
            <w:lang w:val="en-CA"/>
          </w:rPr>
          <w:t> </w:t>
        </w:r>
        <w:r>
          <w:rPr>
            <w:lang w:val="en-CA"/>
          </w:rPr>
          <w:t>tile_group_subpic_id</w:t>
        </w:r>
        <w:r>
          <w:rPr>
            <w:bCs/>
            <w:lang w:val="en-CA"/>
          </w:rPr>
          <w:t> ] ]</w:t>
        </w:r>
        <w:r>
          <w:rPr>
            <w:noProof/>
            <w:lang w:val="en-CA" w:eastAsia="ko-KR"/>
          </w:rPr>
          <w:t>  ?</w:t>
        </w:r>
        <w:del w:id="2241" w:author="Ye-Kui Wang d13" w:date="2019-03-09T13:27:00Z">
          <w:r w:rsidDel="00B80A9F">
            <w:rPr>
              <w:noProof/>
              <w:lang w:val="en-CA" w:eastAsia="ko-KR"/>
            </w:rPr>
            <w:delText>  </w:delText>
          </w:r>
        </w:del>
        <w:r>
          <w:rPr>
            <w:noProof/>
            <w:lang w:val="en-CA" w:eastAsia="ko-KR"/>
          </w:rPr>
          <w:br/>
        </w:r>
      </w:ins>
      <w:ins w:id="2242" w:author="Jianle_d11" w:date="2019-03-07T16:29:00Z">
        <w:del w:id="2243" w:author="Ye-Kui Wang d13" w:date="2019-03-09T13:27:00Z">
          <w:r w:rsidR="001C652C" w:rsidDel="00B80A9F">
            <w:rPr>
              <w:noProof/>
            </w:rPr>
            <w:tab/>
          </w:r>
          <w:r w:rsidR="001C652C" w:rsidDel="00B80A9F">
            <w:rPr>
              <w:noProof/>
            </w:rPr>
            <w:tab/>
          </w:r>
          <w:r w:rsidR="001C652C" w:rsidDel="00B80A9F">
            <w:rPr>
              <w:noProof/>
            </w:rPr>
            <w:tab/>
          </w:r>
        </w:del>
      </w:ins>
      <w:ins w:id="2244" w:author="Ye-Kui Wang d13" w:date="2019-03-09T13:27:00Z">
        <w:r w:rsidR="00B80A9F">
          <w:rPr>
            <w:noProof/>
          </w:rPr>
          <w:tab/>
        </w:r>
      </w:ins>
      <w:ins w:id="2245" w:author="Jianle_d11" w:date="2019-03-07T16:23:00Z">
        <w:r w:rsidR="00366C74" w:rsidRPr="00726680">
          <w:rPr>
            <w:noProof/>
            <w:lang w:val="en-CA" w:eastAsia="ko-KR"/>
          </w:rPr>
          <w:t>SubPic</w:t>
        </w:r>
      </w:ins>
      <w:ins w:id="2246" w:author="Jianle_d11" w:date="2019-03-07T16:21:00Z">
        <w:r w:rsidRPr="00726680">
          <w:rPr>
            <w:noProof/>
            <w:lang w:val="en-CA" w:eastAsia="ko-KR"/>
          </w:rPr>
          <w:t>RightBoundaryPos</w:t>
        </w:r>
        <w:r w:rsidR="00366C74">
          <w:rPr>
            <w:noProof/>
            <w:lang w:val="en-CA" w:eastAsia="ko-KR"/>
          </w:rPr>
          <w:t> : </w:t>
        </w:r>
      </w:ins>
      <w:ins w:id="2247" w:author="Jianle_d11" w:date="2019-03-07T16:20:00Z">
        <w:r w:rsidRPr="00DE0F0E">
          <w:rPr>
            <w:noProof/>
            <w:lang w:val="en-CA" w:eastAsia="ko-KR"/>
          </w:rPr>
          <w:t>pic_width_in_luma_samples</w:t>
        </w:r>
      </w:ins>
      <w:ins w:id="2248" w:author="Jianle_d11" w:date="2019-03-07T16:22:00Z">
        <w:r w:rsidR="00366C74">
          <w:rPr>
            <w:noProof/>
            <w:lang w:val="en-CA" w:eastAsia="ko-KR"/>
          </w:rPr>
          <w:t> </w:t>
        </w:r>
        <w:r w:rsidR="00366C74" w:rsidRPr="00DE0F0E" w:rsidDel="003C51E6">
          <w:rPr>
            <w:noProof/>
            <w:lang w:val="en-CA" w:eastAsia="ko-KR"/>
          </w:rPr>
          <w:t>−</w:t>
        </w:r>
        <w:r w:rsidR="00366C74">
          <w:rPr>
            <w:noProof/>
            <w:lang w:val="en-CA" w:eastAsia="ko-KR"/>
          </w:rPr>
          <w:t> 1</w:t>
        </w:r>
      </w:ins>
      <w:ins w:id="2249" w:author="Jianle_d11" w:date="2019-03-07T16:18:00Z">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415</w:t>
        </w:r>
        <w:r w:rsidRPr="00DE0F0E" w:rsidDel="003C51E6">
          <w:rPr>
            <w:noProof/>
            <w:lang w:val="en-CA" w:eastAsia="ko-KR"/>
          </w:rPr>
          <w:fldChar w:fldCharType="end"/>
        </w:r>
        <w:r w:rsidRPr="00DE0F0E" w:rsidDel="003C51E6">
          <w:rPr>
            <w:noProof/>
            <w:lang w:val="en-CA" w:eastAsia="ko-KR"/>
          </w:rPr>
          <w:t>)</w:t>
        </w:r>
      </w:ins>
    </w:p>
    <w:p w14:paraId="18E708B5" w14:textId="023A10FD" w:rsidR="009C3078" w:rsidRDefault="009C3078">
      <w:pPr>
        <w:pStyle w:val="Equation"/>
        <w:tabs>
          <w:tab w:val="clear" w:pos="4849"/>
          <w:tab w:val="left" w:pos="1980"/>
        </w:tabs>
        <w:ind w:left="1588"/>
        <w:rPr>
          <w:ins w:id="2250" w:author="Jianle_d11" w:date="2019-03-07T16:18:00Z"/>
          <w:noProof/>
          <w:lang w:val="en-CA" w:eastAsia="ko-KR"/>
        </w:rPr>
        <w:pPrChange w:id="2251" w:author="Ye-Kui Wang d13" w:date="2019-03-09T13:28:00Z">
          <w:pPr>
            <w:pStyle w:val="Equation"/>
            <w:tabs>
              <w:tab w:val="clear" w:pos="4849"/>
            </w:tabs>
            <w:ind w:left="1588"/>
          </w:pPr>
        </w:pPrChange>
      </w:pPr>
      <w:ins w:id="2252" w:author="Jianle_d11" w:date="2019-03-07T16:19:00Z">
        <w:r>
          <w:rPr>
            <w:noProof/>
            <w:lang w:val="en-CA" w:eastAsia="ko-KR"/>
          </w:rPr>
          <w:t>b</w:t>
        </w:r>
      </w:ins>
      <w:ins w:id="2253" w:author="Jianle_d11" w:date="2019-03-07T16:18:00Z">
        <w:r>
          <w:rPr>
            <w:noProof/>
            <w:lang w:val="en-CA" w:eastAsia="ko-KR"/>
          </w:rPr>
          <w:t>ot</w:t>
        </w:r>
      </w:ins>
      <w:ins w:id="2254" w:author="Jianle_d11" w:date="2019-03-07T16:23:00Z">
        <w:r w:rsidR="00366C74">
          <w:rPr>
            <w:noProof/>
            <w:lang w:val="en-CA" w:eastAsia="ko-KR"/>
          </w:rPr>
          <w:t>Boundary</w:t>
        </w:r>
      </w:ins>
      <w:ins w:id="2255" w:author="Jianle_d11" w:date="2019-03-07T16:18:00Z">
        <w:r>
          <w:rPr>
            <w:noProof/>
            <w:lang w:val="en-CA" w:eastAsia="ko-KR"/>
          </w:rPr>
          <w:t>Pos</w:t>
        </w:r>
        <w:r w:rsidRPr="00DE0F0E">
          <w:rPr>
            <w:noProof/>
            <w:lang w:val="en-CA" w:eastAsia="ko-KR"/>
          </w:rPr>
          <w:t> = </w:t>
        </w:r>
      </w:ins>
      <w:ins w:id="2256" w:author="Jianle_d11" w:date="2019-03-07T16:22:00Z">
        <w:r w:rsidR="00366C74" w:rsidRPr="007A16F4">
          <w:rPr>
            <w:bCs/>
            <w:lang w:val="en-CA"/>
          </w:rPr>
          <w:t>sub</w:t>
        </w:r>
        <w:r w:rsidR="00366C74">
          <w:rPr>
            <w:bCs/>
            <w:lang w:val="en-CA"/>
          </w:rPr>
          <w:t>_</w:t>
        </w:r>
        <w:r w:rsidR="00366C74" w:rsidRPr="007A16F4">
          <w:rPr>
            <w:bCs/>
            <w:lang w:val="en-CA"/>
          </w:rPr>
          <w:t>pic</w:t>
        </w:r>
        <w:r w:rsidR="00366C74">
          <w:rPr>
            <w:bCs/>
            <w:lang w:val="en-CA"/>
          </w:rPr>
          <w:t>_treated_as_pic</w:t>
        </w:r>
        <w:r w:rsidR="00366C74" w:rsidRPr="007A16F4">
          <w:rPr>
            <w:bCs/>
            <w:lang w:val="en-CA"/>
          </w:rPr>
          <w:t>_flag</w:t>
        </w:r>
        <w:r w:rsidR="00366C74">
          <w:rPr>
            <w:bCs/>
            <w:lang w:val="en-CA"/>
          </w:rPr>
          <w:t>[ </w:t>
        </w:r>
        <w:r w:rsidR="00366C74">
          <w:rPr>
            <w:noProof/>
            <w:lang w:val="en-CA"/>
          </w:rPr>
          <w:t>SubPicIdx</w:t>
        </w:r>
        <w:r w:rsidR="00366C74" w:rsidRPr="00DE0F0E">
          <w:rPr>
            <w:noProof/>
            <w:lang w:val="en-CA"/>
          </w:rPr>
          <w:t>[</w:t>
        </w:r>
        <w:r w:rsidR="00366C74">
          <w:rPr>
            <w:noProof/>
            <w:lang w:val="en-CA"/>
          </w:rPr>
          <w:t> </w:t>
        </w:r>
        <w:r w:rsidR="00366C74">
          <w:rPr>
            <w:lang w:val="en-CA"/>
          </w:rPr>
          <w:t>tile_group_subpic_id</w:t>
        </w:r>
        <w:r w:rsidR="00366C74">
          <w:rPr>
            <w:bCs/>
            <w:lang w:val="en-CA"/>
          </w:rPr>
          <w:t> ] ]</w:t>
        </w:r>
        <w:r w:rsidR="00366C74">
          <w:rPr>
            <w:noProof/>
            <w:lang w:val="en-CA" w:eastAsia="ko-KR"/>
          </w:rPr>
          <w:t>  ?</w:t>
        </w:r>
        <w:del w:id="2257" w:author="Ye-Kui Wang d13" w:date="2019-03-09T13:27:00Z">
          <w:r w:rsidR="00366C74" w:rsidDel="00B80A9F">
            <w:rPr>
              <w:noProof/>
              <w:lang w:val="en-CA" w:eastAsia="ko-KR"/>
            </w:rPr>
            <w:delText>  </w:delText>
          </w:r>
        </w:del>
        <w:r w:rsidR="00366C74">
          <w:rPr>
            <w:noProof/>
            <w:lang w:val="en-CA" w:eastAsia="ko-KR"/>
          </w:rPr>
          <w:br/>
        </w:r>
      </w:ins>
      <w:ins w:id="2258" w:author="Jianle_d11" w:date="2019-03-07T16:29:00Z">
        <w:del w:id="2259" w:author="Ye-Kui Wang d13" w:date="2019-03-09T13:28:00Z">
          <w:r w:rsidR="001C652C" w:rsidDel="00B80A9F">
            <w:rPr>
              <w:noProof/>
              <w:lang w:val="en-CA" w:eastAsia="ko-KR"/>
            </w:rPr>
            <w:tab/>
          </w:r>
          <w:r w:rsidR="001C652C" w:rsidDel="00B80A9F">
            <w:rPr>
              <w:noProof/>
              <w:lang w:val="en-CA" w:eastAsia="ko-KR"/>
            </w:rPr>
            <w:tab/>
          </w:r>
        </w:del>
        <w:r w:rsidR="001C652C">
          <w:rPr>
            <w:noProof/>
            <w:lang w:val="en-CA" w:eastAsia="ko-KR"/>
          </w:rPr>
          <w:tab/>
        </w:r>
      </w:ins>
      <w:ins w:id="2260" w:author="Jianle_d11" w:date="2019-03-07T16:23:00Z">
        <w:r w:rsidR="00366C74">
          <w:rPr>
            <w:noProof/>
            <w:lang w:val="en-CA" w:eastAsia="ko-KR"/>
          </w:rPr>
          <w:t>SubPicBot</w:t>
        </w:r>
      </w:ins>
      <w:ins w:id="2261" w:author="Jianle_d11" w:date="2019-03-07T16:22:00Z">
        <w:r w:rsidR="00366C74" w:rsidRPr="0068199D">
          <w:rPr>
            <w:noProof/>
            <w:lang w:val="en-CA" w:eastAsia="ko-KR"/>
          </w:rPr>
          <w:t>BoundaryPos</w:t>
        </w:r>
        <w:r w:rsidR="00366C74">
          <w:rPr>
            <w:noProof/>
            <w:lang w:val="en-CA" w:eastAsia="ko-KR"/>
          </w:rPr>
          <w:t> : </w:t>
        </w:r>
        <w:r w:rsidR="00366C74" w:rsidRPr="00DE0F0E">
          <w:rPr>
            <w:noProof/>
            <w:lang w:val="en-CA" w:eastAsia="ko-KR"/>
          </w:rPr>
          <w:t>pic_</w:t>
        </w:r>
      </w:ins>
      <w:ins w:id="2262" w:author="Ye-Kui Wang d13" w:date="2019-03-09T13:29:00Z">
        <w:r w:rsidR="00B80A9F">
          <w:rPr>
            <w:noProof/>
            <w:lang w:val="en-CA" w:eastAsia="ko-KR"/>
          </w:rPr>
          <w:t>height</w:t>
        </w:r>
      </w:ins>
      <w:ins w:id="2263" w:author="Jianle_d11" w:date="2019-03-07T16:22:00Z">
        <w:del w:id="2264" w:author="Ye-Kui Wang d13" w:date="2019-03-09T13:29:00Z">
          <w:r w:rsidR="00366C74" w:rsidRPr="00DE0F0E" w:rsidDel="00B80A9F">
            <w:rPr>
              <w:noProof/>
              <w:lang w:val="en-CA" w:eastAsia="ko-KR"/>
            </w:rPr>
            <w:delText>width</w:delText>
          </w:r>
        </w:del>
        <w:r w:rsidR="00366C74" w:rsidRPr="00DE0F0E">
          <w:rPr>
            <w:noProof/>
            <w:lang w:val="en-CA" w:eastAsia="ko-KR"/>
          </w:rPr>
          <w:t>_in_luma_samples</w:t>
        </w:r>
        <w:r w:rsidR="00366C74">
          <w:rPr>
            <w:noProof/>
            <w:lang w:val="en-CA" w:eastAsia="ko-KR"/>
          </w:rPr>
          <w:t> </w:t>
        </w:r>
        <w:r w:rsidR="00366C74" w:rsidRPr="00DE0F0E" w:rsidDel="003C51E6">
          <w:rPr>
            <w:noProof/>
            <w:lang w:val="en-CA" w:eastAsia="ko-KR"/>
          </w:rPr>
          <w:t>−</w:t>
        </w:r>
        <w:r w:rsidR="00366C74">
          <w:rPr>
            <w:noProof/>
            <w:lang w:val="en-CA" w:eastAsia="ko-KR"/>
          </w:rPr>
          <w:t> 1</w:t>
        </w:r>
      </w:ins>
      <w:ins w:id="2265" w:author="Jianle_d11" w:date="2019-03-07T16:18:00Z">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415</w:t>
        </w:r>
        <w:r w:rsidRPr="00DE0F0E" w:rsidDel="003C51E6">
          <w:rPr>
            <w:noProof/>
            <w:lang w:val="en-CA" w:eastAsia="ko-KR"/>
          </w:rPr>
          <w:fldChar w:fldCharType="end"/>
        </w:r>
        <w:r w:rsidRPr="00DE0F0E" w:rsidDel="003C51E6">
          <w:rPr>
            <w:noProof/>
            <w:lang w:val="en-CA" w:eastAsia="ko-KR"/>
          </w:rPr>
          <w:t>)</w:t>
        </w:r>
      </w:ins>
    </w:p>
    <w:p w14:paraId="7D4A9188" w14:textId="4273E2AF" w:rsidR="009C3078" w:rsidRPr="00DE0F0E" w:rsidDel="00366C74" w:rsidRDefault="009C3078" w:rsidP="0057383D">
      <w:pPr>
        <w:pStyle w:val="Equation"/>
        <w:tabs>
          <w:tab w:val="clear" w:pos="4849"/>
        </w:tabs>
        <w:ind w:left="1588"/>
        <w:rPr>
          <w:del w:id="2266" w:author="Jianle_d11" w:date="2019-03-07T16:23:00Z"/>
          <w:noProof/>
          <w:lang w:val="en-CA" w:eastAsia="ko-KR"/>
        </w:rPr>
      </w:pPr>
    </w:p>
    <w:p w14:paraId="528DEFA2" w14:textId="4912B2C3" w:rsidR="0057383D" w:rsidRPr="00DE0F0E" w:rsidDel="003C51E6" w:rsidRDefault="0057383D">
      <w:pPr>
        <w:numPr>
          <w:ilvl w:val="0"/>
          <w:numId w:val="76"/>
        </w:numPr>
        <w:tabs>
          <w:tab w:val="clear" w:pos="805"/>
          <w:tab w:val="clear" w:pos="1191"/>
          <w:tab w:val="left" w:pos="1260"/>
        </w:tabs>
        <w:ind w:left="1260"/>
        <w:rPr>
          <w:noProof/>
          <w:lang w:val="en-CA" w:eastAsia="ko-KR"/>
        </w:rPr>
        <w:pPrChange w:id="2267" w:author="Jianle_d11" w:date="2019-03-07T16:11:00Z">
          <w:pPr>
            <w:numPr>
              <w:numId w:val="76"/>
            </w:numPr>
            <w:tabs>
              <w:tab w:val="clear" w:pos="794"/>
              <w:tab w:val="clear" w:pos="1191"/>
              <w:tab w:val="num" w:pos="805"/>
              <w:tab w:val="left" w:pos="1260"/>
            </w:tabs>
            <w:ind w:left="805" w:hanging="405"/>
          </w:pPr>
        </w:pPrChange>
      </w:pPr>
      <w:r w:rsidRPr="00DE0F0E" w:rsidDel="003C51E6">
        <w:rPr>
          <w:noProof/>
          <w:lang w:val="en-CA" w:eastAsia="ko-KR"/>
        </w:rPr>
        <w:t>If y</w:t>
      </w:r>
      <w:r w:rsidRPr="00DE0F0E">
        <w:rPr>
          <w:noProof/>
          <w:lang w:val="en-CA" w:eastAsia="ko-KR"/>
        </w:rPr>
        <w:t>C</w:t>
      </w:r>
      <w:r w:rsidRPr="00DE0F0E" w:rsidDel="003C51E6">
        <w:rPr>
          <w:noProof/>
          <w:lang w:val="en-CA" w:eastAsia="ko-KR"/>
        </w:rPr>
        <w:t xml:space="preserve">b  &gt;&gt;  CtbLog2SizeY is equal to yColBr  &gt;&gt;  CtbLog2SizeY, yColBr is less than </w:t>
      </w:r>
      <w:ins w:id="2268" w:author="Ye-Kui Wang d00" w:date="2019-03-05T12:31:00Z">
        <w:r w:rsidR="0068199D">
          <w:rPr>
            <w:noProof/>
            <w:lang w:val="en-CA" w:eastAsia="ko-KR"/>
          </w:rPr>
          <w:t xml:space="preserve">or equal to </w:t>
        </w:r>
      </w:ins>
      <w:ins w:id="2269" w:author="Ye-Kui Wang d00" w:date="2019-03-05T12:32:00Z">
        <w:del w:id="2270" w:author="Jianle_d11" w:date="2019-03-07T16:23:00Z">
          <w:r w:rsidR="0068199D" w:rsidRPr="0068199D" w:rsidDel="00366C74">
            <w:rPr>
              <w:noProof/>
              <w:lang w:val="en-CA" w:eastAsia="ko-KR"/>
            </w:rPr>
            <w:delText>B</w:delText>
          </w:r>
        </w:del>
      </w:ins>
      <w:ins w:id="2271" w:author="Jianle_d11" w:date="2019-03-07T16:23:00Z">
        <w:r w:rsidR="00366C74">
          <w:rPr>
            <w:noProof/>
            <w:lang w:val="en-CA" w:eastAsia="ko-KR"/>
          </w:rPr>
          <w:t>b</w:t>
        </w:r>
      </w:ins>
      <w:ins w:id="2272" w:author="Ye-Kui Wang d00" w:date="2019-03-05T12:32:00Z">
        <w:r w:rsidR="0068199D" w:rsidRPr="0068199D">
          <w:rPr>
            <w:noProof/>
            <w:lang w:val="en-CA" w:eastAsia="ko-KR"/>
          </w:rPr>
          <w:t xml:space="preserve">otBoundaryPos </w:t>
        </w:r>
      </w:ins>
      <w:del w:id="2273" w:author="Ye-Kui Wang d00" w:date="2019-03-05T12:32:00Z">
        <w:r w:rsidRPr="00DE0F0E" w:rsidDel="0068199D">
          <w:rPr>
            <w:noProof/>
            <w:lang w:val="en-CA" w:eastAsia="ko-KR"/>
          </w:rPr>
          <w:delText xml:space="preserve">pic_height_in_luma_samples </w:delText>
        </w:r>
      </w:del>
      <w:r w:rsidRPr="00DE0F0E" w:rsidDel="003C51E6">
        <w:rPr>
          <w:noProof/>
          <w:lang w:val="en-CA" w:eastAsia="ko-KR"/>
        </w:rPr>
        <w:t xml:space="preserve">and xColBr is less than </w:t>
      </w:r>
      <w:ins w:id="2274" w:author="Ye-Kui Wang d00" w:date="2019-03-05T12:32:00Z">
        <w:r w:rsidR="0068199D" w:rsidRPr="0068199D">
          <w:rPr>
            <w:noProof/>
            <w:lang w:val="en-CA" w:eastAsia="ko-KR"/>
          </w:rPr>
          <w:t xml:space="preserve">or equal to </w:t>
        </w:r>
        <w:del w:id="2275" w:author="Jianle_d11" w:date="2019-03-07T16:23:00Z">
          <w:r w:rsidR="0068199D" w:rsidRPr="0068199D" w:rsidDel="00366C74">
            <w:rPr>
              <w:noProof/>
              <w:lang w:val="en-CA" w:eastAsia="ko-KR"/>
            </w:rPr>
            <w:delText>R</w:delText>
          </w:r>
        </w:del>
      </w:ins>
      <w:ins w:id="2276" w:author="Jianle_d11" w:date="2019-03-07T16:23:00Z">
        <w:r w:rsidR="00366C74">
          <w:rPr>
            <w:noProof/>
            <w:lang w:val="en-CA" w:eastAsia="ko-KR"/>
          </w:rPr>
          <w:t>r</w:t>
        </w:r>
      </w:ins>
      <w:ins w:id="2277" w:author="Ye-Kui Wang d00" w:date="2019-03-05T12:32:00Z">
        <w:r w:rsidR="0068199D" w:rsidRPr="0068199D">
          <w:rPr>
            <w:noProof/>
            <w:lang w:val="en-CA" w:eastAsia="ko-KR"/>
          </w:rPr>
          <w:t>ightBoundaryPos</w:t>
        </w:r>
      </w:ins>
      <w:del w:id="2278" w:author="Ye-Kui Wang d00" w:date="2019-03-05T12:32:00Z">
        <w:r w:rsidRPr="00DE0F0E" w:rsidDel="0068199D">
          <w:rPr>
            <w:noProof/>
            <w:lang w:val="en-CA" w:eastAsia="ko-KR"/>
          </w:rPr>
          <w:delText>pic_width_in_luma_samples</w:delText>
        </w:r>
      </w:del>
      <w:r w:rsidRPr="00DE0F0E" w:rsidDel="003C51E6">
        <w:rPr>
          <w:noProof/>
          <w:lang w:val="en-CA" w:eastAsia="ko-KR"/>
        </w:rPr>
        <w:t>,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5081CE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44F18FCD"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0756D99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0A0F6655"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2279" w:name="_Ref342330774"/>
      <w:r w:rsidRPr="00DE0F0E" w:rsidDel="003C51E6">
        <w:rPr>
          <w:noProof/>
          <w:lang w:val="en-CA"/>
        </w:rPr>
        <w:t>Derivation process for collocated motion vectors</w:t>
      </w:r>
      <w:bookmarkEnd w:id="2279"/>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46F0836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782350C"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21DE6E61"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3F609A">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5C90781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4B9618F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624A085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6A67670"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E0FA1B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4F1047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2280" w:name="_Ref282002252"/>
      <w:r w:rsidRPr="00DE0F0E" w:rsidDel="003C51E6">
        <w:rPr>
          <w:noProof/>
          <w:lang w:val="en-CA"/>
        </w:rPr>
        <w:t>Derivation process for chroma motion vectors</w:t>
      </w:r>
      <w:bookmarkEnd w:id="2280"/>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0B89A71F"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3BAD4DD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2281" w:name="_Ref524531299"/>
      <w:r w:rsidRPr="00DE0F0E">
        <w:rPr>
          <w:noProof/>
          <w:lang w:val="en-CA" w:eastAsia="ko-KR"/>
        </w:rPr>
        <w:t>Rounding process for motion vectors</w:t>
      </w:r>
      <w:bookmarkEnd w:id="2281"/>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410E068B"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162993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60C3CBFB"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2282" w:name="_Ref1926140"/>
      <w:r w:rsidRPr="00DE0F0E">
        <w:rPr>
          <w:noProof/>
          <w:lang w:val="en-CA" w:eastAsia="ko-KR"/>
        </w:rPr>
        <w:t>Temporal motion buffer compression process for collocated motion vectors</w:t>
      </w:r>
      <w:bookmarkEnd w:id="2282"/>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20A30FF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77862D8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7A63D96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7C3ABE8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6131056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2283" w:name="_Ref532376975"/>
      <w:r w:rsidRPr="00DE0F0E">
        <w:rPr>
          <w:noProof/>
          <w:lang w:val="en-CA"/>
        </w:rPr>
        <w:t>Updating process for the history-bas</w:t>
      </w:r>
      <w:bookmarkStart w:id="2284"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283"/>
      <w:bookmarkEnd w:id="2284"/>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2285" w:name="_Ref534991549"/>
      <w:bookmarkStart w:id="2286" w:name="_Toc2177075"/>
      <w:r w:rsidRPr="00DE0F0E">
        <w:rPr>
          <w:noProof/>
          <w:lang w:val="en-CA" w:eastAsia="ko-KR"/>
        </w:rPr>
        <w:t>Decoder side motion vector refinement process</w:t>
      </w:r>
      <w:bookmarkEnd w:id="2285"/>
      <w:bookmarkEnd w:id="2286"/>
    </w:p>
    <w:p w14:paraId="52934E8D" w14:textId="77777777" w:rsidR="005B6B9D" w:rsidRPr="00DE0F0E" w:rsidRDefault="005B6B9D" w:rsidP="005B6B9D">
      <w:pPr>
        <w:pStyle w:val="Heading4"/>
        <w:rPr>
          <w:noProof/>
          <w:lang w:val="en-CA"/>
        </w:rPr>
      </w:pPr>
      <w:bookmarkStart w:id="2287" w:name="_Ref535437702"/>
      <w:r w:rsidRPr="00DE0F0E">
        <w:rPr>
          <w:noProof/>
          <w:lang w:val="en-CA"/>
        </w:rPr>
        <w:t>General</w:t>
      </w:r>
      <w:bookmarkEnd w:id="2287"/>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49CFC29D"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3F609A">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7226D33C"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A09E4E3"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567D22DC"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436</w:t>
      </w:r>
      <w:r w:rsidRPr="00DE0F0E">
        <w:rPr>
          <w:noProof/>
          <w:lang w:val="en-CA" w:eastAsia="ko-KR"/>
        </w:rPr>
        <w:fldChar w:fldCharType="end"/>
      </w:r>
      <w:r w:rsidRPr="00DE0F0E">
        <w:rPr>
          <w:noProof/>
          <w:lang w:val="en-CA" w:eastAsia="ko-KR"/>
        </w:rPr>
        <w:t>)</w:t>
      </w:r>
    </w:p>
    <w:p w14:paraId="6A713FC3" w14:textId="23D72B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437</w:t>
      </w:r>
      <w:r w:rsidRPr="00DE0F0E">
        <w:rPr>
          <w:noProof/>
          <w:lang w:val="en-CA" w:eastAsia="ko-KR"/>
        </w:rPr>
        <w:fldChar w:fldCharType="end"/>
      </w:r>
      <w:r w:rsidRPr="00DE0F0E">
        <w:rPr>
          <w:noProof/>
          <w:lang w:val="en-CA" w:eastAsia="ko-KR"/>
        </w:rPr>
        <w:t>)</w:t>
      </w:r>
    </w:p>
    <w:p w14:paraId="15A807E4" w14:textId="57F923B5"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3F609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3F609A">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1C474598"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439</w:t>
      </w:r>
      <w:r w:rsidRPr="00DE0F0E">
        <w:rPr>
          <w:noProof/>
          <w:lang w:val="en-CA" w:eastAsia="ko-KR"/>
        </w:rPr>
        <w:fldChar w:fldCharType="end"/>
      </w:r>
      <w:r w:rsidRPr="00DE0F0E">
        <w:rPr>
          <w:noProof/>
          <w:lang w:val="en-CA" w:eastAsia="ko-KR"/>
        </w:rPr>
        <w:t>)</w:t>
      </w:r>
    </w:p>
    <w:p w14:paraId="36BE6BEC" w14:textId="71BFDB8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440</w:t>
      </w:r>
      <w:r w:rsidRPr="00DE0F0E">
        <w:rPr>
          <w:noProof/>
          <w:lang w:val="en-CA" w:eastAsia="ko-KR"/>
        </w:rPr>
        <w:fldChar w:fldCharType="end"/>
      </w:r>
      <w:r w:rsidRPr="00DE0F0E">
        <w:rPr>
          <w:noProof/>
          <w:lang w:val="en-CA" w:eastAsia="ko-KR"/>
        </w:rPr>
        <w:t>)</w:t>
      </w:r>
    </w:p>
    <w:p w14:paraId="423F1945" w14:textId="746FD0B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441</w:t>
      </w:r>
      <w:r w:rsidRPr="00DE0F0E">
        <w:rPr>
          <w:noProof/>
          <w:lang w:val="en-CA" w:eastAsia="ko-KR"/>
        </w:rPr>
        <w:fldChar w:fldCharType="end"/>
      </w:r>
      <w:r w:rsidRPr="00DE0F0E">
        <w:rPr>
          <w:noProof/>
          <w:lang w:val="en-CA" w:eastAsia="ko-KR"/>
        </w:rPr>
        <w:t>)</w:t>
      </w:r>
    </w:p>
    <w:p w14:paraId="09B9526C" w14:textId="7971576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442</w:t>
      </w:r>
      <w:r w:rsidRPr="00DE0F0E">
        <w:rPr>
          <w:noProof/>
          <w:lang w:val="en-CA" w:eastAsia="ko-KR"/>
        </w:rPr>
        <w:fldChar w:fldCharType="end"/>
      </w:r>
      <w:r w:rsidRPr="00DE0F0E">
        <w:rPr>
          <w:noProof/>
          <w:lang w:val="en-CA" w:eastAsia="ko-KR"/>
        </w:rPr>
        <w:t>)</w:t>
      </w:r>
    </w:p>
    <w:p w14:paraId="259BB15C" w14:textId="23D60B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443</w:t>
      </w:r>
      <w:r w:rsidRPr="00DE0F0E">
        <w:rPr>
          <w:noProof/>
          <w:lang w:val="en-CA" w:eastAsia="ko-KR"/>
        </w:rPr>
        <w:fldChar w:fldCharType="end"/>
      </w:r>
      <w:r w:rsidRPr="00DE0F0E">
        <w:rPr>
          <w:noProof/>
          <w:lang w:val="en-CA" w:eastAsia="ko-KR"/>
        </w:rPr>
        <w:t>)</w:t>
      </w:r>
    </w:p>
    <w:p w14:paraId="00E56C18" w14:textId="324A63A9"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67E45AAC"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64E1EE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444</w:t>
      </w:r>
      <w:r w:rsidRPr="00DE0F0E">
        <w:rPr>
          <w:noProof/>
          <w:lang w:val="en-CA" w:eastAsia="ko-KR"/>
        </w:rPr>
        <w:fldChar w:fldCharType="end"/>
      </w:r>
      <w:r w:rsidRPr="00DE0F0E">
        <w:rPr>
          <w:noProof/>
          <w:lang w:val="en-CA" w:eastAsia="ko-KR"/>
        </w:rPr>
        <w:t>)</w:t>
      </w:r>
    </w:p>
    <w:p w14:paraId="5D515F36" w14:textId="6C24519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445</w:t>
      </w:r>
      <w:r w:rsidRPr="00DE0F0E">
        <w:rPr>
          <w:noProof/>
          <w:lang w:val="en-CA" w:eastAsia="ko-KR"/>
        </w:rPr>
        <w:fldChar w:fldCharType="end"/>
      </w:r>
      <w:r w:rsidRPr="00DE0F0E">
        <w:rPr>
          <w:noProof/>
          <w:lang w:val="en-CA" w:eastAsia="ko-KR"/>
        </w:rPr>
        <w:t>)</w:t>
      </w:r>
    </w:p>
    <w:p w14:paraId="15BE7B0E" w14:textId="709D4675"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3F609A">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2B62A704"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446</w:t>
      </w:r>
      <w:r w:rsidRPr="00DE0F0E">
        <w:rPr>
          <w:noProof/>
          <w:lang w:val="en-CA" w:eastAsia="ko-KR"/>
        </w:rPr>
        <w:fldChar w:fldCharType="end"/>
      </w:r>
      <w:r w:rsidRPr="00DE0F0E">
        <w:rPr>
          <w:noProof/>
          <w:lang w:val="en-CA" w:eastAsia="ko-KR"/>
        </w:rPr>
        <w:t>)</w:t>
      </w:r>
    </w:p>
    <w:p w14:paraId="51BECAA0" w14:textId="1D0CBABB"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2288"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288"/>
    </w:p>
    <w:p w14:paraId="4C8599A5" w14:textId="49D023A6" w:rsidR="007D32CC" w:rsidRPr="00DE0F0E" w:rsidDel="003C51E6" w:rsidRDefault="00ED1C7A" w:rsidP="007D32CC">
      <w:pPr>
        <w:pStyle w:val="Heading5"/>
        <w:rPr>
          <w:noProof/>
          <w:lang w:val="en-CA"/>
        </w:rPr>
      </w:pPr>
      <w:bookmarkStart w:id="2289" w:name="_Ref1118389"/>
      <w:r w:rsidRPr="00DE0F0E">
        <w:rPr>
          <w:noProof/>
          <w:lang w:val="en-CA"/>
        </w:rPr>
        <w:t xml:space="preserve"> </w:t>
      </w:r>
      <w:r w:rsidR="007D32CC" w:rsidRPr="00DE0F0E" w:rsidDel="003C51E6">
        <w:rPr>
          <w:noProof/>
          <w:lang w:val="en-CA"/>
        </w:rPr>
        <w:t>General</w:t>
      </w:r>
      <w:bookmarkEnd w:id="2289"/>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290"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F9763E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448</w:t>
      </w:r>
      <w:r w:rsidRPr="00DE0F0E">
        <w:rPr>
          <w:noProof/>
          <w:lang w:val="en-CA" w:eastAsia="ko-KR"/>
        </w:rPr>
        <w:fldChar w:fldCharType="end"/>
      </w:r>
      <w:r w:rsidRPr="00DE0F0E">
        <w:rPr>
          <w:noProof/>
          <w:lang w:val="en-CA" w:eastAsia="ko-KR"/>
        </w:rPr>
        <w:t>)</w:t>
      </w:r>
    </w:p>
    <w:p w14:paraId="1E810399" w14:textId="6E93D0C5"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449</w:t>
      </w:r>
      <w:r w:rsidRPr="00DE0F0E">
        <w:rPr>
          <w:noProof/>
          <w:lang w:val="en-CA" w:eastAsia="ko-KR"/>
        </w:rPr>
        <w:fldChar w:fldCharType="end"/>
      </w:r>
      <w:r w:rsidRPr="00DE0F0E">
        <w:rPr>
          <w:noProof/>
          <w:lang w:val="en-CA" w:eastAsia="ko-KR"/>
        </w:rPr>
        <w:t>)</w:t>
      </w:r>
    </w:p>
    <w:p w14:paraId="5673BFED" w14:textId="34D36BBF"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450</w:t>
      </w:r>
      <w:r w:rsidRPr="00DE0F0E">
        <w:rPr>
          <w:noProof/>
          <w:lang w:val="en-CA" w:eastAsia="ko-KR"/>
        </w:rPr>
        <w:fldChar w:fldCharType="end"/>
      </w:r>
      <w:r w:rsidRPr="00DE0F0E">
        <w:rPr>
          <w:noProof/>
          <w:lang w:val="en-CA" w:eastAsia="ko-KR"/>
        </w:rPr>
        <w:t>)</w:t>
      </w:r>
    </w:p>
    <w:p w14:paraId="3196BB8B" w14:textId="28DE527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451</w:t>
      </w:r>
      <w:r w:rsidRPr="00DE0F0E">
        <w:rPr>
          <w:noProof/>
          <w:lang w:val="en-CA" w:eastAsia="ko-KR"/>
        </w:rPr>
        <w:fldChar w:fldCharType="end"/>
      </w:r>
      <w:r w:rsidRPr="00DE0F0E">
        <w:rPr>
          <w:noProof/>
          <w:lang w:val="en-CA" w:eastAsia="ko-KR"/>
        </w:rPr>
        <w:t>)</w:t>
      </w:r>
    </w:p>
    <w:p w14:paraId="7EA5922B" w14:textId="6EE4E40E"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3F609A">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2291"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290"/>
      <w:bookmarkEnd w:id="2291"/>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12AE63B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452</w:t>
      </w:r>
      <w:r w:rsidRPr="00DE0F0E">
        <w:rPr>
          <w:noProof/>
          <w:lang w:val="en-CA" w:eastAsia="ko-KR"/>
        </w:rPr>
        <w:fldChar w:fldCharType="end"/>
      </w:r>
      <w:r w:rsidRPr="00DE0F0E">
        <w:rPr>
          <w:noProof/>
          <w:lang w:val="en-CA" w:eastAsia="ko-KR"/>
        </w:rPr>
        <w:t>)</w:t>
      </w:r>
    </w:p>
    <w:p w14:paraId="020E3170" w14:textId="191E4A5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453</w:t>
      </w:r>
      <w:r w:rsidRPr="00DE0F0E">
        <w:rPr>
          <w:noProof/>
          <w:lang w:val="en-CA" w:eastAsia="ko-KR"/>
        </w:rPr>
        <w:fldChar w:fldCharType="end"/>
      </w:r>
      <w:r w:rsidRPr="00DE0F0E">
        <w:rPr>
          <w:noProof/>
          <w:lang w:val="en-CA" w:eastAsia="ko-KR"/>
        </w:rPr>
        <w:t>)</w:t>
      </w:r>
    </w:p>
    <w:p w14:paraId="758B4EA2" w14:textId="1AF472D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454</w:t>
      </w:r>
      <w:r w:rsidRPr="00DE0F0E">
        <w:rPr>
          <w:noProof/>
          <w:lang w:val="en-CA" w:eastAsia="ko-KR"/>
        </w:rPr>
        <w:fldChar w:fldCharType="end"/>
      </w:r>
      <w:r w:rsidRPr="00DE0F0E">
        <w:rPr>
          <w:noProof/>
          <w:lang w:val="en-CA" w:eastAsia="ko-KR"/>
        </w:rPr>
        <w:t>)</w:t>
      </w:r>
    </w:p>
    <w:p w14:paraId="7C5483FC" w14:textId="302786D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455</w:t>
      </w:r>
      <w:r w:rsidRPr="00DE0F0E">
        <w:rPr>
          <w:noProof/>
          <w:lang w:val="en-CA" w:eastAsia="ko-KR"/>
        </w:rPr>
        <w:fldChar w:fldCharType="end"/>
      </w:r>
      <w:r w:rsidRPr="00DE0F0E">
        <w:rPr>
          <w:noProof/>
          <w:lang w:val="en-CA" w:eastAsia="ko-KR"/>
        </w:rPr>
        <w:t>)</w:t>
      </w:r>
    </w:p>
    <w:p w14:paraId="5158580D" w14:textId="235AE36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456</w:t>
      </w:r>
      <w:r w:rsidRPr="00DE0F0E">
        <w:rPr>
          <w:noProof/>
          <w:lang w:val="en-CA" w:eastAsia="ko-KR"/>
        </w:rPr>
        <w:fldChar w:fldCharType="end"/>
      </w:r>
      <w:r w:rsidRPr="00DE0F0E">
        <w:rPr>
          <w:noProof/>
          <w:lang w:val="en-CA" w:eastAsia="ko-KR"/>
        </w:rPr>
        <w:t>)</w:t>
      </w:r>
    </w:p>
    <w:p w14:paraId="628F896E" w14:textId="66ABA11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457</w:t>
      </w:r>
      <w:r w:rsidRPr="00DE0F0E">
        <w:rPr>
          <w:noProof/>
          <w:lang w:val="en-CA" w:eastAsia="ko-KR"/>
        </w:rPr>
        <w:fldChar w:fldCharType="end"/>
      </w:r>
      <w:r w:rsidRPr="00DE0F0E">
        <w:rPr>
          <w:noProof/>
          <w:lang w:val="en-CA" w:eastAsia="ko-KR"/>
        </w:rPr>
        <w:t>)</w:t>
      </w:r>
    </w:p>
    <w:p w14:paraId="652AB4A5" w14:textId="3F6F0EC6"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458</w:t>
      </w:r>
      <w:r w:rsidRPr="00DE0F0E">
        <w:rPr>
          <w:noProof/>
          <w:lang w:val="en-CA" w:eastAsia="ko-KR"/>
        </w:rPr>
        <w:fldChar w:fldCharType="end"/>
      </w:r>
      <w:r w:rsidRPr="00DE0F0E">
        <w:rPr>
          <w:noProof/>
          <w:lang w:val="en-CA" w:eastAsia="ko-KR"/>
        </w:rPr>
        <w:t>)</w:t>
      </w:r>
    </w:p>
    <w:p w14:paraId="3C6A637F" w14:textId="5963A642" w:rsidR="00EB21AB" w:rsidRPr="00DE0F0E" w:rsidDel="003C51E6" w:rsidRDefault="00EB21AB" w:rsidP="00EB21AB">
      <w:pPr>
        <w:rPr>
          <w:noProof/>
          <w:lang w:val="en-CA" w:eastAsia="ko-KR"/>
        </w:rPr>
      </w:pPr>
      <w:bookmarkStart w:id="2292"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02B0A06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7</w:t>
      </w:r>
      <w:r w:rsidR="00523CCC" w:rsidRPr="00DE0F0E">
        <w:rPr>
          <w:noProof/>
          <w:lang w:val="en-CA" w:eastAsia="ko-KR"/>
        </w:rPr>
        <w:fldChar w:fldCharType="end"/>
      </w:r>
      <w:r w:rsidRPr="00DE0F0E">
        <w:rPr>
          <w:noProof/>
          <w:lang w:val="en-CA" w:eastAsia="ko-KR"/>
        </w:rPr>
        <w:t>.</w:t>
      </w:r>
    </w:p>
    <w:p w14:paraId="052E2A24" w14:textId="601E96BF"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7D8B68D7" w14:textId="276D06C0" w:rsidR="00137EF7" w:rsidRPr="00DE0F0E" w:rsidRDefault="00137EF7" w:rsidP="00137EF7">
      <w:pPr>
        <w:ind w:left="360" w:hanging="360"/>
        <w:rPr>
          <w:ins w:id="2293" w:author="Ye-Kui Wang d00" w:date="2019-03-05T12:38:00Z"/>
          <w:noProof/>
          <w:lang w:val="en-CA"/>
        </w:rPr>
      </w:pPr>
      <w:ins w:id="2294" w:author="Ye-Kui Wang d00" w:date="2019-03-05T12:38:00Z">
        <w:r w:rsidRPr="00DE0F0E" w:rsidDel="003C51E6">
          <w:rPr>
            <w:noProof/>
            <w:lang w:val="en-CA" w:eastAsia="ko-KR"/>
          </w:rPr>
          <w:t>–</w:t>
        </w:r>
        <w:r w:rsidRPr="00DE0F0E" w:rsidDel="003C51E6">
          <w:rPr>
            <w:noProof/>
            <w:lang w:val="en-CA" w:eastAsia="ko-KR"/>
          </w:rPr>
          <w:tab/>
        </w:r>
        <w:r w:rsidRPr="00DE0F0E">
          <w:rPr>
            <w:noProof/>
            <w:lang w:val="en-CA" w:eastAsia="ko-KR"/>
          </w:rPr>
          <w:t xml:space="preserve">If </w:t>
        </w:r>
        <w:r w:rsidRPr="006A041B">
          <w:rPr>
            <w:szCs w:val="22"/>
            <w:lang w:val="en-CA"/>
          </w:rPr>
          <w:t>sub_pic_treated_as_pic_flag</w:t>
        </w:r>
      </w:ins>
      <w:ins w:id="2295" w:author="Ye-Kui Wang d07" w:date="2019-03-06T12:05:00Z">
        <w:r w:rsidR="00F64A0C">
          <w:rPr>
            <w:szCs w:val="22"/>
            <w:lang w:val="en-CA"/>
          </w:rPr>
          <w:t>[ </w:t>
        </w:r>
      </w:ins>
      <w:ins w:id="2296" w:author="Ye-Kui Wang d07" w:date="2019-03-06T12:21:00Z">
        <w:r w:rsidR="00157B90">
          <w:rPr>
            <w:noProof/>
            <w:lang w:val="en-CA"/>
          </w:rPr>
          <w:t>SubPicIdx</w:t>
        </w:r>
        <w:r w:rsidR="00157B90" w:rsidRPr="00DE0F0E">
          <w:rPr>
            <w:noProof/>
            <w:lang w:val="en-CA"/>
          </w:rPr>
          <w:t>[</w:t>
        </w:r>
        <w:r w:rsidR="00157B90">
          <w:rPr>
            <w:noProof/>
            <w:lang w:val="en-CA"/>
          </w:rPr>
          <w:t> </w:t>
        </w:r>
        <w:r w:rsidR="00157B90">
          <w:rPr>
            <w:lang w:val="en-CA"/>
          </w:rPr>
          <w:t>tile_group_subpic_id</w:t>
        </w:r>
        <w:r w:rsidR="00157B90">
          <w:rPr>
            <w:bCs/>
            <w:lang w:val="en-CA"/>
          </w:rPr>
          <w:t> ]</w:t>
        </w:r>
      </w:ins>
      <w:ins w:id="2297" w:author="Ye-Kui Wang d07" w:date="2019-03-06T12:05:00Z">
        <w:r w:rsidR="00F64A0C">
          <w:rPr>
            <w:szCs w:val="22"/>
            <w:lang w:val="en-CA"/>
          </w:rPr>
          <w:t> ]</w:t>
        </w:r>
      </w:ins>
      <w:ins w:id="2298" w:author="Ye-Kui Wang d00" w:date="2019-03-05T12:38:00Z">
        <w:r w:rsidRPr="00DE0F0E">
          <w:rPr>
            <w:noProof/>
            <w:lang w:val="en-CA" w:eastAsia="ko-KR"/>
          </w:rPr>
          <w:t xml:space="preserve"> </w:t>
        </w:r>
        <w:r>
          <w:rPr>
            <w:noProof/>
            <w:lang w:val="en-CA" w:eastAsia="ko-KR"/>
          </w:rPr>
          <w:t>is equal to 1, the following applies</w:t>
        </w:r>
        <w:r w:rsidRPr="00DE0F0E">
          <w:rPr>
            <w:noProof/>
            <w:lang w:val="en-CA"/>
          </w:rPr>
          <w:t>:</w:t>
        </w:r>
      </w:ins>
    </w:p>
    <w:p w14:paraId="079A5C86" w14:textId="7CF0D289" w:rsidR="00137EF7" w:rsidRPr="009E5849" w:rsidRDefault="00137EF7" w:rsidP="00137EF7">
      <w:pPr>
        <w:pStyle w:val="Equation"/>
        <w:tabs>
          <w:tab w:val="clear" w:pos="794"/>
          <w:tab w:val="clear" w:pos="1588"/>
          <w:tab w:val="left" w:pos="851"/>
          <w:tab w:val="left" w:pos="1134"/>
          <w:tab w:val="left" w:pos="1418"/>
          <w:tab w:val="left" w:pos="1701"/>
          <w:tab w:val="left" w:pos="1985"/>
        </w:tabs>
        <w:ind w:left="562"/>
        <w:rPr>
          <w:ins w:id="2299" w:author="Ye-Kui Wang d00" w:date="2019-03-05T12:39:00Z"/>
        </w:rPr>
      </w:pPr>
      <w:ins w:id="2300" w:author="Ye-Kui Wang d00" w:date="2019-03-05T12:39:00Z">
        <w:r w:rsidRPr="009E5849">
          <w:rPr>
            <w:noProof/>
            <w:lang w:eastAsia="ko-KR"/>
          </w:rPr>
          <w:t>xInt</w:t>
        </w:r>
        <w:r w:rsidRPr="009E5849">
          <w:rPr>
            <w:noProof/>
            <w:vertAlign w:val="subscript"/>
            <w:lang w:eastAsia="ko-KR"/>
          </w:rPr>
          <w:t>i</w:t>
        </w:r>
        <w:r w:rsidRPr="009E5849">
          <w:t> = Clip3( </w:t>
        </w:r>
      </w:ins>
      <w:ins w:id="2301" w:author="Jianle_d11" w:date="2019-03-07T16:25:00Z">
        <w:r w:rsidR="009F501A">
          <w:rPr>
            <w:noProof/>
            <w:lang w:val="en-CA" w:eastAsia="ko-KR"/>
          </w:rPr>
          <w:t>SubPic</w:t>
        </w:r>
      </w:ins>
      <w:ins w:id="2302" w:author="Ye-Kui Wang d00" w:date="2019-03-05T12:39:00Z">
        <w:r w:rsidRPr="009E5849">
          <w:t>Left</w:t>
        </w:r>
        <w:r w:rsidRPr="009E5849">
          <w:rPr>
            <w:noProof/>
            <w:lang w:eastAsia="ko-KR"/>
          </w:rPr>
          <w:t>BoundaryPos</w:t>
        </w:r>
        <w:r w:rsidRPr="009E5849">
          <w:t>, </w:t>
        </w:r>
      </w:ins>
      <w:ins w:id="2303" w:author="Jianle_d11" w:date="2019-03-07T16:25:00Z">
        <w:r w:rsidR="009F501A">
          <w:rPr>
            <w:noProof/>
            <w:lang w:val="en-CA" w:eastAsia="ko-KR"/>
          </w:rPr>
          <w:t>SubPic</w:t>
        </w:r>
      </w:ins>
      <w:ins w:id="2304" w:author="Ye-Kui Wang d00" w:date="2019-03-05T12:39:00Z">
        <w:r w:rsidRPr="009E5849">
          <w:t>Right</w:t>
        </w:r>
        <w:r w:rsidRPr="009E5849">
          <w:rPr>
            <w:noProof/>
            <w:lang w:eastAsia="ko-KR"/>
          </w:rPr>
          <w:t>BoundaryPos</w:t>
        </w:r>
        <w:r w:rsidRPr="009E5849">
          <w:t xml:space="preserve">, </w:t>
        </w:r>
        <w:r w:rsidRPr="009E5849">
          <w:rPr>
            <w:noProof/>
          </w:rPr>
          <w:t>x</w:t>
        </w:r>
        <w:r w:rsidRPr="009E5849">
          <w:rPr>
            <w:noProof/>
            <w:lang w:eastAsia="ko-KR"/>
          </w:rPr>
          <w:t>Int</w:t>
        </w:r>
        <w:r w:rsidRPr="009E5849">
          <w:rPr>
            <w:noProof/>
            <w:vertAlign w:val="subscript"/>
            <w:lang w:eastAsia="ko-KR"/>
          </w:rPr>
          <w:t>L</w:t>
        </w:r>
        <w:r w:rsidRPr="009E5849">
          <w:t> + i )</w:t>
        </w:r>
        <w:r w:rsidRPr="009E5849">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458</w:t>
        </w:r>
        <w:r w:rsidRPr="00DE0F0E">
          <w:rPr>
            <w:noProof/>
            <w:lang w:val="en-CA" w:eastAsia="ko-KR"/>
          </w:rPr>
          <w:fldChar w:fldCharType="end"/>
        </w:r>
        <w:r w:rsidRPr="00DE0F0E">
          <w:rPr>
            <w:noProof/>
            <w:lang w:val="en-CA" w:eastAsia="ko-KR"/>
          </w:rPr>
          <w:t>)</w:t>
        </w:r>
      </w:ins>
    </w:p>
    <w:p w14:paraId="47DC3834" w14:textId="0061280A" w:rsidR="00137EF7" w:rsidRPr="009E5849" w:rsidRDefault="00137EF7" w:rsidP="00137EF7">
      <w:pPr>
        <w:pStyle w:val="Equation"/>
        <w:tabs>
          <w:tab w:val="clear" w:pos="794"/>
          <w:tab w:val="clear" w:pos="1588"/>
          <w:tab w:val="left" w:pos="851"/>
          <w:tab w:val="left" w:pos="1134"/>
          <w:tab w:val="left" w:pos="1418"/>
          <w:tab w:val="left" w:pos="1701"/>
          <w:tab w:val="left" w:pos="1985"/>
        </w:tabs>
        <w:ind w:left="562"/>
        <w:rPr>
          <w:ins w:id="2305" w:author="Ye-Kui Wang d00" w:date="2019-03-05T12:39:00Z"/>
          <w:noProof/>
          <w:lang w:eastAsia="ko-KR"/>
        </w:rPr>
      </w:pPr>
      <w:ins w:id="2306" w:author="Ye-Kui Wang d00" w:date="2019-03-05T12:39:00Z">
        <w:r w:rsidRPr="009E5849">
          <w:rPr>
            <w:noProof/>
            <w:lang w:eastAsia="ko-KR"/>
          </w:rPr>
          <w:t>yInt</w:t>
        </w:r>
        <w:r w:rsidRPr="009E5849">
          <w:rPr>
            <w:noProof/>
            <w:vertAlign w:val="subscript"/>
            <w:lang w:eastAsia="ko-KR"/>
          </w:rPr>
          <w:t>i</w:t>
        </w:r>
        <w:r w:rsidRPr="009E5849">
          <w:t> = Clip3( </w:t>
        </w:r>
      </w:ins>
      <w:ins w:id="2307" w:author="Jianle_d11" w:date="2019-03-07T16:25:00Z">
        <w:r w:rsidR="009F501A">
          <w:rPr>
            <w:noProof/>
            <w:lang w:val="en-CA" w:eastAsia="ko-KR"/>
          </w:rPr>
          <w:t>SubPic</w:t>
        </w:r>
      </w:ins>
      <w:ins w:id="2308" w:author="Ye-Kui Wang d00" w:date="2019-03-05T12:39:00Z">
        <w:r w:rsidRPr="009E5849">
          <w:t>Top</w:t>
        </w:r>
        <w:r w:rsidRPr="009E5849">
          <w:rPr>
            <w:noProof/>
            <w:lang w:eastAsia="ko-KR"/>
          </w:rPr>
          <w:t>BoundaryPos</w:t>
        </w:r>
        <w:r w:rsidRPr="009E5849">
          <w:t>, </w:t>
        </w:r>
      </w:ins>
      <w:ins w:id="2309" w:author="Jianle_d11" w:date="2019-03-07T16:25:00Z">
        <w:r w:rsidR="009F501A">
          <w:rPr>
            <w:noProof/>
            <w:lang w:val="en-CA" w:eastAsia="ko-KR"/>
          </w:rPr>
          <w:t>SubPic</w:t>
        </w:r>
      </w:ins>
      <w:ins w:id="2310" w:author="Ye-Kui Wang d00" w:date="2019-03-05T12:39:00Z">
        <w:r w:rsidRPr="009E5849">
          <w:t>Bot</w:t>
        </w:r>
        <w:r w:rsidRPr="009E5849">
          <w:rPr>
            <w:noProof/>
            <w:lang w:eastAsia="ko-KR"/>
          </w:rPr>
          <w:t>BoundaryPos</w:t>
        </w:r>
        <w:r w:rsidRPr="009E5849">
          <w:t xml:space="preserve">, </w:t>
        </w:r>
        <w:r w:rsidRPr="009E5849">
          <w:rPr>
            <w:noProof/>
          </w:rPr>
          <w:t>y</w:t>
        </w:r>
        <w:r w:rsidRPr="009E5849">
          <w:rPr>
            <w:noProof/>
            <w:lang w:eastAsia="ko-KR"/>
          </w:rPr>
          <w:t>Int</w:t>
        </w:r>
        <w:r w:rsidRPr="009E5849">
          <w:rPr>
            <w:noProof/>
            <w:vertAlign w:val="subscript"/>
            <w:lang w:eastAsia="ko-KR"/>
          </w:rPr>
          <w:t>L</w:t>
        </w:r>
        <w:r w:rsidRPr="009E5849">
          <w:t> + i )</w:t>
        </w:r>
        <w:r w:rsidRPr="009E5849">
          <w:rPr>
            <w:noProof/>
            <w:lang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458</w:t>
        </w:r>
        <w:r w:rsidRPr="00DE0F0E">
          <w:rPr>
            <w:noProof/>
            <w:lang w:val="en-CA" w:eastAsia="ko-KR"/>
          </w:rPr>
          <w:fldChar w:fldCharType="end"/>
        </w:r>
        <w:r w:rsidRPr="00DE0F0E">
          <w:rPr>
            <w:noProof/>
            <w:lang w:val="en-CA" w:eastAsia="ko-KR"/>
          </w:rPr>
          <w:t>)</w:t>
        </w:r>
      </w:ins>
    </w:p>
    <w:p w14:paraId="2DC8FB6F" w14:textId="68CADCD6" w:rsidR="00137EF7" w:rsidRPr="00DE0F0E" w:rsidRDefault="00137EF7" w:rsidP="00137EF7">
      <w:pPr>
        <w:keepNext/>
        <w:ind w:left="360" w:hanging="360"/>
        <w:rPr>
          <w:ins w:id="2311" w:author="Ye-Kui Wang d00" w:date="2019-03-05T12:38:00Z"/>
          <w:noProof/>
          <w:lang w:val="en-CA"/>
        </w:rPr>
      </w:pPr>
      <w:ins w:id="2312" w:author="Ye-Kui Wang d00" w:date="2019-03-05T12:38:00Z">
        <w:r w:rsidRPr="00DE0F0E" w:rsidDel="003C51E6">
          <w:rPr>
            <w:noProof/>
            <w:lang w:val="en-CA" w:eastAsia="ko-KR"/>
          </w:rPr>
          <w:t>–</w:t>
        </w:r>
        <w:r w:rsidRPr="00DE0F0E" w:rsidDel="003C51E6">
          <w:rPr>
            <w:noProof/>
            <w:lang w:val="en-CA" w:eastAsia="ko-KR"/>
          </w:rPr>
          <w:tab/>
        </w:r>
        <w:r>
          <w:rPr>
            <w:noProof/>
            <w:lang w:val="en-CA" w:eastAsia="ko-KR"/>
          </w:rPr>
          <w:t>Otherwise (</w:t>
        </w:r>
        <w:r w:rsidRPr="006A041B">
          <w:rPr>
            <w:szCs w:val="22"/>
            <w:lang w:val="en-CA"/>
          </w:rPr>
          <w:t>sub_pic_treated_as_pic_flag</w:t>
        </w:r>
      </w:ins>
      <w:ins w:id="2313" w:author="Ye-Kui Wang d07" w:date="2019-03-06T12:05:00Z">
        <w:r w:rsidR="00F64A0C">
          <w:rPr>
            <w:szCs w:val="22"/>
            <w:lang w:val="en-CA"/>
          </w:rPr>
          <w:t>[ </w:t>
        </w:r>
      </w:ins>
      <w:ins w:id="2314" w:author="Ye-Kui Wang d07" w:date="2019-03-06T12:21:00Z">
        <w:r w:rsidR="00157B90">
          <w:rPr>
            <w:noProof/>
            <w:lang w:val="en-CA"/>
          </w:rPr>
          <w:t>SubPicIdx</w:t>
        </w:r>
        <w:r w:rsidR="00157B90" w:rsidRPr="00DE0F0E">
          <w:rPr>
            <w:noProof/>
            <w:lang w:val="en-CA"/>
          </w:rPr>
          <w:t>[</w:t>
        </w:r>
        <w:r w:rsidR="00157B90">
          <w:rPr>
            <w:noProof/>
            <w:lang w:val="en-CA"/>
          </w:rPr>
          <w:t> </w:t>
        </w:r>
        <w:r w:rsidR="00157B90">
          <w:rPr>
            <w:lang w:val="en-CA"/>
          </w:rPr>
          <w:t>tile_group_subpic_id</w:t>
        </w:r>
        <w:r w:rsidR="00157B90">
          <w:rPr>
            <w:bCs/>
            <w:lang w:val="en-CA"/>
          </w:rPr>
          <w:t> ]</w:t>
        </w:r>
      </w:ins>
      <w:ins w:id="2315" w:author="Ye-Kui Wang d07" w:date="2019-03-06T12:05:00Z">
        <w:r w:rsidR="00F64A0C">
          <w:rPr>
            <w:szCs w:val="22"/>
            <w:lang w:val="en-CA"/>
          </w:rPr>
          <w:t> ]</w:t>
        </w:r>
      </w:ins>
      <w:ins w:id="2316" w:author="Ye-Kui Wang d00" w:date="2019-03-05T12:38:00Z">
        <w:r w:rsidRPr="00DE0F0E">
          <w:rPr>
            <w:noProof/>
            <w:lang w:val="en-CA" w:eastAsia="ko-KR"/>
          </w:rPr>
          <w:t xml:space="preserve"> </w:t>
        </w:r>
        <w:r>
          <w:rPr>
            <w:noProof/>
            <w:lang w:val="en-CA" w:eastAsia="ko-KR"/>
          </w:rPr>
          <w:t>is equal to 0), the following applies</w:t>
        </w:r>
        <w:r w:rsidRPr="00DE0F0E">
          <w:rPr>
            <w:noProof/>
            <w:lang w:val="en-CA"/>
          </w:rPr>
          <w:t>:</w:t>
        </w:r>
      </w:ins>
    </w:p>
    <w:p w14:paraId="57134A5E" w14:textId="10CD38A2"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0F6F7DBF"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3EC49E3F"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49F343C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0994802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08696D14"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1A0A50B0"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465</w:t>
      </w:r>
      <w:r w:rsidRPr="00DE0F0E">
        <w:rPr>
          <w:noProof/>
          <w:lang w:val="en-CA" w:eastAsia="ko-KR"/>
        </w:rPr>
        <w:fldChar w:fldCharType="end"/>
      </w:r>
      <w:r w:rsidRPr="00DE0F0E">
        <w:rPr>
          <w:noProof/>
          <w:lang w:val="en-CA" w:eastAsia="ko-KR"/>
        </w:rPr>
        <w:t>)</w:t>
      </w:r>
    </w:p>
    <w:p w14:paraId="41A920B8" w14:textId="1DFA7E9C" w:rsidR="007D32CC" w:rsidRPr="00DE0F0E" w:rsidRDefault="007D32CC" w:rsidP="007D32CC">
      <w:pPr>
        <w:pStyle w:val="Caption"/>
        <w:rPr>
          <w:noProof/>
          <w:lang w:val="en-CA"/>
        </w:rPr>
      </w:pPr>
      <w:bookmarkStart w:id="2317"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7</w:t>
      </w:r>
      <w:r w:rsidRPr="00DE0F0E">
        <w:rPr>
          <w:noProof/>
          <w:lang w:val="en-CA"/>
        </w:rPr>
        <w:fldChar w:fldCharType="end"/>
      </w:r>
      <w:bookmarkEnd w:id="2292"/>
      <w:bookmarkEnd w:id="2317"/>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2318" w:name="_Ref534989202"/>
      <w:r w:rsidRPr="00DE0F0E">
        <w:rPr>
          <w:noProof/>
          <w:lang w:val="en-CA"/>
        </w:rPr>
        <w:t>Sum of absolute differences calculation process</w:t>
      </w:r>
      <w:bookmarkEnd w:id="2318"/>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280363F3"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40012160"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53D8011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F4E7AE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2AB74FAF" w:rsidR="001E3C83" w:rsidRPr="00DE0F0E" w:rsidRDefault="001E3C83" w:rsidP="001E3C83">
      <w:pPr>
        <w:pStyle w:val="Caption"/>
        <w:rPr>
          <w:noProof/>
          <w:lang w:val="en-CA"/>
        </w:rPr>
      </w:pPr>
      <w:bookmarkStart w:id="2319"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8</w:t>
      </w:r>
      <w:r w:rsidRPr="00DE0F0E">
        <w:rPr>
          <w:noProof/>
          <w:lang w:val="en-CA"/>
        </w:rPr>
        <w:fldChar w:fldCharType="end"/>
      </w:r>
      <w:bookmarkEnd w:id="2319"/>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2320" w:name="_Ref534989262"/>
      <w:r w:rsidRPr="00DE0F0E">
        <w:rPr>
          <w:noProof/>
          <w:lang w:val="en-CA"/>
        </w:rPr>
        <w:t>Array entry selection process</w:t>
      </w:r>
      <w:bookmarkEnd w:id="2320"/>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596D700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C3E3F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27B49D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DF1AD6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629FCC1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43B124F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8259AAD"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73B3D43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321" w:name="_Ref534989344"/>
      <w:r w:rsidRPr="00DE0F0E">
        <w:rPr>
          <w:noProof/>
          <w:lang w:val="en-CA"/>
        </w:rPr>
        <w:t>Parametric motion vector refinement process</w:t>
      </w:r>
      <w:bookmarkEnd w:id="2321"/>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99A8F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7DD2EEE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B830CB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4F439C24"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322" w:name="_Toc2177076"/>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322"/>
    </w:p>
    <w:p w14:paraId="0C4956F7" w14:textId="77777777" w:rsidR="0030382C" w:rsidRPr="00DE0F0E" w:rsidRDefault="0030382C" w:rsidP="0030382C">
      <w:pPr>
        <w:pStyle w:val="Heading4"/>
        <w:rPr>
          <w:noProof/>
          <w:color w:val="000000" w:themeColor="text1"/>
          <w:lang w:val="en-CA"/>
        </w:rPr>
      </w:pPr>
      <w:bookmarkStart w:id="2323" w:name="_Ref527711097"/>
      <w:r w:rsidRPr="00DE0F0E" w:rsidDel="003C51E6">
        <w:rPr>
          <w:noProof/>
          <w:color w:val="000000" w:themeColor="text1"/>
          <w:lang w:val="en-CA"/>
        </w:rPr>
        <w:t>General</w:t>
      </w:r>
      <w:bookmarkEnd w:id="2323"/>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32CCCD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4E6CC7AF"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FBBE27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324"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324"/>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3544D6B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3F609A">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22957B2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79C625E"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287E751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315A8EC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5AF78D6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0B5145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194B49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2B4E01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62C9D4F8"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35076A1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13FDAA2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71E654F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9CA751F"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A88EF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3F609A">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39503EC4"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1B00C2"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2D0E41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2EAEA45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16E0F69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731BC8C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4C7DF2FC"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7667EB1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58F00F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A571670"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325"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325"/>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404B9B0"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7825FB8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416E68CF"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 xml:space="preserve">b  &gt;&gt;  CtbLog2SizeY is equal to yColBr  &gt;&gt;  CtbLog2SizeY, yColBr is less than </w:t>
      </w:r>
      <w:r w:rsidRPr="00DE0F0E">
        <w:rPr>
          <w:noProof/>
          <w:color w:val="000000" w:themeColor="text1"/>
          <w:lang w:val="en-CA" w:eastAsia="ko-KR"/>
        </w:rPr>
        <w:t>pic_height_in_luma_samples</w:t>
      </w:r>
      <w:r w:rsidRPr="00DE0F0E" w:rsidDel="003C51E6">
        <w:rPr>
          <w:noProof/>
          <w:color w:val="000000" w:themeColor="text1"/>
          <w:lang w:val="en-CA" w:eastAsia="ko-KR"/>
        </w:rPr>
        <w:t xml:space="preserve"> and xColBr is less than </w:t>
      </w:r>
      <w:r w:rsidRPr="00DE0F0E">
        <w:rPr>
          <w:noProof/>
          <w:color w:val="000000" w:themeColor="text1"/>
          <w:lang w:val="en-CA" w:eastAsia="ko-KR"/>
        </w:rPr>
        <w:t>pic_width_in_luma_samples</w:t>
      </w:r>
      <w:r w:rsidRPr="00DE0F0E" w:rsidDel="003C51E6">
        <w:rPr>
          <w:noProof/>
          <w:color w:val="000000" w:themeColor="text1"/>
          <w:lang w:val="en-CA" w:eastAsia="ko-KR"/>
        </w:rPr>
        <w:t>,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65FAE40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1C8470B9"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EF6A677"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51E1B5B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326" w:name="_Ref527981534"/>
      <w:r w:rsidRPr="00DE0F0E">
        <w:rPr>
          <w:noProof/>
          <w:color w:val="000000" w:themeColor="text1"/>
          <w:lang w:val="en-CA" w:eastAsia="ko-KR"/>
        </w:rPr>
        <w:t xml:space="preserve">Derivation process for uni-prediction </w:t>
      </w:r>
      <w:bookmarkEnd w:id="2326"/>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0B7F10F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6643139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16985A4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37EA55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1356DE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2B4DA52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582F5D9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24B9E5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4841BC7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2A2D9B53"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F489E8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77FAF32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3073A50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3FAADC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1CC909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5F19641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6EA14C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2D0DBB4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BF7746D"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0201256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7938D9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6AEB42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CC298C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3031D65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6D22AFF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111B9D5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50F8C4B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B11479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2919EB83"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19C8FFE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626CCC4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725905E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5D689C9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5E1D155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5C1C388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7EEAF02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366D8E4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7904754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323A8B0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4D11F73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9FAB59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246E201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327" w:name="_Ref528169506"/>
      <w:r w:rsidRPr="00DE0F0E">
        <w:rPr>
          <w:noProof/>
          <w:color w:val="000000" w:themeColor="text1"/>
          <w:lang w:val="en-CA"/>
        </w:rPr>
        <w:t>Comparison process for uni-prediction luma motion vector</w:t>
      </w:r>
      <w:bookmarkEnd w:id="2327"/>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964FD5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DD27F7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3715FAC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D32DC3B"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2D9A9F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9155CF2"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0DECD2C9"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328"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328"/>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54FB12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7547D500"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04A5D6E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810540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1650ACC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052D62E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08340E4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7BEDA98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6AE533A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185EA68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0CBD42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699332A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547F6FF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796618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1695D13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51EF091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645F4B6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448353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329" w:name="_Toc2177077"/>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329"/>
    </w:p>
    <w:p w14:paraId="341C2F23" w14:textId="77777777" w:rsidR="00E46C7A" w:rsidRPr="00DE0F0E" w:rsidRDefault="00E46C7A" w:rsidP="00E46C7A">
      <w:pPr>
        <w:pStyle w:val="Heading4"/>
        <w:rPr>
          <w:noProof/>
          <w:lang w:val="en-CA" w:eastAsia="ko-KR"/>
        </w:rPr>
      </w:pPr>
      <w:bookmarkStart w:id="2330" w:name="_Ref524379592"/>
      <w:r w:rsidRPr="00DE0F0E">
        <w:rPr>
          <w:noProof/>
          <w:lang w:val="en-CA" w:eastAsia="ko-KR"/>
        </w:rPr>
        <w:t>General</w:t>
      </w:r>
      <w:bookmarkEnd w:id="2330"/>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3610F0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3F609A">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6AA7AE7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568</w:t>
      </w:r>
      <w:r w:rsidRPr="00DE0F0E" w:rsidDel="003C51E6">
        <w:rPr>
          <w:noProof/>
          <w:lang w:val="en-CA"/>
        </w:rPr>
        <w:fldChar w:fldCharType="end"/>
      </w:r>
      <w:r w:rsidRPr="00DE0F0E" w:rsidDel="003C51E6">
        <w:rPr>
          <w:noProof/>
          <w:lang w:val="en-CA"/>
        </w:rPr>
        <w:t>)</w:t>
      </w:r>
    </w:p>
    <w:p w14:paraId="4539A754" w14:textId="196130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212DD7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570</w:t>
      </w:r>
      <w:r w:rsidRPr="00DE0F0E" w:rsidDel="003C51E6">
        <w:rPr>
          <w:noProof/>
          <w:lang w:val="en-CA"/>
        </w:rPr>
        <w:fldChar w:fldCharType="end"/>
      </w:r>
      <w:r w:rsidRPr="00DE0F0E" w:rsidDel="003C51E6">
        <w:rPr>
          <w:noProof/>
          <w:lang w:val="en-CA"/>
        </w:rPr>
        <w:t>)</w:t>
      </w:r>
    </w:p>
    <w:p w14:paraId="22B279CC" w14:textId="02435DD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0242A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572</w:t>
      </w:r>
      <w:r w:rsidRPr="00DE0F0E" w:rsidDel="003C51E6">
        <w:rPr>
          <w:noProof/>
          <w:lang w:val="en-CA"/>
        </w:rPr>
        <w:fldChar w:fldCharType="end"/>
      </w:r>
      <w:r w:rsidRPr="00DE0F0E" w:rsidDel="003C51E6">
        <w:rPr>
          <w:noProof/>
          <w:lang w:val="en-CA"/>
        </w:rPr>
        <w:t>)</w:t>
      </w:r>
    </w:p>
    <w:p w14:paraId="07BF7EF5" w14:textId="1551A2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573</w:t>
      </w:r>
      <w:r w:rsidRPr="00DE0F0E" w:rsidDel="003C51E6">
        <w:rPr>
          <w:noProof/>
          <w:lang w:val="en-CA"/>
        </w:rPr>
        <w:fldChar w:fldCharType="end"/>
      </w:r>
      <w:r w:rsidRPr="00DE0F0E" w:rsidDel="003C51E6">
        <w:rPr>
          <w:noProof/>
          <w:lang w:val="en-CA"/>
        </w:rPr>
        <w:t>)</w:t>
      </w:r>
    </w:p>
    <w:p w14:paraId="5876302E" w14:textId="6D2C699E"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3F609A">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71C212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574</w:t>
      </w:r>
      <w:r w:rsidRPr="00DE0F0E" w:rsidDel="003C51E6">
        <w:rPr>
          <w:noProof/>
          <w:lang w:val="en-CA"/>
        </w:rPr>
        <w:fldChar w:fldCharType="end"/>
      </w:r>
      <w:r w:rsidRPr="00DE0F0E" w:rsidDel="003C51E6">
        <w:rPr>
          <w:noProof/>
          <w:lang w:val="en-CA"/>
        </w:rPr>
        <w:t>)</w:t>
      </w:r>
    </w:p>
    <w:p w14:paraId="128C0532" w14:textId="0941CC4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575</w:t>
      </w:r>
      <w:r w:rsidRPr="00DE0F0E" w:rsidDel="003C51E6">
        <w:rPr>
          <w:noProof/>
          <w:lang w:val="en-CA"/>
        </w:rPr>
        <w:fldChar w:fldCharType="end"/>
      </w:r>
      <w:r w:rsidRPr="00DE0F0E" w:rsidDel="003C51E6">
        <w:rPr>
          <w:noProof/>
          <w:lang w:val="en-CA"/>
        </w:rPr>
        <w:t>)</w:t>
      </w:r>
    </w:p>
    <w:p w14:paraId="20B002A4" w14:textId="0BCDAE5B"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576</w:t>
      </w:r>
      <w:r w:rsidRPr="00DE0F0E" w:rsidDel="003C51E6">
        <w:rPr>
          <w:noProof/>
          <w:lang w:val="en-CA"/>
        </w:rPr>
        <w:fldChar w:fldCharType="end"/>
      </w:r>
      <w:r w:rsidRPr="00DE0F0E" w:rsidDel="003C51E6">
        <w:rPr>
          <w:noProof/>
          <w:lang w:val="en-CA"/>
        </w:rPr>
        <w:t>)</w:t>
      </w:r>
    </w:p>
    <w:p w14:paraId="1B621F41" w14:textId="72D9B2B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56C18FD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578</w:t>
      </w:r>
      <w:r w:rsidRPr="00DE0F0E" w:rsidDel="003C51E6">
        <w:rPr>
          <w:noProof/>
          <w:lang w:val="en-CA"/>
        </w:rPr>
        <w:fldChar w:fldCharType="end"/>
      </w:r>
      <w:r w:rsidRPr="00DE0F0E" w:rsidDel="003C51E6">
        <w:rPr>
          <w:noProof/>
          <w:lang w:val="en-CA"/>
        </w:rPr>
        <w:t>)</w:t>
      </w:r>
    </w:p>
    <w:p w14:paraId="393CBF55" w14:textId="0E67DA1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096A3B1A"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DF27814"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3F609A">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331"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331"/>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9753A4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581</w:t>
      </w:r>
      <w:r w:rsidRPr="00DE0F0E">
        <w:rPr>
          <w:noProof/>
          <w:lang w:val="en-CA" w:eastAsia="ko-KR"/>
        </w:rPr>
        <w:fldChar w:fldCharType="end"/>
      </w:r>
      <w:r w:rsidRPr="00DE0F0E">
        <w:rPr>
          <w:noProof/>
          <w:lang w:val="en-CA" w:eastAsia="ko-KR"/>
        </w:rPr>
        <w:t>)</w:t>
      </w:r>
    </w:p>
    <w:p w14:paraId="24FAB41D" w14:textId="47A647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582</w:t>
      </w:r>
      <w:r w:rsidRPr="00DE0F0E">
        <w:rPr>
          <w:noProof/>
          <w:lang w:val="en-CA" w:eastAsia="ko-KR"/>
        </w:rPr>
        <w:fldChar w:fldCharType="end"/>
      </w:r>
      <w:r w:rsidRPr="00DE0F0E">
        <w:rPr>
          <w:noProof/>
          <w:lang w:val="en-CA" w:eastAsia="ko-KR"/>
        </w:rPr>
        <w:t>)</w:t>
      </w:r>
    </w:p>
    <w:p w14:paraId="40DC85E4" w14:textId="7C9020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583</w:t>
      </w:r>
      <w:r w:rsidRPr="00DE0F0E">
        <w:rPr>
          <w:noProof/>
          <w:lang w:val="en-CA" w:eastAsia="ko-KR"/>
        </w:rPr>
        <w:fldChar w:fldCharType="end"/>
      </w:r>
      <w:r w:rsidRPr="00DE0F0E">
        <w:rPr>
          <w:noProof/>
          <w:lang w:val="en-CA" w:eastAsia="ko-KR"/>
        </w:rPr>
        <w:t>)</w:t>
      </w:r>
    </w:p>
    <w:p w14:paraId="315A1F9E" w14:textId="504283B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3F609A">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1C5CF6C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584</w:t>
      </w:r>
      <w:r w:rsidRPr="00DE0F0E" w:rsidDel="003C51E6">
        <w:rPr>
          <w:noProof/>
          <w:lang w:val="en-CA"/>
        </w:rPr>
        <w:fldChar w:fldCharType="end"/>
      </w:r>
      <w:r w:rsidRPr="00DE0F0E" w:rsidDel="003C51E6">
        <w:rPr>
          <w:noProof/>
          <w:lang w:val="en-CA"/>
        </w:rPr>
        <w:t>)</w:t>
      </w:r>
    </w:p>
    <w:p w14:paraId="1B61EDCB" w14:textId="1221EBA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585</w:t>
      </w:r>
      <w:r w:rsidRPr="00DE0F0E" w:rsidDel="003C51E6">
        <w:rPr>
          <w:noProof/>
          <w:lang w:val="en-CA"/>
        </w:rPr>
        <w:fldChar w:fldCharType="end"/>
      </w:r>
      <w:r w:rsidRPr="00DE0F0E" w:rsidDel="003C51E6">
        <w:rPr>
          <w:noProof/>
          <w:lang w:val="en-CA"/>
        </w:rPr>
        <w:t>)</w:t>
      </w:r>
    </w:p>
    <w:p w14:paraId="16EC4689" w14:textId="23E1F1A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586</w:t>
      </w:r>
      <w:r w:rsidRPr="00DE0F0E" w:rsidDel="003C51E6">
        <w:rPr>
          <w:noProof/>
          <w:lang w:val="en-CA"/>
        </w:rPr>
        <w:fldChar w:fldCharType="end"/>
      </w:r>
      <w:r w:rsidRPr="00DE0F0E" w:rsidDel="003C51E6">
        <w:rPr>
          <w:noProof/>
          <w:lang w:val="en-CA"/>
        </w:rPr>
        <w:t>)</w:t>
      </w:r>
    </w:p>
    <w:p w14:paraId="015ABBAF" w14:textId="2615BF8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587</w:t>
      </w:r>
      <w:r w:rsidRPr="00DE0F0E" w:rsidDel="003C51E6">
        <w:rPr>
          <w:noProof/>
          <w:lang w:val="en-CA"/>
        </w:rPr>
        <w:fldChar w:fldCharType="end"/>
      </w:r>
      <w:r w:rsidRPr="00DE0F0E" w:rsidDel="003C51E6">
        <w:rPr>
          <w:noProof/>
          <w:lang w:val="en-CA"/>
        </w:rPr>
        <w:t>)</w:t>
      </w:r>
    </w:p>
    <w:p w14:paraId="10DEC7BF" w14:textId="77EBBC1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588</w:t>
      </w:r>
      <w:r w:rsidRPr="00DE0F0E" w:rsidDel="003C51E6">
        <w:rPr>
          <w:noProof/>
          <w:lang w:val="en-CA"/>
        </w:rPr>
        <w:fldChar w:fldCharType="end"/>
      </w:r>
      <w:r w:rsidRPr="00DE0F0E" w:rsidDel="003C51E6">
        <w:rPr>
          <w:noProof/>
          <w:lang w:val="en-CA"/>
        </w:rPr>
        <w:t>)</w:t>
      </w:r>
    </w:p>
    <w:p w14:paraId="4DA1B371" w14:textId="1CAA31D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589</w:t>
      </w:r>
      <w:r w:rsidRPr="00DE0F0E" w:rsidDel="003C51E6">
        <w:rPr>
          <w:noProof/>
          <w:lang w:val="en-CA"/>
        </w:rPr>
        <w:fldChar w:fldCharType="end"/>
      </w:r>
      <w:r w:rsidRPr="00DE0F0E" w:rsidDel="003C51E6">
        <w:rPr>
          <w:noProof/>
          <w:lang w:val="en-CA"/>
        </w:rPr>
        <w:t>)</w:t>
      </w:r>
    </w:p>
    <w:p w14:paraId="4F6DDF36" w14:textId="38F377C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590</w:t>
      </w:r>
      <w:r w:rsidRPr="00DE0F0E" w:rsidDel="003C51E6">
        <w:rPr>
          <w:noProof/>
          <w:lang w:val="en-CA"/>
        </w:rPr>
        <w:fldChar w:fldCharType="end"/>
      </w:r>
      <w:r w:rsidRPr="00DE0F0E" w:rsidDel="003C51E6">
        <w:rPr>
          <w:noProof/>
          <w:lang w:val="en-CA"/>
        </w:rPr>
        <w:t>)</w:t>
      </w:r>
    </w:p>
    <w:p w14:paraId="45190504" w14:textId="4E0F68A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0F09DD8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D92D57E"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77CF5E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759EA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3058E1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70FDBEA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22E803F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7EB578C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3F609A">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0349B72F"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5112B1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17996E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06B63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4A5F01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2B56AFB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DEB230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67EE672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1D90A6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13DE16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2F5612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544D695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56852F0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76832F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2A8C1D9"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69025A23"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70D17963"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56F65D73"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78ACEC0D"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0ED16FC4"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D5ED68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4BB649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91B6F31"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2C2E82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10D784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100D9C5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5E83C42E"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4A5969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69278DC"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3F609A">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215307E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332" w:name="_Ref531205325"/>
      <w:r w:rsidRPr="00DE0F0E">
        <w:rPr>
          <w:rFonts w:eastAsia="Malgun Gothic"/>
          <w:noProof/>
          <w:lang w:val="en-CA" w:eastAsia="ko-KR"/>
        </w:rPr>
        <w:t>Derivation process for subblock-based temporal merging candidates</w:t>
      </w:r>
      <w:bookmarkEnd w:id="2332"/>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6D4BF1E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C00B3DE"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463734FD"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6FB5137B"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31BBF03B"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3F609A">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0788800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629</w:t>
      </w:r>
      <w:r w:rsidRPr="00DE0F0E">
        <w:rPr>
          <w:noProof/>
          <w:lang w:val="en-CA"/>
        </w:rPr>
        <w:fldChar w:fldCharType="end"/>
      </w:r>
      <w:r w:rsidRPr="00DE0F0E">
        <w:rPr>
          <w:noProof/>
          <w:lang w:val="en-CA"/>
        </w:rPr>
        <w:t>)</w:t>
      </w:r>
    </w:p>
    <w:p w14:paraId="561E57D0" w14:textId="67A3DB23"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630</w:t>
      </w:r>
      <w:r w:rsidRPr="00DE0F0E">
        <w:rPr>
          <w:noProof/>
          <w:lang w:val="en-CA"/>
        </w:rPr>
        <w:fldChar w:fldCharType="end"/>
      </w:r>
      <w:r w:rsidRPr="00DE0F0E">
        <w:rPr>
          <w:noProof/>
          <w:lang w:val="en-CA"/>
        </w:rPr>
        <w:t>)</w:t>
      </w:r>
    </w:p>
    <w:p w14:paraId="651BB408" w14:textId="035FEBA4"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631</w:t>
      </w:r>
      <w:r w:rsidRPr="00DE0F0E" w:rsidDel="003C51E6">
        <w:rPr>
          <w:noProof/>
          <w:lang w:val="en-CA"/>
        </w:rPr>
        <w:fldChar w:fldCharType="end"/>
      </w:r>
      <w:r w:rsidRPr="00DE0F0E" w:rsidDel="003C51E6">
        <w:rPr>
          <w:noProof/>
          <w:lang w:val="en-CA"/>
        </w:rPr>
        <w:t>)</w:t>
      </w:r>
    </w:p>
    <w:p w14:paraId="72D67F34" w14:textId="639B0E8C"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632</w:t>
      </w:r>
      <w:r w:rsidRPr="00DE0F0E" w:rsidDel="003C51E6">
        <w:rPr>
          <w:noProof/>
          <w:lang w:val="en-CA"/>
        </w:rPr>
        <w:fldChar w:fldCharType="end"/>
      </w:r>
      <w:r w:rsidRPr="00DE0F0E" w:rsidDel="003C51E6">
        <w:rPr>
          <w:noProof/>
          <w:lang w:val="en-CA"/>
        </w:rPr>
        <w:t>)</w:t>
      </w:r>
    </w:p>
    <w:p w14:paraId="29DAE81A" w14:textId="289DD2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0DA2B5E"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634</w:t>
      </w:r>
      <w:r w:rsidRPr="00DE0F0E" w:rsidDel="003C51E6">
        <w:rPr>
          <w:noProof/>
          <w:lang w:val="en-CA"/>
        </w:rPr>
        <w:fldChar w:fldCharType="end"/>
      </w:r>
      <w:r w:rsidRPr="00DE0F0E" w:rsidDel="003C51E6">
        <w:rPr>
          <w:noProof/>
          <w:lang w:val="en-CA"/>
        </w:rPr>
        <w:t>)</w:t>
      </w:r>
    </w:p>
    <w:p w14:paraId="61E55B0C" w14:textId="7EA30E8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635</w:t>
      </w:r>
      <w:r w:rsidRPr="00DE0F0E" w:rsidDel="003C51E6">
        <w:rPr>
          <w:noProof/>
          <w:lang w:val="en-CA"/>
        </w:rPr>
        <w:fldChar w:fldCharType="end"/>
      </w:r>
      <w:r w:rsidRPr="00DE0F0E" w:rsidDel="003C51E6">
        <w:rPr>
          <w:noProof/>
          <w:lang w:val="en-CA"/>
        </w:rPr>
        <w:t>)</w:t>
      </w:r>
    </w:p>
    <w:p w14:paraId="669E1EE7" w14:textId="569A6E67" w:rsidR="004C7802" w:rsidRPr="004C7802" w:rsidRDefault="00A80447" w:rsidP="004C7802">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03C33B81" w:rsidR="00A80447" w:rsidRPr="00DE0F0E" w:rsidDel="004C7802" w:rsidRDefault="00A80447" w:rsidP="00A80447">
      <w:pPr>
        <w:pStyle w:val="Equation"/>
        <w:tabs>
          <w:tab w:val="clear" w:pos="794"/>
          <w:tab w:val="clear" w:pos="1588"/>
          <w:tab w:val="left" w:pos="2410"/>
          <w:tab w:val="left" w:pos="3240"/>
        </w:tabs>
        <w:ind w:left="1134"/>
        <w:rPr>
          <w:moveFrom w:id="2333" w:author="HHI" w:date="2019-03-22T11:46:00Z"/>
          <w:noProof/>
          <w:lang w:val="en-CA"/>
        </w:rPr>
      </w:pPr>
      <w:moveFromRangeStart w:id="2334" w:author="HHI" w:date="2019-03-22T11:46:00Z" w:name="move4147579"/>
      <w:moveFrom w:id="2335" w:author="HHI" w:date="2019-03-22T11:46:00Z">
        <w:r w:rsidRPr="00DE0F0E" w:rsidDel="004C7802">
          <w:rPr>
            <w:noProof/>
            <w:lang w:val="en-CA" w:eastAsia="ko-KR"/>
          </w:rPr>
          <w:t>xColSb = Clip3(</w:t>
        </w:r>
        <w:r w:rsidRPr="00DE0F0E" w:rsidDel="004C7802">
          <w:rPr>
            <w:noProof/>
            <w:lang w:val="en-CA"/>
          </w:rPr>
          <w:t> </w:t>
        </w:r>
        <w:r w:rsidRPr="00DE0F0E" w:rsidDel="004C7802">
          <w:rPr>
            <w:noProof/>
            <w:lang w:val="en-CA" w:eastAsia="ko-KR"/>
          </w:rPr>
          <w:t xml:space="preserve">xCtb, </w:t>
        </w:r>
        <w:r w:rsidRPr="00DE0F0E" w:rsidDel="004C7802">
          <w:rPr>
            <w:noProof/>
            <w:lang w:val="en-CA" w:eastAsia="ko-KR"/>
          </w:rPr>
          <w:br/>
        </w:r>
        <w:r w:rsidRPr="00DE0F0E" w:rsidDel="004C7802">
          <w:rPr>
            <w:noProof/>
            <w:lang w:val="en-CA" w:eastAsia="ko-KR"/>
          </w:rPr>
          <w:tab/>
          <w:t>Min(</w:t>
        </w:r>
        <w:r w:rsidRPr="00DE0F0E" w:rsidDel="004C7802">
          <w:rPr>
            <w:noProof/>
            <w:lang w:val="en-CA"/>
          </w:rPr>
          <w:t> </w:t>
        </w:r>
        <w:r w:rsidRPr="00DE0F0E" w:rsidDel="004C7802">
          <w:rPr>
            <w:noProof/>
            <w:lang w:val="en-CA" w:eastAsia="ko-KR"/>
          </w:rPr>
          <w:t>CurPicWidthInSamplesY − 1,</w:t>
        </w:r>
        <w:r w:rsidRPr="00DE0F0E" w:rsidDel="004C7802">
          <w:rPr>
            <w:noProof/>
            <w:lang w:val="en-CA"/>
          </w:rPr>
          <w:t> </w:t>
        </w:r>
        <w:r w:rsidRPr="00DE0F0E" w:rsidDel="004C7802">
          <w:rPr>
            <w:noProof/>
            <w:lang w:val="en-CA" w:eastAsia="ko-KR"/>
          </w:rPr>
          <w:t>xCtb</w:t>
        </w:r>
        <w:r w:rsidRPr="00DE0F0E" w:rsidDel="004C7802">
          <w:rPr>
            <w:noProof/>
            <w:lang w:val="en-CA"/>
          </w:rPr>
          <w:t> </w:t>
        </w:r>
        <w:r w:rsidRPr="00DE0F0E" w:rsidDel="004C7802">
          <w:rPr>
            <w:noProof/>
            <w:lang w:val="en-CA" w:eastAsia="ko-KR"/>
          </w:rPr>
          <w:t>+</w:t>
        </w:r>
        <w:r w:rsidRPr="00DE0F0E" w:rsidDel="004C7802">
          <w:rPr>
            <w:noProof/>
            <w:lang w:val="en-CA"/>
          </w:rPr>
          <w:t> </w:t>
        </w:r>
        <w:r w:rsidRPr="00DE0F0E" w:rsidDel="004C7802">
          <w:rPr>
            <w:noProof/>
            <w:lang w:val="en-CA" w:eastAsia="ko-KR"/>
          </w:rPr>
          <w:t>(</w:t>
        </w:r>
        <w:r w:rsidRPr="00DE0F0E" w:rsidDel="004C7802">
          <w:rPr>
            <w:noProof/>
            <w:lang w:val="en-CA"/>
          </w:rPr>
          <w:t> </w:t>
        </w:r>
        <w:r w:rsidRPr="00DE0F0E" w:rsidDel="004C7802">
          <w:rPr>
            <w:noProof/>
            <w:lang w:val="en-CA" w:eastAsia="ko-KR"/>
          </w:rPr>
          <w:t>1</w:t>
        </w:r>
        <w:r w:rsidRPr="00DE0F0E" w:rsidDel="004C7802">
          <w:rPr>
            <w:noProof/>
            <w:lang w:val="en-CA"/>
          </w:rPr>
          <w:t>  </w:t>
        </w:r>
        <w:r w:rsidRPr="00DE0F0E" w:rsidDel="004C7802">
          <w:rPr>
            <w:noProof/>
            <w:lang w:val="en-CA" w:eastAsia="ko-KR"/>
          </w:rPr>
          <w:t>&lt;&lt;</w:t>
        </w:r>
        <w:r w:rsidRPr="00DE0F0E" w:rsidDel="004C7802">
          <w:rPr>
            <w:noProof/>
            <w:lang w:val="en-CA"/>
          </w:rPr>
          <w:t>  </w:t>
        </w:r>
        <w:r w:rsidRPr="00DE0F0E" w:rsidDel="004C7802">
          <w:rPr>
            <w:noProof/>
            <w:lang w:val="en-CA" w:eastAsia="ko-KR"/>
          </w:rPr>
          <w:t>CtbLog2SizeY</w:t>
        </w:r>
        <w:r w:rsidRPr="00DE0F0E" w:rsidDel="004C7802">
          <w:rPr>
            <w:noProof/>
            <w:lang w:val="en-CA"/>
          </w:rPr>
          <w:t> </w:t>
        </w:r>
        <w:r w:rsidRPr="00DE0F0E" w:rsidDel="004C7802">
          <w:rPr>
            <w:noProof/>
            <w:lang w:val="en-CA" w:eastAsia="ko-KR"/>
          </w:rPr>
          <w:t>)</w:t>
        </w:r>
        <w:r w:rsidRPr="00DE0F0E" w:rsidDel="004C7802">
          <w:rPr>
            <w:noProof/>
            <w:lang w:val="en-CA"/>
          </w:rPr>
          <w:t> </w:t>
        </w:r>
        <w:r w:rsidRPr="00DE0F0E" w:rsidDel="004C7802">
          <w:rPr>
            <w:noProof/>
            <w:lang w:val="en-CA" w:eastAsia="ko-KR"/>
          </w:rPr>
          <w:t>+</w:t>
        </w:r>
        <w:r w:rsidR="00297665" w:rsidRPr="00DE0F0E" w:rsidDel="004C7802">
          <w:rPr>
            <w:noProof/>
            <w:lang w:val="en-CA" w:eastAsia="ko-KR"/>
          </w:rPr>
          <w:t> </w:t>
        </w:r>
        <w:r w:rsidRPr="00DE0F0E" w:rsidDel="004C7802">
          <w:rPr>
            <w:noProof/>
            <w:lang w:val="en-CA" w:eastAsia="ko-KR"/>
          </w:rPr>
          <w:t>3</w:t>
        </w:r>
        <w:r w:rsidRPr="00DE0F0E" w:rsidDel="004C7802">
          <w:rPr>
            <w:noProof/>
            <w:lang w:val="en-CA"/>
          </w:rPr>
          <w:t> </w:t>
        </w:r>
        <w:r w:rsidRPr="00DE0F0E" w:rsidDel="004C7802">
          <w:rPr>
            <w:noProof/>
            <w:lang w:val="en-CA" w:eastAsia="ko-KR"/>
          </w:rPr>
          <w:t>),</w:t>
        </w:r>
        <w:r w:rsidRPr="00DE0F0E" w:rsidDel="004C7802">
          <w:rPr>
            <w:noProof/>
            <w:lang w:val="en-CA" w:eastAsia="ko-KR"/>
          </w:rPr>
          <w:tab/>
          <w:t>(</w:t>
        </w:r>
        <w:r w:rsidRPr="00DE0F0E" w:rsidDel="004C7802">
          <w:rPr>
            <w:noProof/>
            <w:lang w:val="en-CA" w:eastAsia="ko-KR"/>
          </w:rPr>
          <w:fldChar w:fldCharType="begin" w:fldLock="1"/>
        </w:r>
        <w:r w:rsidRPr="00DE0F0E" w:rsidDel="004C7802">
          <w:rPr>
            <w:noProof/>
            <w:lang w:val="en-CA" w:eastAsia="ko-KR"/>
          </w:rPr>
          <w:instrText xml:space="preserve"> STYLEREF 1 \s </w:instrText>
        </w:r>
        <w:r w:rsidRPr="00DE0F0E" w:rsidDel="004C7802">
          <w:rPr>
            <w:noProof/>
            <w:lang w:val="en-CA" w:eastAsia="ko-KR"/>
          </w:rPr>
          <w:fldChar w:fldCharType="separate"/>
        </w:r>
        <w:r w:rsidR="003F609A" w:rsidDel="004C7802">
          <w:rPr>
            <w:noProof/>
            <w:lang w:val="en-CA" w:eastAsia="ko-KR"/>
          </w:rPr>
          <w:t>8</w:t>
        </w:r>
        <w:r w:rsidRPr="00DE0F0E" w:rsidDel="004C7802">
          <w:rPr>
            <w:noProof/>
            <w:lang w:val="en-CA" w:eastAsia="ko-KR"/>
          </w:rPr>
          <w:fldChar w:fldCharType="end"/>
        </w:r>
        <w:r w:rsidRPr="00DE0F0E" w:rsidDel="004C7802">
          <w:rPr>
            <w:noProof/>
            <w:lang w:val="en-CA" w:eastAsia="ko-KR"/>
          </w:rPr>
          <w:noBreakHyphen/>
        </w:r>
        <w:r w:rsidRPr="00DE0F0E" w:rsidDel="004C7802">
          <w:rPr>
            <w:noProof/>
            <w:lang w:val="en-CA" w:eastAsia="ko-KR"/>
          </w:rPr>
          <w:fldChar w:fldCharType="begin" w:fldLock="1"/>
        </w:r>
        <w:r w:rsidRPr="00DE0F0E" w:rsidDel="004C7802">
          <w:rPr>
            <w:noProof/>
            <w:lang w:val="en-CA" w:eastAsia="ko-KR"/>
          </w:rPr>
          <w:instrText xml:space="preserve"> SEQ Equation \* ARABIC \s 1 </w:instrText>
        </w:r>
        <w:r w:rsidRPr="00DE0F0E" w:rsidDel="004C7802">
          <w:rPr>
            <w:noProof/>
            <w:lang w:val="en-CA" w:eastAsia="ko-KR"/>
          </w:rPr>
          <w:fldChar w:fldCharType="separate"/>
        </w:r>
        <w:r w:rsidR="003F609A" w:rsidDel="004C7802">
          <w:rPr>
            <w:noProof/>
            <w:lang w:val="en-CA" w:eastAsia="ko-KR"/>
          </w:rPr>
          <w:t>636</w:t>
        </w:r>
        <w:r w:rsidRPr="00DE0F0E" w:rsidDel="004C7802">
          <w:rPr>
            <w:noProof/>
            <w:lang w:val="en-CA" w:eastAsia="ko-KR"/>
          </w:rPr>
          <w:fldChar w:fldCharType="end"/>
        </w:r>
        <w:r w:rsidRPr="00DE0F0E" w:rsidDel="004C7802">
          <w:rPr>
            <w:noProof/>
            <w:lang w:val="en-CA" w:eastAsia="ko-KR"/>
          </w:rPr>
          <w:t>)</w:t>
        </w:r>
        <w:r w:rsidRPr="00DE0F0E" w:rsidDel="004C7802">
          <w:rPr>
            <w:noProof/>
            <w:lang w:val="en-CA" w:eastAsia="ko-KR"/>
          </w:rPr>
          <w:br/>
          <w:t xml:space="preserve"> </w:t>
        </w:r>
        <w:r w:rsidRPr="00DE0F0E" w:rsidDel="004C7802">
          <w:rPr>
            <w:noProof/>
            <w:lang w:val="en-CA" w:eastAsia="ko-KR"/>
          </w:rPr>
          <w:tab/>
          <w:t>xSb +</w:t>
        </w:r>
        <w:r w:rsidRPr="00DE0F0E" w:rsidDel="004C7802">
          <w:rPr>
            <w:noProof/>
            <w:lang w:val="en-CA"/>
          </w:rPr>
          <w:t> </w:t>
        </w:r>
        <w:r w:rsidRPr="00DE0F0E" w:rsidDel="004C7802">
          <w:rPr>
            <w:noProof/>
            <w:lang w:val="en-CA" w:eastAsia="ko-KR"/>
          </w:rPr>
          <w:t>(</w:t>
        </w:r>
        <w:r w:rsidRPr="00DE0F0E" w:rsidDel="004C7802">
          <w:rPr>
            <w:noProof/>
            <w:lang w:val="en-CA"/>
          </w:rPr>
          <w:t> </w:t>
        </w:r>
        <w:r w:rsidRPr="00DE0F0E" w:rsidDel="004C7802">
          <w:rPr>
            <w:noProof/>
            <w:lang w:val="en-CA" w:eastAsia="ko-KR"/>
          </w:rPr>
          <w:t>tempMv</w:t>
        </w:r>
        <w:r w:rsidRPr="00DE0F0E" w:rsidDel="004C7802">
          <w:rPr>
            <w:noProof/>
            <w:lang w:val="en-CA"/>
          </w:rPr>
          <w:t>[0]  &gt;&gt;  4 ) )</w:t>
        </w:r>
      </w:moveFrom>
    </w:p>
    <w:moveFromRangeEnd w:id="2334"/>
    <w:p w14:paraId="5C9F9073" w14:textId="77777777" w:rsidR="004C7802" w:rsidRDefault="00A80447" w:rsidP="004C7802">
      <w:pPr>
        <w:pStyle w:val="Equation"/>
        <w:tabs>
          <w:tab w:val="clear" w:pos="794"/>
          <w:tab w:val="clear" w:pos="1588"/>
          <w:tab w:val="left" w:pos="2410"/>
          <w:tab w:val="left" w:pos="3240"/>
        </w:tabs>
        <w:ind w:left="1134"/>
        <w:rPr>
          <w:ins w:id="2336" w:author="HHI" w:date="2019-03-22T11:46:00Z"/>
          <w:noProof/>
          <w:lang w:val="en-CA" w:eastAsia="ko-KR"/>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ins w:id="2337" w:author="HHI" w:date="2019-03-22T11:46:00Z">
        <w:r w:rsidR="004C7802" w:rsidRPr="004C7802">
          <w:rPr>
            <w:noProof/>
            <w:lang w:val="en-CA" w:eastAsia="ko-KR"/>
          </w:rPr>
          <w:t xml:space="preserve"> </w:t>
        </w:r>
      </w:ins>
    </w:p>
    <w:p w14:paraId="015618F7" w14:textId="55A82E1A" w:rsidR="004C7802" w:rsidRPr="00DE0F0E" w:rsidRDefault="004C7802">
      <w:pPr>
        <w:numPr>
          <w:ilvl w:val="0"/>
          <w:numId w:val="5"/>
        </w:numPr>
        <w:tabs>
          <w:tab w:val="clear" w:pos="400"/>
          <w:tab w:val="clear" w:pos="794"/>
        </w:tabs>
        <w:ind w:left="851" w:hanging="426"/>
        <w:rPr>
          <w:ins w:id="2338" w:author="HHI" w:date="2019-03-22T11:46:00Z"/>
          <w:noProof/>
          <w:lang w:val="en-CA" w:eastAsia="ko-KR"/>
        </w:rPr>
        <w:pPrChange w:id="2339" w:author="HHI" w:date="2019-03-22T11:46:00Z">
          <w:pPr>
            <w:ind w:left="360" w:hanging="360"/>
          </w:pPr>
        </w:pPrChange>
      </w:pPr>
      <w:ins w:id="2340" w:author="HHI" w:date="2019-03-22T11:46:00Z">
        <w:r w:rsidRPr="00DE0F0E">
          <w:rPr>
            <w:noProof/>
            <w:lang w:val="en-CA" w:eastAsia="ko-KR"/>
          </w:rPr>
          <w:t xml:space="preserve">If </w:t>
        </w:r>
        <w:r w:rsidRPr="004C7802">
          <w:rPr>
            <w:noProof/>
            <w:lang w:val="en-CA" w:eastAsia="ko-KR"/>
            <w:rPrChange w:id="2341" w:author="HHI" w:date="2019-03-22T11:46:00Z">
              <w:rPr>
                <w:szCs w:val="22"/>
                <w:lang w:val="en-CA"/>
              </w:rPr>
            </w:rPrChange>
          </w:rPr>
          <w:t>sub_pic_treated_as_pic_flag[ </w:t>
        </w:r>
        <w:r>
          <w:rPr>
            <w:noProof/>
            <w:lang w:val="en-CA" w:eastAsia="ko-KR"/>
          </w:rPr>
          <w:t>SubPicIdx</w:t>
        </w:r>
        <w:r w:rsidRPr="00DE0F0E">
          <w:rPr>
            <w:noProof/>
            <w:lang w:val="en-CA" w:eastAsia="ko-KR"/>
          </w:rPr>
          <w:t>[</w:t>
        </w:r>
        <w:r>
          <w:rPr>
            <w:noProof/>
            <w:lang w:val="en-CA" w:eastAsia="ko-KR"/>
          </w:rPr>
          <w:t> tile_group_subpic_id</w:t>
        </w:r>
        <w:r w:rsidRPr="004C7802">
          <w:rPr>
            <w:noProof/>
            <w:lang w:val="en-CA" w:eastAsia="ko-KR"/>
            <w:rPrChange w:id="2342" w:author="HHI" w:date="2019-03-22T11:46:00Z">
              <w:rPr>
                <w:bCs/>
                <w:lang w:val="en-CA"/>
              </w:rPr>
            </w:rPrChange>
          </w:rPr>
          <w:t> ]</w:t>
        </w:r>
        <w:r w:rsidRPr="004C7802">
          <w:rPr>
            <w:noProof/>
            <w:lang w:val="en-CA" w:eastAsia="ko-KR"/>
            <w:rPrChange w:id="2343" w:author="HHI" w:date="2019-03-22T11:46:00Z">
              <w:rPr>
                <w:szCs w:val="22"/>
                <w:lang w:val="en-CA"/>
              </w:rPr>
            </w:rPrChange>
          </w:rPr>
          <w:t> ]</w:t>
        </w:r>
        <w:r w:rsidRPr="00DE0F0E">
          <w:rPr>
            <w:noProof/>
            <w:lang w:val="en-CA" w:eastAsia="ko-KR"/>
          </w:rPr>
          <w:t xml:space="preserve"> </w:t>
        </w:r>
        <w:r>
          <w:rPr>
            <w:noProof/>
            <w:lang w:val="en-CA" w:eastAsia="ko-KR"/>
          </w:rPr>
          <w:t>is equal to 1, the following applies</w:t>
        </w:r>
        <w:r w:rsidRPr="00DE0F0E">
          <w:rPr>
            <w:noProof/>
            <w:lang w:val="en-CA" w:eastAsia="ko-KR"/>
          </w:rPr>
          <w:t>:</w:t>
        </w:r>
      </w:ins>
    </w:p>
    <w:p w14:paraId="5F086564" w14:textId="729BC3D4" w:rsidR="004C7802" w:rsidRPr="00DA3071" w:rsidRDefault="004C7802" w:rsidP="004C7802">
      <w:pPr>
        <w:pStyle w:val="Equation"/>
        <w:tabs>
          <w:tab w:val="clear" w:pos="794"/>
          <w:tab w:val="clear" w:pos="1588"/>
          <w:tab w:val="left" w:pos="2410"/>
          <w:tab w:val="left" w:pos="3240"/>
        </w:tabs>
        <w:ind w:left="1134"/>
        <w:rPr>
          <w:ins w:id="2344" w:author="HHI" w:date="2019-03-22T11:46:00Z"/>
          <w:noProof/>
          <w:lang w:val="en-CA"/>
        </w:rPr>
      </w:pPr>
      <w:ins w:id="2345" w:author="HHI" w:date="2019-03-22T11:46:00Z">
        <w:r w:rsidRPr="00DE0F0E">
          <w:rPr>
            <w:noProof/>
            <w:lang w:val="en-CA" w:eastAsia="ko-KR"/>
          </w:rPr>
          <w:t xml:space="preserve">xColCb </w:t>
        </w:r>
        <w:r w:rsidRPr="009E5849">
          <w:t>=</w:t>
        </w:r>
        <w:r w:rsidRPr="00DE0F0E">
          <w:rPr>
            <w:noProof/>
            <w:lang w:val="en-CA" w:eastAsia="ko-KR"/>
          </w:rPr>
          <w:t xml:space="preserve">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Pr>
            <w:noProof/>
            <w:lang w:val="en-CA" w:eastAsia="ko-KR"/>
          </w:rPr>
          <w:t>SubPic</w:t>
        </w:r>
        <w:r w:rsidRPr="009E5849">
          <w:t>Right</w:t>
        </w:r>
        <w:r w:rsidRPr="009E5849">
          <w:rPr>
            <w:noProof/>
            <w:lang w:eastAsia="ko-KR"/>
          </w:rPr>
          <w:t>BoundaryPos</w:t>
        </w:r>
        <w:r w:rsidRPr="00DE0F0E">
          <w:rPr>
            <w:noProof/>
            <w:lang w:val="en-CA" w:eastAsia="ko-KR"/>
          </w:rPr>
          <w:t>,</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+ 3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ins>
    </w:p>
    <w:p w14:paraId="3416B037" w14:textId="420C4D4C" w:rsidR="004C7802" w:rsidRPr="004C7802" w:rsidRDefault="004C7802">
      <w:pPr>
        <w:numPr>
          <w:ilvl w:val="0"/>
          <w:numId w:val="5"/>
        </w:numPr>
        <w:tabs>
          <w:tab w:val="clear" w:pos="400"/>
          <w:tab w:val="clear" w:pos="794"/>
        </w:tabs>
        <w:ind w:left="851" w:hanging="426"/>
        <w:rPr>
          <w:ins w:id="2346" w:author="HHI" w:date="2019-03-22T11:46:00Z"/>
          <w:noProof/>
          <w:lang w:val="en-CA" w:eastAsia="ko-KR"/>
        </w:rPr>
        <w:pPrChange w:id="2347" w:author="HHI" w:date="2019-03-22T11:46:00Z">
          <w:pPr>
            <w:pStyle w:val="Equation"/>
            <w:tabs>
              <w:tab w:val="clear" w:pos="794"/>
              <w:tab w:val="clear" w:pos="1588"/>
              <w:tab w:val="left" w:pos="2410"/>
              <w:tab w:val="left" w:pos="3240"/>
            </w:tabs>
            <w:ind w:left="1134"/>
          </w:pPr>
        </w:pPrChange>
      </w:pPr>
      <w:ins w:id="2348" w:author="HHI" w:date="2019-03-22T11:46:00Z">
        <w:r>
          <w:rPr>
            <w:noProof/>
            <w:lang w:val="en-CA" w:eastAsia="ko-KR"/>
          </w:rPr>
          <w:t>Otherwise (</w:t>
        </w:r>
        <w:r w:rsidRPr="004C7802">
          <w:rPr>
            <w:noProof/>
            <w:lang w:val="en-CA" w:eastAsia="ko-KR"/>
            <w:rPrChange w:id="2349" w:author="HHI" w:date="2019-03-22T11:46:00Z">
              <w:rPr>
                <w:szCs w:val="22"/>
                <w:lang w:val="en-CA"/>
              </w:rPr>
            </w:rPrChange>
          </w:rPr>
          <w:t>sub_pic_treated_as_pic_flag[ </w:t>
        </w:r>
        <w:r>
          <w:rPr>
            <w:noProof/>
            <w:lang w:val="en-CA" w:eastAsia="ko-KR"/>
          </w:rPr>
          <w:t>SubPicIdx</w:t>
        </w:r>
        <w:r w:rsidRPr="00DE0F0E">
          <w:rPr>
            <w:noProof/>
            <w:lang w:val="en-CA" w:eastAsia="ko-KR"/>
          </w:rPr>
          <w:t>[</w:t>
        </w:r>
        <w:r>
          <w:rPr>
            <w:noProof/>
            <w:lang w:val="en-CA" w:eastAsia="ko-KR"/>
          </w:rPr>
          <w:t> tile_group_subpic_id</w:t>
        </w:r>
        <w:r w:rsidRPr="004C7802">
          <w:rPr>
            <w:noProof/>
            <w:lang w:val="en-CA" w:eastAsia="ko-KR"/>
            <w:rPrChange w:id="2350" w:author="HHI" w:date="2019-03-22T11:46:00Z">
              <w:rPr>
                <w:bCs/>
                <w:lang w:val="en-CA"/>
              </w:rPr>
            </w:rPrChange>
          </w:rPr>
          <w:t> ]</w:t>
        </w:r>
        <w:r w:rsidRPr="004C7802">
          <w:rPr>
            <w:noProof/>
            <w:lang w:val="en-CA" w:eastAsia="ko-KR"/>
            <w:rPrChange w:id="2351" w:author="HHI" w:date="2019-03-22T11:46:00Z">
              <w:rPr>
                <w:szCs w:val="22"/>
                <w:lang w:val="en-CA"/>
              </w:rPr>
            </w:rPrChange>
          </w:rPr>
          <w:t> ]</w:t>
        </w:r>
        <w:r w:rsidRPr="00DE0F0E">
          <w:rPr>
            <w:noProof/>
            <w:lang w:val="en-CA" w:eastAsia="ko-KR"/>
          </w:rPr>
          <w:t xml:space="preserve"> </w:t>
        </w:r>
        <w:r>
          <w:rPr>
            <w:noProof/>
            <w:lang w:val="en-CA" w:eastAsia="ko-KR"/>
          </w:rPr>
          <w:t>is equal to 0), the following applies</w:t>
        </w:r>
        <w:r w:rsidRPr="00DE0F0E">
          <w:rPr>
            <w:noProof/>
            <w:lang w:val="en-CA" w:eastAsia="ko-KR"/>
          </w:rPr>
          <w:t>:</w:t>
        </w:r>
      </w:ins>
    </w:p>
    <w:p w14:paraId="73CE8127" w14:textId="182A9159" w:rsidR="004C7802" w:rsidRPr="00DE0F0E" w:rsidDel="004C7802" w:rsidRDefault="004C7802" w:rsidP="004C7802">
      <w:pPr>
        <w:pStyle w:val="Equation"/>
        <w:tabs>
          <w:tab w:val="clear" w:pos="794"/>
          <w:tab w:val="clear" w:pos="1588"/>
          <w:tab w:val="left" w:pos="2410"/>
          <w:tab w:val="left" w:pos="3240"/>
        </w:tabs>
        <w:ind w:left="1134"/>
        <w:rPr>
          <w:del w:id="2352" w:author="HHI" w:date="2019-03-22T11:47:00Z"/>
          <w:moveTo w:id="2353" w:author="HHI" w:date="2019-03-22T11:46:00Z"/>
          <w:noProof/>
          <w:lang w:val="en-CA"/>
        </w:rPr>
      </w:pPr>
      <w:moveToRangeStart w:id="2354" w:author="HHI" w:date="2019-03-22T11:46:00Z" w:name="move4147579"/>
      <w:moveTo w:id="2355" w:author="HHI" w:date="2019-03-22T11:46:00Z">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+ 3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moveTo>
    </w:p>
    <w:moveToRangeEnd w:id="2354"/>
    <w:p w14:paraId="34208DC6" w14:textId="37C8DB2C" w:rsidR="00A80447" w:rsidRPr="00DE0F0E" w:rsidRDefault="00A80447" w:rsidP="004C7802">
      <w:pPr>
        <w:pStyle w:val="Equation"/>
        <w:tabs>
          <w:tab w:val="clear" w:pos="794"/>
          <w:tab w:val="clear" w:pos="1588"/>
          <w:tab w:val="left" w:pos="2410"/>
          <w:tab w:val="left" w:pos="3240"/>
        </w:tabs>
        <w:ind w:left="1134"/>
        <w:rPr>
          <w:noProof/>
          <w:lang w:val="en-CA"/>
        </w:rPr>
      </w:pP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50CFA00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1E0B9146"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6F4A79A"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4D01EAAB"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356" w:name="_Ref531265651"/>
      <w:r w:rsidRPr="00DE0F0E">
        <w:rPr>
          <w:noProof/>
          <w:lang w:val="en-CA" w:eastAsia="ko-KR"/>
        </w:rPr>
        <w:t>Derivation process for subblock-based temporal merging base motion data</w:t>
      </w:r>
      <w:bookmarkEnd w:id="2356"/>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6AC87C7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1FAF247"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09F78D86" w:rsidR="00A80447" w:rsidRDefault="00A80447" w:rsidP="00A80447">
      <w:pPr>
        <w:tabs>
          <w:tab w:val="left" w:pos="284"/>
        </w:tabs>
        <w:spacing w:before="120"/>
        <w:rPr>
          <w:ins w:id="2357" w:author="HHI" w:date="2019-03-22T11:44:00Z"/>
          <w:noProof/>
          <w:lang w:val="en-CA" w:eastAsia="ko-KR"/>
        </w:rPr>
      </w:pPr>
      <w:r w:rsidRPr="00DE0F0E">
        <w:rPr>
          <w:noProof/>
          <w:lang w:val="en-CA" w:eastAsia="ko-KR"/>
        </w:rPr>
        <w:t>The location ( xColCb, yColCb ) of the collocated block inside ColPic is derived as follows.</w:t>
      </w:r>
    </w:p>
    <w:p w14:paraId="3D8F8B3E" w14:textId="77777777" w:rsidR="004C7802" w:rsidRPr="00DE0F0E" w:rsidDel="004C7802" w:rsidRDefault="004C7802" w:rsidP="004C7802">
      <w:pPr>
        <w:pStyle w:val="Equation"/>
        <w:tabs>
          <w:tab w:val="clear" w:pos="794"/>
          <w:tab w:val="clear" w:pos="1588"/>
          <w:tab w:val="left" w:pos="2410"/>
          <w:tab w:val="left" w:pos="3240"/>
        </w:tabs>
        <w:ind w:left="1134"/>
        <w:rPr>
          <w:del w:id="2358" w:author="HHI" w:date="2019-03-22T11:44:00Z"/>
          <w:moveTo w:id="2359" w:author="HHI" w:date="2019-03-22T11:44:00Z"/>
          <w:noProof/>
          <w:lang w:val="en-CA"/>
        </w:rPr>
      </w:pPr>
      <w:moveToRangeStart w:id="2360" w:author="HHI" w:date="2019-03-22T11:44:00Z" w:name="move4147492"/>
      <w:moveTo w:id="2361" w:author="HHI" w:date="2019-03-22T11:44:00Z">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moveTo>
    </w:p>
    <w:moveToRangeEnd w:id="2360"/>
    <w:p w14:paraId="78FD0918" w14:textId="77777777" w:rsidR="004C7802" w:rsidRDefault="004C7802">
      <w:pPr>
        <w:pStyle w:val="Equation"/>
        <w:tabs>
          <w:tab w:val="clear" w:pos="794"/>
          <w:tab w:val="clear" w:pos="1588"/>
          <w:tab w:val="left" w:pos="2410"/>
          <w:tab w:val="left" w:pos="3240"/>
        </w:tabs>
        <w:ind w:left="1134"/>
        <w:rPr>
          <w:ins w:id="2362" w:author="HHI" w:date="2019-03-22T11:42:00Z"/>
          <w:noProof/>
          <w:lang w:val="en-CA" w:eastAsia="ko-KR"/>
        </w:rPr>
        <w:pPrChange w:id="2363" w:author="HHI" w:date="2019-03-22T11:44:00Z">
          <w:pPr>
            <w:tabs>
              <w:tab w:val="left" w:pos="284"/>
            </w:tabs>
            <w:spacing w:before="120"/>
          </w:pPr>
        </w:pPrChange>
      </w:pPr>
    </w:p>
    <w:p w14:paraId="3202EFFC" w14:textId="77777777" w:rsidR="004C7802" w:rsidRPr="00DE0F0E" w:rsidRDefault="004C7802" w:rsidP="004C7802">
      <w:pPr>
        <w:ind w:left="360" w:hanging="360"/>
        <w:rPr>
          <w:ins w:id="2364" w:author="HHI" w:date="2019-03-22T11:42:00Z"/>
          <w:noProof/>
          <w:lang w:val="en-CA"/>
        </w:rPr>
      </w:pPr>
      <w:ins w:id="2365" w:author="HHI" w:date="2019-03-22T11:42:00Z">
        <w:r w:rsidRPr="00DE0F0E" w:rsidDel="003C51E6">
          <w:rPr>
            <w:noProof/>
            <w:lang w:val="en-CA" w:eastAsia="ko-KR"/>
          </w:rPr>
          <w:t>–</w:t>
        </w:r>
        <w:r w:rsidRPr="00DE0F0E" w:rsidDel="003C51E6">
          <w:rPr>
            <w:noProof/>
            <w:lang w:val="en-CA" w:eastAsia="ko-KR"/>
          </w:rPr>
          <w:tab/>
        </w:r>
        <w:r w:rsidRPr="00DE0F0E">
          <w:rPr>
            <w:noProof/>
            <w:lang w:val="en-CA" w:eastAsia="ko-KR"/>
          </w:rPr>
          <w:t xml:space="preserve">If </w:t>
        </w:r>
        <w:r w:rsidRPr="006A041B">
          <w:rPr>
            <w:szCs w:val="22"/>
            <w:lang w:val="en-CA"/>
          </w:rPr>
          <w:t>sub_pic_treated_as_pic_flag</w:t>
        </w:r>
        <w:r>
          <w:rPr>
            <w:szCs w:val="22"/>
            <w:lang w:val="en-CA"/>
          </w:rPr>
          <w:t>[ </w:t>
        </w:r>
        <w:r>
          <w:rPr>
            <w:noProof/>
            <w:lang w:val="en-CA"/>
          </w:rPr>
          <w:t>SubPicIdx</w:t>
        </w:r>
        <w:r w:rsidRPr="00DE0F0E">
          <w:rPr>
            <w:noProof/>
            <w:lang w:val="en-CA"/>
          </w:rPr>
          <w:t>[</w:t>
        </w:r>
        <w:r>
          <w:rPr>
            <w:noProof/>
            <w:lang w:val="en-CA"/>
          </w:rPr>
          <w:t> </w:t>
        </w:r>
        <w:r>
          <w:rPr>
            <w:lang w:val="en-CA"/>
          </w:rPr>
          <w:t>tile_group_subpic_id</w:t>
        </w:r>
        <w:r>
          <w:rPr>
            <w:bCs/>
            <w:lang w:val="en-CA"/>
          </w:rPr>
          <w:t> ]</w:t>
        </w:r>
        <w:r>
          <w:rPr>
            <w:szCs w:val="22"/>
            <w:lang w:val="en-CA"/>
          </w:rPr>
          <w:t> ]</w:t>
        </w:r>
        <w:r w:rsidRPr="00DE0F0E">
          <w:rPr>
            <w:noProof/>
            <w:lang w:val="en-CA" w:eastAsia="ko-KR"/>
          </w:rPr>
          <w:t xml:space="preserve"> </w:t>
        </w:r>
        <w:r>
          <w:rPr>
            <w:noProof/>
            <w:lang w:val="en-CA" w:eastAsia="ko-KR"/>
          </w:rPr>
          <w:t>is equal to 1, the following applies</w:t>
        </w:r>
        <w:r w:rsidRPr="00DE0F0E">
          <w:rPr>
            <w:noProof/>
            <w:lang w:val="en-CA"/>
          </w:rPr>
          <w:t>:</w:t>
        </w:r>
      </w:ins>
    </w:p>
    <w:p w14:paraId="335F1185" w14:textId="20C82FF6" w:rsidR="004C7802" w:rsidRPr="004C7802" w:rsidRDefault="004C7802">
      <w:pPr>
        <w:pStyle w:val="Equation"/>
        <w:tabs>
          <w:tab w:val="clear" w:pos="794"/>
          <w:tab w:val="clear" w:pos="1588"/>
          <w:tab w:val="left" w:pos="2410"/>
          <w:tab w:val="left" w:pos="3240"/>
        </w:tabs>
        <w:ind w:left="1134"/>
        <w:rPr>
          <w:ins w:id="2366" w:author="HHI" w:date="2019-03-22T11:43:00Z"/>
          <w:noProof/>
          <w:lang w:val="en-CA"/>
          <w:rPrChange w:id="2367" w:author="HHI" w:date="2019-03-22T11:44:00Z">
            <w:rPr>
              <w:ins w:id="2368" w:author="HHI" w:date="2019-03-22T11:43:00Z"/>
            </w:rPr>
          </w:rPrChange>
        </w:rPr>
        <w:pPrChange w:id="2369" w:author="HHI" w:date="2019-03-22T11:44:00Z">
          <w:pPr>
            <w:pStyle w:val="Equation"/>
            <w:tabs>
              <w:tab w:val="clear" w:pos="794"/>
              <w:tab w:val="clear" w:pos="1588"/>
              <w:tab w:val="left" w:pos="851"/>
              <w:tab w:val="left" w:pos="1134"/>
              <w:tab w:val="left" w:pos="1418"/>
              <w:tab w:val="left" w:pos="1701"/>
              <w:tab w:val="left" w:pos="1985"/>
            </w:tabs>
            <w:ind w:left="562"/>
          </w:pPr>
        </w:pPrChange>
      </w:pPr>
      <w:ins w:id="2370" w:author="HHI" w:date="2019-03-22T11:42:00Z">
        <w:r w:rsidRPr="00DE0F0E">
          <w:rPr>
            <w:noProof/>
            <w:lang w:val="en-CA" w:eastAsia="ko-KR"/>
          </w:rPr>
          <w:t xml:space="preserve">xColCb </w:t>
        </w:r>
        <w:r w:rsidRPr="009E5849">
          <w:t>=</w:t>
        </w:r>
      </w:ins>
      <w:ins w:id="2371" w:author="HHI" w:date="2019-03-22T11:43:00Z">
        <w:r w:rsidRPr="00DE0F0E">
          <w:rPr>
            <w:noProof/>
            <w:lang w:val="en-CA" w:eastAsia="ko-KR"/>
          </w:rPr>
          <w:t xml:space="preserve">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Pr>
            <w:noProof/>
            <w:lang w:val="en-CA" w:eastAsia="ko-KR"/>
          </w:rPr>
          <w:t>SubPic</w:t>
        </w:r>
        <w:r w:rsidRPr="009E5849">
          <w:t>Right</w:t>
        </w:r>
        <w:r w:rsidRPr="009E5849">
          <w:rPr>
            <w:noProof/>
            <w:lang w:eastAsia="ko-KR"/>
          </w:rPr>
          <w:t>BoundaryPos</w:t>
        </w:r>
        <w:r w:rsidRPr="00DE0F0E">
          <w:rPr>
            <w:noProof/>
            <w:lang w:val="en-CA" w:eastAsia="ko-KR"/>
          </w:rPr>
          <w:t>,</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+ 3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ins>
    </w:p>
    <w:p w14:paraId="4BC48184" w14:textId="16919F5C" w:rsidR="004C7802" w:rsidRPr="00DE0F0E" w:rsidRDefault="004C7802">
      <w:pPr>
        <w:ind w:left="360" w:hanging="360"/>
        <w:rPr>
          <w:noProof/>
          <w:lang w:val="en-CA"/>
        </w:rPr>
        <w:pPrChange w:id="2372" w:author="HHI" w:date="2019-03-22T11:44:00Z">
          <w:pPr>
            <w:tabs>
              <w:tab w:val="left" w:pos="284"/>
            </w:tabs>
            <w:spacing w:before="120"/>
          </w:pPr>
        </w:pPrChange>
      </w:pPr>
      <w:ins w:id="2373" w:author="HHI" w:date="2019-03-22T11:42:00Z">
        <w:r w:rsidRPr="00DE0F0E" w:rsidDel="003C51E6">
          <w:rPr>
            <w:noProof/>
            <w:lang w:val="en-CA" w:eastAsia="ko-KR"/>
          </w:rPr>
          <w:t>–</w:t>
        </w:r>
        <w:r w:rsidRPr="00DE0F0E" w:rsidDel="003C51E6">
          <w:rPr>
            <w:noProof/>
            <w:lang w:val="en-CA" w:eastAsia="ko-KR"/>
          </w:rPr>
          <w:tab/>
        </w:r>
        <w:r>
          <w:rPr>
            <w:noProof/>
            <w:lang w:val="en-CA" w:eastAsia="ko-KR"/>
          </w:rPr>
          <w:t>Otherwise (</w:t>
        </w:r>
        <w:r w:rsidRPr="006A041B">
          <w:rPr>
            <w:szCs w:val="22"/>
            <w:lang w:val="en-CA"/>
          </w:rPr>
          <w:t>sub_pic_treated_as_pic_flag</w:t>
        </w:r>
        <w:r>
          <w:rPr>
            <w:szCs w:val="22"/>
            <w:lang w:val="en-CA"/>
          </w:rPr>
          <w:t>[ </w:t>
        </w:r>
        <w:r>
          <w:rPr>
            <w:noProof/>
            <w:lang w:val="en-CA"/>
          </w:rPr>
          <w:t>SubPicIdx</w:t>
        </w:r>
        <w:r w:rsidRPr="00DE0F0E">
          <w:rPr>
            <w:noProof/>
            <w:lang w:val="en-CA"/>
          </w:rPr>
          <w:t>[</w:t>
        </w:r>
        <w:r>
          <w:rPr>
            <w:noProof/>
            <w:lang w:val="en-CA"/>
          </w:rPr>
          <w:t> </w:t>
        </w:r>
        <w:r>
          <w:rPr>
            <w:lang w:val="en-CA"/>
          </w:rPr>
          <w:t>tile_group_subpic_id</w:t>
        </w:r>
        <w:r>
          <w:rPr>
            <w:bCs/>
            <w:lang w:val="en-CA"/>
          </w:rPr>
          <w:t> ]</w:t>
        </w:r>
        <w:r>
          <w:rPr>
            <w:szCs w:val="22"/>
            <w:lang w:val="en-CA"/>
          </w:rPr>
          <w:t> ]</w:t>
        </w:r>
        <w:r w:rsidRPr="00DE0F0E">
          <w:rPr>
            <w:noProof/>
            <w:lang w:val="en-CA" w:eastAsia="ko-KR"/>
          </w:rPr>
          <w:t xml:space="preserve"> </w:t>
        </w:r>
        <w:r>
          <w:rPr>
            <w:noProof/>
            <w:lang w:val="en-CA" w:eastAsia="ko-KR"/>
          </w:rPr>
          <w:t>is equal to 0), the following applies</w:t>
        </w:r>
        <w:r w:rsidRPr="00DE0F0E">
          <w:rPr>
            <w:noProof/>
            <w:lang w:val="en-CA"/>
          </w:rPr>
          <w:t>:</w:t>
        </w:r>
      </w:ins>
    </w:p>
    <w:p w14:paraId="6614E680" w14:textId="111973E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5C03FE89" w:rsidR="00A80447" w:rsidRPr="00DE0F0E" w:rsidDel="004C7802" w:rsidRDefault="00A80447" w:rsidP="00A80447">
      <w:pPr>
        <w:pStyle w:val="Equation"/>
        <w:tabs>
          <w:tab w:val="clear" w:pos="794"/>
          <w:tab w:val="clear" w:pos="1588"/>
          <w:tab w:val="left" w:pos="2410"/>
          <w:tab w:val="left" w:pos="3240"/>
        </w:tabs>
        <w:ind w:left="1134"/>
        <w:rPr>
          <w:moveFrom w:id="2374" w:author="HHI" w:date="2019-03-22T11:44:00Z"/>
          <w:noProof/>
          <w:lang w:val="en-CA"/>
        </w:rPr>
      </w:pPr>
      <w:moveFromRangeStart w:id="2375" w:author="HHI" w:date="2019-03-22T11:44:00Z" w:name="move4147492"/>
      <w:moveFrom w:id="2376" w:author="HHI" w:date="2019-03-22T11:44:00Z">
        <w:r w:rsidRPr="00DE0F0E" w:rsidDel="004C7802">
          <w:rPr>
            <w:noProof/>
            <w:lang w:val="en-CA" w:eastAsia="ko-KR"/>
          </w:rPr>
          <w:t>yColCb = Clip3(</w:t>
        </w:r>
        <w:r w:rsidRPr="00DE0F0E" w:rsidDel="004C7802">
          <w:rPr>
            <w:noProof/>
            <w:lang w:val="en-CA"/>
          </w:rPr>
          <w:t> </w:t>
        </w:r>
        <w:r w:rsidRPr="00DE0F0E" w:rsidDel="004C7802">
          <w:rPr>
            <w:noProof/>
            <w:lang w:val="en-CA" w:eastAsia="ko-KR"/>
          </w:rPr>
          <w:t xml:space="preserve">yCtb, </w:t>
        </w:r>
        <w:r w:rsidRPr="00DE0F0E" w:rsidDel="004C7802">
          <w:rPr>
            <w:noProof/>
            <w:lang w:val="en-CA" w:eastAsia="ko-KR"/>
          </w:rPr>
          <w:br/>
        </w:r>
        <w:r w:rsidRPr="00DE0F0E" w:rsidDel="004C7802">
          <w:rPr>
            <w:noProof/>
            <w:lang w:val="en-CA" w:eastAsia="ko-KR"/>
          </w:rPr>
          <w:tab/>
          <w:t>Min(</w:t>
        </w:r>
        <w:r w:rsidRPr="00DE0F0E" w:rsidDel="004C7802">
          <w:rPr>
            <w:noProof/>
            <w:lang w:val="en-CA"/>
          </w:rPr>
          <w:t> </w:t>
        </w:r>
        <w:r w:rsidRPr="00DE0F0E" w:rsidDel="004C7802">
          <w:rPr>
            <w:noProof/>
            <w:lang w:val="en-CA" w:eastAsia="ko-KR"/>
          </w:rPr>
          <w:t>CurPicHeightInSamplesY − 1,</w:t>
        </w:r>
        <w:r w:rsidRPr="00DE0F0E" w:rsidDel="004C7802">
          <w:rPr>
            <w:noProof/>
            <w:lang w:val="en-CA"/>
          </w:rPr>
          <w:t> </w:t>
        </w:r>
        <w:r w:rsidRPr="00DE0F0E" w:rsidDel="004C7802">
          <w:rPr>
            <w:noProof/>
            <w:lang w:val="en-CA" w:eastAsia="ko-KR"/>
          </w:rPr>
          <w:t>yCtb</w:t>
        </w:r>
        <w:r w:rsidRPr="00DE0F0E" w:rsidDel="004C7802">
          <w:rPr>
            <w:noProof/>
            <w:lang w:val="en-CA"/>
          </w:rPr>
          <w:t> </w:t>
        </w:r>
        <w:r w:rsidRPr="00DE0F0E" w:rsidDel="004C7802">
          <w:rPr>
            <w:noProof/>
            <w:lang w:val="en-CA" w:eastAsia="ko-KR"/>
          </w:rPr>
          <w:t>+</w:t>
        </w:r>
        <w:r w:rsidRPr="00DE0F0E" w:rsidDel="004C7802">
          <w:rPr>
            <w:noProof/>
            <w:lang w:val="en-CA"/>
          </w:rPr>
          <w:t> </w:t>
        </w:r>
        <w:r w:rsidRPr="00DE0F0E" w:rsidDel="004C7802">
          <w:rPr>
            <w:noProof/>
            <w:lang w:val="en-CA" w:eastAsia="ko-KR"/>
          </w:rPr>
          <w:t>(</w:t>
        </w:r>
        <w:r w:rsidRPr="00DE0F0E" w:rsidDel="004C7802">
          <w:rPr>
            <w:noProof/>
            <w:lang w:val="en-CA"/>
          </w:rPr>
          <w:t> </w:t>
        </w:r>
        <w:r w:rsidRPr="00DE0F0E" w:rsidDel="004C7802">
          <w:rPr>
            <w:noProof/>
            <w:lang w:val="en-CA" w:eastAsia="ko-KR"/>
          </w:rPr>
          <w:t>1</w:t>
        </w:r>
        <w:r w:rsidRPr="00DE0F0E" w:rsidDel="004C7802">
          <w:rPr>
            <w:noProof/>
            <w:lang w:val="en-CA"/>
          </w:rPr>
          <w:t>  </w:t>
        </w:r>
        <w:r w:rsidRPr="00DE0F0E" w:rsidDel="004C7802">
          <w:rPr>
            <w:noProof/>
            <w:lang w:val="en-CA" w:eastAsia="ko-KR"/>
          </w:rPr>
          <w:t>&lt;&lt;</w:t>
        </w:r>
        <w:r w:rsidRPr="00DE0F0E" w:rsidDel="004C7802">
          <w:rPr>
            <w:noProof/>
            <w:lang w:val="en-CA"/>
          </w:rPr>
          <w:t>  </w:t>
        </w:r>
        <w:r w:rsidRPr="00DE0F0E" w:rsidDel="004C7802">
          <w:rPr>
            <w:noProof/>
            <w:lang w:val="en-CA" w:eastAsia="ko-KR"/>
          </w:rPr>
          <w:t>CtbLog2SizeY</w:t>
        </w:r>
        <w:r w:rsidRPr="00DE0F0E" w:rsidDel="004C7802">
          <w:rPr>
            <w:noProof/>
            <w:lang w:val="en-CA"/>
          </w:rPr>
          <w:t> </w:t>
        </w:r>
        <w:r w:rsidRPr="00DE0F0E" w:rsidDel="004C7802">
          <w:rPr>
            <w:noProof/>
            <w:lang w:val="en-CA" w:eastAsia="ko-KR"/>
          </w:rPr>
          <w:t>)</w:t>
        </w:r>
        <w:r w:rsidRPr="00DE0F0E" w:rsidDel="004C7802">
          <w:rPr>
            <w:noProof/>
            <w:lang w:val="en-CA"/>
          </w:rPr>
          <w:t> </w:t>
        </w:r>
        <w:r w:rsidR="00705E44" w:rsidRPr="00DE0F0E" w:rsidDel="004C7802">
          <w:rPr>
            <w:noProof/>
            <w:lang w:val="en-CA" w:eastAsia="ko-KR"/>
          </w:rPr>
          <w:t>− 1</w:t>
        </w:r>
        <w:r w:rsidRPr="00DE0F0E" w:rsidDel="004C7802">
          <w:rPr>
            <w:noProof/>
            <w:lang w:val="en-CA"/>
          </w:rPr>
          <w:t> </w:t>
        </w:r>
        <w:r w:rsidRPr="00DE0F0E" w:rsidDel="004C7802">
          <w:rPr>
            <w:noProof/>
            <w:lang w:val="en-CA" w:eastAsia="ko-KR"/>
          </w:rPr>
          <w:t>),</w:t>
        </w:r>
        <w:r w:rsidRPr="00DE0F0E" w:rsidDel="004C7802">
          <w:rPr>
            <w:noProof/>
            <w:lang w:val="en-CA" w:eastAsia="ko-KR"/>
          </w:rPr>
          <w:tab/>
          <w:t>(</w:t>
        </w:r>
        <w:r w:rsidRPr="00DE0F0E" w:rsidDel="004C7802">
          <w:rPr>
            <w:noProof/>
            <w:lang w:val="en-CA" w:eastAsia="ko-KR"/>
          </w:rPr>
          <w:fldChar w:fldCharType="begin" w:fldLock="1"/>
        </w:r>
        <w:r w:rsidRPr="00DE0F0E" w:rsidDel="004C7802">
          <w:rPr>
            <w:noProof/>
            <w:lang w:val="en-CA" w:eastAsia="ko-KR"/>
          </w:rPr>
          <w:instrText xml:space="preserve"> STYLEREF 1 \s </w:instrText>
        </w:r>
        <w:r w:rsidRPr="00DE0F0E" w:rsidDel="004C7802">
          <w:rPr>
            <w:noProof/>
            <w:lang w:val="en-CA" w:eastAsia="ko-KR"/>
          </w:rPr>
          <w:fldChar w:fldCharType="separate"/>
        </w:r>
        <w:r w:rsidR="003F609A" w:rsidDel="004C7802">
          <w:rPr>
            <w:noProof/>
            <w:lang w:val="en-CA" w:eastAsia="ko-KR"/>
          </w:rPr>
          <w:t>8</w:t>
        </w:r>
        <w:r w:rsidRPr="00DE0F0E" w:rsidDel="004C7802">
          <w:rPr>
            <w:noProof/>
            <w:lang w:val="en-CA" w:eastAsia="ko-KR"/>
          </w:rPr>
          <w:fldChar w:fldCharType="end"/>
        </w:r>
        <w:r w:rsidRPr="00DE0F0E" w:rsidDel="004C7802">
          <w:rPr>
            <w:noProof/>
            <w:lang w:val="en-CA" w:eastAsia="ko-KR"/>
          </w:rPr>
          <w:noBreakHyphen/>
        </w:r>
        <w:r w:rsidRPr="00DE0F0E" w:rsidDel="004C7802">
          <w:rPr>
            <w:noProof/>
            <w:lang w:val="en-CA" w:eastAsia="ko-KR"/>
          </w:rPr>
          <w:fldChar w:fldCharType="begin" w:fldLock="1"/>
        </w:r>
        <w:r w:rsidRPr="00DE0F0E" w:rsidDel="004C7802">
          <w:rPr>
            <w:noProof/>
            <w:lang w:val="en-CA" w:eastAsia="ko-KR"/>
          </w:rPr>
          <w:instrText xml:space="preserve"> SEQ Equation \* ARABIC \s 1 </w:instrText>
        </w:r>
        <w:r w:rsidRPr="00DE0F0E" w:rsidDel="004C7802">
          <w:rPr>
            <w:noProof/>
            <w:lang w:val="en-CA" w:eastAsia="ko-KR"/>
          </w:rPr>
          <w:fldChar w:fldCharType="separate"/>
        </w:r>
        <w:r w:rsidR="003F609A" w:rsidDel="004C7802">
          <w:rPr>
            <w:noProof/>
            <w:lang w:val="en-CA" w:eastAsia="ko-KR"/>
          </w:rPr>
          <w:t>643</w:t>
        </w:r>
        <w:r w:rsidRPr="00DE0F0E" w:rsidDel="004C7802">
          <w:rPr>
            <w:noProof/>
            <w:lang w:val="en-CA" w:eastAsia="ko-KR"/>
          </w:rPr>
          <w:fldChar w:fldCharType="end"/>
        </w:r>
        <w:r w:rsidRPr="00DE0F0E" w:rsidDel="004C7802">
          <w:rPr>
            <w:noProof/>
            <w:lang w:val="en-CA" w:eastAsia="ko-KR"/>
          </w:rPr>
          <w:t>)</w:t>
        </w:r>
        <w:r w:rsidRPr="00DE0F0E" w:rsidDel="004C7802">
          <w:rPr>
            <w:noProof/>
            <w:lang w:val="en-CA" w:eastAsia="ko-KR"/>
          </w:rPr>
          <w:br/>
          <w:t xml:space="preserve"> </w:t>
        </w:r>
        <w:r w:rsidRPr="00DE0F0E" w:rsidDel="004C7802">
          <w:rPr>
            <w:noProof/>
            <w:lang w:val="en-CA" w:eastAsia="ko-KR"/>
          </w:rPr>
          <w:tab/>
          <w:t>yColCtrCb +</w:t>
        </w:r>
        <w:r w:rsidRPr="00DE0F0E" w:rsidDel="004C7802">
          <w:rPr>
            <w:noProof/>
            <w:lang w:val="en-CA"/>
          </w:rPr>
          <w:t> </w:t>
        </w:r>
        <w:r w:rsidRPr="00DE0F0E" w:rsidDel="004C7802">
          <w:rPr>
            <w:noProof/>
            <w:lang w:val="en-CA" w:eastAsia="ko-KR"/>
          </w:rPr>
          <w:t>(</w:t>
        </w:r>
        <w:r w:rsidRPr="00DE0F0E" w:rsidDel="004C7802">
          <w:rPr>
            <w:noProof/>
            <w:lang w:val="en-CA"/>
          </w:rPr>
          <w:t> </w:t>
        </w:r>
        <w:r w:rsidRPr="00DE0F0E" w:rsidDel="004C7802">
          <w:rPr>
            <w:noProof/>
            <w:lang w:val="en-CA" w:eastAsia="ko-KR"/>
          </w:rPr>
          <w:t>tempMv</w:t>
        </w:r>
        <w:r w:rsidRPr="00DE0F0E" w:rsidDel="004C7802">
          <w:rPr>
            <w:noProof/>
            <w:lang w:val="en-CA"/>
          </w:rPr>
          <w:t>[1]  &gt;&gt;  4 ) )</w:t>
        </w:r>
      </w:moveFrom>
    </w:p>
    <w:moveFromRangeEnd w:id="2375"/>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F330B22"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3DEE5404"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683FAE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5E56BD3E"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377" w:name="_Ref524382949"/>
      <w:r w:rsidRPr="00DE0F0E">
        <w:rPr>
          <w:noProof/>
          <w:lang w:val="en-CA" w:eastAsia="ko-KR"/>
        </w:rPr>
        <w:t>Derivation process for luma affine control point motion vectors from a neighbouring block</w:t>
      </w:r>
      <w:bookmarkEnd w:id="2377"/>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038F1CF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646</w:t>
      </w:r>
      <w:r w:rsidRPr="00DE0F0E" w:rsidDel="003C51E6">
        <w:rPr>
          <w:noProof/>
          <w:lang w:val="en-CA"/>
        </w:rPr>
        <w:fldChar w:fldCharType="end"/>
      </w:r>
      <w:r w:rsidRPr="00DE0F0E" w:rsidDel="003C51E6">
        <w:rPr>
          <w:noProof/>
          <w:lang w:val="en-CA"/>
        </w:rPr>
        <w:t>)</w:t>
      </w:r>
    </w:p>
    <w:p w14:paraId="7CAA3A17" w14:textId="33F4FB6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5139FF1C"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1B6A65A"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658E2CE"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520AD46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7B2BC7B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42A61DE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7CA5A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637C9A2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21466BA1"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1BCD6F60"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5BA2E09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26AE69E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CAEA8C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660</w:t>
      </w:r>
      <w:r w:rsidRPr="00DE0F0E" w:rsidDel="003C51E6">
        <w:rPr>
          <w:noProof/>
          <w:lang w:val="en-CA"/>
        </w:rPr>
        <w:fldChar w:fldCharType="end"/>
      </w:r>
      <w:r w:rsidRPr="00DE0F0E" w:rsidDel="003C51E6">
        <w:rPr>
          <w:noProof/>
          <w:lang w:val="en-CA"/>
        </w:rPr>
        <w:t>)</w:t>
      </w:r>
    </w:p>
    <w:p w14:paraId="06B6FD46" w14:textId="7513B03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742679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020A7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73E9B26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389CB63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6ADC460"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4CB70A6E"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666</w:t>
      </w:r>
      <w:r w:rsidRPr="00DE0F0E">
        <w:rPr>
          <w:noProof/>
          <w:lang w:val="en-CA" w:eastAsia="zh-CN"/>
        </w:rPr>
        <w:fldChar w:fldCharType="end"/>
      </w:r>
      <w:r w:rsidRPr="00DE0F0E">
        <w:rPr>
          <w:noProof/>
          <w:lang w:val="en-CA" w:eastAsia="zh-CN"/>
        </w:rPr>
        <w:t>)</w:t>
      </w:r>
    </w:p>
    <w:p w14:paraId="19A102EF" w14:textId="057E749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378"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378"/>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4E25622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5" w:right="-1" w:hangingChars="8" w:hanging="15"/>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02F627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4A1E21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3E2FC051"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38CC76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0C9627F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04A66D0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7BD8DA3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35569B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22CF52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53CE9B4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14E6199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E5A7422"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AC06B5F"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47983A49"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 xml:space="preserve">b  &gt;&gt;  CtbLog2SizeY is equal to yColBr  &gt;&gt;  CtbLog2SizeY, yColBr is less than </w:t>
      </w:r>
      <w:r w:rsidRPr="00DE0F0E">
        <w:rPr>
          <w:noProof/>
          <w:lang w:val="en-CA" w:eastAsia="ko-KR"/>
        </w:rPr>
        <w:t>pic_height_in_luma_samples</w:t>
      </w:r>
      <w:r w:rsidRPr="00DE0F0E" w:rsidDel="003C51E6">
        <w:rPr>
          <w:noProof/>
          <w:lang w:val="en-CA" w:eastAsia="ko-KR"/>
        </w:rPr>
        <w:t xml:space="preserve"> and xColBr is less than </w:t>
      </w:r>
      <w:r w:rsidRPr="00DE0F0E">
        <w:rPr>
          <w:noProof/>
          <w:lang w:val="en-CA" w:eastAsia="ko-KR"/>
        </w:rPr>
        <w:t>pic_width_in_luma_samples</w:t>
      </w:r>
      <w:r w:rsidRPr="00DE0F0E" w:rsidDel="003C51E6">
        <w:rPr>
          <w:noProof/>
          <w:lang w:val="en-CA" w:eastAsia="ko-KR"/>
        </w:rPr>
        <w:t>,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7F53A35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448F034A"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5D24604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75CA122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7EFD99C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B3F1890"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6EEDF9F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7132E7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6E66256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FE8E52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1619642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16097E8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0BB37E5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7E5F416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6355FA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5431B29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5C40AFE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7B16393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72C25CB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668F763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1019106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50096D1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02811D7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D4725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0775051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00D9836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57281E8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A6DAD6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8ECC91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754650B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0C29747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F0FCBA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3F853C15"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1538236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4AE1DEB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8CED1B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70A8469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29C510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25B4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379" w:name="_Ref522625587"/>
      <w:bookmarkStart w:id="2380" w:name="_Ref524385281"/>
      <w:r w:rsidRPr="00DE0F0E">
        <w:rPr>
          <w:noProof/>
          <w:lang w:val="en-CA"/>
        </w:rPr>
        <w:t>Derivation process for luma affine control point motion vector predictor</w:t>
      </w:r>
      <w:bookmarkEnd w:id="2379"/>
      <w:r w:rsidRPr="00DE0F0E">
        <w:rPr>
          <w:noProof/>
          <w:lang w:val="en-CA"/>
        </w:rPr>
        <w:t>s</w:t>
      </w:r>
      <w:bookmarkEnd w:id="2380"/>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3FF2D2E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719</w:t>
      </w:r>
      <w:r w:rsidRPr="00DE0F0E" w:rsidDel="003C51E6">
        <w:rPr>
          <w:noProof/>
          <w:lang w:val="en-CA"/>
        </w:rPr>
        <w:fldChar w:fldCharType="end"/>
      </w:r>
      <w:r w:rsidRPr="00DE0F0E" w:rsidDel="003C51E6">
        <w:rPr>
          <w:noProof/>
          <w:lang w:val="en-CA"/>
        </w:rPr>
        <w:t>)</w:t>
      </w:r>
    </w:p>
    <w:p w14:paraId="4636BC2F" w14:textId="18A5401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720</w:t>
      </w:r>
      <w:r w:rsidRPr="00DE0F0E" w:rsidDel="003C51E6">
        <w:rPr>
          <w:noProof/>
          <w:lang w:val="en-CA"/>
        </w:rPr>
        <w:fldChar w:fldCharType="end"/>
      </w:r>
      <w:r w:rsidRPr="00DE0F0E" w:rsidDel="003C51E6">
        <w:rPr>
          <w:noProof/>
          <w:lang w:val="en-CA"/>
        </w:rPr>
        <w:t>)</w:t>
      </w:r>
    </w:p>
    <w:p w14:paraId="3CDE28D2" w14:textId="7B1E719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721</w:t>
      </w:r>
      <w:r w:rsidRPr="00DE0F0E" w:rsidDel="003C51E6">
        <w:rPr>
          <w:noProof/>
          <w:lang w:val="en-CA"/>
        </w:rPr>
        <w:fldChar w:fldCharType="end"/>
      </w:r>
      <w:r w:rsidRPr="00DE0F0E" w:rsidDel="003C51E6">
        <w:rPr>
          <w:noProof/>
          <w:lang w:val="en-CA"/>
        </w:rPr>
        <w:t>)</w:t>
      </w:r>
    </w:p>
    <w:p w14:paraId="31D0E0A6" w14:textId="78B7043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722</w:t>
      </w:r>
      <w:r w:rsidRPr="00DE0F0E" w:rsidDel="003C51E6">
        <w:rPr>
          <w:noProof/>
          <w:lang w:val="en-CA"/>
        </w:rPr>
        <w:fldChar w:fldCharType="end"/>
      </w:r>
      <w:r w:rsidRPr="00DE0F0E" w:rsidDel="003C51E6">
        <w:rPr>
          <w:noProof/>
          <w:lang w:val="en-CA"/>
        </w:rPr>
        <w:t>)</w:t>
      </w:r>
    </w:p>
    <w:p w14:paraId="35470A69" w14:textId="2FC5F6E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4DA2246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B4078C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2B16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33305B2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60D00B6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3CC90FC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184999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36616B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05FA869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727CEA8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2B000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7D6458C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7B6C111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5417405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3139ECB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587C0A9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486AC03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94C109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DFD53D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1DF5729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12A3B25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FEBE97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2A2653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5EC6CB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9BD4AC6"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3F609A">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39E825F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7DA9B245"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5AEA2FE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75B1FD4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0261AC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02BDDFCB"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4514E5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6D919B4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CC08039"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58FA9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394A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4A5C68F6"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F0D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E200179"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198115A"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D45A37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033469C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62C2B65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7F556D4A"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381" w:name="_Ref519541702"/>
      <w:bookmarkStart w:id="2382"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381"/>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382"/>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9FE3C0E"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1E59D06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1793193D"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6A3122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6B032774"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681FAFB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A161611"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F9225D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4937303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383" w:name="_Ref519540614"/>
      <w:r w:rsidRPr="00DE0F0E">
        <w:rPr>
          <w:noProof/>
          <w:lang w:val="en-CA"/>
        </w:rPr>
        <w:t>Derivation process for motion vector</w:t>
      </w:r>
      <w:bookmarkEnd w:id="2383"/>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641A828"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499B4B1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53351B51"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28E554A8"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18E6AEB4"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6019009"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071376A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4A195E0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445B811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4D5CB5D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1DEBF010"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46233B7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46CC118"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40A8917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0098AF3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1DEF6224"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77F2AFB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6B282BD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17009B14"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780</w:t>
      </w:r>
      <w:r w:rsidRPr="00DE0F0E">
        <w:rPr>
          <w:noProof/>
          <w:lang w:val="en-CA" w:eastAsia="ko-KR"/>
        </w:rPr>
        <w:fldChar w:fldCharType="end"/>
      </w:r>
      <w:r w:rsidRPr="00DE0F0E">
        <w:rPr>
          <w:noProof/>
          <w:lang w:val="en-CA" w:eastAsia="ko-KR"/>
        </w:rPr>
        <w:t>)</w:t>
      </w:r>
    </w:p>
    <w:p w14:paraId="5B0B67FD" w14:textId="1CA25F3F"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04E840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2841563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032B636E"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29022915"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384" w:name="_Ref531882744"/>
      <w:bookmarkStart w:id="2385" w:name="_Ref532491373"/>
      <w:bookmarkStart w:id="2386" w:name="_Toc2177078"/>
      <w:r w:rsidRPr="00DE0F0E">
        <w:rPr>
          <w:noProof/>
          <w:lang w:val="en-CA" w:eastAsia="ko-KR"/>
        </w:rPr>
        <w:t xml:space="preserve">Derivation process for intra prediction mode in combined merge and intra </w:t>
      </w:r>
      <w:bookmarkEnd w:id="2384"/>
      <w:r w:rsidRPr="00DE0F0E">
        <w:rPr>
          <w:noProof/>
          <w:lang w:val="en-CA" w:eastAsia="ko-KR"/>
        </w:rPr>
        <w:t>prediction</w:t>
      </w:r>
      <w:bookmarkEnd w:id="2385"/>
      <w:bookmarkEnd w:id="2386"/>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65EE3B66"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6AA432F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DB26A1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37684247"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69674591"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5DA5D44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CFD7710"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456EE98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387" w:name="_Ref278969665"/>
      <w:bookmarkStart w:id="2388" w:name="_Toc287363819"/>
      <w:bookmarkStart w:id="2389" w:name="_Toc311217250"/>
      <w:bookmarkStart w:id="2390" w:name="_Toc317198797"/>
      <w:bookmarkStart w:id="2391" w:name="_Toc415475915"/>
      <w:bookmarkStart w:id="2392" w:name="_Toc423599190"/>
      <w:bookmarkStart w:id="2393" w:name="_Toc423601694"/>
      <w:bookmarkStart w:id="2394" w:name="_Toc501130197"/>
      <w:bookmarkStart w:id="2395" w:name="_Toc503777901"/>
      <w:bookmarkStart w:id="2396" w:name="_Ref522363461"/>
      <w:bookmarkStart w:id="2397" w:name="_Toc2177079"/>
      <w:r w:rsidRPr="00DE0F0E">
        <w:rPr>
          <w:noProof/>
          <w:lang w:val="en-CA"/>
        </w:rPr>
        <w:t>Decoding process for i</w:t>
      </w:r>
      <w:r w:rsidRPr="00DE0F0E" w:rsidDel="003C51E6">
        <w:rPr>
          <w:noProof/>
          <w:lang w:val="en-CA"/>
        </w:rPr>
        <w:t xml:space="preserve">nter </w:t>
      </w:r>
      <w:bookmarkEnd w:id="2387"/>
      <w:bookmarkEnd w:id="2388"/>
      <w:bookmarkEnd w:id="2389"/>
      <w:bookmarkEnd w:id="2390"/>
      <w:bookmarkEnd w:id="2391"/>
      <w:bookmarkEnd w:id="2392"/>
      <w:bookmarkEnd w:id="2393"/>
      <w:bookmarkEnd w:id="2394"/>
      <w:bookmarkEnd w:id="2395"/>
      <w:r w:rsidRPr="00DE0F0E">
        <w:rPr>
          <w:noProof/>
          <w:lang w:val="en-CA"/>
        </w:rPr>
        <w:t>blocks</w:t>
      </w:r>
      <w:bookmarkEnd w:id="2396"/>
      <w:bookmarkEnd w:id="2397"/>
    </w:p>
    <w:p w14:paraId="60B645A6" w14:textId="77777777" w:rsidR="00C35DAA" w:rsidRPr="00DE0F0E" w:rsidRDefault="00C35DAA" w:rsidP="00C35DAA">
      <w:pPr>
        <w:pStyle w:val="Heading4"/>
        <w:rPr>
          <w:noProof/>
          <w:lang w:val="en-CA" w:eastAsia="ko-KR"/>
        </w:rPr>
      </w:pPr>
      <w:bookmarkStart w:id="2398" w:name="_Ref524460607"/>
      <w:r w:rsidRPr="00DE0F0E">
        <w:rPr>
          <w:noProof/>
          <w:lang w:val="en-CA" w:eastAsia="ko-KR"/>
        </w:rPr>
        <w:t>General</w:t>
      </w:r>
      <w:bookmarkEnd w:id="2398"/>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1C5539D1"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54F17ED2"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522FF87F"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3F609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3F609A">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2E6CB546"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70CDC8C"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422A415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2BFE801"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24CF477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796</w:t>
      </w:r>
      <w:r w:rsidRPr="00DE0F0E" w:rsidDel="003C51E6">
        <w:rPr>
          <w:noProof/>
          <w:lang w:val="en-CA"/>
        </w:rPr>
        <w:fldChar w:fldCharType="end"/>
      </w:r>
      <w:r w:rsidRPr="00DE0F0E" w:rsidDel="003C51E6">
        <w:rPr>
          <w:noProof/>
          <w:lang w:val="en-CA"/>
        </w:rPr>
        <w:t>)</w:t>
      </w:r>
    </w:p>
    <w:p w14:paraId="6F010D68" w14:textId="04A0115C"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797</w:t>
      </w:r>
      <w:r w:rsidRPr="00DE0F0E" w:rsidDel="003C51E6">
        <w:rPr>
          <w:noProof/>
          <w:lang w:val="en-CA"/>
        </w:rPr>
        <w:fldChar w:fldCharType="end"/>
      </w:r>
      <w:r w:rsidRPr="00DE0F0E" w:rsidDel="003C51E6">
        <w:rPr>
          <w:noProof/>
          <w:lang w:val="en-CA"/>
        </w:rPr>
        <w:t>)</w:t>
      </w:r>
    </w:p>
    <w:p w14:paraId="166C36A2" w14:textId="647ED52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7B9426E7"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3A885684"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800</w:t>
      </w:r>
      <w:r w:rsidRPr="00DE0F0E" w:rsidDel="003C51E6">
        <w:rPr>
          <w:noProof/>
          <w:lang w:val="en-CA"/>
        </w:rPr>
        <w:fldChar w:fldCharType="end"/>
      </w:r>
      <w:r w:rsidRPr="00DE0F0E" w:rsidDel="003C51E6">
        <w:rPr>
          <w:noProof/>
          <w:lang w:val="en-CA" w:eastAsia="ko-KR"/>
        </w:rPr>
        <w:t>)</w:t>
      </w:r>
    </w:p>
    <w:p w14:paraId="1C6F63EB" w14:textId="1ACD2CA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10052E5"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3F609A">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6E93CEA1"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AB256A4"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B08CBDA"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132C7F1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802</w:t>
      </w:r>
      <w:r w:rsidRPr="00DE0F0E" w:rsidDel="003C51E6">
        <w:rPr>
          <w:noProof/>
          <w:lang w:val="en-CA"/>
        </w:rPr>
        <w:fldChar w:fldCharType="end"/>
      </w:r>
      <w:r w:rsidRPr="00DE0F0E" w:rsidDel="003C51E6">
        <w:rPr>
          <w:noProof/>
          <w:lang w:val="en-CA"/>
        </w:rPr>
        <w:t>)</w:t>
      </w:r>
    </w:p>
    <w:p w14:paraId="2A1BDC1F" w14:textId="79AF7C2A"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803</w:t>
      </w:r>
      <w:r w:rsidRPr="00DE0F0E" w:rsidDel="003C51E6">
        <w:rPr>
          <w:noProof/>
          <w:lang w:val="en-CA"/>
        </w:rPr>
        <w:fldChar w:fldCharType="end"/>
      </w:r>
      <w:r w:rsidRPr="00DE0F0E" w:rsidDel="003C51E6">
        <w:rPr>
          <w:noProof/>
          <w:lang w:val="en-CA"/>
        </w:rPr>
        <w:t>)</w:t>
      </w:r>
    </w:p>
    <w:p w14:paraId="36EE1915" w14:textId="487F4D58"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804</w:t>
      </w:r>
      <w:r w:rsidRPr="00DE0F0E" w:rsidDel="003C51E6">
        <w:rPr>
          <w:noProof/>
          <w:lang w:val="en-CA"/>
        </w:rPr>
        <w:fldChar w:fldCharType="end"/>
      </w:r>
      <w:r w:rsidRPr="00DE0F0E" w:rsidDel="003C51E6">
        <w:rPr>
          <w:noProof/>
          <w:lang w:val="en-CA"/>
        </w:rPr>
        <w:t>)</w:t>
      </w:r>
    </w:p>
    <w:p w14:paraId="67450063" w14:textId="515B92A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805</w:t>
      </w:r>
      <w:r w:rsidRPr="00DE0F0E" w:rsidDel="003C51E6">
        <w:rPr>
          <w:noProof/>
          <w:lang w:val="en-CA"/>
        </w:rPr>
        <w:fldChar w:fldCharType="end"/>
      </w:r>
      <w:r w:rsidRPr="00DE0F0E" w:rsidDel="003C51E6">
        <w:rPr>
          <w:noProof/>
          <w:lang w:val="en-CA"/>
        </w:rPr>
        <w:t>)</w:t>
      </w:r>
    </w:p>
    <w:p w14:paraId="09D86A5B" w14:textId="3B7DF2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806</w:t>
      </w:r>
      <w:r w:rsidRPr="00DE0F0E" w:rsidDel="003C51E6">
        <w:rPr>
          <w:noProof/>
          <w:lang w:val="en-CA"/>
        </w:rPr>
        <w:fldChar w:fldCharType="end"/>
      </w:r>
      <w:r w:rsidRPr="00DE0F0E" w:rsidDel="003C51E6">
        <w:rPr>
          <w:noProof/>
          <w:lang w:val="en-CA"/>
        </w:rPr>
        <w:t>)</w:t>
      </w:r>
    </w:p>
    <w:p w14:paraId="4E74D769" w14:textId="5FF5CB2C"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807</w:t>
      </w:r>
      <w:r w:rsidRPr="00DE0F0E" w:rsidDel="003C51E6">
        <w:rPr>
          <w:noProof/>
          <w:lang w:val="en-CA"/>
        </w:rPr>
        <w:fldChar w:fldCharType="end"/>
      </w:r>
      <w:r w:rsidRPr="00DE0F0E" w:rsidDel="003C51E6">
        <w:rPr>
          <w:noProof/>
          <w:lang w:val="en-CA"/>
        </w:rPr>
        <w:t>)</w:t>
      </w:r>
    </w:p>
    <w:p w14:paraId="7378B361" w14:textId="254761AB"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808</w:t>
      </w:r>
      <w:r w:rsidRPr="00DE0F0E" w:rsidDel="003C51E6">
        <w:rPr>
          <w:noProof/>
          <w:lang w:val="en-CA"/>
        </w:rPr>
        <w:fldChar w:fldCharType="end"/>
      </w:r>
      <w:r w:rsidRPr="00DE0F0E" w:rsidDel="003C51E6">
        <w:rPr>
          <w:noProof/>
          <w:lang w:val="en-CA"/>
        </w:rPr>
        <w:t>)</w:t>
      </w:r>
    </w:p>
    <w:p w14:paraId="78868114" w14:textId="7406977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809</w:t>
      </w:r>
      <w:r w:rsidRPr="00DE0F0E" w:rsidDel="003C51E6">
        <w:rPr>
          <w:noProof/>
          <w:lang w:val="en-CA"/>
        </w:rPr>
        <w:fldChar w:fldCharType="end"/>
      </w:r>
      <w:r w:rsidRPr="00DE0F0E" w:rsidDel="003C51E6">
        <w:rPr>
          <w:noProof/>
          <w:lang w:val="en-CA"/>
        </w:rPr>
        <w:t>)</w:t>
      </w:r>
    </w:p>
    <w:p w14:paraId="1E6BFD40" w14:textId="1BA68D23"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E0BB2CD"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3F609A">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B8A5FB4"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3F609A">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4DBD638A"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2BC62A84"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C03DCC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D3A470A"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399" w:name="_Ref330936353"/>
      <w:r w:rsidRPr="00DE0F0E" w:rsidDel="003C51E6">
        <w:rPr>
          <w:noProof/>
          <w:lang w:val="en-CA"/>
        </w:rPr>
        <w:t>Reference picture selection process</w:t>
      </w:r>
      <w:bookmarkEnd w:id="2399"/>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579BB0D8"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Pr>
          <w:noProof/>
          <w:lang w:val="en-CA" w:eastAsia="ko-KR"/>
        </w:rPr>
        <w:t>pic_width_in_luma_samples</w:t>
      </w:r>
      <w:r w:rsidRPr="00DE0F0E" w:rsidDel="003C51E6">
        <w:rPr>
          <w:noProof/>
          <w:lang w:val="en-CA" w:eastAsia="ko-KR"/>
        </w:rPr>
        <w:t xml:space="preserve"> by </w:t>
      </w:r>
      <w:r w:rsidRPr="00DE0F0E">
        <w:rPr>
          <w:noProof/>
          <w:lang w:val="en-CA" w:eastAsia="ko-KR"/>
        </w:rPr>
        <w:t>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58CE019C"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3F609A">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400" w:name="_Ref278220057"/>
      <w:r w:rsidRPr="00DE0F0E" w:rsidDel="003C51E6">
        <w:rPr>
          <w:noProof/>
          <w:lang w:val="en-CA"/>
        </w:rPr>
        <w:t>Fractional sample interpolation process</w:t>
      </w:r>
      <w:bookmarkEnd w:id="2400"/>
    </w:p>
    <w:p w14:paraId="46E5B7AD" w14:textId="77777777" w:rsidR="0057383D" w:rsidRPr="00DE0F0E" w:rsidDel="003C51E6" w:rsidRDefault="0057383D" w:rsidP="0057383D">
      <w:pPr>
        <w:pStyle w:val="Heading5"/>
        <w:rPr>
          <w:noProof/>
          <w:lang w:val="en-CA"/>
        </w:rPr>
      </w:pPr>
      <w:bookmarkStart w:id="2401" w:name="_Ref414881912"/>
      <w:r w:rsidRPr="00DE0F0E" w:rsidDel="003C51E6">
        <w:rPr>
          <w:noProof/>
          <w:lang w:val="en-CA"/>
        </w:rPr>
        <w:t>General</w:t>
      </w:r>
      <w:bookmarkEnd w:id="2401"/>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873A1B7"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7C8C801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812</w:t>
      </w:r>
      <w:r w:rsidRPr="00DE0F0E" w:rsidDel="003C51E6">
        <w:rPr>
          <w:noProof/>
          <w:lang w:val="en-CA"/>
        </w:rPr>
        <w:fldChar w:fldCharType="end"/>
      </w:r>
      <w:r w:rsidRPr="00DE0F0E" w:rsidDel="003C51E6">
        <w:rPr>
          <w:noProof/>
          <w:lang w:val="en-CA"/>
        </w:rPr>
        <w:t>)</w:t>
      </w:r>
    </w:p>
    <w:p w14:paraId="7E223BB6" w14:textId="7DDE4CEA"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813</w:t>
      </w:r>
      <w:r w:rsidRPr="00DE0F0E" w:rsidDel="003C51E6">
        <w:rPr>
          <w:noProof/>
          <w:lang w:val="en-CA"/>
        </w:rPr>
        <w:fldChar w:fldCharType="end"/>
      </w:r>
      <w:r w:rsidRPr="00DE0F0E" w:rsidDel="003C51E6">
        <w:rPr>
          <w:noProof/>
          <w:lang w:val="en-CA"/>
        </w:rPr>
        <w:t>)</w:t>
      </w:r>
    </w:p>
    <w:p w14:paraId="0259B09A" w14:textId="4E62989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814</w:t>
      </w:r>
      <w:r w:rsidRPr="00DE0F0E" w:rsidDel="003C51E6">
        <w:rPr>
          <w:noProof/>
          <w:lang w:val="en-CA"/>
        </w:rPr>
        <w:fldChar w:fldCharType="end"/>
      </w:r>
      <w:r w:rsidRPr="00DE0F0E" w:rsidDel="003C51E6">
        <w:rPr>
          <w:noProof/>
          <w:lang w:val="en-CA"/>
        </w:rPr>
        <w:t>)</w:t>
      </w:r>
    </w:p>
    <w:p w14:paraId="45D8C49C" w14:textId="48DCA0C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815</w:t>
      </w:r>
      <w:r w:rsidRPr="00DE0F0E" w:rsidDel="003C51E6">
        <w:rPr>
          <w:noProof/>
          <w:lang w:val="en-CA"/>
        </w:rPr>
        <w:fldChar w:fldCharType="end"/>
      </w:r>
      <w:r w:rsidRPr="00DE0F0E" w:rsidDel="003C51E6">
        <w:rPr>
          <w:noProof/>
          <w:lang w:val="en-CA"/>
        </w:rPr>
        <w:t>)</w:t>
      </w:r>
    </w:p>
    <w:p w14:paraId="4C2A757C" w14:textId="3FC892D8"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3F609A">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5EFAFD2"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3F609A">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1C508A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816</w:t>
      </w:r>
      <w:r w:rsidRPr="00DE0F0E" w:rsidDel="003C51E6">
        <w:rPr>
          <w:noProof/>
          <w:lang w:val="en-CA"/>
        </w:rPr>
        <w:fldChar w:fldCharType="end"/>
      </w:r>
      <w:r w:rsidRPr="00DE0F0E" w:rsidDel="003C51E6">
        <w:rPr>
          <w:noProof/>
          <w:lang w:val="en-CA"/>
        </w:rPr>
        <w:t>)</w:t>
      </w:r>
    </w:p>
    <w:p w14:paraId="6D8D7D26" w14:textId="1EBA72D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817</w:t>
      </w:r>
      <w:r w:rsidRPr="00DE0F0E" w:rsidDel="003C51E6">
        <w:rPr>
          <w:noProof/>
          <w:lang w:val="en-CA"/>
        </w:rPr>
        <w:fldChar w:fldCharType="end"/>
      </w:r>
      <w:r w:rsidRPr="00DE0F0E" w:rsidDel="003C51E6">
        <w:rPr>
          <w:noProof/>
          <w:lang w:val="en-CA"/>
        </w:rPr>
        <w:t>)</w:t>
      </w:r>
    </w:p>
    <w:p w14:paraId="6806FC49" w14:textId="6B25CC4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818</w:t>
      </w:r>
      <w:r w:rsidRPr="00DE0F0E" w:rsidDel="003C51E6">
        <w:rPr>
          <w:noProof/>
          <w:lang w:val="en-CA"/>
        </w:rPr>
        <w:fldChar w:fldCharType="end"/>
      </w:r>
      <w:r w:rsidRPr="00DE0F0E" w:rsidDel="003C51E6">
        <w:rPr>
          <w:noProof/>
          <w:lang w:val="en-CA"/>
        </w:rPr>
        <w:t>)</w:t>
      </w:r>
    </w:p>
    <w:p w14:paraId="6F09627F" w14:textId="14374F1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3C614380"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68181CED"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402"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402"/>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4F36DA7D"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53528D"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89F1AF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821</w:t>
      </w:r>
      <w:r w:rsidRPr="00DE0F0E" w:rsidDel="003C51E6">
        <w:rPr>
          <w:noProof/>
          <w:lang w:val="en-CA"/>
        </w:rPr>
        <w:fldChar w:fldCharType="end"/>
      </w:r>
      <w:r w:rsidRPr="00DE0F0E" w:rsidDel="003C51E6">
        <w:rPr>
          <w:noProof/>
          <w:lang w:val="en-CA"/>
        </w:rPr>
        <w:t>)</w:t>
      </w:r>
    </w:p>
    <w:p w14:paraId="499CFBFB" w14:textId="0F52F26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822</w:t>
      </w:r>
      <w:r w:rsidRPr="00DE0F0E" w:rsidDel="003C51E6">
        <w:rPr>
          <w:noProof/>
          <w:lang w:val="en-CA"/>
        </w:rPr>
        <w:fldChar w:fldCharType="end"/>
      </w:r>
      <w:r w:rsidRPr="00DE0F0E" w:rsidDel="003C51E6">
        <w:rPr>
          <w:noProof/>
          <w:lang w:val="en-CA"/>
        </w:rPr>
        <w:t>)</w:t>
      </w:r>
    </w:p>
    <w:p w14:paraId="267BA7BF" w14:textId="7B59122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4C5ABB3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824</w:t>
      </w:r>
      <w:r w:rsidRPr="00DE0F0E" w:rsidDel="003C51E6">
        <w:rPr>
          <w:noProof/>
          <w:lang w:val="en-CA"/>
        </w:rPr>
        <w:fldChar w:fldCharType="end"/>
      </w:r>
      <w:r w:rsidRPr="00DE0F0E" w:rsidDel="003C51E6">
        <w:rPr>
          <w:noProof/>
          <w:lang w:val="en-CA"/>
        </w:rPr>
        <w:t>)</w:t>
      </w:r>
    </w:p>
    <w:p w14:paraId="1B195E62" w14:textId="3A7A603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44C5F50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826</w:t>
      </w:r>
      <w:r w:rsidRPr="00DE0F0E" w:rsidDel="003C51E6">
        <w:rPr>
          <w:noProof/>
          <w:lang w:val="en-CA"/>
        </w:rPr>
        <w:fldChar w:fldCharType="end"/>
      </w:r>
      <w:r w:rsidRPr="00DE0F0E" w:rsidDel="003C51E6">
        <w:rPr>
          <w:noProof/>
          <w:lang w:val="en-CA"/>
        </w:rPr>
        <w:t>)</w:t>
      </w:r>
    </w:p>
    <w:p w14:paraId="7CC66261" w14:textId="69B13B6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00315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828</w:t>
      </w:r>
      <w:r w:rsidRPr="00DE0F0E" w:rsidDel="003C51E6">
        <w:rPr>
          <w:noProof/>
          <w:lang w:val="en-CA"/>
        </w:rPr>
        <w:fldChar w:fldCharType="end"/>
      </w:r>
      <w:r w:rsidRPr="00DE0F0E" w:rsidDel="003C51E6">
        <w:rPr>
          <w:noProof/>
          <w:lang w:val="en-CA"/>
        </w:rPr>
        <w:t>)</w:t>
      </w:r>
    </w:p>
    <w:p w14:paraId="1896346A" w14:textId="77557B7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829</w:t>
      </w:r>
      <w:r w:rsidRPr="00DE0F0E" w:rsidDel="003C51E6">
        <w:rPr>
          <w:noProof/>
          <w:lang w:val="en-CA"/>
        </w:rPr>
        <w:fldChar w:fldCharType="end"/>
      </w:r>
      <w:r w:rsidRPr="00DE0F0E" w:rsidDel="003C51E6">
        <w:rPr>
          <w:noProof/>
          <w:lang w:val="en-CA"/>
        </w:rPr>
        <w:t>)</w:t>
      </w:r>
    </w:p>
    <w:p w14:paraId="55657E54" w14:textId="154AD9E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3FA2D88A" w14:textId="4C8EF539" w:rsidR="0068199D" w:rsidRPr="00DE0F0E" w:rsidRDefault="0068199D" w:rsidP="0068199D">
      <w:pPr>
        <w:ind w:left="360" w:hanging="360"/>
        <w:rPr>
          <w:ins w:id="2403" w:author="Ye-Kui Wang d00" w:date="2019-03-05T12:34:00Z"/>
          <w:noProof/>
          <w:lang w:val="en-CA"/>
        </w:rPr>
      </w:pPr>
      <w:ins w:id="2404" w:author="Ye-Kui Wang d00" w:date="2019-03-05T12:34:00Z">
        <w:r w:rsidRPr="00DE0F0E" w:rsidDel="003C51E6">
          <w:rPr>
            <w:noProof/>
            <w:lang w:val="en-CA" w:eastAsia="ko-KR"/>
          </w:rPr>
          <w:t>–</w:t>
        </w:r>
        <w:r w:rsidRPr="00DE0F0E" w:rsidDel="003C51E6">
          <w:rPr>
            <w:noProof/>
            <w:lang w:val="en-CA" w:eastAsia="ko-KR"/>
          </w:rPr>
          <w:tab/>
        </w:r>
        <w:r w:rsidRPr="00DE0F0E">
          <w:rPr>
            <w:noProof/>
            <w:lang w:val="en-CA" w:eastAsia="ko-KR"/>
          </w:rPr>
          <w:t xml:space="preserve">If </w:t>
        </w:r>
      </w:ins>
      <w:ins w:id="2405" w:author="Ye-Kui Wang d00" w:date="2019-03-05T12:35:00Z">
        <w:r w:rsidRPr="006A041B">
          <w:rPr>
            <w:szCs w:val="22"/>
            <w:lang w:val="en-CA"/>
          </w:rPr>
          <w:t>sub_pic_treated_as_pic_flag</w:t>
        </w:r>
      </w:ins>
      <w:ins w:id="2406" w:author="Ye-Kui Wang d07" w:date="2019-03-06T12:06:00Z">
        <w:r w:rsidR="00F64A0C">
          <w:rPr>
            <w:szCs w:val="22"/>
            <w:lang w:val="en-CA"/>
          </w:rPr>
          <w:t>[ </w:t>
        </w:r>
      </w:ins>
      <w:ins w:id="2407" w:author="Ye-Kui Wang d07" w:date="2019-03-06T12:22:00Z">
        <w:r w:rsidR="00157B90">
          <w:rPr>
            <w:noProof/>
            <w:lang w:val="en-CA"/>
          </w:rPr>
          <w:t>SubPicIdx</w:t>
        </w:r>
        <w:r w:rsidR="00157B90" w:rsidRPr="00DE0F0E">
          <w:rPr>
            <w:noProof/>
            <w:lang w:val="en-CA"/>
          </w:rPr>
          <w:t>[</w:t>
        </w:r>
        <w:r w:rsidR="00157B90">
          <w:rPr>
            <w:noProof/>
            <w:lang w:val="en-CA"/>
          </w:rPr>
          <w:t> </w:t>
        </w:r>
        <w:r w:rsidR="00157B90">
          <w:rPr>
            <w:lang w:val="en-CA"/>
          </w:rPr>
          <w:t>tile_group_subpic_id</w:t>
        </w:r>
        <w:r w:rsidR="00157B90">
          <w:rPr>
            <w:bCs/>
            <w:lang w:val="en-CA"/>
          </w:rPr>
          <w:t> ]</w:t>
        </w:r>
      </w:ins>
      <w:ins w:id="2408" w:author="Ye-Kui Wang d07" w:date="2019-03-06T12:06:00Z">
        <w:r w:rsidR="00F64A0C">
          <w:rPr>
            <w:szCs w:val="22"/>
            <w:lang w:val="en-CA"/>
          </w:rPr>
          <w:t> ]</w:t>
        </w:r>
      </w:ins>
      <w:ins w:id="2409" w:author="Ye-Kui Wang d00" w:date="2019-03-05T12:35:00Z">
        <w:r w:rsidRPr="00DE0F0E">
          <w:rPr>
            <w:noProof/>
            <w:lang w:val="en-CA" w:eastAsia="ko-KR"/>
          </w:rPr>
          <w:t xml:space="preserve"> </w:t>
        </w:r>
        <w:r>
          <w:rPr>
            <w:noProof/>
            <w:lang w:val="en-CA" w:eastAsia="ko-KR"/>
          </w:rPr>
          <w:t>is equal to 1, the following applies</w:t>
        </w:r>
      </w:ins>
      <w:ins w:id="2410" w:author="Ye-Kui Wang d00" w:date="2019-03-05T12:34:00Z">
        <w:r w:rsidRPr="00DE0F0E">
          <w:rPr>
            <w:noProof/>
            <w:lang w:val="en-CA"/>
          </w:rPr>
          <w:t>:</w:t>
        </w:r>
      </w:ins>
    </w:p>
    <w:p w14:paraId="64D45E3C" w14:textId="73BAC506" w:rsidR="0068199D" w:rsidRPr="009E5849" w:rsidRDefault="0068199D" w:rsidP="0068199D">
      <w:pPr>
        <w:pStyle w:val="Equation"/>
        <w:tabs>
          <w:tab w:val="clear" w:pos="794"/>
          <w:tab w:val="clear" w:pos="1588"/>
          <w:tab w:val="left" w:pos="851"/>
          <w:tab w:val="left" w:pos="1134"/>
          <w:tab w:val="left" w:pos="1418"/>
          <w:tab w:val="left" w:pos="1701"/>
          <w:tab w:val="left" w:pos="1985"/>
        </w:tabs>
        <w:ind w:left="562"/>
        <w:rPr>
          <w:ins w:id="2411" w:author="Ye-Kui Wang d00" w:date="2019-03-05T12:35:00Z"/>
        </w:rPr>
      </w:pPr>
      <w:ins w:id="2412" w:author="Ye-Kui Wang d00" w:date="2019-03-05T12:35:00Z">
        <w:r w:rsidRPr="009E5849">
          <w:rPr>
            <w:noProof/>
            <w:lang w:eastAsia="ko-KR"/>
          </w:rPr>
          <w:t>xInt</w:t>
        </w:r>
        <w:r w:rsidRPr="009E5849">
          <w:rPr>
            <w:noProof/>
            <w:vertAlign w:val="subscript"/>
            <w:lang w:eastAsia="ko-KR"/>
          </w:rPr>
          <w:t>i</w:t>
        </w:r>
        <w:r w:rsidRPr="009E5849">
          <w:t> = Clip3( </w:t>
        </w:r>
      </w:ins>
      <w:ins w:id="2413" w:author="Jianle_d11" w:date="2019-03-07T16:25:00Z">
        <w:r w:rsidR="009F501A">
          <w:rPr>
            <w:noProof/>
            <w:lang w:val="en-CA" w:eastAsia="ko-KR"/>
          </w:rPr>
          <w:t>SubPic</w:t>
        </w:r>
      </w:ins>
      <w:ins w:id="2414" w:author="Ye-Kui Wang d00" w:date="2019-03-05T12:35:00Z">
        <w:r w:rsidRPr="009E5849">
          <w:t>Left</w:t>
        </w:r>
        <w:r w:rsidRPr="009E5849">
          <w:rPr>
            <w:noProof/>
            <w:lang w:eastAsia="ko-KR"/>
          </w:rPr>
          <w:t>BoundaryPos</w:t>
        </w:r>
        <w:r w:rsidRPr="009E5849">
          <w:t>, </w:t>
        </w:r>
      </w:ins>
      <w:ins w:id="2415" w:author="Jianle_d11" w:date="2019-03-07T16:25:00Z">
        <w:r w:rsidR="009F501A">
          <w:rPr>
            <w:noProof/>
            <w:lang w:val="en-CA" w:eastAsia="ko-KR"/>
          </w:rPr>
          <w:t>SubPic</w:t>
        </w:r>
      </w:ins>
      <w:ins w:id="2416" w:author="Ye-Kui Wang d00" w:date="2019-03-05T12:35:00Z">
        <w:r w:rsidRPr="009E5849">
          <w:t>Right</w:t>
        </w:r>
        <w:r w:rsidRPr="009E5849">
          <w:rPr>
            <w:noProof/>
            <w:lang w:eastAsia="ko-KR"/>
          </w:rPr>
          <w:t>BoundaryPos</w:t>
        </w:r>
        <w:r w:rsidRPr="009E5849">
          <w:t xml:space="preserve">, </w:t>
        </w:r>
        <w:r w:rsidRPr="009E5849">
          <w:rPr>
            <w:noProof/>
          </w:rPr>
          <w:t>x</w:t>
        </w:r>
        <w:r w:rsidRPr="009E5849">
          <w:rPr>
            <w:noProof/>
            <w:lang w:eastAsia="ko-KR"/>
          </w:rPr>
          <w:t>Int</w:t>
        </w:r>
        <w:r w:rsidRPr="009E5849">
          <w:rPr>
            <w:noProof/>
            <w:vertAlign w:val="subscript"/>
            <w:lang w:eastAsia="ko-KR"/>
          </w:rPr>
          <w:t>L</w:t>
        </w:r>
        <w:r w:rsidRPr="009E5849">
          <w:t> + i − 3 )</w:t>
        </w:r>
        <w:r w:rsidRPr="009E5849">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830</w:t>
        </w:r>
        <w:r w:rsidRPr="00DE0F0E" w:rsidDel="003C51E6">
          <w:rPr>
            <w:noProof/>
            <w:lang w:val="en-CA"/>
          </w:rPr>
          <w:fldChar w:fldCharType="end"/>
        </w:r>
        <w:r w:rsidRPr="00DE0F0E" w:rsidDel="003C51E6">
          <w:rPr>
            <w:noProof/>
            <w:lang w:val="en-CA"/>
          </w:rPr>
          <w:t>)</w:t>
        </w:r>
      </w:ins>
    </w:p>
    <w:p w14:paraId="4230080D" w14:textId="63DEC1B9" w:rsidR="0068199D" w:rsidRPr="009E5849" w:rsidRDefault="0068199D" w:rsidP="0068199D">
      <w:pPr>
        <w:pStyle w:val="Equation"/>
        <w:tabs>
          <w:tab w:val="clear" w:pos="794"/>
          <w:tab w:val="clear" w:pos="1588"/>
          <w:tab w:val="left" w:pos="851"/>
          <w:tab w:val="left" w:pos="1134"/>
          <w:tab w:val="left" w:pos="1418"/>
          <w:tab w:val="left" w:pos="1701"/>
          <w:tab w:val="left" w:pos="1985"/>
        </w:tabs>
        <w:ind w:left="562"/>
        <w:rPr>
          <w:ins w:id="2417" w:author="Ye-Kui Wang d00" w:date="2019-03-05T12:35:00Z"/>
          <w:noProof/>
          <w:lang w:eastAsia="ko-KR"/>
        </w:rPr>
      </w:pPr>
      <w:ins w:id="2418" w:author="Ye-Kui Wang d00" w:date="2019-03-05T12:35:00Z">
        <w:r w:rsidRPr="009E5849">
          <w:rPr>
            <w:noProof/>
            <w:lang w:eastAsia="ko-KR"/>
          </w:rPr>
          <w:t>yInt</w:t>
        </w:r>
        <w:r w:rsidRPr="009E5849">
          <w:rPr>
            <w:noProof/>
            <w:vertAlign w:val="subscript"/>
            <w:lang w:eastAsia="ko-KR"/>
          </w:rPr>
          <w:t>i</w:t>
        </w:r>
        <w:r w:rsidRPr="009E5849">
          <w:t> = Clip3( </w:t>
        </w:r>
      </w:ins>
      <w:ins w:id="2419" w:author="Jianle_d11" w:date="2019-03-07T16:25:00Z">
        <w:r w:rsidR="009F501A">
          <w:rPr>
            <w:noProof/>
            <w:lang w:val="en-CA" w:eastAsia="ko-KR"/>
          </w:rPr>
          <w:t>SubPic</w:t>
        </w:r>
      </w:ins>
      <w:ins w:id="2420" w:author="Ye-Kui Wang d00" w:date="2019-03-05T12:35:00Z">
        <w:r w:rsidRPr="009E5849">
          <w:t>Top</w:t>
        </w:r>
        <w:r w:rsidRPr="009E5849">
          <w:rPr>
            <w:noProof/>
            <w:lang w:eastAsia="ko-KR"/>
          </w:rPr>
          <w:t>BoundaryPos</w:t>
        </w:r>
        <w:r w:rsidRPr="009E5849">
          <w:t>, </w:t>
        </w:r>
      </w:ins>
      <w:ins w:id="2421" w:author="Jianle_d11" w:date="2019-03-07T16:25:00Z">
        <w:r w:rsidR="009F501A">
          <w:rPr>
            <w:noProof/>
            <w:lang w:val="en-CA" w:eastAsia="ko-KR"/>
          </w:rPr>
          <w:t>SubPic</w:t>
        </w:r>
      </w:ins>
      <w:ins w:id="2422" w:author="Ye-Kui Wang d00" w:date="2019-03-05T12:35:00Z">
        <w:r w:rsidRPr="009E5849">
          <w:t>Bot</w:t>
        </w:r>
        <w:r w:rsidRPr="009E5849">
          <w:rPr>
            <w:noProof/>
            <w:lang w:eastAsia="ko-KR"/>
          </w:rPr>
          <w:t>BoundaryPos</w:t>
        </w:r>
        <w:r w:rsidRPr="009E5849">
          <w:t xml:space="preserve">, </w:t>
        </w:r>
        <w:r w:rsidRPr="009E5849">
          <w:rPr>
            <w:noProof/>
          </w:rPr>
          <w:t>y</w:t>
        </w:r>
        <w:r w:rsidRPr="009E5849">
          <w:rPr>
            <w:noProof/>
            <w:lang w:eastAsia="ko-KR"/>
          </w:rPr>
          <w:t>Int</w:t>
        </w:r>
        <w:r w:rsidRPr="009E5849">
          <w:rPr>
            <w:noProof/>
            <w:vertAlign w:val="subscript"/>
            <w:lang w:eastAsia="ko-KR"/>
          </w:rPr>
          <w:t>L</w:t>
        </w:r>
        <w:r w:rsidRPr="009E5849">
          <w:t> + i − 3 )</w:t>
        </w:r>
        <w:r w:rsidRPr="009E5849">
          <w:rPr>
            <w:noProof/>
            <w:lang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830</w:t>
        </w:r>
        <w:r w:rsidRPr="00DE0F0E" w:rsidDel="003C51E6">
          <w:rPr>
            <w:noProof/>
            <w:lang w:val="en-CA"/>
          </w:rPr>
          <w:fldChar w:fldCharType="end"/>
        </w:r>
        <w:r w:rsidRPr="00DE0F0E" w:rsidDel="003C51E6">
          <w:rPr>
            <w:noProof/>
            <w:lang w:val="en-CA"/>
          </w:rPr>
          <w:t>)</w:t>
        </w:r>
      </w:ins>
    </w:p>
    <w:p w14:paraId="156FA1DC" w14:textId="5A60D67B" w:rsidR="0068199D" w:rsidRPr="00DE0F0E" w:rsidRDefault="0068199D" w:rsidP="0068199D">
      <w:pPr>
        <w:ind w:left="360" w:hanging="360"/>
        <w:rPr>
          <w:ins w:id="2423" w:author="Ye-Kui Wang d00" w:date="2019-03-05T12:34:00Z"/>
          <w:noProof/>
          <w:lang w:val="en-CA"/>
        </w:rPr>
      </w:pPr>
      <w:ins w:id="2424" w:author="Ye-Kui Wang d00" w:date="2019-03-05T12:34:00Z">
        <w:r w:rsidRPr="00DE0F0E" w:rsidDel="003C51E6">
          <w:rPr>
            <w:noProof/>
            <w:lang w:val="en-CA" w:eastAsia="ko-KR"/>
          </w:rPr>
          <w:t>–</w:t>
        </w:r>
        <w:r w:rsidRPr="00DE0F0E" w:rsidDel="003C51E6">
          <w:rPr>
            <w:noProof/>
            <w:lang w:val="en-CA" w:eastAsia="ko-KR"/>
          </w:rPr>
          <w:tab/>
        </w:r>
        <w:r>
          <w:rPr>
            <w:noProof/>
            <w:lang w:val="en-CA" w:eastAsia="ko-KR"/>
          </w:rPr>
          <w:t>Otherwise (</w:t>
        </w:r>
      </w:ins>
      <w:ins w:id="2425" w:author="Ye-Kui Wang d00" w:date="2019-03-05T12:36:00Z">
        <w:r w:rsidR="000F2C21" w:rsidRPr="006A041B">
          <w:rPr>
            <w:szCs w:val="22"/>
            <w:lang w:val="en-CA"/>
          </w:rPr>
          <w:t>sub_pic_treated_as_pic_flag</w:t>
        </w:r>
      </w:ins>
      <w:ins w:id="2426" w:author="Ye-Kui Wang d07" w:date="2019-03-06T12:06:00Z">
        <w:r w:rsidR="00F64A0C">
          <w:rPr>
            <w:szCs w:val="22"/>
            <w:lang w:val="en-CA"/>
          </w:rPr>
          <w:t>[ </w:t>
        </w:r>
      </w:ins>
      <w:ins w:id="2427" w:author="Ye-Kui Wang d07" w:date="2019-03-06T12:22:00Z">
        <w:r w:rsidR="00157B90">
          <w:rPr>
            <w:noProof/>
            <w:lang w:val="en-CA"/>
          </w:rPr>
          <w:t>SubPicIdx</w:t>
        </w:r>
        <w:r w:rsidR="00157B90" w:rsidRPr="00DE0F0E">
          <w:rPr>
            <w:noProof/>
            <w:lang w:val="en-CA"/>
          </w:rPr>
          <w:t>[</w:t>
        </w:r>
        <w:r w:rsidR="00157B90">
          <w:rPr>
            <w:noProof/>
            <w:lang w:val="en-CA"/>
          </w:rPr>
          <w:t> </w:t>
        </w:r>
        <w:r w:rsidR="00157B90">
          <w:rPr>
            <w:lang w:val="en-CA"/>
          </w:rPr>
          <w:t>tile_group_subpic_id</w:t>
        </w:r>
        <w:r w:rsidR="00157B90">
          <w:rPr>
            <w:bCs/>
            <w:lang w:val="en-CA"/>
          </w:rPr>
          <w:t> ]</w:t>
        </w:r>
      </w:ins>
      <w:ins w:id="2428" w:author="Ye-Kui Wang d07" w:date="2019-03-06T12:06:00Z">
        <w:r w:rsidR="00F64A0C">
          <w:rPr>
            <w:szCs w:val="22"/>
            <w:lang w:val="en-CA"/>
          </w:rPr>
          <w:t> ]</w:t>
        </w:r>
      </w:ins>
      <w:ins w:id="2429" w:author="Ye-Kui Wang d00" w:date="2019-03-05T12:36:00Z">
        <w:r w:rsidR="000F2C21" w:rsidRPr="00DE0F0E">
          <w:rPr>
            <w:noProof/>
            <w:lang w:val="en-CA" w:eastAsia="ko-KR"/>
          </w:rPr>
          <w:t xml:space="preserve"> </w:t>
        </w:r>
        <w:r w:rsidR="000F2C21">
          <w:rPr>
            <w:noProof/>
            <w:lang w:val="en-CA" w:eastAsia="ko-KR"/>
          </w:rPr>
          <w:t>is equal to 0</w:t>
        </w:r>
      </w:ins>
      <w:ins w:id="2430" w:author="Ye-Kui Wang d00" w:date="2019-03-05T12:34:00Z">
        <w:r>
          <w:rPr>
            <w:noProof/>
            <w:lang w:val="en-CA" w:eastAsia="ko-KR"/>
          </w:rPr>
          <w:t>), the following applies</w:t>
        </w:r>
        <w:r w:rsidRPr="00DE0F0E">
          <w:rPr>
            <w:noProof/>
            <w:lang w:val="en-CA"/>
          </w:rPr>
          <w:t>:</w:t>
        </w:r>
      </w:ins>
    </w:p>
    <w:p w14:paraId="07203D8D" w14:textId="47A23DC4"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3F609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3F609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087BEF5"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0B382194"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55138030"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E84A083"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0AD0DF0E"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05F308FA"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837</w:t>
      </w:r>
      <w:r w:rsidRPr="00DE0F0E" w:rsidDel="003C51E6">
        <w:rPr>
          <w:noProof/>
          <w:lang w:val="en-CA"/>
        </w:rPr>
        <w:fldChar w:fldCharType="end"/>
      </w:r>
      <w:r w:rsidRPr="00DE0F0E" w:rsidDel="003C51E6">
        <w:rPr>
          <w:noProof/>
          <w:lang w:val="en-CA"/>
        </w:rPr>
        <w:t>)</w:t>
      </w:r>
    </w:p>
    <w:p w14:paraId="02103B11" w14:textId="49788D53" w:rsidR="000B53CC" w:rsidRPr="00DE0F0E" w:rsidRDefault="000B53CC" w:rsidP="000B53CC">
      <w:pPr>
        <w:pStyle w:val="Caption"/>
        <w:rPr>
          <w:noProof/>
          <w:lang w:val="en-CA"/>
        </w:rPr>
      </w:pPr>
      <w:bookmarkStart w:id="243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243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43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43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40C90101"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7D7404F2"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3F609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3F609A">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95D0E90"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24B75AE9"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433" w:name="_Ref278221402"/>
      <w:r w:rsidRPr="00DE0F0E" w:rsidDel="003C51E6">
        <w:rPr>
          <w:noProof/>
          <w:lang w:val="en-CA"/>
        </w:rPr>
        <w:t>Chroma sample interpolation process</w:t>
      </w:r>
      <w:bookmarkEnd w:id="243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4B3997E4"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107C964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3F609A" w:rsidRPr="00DE0F0E">
        <w:rPr>
          <w:noProof/>
          <w:lang w:val="en-CA"/>
        </w:rPr>
        <w:t>T</w:t>
      </w:r>
      <w:r w:rsidR="003F609A" w:rsidRPr="00DE0F0E" w:rsidDel="003C51E6">
        <w:rPr>
          <w:noProof/>
          <w:lang w:val="en-CA"/>
        </w:rPr>
        <w:t>able </w:t>
      </w:r>
      <w:r w:rsidR="003F609A">
        <w:rPr>
          <w:noProof/>
          <w:lang w:val="en-CA"/>
        </w:rPr>
        <w:t>8</w:t>
      </w:r>
      <w:r w:rsidR="003F609A" w:rsidRPr="00DE0F0E">
        <w:rPr>
          <w:noProof/>
          <w:lang w:val="en-CA"/>
        </w:rPr>
        <w:noBreakHyphen/>
      </w:r>
      <w:r w:rsidR="003F609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49E1F90C"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841</w:t>
      </w:r>
      <w:r w:rsidRPr="00DE0F0E" w:rsidDel="003C51E6">
        <w:rPr>
          <w:noProof/>
          <w:lang w:val="en-CA"/>
        </w:rPr>
        <w:fldChar w:fldCharType="end"/>
      </w:r>
      <w:r w:rsidRPr="00DE0F0E" w:rsidDel="003C51E6">
        <w:rPr>
          <w:noProof/>
          <w:lang w:val="en-CA"/>
        </w:rPr>
        <w:t>)</w:t>
      </w:r>
    </w:p>
    <w:p w14:paraId="773E2E5D" w14:textId="612963C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2AD8EE9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843</w:t>
      </w:r>
      <w:r w:rsidRPr="00DE0F0E" w:rsidDel="003C51E6">
        <w:rPr>
          <w:noProof/>
          <w:lang w:val="en-CA"/>
        </w:rPr>
        <w:fldChar w:fldCharType="end"/>
      </w:r>
      <w:r w:rsidRPr="00DE0F0E" w:rsidDel="003C51E6">
        <w:rPr>
          <w:noProof/>
          <w:lang w:val="en-CA"/>
        </w:rPr>
        <w:t>)</w:t>
      </w:r>
    </w:p>
    <w:p w14:paraId="70E04959" w14:textId="2E01E654"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060673FC" w14:textId="500778AA" w:rsidR="00137EF7" w:rsidRPr="00DE0F0E" w:rsidRDefault="00137EF7" w:rsidP="00137EF7">
      <w:pPr>
        <w:keepNext/>
        <w:ind w:left="360" w:hanging="360"/>
        <w:rPr>
          <w:ins w:id="2434" w:author="Ye-Kui Wang d00" w:date="2019-03-05T12:40:00Z"/>
          <w:noProof/>
          <w:lang w:val="en-CA"/>
        </w:rPr>
      </w:pPr>
      <w:ins w:id="2435" w:author="Ye-Kui Wang d00" w:date="2019-03-05T12:40:00Z">
        <w:r w:rsidRPr="00DE0F0E" w:rsidDel="003C51E6">
          <w:rPr>
            <w:noProof/>
            <w:lang w:val="en-CA" w:eastAsia="ko-KR"/>
          </w:rPr>
          <w:t>–</w:t>
        </w:r>
        <w:r w:rsidRPr="00DE0F0E" w:rsidDel="003C51E6">
          <w:rPr>
            <w:noProof/>
            <w:lang w:val="en-CA" w:eastAsia="ko-KR"/>
          </w:rPr>
          <w:tab/>
        </w:r>
        <w:r w:rsidRPr="00DE0F0E">
          <w:rPr>
            <w:noProof/>
            <w:lang w:val="en-CA" w:eastAsia="ko-KR"/>
          </w:rPr>
          <w:t xml:space="preserve">If </w:t>
        </w:r>
        <w:r w:rsidRPr="006A041B">
          <w:rPr>
            <w:szCs w:val="22"/>
            <w:lang w:val="en-CA"/>
          </w:rPr>
          <w:t>sub_pic_treated_as_pic_flag</w:t>
        </w:r>
      </w:ins>
      <w:ins w:id="2436" w:author="Ye-Kui Wang d07" w:date="2019-03-06T12:06:00Z">
        <w:r w:rsidR="00F64A0C">
          <w:rPr>
            <w:szCs w:val="22"/>
            <w:lang w:val="en-CA"/>
          </w:rPr>
          <w:t>[ </w:t>
        </w:r>
      </w:ins>
      <w:ins w:id="2437" w:author="Ye-Kui Wang d07" w:date="2019-03-06T12:22:00Z">
        <w:r w:rsidR="00157B90">
          <w:rPr>
            <w:noProof/>
            <w:lang w:val="en-CA"/>
          </w:rPr>
          <w:t>SubPicIdx</w:t>
        </w:r>
        <w:r w:rsidR="00157B90" w:rsidRPr="00DE0F0E">
          <w:rPr>
            <w:noProof/>
            <w:lang w:val="en-CA"/>
          </w:rPr>
          <w:t>[</w:t>
        </w:r>
        <w:r w:rsidR="00157B90">
          <w:rPr>
            <w:noProof/>
            <w:lang w:val="en-CA"/>
          </w:rPr>
          <w:t> </w:t>
        </w:r>
        <w:r w:rsidR="00157B90">
          <w:rPr>
            <w:lang w:val="en-CA"/>
          </w:rPr>
          <w:t>tile_group_subpic_id</w:t>
        </w:r>
        <w:r w:rsidR="00157B90">
          <w:rPr>
            <w:bCs/>
            <w:lang w:val="en-CA"/>
          </w:rPr>
          <w:t> ]</w:t>
        </w:r>
      </w:ins>
      <w:ins w:id="2438" w:author="Ye-Kui Wang d07" w:date="2019-03-06T12:06:00Z">
        <w:r w:rsidR="00F64A0C">
          <w:rPr>
            <w:szCs w:val="22"/>
            <w:lang w:val="en-CA"/>
          </w:rPr>
          <w:t> ]</w:t>
        </w:r>
      </w:ins>
      <w:ins w:id="2439" w:author="Ye-Kui Wang d00" w:date="2019-03-05T12:40:00Z">
        <w:r w:rsidRPr="00DE0F0E">
          <w:rPr>
            <w:noProof/>
            <w:lang w:val="en-CA" w:eastAsia="ko-KR"/>
          </w:rPr>
          <w:t xml:space="preserve"> </w:t>
        </w:r>
        <w:r>
          <w:rPr>
            <w:noProof/>
            <w:lang w:val="en-CA" w:eastAsia="ko-KR"/>
          </w:rPr>
          <w:t>is equal to 1, the following applies</w:t>
        </w:r>
        <w:r w:rsidRPr="00DE0F0E">
          <w:rPr>
            <w:noProof/>
            <w:lang w:val="en-CA"/>
          </w:rPr>
          <w:t>:</w:t>
        </w:r>
      </w:ins>
    </w:p>
    <w:p w14:paraId="6D2FDC35" w14:textId="7C8B3F97" w:rsidR="00137EF7" w:rsidRPr="009E5849" w:rsidRDefault="00137EF7" w:rsidP="00137EF7">
      <w:pPr>
        <w:pStyle w:val="Equation"/>
        <w:tabs>
          <w:tab w:val="clear" w:pos="794"/>
          <w:tab w:val="clear" w:pos="1588"/>
          <w:tab w:val="left" w:pos="851"/>
          <w:tab w:val="left" w:pos="1134"/>
          <w:tab w:val="left" w:pos="1418"/>
          <w:tab w:val="left" w:pos="1701"/>
          <w:tab w:val="left" w:pos="1985"/>
        </w:tabs>
        <w:ind w:left="562"/>
        <w:rPr>
          <w:ins w:id="2440" w:author="Ye-Kui Wang d00" w:date="2019-03-05T12:41:00Z"/>
        </w:rPr>
      </w:pPr>
      <w:ins w:id="2441" w:author="Ye-Kui Wang d00" w:date="2019-03-05T12:41:00Z">
        <w:r w:rsidRPr="009E5849">
          <w:rPr>
            <w:noProof/>
            <w:lang w:eastAsia="ko-KR"/>
          </w:rPr>
          <w:t>xInt</w:t>
        </w:r>
        <w:r w:rsidRPr="009E5849">
          <w:rPr>
            <w:noProof/>
            <w:vertAlign w:val="subscript"/>
            <w:lang w:eastAsia="ko-KR"/>
          </w:rPr>
          <w:t>i</w:t>
        </w:r>
        <w:r w:rsidRPr="009E5849">
          <w:t> = Clip3( </w:t>
        </w:r>
      </w:ins>
      <w:ins w:id="2442" w:author="Jianle_d11" w:date="2019-03-07T16:25:00Z">
        <w:r w:rsidR="009F501A">
          <w:rPr>
            <w:noProof/>
            <w:lang w:val="en-CA" w:eastAsia="ko-KR"/>
          </w:rPr>
          <w:t>SubPic</w:t>
        </w:r>
      </w:ins>
      <w:ins w:id="2443" w:author="Ye-Kui Wang d00" w:date="2019-03-05T12:41:00Z">
        <w:r w:rsidRPr="009E5849">
          <w:t>Left</w:t>
        </w:r>
        <w:r w:rsidRPr="009E5849">
          <w:rPr>
            <w:noProof/>
            <w:lang w:eastAsia="ko-KR"/>
          </w:rPr>
          <w:t>BoundaryPos</w:t>
        </w:r>
      </w:ins>
      <w:ins w:id="2444" w:author="Ye-Kui Wang d00" w:date="2019-03-05T12:42:00Z">
        <w:r w:rsidR="00BE24B9">
          <w:rPr>
            <w:noProof/>
            <w:lang w:eastAsia="ko-KR"/>
          </w:rPr>
          <w:t> </w:t>
        </w:r>
      </w:ins>
      <w:ins w:id="2445" w:author="Ye-Kui Wang d00" w:date="2019-03-05T12:41:00Z">
        <w:r w:rsidRPr="009E5849">
          <w:rPr>
            <w:noProof/>
            <w:lang w:eastAsia="ko-KR"/>
          </w:rPr>
          <w:t>/</w:t>
        </w:r>
      </w:ins>
      <w:ins w:id="2446" w:author="Ye-Kui Wang d00" w:date="2019-03-05T12:42:00Z">
        <w:r w:rsidR="00BE24B9">
          <w:rPr>
            <w:noProof/>
            <w:lang w:eastAsia="ko-KR"/>
          </w:rPr>
          <w:t> </w:t>
        </w:r>
      </w:ins>
      <w:ins w:id="2447" w:author="Ye-Kui Wang d00" w:date="2019-03-05T12:41:00Z">
        <w:r w:rsidRPr="009E5849">
          <w:rPr>
            <w:noProof/>
            <w:lang w:eastAsia="ko-KR"/>
          </w:rPr>
          <w:t>SubWidthC</w:t>
        </w:r>
        <w:r w:rsidRPr="009E5849">
          <w:t>, </w:t>
        </w:r>
      </w:ins>
      <w:ins w:id="2448" w:author="Jianle_d11" w:date="2019-03-07T16:26:00Z">
        <w:r w:rsidR="009F501A">
          <w:rPr>
            <w:noProof/>
            <w:lang w:val="en-CA" w:eastAsia="ko-KR"/>
          </w:rPr>
          <w:t>SubPic</w:t>
        </w:r>
      </w:ins>
      <w:ins w:id="2449" w:author="Ye-Kui Wang d00" w:date="2019-03-05T12:41:00Z">
        <w:r w:rsidRPr="009E5849">
          <w:t>Right</w:t>
        </w:r>
        <w:r w:rsidRPr="009E5849">
          <w:rPr>
            <w:noProof/>
            <w:lang w:eastAsia="ko-KR"/>
          </w:rPr>
          <w:t>BoundaryPos</w:t>
        </w:r>
        <w:r w:rsidR="00BE24B9">
          <w:rPr>
            <w:noProof/>
            <w:lang w:eastAsia="ko-KR"/>
          </w:rPr>
          <w:t> </w:t>
        </w:r>
        <w:r w:rsidRPr="009E5849">
          <w:rPr>
            <w:noProof/>
            <w:lang w:eastAsia="ko-KR"/>
          </w:rPr>
          <w:t>/</w:t>
        </w:r>
        <w:r w:rsidR="00BE24B9">
          <w:rPr>
            <w:noProof/>
            <w:lang w:eastAsia="ko-KR"/>
          </w:rPr>
          <w:t> </w:t>
        </w:r>
        <w:r w:rsidRPr="009E5849">
          <w:rPr>
            <w:noProof/>
            <w:lang w:eastAsia="ko-KR"/>
          </w:rPr>
          <w:t>SubWidthC</w:t>
        </w:r>
        <w:r w:rsidRPr="009E5849">
          <w:t xml:space="preserve">, </w:t>
        </w:r>
        <w:r w:rsidRPr="009E5849">
          <w:rPr>
            <w:noProof/>
          </w:rPr>
          <w:t>x</w:t>
        </w:r>
        <w:r w:rsidRPr="009E5849">
          <w:rPr>
            <w:noProof/>
            <w:lang w:eastAsia="ko-KR"/>
          </w:rPr>
          <w:t>Int</w:t>
        </w:r>
        <w:r w:rsidRPr="009E5849">
          <w:rPr>
            <w:noProof/>
            <w:vertAlign w:val="subscript"/>
            <w:lang w:eastAsia="ko-KR"/>
          </w:rPr>
          <w:t>L</w:t>
        </w:r>
        <w:r w:rsidRPr="009E5849">
          <w:t> + i )</w:t>
        </w:r>
        <w:r w:rsidRPr="009E5849">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844</w:t>
        </w:r>
        <w:r w:rsidRPr="00DE0F0E" w:rsidDel="003C51E6">
          <w:rPr>
            <w:noProof/>
            <w:lang w:val="en-CA"/>
          </w:rPr>
          <w:fldChar w:fldCharType="end"/>
        </w:r>
        <w:r w:rsidRPr="00DE0F0E" w:rsidDel="003C51E6">
          <w:rPr>
            <w:noProof/>
            <w:lang w:val="en-CA"/>
          </w:rPr>
          <w:t>)</w:t>
        </w:r>
      </w:ins>
    </w:p>
    <w:p w14:paraId="601FC601" w14:textId="37BD845A" w:rsidR="00137EF7" w:rsidRPr="009E5849" w:rsidRDefault="00137EF7" w:rsidP="00137EF7">
      <w:pPr>
        <w:pStyle w:val="Equation"/>
        <w:tabs>
          <w:tab w:val="clear" w:pos="794"/>
          <w:tab w:val="clear" w:pos="1588"/>
          <w:tab w:val="left" w:pos="851"/>
          <w:tab w:val="left" w:pos="1134"/>
          <w:tab w:val="left" w:pos="1418"/>
          <w:tab w:val="left" w:pos="1701"/>
          <w:tab w:val="left" w:pos="1985"/>
        </w:tabs>
        <w:ind w:left="562"/>
        <w:rPr>
          <w:ins w:id="2450" w:author="Ye-Kui Wang d00" w:date="2019-03-05T12:41:00Z"/>
          <w:noProof/>
          <w:lang w:eastAsia="ko-KR"/>
        </w:rPr>
      </w:pPr>
      <w:ins w:id="2451" w:author="Ye-Kui Wang d00" w:date="2019-03-05T12:41:00Z">
        <w:r w:rsidRPr="009E5849">
          <w:rPr>
            <w:noProof/>
            <w:lang w:eastAsia="ko-KR"/>
          </w:rPr>
          <w:t>yInt</w:t>
        </w:r>
        <w:r w:rsidRPr="009E5849">
          <w:rPr>
            <w:noProof/>
            <w:vertAlign w:val="subscript"/>
            <w:lang w:eastAsia="ko-KR"/>
          </w:rPr>
          <w:t>i</w:t>
        </w:r>
        <w:r w:rsidRPr="009E5849">
          <w:t> = Clip3( </w:t>
        </w:r>
      </w:ins>
      <w:ins w:id="2452" w:author="Jianle_d11" w:date="2019-03-07T16:25:00Z">
        <w:r w:rsidR="009F501A">
          <w:rPr>
            <w:noProof/>
            <w:lang w:val="en-CA" w:eastAsia="ko-KR"/>
          </w:rPr>
          <w:t>SubPic</w:t>
        </w:r>
      </w:ins>
      <w:ins w:id="2453" w:author="Ye-Kui Wang d00" w:date="2019-03-05T12:41:00Z">
        <w:r w:rsidRPr="009E5849">
          <w:t>Top</w:t>
        </w:r>
        <w:r w:rsidRPr="009E5849">
          <w:rPr>
            <w:noProof/>
            <w:lang w:eastAsia="ko-KR"/>
          </w:rPr>
          <w:t>BoundaryPos</w:t>
        </w:r>
      </w:ins>
      <w:ins w:id="2454" w:author="Ye-Kui Wang d00" w:date="2019-03-05T12:42:00Z">
        <w:r w:rsidR="00BE24B9">
          <w:rPr>
            <w:noProof/>
            <w:lang w:eastAsia="ko-KR"/>
          </w:rPr>
          <w:t> </w:t>
        </w:r>
      </w:ins>
      <w:ins w:id="2455" w:author="Ye-Kui Wang d00" w:date="2019-03-05T12:41:00Z">
        <w:r w:rsidRPr="009E5849">
          <w:rPr>
            <w:noProof/>
            <w:lang w:eastAsia="ko-KR"/>
          </w:rPr>
          <w:t>/</w:t>
        </w:r>
      </w:ins>
      <w:ins w:id="2456" w:author="Ye-Kui Wang d00" w:date="2019-03-05T12:42:00Z">
        <w:r w:rsidR="00BE24B9">
          <w:rPr>
            <w:noProof/>
            <w:lang w:eastAsia="ko-KR"/>
          </w:rPr>
          <w:t> </w:t>
        </w:r>
      </w:ins>
      <w:ins w:id="2457" w:author="Ye-Kui Wang d00" w:date="2019-03-05T12:41:00Z">
        <w:r w:rsidRPr="009E5849">
          <w:rPr>
            <w:noProof/>
            <w:lang w:eastAsia="ko-KR"/>
          </w:rPr>
          <w:t>SubHeightC</w:t>
        </w:r>
        <w:r w:rsidRPr="009E5849">
          <w:t>, </w:t>
        </w:r>
      </w:ins>
      <w:ins w:id="2458" w:author="Jianle_d11" w:date="2019-03-07T16:26:00Z">
        <w:r w:rsidR="009F501A">
          <w:rPr>
            <w:noProof/>
            <w:lang w:val="en-CA" w:eastAsia="ko-KR"/>
          </w:rPr>
          <w:t>SubPic</w:t>
        </w:r>
      </w:ins>
      <w:ins w:id="2459" w:author="Ye-Kui Wang d00" w:date="2019-03-05T12:41:00Z">
        <w:r w:rsidRPr="009E5849">
          <w:t>Bot</w:t>
        </w:r>
        <w:r w:rsidRPr="009E5849">
          <w:rPr>
            <w:noProof/>
            <w:lang w:eastAsia="ko-KR"/>
          </w:rPr>
          <w:t>BoundaryPos</w:t>
        </w:r>
      </w:ins>
      <w:ins w:id="2460" w:author="Ye-Kui Wang d00" w:date="2019-03-05T12:42:00Z">
        <w:r w:rsidR="00BE24B9">
          <w:rPr>
            <w:noProof/>
            <w:lang w:eastAsia="ko-KR"/>
          </w:rPr>
          <w:t> </w:t>
        </w:r>
      </w:ins>
      <w:ins w:id="2461" w:author="Ye-Kui Wang d00" w:date="2019-03-05T12:41:00Z">
        <w:r w:rsidRPr="009E5849">
          <w:rPr>
            <w:noProof/>
            <w:lang w:eastAsia="ko-KR"/>
          </w:rPr>
          <w:t>/</w:t>
        </w:r>
      </w:ins>
      <w:ins w:id="2462" w:author="Ye-Kui Wang d00" w:date="2019-03-05T12:42:00Z">
        <w:r w:rsidR="00BE24B9">
          <w:rPr>
            <w:noProof/>
            <w:lang w:eastAsia="ko-KR"/>
          </w:rPr>
          <w:t> </w:t>
        </w:r>
      </w:ins>
      <w:ins w:id="2463" w:author="Ye-Kui Wang d00" w:date="2019-03-05T12:41:00Z">
        <w:r w:rsidRPr="009E5849">
          <w:rPr>
            <w:noProof/>
            <w:lang w:eastAsia="ko-KR"/>
          </w:rPr>
          <w:t>SubHeightC</w:t>
        </w:r>
        <w:r w:rsidRPr="009E5849">
          <w:t xml:space="preserve">, </w:t>
        </w:r>
        <w:r w:rsidRPr="009E5849">
          <w:rPr>
            <w:noProof/>
          </w:rPr>
          <w:t>y</w:t>
        </w:r>
        <w:r w:rsidRPr="009E5849">
          <w:rPr>
            <w:noProof/>
            <w:lang w:eastAsia="ko-KR"/>
          </w:rPr>
          <w:t>Int</w:t>
        </w:r>
        <w:r w:rsidRPr="009E5849">
          <w:rPr>
            <w:noProof/>
            <w:vertAlign w:val="subscript"/>
            <w:lang w:eastAsia="ko-KR"/>
          </w:rPr>
          <w:t>L</w:t>
        </w:r>
        <w:r w:rsidRPr="009E5849">
          <w:t> + i )</w:t>
        </w:r>
        <w:r w:rsidRPr="009E5849">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844</w:t>
        </w:r>
        <w:r w:rsidRPr="00DE0F0E" w:rsidDel="003C51E6">
          <w:rPr>
            <w:noProof/>
            <w:lang w:val="en-CA"/>
          </w:rPr>
          <w:fldChar w:fldCharType="end"/>
        </w:r>
        <w:r w:rsidRPr="00DE0F0E" w:rsidDel="003C51E6">
          <w:rPr>
            <w:noProof/>
            <w:lang w:val="en-CA"/>
          </w:rPr>
          <w:t>)</w:t>
        </w:r>
      </w:ins>
    </w:p>
    <w:p w14:paraId="30C8F358" w14:textId="552AFF06" w:rsidR="00137EF7" w:rsidRPr="00DE0F0E" w:rsidRDefault="00137EF7" w:rsidP="00137EF7">
      <w:pPr>
        <w:keepNext/>
        <w:ind w:left="360" w:hanging="360"/>
        <w:rPr>
          <w:ins w:id="2464" w:author="Ye-Kui Wang d00" w:date="2019-03-05T12:40:00Z"/>
          <w:noProof/>
          <w:lang w:val="en-CA"/>
        </w:rPr>
      </w:pPr>
      <w:ins w:id="2465" w:author="Ye-Kui Wang d00" w:date="2019-03-05T12:40:00Z">
        <w:r w:rsidRPr="00DE0F0E" w:rsidDel="003C51E6">
          <w:rPr>
            <w:noProof/>
            <w:lang w:val="en-CA" w:eastAsia="ko-KR"/>
          </w:rPr>
          <w:t>–</w:t>
        </w:r>
        <w:r w:rsidRPr="00DE0F0E" w:rsidDel="003C51E6">
          <w:rPr>
            <w:noProof/>
            <w:lang w:val="en-CA" w:eastAsia="ko-KR"/>
          </w:rPr>
          <w:tab/>
        </w:r>
        <w:r>
          <w:rPr>
            <w:noProof/>
            <w:lang w:val="en-CA" w:eastAsia="ko-KR"/>
          </w:rPr>
          <w:t>Otherwise (</w:t>
        </w:r>
        <w:r w:rsidRPr="006A041B">
          <w:rPr>
            <w:szCs w:val="22"/>
            <w:lang w:val="en-CA"/>
          </w:rPr>
          <w:t>sub_pic_treated_as_pic_flag</w:t>
        </w:r>
      </w:ins>
      <w:ins w:id="2466" w:author="Ye-Kui Wang d07" w:date="2019-03-06T12:06:00Z">
        <w:r w:rsidR="00F64A0C">
          <w:rPr>
            <w:szCs w:val="22"/>
            <w:lang w:val="en-CA"/>
          </w:rPr>
          <w:t>[ </w:t>
        </w:r>
      </w:ins>
      <w:ins w:id="2467" w:author="Ye-Kui Wang d07" w:date="2019-03-06T12:22:00Z">
        <w:r w:rsidR="00157B90">
          <w:rPr>
            <w:noProof/>
            <w:lang w:val="en-CA"/>
          </w:rPr>
          <w:t>SubPicIdx</w:t>
        </w:r>
        <w:r w:rsidR="00157B90" w:rsidRPr="00DE0F0E">
          <w:rPr>
            <w:noProof/>
            <w:lang w:val="en-CA"/>
          </w:rPr>
          <w:t>[</w:t>
        </w:r>
        <w:r w:rsidR="00157B90">
          <w:rPr>
            <w:noProof/>
            <w:lang w:val="en-CA"/>
          </w:rPr>
          <w:t> </w:t>
        </w:r>
        <w:r w:rsidR="00157B90">
          <w:rPr>
            <w:lang w:val="en-CA"/>
          </w:rPr>
          <w:t>tile_group_subpic_id</w:t>
        </w:r>
        <w:r w:rsidR="00157B90">
          <w:rPr>
            <w:bCs/>
            <w:lang w:val="en-CA"/>
          </w:rPr>
          <w:t> ]</w:t>
        </w:r>
      </w:ins>
      <w:ins w:id="2468" w:author="Ye-Kui Wang d07" w:date="2019-03-06T12:06:00Z">
        <w:r w:rsidR="00F64A0C">
          <w:rPr>
            <w:szCs w:val="22"/>
            <w:lang w:val="en-CA"/>
          </w:rPr>
          <w:t> ]</w:t>
        </w:r>
      </w:ins>
      <w:ins w:id="2469" w:author="Ye-Kui Wang d00" w:date="2019-03-05T12:40:00Z">
        <w:r w:rsidRPr="00DE0F0E">
          <w:rPr>
            <w:noProof/>
            <w:lang w:val="en-CA" w:eastAsia="ko-KR"/>
          </w:rPr>
          <w:t xml:space="preserve"> </w:t>
        </w:r>
        <w:r>
          <w:rPr>
            <w:noProof/>
            <w:lang w:val="en-CA" w:eastAsia="ko-KR"/>
          </w:rPr>
          <w:t>is equal to 0), the following applies</w:t>
        </w:r>
        <w:r w:rsidRPr="00DE0F0E">
          <w:rPr>
            <w:noProof/>
            <w:lang w:val="en-CA"/>
          </w:rPr>
          <w:t>:</w:t>
        </w:r>
      </w:ins>
    </w:p>
    <w:p w14:paraId="37E78829" w14:textId="336F2E40"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3F609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3F609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7F8F2C9D"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43ABFE3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1043E5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4A217FD2"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54B7D795"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1C552A90"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A055418" w:rsidR="000F3930" w:rsidRPr="00DE0F0E" w:rsidRDefault="000F3930" w:rsidP="000F3930">
      <w:pPr>
        <w:pStyle w:val="Caption"/>
        <w:rPr>
          <w:noProof/>
          <w:lang w:val="en-CA" w:eastAsia="ko-KR"/>
        </w:rPr>
      </w:pPr>
      <w:bookmarkStart w:id="2470"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2470"/>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471" w:name="_Hlk526634677"/>
      <w:bookmarkStart w:id="2472"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471"/>
    <w:bookmarkEnd w:id="2472"/>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34596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4AF8A90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853</w:t>
      </w:r>
      <w:r w:rsidRPr="00DE0F0E" w:rsidDel="003C51E6">
        <w:rPr>
          <w:noProof/>
          <w:lang w:val="en-CA"/>
        </w:rPr>
        <w:fldChar w:fldCharType="end"/>
      </w:r>
      <w:r w:rsidRPr="00DE0F0E" w:rsidDel="003C51E6">
        <w:rPr>
          <w:noProof/>
          <w:lang w:val="en-CA"/>
        </w:rPr>
        <w:t>)</w:t>
      </w:r>
    </w:p>
    <w:p w14:paraId="6DDCCAD8" w14:textId="52924D9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86C399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855</w:t>
      </w:r>
      <w:r w:rsidRPr="00DE0F0E" w:rsidDel="003C51E6">
        <w:rPr>
          <w:noProof/>
          <w:lang w:val="en-CA"/>
        </w:rPr>
        <w:fldChar w:fldCharType="end"/>
      </w:r>
      <w:r w:rsidRPr="00DE0F0E" w:rsidDel="003C51E6">
        <w:rPr>
          <w:noProof/>
          <w:lang w:val="en-CA"/>
        </w:rPr>
        <w:t>)</w:t>
      </w:r>
    </w:p>
    <w:p w14:paraId="570FF40D" w14:textId="1613FE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856</w:t>
      </w:r>
      <w:r w:rsidRPr="00DE0F0E" w:rsidDel="003C51E6">
        <w:rPr>
          <w:noProof/>
          <w:lang w:val="en-CA"/>
        </w:rPr>
        <w:fldChar w:fldCharType="end"/>
      </w:r>
      <w:r w:rsidRPr="00DE0F0E" w:rsidDel="003C51E6">
        <w:rPr>
          <w:noProof/>
          <w:lang w:val="en-CA"/>
        </w:rPr>
        <w:t>)</w:t>
      </w:r>
    </w:p>
    <w:p w14:paraId="1A127E80" w14:textId="4A276C2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857</w:t>
      </w:r>
      <w:r w:rsidRPr="00DE0F0E" w:rsidDel="003C51E6">
        <w:rPr>
          <w:noProof/>
          <w:lang w:val="en-CA"/>
        </w:rPr>
        <w:fldChar w:fldCharType="end"/>
      </w:r>
      <w:r w:rsidRPr="00DE0F0E" w:rsidDel="003C51E6">
        <w:rPr>
          <w:noProof/>
          <w:lang w:val="en-CA"/>
        </w:rPr>
        <w:t>)</w:t>
      </w:r>
    </w:p>
    <w:p w14:paraId="528BBDEE" w14:textId="523D969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C0B763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859</w:t>
      </w:r>
      <w:r w:rsidRPr="00DE0F0E" w:rsidDel="003C51E6">
        <w:rPr>
          <w:noProof/>
          <w:lang w:val="en-CA"/>
        </w:rPr>
        <w:fldChar w:fldCharType="end"/>
      </w:r>
      <w:r w:rsidRPr="00DE0F0E" w:rsidDel="003C51E6">
        <w:rPr>
          <w:noProof/>
          <w:lang w:val="en-CA" w:eastAsia="ko-KR"/>
        </w:rPr>
        <w:t>)</w:t>
      </w:r>
    </w:p>
    <w:p w14:paraId="7F889EE4" w14:textId="3F611CD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860</w:t>
      </w:r>
      <w:r w:rsidRPr="00DE0F0E" w:rsidDel="003C51E6">
        <w:rPr>
          <w:noProof/>
          <w:lang w:val="en-CA"/>
        </w:rPr>
        <w:fldChar w:fldCharType="end"/>
      </w:r>
      <w:r w:rsidRPr="00DE0F0E" w:rsidDel="003C51E6">
        <w:rPr>
          <w:noProof/>
          <w:lang w:val="en-CA" w:eastAsia="ko-KR"/>
        </w:rPr>
        <w:t>)</w:t>
      </w:r>
    </w:p>
    <w:p w14:paraId="374486EA" w14:textId="44C33B2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5602EB6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862</w:t>
      </w:r>
      <w:r w:rsidRPr="00DE0F0E" w:rsidDel="003C51E6">
        <w:rPr>
          <w:noProof/>
          <w:lang w:val="en-CA"/>
        </w:rPr>
        <w:fldChar w:fldCharType="end"/>
      </w:r>
      <w:r w:rsidRPr="00DE0F0E" w:rsidDel="003C51E6">
        <w:rPr>
          <w:noProof/>
          <w:lang w:val="en-CA" w:eastAsia="ko-KR"/>
        </w:rPr>
        <w:t>)</w:t>
      </w:r>
    </w:p>
    <w:p w14:paraId="282C0562" w14:textId="002C95A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863</w:t>
      </w:r>
      <w:r w:rsidRPr="00DE0F0E" w:rsidDel="003C51E6">
        <w:rPr>
          <w:noProof/>
          <w:lang w:val="en-CA"/>
        </w:rPr>
        <w:fldChar w:fldCharType="end"/>
      </w:r>
      <w:r w:rsidRPr="00DE0F0E" w:rsidDel="003C51E6">
        <w:rPr>
          <w:noProof/>
          <w:lang w:val="en-CA" w:eastAsia="ko-KR"/>
        </w:rPr>
        <w:t>)</w:t>
      </w:r>
    </w:p>
    <w:p w14:paraId="3BD75B6A" w14:textId="3F2FF4C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864</w:t>
      </w:r>
      <w:r w:rsidRPr="00DE0F0E" w:rsidDel="003C51E6">
        <w:rPr>
          <w:noProof/>
          <w:lang w:val="en-CA"/>
        </w:rPr>
        <w:fldChar w:fldCharType="end"/>
      </w:r>
      <w:r w:rsidRPr="00DE0F0E" w:rsidDel="003C51E6">
        <w:rPr>
          <w:noProof/>
          <w:lang w:val="en-CA" w:eastAsia="ko-KR"/>
        </w:rPr>
        <w:t>)</w:t>
      </w:r>
    </w:p>
    <w:p w14:paraId="4FDAD10A" w14:textId="5A08898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865</w:t>
      </w:r>
      <w:r w:rsidRPr="00DE0F0E" w:rsidDel="003C51E6">
        <w:rPr>
          <w:noProof/>
          <w:lang w:val="en-CA"/>
        </w:rPr>
        <w:fldChar w:fldCharType="end"/>
      </w:r>
      <w:r w:rsidRPr="00DE0F0E" w:rsidDel="003C51E6">
        <w:rPr>
          <w:noProof/>
          <w:lang w:val="en-CA" w:eastAsia="ko-KR"/>
        </w:rPr>
        <w:t>)</w:t>
      </w:r>
    </w:p>
    <w:p w14:paraId="18925D2E" w14:textId="527389C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0ED7AE95"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734A0887"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2966E26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2CF87F96"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473" w:name="_Ref278220086"/>
      <w:r w:rsidRPr="00DE0F0E" w:rsidDel="003C51E6">
        <w:rPr>
          <w:noProof/>
          <w:lang w:val="en-CA"/>
        </w:rPr>
        <w:t>Weighted sample prediction process</w:t>
      </w:r>
      <w:bookmarkEnd w:id="2473"/>
    </w:p>
    <w:p w14:paraId="4F984722" w14:textId="77777777" w:rsidR="00E63EAF" w:rsidRPr="00DE0F0E" w:rsidDel="003C51E6" w:rsidRDefault="00E63EAF" w:rsidP="00E63EAF">
      <w:pPr>
        <w:pStyle w:val="Heading5"/>
        <w:rPr>
          <w:noProof/>
          <w:lang w:val="en-CA"/>
        </w:rPr>
      </w:pPr>
      <w:bookmarkStart w:id="2474"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3BB8C461"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3F609A">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0BB48060"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3F609A">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474"/>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77EF6E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2BFD421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1DCD24A0"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3F609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3F609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D8519D7"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475" w:name="_Ref298663087"/>
      <w:r w:rsidRPr="00DE0F0E" w:rsidDel="003C51E6">
        <w:rPr>
          <w:noProof/>
          <w:lang w:val="en-CA"/>
        </w:rPr>
        <w:t>Explicit weighted sample prediction process</w:t>
      </w:r>
      <w:bookmarkEnd w:id="2475"/>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498A7B7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875</w:t>
      </w:r>
      <w:r w:rsidRPr="00DE0F0E" w:rsidDel="003C51E6">
        <w:rPr>
          <w:noProof/>
          <w:lang w:val="en-CA"/>
        </w:rPr>
        <w:fldChar w:fldCharType="end"/>
      </w:r>
      <w:r w:rsidRPr="00DE0F0E" w:rsidDel="003C51E6">
        <w:rPr>
          <w:noProof/>
          <w:lang w:val="en-CA"/>
        </w:rPr>
        <w:t>)</w:t>
      </w:r>
    </w:p>
    <w:p w14:paraId="12C00A49" w14:textId="20C0DF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876</w:t>
      </w:r>
      <w:r w:rsidRPr="00DE0F0E" w:rsidDel="003C51E6">
        <w:rPr>
          <w:noProof/>
          <w:lang w:val="en-CA"/>
        </w:rPr>
        <w:fldChar w:fldCharType="end"/>
      </w:r>
      <w:r w:rsidRPr="00DE0F0E" w:rsidDel="003C51E6">
        <w:rPr>
          <w:noProof/>
          <w:lang w:val="en-CA"/>
        </w:rPr>
        <w:t>)</w:t>
      </w:r>
    </w:p>
    <w:p w14:paraId="6C5743E5" w14:textId="052C18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877</w:t>
      </w:r>
      <w:r w:rsidRPr="00DE0F0E" w:rsidDel="003C51E6">
        <w:rPr>
          <w:noProof/>
          <w:lang w:val="en-CA"/>
        </w:rPr>
        <w:fldChar w:fldCharType="end"/>
      </w:r>
      <w:r w:rsidRPr="00DE0F0E" w:rsidDel="003C51E6">
        <w:rPr>
          <w:noProof/>
          <w:lang w:val="en-CA"/>
        </w:rPr>
        <w:t>)</w:t>
      </w:r>
    </w:p>
    <w:p w14:paraId="6AD49CED" w14:textId="21A9F77F"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878</w:t>
      </w:r>
      <w:r w:rsidRPr="00DE0F0E" w:rsidDel="003C51E6">
        <w:rPr>
          <w:noProof/>
          <w:lang w:val="en-CA"/>
        </w:rPr>
        <w:fldChar w:fldCharType="end"/>
      </w:r>
      <w:r w:rsidRPr="00DE0F0E" w:rsidDel="003C51E6">
        <w:rPr>
          <w:noProof/>
          <w:lang w:val="en-CA"/>
        </w:rPr>
        <w:t>)</w:t>
      </w:r>
    </w:p>
    <w:p w14:paraId="7995304C" w14:textId="33F9729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797FDA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1D05181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43E1FCA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1F8D21B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36DD149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D5817E6"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61689D09"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1D53B5F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3F609A">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3F609A">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476" w:name="_Ref531882861"/>
      <w:r w:rsidRPr="00DE0F0E" w:rsidDel="003C51E6">
        <w:rPr>
          <w:noProof/>
          <w:lang w:val="en-CA"/>
        </w:rPr>
        <w:t>Weighted sample prediction process</w:t>
      </w:r>
      <w:r w:rsidRPr="00DE0F0E">
        <w:rPr>
          <w:noProof/>
          <w:lang w:val="en-CA"/>
        </w:rPr>
        <w:t xml:space="preserve"> for combined merge and intra prediction</w:t>
      </w:r>
      <w:bookmarkEnd w:id="2476"/>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3B7D2CF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25BB2645"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2F625B7F"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3F609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3F609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05E244C0" w:rsidR="00F8418C" w:rsidRPr="00DE0F0E" w:rsidRDefault="00F8418C" w:rsidP="00F8418C">
      <w:pPr>
        <w:pStyle w:val="Caption"/>
        <w:rPr>
          <w:noProof/>
          <w:lang w:val="en-CA"/>
        </w:rPr>
      </w:pPr>
      <w:bookmarkStart w:id="2477"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2477"/>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478" w:name="_Toc2177080"/>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478"/>
    </w:p>
    <w:p w14:paraId="2AA86730" w14:textId="77777777" w:rsidR="008678CF" w:rsidRPr="00DE0F0E" w:rsidRDefault="008678CF" w:rsidP="008678CF">
      <w:pPr>
        <w:pStyle w:val="Heading4"/>
        <w:rPr>
          <w:noProof/>
          <w:color w:val="000000" w:themeColor="text1"/>
          <w:lang w:val="en-CA" w:eastAsia="ko-KR"/>
        </w:rPr>
      </w:pPr>
      <w:bookmarkStart w:id="2479" w:name="_Ref527993772"/>
      <w:r w:rsidRPr="00DE0F0E">
        <w:rPr>
          <w:noProof/>
          <w:color w:val="000000" w:themeColor="text1"/>
          <w:lang w:val="en-CA" w:eastAsia="ko-KR"/>
        </w:rPr>
        <w:t>General</w:t>
      </w:r>
      <w:bookmarkEnd w:id="2479"/>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67FCF3D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58104786"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7C4A6D3A"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03868F71"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29ED796A"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3830CF12"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7F38F4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AEB2769"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480"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480"/>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681A0C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1C70CB70"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044A187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60B2692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0C044C6"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45BE959"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6A96868D"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481" w:name="_Ref528067726"/>
      <w:r w:rsidRPr="00DE0F0E">
        <w:rPr>
          <w:noProof/>
          <w:color w:val="000000" w:themeColor="text1"/>
          <w:lang w:val="en-CA" w:eastAsia="ko-KR"/>
        </w:rPr>
        <w:t>Motion vector storing process for triangle merge mode</w:t>
      </w:r>
      <w:bookmarkEnd w:id="2481"/>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712B6BD9"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896</w:t>
      </w:r>
      <w:r w:rsidRPr="00DE0F0E" w:rsidDel="003C51E6">
        <w:rPr>
          <w:noProof/>
          <w:lang w:val="en-CA"/>
        </w:rPr>
        <w:fldChar w:fldCharType="end"/>
      </w:r>
      <w:r w:rsidRPr="00DE0F0E" w:rsidDel="003C51E6">
        <w:rPr>
          <w:noProof/>
          <w:lang w:val="en-CA"/>
        </w:rPr>
        <w:t>)</w:t>
      </w:r>
    </w:p>
    <w:p w14:paraId="63891188" w14:textId="78AB13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28AFC2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5ABAA13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897</w:t>
      </w:r>
      <w:r w:rsidRPr="00DE0F0E" w:rsidDel="003C51E6">
        <w:rPr>
          <w:noProof/>
          <w:lang w:val="en-CA"/>
        </w:rPr>
        <w:fldChar w:fldCharType="end"/>
      </w:r>
      <w:r w:rsidRPr="00DE0F0E" w:rsidDel="003C51E6">
        <w:rPr>
          <w:noProof/>
          <w:lang w:val="en-CA"/>
        </w:rPr>
        <w:t>)</w:t>
      </w:r>
    </w:p>
    <w:p w14:paraId="30407069" w14:textId="367BE1A2"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222351A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1917F11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6D8D845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F8B00B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3D02E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0C09EC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2028116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4E99B5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02E10C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387AC6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3E751D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3D24F8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6BA62AA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6AA017A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DF71B7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3949D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384C2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41BD3B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60DCB72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1943E93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5E95ED4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6E163464"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AE261F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F270B5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5F4DD4F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770FBDF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645CE01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0FFF16A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5772971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77A71D1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2385F7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48A901C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72888F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088EFDB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9B2F14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1652858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3571BA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352B523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7959CDC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9A4F91"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5992249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1655D7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6CE9C0E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941</w:t>
      </w:r>
      <w:r w:rsidRPr="00DE0F0E" w:rsidDel="003C51E6">
        <w:rPr>
          <w:noProof/>
          <w:lang w:val="en-CA"/>
        </w:rPr>
        <w:fldChar w:fldCharType="end"/>
      </w:r>
      <w:r w:rsidRPr="00DE0F0E" w:rsidDel="003C51E6">
        <w:rPr>
          <w:noProof/>
          <w:lang w:val="en-CA"/>
        </w:rPr>
        <w:t>)</w:t>
      </w:r>
    </w:p>
    <w:p w14:paraId="13A1DE79" w14:textId="354AEB3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942</w:t>
      </w:r>
      <w:r w:rsidRPr="00DE0F0E" w:rsidDel="003C51E6">
        <w:rPr>
          <w:noProof/>
          <w:lang w:val="en-CA"/>
        </w:rPr>
        <w:fldChar w:fldCharType="end"/>
      </w:r>
      <w:r w:rsidRPr="00DE0F0E" w:rsidDel="003C51E6">
        <w:rPr>
          <w:noProof/>
          <w:lang w:val="en-CA"/>
        </w:rPr>
        <w:t>)</w:t>
      </w:r>
    </w:p>
    <w:p w14:paraId="43E08D6A" w14:textId="6B73CED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943</w:t>
      </w:r>
      <w:r w:rsidRPr="00DE0F0E" w:rsidDel="003C51E6">
        <w:rPr>
          <w:noProof/>
          <w:lang w:val="en-CA"/>
        </w:rPr>
        <w:fldChar w:fldCharType="end"/>
      </w:r>
      <w:r w:rsidRPr="00DE0F0E" w:rsidDel="003C51E6">
        <w:rPr>
          <w:noProof/>
          <w:lang w:val="en-CA"/>
        </w:rPr>
        <w:t>)</w:t>
      </w:r>
    </w:p>
    <w:p w14:paraId="189E03F6" w14:textId="39486AF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944</w:t>
      </w:r>
      <w:r w:rsidRPr="00DE0F0E" w:rsidDel="003C51E6">
        <w:rPr>
          <w:noProof/>
          <w:lang w:val="en-CA"/>
        </w:rPr>
        <w:fldChar w:fldCharType="end"/>
      </w:r>
      <w:r w:rsidRPr="00DE0F0E" w:rsidDel="003C51E6">
        <w:rPr>
          <w:noProof/>
          <w:lang w:val="en-CA"/>
        </w:rPr>
        <w:t>)</w:t>
      </w:r>
    </w:p>
    <w:p w14:paraId="010AAFCA" w14:textId="42E56A56"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945</w:t>
      </w:r>
      <w:r w:rsidRPr="00DE0F0E" w:rsidDel="003C51E6">
        <w:rPr>
          <w:noProof/>
          <w:lang w:val="en-CA"/>
        </w:rPr>
        <w:fldChar w:fldCharType="end"/>
      </w:r>
      <w:r w:rsidRPr="00DE0F0E" w:rsidDel="003C51E6">
        <w:rPr>
          <w:noProof/>
          <w:lang w:val="en-CA"/>
        </w:rPr>
        <w:t>)</w:t>
      </w:r>
    </w:p>
    <w:p w14:paraId="12068D6F" w14:textId="481A41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482" w:name="_Ref528577940"/>
      <w:r w:rsidRPr="00DE0F0E">
        <w:rPr>
          <w:noProof/>
          <w:color w:val="000000" w:themeColor="text1"/>
          <w:lang w:val="en-CA" w:eastAsia="ko-KR"/>
        </w:rPr>
        <w:t>Reference picture mapping process for triangle merge mode</w:t>
      </w:r>
      <w:bookmarkEnd w:id="2482"/>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0C5BDBC7"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340E90E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20A3D05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949</w:t>
      </w:r>
      <w:r w:rsidRPr="00DE0F0E" w:rsidDel="003C51E6">
        <w:rPr>
          <w:noProof/>
          <w:lang w:val="en-CA"/>
        </w:rPr>
        <w:fldChar w:fldCharType="end"/>
      </w:r>
      <w:r w:rsidRPr="00DE0F0E" w:rsidDel="003C51E6">
        <w:rPr>
          <w:noProof/>
          <w:lang w:val="en-CA"/>
        </w:rPr>
        <w:t>)</w:t>
      </w:r>
    </w:p>
    <w:p w14:paraId="4634235C" w14:textId="645C2CD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483" w:name="_Ref522376711"/>
      <w:bookmarkStart w:id="2484" w:name="_Toc2177081"/>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483"/>
      <w:bookmarkEnd w:id="2484"/>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D45ED29"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9C85836"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328F9161"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03C010EA" w14:textId="682AA502"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4532AC52"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3F609A">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485" w:name="_Toc2177082"/>
      <w:r w:rsidRPr="00DE0F0E">
        <w:rPr>
          <w:noProof/>
          <w:lang w:val="en-CA"/>
        </w:rPr>
        <w:t>Decoding process for coding units coded in IBC prediction mode</w:t>
      </w:r>
      <w:bookmarkEnd w:id="2485"/>
    </w:p>
    <w:p w14:paraId="071D2F54" w14:textId="515311D5" w:rsidR="00AD1DBF" w:rsidRPr="00DE0F0E" w:rsidRDefault="00AD1DBF" w:rsidP="00AD1DBF">
      <w:pPr>
        <w:pStyle w:val="Heading3"/>
        <w:rPr>
          <w:noProof/>
          <w:lang w:val="en-CA"/>
        </w:rPr>
      </w:pPr>
      <w:bookmarkStart w:id="2486" w:name="_Toc2177083"/>
      <w:r w:rsidRPr="00DE0F0E" w:rsidDel="003C51E6">
        <w:rPr>
          <w:noProof/>
          <w:lang w:val="en-CA"/>
        </w:rPr>
        <w:t xml:space="preserve">General decoding process for coding units coded in </w:t>
      </w:r>
      <w:r w:rsidRPr="00DE0F0E">
        <w:rPr>
          <w:noProof/>
          <w:lang w:val="en-CA"/>
        </w:rPr>
        <w:t>IBC prediction mode</w:t>
      </w:r>
      <w:bookmarkEnd w:id="2486"/>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D9473D0"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3F1FE1B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3F609A">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45411F3B"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3D0B5041"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B3729BE"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2825F6F3"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342370B8"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38867BF9"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3FEBDE93"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4D51A54F"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7FBBBBE1"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611CA36"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3AA6ED0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43F9D61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18B96575"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1955A539"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573F1F82"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7D68BB2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20FA39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2C4A8195"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3521AC40"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E861BB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3D98F714"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3F609A">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5CD9F45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48177A8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487" w:name="_Ref1935753"/>
      <w:bookmarkStart w:id="2488" w:name="_Toc2177084"/>
      <w:r w:rsidRPr="00DE0F0E">
        <w:rPr>
          <w:noProof/>
          <w:lang w:val="en-CA"/>
        </w:rPr>
        <w:t>Derivation process for motion vector components for IBC blocks</w:t>
      </w:r>
      <w:bookmarkEnd w:id="2487"/>
      <w:bookmarkEnd w:id="2488"/>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4F1FBDA9"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3F609A">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238CABEF"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0B2C2E2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0DA7ED4A"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3F609A">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62D4713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4234DE3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97F3B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FF4E49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675B52A7"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9263A77"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3F609A">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3C583E2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15E70E5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34541ED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3051111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489" w:name="_Ref1935883"/>
      <w:r w:rsidRPr="00DE0F0E">
        <w:rPr>
          <w:noProof/>
          <w:lang w:val="en-CA"/>
        </w:rPr>
        <w:t>Derivation process for luma motion vector for merge mode</w:t>
      </w:r>
      <w:bookmarkEnd w:id="2489"/>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C8BD6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3F609A">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CEA370"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3F609A">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3F609A">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69825F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3F609A">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0E2882E"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3F609A">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65AD44A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0D017CA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490" w:name="_Ref1935947"/>
      <w:r w:rsidRPr="00DE0F0E">
        <w:rPr>
          <w:noProof/>
          <w:lang w:val="en-CA"/>
        </w:rPr>
        <w:t>Derivation process for spatial merging candidates</w:t>
      </w:r>
      <w:bookmarkEnd w:id="2490"/>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0CA5029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55C0174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3813485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67563AFD"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A4AE7E6"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491" w:name="_Ref1935976"/>
      <w:r w:rsidRPr="00DE0F0E">
        <w:rPr>
          <w:noProof/>
          <w:lang w:val="en-CA"/>
        </w:rPr>
        <w:t>Derivation process for pairwise average merging candidate</w:t>
      </w:r>
      <w:bookmarkEnd w:id="2491"/>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5592303C"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73089B0D"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2A9B77FC"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492" w:name="_Ref1935962"/>
      <w:r w:rsidRPr="00DE0F0E">
        <w:rPr>
          <w:noProof/>
          <w:lang w:val="en-CA"/>
        </w:rPr>
        <w:t>Derivation process for history-based merging candidates</w:t>
      </w:r>
      <w:bookmarkEnd w:id="2492"/>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080395F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493" w:name="_Ref1935905"/>
      <w:r w:rsidRPr="00DE0F0E" w:rsidDel="003C51E6">
        <w:rPr>
          <w:noProof/>
          <w:lang w:val="en-CA"/>
        </w:rPr>
        <w:t>Derivation process for luma motion vector prediction</w:t>
      </w:r>
      <w:bookmarkEnd w:id="2493"/>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19645BBC"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3F609A">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04018BB2"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494" w:name="_Ref1936013"/>
      <w:r w:rsidRPr="00DE0F0E">
        <w:rPr>
          <w:noProof/>
          <w:lang w:val="en-CA"/>
        </w:rPr>
        <w:t>Derivation process for motion vector predictor candidate list</w:t>
      </w:r>
      <w:bookmarkEnd w:id="2494"/>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C5E91CE"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3F609A">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6D777196"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2E7AF033"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4A148A91"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495" w:name="_Ref536821628"/>
      <w:r w:rsidRPr="00DE0F0E">
        <w:rPr>
          <w:noProof/>
          <w:lang w:val="en-CA"/>
        </w:rPr>
        <w:t>Derivation process for spatial motion vector predictor candidates</w:t>
      </w:r>
      <w:bookmarkEnd w:id="2495"/>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0196982C"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39D97612"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50D8F84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496" w:name="_Ref1935790"/>
      <w:r w:rsidRPr="00DE0F0E">
        <w:rPr>
          <w:noProof/>
          <w:lang w:val="en-CA"/>
        </w:rPr>
        <w:t>Derivation process for chroma motion vectors</w:t>
      </w:r>
      <w:bookmarkEnd w:id="2496"/>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10C7DEC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7D699F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497" w:name="_Ref1935918"/>
      <w:r w:rsidRPr="00DE0F0E">
        <w:rPr>
          <w:noProof/>
          <w:lang w:val="en-CA"/>
        </w:rPr>
        <w:t>Updating process for the history-based motion vector predictor candidate list</w:t>
      </w:r>
      <w:bookmarkEnd w:id="2497"/>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498" w:name="_Toc2177085"/>
      <w:r w:rsidRPr="00DE0F0E">
        <w:rPr>
          <w:noProof/>
          <w:lang w:val="en-CA"/>
        </w:rPr>
        <w:t>Decoding process for ibc</w:t>
      </w:r>
      <w:r w:rsidRPr="00DE0F0E" w:rsidDel="003C51E6">
        <w:rPr>
          <w:noProof/>
          <w:lang w:val="en-CA"/>
        </w:rPr>
        <w:t xml:space="preserve"> </w:t>
      </w:r>
      <w:r w:rsidRPr="00DE0F0E">
        <w:rPr>
          <w:noProof/>
          <w:lang w:val="en-CA"/>
        </w:rPr>
        <w:t>blocks</w:t>
      </w:r>
      <w:bookmarkEnd w:id="2498"/>
    </w:p>
    <w:p w14:paraId="40A613E4" w14:textId="77777777" w:rsidR="00AD1DBF" w:rsidRPr="00DE0F0E" w:rsidRDefault="00AD1DBF" w:rsidP="00AD1DBF">
      <w:pPr>
        <w:pStyle w:val="Heading4"/>
        <w:rPr>
          <w:noProof/>
          <w:lang w:val="en-CA" w:eastAsia="ko-KR"/>
        </w:rPr>
      </w:pPr>
      <w:bookmarkStart w:id="2499" w:name="_Ref1935840"/>
      <w:r w:rsidRPr="00DE0F0E">
        <w:rPr>
          <w:noProof/>
          <w:lang w:val="en-CA" w:eastAsia="ko-KR"/>
        </w:rPr>
        <w:t>General</w:t>
      </w:r>
      <w:bookmarkEnd w:id="2499"/>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344C2F1D"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994</w:t>
      </w:r>
      <w:r w:rsidRPr="00DE0F0E" w:rsidDel="003C51E6">
        <w:rPr>
          <w:noProof/>
          <w:lang w:val="en-CA"/>
        </w:rPr>
        <w:fldChar w:fldCharType="end"/>
      </w:r>
      <w:r w:rsidRPr="00DE0F0E" w:rsidDel="003C51E6">
        <w:rPr>
          <w:noProof/>
          <w:lang w:val="en-CA"/>
        </w:rPr>
        <w:t>)</w:t>
      </w:r>
    </w:p>
    <w:p w14:paraId="7653C178" w14:textId="019A1DA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211B5E5A"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4D10C401"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Pr>
          <w:noProof/>
          <w:lang w:val="en-CA" w:eastAsia="ko-KR"/>
        </w:rPr>
        <w:t>pic_width_in_luma_samples</w:t>
      </w:r>
      <w:r w:rsidRPr="00DE0F0E" w:rsidDel="003C51E6">
        <w:rPr>
          <w:noProof/>
          <w:lang w:val="en-CA" w:eastAsia="ko-KR"/>
        </w:rPr>
        <w:t xml:space="preserve"> by </w:t>
      </w:r>
      <w:r w:rsidRPr="00DE0F0E">
        <w:rPr>
          <w:noProof/>
          <w:lang w:val="en-CA" w:eastAsia="ko-KR"/>
        </w:rPr>
        <w:t>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3F609A">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1519A53A"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CA98B64"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58EFCDE"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12EF6EA"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3F609A">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0C3BB99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416178A"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C0DF01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997</w:t>
      </w:r>
      <w:r w:rsidRPr="00DE0F0E" w:rsidDel="003C51E6">
        <w:rPr>
          <w:noProof/>
          <w:lang w:val="en-CA"/>
        </w:rPr>
        <w:fldChar w:fldCharType="end"/>
      </w:r>
      <w:r w:rsidRPr="00DE0F0E" w:rsidDel="003C51E6">
        <w:rPr>
          <w:noProof/>
          <w:lang w:val="en-CA"/>
        </w:rPr>
        <w:t>)</w:t>
      </w:r>
    </w:p>
    <w:p w14:paraId="2597F3D1" w14:textId="1509D978"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998</w:t>
      </w:r>
      <w:r w:rsidRPr="00DE0F0E" w:rsidDel="003C51E6">
        <w:rPr>
          <w:noProof/>
          <w:lang w:val="en-CA"/>
        </w:rPr>
        <w:fldChar w:fldCharType="end"/>
      </w:r>
      <w:r w:rsidRPr="00DE0F0E" w:rsidDel="003C51E6">
        <w:rPr>
          <w:noProof/>
          <w:lang w:val="en-CA"/>
        </w:rPr>
        <w:t>)</w:t>
      </w:r>
    </w:p>
    <w:p w14:paraId="517169B3" w14:textId="34ADD99A"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999</w:t>
      </w:r>
      <w:r w:rsidRPr="00DE0F0E" w:rsidDel="003C51E6">
        <w:rPr>
          <w:noProof/>
          <w:lang w:val="en-CA"/>
        </w:rPr>
        <w:fldChar w:fldCharType="end"/>
      </w:r>
      <w:r w:rsidRPr="00DE0F0E" w:rsidDel="003C51E6">
        <w:rPr>
          <w:noProof/>
          <w:lang w:val="en-CA"/>
        </w:rPr>
        <w:t>)</w:t>
      </w:r>
    </w:p>
    <w:p w14:paraId="06F0CA87" w14:textId="57CC6B2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1000</w:t>
      </w:r>
      <w:r w:rsidRPr="00DE0F0E" w:rsidDel="003C51E6">
        <w:rPr>
          <w:noProof/>
          <w:lang w:val="en-CA"/>
        </w:rPr>
        <w:fldChar w:fldCharType="end"/>
      </w:r>
      <w:r w:rsidRPr="00DE0F0E" w:rsidDel="003C51E6">
        <w:rPr>
          <w:noProof/>
          <w:lang w:val="en-CA"/>
        </w:rPr>
        <w:t>)</w:t>
      </w:r>
    </w:p>
    <w:p w14:paraId="5E964FFE" w14:textId="26D7843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1001</w:t>
      </w:r>
      <w:r w:rsidRPr="00DE0F0E" w:rsidDel="003C51E6">
        <w:rPr>
          <w:noProof/>
          <w:lang w:val="en-CA"/>
        </w:rPr>
        <w:fldChar w:fldCharType="end"/>
      </w:r>
      <w:r w:rsidRPr="00DE0F0E" w:rsidDel="003C51E6">
        <w:rPr>
          <w:noProof/>
          <w:lang w:val="en-CA"/>
        </w:rPr>
        <w:t>)</w:t>
      </w:r>
    </w:p>
    <w:p w14:paraId="4787B0E5" w14:textId="7214D83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1002</w:t>
      </w:r>
      <w:r w:rsidRPr="00DE0F0E" w:rsidDel="003C51E6">
        <w:rPr>
          <w:noProof/>
          <w:lang w:val="en-CA"/>
        </w:rPr>
        <w:fldChar w:fldCharType="end"/>
      </w:r>
      <w:r w:rsidRPr="00DE0F0E" w:rsidDel="003C51E6">
        <w:rPr>
          <w:noProof/>
          <w:lang w:val="en-CA"/>
        </w:rPr>
        <w:t>)</w:t>
      </w:r>
    </w:p>
    <w:p w14:paraId="3B9A1111" w14:textId="5CD7097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2500" w:name="_Toc2177086"/>
      <w:r w:rsidRPr="00DE0F0E">
        <w:rPr>
          <w:noProof/>
          <w:lang w:val="en-CA"/>
        </w:rPr>
        <w:t>Scaling, transformation and array construction process</w:t>
      </w:r>
      <w:bookmarkEnd w:id="2500"/>
    </w:p>
    <w:p w14:paraId="56B1D733" w14:textId="77777777" w:rsidR="0012023F" w:rsidRPr="00DE0F0E" w:rsidRDefault="0012023F" w:rsidP="0012023F">
      <w:pPr>
        <w:pStyle w:val="Heading3"/>
        <w:rPr>
          <w:noProof/>
          <w:lang w:val="en-CA"/>
        </w:rPr>
      </w:pPr>
      <w:bookmarkStart w:id="2501" w:name="_Ref529267130"/>
      <w:bookmarkStart w:id="2502" w:name="_Toc2177087"/>
      <w:r w:rsidRPr="00DE0F0E">
        <w:rPr>
          <w:noProof/>
          <w:lang w:val="en-CA"/>
        </w:rPr>
        <w:t>Derivation process for quantization parameters</w:t>
      </w:r>
      <w:bookmarkEnd w:id="2501"/>
      <w:bookmarkEnd w:id="2502"/>
    </w:p>
    <w:p w14:paraId="002ADECB" w14:textId="77777777" w:rsidR="0000502C" w:rsidRPr="00DE0F0E" w:rsidRDefault="001537FB" w:rsidP="001676FB">
      <w:pPr>
        <w:rPr>
          <w:noProof/>
          <w:lang w:val="en-CA"/>
        </w:rPr>
      </w:pPr>
      <w:bookmarkStart w:id="2503"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504" w:name="_Toc324427951"/>
      <w:bookmarkStart w:id="2505" w:name="_Toc324427952"/>
      <w:bookmarkEnd w:id="2504"/>
      <w:bookmarkEnd w:id="2505"/>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3F06874E"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67BA392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1822AC36"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13AEF1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09288F7"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50D4D44"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1009</w:t>
      </w:r>
      <w:r w:rsidRPr="00DE0F0E">
        <w:rPr>
          <w:noProof/>
          <w:lang w:val="en-CA"/>
        </w:rPr>
        <w:fldChar w:fldCharType="end"/>
      </w:r>
      <w:r w:rsidRPr="00DE0F0E">
        <w:rPr>
          <w:noProof/>
          <w:lang w:val="en-CA"/>
        </w:rPr>
        <w:t>)</w:t>
      </w:r>
    </w:p>
    <w:p w14:paraId="5AEC9C48" w14:textId="1861ED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1010</w:t>
      </w:r>
      <w:r w:rsidRPr="00DE0F0E">
        <w:rPr>
          <w:noProof/>
          <w:lang w:val="en-CA"/>
        </w:rPr>
        <w:fldChar w:fldCharType="end"/>
      </w:r>
      <w:r w:rsidRPr="00DE0F0E">
        <w:rPr>
          <w:noProof/>
          <w:lang w:val="en-CA"/>
        </w:rPr>
        <w:t>)</w:t>
      </w:r>
    </w:p>
    <w:p w14:paraId="423462BA" w14:textId="15564BED"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B9FC8F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1011</w:t>
      </w:r>
      <w:r w:rsidRPr="00DE0F0E">
        <w:rPr>
          <w:noProof/>
          <w:lang w:val="en-CA"/>
        </w:rPr>
        <w:fldChar w:fldCharType="end"/>
      </w:r>
      <w:r w:rsidRPr="00DE0F0E">
        <w:rPr>
          <w:noProof/>
          <w:lang w:val="en-CA"/>
        </w:rPr>
        <w:t>)</w:t>
      </w:r>
    </w:p>
    <w:p w14:paraId="1B65565A" w14:textId="1287E927"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1012</w:t>
      </w:r>
      <w:r w:rsidRPr="00DE0F0E">
        <w:rPr>
          <w:noProof/>
          <w:lang w:val="en-CA"/>
        </w:rPr>
        <w:fldChar w:fldCharType="end"/>
      </w:r>
      <w:r w:rsidRPr="00DE0F0E">
        <w:rPr>
          <w:noProof/>
          <w:lang w:val="en-CA"/>
        </w:rPr>
        <w:t>)</w:t>
      </w:r>
    </w:p>
    <w:p w14:paraId="19AE6901" w14:textId="73602A0C" w:rsidR="00640DEF" w:rsidRPr="00DE0F0E" w:rsidRDefault="00640DEF" w:rsidP="00640DEF">
      <w:pPr>
        <w:pStyle w:val="Caption"/>
        <w:rPr>
          <w:noProof/>
          <w:lang w:val="en-CA"/>
        </w:rPr>
      </w:pPr>
      <w:bookmarkStart w:id="2506" w:name="_Ref81308924"/>
      <w:bookmarkStart w:id="2507" w:name="_Ref22911311"/>
      <w:bookmarkStart w:id="2508" w:name="_Ref22911306"/>
      <w:bookmarkStart w:id="2509" w:name="_Ref81308921"/>
      <w:bookmarkStart w:id="2510" w:name="_Toc77680780"/>
      <w:bookmarkStart w:id="2511" w:name="_Toc118289114"/>
      <w:bookmarkStart w:id="2512" w:name="_Toc246350714"/>
      <w:bookmarkStart w:id="2513" w:name="_Toc259024363"/>
      <w:bookmarkStart w:id="2514" w:name="_Toc415476453"/>
      <w:bookmarkStart w:id="2515" w:name="_Toc423602499"/>
      <w:bookmarkStart w:id="2516" w:name="_Toc423602673"/>
      <w:bookmarkStart w:id="2517" w:name="_Toc501130573"/>
      <w:bookmarkStart w:id="2518"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2506"/>
      <w:bookmarkEnd w:id="2507"/>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508"/>
      <w:r w:rsidRPr="00DE0F0E">
        <w:rPr>
          <w:noProof/>
          <w:lang w:val="en-CA"/>
        </w:rPr>
        <w:t>qPi</w:t>
      </w:r>
      <w:bookmarkEnd w:id="2509"/>
      <w:bookmarkEnd w:id="2510"/>
      <w:bookmarkEnd w:id="2511"/>
      <w:bookmarkEnd w:id="2512"/>
      <w:bookmarkEnd w:id="2513"/>
      <w:r w:rsidRPr="00DE0F0E">
        <w:rPr>
          <w:noProof/>
          <w:lang w:val="en-CA"/>
        </w:rPr>
        <w:t xml:space="preserve"> for ChromaArrayType equal to 1</w:t>
      </w:r>
      <w:bookmarkEnd w:id="2514"/>
      <w:bookmarkEnd w:id="2515"/>
      <w:bookmarkEnd w:id="2516"/>
      <w:bookmarkEnd w:id="2517"/>
      <w:bookmarkEnd w:id="25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519" w:name="_Ref522189476"/>
      <w:bookmarkStart w:id="2520" w:name="_Toc2177088"/>
      <w:r w:rsidRPr="00DE0F0E">
        <w:rPr>
          <w:noProof/>
          <w:lang w:val="en-CA"/>
        </w:rPr>
        <w:t>Scaling and transformation process</w:t>
      </w:r>
      <w:bookmarkEnd w:id="2519"/>
      <w:bookmarkEnd w:id="2520"/>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D1A5E8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1013</w:t>
      </w:r>
      <w:r w:rsidR="0021521D" w:rsidRPr="00DE0F0E">
        <w:rPr>
          <w:noProof/>
          <w:lang w:val="en-CA"/>
        </w:rPr>
        <w:fldChar w:fldCharType="end"/>
      </w:r>
      <w:r w:rsidR="0021521D" w:rsidRPr="00DE0F0E">
        <w:rPr>
          <w:noProof/>
          <w:lang w:val="en-CA"/>
        </w:rPr>
        <w:t>)</w:t>
      </w:r>
    </w:p>
    <w:p w14:paraId="61DADD43" w14:textId="2F23147A"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1014</w:t>
      </w:r>
      <w:r w:rsidR="0021521D" w:rsidRPr="00DE0F0E">
        <w:rPr>
          <w:noProof/>
          <w:lang w:val="en-CA"/>
        </w:rPr>
        <w:fldChar w:fldCharType="end"/>
      </w:r>
      <w:r w:rsidR="0021521D" w:rsidRPr="00DE0F0E">
        <w:rPr>
          <w:noProof/>
          <w:lang w:val="en-CA"/>
        </w:rPr>
        <w:t>)</w:t>
      </w:r>
    </w:p>
    <w:p w14:paraId="24673F77" w14:textId="14C4F2A1"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3F609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3F609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3158E81A"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3F609A">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5C53526F"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3F609A">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3F609A">
        <w:rPr>
          <w:noProof/>
          <w:lang w:val="en-CA"/>
        </w:rPr>
        <w:t>1016</w:t>
      </w:r>
      <w:r w:rsidR="00581FDA" w:rsidRPr="00DE0F0E">
        <w:rPr>
          <w:noProof/>
          <w:lang w:val="en-CA"/>
        </w:rPr>
        <w:fldChar w:fldCharType="end"/>
      </w:r>
      <w:r w:rsidR="00581FDA" w:rsidRPr="00DE0F0E">
        <w:rPr>
          <w:noProof/>
          <w:lang w:val="en-CA"/>
        </w:rPr>
        <w:t>)</w:t>
      </w:r>
    </w:p>
    <w:p w14:paraId="7F48F76C" w14:textId="05E9D6A1"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3F609A">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72C41FB"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3F609A">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3F609A">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2521" w:name="_Ref522189399"/>
      <w:bookmarkStart w:id="2522" w:name="_Toc2177089"/>
      <w:r w:rsidRPr="00DE0F0E">
        <w:rPr>
          <w:noProof/>
          <w:lang w:val="en-CA"/>
        </w:rPr>
        <w:t>Scaling process for transform coefficients</w:t>
      </w:r>
      <w:bookmarkEnd w:id="2503"/>
      <w:bookmarkEnd w:id="2521"/>
      <w:bookmarkEnd w:id="2522"/>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36D9E66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0407E4B"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F508200"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B49AA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3F609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3F609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04BC6E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1022</w:t>
      </w:r>
      <w:r w:rsidRPr="00DE0F0E">
        <w:rPr>
          <w:noProof/>
          <w:lang w:val="en-CA"/>
        </w:rPr>
        <w:fldChar w:fldCharType="end"/>
      </w:r>
      <w:r w:rsidRPr="00DE0F0E">
        <w:rPr>
          <w:noProof/>
          <w:lang w:val="en-CA"/>
        </w:rPr>
        <w:t>)</w:t>
      </w:r>
    </w:p>
    <w:p w14:paraId="030A650D" w14:textId="6F902B5B"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CEA329E"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1024</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5789EF49"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1025</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8073369"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3F609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3F609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5D0537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1027</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2523" w:name="_Ref522119035"/>
      <w:bookmarkStart w:id="2524" w:name="_Toc2177090"/>
      <w:bookmarkStart w:id="2525" w:name="_Ref521609060"/>
      <w:r w:rsidRPr="00DE0F0E">
        <w:rPr>
          <w:noProof/>
          <w:lang w:val="en-CA"/>
        </w:rPr>
        <w:t>Transformation process for scaled transform coefficients</w:t>
      </w:r>
      <w:bookmarkEnd w:id="2523"/>
      <w:bookmarkEnd w:id="2524"/>
    </w:p>
    <w:p w14:paraId="153ADCD6" w14:textId="77777777" w:rsidR="00660FC7" w:rsidRPr="00DE0F0E" w:rsidRDefault="00660FC7" w:rsidP="00660FC7">
      <w:pPr>
        <w:pStyle w:val="Heading4"/>
        <w:rPr>
          <w:noProof/>
          <w:lang w:val="en-CA" w:eastAsia="ko-KR"/>
        </w:rPr>
      </w:pPr>
      <w:bookmarkStart w:id="2526" w:name="_Ref522130276"/>
      <w:r w:rsidRPr="00DE0F0E">
        <w:rPr>
          <w:noProof/>
          <w:lang w:val="en-CA" w:eastAsia="ko-KR"/>
        </w:rPr>
        <w:t>General</w:t>
      </w:r>
      <w:bookmarkEnd w:id="2526"/>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527"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33D302F0"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06FEF023"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6792C8C6"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1028</w:t>
      </w:r>
      <w:r w:rsidRPr="00DE0F0E">
        <w:rPr>
          <w:noProof/>
          <w:lang w:val="en-CA" w:eastAsia="ko-KR"/>
        </w:rPr>
        <w:fldChar w:fldCharType="end"/>
      </w:r>
      <w:r w:rsidRPr="00DE0F0E">
        <w:rPr>
          <w:noProof/>
          <w:lang w:val="en-CA" w:eastAsia="ko-KR"/>
        </w:rPr>
        <w:t>)</w:t>
      </w:r>
    </w:p>
    <w:p w14:paraId="5DD1E3FE" w14:textId="0AA02E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1029</w:t>
      </w:r>
      <w:r w:rsidRPr="00DE0F0E">
        <w:rPr>
          <w:noProof/>
          <w:lang w:val="en-CA" w:eastAsia="ko-KR"/>
        </w:rPr>
        <w:fldChar w:fldCharType="end"/>
      </w:r>
      <w:r w:rsidRPr="00DE0F0E">
        <w:rPr>
          <w:noProof/>
          <w:lang w:val="en-CA" w:eastAsia="ko-KR"/>
        </w:rPr>
        <w:t>)</w:t>
      </w:r>
    </w:p>
    <w:p w14:paraId="11A0AF2A" w14:textId="5F5B86F7"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3F609A" w:rsidRPr="00DE0F0E">
        <w:rPr>
          <w:noProof/>
          <w:lang w:val="en-CA" w:eastAsia="ko-KR"/>
        </w:rPr>
        <w:t xml:space="preserve">Table </w:t>
      </w:r>
      <w:r w:rsidR="003F609A">
        <w:rPr>
          <w:noProof/>
          <w:lang w:val="en-CA" w:eastAsia="ko-KR"/>
        </w:rPr>
        <w:t>8</w:t>
      </w:r>
      <w:r w:rsidR="003F609A" w:rsidRPr="00DE0F0E">
        <w:rPr>
          <w:noProof/>
          <w:lang w:val="en-CA" w:eastAsia="ko-KR"/>
        </w:rPr>
        <w:noBreakHyphen/>
      </w:r>
      <w:r w:rsidR="003F609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ECA2B6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1030</w:t>
      </w:r>
      <w:r w:rsidRPr="00DE0F0E">
        <w:rPr>
          <w:noProof/>
          <w:lang w:val="en-CA"/>
        </w:rPr>
        <w:fldChar w:fldCharType="end"/>
      </w:r>
      <w:r w:rsidRPr="00DE0F0E">
        <w:rPr>
          <w:noProof/>
          <w:lang w:val="en-CA"/>
        </w:rPr>
        <w:t>)</w:t>
      </w:r>
    </w:p>
    <w:p w14:paraId="28A9B86D" w14:textId="7F37B872"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97FBB74"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1B4C5AC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1032</w:t>
      </w:r>
      <w:r w:rsidR="001460FB" w:rsidRPr="00DE0F0E">
        <w:rPr>
          <w:noProof/>
          <w:lang w:val="en-CA"/>
        </w:rPr>
        <w:fldChar w:fldCharType="end"/>
      </w:r>
      <w:r w:rsidR="001460FB" w:rsidRPr="00DE0F0E">
        <w:rPr>
          <w:noProof/>
          <w:lang w:val="en-CA"/>
        </w:rPr>
        <w:t>)</w:t>
      </w:r>
    </w:p>
    <w:p w14:paraId="61ED9F25" w14:textId="651A587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109294A6" w:rsidR="00516F9A" w:rsidRPr="00DE0F0E" w:rsidRDefault="00660FC7" w:rsidP="002A6EED">
      <w:pPr>
        <w:pStyle w:val="Caption"/>
        <w:rPr>
          <w:noProof/>
          <w:lang w:val="en-CA" w:eastAsia="ko-KR"/>
        </w:rPr>
      </w:pPr>
      <w:bookmarkStart w:id="2528"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3F609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3F609A">
        <w:rPr>
          <w:noProof/>
          <w:lang w:val="en-CA" w:eastAsia="ko-KR"/>
        </w:rPr>
        <w:t>13</w:t>
      </w:r>
      <w:r w:rsidR="007F6735" w:rsidRPr="00DE0F0E">
        <w:rPr>
          <w:noProof/>
          <w:lang w:val="en-CA" w:eastAsia="ko-KR"/>
        </w:rPr>
        <w:fldChar w:fldCharType="end"/>
      </w:r>
      <w:bookmarkEnd w:id="2527"/>
      <w:bookmarkEnd w:id="2528"/>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1A79FFB" w:rsidR="00F66DA3" w:rsidRPr="00DE0F0E" w:rsidRDefault="00F66DA3" w:rsidP="00F66DA3">
      <w:pPr>
        <w:pStyle w:val="Caption"/>
        <w:rPr>
          <w:noProof/>
          <w:lang w:val="en-CA"/>
        </w:rPr>
      </w:pPr>
      <w:bookmarkStart w:id="2529"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14</w:t>
      </w:r>
      <w:r w:rsidRPr="00DE0F0E">
        <w:rPr>
          <w:noProof/>
          <w:lang w:val="en-CA"/>
        </w:rPr>
        <w:fldChar w:fldCharType="end"/>
      </w:r>
      <w:bookmarkEnd w:id="2529"/>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740D3110" w:rsidR="006F68BC" w:rsidRPr="00DE0F0E" w:rsidRDefault="006F68BC" w:rsidP="00516F9A">
      <w:pPr>
        <w:pStyle w:val="Caption"/>
        <w:rPr>
          <w:noProof/>
          <w:lang w:val="en-CA"/>
        </w:rPr>
      </w:pPr>
      <w:bookmarkStart w:id="2530"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15</w:t>
      </w:r>
      <w:r w:rsidRPr="00DE0F0E">
        <w:rPr>
          <w:noProof/>
          <w:lang w:val="en-CA"/>
        </w:rPr>
        <w:fldChar w:fldCharType="end"/>
      </w:r>
      <w:bookmarkEnd w:id="2530"/>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531" w:name="_Ref522122832"/>
      <w:r w:rsidRPr="00DE0F0E">
        <w:rPr>
          <w:noProof/>
          <w:lang w:val="en-CA" w:eastAsia="ko-KR"/>
        </w:rPr>
        <w:t>Transformation process</w:t>
      </w:r>
      <w:bookmarkEnd w:id="2531"/>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613D2F9F"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3F609A">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63E338B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269F71D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532" w:name="_Ref522136373"/>
      <w:r w:rsidRPr="00DE0F0E">
        <w:rPr>
          <w:noProof/>
          <w:lang w:val="en-CA" w:eastAsia="ko-KR"/>
        </w:rPr>
        <w:t>Transformation matrix derivation process</w:t>
      </w:r>
      <w:bookmarkEnd w:id="2532"/>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5FC948A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73CB51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7195172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2E833E6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E5A2B13"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43F6C67B"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0E9DFA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2CB9A0D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09AA7F6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77CE97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65490C6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7843050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4AB8F7E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2DF56D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5D45E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1BA27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C006AC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96BAD8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1A3FCD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622B07E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533" w:name="_Ref522356730"/>
      <w:bookmarkStart w:id="2534" w:name="_Toc2177091"/>
      <w:r w:rsidRPr="00DE0F0E" w:rsidDel="00CB1E38">
        <w:rPr>
          <w:noProof/>
          <w:lang w:val="en-CA" w:eastAsia="ko-KR"/>
        </w:rPr>
        <w:t>Picture reconstruction process</w:t>
      </w:r>
      <w:bookmarkEnd w:id="2525"/>
      <w:bookmarkEnd w:id="2533"/>
      <w:bookmarkEnd w:id="2534"/>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15FEA980" w14:textId="79ABAE82"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535" w:name="_Ref525237963"/>
      <w:bookmarkStart w:id="2536" w:name="_Toc2177092"/>
      <w:bookmarkStart w:id="2537" w:name="_Toc311217275"/>
      <w:bookmarkStart w:id="2538" w:name="_Toc317198821"/>
      <w:bookmarkStart w:id="2539" w:name="_Ref328751872"/>
      <w:bookmarkStart w:id="2540" w:name="_Toc329080092"/>
      <w:r w:rsidRPr="00DE0F0E">
        <w:rPr>
          <w:noProof/>
          <w:lang w:val="en-CA"/>
        </w:rPr>
        <w:t>In-loop Filter Process</w:t>
      </w:r>
      <w:bookmarkEnd w:id="2535"/>
      <w:bookmarkEnd w:id="2536"/>
    </w:p>
    <w:p w14:paraId="73BFE04A" w14:textId="77777777" w:rsidR="00412188" w:rsidRPr="00DE0F0E" w:rsidRDefault="00412188" w:rsidP="00412188">
      <w:pPr>
        <w:pStyle w:val="Heading3"/>
        <w:rPr>
          <w:noProof/>
          <w:lang w:val="en-CA"/>
        </w:rPr>
      </w:pPr>
      <w:bookmarkStart w:id="2541" w:name="_Toc2177093"/>
      <w:r w:rsidRPr="00DE0F0E">
        <w:rPr>
          <w:noProof/>
          <w:lang w:val="en-CA"/>
        </w:rPr>
        <w:t>General</w:t>
      </w:r>
      <w:bookmarkEnd w:id="2541"/>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7381C2B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30170612"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3F609A">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763C78C0"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542" w:name="_Toc328753049"/>
      <w:bookmarkStart w:id="2543" w:name="_Toc328753051"/>
      <w:bookmarkStart w:id="2544" w:name="_Toc328753054"/>
      <w:bookmarkStart w:id="2545" w:name="_Toc328753057"/>
      <w:bookmarkStart w:id="2546" w:name="_Toc328753059"/>
      <w:bookmarkStart w:id="2547" w:name="_Toc287363837"/>
      <w:bookmarkStart w:id="2548" w:name="_Toc311217268"/>
      <w:bookmarkStart w:id="2549" w:name="_Toc317198813"/>
      <w:bookmarkStart w:id="2550" w:name="_Ref328751836"/>
      <w:bookmarkStart w:id="2551" w:name="_Toc415475936"/>
      <w:bookmarkStart w:id="2552" w:name="_Toc423599211"/>
      <w:bookmarkStart w:id="2553" w:name="_Toc423601715"/>
      <w:bookmarkStart w:id="2554" w:name="_Toc462913201"/>
      <w:bookmarkStart w:id="2555" w:name="_Toc2177094"/>
      <w:bookmarkEnd w:id="2542"/>
      <w:bookmarkEnd w:id="2543"/>
      <w:bookmarkEnd w:id="2544"/>
      <w:bookmarkEnd w:id="2545"/>
      <w:bookmarkEnd w:id="2546"/>
      <w:r w:rsidRPr="00DE0F0E">
        <w:rPr>
          <w:noProof/>
          <w:lang w:val="en-CA"/>
        </w:rPr>
        <w:t>Deblocking filter process</w:t>
      </w:r>
      <w:bookmarkEnd w:id="2547"/>
      <w:bookmarkEnd w:id="2548"/>
      <w:bookmarkEnd w:id="2549"/>
      <w:bookmarkEnd w:id="2550"/>
      <w:bookmarkEnd w:id="2551"/>
      <w:bookmarkEnd w:id="2552"/>
      <w:bookmarkEnd w:id="2553"/>
      <w:bookmarkEnd w:id="2554"/>
      <w:bookmarkEnd w:id="2555"/>
    </w:p>
    <w:p w14:paraId="2B2AD794" w14:textId="77777777" w:rsidR="002A17B2" w:rsidRPr="00DE0F0E" w:rsidRDefault="002A17B2" w:rsidP="002A17B2">
      <w:pPr>
        <w:pStyle w:val="Heading4"/>
        <w:rPr>
          <w:noProof/>
          <w:lang w:val="en-CA"/>
        </w:rPr>
      </w:pPr>
      <w:bookmarkStart w:id="2556" w:name="_Ref525222184"/>
      <w:r w:rsidRPr="00DE0F0E">
        <w:rPr>
          <w:noProof/>
          <w:lang w:val="en-CA"/>
        </w:rPr>
        <w:t>General</w:t>
      </w:r>
      <w:bookmarkEnd w:id="2556"/>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07C00C34" w14:textId="79028DFE" w:rsidR="008810F2" w:rsidRPr="00FF0AA0" w:rsidRDefault="008810F2" w:rsidP="008810F2">
      <w:pPr>
        <w:spacing w:before="86"/>
        <w:ind w:left="397" w:hanging="397"/>
        <w:rPr>
          <w:ins w:id="2557" w:author="Ye-Kui Wang d08" w:date="2019-03-06T15:18:00Z"/>
          <w:noProof/>
          <w:lang w:val="en-CA"/>
          <w:rPrChange w:id="2558" w:author="Ye-Kui Wang d17" w:date="2019-03-10T18:18:00Z">
            <w:rPr>
              <w:ins w:id="2559" w:author="Ye-Kui Wang d08" w:date="2019-03-06T15:18:00Z"/>
              <w:noProof/>
              <w:highlight w:val="yellow"/>
              <w:lang w:val="en-CA"/>
            </w:rPr>
          </w:rPrChange>
        </w:rPr>
      </w:pPr>
      <w:ins w:id="2560" w:author="Ye-Kui Wang d08" w:date="2019-03-06T15:18:00Z">
        <w:r w:rsidRPr="00FF0AA0">
          <w:rPr>
            <w:rFonts w:eastAsia="Malgun Gothic"/>
            <w:noProof/>
            <w:lang w:val="en-CA"/>
            <w:rPrChange w:id="2561" w:author="Ye-Kui Wang d17" w:date="2019-03-10T18:18:00Z">
              <w:rPr>
                <w:rFonts w:eastAsia="Malgun Gothic"/>
                <w:noProof/>
                <w:highlight w:val="yellow"/>
                <w:lang w:val="en-CA"/>
              </w:rPr>
            </w:rPrChange>
          </w:rPr>
          <w:t>–</w:t>
        </w:r>
        <w:r w:rsidRPr="00FF0AA0">
          <w:rPr>
            <w:rFonts w:eastAsia="Malgun Gothic"/>
            <w:noProof/>
            <w:lang w:val="en-CA"/>
            <w:rPrChange w:id="2562" w:author="Ye-Kui Wang d17" w:date="2019-03-10T18:18:00Z">
              <w:rPr>
                <w:rFonts w:eastAsia="Malgun Gothic"/>
                <w:noProof/>
                <w:highlight w:val="yellow"/>
                <w:lang w:val="en-CA"/>
              </w:rPr>
            </w:rPrChange>
          </w:rPr>
          <w:tab/>
        </w:r>
        <w:r w:rsidRPr="00FF0AA0">
          <w:rPr>
            <w:noProof/>
            <w:lang w:val="en-CA"/>
            <w:rPrChange w:id="2563" w:author="Ye-Kui Wang d17" w:date="2019-03-10T18:18:00Z">
              <w:rPr>
                <w:noProof/>
                <w:highlight w:val="yellow"/>
                <w:lang w:val="en-CA"/>
              </w:rPr>
            </w:rPrChange>
          </w:rPr>
          <w:t>Edges</w:t>
        </w:r>
        <w:r w:rsidRPr="00FF0AA0">
          <w:rPr>
            <w:noProof/>
            <w:lang w:val="en-CA" w:eastAsia="ko-KR"/>
            <w:rPrChange w:id="2564" w:author="Ye-Kui Wang d17" w:date="2019-03-10T18:18:00Z">
              <w:rPr>
                <w:noProof/>
                <w:highlight w:val="yellow"/>
                <w:lang w:val="en-CA" w:eastAsia="ko-KR"/>
              </w:rPr>
            </w:rPrChange>
          </w:rPr>
          <w:t xml:space="preserve"> that coincide with </w:t>
        </w:r>
      </w:ins>
      <w:ins w:id="2565" w:author="Ye-Kui Wang d08" w:date="2019-03-06T17:08:00Z">
        <w:r w:rsidR="00A53946" w:rsidRPr="00FF0AA0">
          <w:rPr>
            <w:noProof/>
            <w:lang w:val="en-CA" w:eastAsia="ko-KR"/>
            <w:rPrChange w:id="2566" w:author="Ye-Kui Wang d17" w:date="2019-03-10T18:18:00Z">
              <w:rPr>
                <w:noProof/>
                <w:highlight w:val="yellow"/>
                <w:lang w:val="en-CA" w:eastAsia="ko-KR"/>
              </w:rPr>
            </w:rPrChange>
          </w:rPr>
          <w:t>boundar</w:t>
        </w:r>
      </w:ins>
      <w:ins w:id="2567" w:author="Ye-Kui Wang d10" w:date="2019-03-07T11:33:00Z">
        <w:r w:rsidR="00495FC8" w:rsidRPr="00FF0AA0">
          <w:rPr>
            <w:noProof/>
            <w:lang w:val="en-CA" w:eastAsia="ko-KR"/>
            <w:rPrChange w:id="2568" w:author="Ye-Kui Wang d17" w:date="2019-03-10T18:18:00Z">
              <w:rPr>
                <w:noProof/>
                <w:highlight w:val="yellow"/>
                <w:lang w:val="en-CA" w:eastAsia="ko-KR"/>
              </w:rPr>
            </w:rPrChange>
          </w:rPr>
          <w:t xml:space="preserve">ies of </w:t>
        </w:r>
      </w:ins>
      <w:ins w:id="2569" w:author="Ye-Kui Wang d08" w:date="2019-03-06T15:18:00Z">
        <w:r w:rsidRPr="00FF0AA0">
          <w:rPr>
            <w:noProof/>
            <w:lang w:val="en-CA" w:eastAsia="ko-KR"/>
            <w:rPrChange w:id="2570" w:author="Ye-Kui Wang d17" w:date="2019-03-10T18:18:00Z">
              <w:rPr>
                <w:noProof/>
                <w:highlight w:val="yellow"/>
                <w:lang w:val="en-CA" w:eastAsia="ko-KR"/>
              </w:rPr>
            </w:rPrChange>
          </w:rPr>
          <w:t>sub-picture</w:t>
        </w:r>
      </w:ins>
      <w:ins w:id="2571" w:author="Jianle Chen" w:date="2019-03-06T22:14:00Z">
        <w:r w:rsidR="004312DF" w:rsidRPr="00FF0AA0">
          <w:rPr>
            <w:noProof/>
            <w:lang w:val="en-CA" w:eastAsia="ko-KR"/>
            <w:rPrChange w:id="2572" w:author="Ye-Kui Wang d17" w:date="2019-03-10T18:18:00Z">
              <w:rPr>
                <w:noProof/>
                <w:highlight w:val="yellow"/>
                <w:lang w:val="en-CA" w:eastAsia="ko-KR"/>
              </w:rPr>
            </w:rPrChange>
          </w:rPr>
          <w:t>s</w:t>
        </w:r>
      </w:ins>
      <w:ins w:id="2573" w:author="Ye-Kui Wang d08" w:date="2019-03-06T17:08:00Z">
        <w:r w:rsidR="00A53946" w:rsidRPr="00FF0AA0">
          <w:rPr>
            <w:noProof/>
            <w:lang w:val="en-CA" w:eastAsia="ko-KR"/>
            <w:rPrChange w:id="2574" w:author="Ye-Kui Wang d17" w:date="2019-03-10T18:18:00Z">
              <w:rPr>
                <w:noProof/>
                <w:highlight w:val="yellow"/>
                <w:lang w:val="en-CA" w:eastAsia="ko-KR"/>
              </w:rPr>
            </w:rPrChange>
          </w:rPr>
          <w:t xml:space="preserve"> </w:t>
        </w:r>
      </w:ins>
      <w:ins w:id="2575" w:author="Ye-Kui Wang d13" w:date="2019-03-09T14:04:00Z">
        <w:r w:rsidR="00C42A4E" w:rsidRPr="00FF0AA0">
          <w:rPr>
            <w:noProof/>
            <w:lang w:val="en-CA" w:eastAsia="ko-KR"/>
            <w:rPrChange w:id="2576" w:author="Ye-Kui Wang d17" w:date="2019-03-10T18:18:00Z">
              <w:rPr>
                <w:noProof/>
                <w:highlight w:val="yellow"/>
                <w:lang w:val="en-CA" w:eastAsia="ko-KR"/>
              </w:rPr>
            </w:rPrChange>
          </w:rPr>
          <w:t xml:space="preserve">for which </w:t>
        </w:r>
      </w:ins>
      <w:ins w:id="2577" w:author="Ye-Kui Wang d08" w:date="2019-03-06T17:26:00Z">
        <w:r w:rsidR="003A26E2" w:rsidRPr="00FF0AA0">
          <w:rPr>
            <w:noProof/>
            <w:lang w:val="en-CA" w:eastAsia="ko-KR"/>
            <w:rPrChange w:id="2578" w:author="Ye-Kui Wang d17" w:date="2019-03-10T18:18:00Z">
              <w:rPr>
                <w:noProof/>
                <w:highlight w:val="yellow"/>
                <w:lang w:val="en-CA" w:eastAsia="ko-KR"/>
              </w:rPr>
            </w:rPrChange>
          </w:rPr>
          <w:t>l</w:t>
        </w:r>
      </w:ins>
      <w:ins w:id="2579" w:author="Ye-Kui Wang d08" w:date="2019-03-06T15:18:00Z">
        <w:r w:rsidRPr="00FF0AA0">
          <w:rPr>
            <w:noProof/>
            <w:lang w:val="en-CA" w:eastAsia="ko-KR"/>
            <w:rPrChange w:id="2580" w:author="Ye-Kui Wang d17" w:date="2019-03-10T18:18:00Z">
              <w:rPr>
                <w:noProof/>
                <w:highlight w:val="yellow"/>
                <w:lang w:val="en-CA" w:eastAsia="ko-KR"/>
              </w:rPr>
            </w:rPrChange>
          </w:rPr>
          <w:t xml:space="preserve">oop_filter_across_sub_pic_enabled_flag </w:t>
        </w:r>
      </w:ins>
      <w:ins w:id="2581" w:author="Ye-Kui Wang d13" w:date="2019-03-09T14:05:00Z">
        <w:r w:rsidR="00C42A4E" w:rsidRPr="00FF0AA0">
          <w:rPr>
            <w:noProof/>
            <w:lang w:val="en-CA" w:eastAsia="ko-KR"/>
            <w:rPrChange w:id="2582" w:author="Ye-Kui Wang d17" w:date="2019-03-10T18:18:00Z">
              <w:rPr>
                <w:noProof/>
                <w:highlight w:val="yellow"/>
                <w:lang w:val="en-CA" w:eastAsia="ko-KR"/>
              </w:rPr>
            </w:rPrChange>
          </w:rPr>
          <w:t xml:space="preserve">is </w:t>
        </w:r>
      </w:ins>
      <w:ins w:id="2583" w:author="Ye-Kui Wang d08" w:date="2019-03-06T15:18:00Z">
        <w:r w:rsidRPr="00FF0AA0">
          <w:rPr>
            <w:noProof/>
            <w:lang w:val="en-CA" w:eastAsia="ko-KR"/>
            <w:rPrChange w:id="2584" w:author="Ye-Kui Wang d17" w:date="2019-03-10T18:18:00Z">
              <w:rPr>
                <w:noProof/>
                <w:highlight w:val="yellow"/>
                <w:lang w:val="en-CA" w:eastAsia="ko-KR"/>
              </w:rPr>
            </w:rPrChange>
          </w:rPr>
          <w:t>equal to 0</w:t>
        </w:r>
        <w:r w:rsidRPr="00FF0AA0">
          <w:rPr>
            <w:noProof/>
            <w:lang w:val="en-CA"/>
            <w:rPrChange w:id="2585" w:author="Ye-Kui Wang d17" w:date="2019-03-10T18:18:00Z">
              <w:rPr>
                <w:noProof/>
                <w:highlight w:val="yellow"/>
                <w:lang w:val="en-CA"/>
              </w:rPr>
            </w:rPrChange>
          </w:rPr>
          <w:t>,</w:t>
        </w:r>
      </w:ins>
    </w:p>
    <w:p w14:paraId="301FB4A7" w14:textId="2D7B5301" w:rsidR="001A4417" w:rsidRPr="00FF0AA0" w:rsidRDefault="001A4417" w:rsidP="001A4417">
      <w:pPr>
        <w:spacing w:before="86"/>
        <w:ind w:left="397" w:hanging="397"/>
        <w:rPr>
          <w:noProof/>
          <w:lang w:val="en-CA" w:eastAsia="ko-KR"/>
          <w:rPrChange w:id="2586" w:author="Ye-Kui Wang d17" w:date="2019-03-10T18:18:00Z">
            <w:rPr>
              <w:noProof/>
              <w:highlight w:val="yellow"/>
              <w:lang w:val="en-CA" w:eastAsia="ko-KR"/>
            </w:rPr>
          </w:rPrChange>
        </w:rPr>
      </w:pPr>
      <w:r w:rsidRPr="00FF0AA0">
        <w:rPr>
          <w:rFonts w:eastAsia="Malgun Gothic"/>
          <w:noProof/>
          <w:lang w:val="en-CA"/>
        </w:rPr>
        <w:t>–</w:t>
      </w:r>
      <w:r w:rsidRPr="00FF0AA0">
        <w:rPr>
          <w:rFonts w:eastAsia="Malgun Gothic"/>
          <w:noProof/>
          <w:lang w:val="en-CA"/>
        </w:rPr>
        <w:tab/>
      </w:r>
      <w:r w:rsidRPr="00FF0AA0">
        <w:rPr>
          <w:noProof/>
          <w:lang w:val="en-CA"/>
          <w:rPrChange w:id="2587" w:author="Ye-Kui Wang d17" w:date="2019-03-10T18:18:00Z">
            <w:rPr>
              <w:noProof/>
              <w:highlight w:val="yellow"/>
              <w:lang w:val="en-CA"/>
            </w:rPr>
          </w:rPrChange>
        </w:rPr>
        <w:t xml:space="preserve">Edges </w:t>
      </w:r>
      <w:r w:rsidRPr="00FF0AA0">
        <w:rPr>
          <w:noProof/>
          <w:lang w:val="en-CA" w:eastAsia="ko-KR"/>
          <w:rPrChange w:id="2588" w:author="Ye-Kui Wang d17" w:date="2019-03-10T18:18:00Z">
            <w:rPr>
              <w:noProof/>
              <w:highlight w:val="yellow"/>
              <w:lang w:val="en-CA" w:eastAsia="ko-KR"/>
            </w:rPr>
          </w:rPrChange>
        </w:rPr>
        <w:t xml:space="preserve">that coincide with </w:t>
      </w:r>
      <w:del w:id="2589" w:author="Ye-Kui Wang d17" w:date="2019-03-10T16:51:00Z">
        <w:r w:rsidRPr="00FF0AA0" w:rsidDel="00561255">
          <w:rPr>
            <w:noProof/>
            <w:lang w:val="en-CA" w:eastAsia="ko-KR"/>
            <w:rPrChange w:id="2590" w:author="Ye-Kui Wang d17" w:date="2019-03-10T18:18:00Z">
              <w:rPr>
                <w:noProof/>
                <w:highlight w:val="yellow"/>
                <w:lang w:val="en-CA" w:eastAsia="ko-KR"/>
              </w:rPr>
            </w:rPrChange>
          </w:rPr>
          <w:delText xml:space="preserve">tile </w:delText>
        </w:r>
      </w:del>
      <w:r w:rsidRPr="00FF0AA0">
        <w:rPr>
          <w:noProof/>
          <w:lang w:val="en-CA" w:eastAsia="ko-KR"/>
          <w:rPrChange w:id="2591" w:author="Ye-Kui Wang d17" w:date="2019-03-10T18:18:00Z">
            <w:rPr>
              <w:noProof/>
              <w:highlight w:val="yellow"/>
              <w:lang w:val="en-CA" w:eastAsia="ko-KR"/>
            </w:rPr>
          </w:rPrChange>
        </w:rPr>
        <w:t xml:space="preserve">boundaries </w:t>
      </w:r>
      <w:ins w:id="2592" w:author="Ye-Kui Wang d13" w:date="2019-03-09T14:05:00Z">
        <w:r w:rsidR="00C42A4E" w:rsidRPr="00FF0AA0">
          <w:rPr>
            <w:noProof/>
            <w:lang w:val="en-CA" w:eastAsia="ko-KR"/>
            <w:rPrChange w:id="2593" w:author="Ye-Kui Wang d17" w:date="2019-03-10T18:18:00Z">
              <w:rPr>
                <w:noProof/>
                <w:highlight w:val="yellow"/>
                <w:lang w:val="en-CA" w:eastAsia="ko-KR"/>
              </w:rPr>
            </w:rPrChange>
          </w:rPr>
          <w:t xml:space="preserve">of tiles for which </w:t>
        </w:r>
      </w:ins>
      <w:del w:id="2594" w:author="Ye-Kui Wang d13" w:date="2019-03-09T14:05:00Z">
        <w:r w:rsidRPr="00FF0AA0" w:rsidDel="00C42A4E">
          <w:rPr>
            <w:noProof/>
            <w:lang w:val="en-CA" w:eastAsia="ko-KR"/>
            <w:rPrChange w:id="2595" w:author="Ye-Kui Wang d17" w:date="2019-03-10T18:18:00Z">
              <w:rPr>
                <w:noProof/>
                <w:highlight w:val="yellow"/>
                <w:lang w:val="en-CA" w:eastAsia="ko-KR"/>
              </w:rPr>
            </w:rPrChange>
          </w:rPr>
          <w:delText xml:space="preserve">when </w:delText>
        </w:r>
      </w:del>
      <w:r w:rsidRPr="00FF0AA0">
        <w:rPr>
          <w:noProof/>
          <w:lang w:val="en-CA" w:eastAsia="ko-KR"/>
          <w:rPrChange w:id="2596" w:author="Ye-Kui Wang d17" w:date="2019-03-10T18:18:00Z">
            <w:rPr>
              <w:noProof/>
              <w:highlight w:val="yellow"/>
              <w:lang w:val="en-CA" w:eastAsia="ko-KR"/>
            </w:rPr>
          </w:rPrChange>
        </w:rPr>
        <w:t>loop_filter_across_tiles_enabled_flag is equal to 0,</w:t>
      </w:r>
    </w:p>
    <w:p w14:paraId="50921411" w14:textId="1FF01085" w:rsidR="00B76883" w:rsidRPr="00FF0AA0" w:rsidDel="00FF0AA0" w:rsidRDefault="001A4417" w:rsidP="001A4417">
      <w:pPr>
        <w:spacing w:before="86"/>
        <w:ind w:left="397" w:hanging="397"/>
        <w:rPr>
          <w:del w:id="2597" w:author="Ye-Kui Wang d17" w:date="2019-03-10T18:21:00Z"/>
          <w:noProof/>
          <w:lang w:val="en-CA"/>
          <w:rPrChange w:id="2598" w:author="Ye-Kui Wang d17" w:date="2019-03-10T18:18:00Z">
            <w:rPr>
              <w:del w:id="2599" w:author="Ye-Kui Wang d17" w:date="2019-03-10T18:21:00Z"/>
              <w:noProof/>
              <w:highlight w:val="yellow"/>
              <w:lang w:val="en-CA"/>
            </w:rPr>
          </w:rPrChange>
        </w:rPr>
      </w:pPr>
      <w:del w:id="2600" w:author="Ye-Kui Wang d17" w:date="2019-03-10T18:21:00Z">
        <w:r w:rsidRPr="00FF0AA0" w:rsidDel="00FF0AA0">
          <w:rPr>
            <w:rFonts w:eastAsia="Malgun Gothic"/>
            <w:noProof/>
            <w:lang w:val="en-CA"/>
            <w:rPrChange w:id="2601" w:author="Ye-Kui Wang d17" w:date="2019-03-10T18:18:00Z">
              <w:rPr>
                <w:rFonts w:eastAsia="Malgun Gothic"/>
                <w:noProof/>
                <w:highlight w:val="yellow"/>
                <w:lang w:val="en-CA"/>
              </w:rPr>
            </w:rPrChange>
          </w:rPr>
          <w:delText>–</w:delText>
        </w:r>
        <w:r w:rsidRPr="00FF0AA0" w:rsidDel="00FF0AA0">
          <w:rPr>
            <w:rFonts w:eastAsia="Malgun Gothic"/>
            <w:noProof/>
            <w:lang w:val="en-CA"/>
            <w:rPrChange w:id="2602" w:author="Ye-Kui Wang d17" w:date="2019-03-10T18:18:00Z">
              <w:rPr>
                <w:rFonts w:eastAsia="Malgun Gothic"/>
                <w:noProof/>
                <w:highlight w:val="yellow"/>
                <w:lang w:val="en-CA"/>
              </w:rPr>
            </w:rPrChange>
          </w:rPr>
          <w:tab/>
        </w:r>
        <w:r w:rsidRPr="00FF0AA0" w:rsidDel="00FF0AA0">
          <w:rPr>
            <w:noProof/>
            <w:lang w:val="en-CA"/>
            <w:rPrChange w:id="2603" w:author="Ye-Kui Wang d17" w:date="2019-03-10T18:18:00Z">
              <w:rPr>
                <w:noProof/>
                <w:highlight w:val="yellow"/>
                <w:lang w:val="en-CA"/>
              </w:rPr>
            </w:rPrChange>
          </w:rPr>
          <w:delText>Edges</w:delText>
        </w:r>
        <w:r w:rsidRPr="00FF0AA0" w:rsidDel="00FF0AA0">
          <w:rPr>
            <w:noProof/>
            <w:lang w:val="en-CA" w:eastAsia="ko-KR"/>
            <w:rPrChange w:id="2604" w:author="Ye-Kui Wang d17" w:date="2019-03-10T18:18:00Z">
              <w:rPr>
                <w:noProof/>
                <w:highlight w:val="yellow"/>
                <w:lang w:val="en-CA" w:eastAsia="ko-KR"/>
              </w:rPr>
            </w:rPrChange>
          </w:rPr>
          <w:delText xml:space="preserve"> that coincide with upper or left boundaries of </w:delText>
        </w:r>
        <w:r w:rsidR="00DB7471" w:rsidRPr="00FF0AA0" w:rsidDel="00FF0AA0">
          <w:rPr>
            <w:noProof/>
            <w:lang w:val="en-CA" w:eastAsia="ko-KR"/>
            <w:rPrChange w:id="2605" w:author="Ye-Kui Wang d17" w:date="2019-03-10T18:18:00Z">
              <w:rPr>
                <w:noProof/>
                <w:highlight w:val="yellow"/>
                <w:lang w:val="en-CA" w:eastAsia="ko-KR"/>
              </w:rPr>
            </w:rPrChange>
          </w:rPr>
          <w:delText>tile group</w:delText>
        </w:r>
        <w:r w:rsidRPr="00FF0AA0" w:rsidDel="00FF0AA0">
          <w:rPr>
            <w:noProof/>
            <w:lang w:val="en-CA" w:eastAsia="ko-KR"/>
            <w:rPrChange w:id="2606" w:author="Ye-Kui Wang d17" w:date="2019-03-10T18:18:00Z">
              <w:rPr>
                <w:noProof/>
                <w:highlight w:val="yellow"/>
                <w:lang w:val="en-CA" w:eastAsia="ko-KR"/>
              </w:rPr>
            </w:rPrChange>
          </w:rPr>
          <w:delText xml:space="preserve">s with </w:delText>
        </w:r>
        <w:r w:rsidR="000A78D2" w:rsidRPr="00FF0AA0" w:rsidDel="00FF0AA0">
          <w:rPr>
            <w:noProof/>
            <w:lang w:val="en-CA" w:eastAsia="ko-KR"/>
            <w:rPrChange w:id="2607" w:author="Ye-Kui Wang d17" w:date="2019-03-10T18:18:00Z">
              <w:rPr>
                <w:noProof/>
                <w:highlight w:val="yellow"/>
                <w:lang w:val="en-CA" w:eastAsia="ko-KR"/>
              </w:rPr>
            </w:rPrChange>
          </w:rPr>
          <w:delText>tile_group_</w:delText>
        </w:r>
        <w:r w:rsidRPr="00FF0AA0" w:rsidDel="00FF0AA0">
          <w:rPr>
            <w:noProof/>
            <w:lang w:val="en-CA" w:eastAsia="ko-KR"/>
            <w:rPrChange w:id="2608" w:author="Ye-Kui Wang d17" w:date="2019-03-10T18:18:00Z">
              <w:rPr>
                <w:noProof/>
                <w:highlight w:val="yellow"/>
                <w:lang w:val="en-CA" w:eastAsia="ko-KR"/>
              </w:rPr>
            </w:rPrChange>
          </w:rPr>
          <w:delText>loop_filter_across</w:delText>
        </w:r>
        <w:r w:rsidR="000A78D2" w:rsidRPr="00FF0AA0" w:rsidDel="00FF0AA0">
          <w:rPr>
            <w:noProof/>
            <w:lang w:val="en-CA" w:eastAsia="ko-KR"/>
            <w:rPrChange w:id="2609" w:author="Ye-Kui Wang d17" w:date="2019-03-10T18:18:00Z">
              <w:rPr>
                <w:noProof/>
                <w:highlight w:val="yellow"/>
                <w:lang w:val="en-CA" w:eastAsia="ko-KR"/>
              </w:rPr>
            </w:rPrChange>
          </w:rPr>
          <w:delText>_tile_group</w:delText>
        </w:r>
        <w:r w:rsidRPr="00FF0AA0" w:rsidDel="00FF0AA0">
          <w:rPr>
            <w:noProof/>
            <w:lang w:val="en-CA" w:eastAsia="ko-KR"/>
            <w:rPrChange w:id="2610" w:author="Ye-Kui Wang d17" w:date="2019-03-10T18:18:00Z">
              <w:rPr>
                <w:noProof/>
                <w:highlight w:val="yellow"/>
                <w:lang w:val="en-CA" w:eastAsia="ko-KR"/>
              </w:rPr>
            </w:rPrChange>
          </w:rPr>
          <w:delText>s_enabled_flag equal to</w:delText>
        </w:r>
      </w:del>
      <w:ins w:id="2611" w:author="Ye-Kui Wang d10" w:date="2019-03-07T11:39:00Z">
        <w:del w:id="2612" w:author="Ye-Kui Wang d17" w:date="2019-03-10T18:21:00Z">
          <w:r w:rsidR="00495FC8" w:rsidRPr="00FF0AA0" w:rsidDel="00FF0AA0">
            <w:rPr>
              <w:noProof/>
              <w:lang w:val="en-CA" w:eastAsia="ko-KR"/>
              <w:rPrChange w:id="2613" w:author="Ye-Kui Wang d17" w:date="2019-03-10T18:18:00Z">
                <w:rPr>
                  <w:noProof/>
                  <w:highlight w:val="yellow"/>
                  <w:lang w:val="en-CA" w:eastAsia="ko-KR"/>
                </w:rPr>
              </w:rPrChange>
            </w:rPr>
            <w:delText xml:space="preserve"> </w:delText>
          </w:r>
        </w:del>
      </w:ins>
      <w:del w:id="2614" w:author="Ye-Kui Wang d17" w:date="2019-03-10T18:21:00Z">
        <w:r w:rsidRPr="00FF0AA0" w:rsidDel="00FF0AA0">
          <w:rPr>
            <w:noProof/>
            <w:lang w:val="en-CA" w:eastAsia="ko-KR"/>
            <w:rPrChange w:id="2615" w:author="Ye-Kui Wang d17" w:date="2019-03-10T18:18:00Z">
              <w:rPr>
                <w:noProof/>
                <w:highlight w:val="yellow"/>
                <w:lang w:val="en-CA" w:eastAsia="ko-KR"/>
              </w:rPr>
            </w:rPrChange>
          </w:rPr>
          <w:delText> 0</w:delText>
        </w:r>
        <w:r w:rsidRPr="00FF0AA0" w:rsidDel="00FF0AA0">
          <w:rPr>
            <w:noProof/>
            <w:lang w:val="en-CA"/>
            <w:rPrChange w:id="2616" w:author="Ye-Kui Wang d17" w:date="2019-03-10T18:18:00Z">
              <w:rPr>
                <w:noProof/>
                <w:highlight w:val="yellow"/>
                <w:lang w:val="en-CA"/>
              </w:rPr>
            </w:rPrChange>
          </w:rPr>
          <w:delText xml:space="preserve"> or </w:delText>
        </w:r>
        <w:r w:rsidR="000A78D2" w:rsidRPr="00FF0AA0" w:rsidDel="00FF0AA0">
          <w:rPr>
            <w:noProof/>
            <w:lang w:val="en-CA"/>
            <w:rPrChange w:id="2617" w:author="Ye-Kui Wang d17" w:date="2019-03-10T18:18:00Z">
              <w:rPr>
                <w:noProof/>
                <w:highlight w:val="yellow"/>
                <w:lang w:val="en-CA"/>
              </w:rPr>
            </w:rPrChange>
          </w:rPr>
          <w:delText>tile_group_</w:delText>
        </w:r>
        <w:r w:rsidRPr="00FF0AA0" w:rsidDel="00FF0AA0">
          <w:rPr>
            <w:noProof/>
            <w:lang w:val="en-CA"/>
            <w:rPrChange w:id="2618" w:author="Ye-Kui Wang d17" w:date="2019-03-10T18:18:00Z">
              <w:rPr>
                <w:noProof/>
                <w:highlight w:val="yellow"/>
                <w:lang w:val="en-CA"/>
              </w:rPr>
            </w:rPrChange>
          </w:rPr>
          <w:delText>deblocking_filter_disabled_flag equal to 1,</w:delText>
        </w:r>
      </w:del>
    </w:p>
    <w:p w14:paraId="123BD44D" w14:textId="5615AE5A" w:rsidR="001A4417" w:rsidRPr="00DE0F0E" w:rsidRDefault="001A4417" w:rsidP="001A4417">
      <w:pPr>
        <w:spacing w:before="86"/>
        <w:ind w:left="397" w:hanging="397"/>
        <w:rPr>
          <w:noProof/>
          <w:lang w:val="en-CA"/>
        </w:rPr>
      </w:pPr>
      <w:r w:rsidRPr="00FF0AA0">
        <w:rPr>
          <w:rFonts w:eastAsia="Malgun Gothic"/>
          <w:noProof/>
          <w:lang w:val="en-CA"/>
          <w:rPrChange w:id="2619" w:author="Ye-Kui Wang d17" w:date="2019-03-10T18:18:00Z">
            <w:rPr>
              <w:rFonts w:eastAsia="Malgun Gothic"/>
              <w:noProof/>
              <w:highlight w:val="yellow"/>
              <w:lang w:val="en-CA"/>
            </w:rPr>
          </w:rPrChange>
        </w:rPr>
        <w:t>–</w:t>
      </w:r>
      <w:r w:rsidRPr="00FF0AA0">
        <w:rPr>
          <w:rFonts w:eastAsia="Malgun Gothic"/>
          <w:noProof/>
          <w:lang w:val="en-CA"/>
          <w:rPrChange w:id="2620" w:author="Ye-Kui Wang d17" w:date="2019-03-10T18:18:00Z">
            <w:rPr>
              <w:rFonts w:eastAsia="Malgun Gothic"/>
              <w:noProof/>
              <w:highlight w:val="yellow"/>
              <w:lang w:val="en-CA"/>
            </w:rPr>
          </w:rPrChange>
        </w:rPr>
        <w:tab/>
      </w:r>
      <w:r w:rsidRPr="00FF0AA0">
        <w:rPr>
          <w:noProof/>
          <w:lang w:val="en-CA"/>
          <w:rPrChange w:id="2621" w:author="Ye-Kui Wang d17" w:date="2019-03-10T18:18:00Z">
            <w:rPr>
              <w:noProof/>
              <w:highlight w:val="yellow"/>
              <w:lang w:val="en-CA"/>
            </w:rPr>
          </w:rPrChange>
        </w:rPr>
        <w:t xml:space="preserve">Edges </w:t>
      </w:r>
      <w:ins w:id="2622" w:author="Ye-Kui Wang d10" w:date="2019-03-07T11:39:00Z">
        <w:r w:rsidR="00495FC8" w:rsidRPr="00FF0AA0">
          <w:rPr>
            <w:noProof/>
            <w:lang w:val="en-CA" w:eastAsia="ko-KR"/>
            <w:rPrChange w:id="2623" w:author="Ye-Kui Wang d17" w:date="2019-03-10T18:18:00Z">
              <w:rPr>
                <w:noProof/>
                <w:highlight w:val="yellow"/>
                <w:lang w:val="en-CA" w:eastAsia="ko-KR"/>
              </w:rPr>
            </w:rPrChange>
          </w:rPr>
          <w:t xml:space="preserve">that coincide with </w:t>
        </w:r>
      </w:ins>
      <w:ins w:id="2624" w:author="Ye-Kui Wang d17" w:date="2019-03-10T16:52:00Z">
        <w:r w:rsidR="00292431" w:rsidRPr="00FF0AA0">
          <w:rPr>
            <w:noProof/>
            <w:lang w:val="en-CA" w:eastAsia="ko-KR"/>
            <w:rPrChange w:id="2625" w:author="Ye-Kui Wang d17" w:date="2019-03-10T18:18:00Z">
              <w:rPr>
                <w:noProof/>
                <w:highlight w:val="yellow"/>
                <w:lang w:val="en-CA" w:eastAsia="ko-KR"/>
              </w:rPr>
            </w:rPrChange>
          </w:rPr>
          <w:t xml:space="preserve">the </w:t>
        </w:r>
      </w:ins>
      <w:ins w:id="2626" w:author="Ye-Kui Wang d10" w:date="2019-03-07T11:39:00Z">
        <w:r w:rsidR="00495FC8" w:rsidRPr="00FF0AA0">
          <w:rPr>
            <w:noProof/>
            <w:lang w:val="en-CA" w:eastAsia="ko-KR"/>
            <w:rPrChange w:id="2627" w:author="Ye-Kui Wang d17" w:date="2019-03-10T18:18:00Z">
              <w:rPr>
                <w:noProof/>
                <w:highlight w:val="yellow"/>
                <w:lang w:val="en-CA" w:eastAsia="ko-KR"/>
              </w:rPr>
            </w:rPrChange>
          </w:rPr>
          <w:t>upper or left boundaries</w:t>
        </w:r>
      </w:ins>
      <w:ins w:id="2628" w:author="Ye-Kui Wang d17" w:date="2019-03-10T16:52:00Z">
        <w:r w:rsidR="00292431" w:rsidRPr="00FF0AA0">
          <w:rPr>
            <w:noProof/>
            <w:lang w:val="en-CA" w:eastAsia="ko-KR"/>
            <w:rPrChange w:id="2629" w:author="Ye-Kui Wang d17" w:date="2019-03-10T18:18:00Z">
              <w:rPr>
                <w:noProof/>
                <w:highlight w:val="yellow"/>
                <w:lang w:val="en-CA" w:eastAsia="ko-KR"/>
              </w:rPr>
            </w:rPrChange>
          </w:rPr>
          <w:t xml:space="preserve"> of </w:t>
        </w:r>
      </w:ins>
      <w:ins w:id="2630" w:author="Ye-Kui Wang d10" w:date="2019-03-07T11:39:00Z">
        <w:del w:id="2631" w:author="Ye-Kui Wang d17" w:date="2019-03-10T16:52:00Z">
          <w:r w:rsidR="00495FC8" w:rsidRPr="00FF0AA0" w:rsidDel="00292431">
            <w:rPr>
              <w:noProof/>
              <w:lang w:val="en-CA" w:eastAsia="ko-KR"/>
              <w:rPrChange w:id="2632" w:author="Ye-Kui Wang d17" w:date="2019-03-10T18:18:00Z">
                <w:rPr>
                  <w:noProof/>
                  <w:highlight w:val="yellow"/>
                  <w:lang w:val="en-CA" w:eastAsia="ko-KR"/>
                </w:rPr>
              </w:rPrChange>
            </w:rPr>
            <w:delText xml:space="preserve"> </w:delText>
          </w:r>
        </w:del>
        <w:r w:rsidR="00495FC8" w:rsidRPr="00FF0AA0">
          <w:rPr>
            <w:noProof/>
            <w:lang w:val="en-CA" w:eastAsia="ko-KR"/>
            <w:rPrChange w:id="2633" w:author="Ye-Kui Wang d17" w:date="2019-03-10T18:18:00Z">
              <w:rPr>
                <w:noProof/>
                <w:highlight w:val="yellow"/>
                <w:lang w:val="en-CA" w:eastAsia="ko-KR"/>
              </w:rPr>
            </w:rPrChange>
          </w:rPr>
          <w:t xml:space="preserve">or </w:t>
        </w:r>
      </w:ins>
      <w:r w:rsidRPr="00FF0AA0">
        <w:rPr>
          <w:noProof/>
          <w:lang w:val="en-CA"/>
          <w:rPrChange w:id="2634" w:author="Ye-Kui Wang d17" w:date="2019-03-10T18:18:00Z">
            <w:rPr>
              <w:noProof/>
              <w:highlight w:val="yellow"/>
              <w:lang w:val="en-CA"/>
            </w:rPr>
          </w:rPrChange>
        </w:rPr>
        <w:t xml:space="preserve">within </w:t>
      </w:r>
      <w:r w:rsidR="00DB7471" w:rsidRPr="00FF0AA0">
        <w:rPr>
          <w:noProof/>
          <w:lang w:val="en-CA"/>
          <w:rPrChange w:id="2635" w:author="Ye-Kui Wang d17" w:date="2019-03-10T18:18:00Z">
            <w:rPr>
              <w:noProof/>
              <w:highlight w:val="yellow"/>
              <w:lang w:val="en-CA"/>
            </w:rPr>
          </w:rPrChange>
        </w:rPr>
        <w:t>tile group</w:t>
      </w:r>
      <w:r w:rsidRPr="00FF0AA0">
        <w:rPr>
          <w:noProof/>
          <w:lang w:val="en-CA"/>
          <w:rPrChange w:id="2636" w:author="Ye-Kui Wang d17" w:date="2019-03-10T18:18:00Z">
            <w:rPr>
              <w:noProof/>
              <w:highlight w:val="yellow"/>
              <w:lang w:val="en-CA"/>
            </w:rPr>
          </w:rPrChange>
        </w:rPr>
        <w:t xml:space="preserve">s with </w:t>
      </w:r>
      <w:r w:rsidR="000A78D2" w:rsidRPr="00FF0AA0">
        <w:rPr>
          <w:noProof/>
          <w:lang w:val="en-CA"/>
          <w:rPrChange w:id="2637" w:author="Ye-Kui Wang d17" w:date="2019-03-10T18:18:00Z">
            <w:rPr>
              <w:noProof/>
              <w:highlight w:val="yellow"/>
              <w:lang w:val="en-CA"/>
            </w:rPr>
          </w:rPrChange>
        </w:rPr>
        <w:t>tile_group_</w:t>
      </w:r>
      <w:r w:rsidRPr="00FF0AA0">
        <w:rPr>
          <w:noProof/>
          <w:lang w:val="en-CA"/>
          <w:rPrChange w:id="2638" w:author="Ye-Kui Wang d17" w:date="2019-03-10T18:18:00Z">
            <w:rPr>
              <w:noProof/>
              <w:highlight w:val="yellow"/>
              <w:lang w:val="en-CA"/>
            </w:rPr>
          </w:rPrChange>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CD2261E"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16</w:t>
      </w:r>
      <w:r w:rsidRPr="00DE0F0E">
        <w:rPr>
          <w:noProof/>
          <w:lang w:val="en-CA"/>
        </w:rPr>
        <w:fldChar w:fldCharType="end"/>
      </w:r>
      <w:r w:rsidRPr="00DE0F0E">
        <w:rPr>
          <w:noProof/>
          <w:lang w:val="en-CA"/>
        </w:rPr>
        <w:t>.</w:t>
      </w:r>
    </w:p>
    <w:p w14:paraId="7176C1C5" w14:textId="42DB63A7" w:rsidR="001A4417" w:rsidRPr="00DE0F0E" w:rsidRDefault="001A4417" w:rsidP="001A4417">
      <w:pPr>
        <w:pStyle w:val="Caption"/>
        <w:rPr>
          <w:noProof/>
          <w:lang w:val="en-CA"/>
        </w:rPr>
      </w:pPr>
      <w:bookmarkStart w:id="2639" w:name="_Ref350429267"/>
      <w:bookmarkStart w:id="2640" w:name="_Toc415476454"/>
      <w:bookmarkStart w:id="2641" w:name="_Toc423602500"/>
      <w:bookmarkStart w:id="2642" w:name="_Toc423602674"/>
      <w:bookmarkStart w:id="2643" w:name="_Toc501130574"/>
      <w:bookmarkStart w:id="2644"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16</w:t>
      </w:r>
      <w:r w:rsidR="007F6735" w:rsidRPr="00DE0F0E">
        <w:rPr>
          <w:noProof/>
          <w:lang w:val="en-CA"/>
        </w:rPr>
        <w:fldChar w:fldCharType="end"/>
      </w:r>
      <w:bookmarkEnd w:id="2639"/>
      <w:r w:rsidRPr="00DE0F0E">
        <w:rPr>
          <w:noProof/>
          <w:lang w:val="en-CA"/>
        </w:rPr>
        <w:t xml:space="preserve"> – Name of association to edgeType</w:t>
      </w:r>
      <w:bookmarkEnd w:id="2640"/>
      <w:bookmarkEnd w:id="2641"/>
      <w:bookmarkEnd w:id="2642"/>
      <w:bookmarkEnd w:id="2643"/>
      <w:bookmarkEnd w:id="26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645"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5714860"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5D6DC4E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2B33BDC6"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6A2FB0FD"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645"/>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646" w:name="_Ref528611194"/>
      <w:r w:rsidRPr="00DE0F0E">
        <w:rPr>
          <w:noProof/>
          <w:lang w:val="en-CA" w:eastAsia="ko-KR"/>
        </w:rPr>
        <w:t>Deblocking filter process for one direction</w:t>
      </w:r>
      <w:bookmarkEnd w:id="2646"/>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647" w:name="_Ref325462643"/>
      <w:bookmarkStart w:id="2648" w:name="_Toc415475938"/>
      <w:bookmarkStart w:id="2649" w:name="_Toc423599213"/>
      <w:bookmarkStart w:id="2650"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5D0586C5" w14:textId="2E63D938" w:rsidR="00497210" w:rsidRPr="00FF0AA0" w:rsidRDefault="00497210" w:rsidP="00497210">
      <w:pPr>
        <w:numPr>
          <w:ilvl w:val="0"/>
          <w:numId w:val="77"/>
        </w:numPr>
        <w:tabs>
          <w:tab w:val="clear" w:pos="794"/>
          <w:tab w:val="clear" w:pos="1205"/>
          <w:tab w:val="clear" w:pos="1588"/>
          <w:tab w:val="left" w:pos="400"/>
          <w:tab w:val="left" w:pos="1620"/>
        </w:tabs>
        <w:ind w:left="1620"/>
        <w:rPr>
          <w:ins w:id="2651" w:author="Ye-Kui Wang d08" w:date="2019-03-06T15:21:00Z"/>
          <w:noProof/>
          <w:lang w:val="en-CA" w:eastAsia="ko-KR"/>
        </w:rPr>
      </w:pPr>
      <w:ins w:id="2652" w:author="Ye-Kui Wang d08" w:date="2019-03-06T15:21:00Z">
        <w:r w:rsidRPr="00FF0AA0">
          <w:rPr>
            <w:noProof/>
            <w:lang w:val="en-CA" w:eastAsia="ko-KR"/>
          </w:rPr>
          <w:t xml:space="preserve">The left boundary of the current coding block is the left </w:t>
        </w:r>
      </w:ins>
      <w:ins w:id="2653" w:author="Ye-Kui Wang d17" w:date="2019-03-10T21:12:00Z">
        <w:r w:rsidR="00A62C4F">
          <w:rPr>
            <w:noProof/>
            <w:lang w:val="en-CA" w:eastAsia="ko-KR"/>
          </w:rPr>
          <w:t xml:space="preserve">or right </w:t>
        </w:r>
      </w:ins>
      <w:ins w:id="2654" w:author="Ye-Kui Wang d08" w:date="2019-03-06T15:21:00Z">
        <w:r w:rsidRPr="00FF0AA0">
          <w:rPr>
            <w:noProof/>
            <w:lang w:val="en-CA" w:eastAsia="ko-KR"/>
          </w:rPr>
          <w:t>boundary of the sub-picture and loop_filter_across_sub_pic_enabled_flag is equal to 0.</w:t>
        </w:r>
      </w:ins>
    </w:p>
    <w:p w14:paraId="4068030F" w14:textId="760B981F"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096DE989" w:rsidR="001A4417" w:rsidRPr="00DE0F0E" w:rsidDel="00C42A4E" w:rsidRDefault="001A4417" w:rsidP="001A4417">
      <w:pPr>
        <w:numPr>
          <w:ilvl w:val="0"/>
          <w:numId w:val="77"/>
        </w:numPr>
        <w:tabs>
          <w:tab w:val="clear" w:pos="794"/>
          <w:tab w:val="clear" w:pos="1205"/>
          <w:tab w:val="clear" w:pos="1588"/>
          <w:tab w:val="left" w:pos="400"/>
          <w:tab w:val="left" w:pos="1620"/>
        </w:tabs>
        <w:ind w:left="1620"/>
        <w:rPr>
          <w:del w:id="2655" w:author="Ye-Kui Wang d13" w:date="2019-03-09T14:09:00Z"/>
          <w:noProof/>
          <w:highlight w:val="yellow"/>
          <w:lang w:val="en-CA" w:eastAsia="ko-KR"/>
        </w:rPr>
      </w:pPr>
      <w:del w:id="2656" w:author="Ye-Kui Wang d13" w:date="2019-03-09T14:09:00Z">
        <w:r w:rsidRPr="00DE0F0E" w:rsidDel="00C42A4E">
          <w:rPr>
            <w:noProof/>
            <w:highlight w:val="yellow"/>
            <w:lang w:val="en-CA" w:eastAsia="ko-KR"/>
          </w:rPr>
          <w:delText xml:space="preserve">The left boundary of the current coding block is the left boundary of the </w:delText>
        </w:r>
        <w:r w:rsidR="00DB7471" w:rsidRPr="00DE0F0E" w:rsidDel="00C42A4E">
          <w:rPr>
            <w:noProof/>
            <w:highlight w:val="yellow"/>
            <w:lang w:val="en-CA" w:eastAsia="ko-KR"/>
          </w:rPr>
          <w:delText>tile group</w:delText>
        </w:r>
        <w:r w:rsidRPr="00DE0F0E" w:rsidDel="00C42A4E">
          <w:rPr>
            <w:noProof/>
            <w:highlight w:val="yellow"/>
            <w:lang w:val="en-CA" w:eastAsia="ko-KR"/>
          </w:rPr>
          <w:delText xml:space="preserve"> and </w:delText>
        </w:r>
        <w:r w:rsidR="000A78D2" w:rsidRPr="00DE0F0E" w:rsidDel="00C42A4E">
          <w:rPr>
            <w:noProof/>
            <w:highlight w:val="yellow"/>
            <w:lang w:val="en-CA" w:eastAsia="ko-KR"/>
          </w:rPr>
          <w:delText>tile_group_</w:delText>
        </w:r>
        <w:r w:rsidRPr="00DE0F0E" w:rsidDel="00C42A4E">
          <w:rPr>
            <w:noProof/>
            <w:highlight w:val="yellow"/>
            <w:lang w:val="en-CA" w:eastAsia="ko-KR"/>
          </w:rPr>
          <w:delText>loop_filter_across</w:delText>
        </w:r>
        <w:r w:rsidR="000A78D2" w:rsidRPr="00DE0F0E" w:rsidDel="00C42A4E">
          <w:rPr>
            <w:noProof/>
            <w:highlight w:val="yellow"/>
            <w:lang w:val="en-CA" w:eastAsia="ko-KR"/>
          </w:rPr>
          <w:delText>_tile_group</w:delText>
        </w:r>
        <w:r w:rsidRPr="00DE0F0E" w:rsidDel="00C42A4E">
          <w:rPr>
            <w:noProof/>
            <w:highlight w:val="yellow"/>
            <w:lang w:val="en-CA" w:eastAsia="ko-KR"/>
          </w:rPr>
          <w:delText>s_enabled_flag is equal to 0.</w:delText>
        </w:r>
      </w:del>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69F2DAFC" w14:textId="3822929D" w:rsidR="00497210" w:rsidRPr="00FF0AA0" w:rsidRDefault="00497210" w:rsidP="00497210">
      <w:pPr>
        <w:numPr>
          <w:ilvl w:val="0"/>
          <w:numId w:val="77"/>
        </w:numPr>
        <w:tabs>
          <w:tab w:val="clear" w:pos="794"/>
          <w:tab w:val="clear" w:pos="1205"/>
          <w:tab w:val="clear" w:pos="1588"/>
          <w:tab w:val="left" w:pos="400"/>
          <w:tab w:val="left" w:pos="1620"/>
        </w:tabs>
        <w:ind w:left="1620"/>
        <w:rPr>
          <w:ins w:id="2657" w:author="Ye-Kui Wang d08" w:date="2019-03-06T15:22:00Z"/>
          <w:noProof/>
          <w:lang w:val="en-CA" w:eastAsia="ko-KR"/>
        </w:rPr>
      </w:pPr>
      <w:ins w:id="2658" w:author="Ye-Kui Wang d08" w:date="2019-03-06T15:22:00Z">
        <w:r w:rsidRPr="00FF0AA0">
          <w:rPr>
            <w:noProof/>
            <w:lang w:val="en-CA" w:eastAsia="ko-KR"/>
          </w:rPr>
          <w:t xml:space="preserve">The top boundary of the current coding block is the top </w:t>
        </w:r>
      </w:ins>
      <w:ins w:id="2659" w:author="Ye-Kui Wang d17" w:date="2019-03-10T21:13:00Z">
        <w:r w:rsidR="00A62C4F">
          <w:rPr>
            <w:noProof/>
            <w:lang w:val="en-CA" w:eastAsia="ko-KR"/>
          </w:rPr>
          <w:t xml:space="preserve">or bottom </w:t>
        </w:r>
      </w:ins>
      <w:ins w:id="2660" w:author="Ye-Kui Wang d08" w:date="2019-03-06T15:22:00Z">
        <w:r w:rsidRPr="00FF0AA0">
          <w:rPr>
            <w:noProof/>
            <w:lang w:val="en-CA" w:eastAsia="ko-KR"/>
          </w:rPr>
          <w:t>boundary of the sub-picture and loop_filter_across_sub_pic_enabled_flag is equal to 0.</w:t>
        </w:r>
      </w:ins>
    </w:p>
    <w:p w14:paraId="40BF5CA4" w14:textId="3270F0D4"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2F743B02" w:rsidR="001A4417" w:rsidRPr="00DE0F0E" w:rsidDel="00C42A4E" w:rsidRDefault="001A4417" w:rsidP="001A4417">
      <w:pPr>
        <w:numPr>
          <w:ilvl w:val="0"/>
          <w:numId w:val="77"/>
        </w:numPr>
        <w:tabs>
          <w:tab w:val="clear" w:pos="794"/>
          <w:tab w:val="clear" w:pos="1205"/>
          <w:tab w:val="clear" w:pos="1588"/>
          <w:tab w:val="left" w:pos="400"/>
          <w:tab w:val="left" w:pos="1620"/>
        </w:tabs>
        <w:ind w:left="1620"/>
        <w:rPr>
          <w:del w:id="2661" w:author="Ye-Kui Wang d13" w:date="2019-03-09T14:10:00Z"/>
          <w:noProof/>
          <w:highlight w:val="yellow"/>
          <w:lang w:val="en-CA" w:eastAsia="ko-KR"/>
        </w:rPr>
      </w:pPr>
      <w:del w:id="2662" w:author="Ye-Kui Wang d13" w:date="2019-03-09T14:10:00Z">
        <w:r w:rsidRPr="00DE0F0E" w:rsidDel="00C42A4E">
          <w:rPr>
            <w:noProof/>
            <w:highlight w:val="yellow"/>
            <w:lang w:val="en-CA" w:eastAsia="ko-KR"/>
          </w:rPr>
          <w:delText xml:space="preserve">The top boundary of the current coding block is the top boundary of the </w:delText>
        </w:r>
        <w:r w:rsidR="00DB7471" w:rsidRPr="00DE0F0E" w:rsidDel="00C42A4E">
          <w:rPr>
            <w:noProof/>
            <w:highlight w:val="yellow"/>
            <w:lang w:val="en-CA" w:eastAsia="ko-KR"/>
          </w:rPr>
          <w:delText>tile group</w:delText>
        </w:r>
        <w:r w:rsidRPr="00DE0F0E" w:rsidDel="00C42A4E">
          <w:rPr>
            <w:noProof/>
            <w:highlight w:val="yellow"/>
            <w:lang w:val="en-CA" w:eastAsia="ko-KR"/>
          </w:rPr>
          <w:delText xml:space="preserve"> and </w:delText>
        </w:r>
        <w:r w:rsidR="000A78D2" w:rsidRPr="00DE0F0E" w:rsidDel="00C42A4E">
          <w:rPr>
            <w:noProof/>
            <w:highlight w:val="yellow"/>
            <w:lang w:val="en-CA" w:eastAsia="ko-KR"/>
          </w:rPr>
          <w:delText>tile_group_</w:delText>
        </w:r>
        <w:r w:rsidRPr="00DE0F0E" w:rsidDel="00C42A4E">
          <w:rPr>
            <w:noProof/>
            <w:highlight w:val="yellow"/>
            <w:lang w:val="en-CA" w:eastAsia="ko-KR"/>
          </w:rPr>
          <w:delText>loop_filter_across</w:delText>
        </w:r>
        <w:r w:rsidR="000A78D2" w:rsidRPr="00DE0F0E" w:rsidDel="00C42A4E">
          <w:rPr>
            <w:noProof/>
            <w:highlight w:val="yellow"/>
            <w:lang w:val="en-CA" w:eastAsia="ko-KR"/>
          </w:rPr>
          <w:delText>_tile_group</w:delText>
        </w:r>
        <w:r w:rsidRPr="00DE0F0E" w:rsidDel="00C42A4E">
          <w:rPr>
            <w:noProof/>
            <w:highlight w:val="yellow"/>
            <w:lang w:val="en-CA" w:eastAsia="ko-KR"/>
          </w:rPr>
          <w:delText>s_enabled_flag is equal to 0.</w:delText>
        </w:r>
      </w:del>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6A88D77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3F609A">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7130A94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3F609A">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72D67AC6"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3F609A">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797EFD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3F609A">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D91CC8F"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3F609A">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647"/>
    <w:bookmarkEnd w:id="2648"/>
    <w:bookmarkEnd w:id="2649"/>
    <w:bookmarkEnd w:id="2650"/>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663" w:name="_Ref528075678"/>
      <w:r w:rsidRPr="00DE0F0E">
        <w:rPr>
          <w:noProof/>
          <w:lang w:val="en-CA"/>
        </w:rPr>
        <w:t>Derivation process of transform block boundary</w:t>
      </w:r>
      <w:bookmarkEnd w:id="266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048D081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1EC6CAD"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1056</w:t>
      </w:r>
      <w:r w:rsidRPr="00DE0F0E">
        <w:rPr>
          <w:noProof/>
          <w:lang w:val="en-CA"/>
        </w:rPr>
        <w:fldChar w:fldCharType="end"/>
      </w:r>
      <w:r w:rsidRPr="00DE0F0E">
        <w:rPr>
          <w:noProof/>
          <w:lang w:val="en-CA"/>
        </w:rPr>
        <w:t>)</w:t>
      </w:r>
    </w:p>
    <w:p w14:paraId="42E79DAE" w14:textId="074CF7BC"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664" w:name="_Toc335234596"/>
      <w:bookmarkStart w:id="2665" w:name="_Toc335234597"/>
      <w:bookmarkEnd w:id="2664"/>
      <w:bookmarkEnd w:id="2665"/>
    </w:p>
    <w:p w14:paraId="7399245C" w14:textId="77777777" w:rsidR="00C54A5A" w:rsidRPr="00DE0F0E" w:rsidRDefault="00C54A5A" w:rsidP="00C54A5A">
      <w:pPr>
        <w:pStyle w:val="Heading4"/>
        <w:rPr>
          <w:noProof/>
          <w:lang w:val="en-CA"/>
        </w:rPr>
      </w:pPr>
      <w:bookmarkStart w:id="2666" w:name="_Ref280369361"/>
      <w:bookmarkStart w:id="2667" w:name="_Toc287363839"/>
      <w:bookmarkStart w:id="2668" w:name="_Toc311217270"/>
      <w:bookmarkStart w:id="2669" w:name="_Toc317198815"/>
      <w:bookmarkStart w:id="2670" w:name="_Toc415475939"/>
      <w:bookmarkStart w:id="2671" w:name="_Toc423599214"/>
      <w:bookmarkStart w:id="2672" w:name="_Toc423601718"/>
      <w:r w:rsidRPr="00DE0F0E">
        <w:rPr>
          <w:noProof/>
          <w:lang w:val="en-CA"/>
        </w:rPr>
        <w:t>Derivation process of coding subblock boundary</w:t>
      </w:r>
      <w:bookmarkEnd w:id="2666"/>
      <w:bookmarkEnd w:id="2667"/>
      <w:bookmarkEnd w:id="2668"/>
      <w:bookmarkEnd w:id="2669"/>
      <w:bookmarkEnd w:id="2670"/>
      <w:bookmarkEnd w:id="2671"/>
      <w:bookmarkEnd w:id="2672"/>
    </w:p>
    <w:p w14:paraId="0B1F357A" w14:textId="77777777" w:rsidR="00457510" w:rsidRPr="00DE0F0E" w:rsidRDefault="00457510" w:rsidP="00457510">
      <w:pPr>
        <w:tabs>
          <w:tab w:val="left" w:pos="284"/>
        </w:tabs>
        <w:ind w:left="284" w:hanging="284"/>
        <w:rPr>
          <w:noProof/>
          <w:lang w:val="en-CA" w:eastAsia="ko-KR"/>
        </w:rPr>
      </w:pPr>
      <w:bookmarkStart w:id="2673" w:name="_Toc335234600"/>
      <w:bookmarkStart w:id="2674" w:name="_Toc335234602"/>
      <w:bookmarkStart w:id="2675" w:name="_Toc311217271"/>
      <w:bookmarkStart w:id="2676" w:name="_Toc317198816"/>
      <w:bookmarkStart w:id="2677" w:name="_Ref324946706"/>
      <w:bookmarkStart w:id="2678" w:name="_Toc415475940"/>
      <w:bookmarkStart w:id="2679" w:name="_Toc423599215"/>
      <w:bookmarkStart w:id="2680" w:name="_Toc423601719"/>
      <w:bookmarkEnd w:id="2673"/>
      <w:bookmarkEnd w:id="267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6AD2EB7F"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7F3A513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681" w:name="_Ref528080907"/>
      <w:r w:rsidRPr="00DE0F0E">
        <w:rPr>
          <w:noProof/>
          <w:lang w:val="en-CA"/>
        </w:rPr>
        <w:t>Derivation process of boundary filtering strength</w:t>
      </w:r>
      <w:bookmarkEnd w:id="2675"/>
      <w:bookmarkEnd w:id="2676"/>
      <w:bookmarkEnd w:id="2677"/>
      <w:bookmarkEnd w:id="2678"/>
      <w:bookmarkEnd w:id="2679"/>
      <w:bookmarkEnd w:id="2680"/>
      <w:bookmarkEnd w:id="268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01D9C83A"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28AB25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682" w:name="_Toc415475941"/>
      <w:bookmarkStart w:id="2683" w:name="_Toc423599216"/>
      <w:bookmarkStart w:id="2684" w:name="_Toc423601720"/>
      <w:bookmarkStart w:id="2685" w:name="_Ref280383764"/>
      <w:bookmarkStart w:id="2686" w:name="_Toc287363841"/>
      <w:bookmarkStart w:id="2687" w:name="_Toc311217272"/>
      <w:bookmarkStart w:id="2688" w:name="_Toc317198817"/>
      <w:bookmarkStart w:id="2689" w:name="_Ref324947263"/>
      <w:r w:rsidRPr="00DE0F0E">
        <w:rPr>
          <w:noProof/>
          <w:lang w:val="en-CA"/>
        </w:rPr>
        <w:t>Edge filtering process</w:t>
      </w:r>
      <w:bookmarkEnd w:id="2682"/>
      <w:bookmarkEnd w:id="2683"/>
      <w:bookmarkEnd w:id="2684"/>
    </w:p>
    <w:p w14:paraId="44AF0966" w14:textId="77777777" w:rsidR="00D20C80" w:rsidRPr="00DE0F0E" w:rsidRDefault="00D20C80" w:rsidP="00455C83">
      <w:pPr>
        <w:pStyle w:val="Heading5"/>
        <w:rPr>
          <w:noProof/>
          <w:lang w:val="en-CA"/>
        </w:rPr>
      </w:pPr>
      <w:bookmarkStart w:id="2690" w:name="_Ref325644368"/>
      <w:r w:rsidRPr="00DE0F0E">
        <w:rPr>
          <w:noProof/>
          <w:lang w:val="en-CA"/>
        </w:rPr>
        <w:t>Vertical edge filtering process</w:t>
      </w:r>
      <w:bookmarkEnd w:id="2685"/>
      <w:bookmarkEnd w:id="2686"/>
      <w:bookmarkEnd w:id="2687"/>
      <w:bookmarkEnd w:id="2688"/>
      <w:bookmarkEnd w:id="2689"/>
      <w:bookmarkEnd w:id="269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2E988339"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3F609A">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81893D9"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5EB69F36"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64648334"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6A80659"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55C41EA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22991AF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691"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69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4D52297"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11951FF0"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E69C90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7AFD1AE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60BA3BA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67CABFF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6C417CD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692" w:name="_Ref295419313"/>
      <w:bookmarkStart w:id="2693" w:name="_Ref528317037"/>
      <w:bookmarkStart w:id="2694" w:name="_Ref282080392"/>
      <w:r w:rsidRPr="00DE0F0E">
        <w:rPr>
          <w:noProof/>
          <w:lang w:val="en-CA"/>
        </w:rPr>
        <w:t xml:space="preserve">Decision process for </w:t>
      </w:r>
      <w:r w:rsidR="00D3507C" w:rsidRPr="00DE0F0E">
        <w:rPr>
          <w:noProof/>
          <w:lang w:val="en-CA"/>
        </w:rPr>
        <w:t>block edge</w:t>
      </w:r>
      <w:bookmarkEnd w:id="2692"/>
      <w:r w:rsidR="00D3507C" w:rsidRPr="00DE0F0E">
        <w:rPr>
          <w:noProof/>
          <w:lang w:val="en-CA"/>
        </w:rPr>
        <w:t>s</w:t>
      </w:r>
      <w:bookmarkEnd w:id="269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5090807F"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1060</w:t>
      </w:r>
      <w:r w:rsidRPr="00DE0F0E">
        <w:rPr>
          <w:noProof/>
          <w:lang w:val="en-CA"/>
        </w:rPr>
        <w:fldChar w:fldCharType="end"/>
      </w:r>
      <w:r w:rsidRPr="00DE0F0E">
        <w:rPr>
          <w:noProof/>
          <w:lang w:val="en-CA"/>
        </w:rPr>
        <w:t>)</w:t>
      </w:r>
    </w:p>
    <w:p w14:paraId="0D5443AE" w14:textId="55281902"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61FBD0C3"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1062</w:t>
      </w:r>
      <w:r w:rsidRPr="00DE0F0E">
        <w:rPr>
          <w:noProof/>
          <w:lang w:val="en-CA"/>
        </w:rPr>
        <w:fldChar w:fldCharType="end"/>
      </w:r>
      <w:r w:rsidRPr="00DE0F0E">
        <w:rPr>
          <w:noProof/>
          <w:lang w:val="en-CA"/>
        </w:rPr>
        <w:t>)</w:t>
      </w:r>
    </w:p>
    <w:p w14:paraId="17F0D448" w14:textId="6BC96353"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49AAFC80"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1064</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DEDBC22"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46EDA28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1066</w:t>
      </w:r>
      <w:r w:rsidRPr="00DE0F0E">
        <w:rPr>
          <w:noProof/>
          <w:lang w:val="en-CA"/>
        </w:rPr>
        <w:fldChar w:fldCharType="end"/>
      </w:r>
      <w:r w:rsidRPr="00DE0F0E">
        <w:rPr>
          <w:noProof/>
          <w:lang w:val="en-CA"/>
        </w:rPr>
        <w:t>)</w:t>
      </w:r>
    </w:p>
    <w:p w14:paraId="1913886E" w14:textId="22F089AB"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3847B611"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2ADF979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1068</w:t>
      </w:r>
      <w:r w:rsidRPr="00DE0F0E">
        <w:rPr>
          <w:noProof/>
          <w:lang w:val="en-CA"/>
        </w:rPr>
        <w:fldChar w:fldCharType="end"/>
      </w:r>
      <w:r w:rsidRPr="00DE0F0E">
        <w:rPr>
          <w:noProof/>
          <w:lang w:val="en-CA"/>
        </w:rPr>
        <w:t>)</w:t>
      </w:r>
    </w:p>
    <w:p w14:paraId="0FF3A0A9" w14:textId="703587F2"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71C36F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841D5B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3C8C3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1071</w:t>
      </w:r>
      <w:r w:rsidRPr="00DE0F0E">
        <w:rPr>
          <w:noProof/>
          <w:lang w:val="en-CA" w:eastAsia="ko-KR"/>
        </w:rPr>
        <w:fldChar w:fldCharType="end"/>
      </w:r>
      <w:r w:rsidRPr="00DE0F0E">
        <w:rPr>
          <w:noProof/>
          <w:lang w:val="en-CA" w:eastAsia="ko-KR"/>
        </w:rPr>
        <w:t>)</w:t>
      </w:r>
    </w:p>
    <w:p w14:paraId="070F4AD1" w14:textId="7C638B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1072</w:t>
      </w:r>
      <w:r w:rsidRPr="00DE0F0E">
        <w:rPr>
          <w:noProof/>
          <w:lang w:val="en-CA" w:eastAsia="ko-KR"/>
        </w:rPr>
        <w:fldChar w:fldCharType="end"/>
      </w:r>
      <w:r w:rsidRPr="00DE0F0E">
        <w:rPr>
          <w:noProof/>
          <w:lang w:val="en-CA" w:eastAsia="ko-KR"/>
        </w:rPr>
        <w:t>)</w:t>
      </w:r>
    </w:p>
    <w:p w14:paraId="70B5F7A9" w14:textId="6DE0A04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1073</w:t>
      </w:r>
      <w:r w:rsidRPr="00DE0F0E">
        <w:rPr>
          <w:noProof/>
          <w:lang w:val="en-CA" w:eastAsia="ko-KR"/>
        </w:rPr>
        <w:fldChar w:fldCharType="end"/>
      </w:r>
      <w:r w:rsidRPr="00DE0F0E">
        <w:rPr>
          <w:noProof/>
          <w:lang w:val="en-CA" w:eastAsia="ko-KR"/>
        </w:rPr>
        <w:t>)</w:t>
      </w:r>
    </w:p>
    <w:p w14:paraId="0FEAF008" w14:textId="10F2E8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1074</w:t>
      </w:r>
      <w:r w:rsidRPr="00DE0F0E">
        <w:rPr>
          <w:noProof/>
          <w:lang w:val="en-CA" w:eastAsia="ko-KR"/>
        </w:rPr>
        <w:fldChar w:fldCharType="end"/>
      </w:r>
      <w:r w:rsidRPr="00DE0F0E">
        <w:rPr>
          <w:noProof/>
          <w:lang w:val="en-CA" w:eastAsia="ko-KR"/>
        </w:rPr>
        <w:t>)</w:t>
      </w:r>
    </w:p>
    <w:p w14:paraId="43070A18" w14:textId="6462EA0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1075</w:t>
      </w:r>
      <w:r w:rsidRPr="00DE0F0E">
        <w:rPr>
          <w:noProof/>
          <w:lang w:val="en-CA" w:eastAsia="ko-KR"/>
        </w:rPr>
        <w:fldChar w:fldCharType="end"/>
      </w:r>
      <w:r w:rsidRPr="00DE0F0E">
        <w:rPr>
          <w:noProof/>
          <w:lang w:val="en-CA" w:eastAsia="ko-KR"/>
        </w:rPr>
        <w:t>)</w:t>
      </w:r>
    </w:p>
    <w:p w14:paraId="001B147D" w14:textId="3E0BECF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1076</w:t>
      </w:r>
      <w:r w:rsidRPr="00DE0F0E">
        <w:rPr>
          <w:noProof/>
          <w:lang w:val="en-CA" w:eastAsia="ko-KR"/>
        </w:rPr>
        <w:fldChar w:fldCharType="end"/>
      </w:r>
      <w:r w:rsidRPr="00DE0F0E">
        <w:rPr>
          <w:noProof/>
          <w:lang w:val="en-CA" w:eastAsia="ko-KR"/>
        </w:rPr>
        <w:t>)</w:t>
      </w:r>
    </w:p>
    <w:p w14:paraId="29EDA3C1" w14:textId="436DBA5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1077</w:t>
      </w:r>
      <w:r w:rsidRPr="00DE0F0E">
        <w:rPr>
          <w:noProof/>
          <w:lang w:val="en-CA" w:eastAsia="ko-KR"/>
        </w:rPr>
        <w:fldChar w:fldCharType="end"/>
      </w:r>
      <w:r w:rsidRPr="00DE0F0E">
        <w:rPr>
          <w:noProof/>
          <w:lang w:val="en-CA" w:eastAsia="ko-KR"/>
        </w:rPr>
        <w:t>)</w:t>
      </w:r>
    </w:p>
    <w:p w14:paraId="1CAFDA44" w14:textId="16F344D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1078</w:t>
      </w:r>
      <w:r w:rsidRPr="00DE0F0E">
        <w:rPr>
          <w:noProof/>
          <w:lang w:val="en-CA" w:eastAsia="ko-KR"/>
        </w:rPr>
        <w:fldChar w:fldCharType="end"/>
      </w:r>
      <w:r w:rsidRPr="00DE0F0E">
        <w:rPr>
          <w:noProof/>
          <w:lang w:val="en-CA" w:eastAsia="ko-KR"/>
        </w:rPr>
        <w:t>)</w:t>
      </w:r>
    </w:p>
    <w:p w14:paraId="21551894" w14:textId="7D654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4D4CCBA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716C5774"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ABBBA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1080</w:t>
      </w:r>
      <w:r w:rsidRPr="00DE0F0E">
        <w:rPr>
          <w:noProof/>
          <w:lang w:val="en-CA" w:eastAsia="ko-KR"/>
        </w:rPr>
        <w:fldChar w:fldCharType="end"/>
      </w:r>
      <w:r w:rsidRPr="00DE0F0E">
        <w:rPr>
          <w:noProof/>
          <w:lang w:val="en-CA" w:eastAsia="ko-KR"/>
        </w:rPr>
        <w:t>)</w:t>
      </w:r>
    </w:p>
    <w:p w14:paraId="5D4BE5E0" w14:textId="4C27A6D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1081</w:t>
      </w:r>
      <w:r w:rsidRPr="00DE0F0E">
        <w:rPr>
          <w:noProof/>
          <w:lang w:val="en-CA" w:eastAsia="ko-KR"/>
        </w:rPr>
        <w:fldChar w:fldCharType="end"/>
      </w:r>
      <w:r w:rsidRPr="00DE0F0E">
        <w:rPr>
          <w:noProof/>
          <w:lang w:val="en-CA" w:eastAsia="ko-KR"/>
        </w:rPr>
        <w:t>)</w:t>
      </w:r>
    </w:p>
    <w:p w14:paraId="43BEB6E3" w14:textId="35661D8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1082</w:t>
      </w:r>
      <w:r w:rsidRPr="00DE0F0E">
        <w:rPr>
          <w:noProof/>
          <w:lang w:val="en-CA" w:eastAsia="ko-KR"/>
        </w:rPr>
        <w:fldChar w:fldCharType="end"/>
      </w:r>
      <w:r w:rsidRPr="00DE0F0E">
        <w:rPr>
          <w:noProof/>
          <w:lang w:val="en-CA" w:eastAsia="ko-KR"/>
        </w:rPr>
        <w:t>)</w:t>
      </w:r>
    </w:p>
    <w:p w14:paraId="067B0D9E" w14:textId="770035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1083</w:t>
      </w:r>
      <w:r w:rsidRPr="00DE0F0E">
        <w:rPr>
          <w:noProof/>
          <w:lang w:val="en-CA" w:eastAsia="ko-KR"/>
        </w:rPr>
        <w:fldChar w:fldCharType="end"/>
      </w:r>
      <w:r w:rsidRPr="00DE0F0E">
        <w:rPr>
          <w:noProof/>
          <w:lang w:val="en-CA" w:eastAsia="ko-KR"/>
        </w:rPr>
        <w:t>)</w:t>
      </w:r>
    </w:p>
    <w:p w14:paraId="39C61022" w14:textId="660918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1084</w:t>
      </w:r>
      <w:r w:rsidRPr="00DE0F0E">
        <w:rPr>
          <w:noProof/>
          <w:lang w:val="en-CA" w:eastAsia="ko-KR"/>
        </w:rPr>
        <w:fldChar w:fldCharType="end"/>
      </w:r>
      <w:r w:rsidRPr="00DE0F0E">
        <w:rPr>
          <w:noProof/>
          <w:lang w:val="en-CA" w:eastAsia="ko-KR"/>
        </w:rPr>
        <w:t>)</w:t>
      </w:r>
    </w:p>
    <w:p w14:paraId="7E65C8DB" w14:textId="5D18D82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1085</w:t>
      </w:r>
      <w:r w:rsidRPr="00DE0F0E">
        <w:rPr>
          <w:noProof/>
          <w:lang w:val="en-CA" w:eastAsia="ko-KR"/>
        </w:rPr>
        <w:fldChar w:fldCharType="end"/>
      </w:r>
      <w:r w:rsidRPr="00DE0F0E">
        <w:rPr>
          <w:noProof/>
          <w:lang w:val="en-CA" w:eastAsia="ko-KR"/>
        </w:rPr>
        <w:t>)</w:t>
      </w:r>
    </w:p>
    <w:p w14:paraId="21D777F7" w14:textId="259F411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1086</w:t>
      </w:r>
      <w:r w:rsidRPr="00DE0F0E">
        <w:rPr>
          <w:noProof/>
          <w:lang w:val="en-CA" w:eastAsia="ko-KR"/>
        </w:rPr>
        <w:fldChar w:fldCharType="end"/>
      </w:r>
      <w:r w:rsidRPr="00DE0F0E">
        <w:rPr>
          <w:noProof/>
          <w:lang w:val="en-CA" w:eastAsia="ko-KR"/>
        </w:rPr>
        <w:t>)</w:t>
      </w:r>
    </w:p>
    <w:p w14:paraId="622202B0" w14:textId="3104610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1087</w:t>
      </w:r>
      <w:r w:rsidRPr="00DE0F0E">
        <w:rPr>
          <w:noProof/>
          <w:lang w:val="en-CA" w:eastAsia="ko-KR"/>
        </w:rPr>
        <w:fldChar w:fldCharType="end"/>
      </w:r>
      <w:r w:rsidRPr="00DE0F0E">
        <w:rPr>
          <w:noProof/>
          <w:lang w:val="en-CA" w:eastAsia="ko-KR"/>
        </w:rPr>
        <w:t>)</w:t>
      </w:r>
    </w:p>
    <w:p w14:paraId="4DCE1079" w14:textId="2559502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4EEED43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10E5584D"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6DADC44C" w:rsidR="00D3507C" w:rsidRPr="00DE0F0E" w:rsidRDefault="00D3507C" w:rsidP="00D3507C">
      <w:pPr>
        <w:pStyle w:val="Caption"/>
        <w:rPr>
          <w:noProof/>
          <w:lang w:val="en-CA"/>
        </w:rPr>
      </w:pPr>
      <w:bookmarkStart w:id="2695" w:name="_Ref335135732"/>
      <w:bookmarkStart w:id="2696" w:name="_Toc415476455"/>
      <w:bookmarkStart w:id="2697" w:name="_Toc423602501"/>
      <w:bookmarkStart w:id="2698" w:name="_Toc423602675"/>
      <w:bookmarkStart w:id="2699" w:name="_Toc501130575"/>
      <w:bookmarkStart w:id="2700" w:name="_Toc510795500"/>
      <w:bookmarkStart w:id="2701"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17</w:t>
      </w:r>
      <w:r w:rsidR="007F6735" w:rsidRPr="00DE0F0E">
        <w:rPr>
          <w:noProof/>
          <w:lang w:val="en-CA"/>
        </w:rPr>
        <w:fldChar w:fldCharType="end"/>
      </w:r>
      <w:bookmarkEnd w:id="269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696"/>
      <w:bookmarkEnd w:id="2697"/>
      <w:bookmarkEnd w:id="2698"/>
      <w:bookmarkEnd w:id="2699"/>
      <w:bookmarkEnd w:id="270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702" w:name="_Ref336339730"/>
      <w:r w:rsidRPr="00DE0F0E">
        <w:rPr>
          <w:noProof/>
          <w:lang w:val="en-CA"/>
        </w:rPr>
        <w:t xml:space="preserve">Filtering process for </w:t>
      </w:r>
      <w:r w:rsidR="00D3507C" w:rsidRPr="00DE0F0E">
        <w:rPr>
          <w:noProof/>
          <w:lang w:val="en-CA"/>
        </w:rPr>
        <w:t>block edge</w:t>
      </w:r>
      <w:bookmarkEnd w:id="2694"/>
      <w:bookmarkEnd w:id="2701"/>
      <w:r w:rsidR="00D3507C" w:rsidRPr="00DE0F0E">
        <w:rPr>
          <w:noProof/>
          <w:lang w:val="en-CA"/>
        </w:rPr>
        <w:t>s</w:t>
      </w:r>
      <w:bookmarkEnd w:id="270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15B601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1089</w:t>
      </w:r>
      <w:r w:rsidRPr="00DE0F0E">
        <w:rPr>
          <w:noProof/>
          <w:lang w:val="en-CA"/>
        </w:rPr>
        <w:fldChar w:fldCharType="end"/>
      </w:r>
      <w:r w:rsidRPr="00DE0F0E">
        <w:rPr>
          <w:noProof/>
          <w:lang w:val="en-CA"/>
        </w:rPr>
        <w:t>)</w:t>
      </w:r>
    </w:p>
    <w:p w14:paraId="3279F6DB" w14:textId="46F05D54"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45FE979"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03F450B9"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61285BC6"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4C0214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1093</w:t>
      </w:r>
      <w:r w:rsidRPr="00DE0F0E">
        <w:rPr>
          <w:noProof/>
          <w:lang w:val="en-CA"/>
        </w:rPr>
        <w:fldChar w:fldCharType="end"/>
      </w:r>
      <w:r w:rsidRPr="00DE0F0E">
        <w:rPr>
          <w:noProof/>
          <w:lang w:val="en-CA"/>
        </w:rPr>
        <w:t>)</w:t>
      </w:r>
    </w:p>
    <w:p w14:paraId="7A6AB6FA" w14:textId="2E42487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0FB1C0C6"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543C339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75A94B8C"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703" w:name="_Ref286594894"/>
      <w:bookmarkStart w:id="2704" w:name="_Ref280386596"/>
      <w:r w:rsidRPr="00DE0F0E">
        <w:rPr>
          <w:noProof/>
          <w:lang w:val="en-CA"/>
        </w:rPr>
        <w:t>Filtering process for chroma block edge</w:t>
      </w:r>
      <w:bookmarkEnd w:id="270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12E1BA93"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1097</w:t>
      </w:r>
      <w:r w:rsidRPr="00DE0F0E">
        <w:rPr>
          <w:noProof/>
          <w:lang w:val="en-CA"/>
        </w:rPr>
        <w:fldChar w:fldCharType="end"/>
      </w:r>
      <w:r w:rsidRPr="00DE0F0E">
        <w:rPr>
          <w:noProof/>
          <w:lang w:val="en-CA"/>
        </w:rPr>
        <w:t>)</w:t>
      </w:r>
    </w:p>
    <w:p w14:paraId="738A6AF1" w14:textId="3F47405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30355A1"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1099</w:t>
      </w:r>
      <w:r w:rsidRPr="00DE0F0E">
        <w:rPr>
          <w:noProof/>
          <w:lang w:val="en-CA"/>
        </w:rPr>
        <w:fldChar w:fldCharType="end"/>
      </w:r>
      <w:r w:rsidRPr="00DE0F0E">
        <w:rPr>
          <w:noProof/>
          <w:lang w:val="en-CA"/>
        </w:rPr>
        <w:t>)</w:t>
      </w:r>
    </w:p>
    <w:p w14:paraId="5A92A775" w14:textId="655B89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13776361"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2C116B2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1320365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29CAFC7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7E2852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027A0B"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2C4DBB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1104</w:t>
      </w:r>
      <w:r w:rsidRPr="00DE0F0E">
        <w:rPr>
          <w:noProof/>
          <w:lang w:val="en-CA"/>
        </w:rPr>
        <w:fldChar w:fldCharType="end"/>
      </w:r>
      <w:r w:rsidRPr="00DE0F0E">
        <w:rPr>
          <w:noProof/>
          <w:lang w:val="en-CA"/>
        </w:rPr>
        <w:t>)</w:t>
      </w:r>
    </w:p>
    <w:p w14:paraId="075C3139" w14:textId="4673CF21"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566699E"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8A9F47D"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1106</w:t>
      </w:r>
      <w:r w:rsidRPr="00DE0F0E">
        <w:rPr>
          <w:noProof/>
          <w:lang w:val="en-CA"/>
        </w:rPr>
        <w:fldChar w:fldCharType="end"/>
      </w:r>
      <w:r w:rsidRPr="00DE0F0E">
        <w:rPr>
          <w:noProof/>
          <w:lang w:val="en-CA"/>
        </w:rPr>
        <w:t>)</w:t>
      </w:r>
    </w:p>
    <w:p w14:paraId="46BC6942" w14:textId="4E1ABBD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705" w:name="_Ref295421791"/>
      <w:r w:rsidRPr="00DE0F0E">
        <w:rPr>
          <w:noProof/>
          <w:lang w:val="en-CA"/>
        </w:rPr>
        <w:t xml:space="preserve">Decision process for a </w:t>
      </w:r>
      <w:r w:rsidR="00D3507C" w:rsidRPr="00DE0F0E">
        <w:rPr>
          <w:noProof/>
          <w:lang w:val="en-CA"/>
        </w:rPr>
        <w:t>sample</w:t>
      </w:r>
      <w:bookmarkEnd w:id="270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706" w:name="_Ref286594180"/>
      <w:r w:rsidRPr="00DE0F0E">
        <w:rPr>
          <w:noProof/>
          <w:lang w:val="en-CA"/>
        </w:rPr>
        <w:t xml:space="preserve">Filtering process for a </w:t>
      </w:r>
      <w:r w:rsidR="00D3507C" w:rsidRPr="00DE0F0E">
        <w:rPr>
          <w:noProof/>
          <w:lang w:val="en-CA"/>
        </w:rPr>
        <w:t>sample</w:t>
      </w:r>
      <w:bookmarkEnd w:id="2704"/>
      <w:bookmarkEnd w:id="270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61EAA37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1108</w:t>
      </w:r>
      <w:r w:rsidRPr="00DE0F0E">
        <w:rPr>
          <w:noProof/>
          <w:lang w:val="en-CA" w:eastAsia="ko-KR"/>
        </w:rPr>
        <w:fldChar w:fldCharType="end"/>
      </w:r>
      <w:r w:rsidRPr="00DE0F0E">
        <w:rPr>
          <w:noProof/>
          <w:lang w:val="en-CA" w:eastAsia="ko-KR"/>
        </w:rPr>
        <w:t>)</w:t>
      </w:r>
    </w:p>
    <w:p w14:paraId="3F5CE5A8" w14:textId="545B813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1109</w:t>
      </w:r>
      <w:r w:rsidRPr="00DE0F0E">
        <w:rPr>
          <w:noProof/>
          <w:lang w:val="en-CA" w:eastAsia="ko-KR"/>
        </w:rPr>
        <w:fldChar w:fldCharType="end"/>
      </w:r>
      <w:r w:rsidRPr="00DE0F0E">
        <w:rPr>
          <w:noProof/>
          <w:lang w:val="en-CA" w:eastAsia="ko-KR"/>
        </w:rPr>
        <w:t>)</w:t>
      </w:r>
    </w:p>
    <w:p w14:paraId="69E32356" w14:textId="595BD3A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1110</w:t>
      </w:r>
      <w:r w:rsidRPr="00DE0F0E">
        <w:rPr>
          <w:noProof/>
          <w:lang w:val="en-CA" w:eastAsia="ko-KR"/>
        </w:rPr>
        <w:fldChar w:fldCharType="end"/>
      </w:r>
      <w:r w:rsidRPr="00DE0F0E">
        <w:rPr>
          <w:noProof/>
          <w:lang w:val="en-CA" w:eastAsia="ko-KR"/>
        </w:rPr>
        <w:t>)</w:t>
      </w:r>
    </w:p>
    <w:p w14:paraId="49CF9B1E" w14:textId="4E3E8AC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1111</w:t>
      </w:r>
      <w:r w:rsidRPr="00DE0F0E">
        <w:rPr>
          <w:noProof/>
          <w:lang w:val="en-CA" w:eastAsia="ko-KR"/>
        </w:rPr>
        <w:fldChar w:fldCharType="end"/>
      </w:r>
      <w:r w:rsidRPr="00DE0F0E">
        <w:rPr>
          <w:noProof/>
          <w:lang w:val="en-CA" w:eastAsia="ko-KR"/>
        </w:rPr>
        <w:t>)</w:t>
      </w:r>
    </w:p>
    <w:p w14:paraId="3C7EB7EC" w14:textId="646CB30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1112</w:t>
      </w:r>
      <w:r w:rsidRPr="00DE0F0E">
        <w:rPr>
          <w:noProof/>
          <w:lang w:val="en-CA" w:eastAsia="ko-KR"/>
        </w:rPr>
        <w:fldChar w:fldCharType="end"/>
      </w:r>
      <w:r w:rsidRPr="00DE0F0E">
        <w:rPr>
          <w:noProof/>
          <w:lang w:val="en-CA" w:eastAsia="ko-KR"/>
        </w:rPr>
        <w:t>)</w:t>
      </w:r>
    </w:p>
    <w:p w14:paraId="6462B365" w14:textId="14A7030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9295DB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6778B7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1115</w:t>
      </w:r>
      <w:r w:rsidRPr="00DE0F0E">
        <w:rPr>
          <w:noProof/>
          <w:lang w:val="en-CA" w:eastAsia="ko-KR"/>
        </w:rPr>
        <w:fldChar w:fldCharType="end"/>
      </w:r>
      <w:r w:rsidRPr="00DE0F0E">
        <w:rPr>
          <w:noProof/>
          <w:lang w:val="en-CA" w:eastAsia="ko-KR"/>
        </w:rPr>
        <w:t>)</w:t>
      </w:r>
    </w:p>
    <w:p w14:paraId="19537E7E" w14:textId="27611F8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1116</w:t>
      </w:r>
      <w:r w:rsidRPr="00DE0F0E">
        <w:rPr>
          <w:noProof/>
          <w:lang w:val="en-CA" w:eastAsia="ko-KR"/>
        </w:rPr>
        <w:fldChar w:fldCharType="end"/>
      </w:r>
      <w:r w:rsidRPr="00DE0F0E">
        <w:rPr>
          <w:noProof/>
          <w:lang w:val="en-CA" w:eastAsia="ko-KR"/>
        </w:rPr>
        <w:t>)</w:t>
      </w:r>
    </w:p>
    <w:p w14:paraId="3328648B" w14:textId="2CA9EE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7F9E58D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1118</w:t>
      </w:r>
      <w:r w:rsidRPr="00DE0F0E">
        <w:rPr>
          <w:noProof/>
          <w:lang w:val="en-CA" w:eastAsia="ko-KR"/>
        </w:rPr>
        <w:fldChar w:fldCharType="end"/>
      </w:r>
      <w:r w:rsidRPr="00DE0F0E">
        <w:rPr>
          <w:noProof/>
          <w:lang w:val="en-CA" w:eastAsia="ko-KR"/>
        </w:rPr>
        <w:t>)</w:t>
      </w:r>
    </w:p>
    <w:p w14:paraId="2BF7DCFF" w14:textId="00BE96C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3E71EA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1120</w:t>
      </w:r>
      <w:r w:rsidRPr="00DE0F0E">
        <w:rPr>
          <w:noProof/>
          <w:lang w:val="en-CA" w:eastAsia="ko-KR"/>
        </w:rPr>
        <w:fldChar w:fldCharType="end"/>
      </w:r>
      <w:r w:rsidRPr="00DE0F0E">
        <w:rPr>
          <w:noProof/>
          <w:lang w:val="en-CA" w:eastAsia="ko-KR"/>
        </w:rPr>
        <w:t>)</w:t>
      </w:r>
    </w:p>
    <w:p w14:paraId="7B3504A5" w14:textId="48868FB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707" w:name="_Toc335234780"/>
      <w:bookmarkStart w:id="2708" w:name="_Ref286595152"/>
      <w:bookmarkEnd w:id="2707"/>
      <w:r w:rsidRPr="00DE0F0E">
        <w:rPr>
          <w:noProof/>
          <w:lang w:val="en-CA"/>
        </w:rPr>
        <w:t>Filtering process for a chroma sample</w:t>
      </w:r>
      <w:bookmarkEnd w:id="270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8014BE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1122</w:t>
      </w:r>
      <w:r w:rsidRPr="00DE0F0E">
        <w:rPr>
          <w:noProof/>
          <w:lang w:val="en-CA" w:eastAsia="ko-KR"/>
        </w:rPr>
        <w:fldChar w:fldCharType="end"/>
      </w:r>
      <w:r w:rsidRPr="00DE0F0E">
        <w:rPr>
          <w:noProof/>
          <w:lang w:val="en-CA" w:eastAsia="ko-KR"/>
        </w:rPr>
        <w:t>)</w:t>
      </w:r>
    </w:p>
    <w:p w14:paraId="4E90BDBF" w14:textId="3AD3121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1123</w:t>
      </w:r>
      <w:r w:rsidRPr="00DE0F0E">
        <w:rPr>
          <w:noProof/>
          <w:lang w:val="en-CA" w:eastAsia="ko-KR"/>
        </w:rPr>
        <w:fldChar w:fldCharType="end"/>
      </w:r>
      <w:r w:rsidRPr="00DE0F0E">
        <w:rPr>
          <w:noProof/>
          <w:lang w:val="en-CA" w:eastAsia="ko-KR"/>
        </w:rPr>
        <w:t>)</w:t>
      </w:r>
    </w:p>
    <w:p w14:paraId="21CC3868" w14:textId="79BBE193"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709" w:name="_Toc311217273"/>
      <w:bookmarkStart w:id="2710" w:name="_Toc317198819"/>
      <w:bookmarkStart w:id="2711" w:name="_Ref328751851"/>
      <w:bookmarkStart w:id="2712" w:name="_Toc415475942"/>
      <w:bookmarkStart w:id="2713" w:name="_Toc423599217"/>
      <w:bookmarkStart w:id="2714" w:name="_Toc423601721"/>
      <w:bookmarkStart w:id="2715" w:name="_Toc501130212"/>
      <w:bookmarkStart w:id="2716" w:name="_Toc510795135"/>
      <w:bookmarkStart w:id="2717" w:name="_Toc2177095"/>
      <w:bookmarkStart w:id="271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709"/>
      <w:bookmarkEnd w:id="2710"/>
      <w:bookmarkEnd w:id="2711"/>
      <w:bookmarkEnd w:id="2712"/>
      <w:bookmarkEnd w:id="2713"/>
      <w:bookmarkEnd w:id="2714"/>
      <w:bookmarkEnd w:id="2715"/>
      <w:bookmarkEnd w:id="2716"/>
      <w:bookmarkEnd w:id="2717"/>
    </w:p>
    <w:p w14:paraId="740940E6" w14:textId="77777777" w:rsidR="00C32BC6" w:rsidRPr="00DE0F0E" w:rsidRDefault="00C32BC6" w:rsidP="00C32BC6">
      <w:pPr>
        <w:pStyle w:val="Heading4"/>
        <w:rPr>
          <w:noProof/>
          <w:lang w:val="en-CA" w:eastAsia="ko-KR"/>
        </w:rPr>
      </w:pPr>
      <w:bookmarkStart w:id="2719" w:name="_Toc415475943"/>
      <w:bookmarkStart w:id="2720" w:name="_Toc423599218"/>
      <w:bookmarkStart w:id="2721" w:name="_Toc423601722"/>
      <w:bookmarkStart w:id="2722" w:name="_Ref528056849"/>
      <w:r w:rsidRPr="00DE0F0E">
        <w:rPr>
          <w:noProof/>
          <w:lang w:val="en-CA"/>
        </w:rPr>
        <w:t>General</w:t>
      </w:r>
      <w:bookmarkEnd w:id="2719"/>
      <w:bookmarkEnd w:id="2720"/>
      <w:bookmarkEnd w:id="2721"/>
      <w:bookmarkEnd w:id="272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4F01A8A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12434D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6515933F"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723" w:name="_Toc327178233"/>
      <w:bookmarkStart w:id="2724" w:name="_Ref305587094"/>
      <w:bookmarkStart w:id="2725" w:name="_Toc311217274"/>
      <w:bookmarkStart w:id="2726" w:name="_Toc317198820"/>
      <w:bookmarkStart w:id="2727" w:name="_Toc415475944"/>
      <w:bookmarkStart w:id="2728" w:name="_Toc423599219"/>
      <w:bookmarkStart w:id="2729" w:name="_Toc423601723"/>
      <w:bookmarkEnd w:id="2723"/>
      <w:r w:rsidRPr="00DE0F0E">
        <w:rPr>
          <w:noProof/>
          <w:lang w:val="en-CA"/>
        </w:rPr>
        <w:t>CTB modification process</w:t>
      </w:r>
      <w:bookmarkEnd w:id="2724"/>
      <w:bookmarkEnd w:id="2725"/>
      <w:bookmarkEnd w:id="2726"/>
      <w:bookmarkEnd w:id="2727"/>
      <w:bookmarkEnd w:id="2728"/>
      <w:bookmarkEnd w:id="272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22272A24"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70CC155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1126</w:t>
      </w:r>
      <w:r w:rsidRPr="00DE0F0E">
        <w:rPr>
          <w:noProof/>
          <w:lang w:val="en-CA"/>
        </w:rPr>
        <w:fldChar w:fldCharType="end"/>
      </w:r>
      <w:r w:rsidRPr="00DE0F0E">
        <w:rPr>
          <w:noProof/>
          <w:lang w:val="en-CA"/>
        </w:rPr>
        <w:t>)</w:t>
      </w:r>
    </w:p>
    <w:p w14:paraId="1D12DA27" w14:textId="0DE3A22D"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0F58C385"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12810D98"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1128</w:t>
      </w:r>
      <w:r w:rsidRPr="00DE0F0E">
        <w:rPr>
          <w:noProof/>
          <w:lang w:val="en-CA"/>
        </w:rPr>
        <w:fldChar w:fldCharType="end"/>
      </w:r>
      <w:r w:rsidRPr="00DE0F0E">
        <w:rPr>
          <w:noProof/>
          <w:lang w:val="en-CA"/>
        </w:rPr>
        <w:t>)</w:t>
      </w:r>
    </w:p>
    <w:p w14:paraId="7296FC59" w14:textId="735CF906"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7DADCEEB" w14:textId="20F2377E" w:rsidR="002B3799" w:rsidRPr="00DE0F0E" w:rsidRDefault="002B3799">
      <w:pPr>
        <w:numPr>
          <w:ilvl w:val="0"/>
          <w:numId w:val="86"/>
        </w:numPr>
        <w:tabs>
          <w:tab w:val="clear" w:pos="400"/>
          <w:tab w:val="clear" w:pos="794"/>
          <w:tab w:val="clear" w:pos="1191"/>
          <w:tab w:val="clear" w:pos="1588"/>
          <w:tab w:val="clear" w:pos="1985"/>
          <w:tab w:val="left" w:pos="1080"/>
          <w:tab w:val="left" w:pos="1440"/>
          <w:tab w:val="left" w:pos="2977"/>
        </w:tabs>
        <w:ind w:left="1440" w:hanging="360"/>
        <w:rPr>
          <w:ins w:id="2730" w:author="Ye-Kui Wang d08" w:date="2019-03-06T17:13:00Z"/>
          <w:rFonts w:eastAsia="PMingLiU"/>
          <w:noProof/>
          <w:lang w:val="en-CA" w:eastAsia="zh-TW"/>
        </w:rPr>
        <w:pPrChange w:id="2731" w:author="Ye-Kui Wang d10" w:date="2019-03-07T11:43:00Z">
          <w:pPr>
            <w:numPr>
              <w:numId w:val="86"/>
            </w:numPr>
            <w:tabs>
              <w:tab w:val="clear" w:pos="794"/>
              <w:tab w:val="clear" w:pos="1191"/>
              <w:tab w:val="clear" w:pos="1588"/>
              <w:tab w:val="clear" w:pos="1985"/>
              <w:tab w:val="num" w:pos="400"/>
              <w:tab w:val="left" w:pos="1080"/>
              <w:tab w:val="left" w:pos="1440"/>
              <w:tab w:val="left" w:pos="2977"/>
            </w:tabs>
            <w:ind w:left="1440" w:hanging="360"/>
            <w:jc w:val="left"/>
          </w:pPr>
        </w:pPrChange>
      </w:pPr>
      <w:ins w:id="2732" w:author="Ye-Kui Wang d08" w:date="2019-03-06T17:13:00Z">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Pr>
            <w:rFonts w:eastAsia="PMingLiU"/>
            <w:noProof/>
            <w:lang w:val="en-CA" w:eastAsia="zh-TW"/>
          </w:rPr>
          <w:t xml:space="preserve">sub-picture </w:t>
        </w:r>
        <w:r w:rsidRPr="00DE0F0E">
          <w:rPr>
            <w:rFonts w:eastAsia="PMingLiU"/>
            <w:noProof/>
            <w:lang w:val="en-CA" w:eastAsia="zh-TW"/>
          </w:rPr>
          <w:t xml:space="preserve">and </w:t>
        </w:r>
      </w:ins>
      <w:ins w:id="2733" w:author="Ye-Kui Wang d10" w:date="2019-03-07T11:42:00Z">
        <w:r w:rsidR="00F603D1" w:rsidRPr="00DE0F0E">
          <w:rPr>
            <w:rFonts w:eastAsia="PMingLiU"/>
            <w:noProof/>
            <w:lang w:val="en-CA" w:eastAsia="zh-TW"/>
          </w:rPr>
          <w:t xml:space="preserve">and </w:t>
        </w:r>
        <w:r w:rsidR="00F603D1" w:rsidRPr="00F603D1">
          <w:rPr>
            <w:rFonts w:eastAsia="PMingLiU"/>
            <w:noProof/>
            <w:lang w:val="en-CA" w:eastAsia="zh-TW"/>
          </w:rPr>
          <w:t>loop_filter_across_sub_pic_enabled_flag</w:t>
        </w:r>
        <w:r w:rsidR="00F603D1" w:rsidRPr="00DE0F0E">
          <w:rPr>
            <w:rFonts w:eastAsia="PMingLiU"/>
            <w:noProof/>
            <w:lang w:val="en-CA" w:eastAsia="zh-TW"/>
          </w:rPr>
          <w:t xml:space="preserve"> in the tile group which the sample recPicture[ </w:t>
        </w:r>
        <w:r w:rsidR="00F603D1" w:rsidRPr="00DE0F0E">
          <w:rPr>
            <w:noProof/>
            <w:lang w:val="en-CA" w:eastAsia="ko-KR"/>
          </w:rPr>
          <w:t>xS</w:t>
        </w:r>
        <w:r w:rsidR="00F603D1" w:rsidRPr="00DE0F0E">
          <w:rPr>
            <w:noProof/>
            <w:vertAlign w:val="subscript"/>
            <w:lang w:val="en-CA" w:eastAsia="ko-KR"/>
          </w:rPr>
          <w:t>i</w:t>
        </w:r>
        <w:r w:rsidR="00F603D1" w:rsidRPr="00DE0F0E">
          <w:rPr>
            <w:noProof/>
            <w:lang w:val="en-CA" w:eastAsia="ko-KR"/>
          </w:rPr>
          <w:t> ][ yS</w:t>
        </w:r>
        <w:r w:rsidR="00F603D1" w:rsidRPr="00DE0F0E">
          <w:rPr>
            <w:noProof/>
            <w:vertAlign w:val="subscript"/>
            <w:lang w:val="en-CA" w:eastAsia="ko-KR"/>
          </w:rPr>
          <w:t>j</w:t>
        </w:r>
        <w:r w:rsidR="00F603D1" w:rsidRPr="00DE0F0E">
          <w:rPr>
            <w:noProof/>
            <w:lang w:val="en-CA" w:eastAsia="ko-KR"/>
          </w:rPr>
          <w:t> </w:t>
        </w:r>
        <w:r w:rsidR="00F603D1" w:rsidRPr="00DE0F0E">
          <w:rPr>
            <w:rFonts w:eastAsia="PMingLiU"/>
            <w:noProof/>
            <w:lang w:val="en-CA" w:eastAsia="zh-TW"/>
          </w:rPr>
          <w:t>] belongs to is equal to 0</w:t>
        </w:r>
      </w:ins>
      <w:ins w:id="2734" w:author="Ye-Kui Wang d10" w:date="2019-03-07T11:43:00Z">
        <w:r w:rsidR="00F603D1">
          <w:rPr>
            <w:rFonts w:eastAsia="PMingLiU"/>
            <w:noProof/>
            <w:lang w:val="en-CA" w:eastAsia="zh-TW"/>
          </w:rPr>
          <w:t>.</w:t>
        </w:r>
      </w:ins>
    </w:p>
    <w:p w14:paraId="6224D644" w14:textId="4B5E515E" w:rsidR="00EB1E2C" w:rsidRPr="00DE0F0E" w:rsidDel="00D85DB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del w:id="2735" w:author="Ye-Kui Wang d17" w:date="2019-03-10T18:28:00Z"/>
          <w:rFonts w:eastAsia="PMingLiU"/>
          <w:noProof/>
          <w:lang w:val="en-CA" w:eastAsia="zh-TW"/>
        </w:rPr>
      </w:pPr>
      <w:del w:id="2736" w:author="Ye-Kui Wang d17" w:date="2019-03-10T18:28:00Z">
        <w:r w:rsidRPr="00DE0F0E" w:rsidDel="00D85DB1">
          <w:rPr>
            <w:noProof/>
            <w:lang w:val="en-CA" w:eastAsia="ko-KR"/>
          </w:rPr>
          <w:delText xml:space="preserve">The sample </w:delText>
        </w:r>
        <w:r w:rsidRPr="00DE0F0E" w:rsidDel="00D85DB1">
          <w:rPr>
            <w:rFonts w:eastAsia="PMingLiU"/>
            <w:noProof/>
            <w:lang w:val="en-CA" w:eastAsia="zh-TW"/>
          </w:rPr>
          <w:delText xml:space="preserve">at location </w:delText>
        </w:r>
        <w:r w:rsidRPr="00DE0F0E" w:rsidDel="00D85DB1">
          <w:rPr>
            <w:noProof/>
            <w:lang w:val="en-CA" w:eastAsia="ko-KR"/>
          </w:rPr>
          <w:delText>( xS</w:delText>
        </w:r>
        <w:r w:rsidRPr="00DE0F0E" w:rsidDel="00D85DB1">
          <w:rPr>
            <w:noProof/>
            <w:vertAlign w:val="subscript"/>
            <w:lang w:val="en-CA" w:eastAsia="ko-KR"/>
          </w:rPr>
          <w:delText>ik</w:delText>
        </w:r>
        <w:r w:rsidRPr="00DE0F0E" w:rsidDel="00D85DB1">
          <w:rPr>
            <w:noProof/>
            <w:lang w:val="en-CA"/>
          </w:rPr>
          <w:delText>′</w:delText>
        </w:r>
        <w:r w:rsidRPr="00DE0F0E" w:rsidDel="00D85DB1">
          <w:rPr>
            <w:noProof/>
            <w:lang w:val="en-CA" w:eastAsia="ko-KR"/>
          </w:rPr>
          <w:delText>, yS</w:delText>
        </w:r>
        <w:r w:rsidRPr="00DE0F0E" w:rsidDel="00D85DB1">
          <w:rPr>
            <w:noProof/>
            <w:vertAlign w:val="subscript"/>
            <w:lang w:val="en-CA" w:eastAsia="ko-KR"/>
          </w:rPr>
          <w:delText>jk</w:delText>
        </w:r>
        <w:r w:rsidRPr="00DE0F0E" w:rsidDel="00D85DB1">
          <w:rPr>
            <w:noProof/>
            <w:lang w:val="en-CA"/>
          </w:rPr>
          <w:delText>′</w:delText>
        </w:r>
        <w:r w:rsidRPr="00DE0F0E" w:rsidDel="00D85DB1">
          <w:rPr>
            <w:noProof/>
            <w:lang w:val="en-CA" w:eastAsia="ko-KR"/>
          </w:rPr>
          <w:delText> ) belongs to</w:delText>
        </w:r>
        <w:r w:rsidRPr="00DE0F0E" w:rsidDel="00D85DB1">
          <w:rPr>
            <w:rFonts w:eastAsia="PMingLiU"/>
            <w:noProof/>
            <w:lang w:val="en-CA" w:eastAsia="zh-TW"/>
          </w:rPr>
          <w:delText xml:space="preserve"> a different </w:delText>
        </w:r>
        <w:r w:rsidR="00DB7471" w:rsidRPr="00DE0F0E" w:rsidDel="00D85DB1">
          <w:rPr>
            <w:rFonts w:eastAsia="PMingLiU"/>
            <w:noProof/>
            <w:lang w:val="en-CA" w:eastAsia="zh-TW"/>
          </w:rPr>
          <w:delText>tile group</w:delText>
        </w:r>
        <w:r w:rsidRPr="00DE0F0E" w:rsidDel="00D85DB1">
          <w:rPr>
            <w:rFonts w:eastAsia="PMingLiU"/>
            <w:noProof/>
            <w:lang w:val="en-CA" w:eastAsia="zh-TW"/>
          </w:rPr>
          <w:delText xml:space="preserve"> and one of the following two conditions is true:</w:delText>
        </w:r>
      </w:del>
    </w:p>
    <w:p w14:paraId="3A3CCE63" w14:textId="780DE8A1" w:rsidR="00EB1E2C" w:rsidRPr="00DE0F0E" w:rsidDel="00D85DB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del w:id="2737" w:author="Ye-Kui Wang d17" w:date="2019-03-10T18:28:00Z"/>
          <w:rFonts w:eastAsia="PMingLiU"/>
          <w:noProof/>
          <w:lang w:val="en-CA" w:eastAsia="zh-TW"/>
        </w:rPr>
      </w:pPr>
      <w:del w:id="2738" w:author="Ye-Kui Wang d17" w:date="2019-03-10T18:28:00Z">
        <w:r w:rsidRPr="00DE0F0E" w:rsidDel="00D85DB1">
          <w:rPr>
            <w:rFonts w:eastAsia="PMingLiU"/>
            <w:noProof/>
            <w:highlight w:val="yellow"/>
            <w:lang w:val="en-CA" w:eastAsia="zh-TW"/>
          </w:rPr>
          <w:delText>MinTbAddrZs</w:delText>
        </w:r>
        <w:r w:rsidRPr="00DE0F0E" w:rsidDel="00D85DB1">
          <w:rPr>
            <w:rFonts w:eastAsia="PMingLiU"/>
            <w:noProof/>
            <w:lang w:val="en-CA" w:eastAsia="zh-TW"/>
          </w:rPr>
          <w:delText>[ xY</w:delText>
        </w:r>
        <w:r w:rsidRPr="00DE0F0E" w:rsidDel="00D85DB1">
          <w:rPr>
            <w:noProof/>
            <w:vertAlign w:val="subscript"/>
            <w:lang w:val="en-CA" w:eastAsia="ko-KR"/>
          </w:rPr>
          <w:delText>ik</w:delText>
        </w:r>
        <w:r w:rsidRPr="00DE0F0E" w:rsidDel="00D85DB1">
          <w:rPr>
            <w:noProof/>
            <w:lang w:val="en-CA"/>
          </w:rPr>
          <w:delText>′</w:delText>
        </w:r>
        <w:r w:rsidRPr="00DE0F0E" w:rsidDel="00D85DB1">
          <w:rPr>
            <w:rFonts w:eastAsia="PMingLiU"/>
            <w:noProof/>
            <w:lang w:val="en-CA" w:eastAsia="zh-TW"/>
          </w:rPr>
          <w:delText> </w:delText>
        </w:r>
        <w:r w:rsidRPr="00DE0F0E" w:rsidDel="00D85DB1">
          <w:rPr>
            <w:noProof/>
            <w:lang w:val="en-CA" w:eastAsia="ko-KR"/>
          </w:rPr>
          <w:delText> &gt;&gt;  MinTbLog2SizeY ][ yY</w:delText>
        </w:r>
        <w:r w:rsidRPr="00DE0F0E" w:rsidDel="00D85DB1">
          <w:rPr>
            <w:noProof/>
            <w:vertAlign w:val="subscript"/>
            <w:lang w:val="en-CA" w:eastAsia="ko-KR"/>
          </w:rPr>
          <w:delText>jk</w:delText>
        </w:r>
        <w:r w:rsidRPr="00DE0F0E" w:rsidDel="00D85DB1">
          <w:rPr>
            <w:noProof/>
            <w:lang w:val="en-CA"/>
          </w:rPr>
          <w:delText>′</w:delText>
        </w:r>
        <w:r w:rsidRPr="00DE0F0E" w:rsidDel="00D85DB1">
          <w:rPr>
            <w:noProof/>
            <w:lang w:val="en-CA" w:eastAsia="ko-KR"/>
          </w:rPr>
          <w:delText>  &gt;&gt;  MinTbLog2SizeY </w:delText>
        </w:r>
        <w:r w:rsidRPr="00DE0F0E" w:rsidDel="00D85DB1">
          <w:rPr>
            <w:rFonts w:eastAsia="PMingLiU"/>
            <w:noProof/>
            <w:lang w:val="en-CA" w:eastAsia="zh-TW"/>
          </w:rPr>
          <w:delText xml:space="preserve">] is less than </w:delText>
        </w:r>
        <w:r w:rsidRPr="00DE0F0E" w:rsidDel="00D85DB1">
          <w:rPr>
            <w:rFonts w:eastAsia="PMingLiU"/>
            <w:noProof/>
            <w:highlight w:val="yellow"/>
            <w:lang w:val="en-CA" w:eastAsia="zh-TW"/>
          </w:rPr>
          <w:delText>MinTbAddrZs</w:delText>
        </w:r>
        <w:r w:rsidRPr="00DE0F0E" w:rsidDel="00D85DB1">
          <w:rPr>
            <w:rFonts w:eastAsia="PMingLiU"/>
            <w:noProof/>
            <w:lang w:val="en-CA" w:eastAsia="zh-TW"/>
          </w:rPr>
          <w:delText>[ </w:delText>
        </w:r>
        <w:r w:rsidRPr="00DE0F0E" w:rsidDel="00D85DB1">
          <w:rPr>
            <w:noProof/>
            <w:lang w:val="en-CA" w:eastAsia="ko-KR"/>
          </w:rPr>
          <w:delText>xY</w:delText>
        </w:r>
        <w:r w:rsidRPr="00DE0F0E" w:rsidDel="00D85DB1">
          <w:rPr>
            <w:noProof/>
            <w:vertAlign w:val="subscript"/>
            <w:lang w:val="en-CA" w:eastAsia="ko-KR"/>
          </w:rPr>
          <w:delText>i</w:delText>
        </w:r>
        <w:r w:rsidRPr="00DE0F0E" w:rsidDel="00D85DB1">
          <w:rPr>
            <w:noProof/>
            <w:lang w:val="en-CA" w:eastAsia="ko-KR"/>
          </w:rPr>
          <w:delText>  &gt;&gt;  MinTbLog2SizeY ][ yY</w:delText>
        </w:r>
        <w:r w:rsidRPr="00DE0F0E" w:rsidDel="00D85DB1">
          <w:rPr>
            <w:noProof/>
            <w:vertAlign w:val="subscript"/>
            <w:lang w:val="en-CA" w:eastAsia="ko-KR"/>
          </w:rPr>
          <w:delText>j</w:delText>
        </w:r>
        <w:r w:rsidRPr="00DE0F0E" w:rsidDel="00D85DB1">
          <w:rPr>
            <w:noProof/>
            <w:lang w:val="en-CA" w:eastAsia="ko-KR"/>
          </w:rPr>
          <w:delText>  &gt;&gt;  MinTbLog2SizeY </w:delText>
        </w:r>
        <w:r w:rsidRPr="00DE0F0E" w:rsidDel="00D85DB1">
          <w:rPr>
            <w:rFonts w:eastAsia="PMingLiU"/>
            <w:noProof/>
            <w:lang w:val="en-CA" w:eastAsia="zh-TW"/>
          </w:rPr>
          <w:delText xml:space="preserve">] and </w:delText>
        </w:r>
        <w:r w:rsidR="000A78D2" w:rsidRPr="00DE0F0E" w:rsidDel="00D85DB1">
          <w:rPr>
            <w:rFonts w:eastAsia="PMingLiU"/>
            <w:noProof/>
            <w:highlight w:val="yellow"/>
            <w:lang w:val="en-CA" w:eastAsia="zh-TW"/>
          </w:rPr>
          <w:delText>tile_group_</w:delText>
        </w:r>
        <w:r w:rsidRPr="00DE0F0E" w:rsidDel="00D85DB1">
          <w:rPr>
            <w:rFonts w:eastAsia="PMingLiU"/>
            <w:noProof/>
            <w:highlight w:val="yellow"/>
            <w:lang w:val="en-CA" w:eastAsia="zh-TW"/>
          </w:rPr>
          <w:delText>loop_filter_across</w:delText>
        </w:r>
        <w:r w:rsidR="000A78D2" w:rsidRPr="00DE0F0E" w:rsidDel="00D85DB1">
          <w:rPr>
            <w:rFonts w:eastAsia="PMingLiU"/>
            <w:noProof/>
            <w:highlight w:val="yellow"/>
            <w:lang w:val="en-CA" w:eastAsia="zh-TW"/>
          </w:rPr>
          <w:delText>_tile_group</w:delText>
        </w:r>
        <w:r w:rsidRPr="00DE0F0E" w:rsidDel="00D85DB1">
          <w:rPr>
            <w:rFonts w:eastAsia="PMingLiU"/>
            <w:noProof/>
            <w:highlight w:val="yellow"/>
            <w:lang w:val="en-CA" w:eastAsia="zh-TW"/>
          </w:rPr>
          <w:delText>s_enabled_flag</w:delText>
        </w:r>
        <w:r w:rsidRPr="00DE0F0E" w:rsidDel="00D85DB1">
          <w:rPr>
            <w:rFonts w:eastAsia="PMingLiU"/>
            <w:noProof/>
            <w:lang w:val="en-CA" w:eastAsia="zh-TW"/>
          </w:rPr>
          <w:delText xml:space="preserve"> in the </w:delText>
        </w:r>
        <w:r w:rsidR="00DB7471" w:rsidRPr="00DE0F0E" w:rsidDel="00D85DB1">
          <w:rPr>
            <w:rFonts w:eastAsia="PMingLiU"/>
            <w:noProof/>
            <w:lang w:val="en-CA" w:eastAsia="zh-TW"/>
          </w:rPr>
          <w:delText>tile group</w:delText>
        </w:r>
        <w:r w:rsidRPr="00DE0F0E" w:rsidDel="00D85DB1">
          <w:rPr>
            <w:rFonts w:eastAsia="PMingLiU"/>
            <w:noProof/>
            <w:lang w:val="en-CA" w:eastAsia="zh-TW"/>
          </w:rPr>
          <w:delText xml:space="preserve"> which the sample recPicture[ </w:delText>
        </w:r>
        <w:r w:rsidRPr="00DE0F0E" w:rsidDel="00D85DB1">
          <w:rPr>
            <w:noProof/>
            <w:lang w:val="en-CA" w:eastAsia="ko-KR"/>
          </w:rPr>
          <w:delText>xS</w:delText>
        </w:r>
        <w:r w:rsidRPr="00DE0F0E" w:rsidDel="00D85DB1">
          <w:rPr>
            <w:noProof/>
            <w:vertAlign w:val="subscript"/>
            <w:lang w:val="en-CA" w:eastAsia="ko-KR"/>
          </w:rPr>
          <w:delText>i</w:delText>
        </w:r>
        <w:r w:rsidRPr="00DE0F0E" w:rsidDel="00D85DB1">
          <w:rPr>
            <w:noProof/>
            <w:lang w:val="en-CA" w:eastAsia="ko-KR"/>
          </w:rPr>
          <w:delText> ][ yS</w:delText>
        </w:r>
        <w:r w:rsidRPr="00DE0F0E" w:rsidDel="00D85DB1">
          <w:rPr>
            <w:noProof/>
            <w:vertAlign w:val="subscript"/>
            <w:lang w:val="en-CA" w:eastAsia="ko-KR"/>
          </w:rPr>
          <w:delText>j</w:delText>
        </w:r>
        <w:r w:rsidRPr="00DE0F0E" w:rsidDel="00D85DB1">
          <w:rPr>
            <w:noProof/>
            <w:lang w:val="en-CA" w:eastAsia="ko-KR"/>
          </w:rPr>
          <w:delText> </w:delText>
        </w:r>
        <w:r w:rsidRPr="00DE0F0E" w:rsidDel="00D85DB1">
          <w:rPr>
            <w:rFonts w:eastAsia="PMingLiU"/>
            <w:noProof/>
            <w:lang w:val="en-CA" w:eastAsia="zh-TW"/>
          </w:rPr>
          <w:delText>] belongs to is equal to 0.</w:delText>
        </w:r>
      </w:del>
    </w:p>
    <w:p w14:paraId="49C68415" w14:textId="7C72A2E6" w:rsidR="00EB1E2C" w:rsidRPr="00DE0F0E" w:rsidDel="00D85DB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del w:id="2739" w:author="Ye-Kui Wang d17" w:date="2019-03-10T18:28:00Z"/>
          <w:rFonts w:eastAsia="PMingLiU"/>
          <w:noProof/>
          <w:lang w:val="en-CA" w:eastAsia="zh-TW"/>
        </w:rPr>
      </w:pPr>
      <w:del w:id="2740" w:author="Ye-Kui Wang d17" w:date="2019-03-10T18:28:00Z">
        <w:r w:rsidRPr="00DE0F0E" w:rsidDel="00D85DB1">
          <w:rPr>
            <w:rFonts w:eastAsia="PMingLiU"/>
            <w:noProof/>
            <w:highlight w:val="yellow"/>
            <w:lang w:val="en-CA" w:eastAsia="zh-TW"/>
          </w:rPr>
          <w:delText>MinTbAddrZs</w:delText>
        </w:r>
        <w:r w:rsidRPr="00DE0F0E" w:rsidDel="00D85DB1">
          <w:rPr>
            <w:rFonts w:eastAsia="PMingLiU"/>
            <w:noProof/>
            <w:lang w:val="en-CA" w:eastAsia="zh-TW"/>
          </w:rPr>
          <w:delText>[ </w:delText>
        </w:r>
        <w:r w:rsidRPr="00DE0F0E" w:rsidDel="00D85DB1">
          <w:rPr>
            <w:noProof/>
            <w:lang w:val="en-CA" w:eastAsia="ko-KR"/>
          </w:rPr>
          <w:delText>xY</w:delText>
        </w:r>
        <w:r w:rsidRPr="00DE0F0E" w:rsidDel="00D85DB1">
          <w:rPr>
            <w:noProof/>
            <w:vertAlign w:val="subscript"/>
            <w:lang w:val="en-CA" w:eastAsia="ko-KR"/>
          </w:rPr>
          <w:delText>i</w:delText>
        </w:r>
        <w:r w:rsidRPr="00DE0F0E" w:rsidDel="00D85DB1">
          <w:rPr>
            <w:noProof/>
            <w:lang w:val="en-CA" w:eastAsia="ko-KR"/>
          </w:rPr>
          <w:delText>  &gt;&gt;  MinTbLog2SizeY ][ yY</w:delText>
        </w:r>
        <w:r w:rsidRPr="00DE0F0E" w:rsidDel="00D85DB1">
          <w:rPr>
            <w:noProof/>
            <w:vertAlign w:val="subscript"/>
            <w:lang w:val="en-CA" w:eastAsia="ko-KR"/>
          </w:rPr>
          <w:delText>j</w:delText>
        </w:r>
        <w:r w:rsidRPr="00DE0F0E" w:rsidDel="00D85DB1">
          <w:rPr>
            <w:noProof/>
            <w:lang w:val="en-CA" w:eastAsia="ko-KR"/>
          </w:rPr>
          <w:delText>  &gt;&gt;  MinTbLog2SizeY </w:delText>
        </w:r>
        <w:r w:rsidRPr="00DE0F0E" w:rsidDel="00D85DB1">
          <w:rPr>
            <w:rFonts w:eastAsia="PMingLiU"/>
            <w:noProof/>
            <w:lang w:val="en-CA" w:eastAsia="zh-TW"/>
          </w:rPr>
          <w:delText xml:space="preserve">] is less than </w:delText>
        </w:r>
        <w:r w:rsidRPr="00DE0F0E" w:rsidDel="00D85DB1">
          <w:rPr>
            <w:rFonts w:eastAsia="PMingLiU"/>
            <w:noProof/>
            <w:highlight w:val="yellow"/>
            <w:lang w:val="en-CA" w:eastAsia="zh-TW"/>
          </w:rPr>
          <w:delText>MinTbAddrZs</w:delText>
        </w:r>
        <w:r w:rsidRPr="00DE0F0E" w:rsidDel="00D85DB1">
          <w:rPr>
            <w:rFonts w:eastAsia="PMingLiU"/>
            <w:noProof/>
            <w:lang w:val="en-CA" w:eastAsia="zh-TW"/>
          </w:rPr>
          <w:delText>[ xY</w:delText>
        </w:r>
        <w:r w:rsidRPr="00DE0F0E" w:rsidDel="00D85DB1">
          <w:rPr>
            <w:noProof/>
            <w:vertAlign w:val="subscript"/>
            <w:lang w:val="en-CA" w:eastAsia="ko-KR"/>
          </w:rPr>
          <w:delText>ik</w:delText>
        </w:r>
        <w:r w:rsidRPr="00DE0F0E" w:rsidDel="00D85DB1">
          <w:rPr>
            <w:noProof/>
            <w:lang w:val="en-CA"/>
          </w:rPr>
          <w:delText>′</w:delText>
        </w:r>
        <w:r w:rsidRPr="00DE0F0E" w:rsidDel="00D85DB1">
          <w:rPr>
            <w:rFonts w:eastAsia="PMingLiU"/>
            <w:noProof/>
            <w:lang w:val="en-CA" w:eastAsia="zh-TW"/>
          </w:rPr>
          <w:delText> </w:delText>
        </w:r>
        <w:r w:rsidRPr="00DE0F0E" w:rsidDel="00D85DB1">
          <w:rPr>
            <w:noProof/>
            <w:lang w:val="en-CA" w:eastAsia="ko-KR"/>
          </w:rPr>
          <w:delText> &gt;&gt;  MinTbLog2SizeY ][ yY</w:delText>
        </w:r>
        <w:r w:rsidRPr="00DE0F0E" w:rsidDel="00D85DB1">
          <w:rPr>
            <w:noProof/>
            <w:vertAlign w:val="subscript"/>
            <w:lang w:val="en-CA" w:eastAsia="ko-KR"/>
          </w:rPr>
          <w:delText>jk</w:delText>
        </w:r>
        <w:r w:rsidRPr="00DE0F0E" w:rsidDel="00D85DB1">
          <w:rPr>
            <w:noProof/>
            <w:lang w:val="en-CA"/>
          </w:rPr>
          <w:delText>′</w:delText>
        </w:r>
        <w:r w:rsidRPr="00DE0F0E" w:rsidDel="00D85DB1">
          <w:rPr>
            <w:noProof/>
            <w:lang w:val="en-CA" w:eastAsia="ko-KR"/>
          </w:rPr>
          <w:delText>  &gt;&gt;  MinTbLog2SizeY </w:delText>
        </w:r>
        <w:r w:rsidRPr="00DE0F0E" w:rsidDel="00D85DB1">
          <w:rPr>
            <w:rFonts w:eastAsia="PMingLiU"/>
            <w:noProof/>
            <w:lang w:val="en-CA" w:eastAsia="zh-TW"/>
          </w:rPr>
          <w:delText xml:space="preserve">] and </w:delText>
        </w:r>
        <w:r w:rsidR="000A78D2" w:rsidRPr="00DE0F0E" w:rsidDel="00D85DB1">
          <w:rPr>
            <w:rFonts w:eastAsia="PMingLiU"/>
            <w:noProof/>
            <w:highlight w:val="yellow"/>
            <w:lang w:val="en-CA" w:eastAsia="zh-TW"/>
          </w:rPr>
          <w:delText>tile_group_</w:delText>
        </w:r>
        <w:r w:rsidRPr="00DE0F0E" w:rsidDel="00D85DB1">
          <w:rPr>
            <w:rFonts w:eastAsia="PMingLiU"/>
            <w:noProof/>
            <w:highlight w:val="yellow"/>
            <w:lang w:val="en-CA" w:eastAsia="zh-TW"/>
          </w:rPr>
          <w:delText>loop_filter_across</w:delText>
        </w:r>
        <w:r w:rsidR="000A78D2" w:rsidRPr="00DE0F0E" w:rsidDel="00D85DB1">
          <w:rPr>
            <w:rFonts w:eastAsia="PMingLiU"/>
            <w:noProof/>
            <w:highlight w:val="yellow"/>
            <w:lang w:val="en-CA" w:eastAsia="zh-TW"/>
          </w:rPr>
          <w:delText>_tile_group</w:delText>
        </w:r>
        <w:r w:rsidRPr="00DE0F0E" w:rsidDel="00D85DB1">
          <w:rPr>
            <w:rFonts w:eastAsia="PMingLiU"/>
            <w:noProof/>
            <w:highlight w:val="yellow"/>
            <w:lang w:val="en-CA" w:eastAsia="zh-TW"/>
          </w:rPr>
          <w:delText>s_enabled_flag</w:delText>
        </w:r>
        <w:r w:rsidRPr="00DE0F0E" w:rsidDel="00D85DB1">
          <w:rPr>
            <w:rFonts w:eastAsia="PMingLiU"/>
            <w:noProof/>
            <w:lang w:val="en-CA" w:eastAsia="zh-TW"/>
          </w:rPr>
          <w:delText xml:space="preserve"> in the </w:delText>
        </w:r>
        <w:r w:rsidR="00DB7471" w:rsidRPr="00DE0F0E" w:rsidDel="00D85DB1">
          <w:rPr>
            <w:rFonts w:eastAsia="PMingLiU"/>
            <w:noProof/>
            <w:lang w:val="en-CA" w:eastAsia="zh-TW"/>
          </w:rPr>
          <w:delText>tile group</w:delText>
        </w:r>
        <w:r w:rsidRPr="00DE0F0E" w:rsidDel="00D85DB1">
          <w:rPr>
            <w:rFonts w:eastAsia="PMingLiU"/>
            <w:noProof/>
            <w:lang w:val="en-CA" w:eastAsia="zh-TW"/>
          </w:rPr>
          <w:delText xml:space="preserve"> which the sample recPicture[</w:delText>
        </w:r>
        <w:r w:rsidRPr="00DE0F0E" w:rsidDel="00D85DB1">
          <w:rPr>
            <w:noProof/>
            <w:lang w:val="en-CA" w:eastAsia="ko-KR"/>
          </w:rPr>
          <w:delText> xS</w:delText>
        </w:r>
        <w:r w:rsidRPr="00DE0F0E" w:rsidDel="00D85DB1">
          <w:rPr>
            <w:noProof/>
            <w:vertAlign w:val="subscript"/>
            <w:lang w:val="en-CA" w:eastAsia="ko-KR"/>
          </w:rPr>
          <w:delText>ik</w:delText>
        </w:r>
        <w:r w:rsidRPr="00DE0F0E" w:rsidDel="00D85DB1">
          <w:rPr>
            <w:noProof/>
            <w:lang w:val="en-CA"/>
          </w:rPr>
          <w:delText>′</w:delText>
        </w:r>
        <w:r w:rsidRPr="00DE0F0E" w:rsidDel="00D85DB1">
          <w:rPr>
            <w:noProof/>
            <w:lang w:val="en-CA" w:eastAsia="ko-KR"/>
          </w:rPr>
          <w:delText> ][ yS</w:delText>
        </w:r>
        <w:r w:rsidRPr="00DE0F0E" w:rsidDel="00D85DB1">
          <w:rPr>
            <w:noProof/>
            <w:vertAlign w:val="subscript"/>
            <w:lang w:val="en-CA" w:eastAsia="ko-KR"/>
          </w:rPr>
          <w:delText>jk</w:delText>
        </w:r>
        <w:r w:rsidRPr="00DE0F0E" w:rsidDel="00D85DB1">
          <w:rPr>
            <w:noProof/>
            <w:lang w:val="en-CA"/>
          </w:rPr>
          <w:delText>′</w:delText>
        </w:r>
        <w:r w:rsidRPr="00DE0F0E" w:rsidDel="00D85DB1">
          <w:rPr>
            <w:noProof/>
            <w:lang w:val="en-CA" w:eastAsia="ko-KR"/>
          </w:rPr>
          <w:delText> </w:delText>
        </w:r>
        <w:r w:rsidRPr="00DE0F0E" w:rsidDel="00D85DB1">
          <w:rPr>
            <w:rFonts w:eastAsia="PMingLiU"/>
            <w:noProof/>
            <w:lang w:val="en-CA" w:eastAsia="zh-TW"/>
          </w:rPr>
          <w:delText>] belongs to is equal to 0.</w:delText>
        </w:r>
      </w:del>
    </w:p>
    <w:p w14:paraId="24FFB8CF" w14:textId="21B91259"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2A849B37"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2114BA90"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27504679"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CDCA32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1F85FD9E"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1134</w:t>
      </w:r>
      <w:r w:rsidRPr="00DE0F0E">
        <w:rPr>
          <w:noProof/>
          <w:lang w:val="en-CA"/>
        </w:rPr>
        <w:fldChar w:fldCharType="end"/>
      </w:r>
      <w:r w:rsidRPr="00DE0F0E">
        <w:rPr>
          <w:noProof/>
          <w:lang w:val="en-CA"/>
        </w:rPr>
        <w:t>)</w:t>
      </w:r>
    </w:p>
    <w:p w14:paraId="21C3D239" w14:textId="5BC24BD3" w:rsidR="00C32BC6" w:rsidRPr="00DE0F0E" w:rsidRDefault="00C32BC6" w:rsidP="00C32BC6">
      <w:pPr>
        <w:pStyle w:val="Caption"/>
        <w:rPr>
          <w:noProof/>
          <w:lang w:val="en-CA" w:eastAsia="ko-KR"/>
        </w:rPr>
      </w:pPr>
      <w:bookmarkStart w:id="2741" w:name="_Ref305592425"/>
      <w:bookmarkStart w:id="2742" w:name="_Toc415476456"/>
      <w:bookmarkStart w:id="2743" w:name="_Toc423602502"/>
      <w:bookmarkStart w:id="2744" w:name="_Toc423602676"/>
      <w:bookmarkStart w:id="2745" w:name="_Toc501130576"/>
      <w:bookmarkStart w:id="2746"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18</w:t>
      </w:r>
      <w:r w:rsidR="007F6735" w:rsidRPr="00DE0F0E">
        <w:rPr>
          <w:noProof/>
          <w:lang w:val="en-CA"/>
        </w:rPr>
        <w:fldChar w:fldCharType="end"/>
      </w:r>
      <w:bookmarkEnd w:id="2741"/>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742"/>
      <w:bookmarkEnd w:id="2743"/>
      <w:bookmarkEnd w:id="2744"/>
      <w:bookmarkEnd w:id="2745"/>
      <w:bookmarkEnd w:id="27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71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747" w:name="_Toc2177096"/>
      <w:r w:rsidRPr="00DE0F0E">
        <w:rPr>
          <w:noProof/>
          <w:lang w:val="en-CA"/>
        </w:rPr>
        <w:t>Adaptive loop filter process</w:t>
      </w:r>
      <w:bookmarkEnd w:id="2537"/>
      <w:bookmarkEnd w:id="2538"/>
      <w:bookmarkEnd w:id="2539"/>
      <w:bookmarkEnd w:id="2540"/>
      <w:bookmarkEnd w:id="2747"/>
    </w:p>
    <w:p w14:paraId="0951E1D7" w14:textId="77777777" w:rsidR="00412188" w:rsidRPr="00DE0F0E" w:rsidRDefault="00412188" w:rsidP="00412188">
      <w:pPr>
        <w:pStyle w:val="Heading4"/>
        <w:rPr>
          <w:noProof/>
          <w:lang w:val="en-CA" w:eastAsia="ko-KR"/>
        </w:rPr>
      </w:pPr>
      <w:bookmarkStart w:id="2748" w:name="_Ref525222192"/>
      <w:r w:rsidRPr="00DE0F0E">
        <w:rPr>
          <w:noProof/>
          <w:lang w:val="en-CA" w:eastAsia="ko-KR"/>
        </w:rPr>
        <w:t>General</w:t>
      </w:r>
      <w:bookmarkEnd w:id="2748"/>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51731091"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6E45F3D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BE4886"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4E3A2710" w:rsidR="00784277" w:rsidRPr="00DE0F0E" w:rsidRDefault="00784277" w:rsidP="006577FB">
      <w:pPr>
        <w:tabs>
          <w:tab w:val="clear" w:pos="794"/>
          <w:tab w:val="left" w:pos="400"/>
        </w:tabs>
        <w:rPr>
          <w:noProof/>
          <w:lang w:val="en-CA" w:eastAsia="ko-KR"/>
        </w:rPr>
      </w:pPr>
      <w:bookmarkStart w:id="2749" w:name="_Ref328067389"/>
      <w:bookmarkStart w:id="2750"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751" w:name="_Ref328573810"/>
      <w:bookmarkStart w:id="2752" w:name="_Toc329080095"/>
      <w:r w:rsidRPr="00DE0F0E">
        <w:rPr>
          <w:noProof/>
          <w:lang w:val="en-CA"/>
        </w:rPr>
        <w:t>Coding tree block filtering process for luma samples</w:t>
      </w:r>
      <w:bookmarkEnd w:id="2751"/>
      <w:bookmarkEnd w:id="2752"/>
    </w:p>
    <w:p w14:paraId="3DD74862" w14:textId="77777777" w:rsidR="003C7A29" w:rsidRPr="00DE0F0E" w:rsidRDefault="003C7A29" w:rsidP="003C7A29">
      <w:pPr>
        <w:tabs>
          <w:tab w:val="left" w:pos="284"/>
        </w:tabs>
        <w:ind w:left="284" w:hanging="284"/>
        <w:rPr>
          <w:noProof/>
          <w:lang w:val="en-CA" w:eastAsia="ko-KR"/>
        </w:rPr>
      </w:pPr>
      <w:bookmarkStart w:id="2753" w:name="_Ref287542912"/>
      <w:bookmarkStart w:id="2754" w:name="_Toc311217278"/>
      <w:bookmarkStart w:id="2755"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737ED196"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3F609A">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6D4F7B3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1135</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589D159D"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4D369A0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52682826"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35992C7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Default="003C7A29" w:rsidP="003C7A29">
      <w:pPr>
        <w:numPr>
          <w:ilvl w:val="1"/>
          <w:numId w:val="5"/>
        </w:numPr>
        <w:tabs>
          <w:tab w:val="clear" w:pos="800"/>
          <w:tab w:val="num" w:pos="270"/>
        </w:tabs>
        <w:ind w:left="270" w:hanging="270"/>
        <w:rPr>
          <w:ins w:id="2756" w:author="Jianle Chen" w:date="2019-03-07T15:12:00Z"/>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57AFF5D0" w14:textId="4DF917BC" w:rsidR="00785CEA" w:rsidRDefault="00785CEA" w:rsidP="00785CEA">
      <w:pPr>
        <w:numPr>
          <w:ilvl w:val="1"/>
          <w:numId w:val="5"/>
        </w:numPr>
        <w:tabs>
          <w:tab w:val="clear" w:pos="800"/>
        </w:tabs>
        <w:ind w:left="567" w:hanging="270"/>
        <w:rPr>
          <w:ins w:id="2757" w:author="Jianle_d11" w:date="2019-03-07T16:58:00Z"/>
          <w:noProof/>
          <w:lang w:val="en-CA"/>
        </w:rPr>
      </w:pPr>
      <w:ins w:id="2758" w:author="Jianle_d11" w:date="2019-03-07T16:58:00Z">
        <w:r w:rsidRPr="009847CF">
          <w:rPr>
            <w:noProof/>
            <w:lang w:val="en-CA" w:eastAsia="ko-KR"/>
          </w:rPr>
          <w:t>If</w:t>
        </w:r>
        <w:r>
          <w:rPr>
            <w:noProof/>
            <w:lang w:val="en-CA" w:eastAsia="ko-KR"/>
          </w:rPr>
          <w:t xml:space="preserve"> </w:t>
        </w:r>
        <w:r w:rsidRPr="009847CF">
          <w:rPr>
            <w:rFonts w:hint="eastAsia"/>
            <w:noProof/>
            <w:lang w:val="en-CA" w:eastAsia="ko-KR"/>
          </w:rPr>
          <w:t>loop_filter_across_</w:t>
        </w:r>
        <w:r>
          <w:rPr>
            <w:noProof/>
            <w:lang w:val="en-CA" w:eastAsia="ko-KR"/>
          </w:rPr>
          <w:t>tile</w:t>
        </w:r>
      </w:ins>
      <w:ins w:id="2759" w:author="Ye-Kui Wang d13" w:date="2019-03-09T13:39:00Z">
        <w:r w:rsidR="00D74B79">
          <w:rPr>
            <w:noProof/>
            <w:lang w:val="en-CA" w:eastAsia="ko-KR"/>
          </w:rPr>
          <w:t>s</w:t>
        </w:r>
      </w:ins>
      <w:ins w:id="2760" w:author="Jianle_d11" w:date="2019-03-07T16:58:00Z">
        <w:r w:rsidRPr="009847CF">
          <w:rPr>
            <w:rFonts w:hint="eastAsia"/>
            <w:noProof/>
            <w:lang w:val="en-CA" w:eastAsia="ko-KR"/>
          </w:rPr>
          <w:t xml:space="preserve">_enabled_flag </w:t>
        </w:r>
      </w:ins>
      <w:ins w:id="2761" w:author="Ye-Kui Wang d13" w:date="2019-03-09T13:42:00Z">
        <w:r w:rsidR="00DC53EF">
          <w:rPr>
            <w:noProof/>
            <w:lang w:val="en-CA" w:eastAsia="ko-KR"/>
          </w:rPr>
          <w:t xml:space="preserve">for </w:t>
        </w:r>
      </w:ins>
      <w:ins w:id="2762" w:author="Jianle_d11" w:date="2019-03-07T16:58:00Z">
        <w:del w:id="2763" w:author="Ye-Kui Wang d13" w:date="2019-03-09T13:42:00Z">
          <w:r w:rsidRPr="009847CF" w:rsidDel="00DC53EF">
            <w:rPr>
              <w:rFonts w:hint="eastAsia"/>
              <w:noProof/>
              <w:lang w:val="en-CA" w:eastAsia="ko-KR"/>
            </w:rPr>
            <w:delText xml:space="preserve">in </w:delText>
          </w:r>
        </w:del>
        <w:r w:rsidRPr="009847CF">
          <w:rPr>
            <w:rFonts w:hint="eastAsia"/>
            <w:noProof/>
            <w:lang w:val="en-CA" w:eastAsia="ko-KR"/>
          </w:rPr>
          <w:t xml:space="preserve">the </w:t>
        </w:r>
        <w:r>
          <w:rPr>
            <w:noProof/>
            <w:lang w:val="en-CA" w:eastAsia="ko-KR"/>
          </w:rPr>
          <w:t xml:space="preserve">tile </w:t>
        </w:r>
      </w:ins>
      <w:ins w:id="2764" w:author="Jianle_d11" w:date="2019-03-07T17:01:00Z">
        <w:r>
          <w:rPr>
            <w:noProof/>
            <w:lang w:val="en-CA" w:eastAsia="ko-KR"/>
          </w:rPr>
          <w:t xml:space="preserve">tileA </w:t>
        </w:r>
      </w:ins>
      <w:ins w:id="2765" w:author="Ye-Kui Wang d13" w:date="2019-03-09T13:35:00Z">
        <w:r w:rsidR="00D74B79">
          <w:rPr>
            <w:noProof/>
            <w:lang w:val="en-CA" w:eastAsia="ko-KR"/>
          </w:rPr>
          <w:t xml:space="preserve">containing </w:t>
        </w:r>
      </w:ins>
      <w:ins w:id="2766" w:author="Jianle_d11" w:date="2019-03-07T16:58:00Z">
        <w:del w:id="2767" w:author="Ye-Kui Wang d13" w:date="2019-03-09T13:35:00Z">
          <w:r w:rsidRPr="009847CF" w:rsidDel="00D74B79">
            <w:rPr>
              <w:rFonts w:hint="eastAsia"/>
              <w:noProof/>
              <w:lang w:val="en-CA" w:eastAsia="ko-KR"/>
            </w:rPr>
            <w:delText xml:space="preserve">which </w:delText>
          </w:r>
        </w:del>
        <w:r>
          <w:rPr>
            <w:noProof/>
            <w:lang w:val="en-CA" w:eastAsia="ko-KR"/>
          </w:rPr>
          <w:t>t</w:t>
        </w:r>
        <w:r w:rsidRPr="009847CF">
          <w:rPr>
            <w:rFonts w:hint="eastAsia"/>
            <w:noProof/>
            <w:lang w:val="en-CA" w:eastAsia="ko-KR"/>
          </w:rPr>
          <w:t xml:space="preserve">he </w:t>
        </w:r>
        <w:r>
          <w:rPr>
            <w:noProof/>
            <w:lang w:val="en-CA" w:eastAsia="ko-KR"/>
          </w:rPr>
          <w:t xml:space="preserve">luma </w:t>
        </w:r>
        <w:r w:rsidRPr="009847CF">
          <w:rPr>
            <w:rFonts w:hint="eastAsia"/>
            <w:noProof/>
            <w:lang w:val="en-CA" w:eastAsia="ko-KR"/>
          </w:rPr>
          <w:t xml:space="preserve">sample at </w:t>
        </w:r>
        <w:r>
          <w:rPr>
            <w:noProof/>
            <w:lang w:val="en-CA" w:eastAsia="ko-KR"/>
          </w:rPr>
          <w:t>l</w:t>
        </w:r>
        <w:r w:rsidRPr="00DE0F0E">
          <w:rPr>
            <w:noProof/>
            <w:lang w:val="en-CA" w:eastAsia="ko-KR"/>
          </w:rPr>
          <w:t>ocation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r w:rsidRPr="009847CF">
          <w:rPr>
            <w:rFonts w:hint="eastAsia"/>
            <w:noProof/>
            <w:lang w:val="en-CA" w:eastAsia="ko-KR"/>
          </w:rPr>
          <w:t xml:space="preserve"> </w:t>
        </w:r>
        <w:del w:id="2768" w:author="Ye-Kui Wang d13" w:date="2019-03-09T13:35:00Z">
          <w:r w:rsidRPr="009847CF" w:rsidDel="00D74B79">
            <w:rPr>
              <w:rFonts w:hint="eastAsia"/>
              <w:noProof/>
              <w:lang w:val="en-CA" w:eastAsia="ko-KR"/>
            </w:rPr>
            <w:delText xml:space="preserve">belongs to </w:delText>
          </w:r>
        </w:del>
        <w:r w:rsidRPr="009847CF">
          <w:rPr>
            <w:rFonts w:hint="eastAsia"/>
            <w:noProof/>
            <w:lang w:val="en-CA" w:eastAsia="ko-KR"/>
          </w:rPr>
          <w:t>is equal to 0</w:t>
        </w:r>
        <w:r w:rsidRPr="00822E11">
          <w:rPr>
            <w:noProof/>
            <w:lang w:val="en-CA" w:eastAsia="ko-KR"/>
          </w:rPr>
          <w:t xml:space="preserve">, </w:t>
        </w:r>
      </w:ins>
      <w:ins w:id="2769" w:author="Jianle_d11" w:date="2019-03-07T17:01:00Z">
        <w:r>
          <w:rPr>
            <w:noProof/>
            <w:lang w:val="en-CA" w:eastAsia="ko-KR"/>
          </w:rPr>
          <w:t xml:space="preserve">let the </w:t>
        </w:r>
      </w:ins>
      <w:ins w:id="2770" w:author="Ye-Kui Wang d13" w:date="2019-03-09T13:36:00Z">
        <w:r w:rsidR="00D74B79">
          <w:rPr>
            <w:noProof/>
            <w:lang w:val="en-CA" w:eastAsia="ko-KR"/>
          </w:rPr>
          <w:t xml:space="preserve">vaiable </w:t>
        </w:r>
      </w:ins>
      <w:ins w:id="2771" w:author="Jianle_d11" w:date="2019-03-07T17:01:00Z">
        <w:r>
          <w:rPr>
            <w:noProof/>
            <w:lang w:val="en-CA" w:eastAsia="ko-KR"/>
          </w:rPr>
          <w:t xml:space="preserve">tileIdx be the </w:t>
        </w:r>
      </w:ins>
      <w:ins w:id="2772" w:author="Ye-Kui Wang d13" w:date="2019-03-09T13:36:00Z">
        <w:r w:rsidR="00D74B79">
          <w:rPr>
            <w:noProof/>
            <w:lang w:val="en-CA" w:eastAsia="ko-KR"/>
          </w:rPr>
          <w:t xml:space="preserve">tile </w:t>
        </w:r>
      </w:ins>
      <w:ins w:id="2773" w:author="Jianle_d11" w:date="2019-03-07T17:01:00Z">
        <w:r>
          <w:rPr>
            <w:noProof/>
            <w:lang w:val="en-CA" w:eastAsia="ko-KR"/>
          </w:rPr>
          <w:t xml:space="preserve">index of </w:t>
        </w:r>
        <w:del w:id="2774" w:author="Ye-Kui Wang d13" w:date="2019-03-09T13:36:00Z">
          <w:r w:rsidDel="00D74B79">
            <w:rPr>
              <w:noProof/>
              <w:lang w:val="en-CA" w:eastAsia="ko-KR"/>
            </w:rPr>
            <w:delText xml:space="preserve">the </w:delText>
          </w:r>
        </w:del>
        <w:r>
          <w:rPr>
            <w:noProof/>
            <w:lang w:val="en-CA" w:eastAsia="ko-KR"/>
          </w:rPr>
          <w:t>tileA,</w:t>
        </w:r>
        <w:r w:rsidRPr="00822E11">
          <w:rPr>
            <w:noProof/>
            <w:lang w:val="en-CA" w:eastAsia="ko-KR"/>
          </w:rPr>
          <w:t xml:space="preserve"> </w:t>
        </w:r>
      </w:ins>
      <w:ins w:id="2775" w:author="Jianle_d11" w:date="2019-03-07T16:58:00Z">
        <w:r w:rsidRPr="00822E11">
          <w:rPr>
            <w:noProof/>
            <w:lang w:val="en-CA" w:eastAsia="ko-KR"/>
          </w:rPr>
          <w:t>the following applies</w:t>
        </w:r>
        <w:r w:rsidRPr="00822E11">
          <w:rPr>
            <w:noProof/>
            <w:lang w:val="en-CA"/>
          </w:rPr>
          <w:t>:</w:t>
        </w:r>
      </w:ins>
    </w:p>
    <w:p w14:paraId="147620B4" w14:textId="6BCA45AD" w:rsidR="00785CEA" w:rsidRPr="00DE0F0E" w:rsidRDefault="00785CEA">
      <w:pPr>
        <w:pStyle w:val="Equation"/>
        <w:tabs>
          <w:tab w:val="clear" w:pos="794"/>
          <w:tab w:val="clear" w:pos="1588"/>
          <w:tab w:val="left" w:pos="851"/>
          <w:tab w:val="left" w:pos="1134"/>
          <w:tab w:val="left" w:pos="1418"/>
        </w:tabs>
        <w:ind w:left="1134"/>
        <w:rPr>
          <w:ins w:id="2776" w:author="Jianle_d11" w:date="2019-03-07T16:58:00Z"/>
          <w:noProof/>
          <w:lang w:val="en-CA"/>
        </w:rPr>
        <w:pPrChange w:id="2777" w:author="Ye-Kui Wang d13" w:date="2019-03-09T13:46:00Z">
          <w:pPr>
            <w:pStyle w:val="Equation"/>
            <w:tabs>
              <w:tab w:val="clear" w:pos="794"/>
              <w:tab w:val="clear" w:pos="1588"/>
              <w:tab w:val="left" w:pos="851"/>
              <w:tab w:val="left" w:pos="1134"/>
              <w:tab w:val="left" w:pos="1418"/>
            </w:tabs>
            <w:ind w:left="562"/>
          </w:pPr>
        </w:pPrChange>
      </w:pPr>
      <w:ins w:id="2778" w:author="Jianle_d11" w:date="2019-03-07T16:58:00Z">
        <w:r w:rsidRPr="00DE0F0E">
          <w:rPr>
            <w:noProof/>
            <w:lang w:val="en-CA" w:eastAsia="ko-KR"/>
          </w:rPr>
          <w:t>h</w:t>
        </w:r>
        <w:r w:rsidRPr="00DE0F0E">
          <w:rPr>
            <w:noProof/>
            <w:vertAlign w:val="subscript"/>
            <w:lang w:val="en-CA" w:eastAsia="ko-KR"/>
          </w:rPr>
          <w:t>x</w:t>
        </w:r>
        <w:r w:rsidRPr="00DE0F0E">
          <w:rPr>
            <w:noProof/>
            <w:lang w:val="en-CA" w:eastAsia="ko-KR"/>
          </w:rPr>
          <w:t> = Clip3( </w:t>
        </w:r>
      </w:ins>
      <w:ins w:id="2779" w:author="Jianle_d11" w:date="2019-03-07T17:00:00Z">
        <w:r>
          <w:rPr>
            <w:noProof/>
            <w:lang w:val="en-CA" w:eastAsia="ko-KR"/>
          </w:rPr>
          <w:t>Tile</w:t>
        </w:r>
      </w:ins>
      <w:ins w:id="2780" w:author="Jianle_d11" w:date="2019-03-07T16:58:00Z">
        <w:r w:rsidRPr="009E5849">
          <w:t>Left</w:t>
        </w:r>
        <w:r w:rsidRPr="009E5849">
          <w:rPr>
            <w:noProof/>
            <w:lang w:eastAsia="ko-KR"/>
          </w:rPr>
          <w:t>BoundaryPos</w:t>
        </w:r>
      </w:ins>
      <w:ins w:id="2781" w:author="Jianle_d11" w:date="2019-03-07T17:00:00Z">
        <w:r>
          <w:rPr>
            <w:noProof/>
            <w:lang w:eastAsia="ko-KR"/>
          </w:rPr>
          <w:t>[ </w:t>
        </w:r>
      </w:ins>
      <w:ins w:id="2782" w:author="Jianle_d11" w:date="2019-03-07T17:02:00Z">
        <w:r>
          <w:rPr>
            <w:noProof/>
            <w:lang w:val="en-CA" w:eastAsia="ko-KR"/>
          </w:rPr>
          <w:t>tileIdx</w:t>
        </w:r>
      </w:ins>
      <w:ins w:id="2783" w:author="Jianle_d11" w:date="2019-03-07T17:00:00Z">
        <w:r>
          <w:rPr>
            <w:noProof/>
            <w:lang w:eastAsia="ko-KR"/>
          </w:rPr>
          <w:t> ]</w:t>
        </w:r>
      </w:ins>
      <w:ins w:id="2784" w:author="Jianle_d11" w:date="2019-03-07T16:58:00Z">
        <w:r w:rsidRPr="009E5849">
          <w:t>, </w:t>
        </w:r>
      </w:ins>
      <w:ins w:id="2785" w:author="Jianle_d11" w:date="2019-03-07T17:02:00Z">
        <w:r>
          <w:rPr>
            <w:noProof/>
            <w:lang w:val="en-CA" w:eastAsia="ko-KR"/>
          </w:rPr>
          <w:t>Tile</w:t>
        </w:r>
      </w:ins>
      <w:ins w:id="2786" w:author="Jianle_d11" w:date="2019-03-07T16:58:00Z">
        <w:r w:rsidRPr="009E5849">
          <w:t>Right</w:t>
        </w:r>
        <w:r w:rsidRPr="009E5849">
          <w:rPr>
            <w:noProof/>
            <w:lang w:eastAsia="ko-KR"/>
          </w:rPr>
          <w:t>BoundaryPos</w:t>
        </w:r>
      </w:ins>
      <w:ins w:id="2787" w:author="Jianle_d11" w:date="2019-03-07T17:02:00Z">
        <w:r>
          <w:rPr>
            <w:noProof/>
            <w:lang w:eastAsia="ko-KR"/>
          </w:rPr>
          <w:t>[ </w:t>
        </w:r>
        <w:r>
          <w:rPr>
            <w:noProof/>
            <w:lang w:val="en-CA" w:eastAsia="ko-KR"/>
          </w:rPr>
          <w:t>tileIdx</w:t>
        </w:r>
        <w:r>
          <w:rPr>
            <w:noProof/>
            <w:lang w:eastAsia="ko-KR"/>
          </w:rPr>
          <w:t> ]</w:t>
        </w:r>
      </w:ins>
      <w:ins w:id="2788" w:author="Jianle_d11" w:date="2019-03-07T16:58:00Z">
        <w:r w:rsidRPr="00DE0F0E">
          <w:rPr>
            <w:noProof/>
            <w:lang w:val="en-CA" w:eastAsia="ko-KR"/>
          </w:rPr>
          <w:t>, xCtb + x</w:t>
        </w:r>
        <w:r>
          <w:rPr>
            <w:noProof/>
            <w:lang w:val="en-CA" w:eastAsia="ko-KR"/>
          </w:rPr>
          <w:t> </w:t>
        </w:r>
        <w:r w:rsidRPr="00DE0F0E">
          <w:rPr>
            <w:noProof/>
            <w:lang w:val="en-CA" w:eastAsia="ko-KR"/>
          </w:rPr>
          <w:t>)</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ins>
    </w:p>
    <w:p w14:paraId="12D161B3" w14:textId="50CE8320" w:rsidR="00785CEA" w:rsidRPr="00822E11" w:rsidRDefault="00785CEA">
      <w:pPr>
        <w:pStyle w:val="Equation"/>
        <w:tabs>
          <w:tab w:val="clear" w:pos="794"/>
          <w:tab w:val="clear" w:pos="1588"/>
          <w:tab w:val="left" w:pos="851"/>
          <w:tab w:val="left" w:pos="1134"/>
          <w:tab w:val="left" w:pos="1418"/>
        </w:tabs>
        <w:ind w:left="1134"/>
        <w:rPr>
          <w:ins w:id="2789" w:author="Jianle_d11" w:date="2019-03-07T16:58:00Z"/>
          <w:noProof/>
          <w:lang w:val="en-CA"/>
        </w:rPr>
        <w:pPrChange w:id="2790" w:author="Ye-Kui Wang d13" w:date="2019-03-09T13:46:00Z">
          <w:pPr>
            <w:pStyle w:val="Equation"/>
            <w:tabs>
              <w:tab w:val="clear" w:pos="794"/>
              <w:tab w:val="clear" w:pos="1588"/>
              <w:tab w:val="left" w:pos="851"/>
              <w:tab w:val="left" w:pos="1134"/>
              <w:tab w:val="left" w:pos="1418"/>
            </w:tabs>
            <w:ind w:left="562"/>
          </w:pPr>
        </w:pPrChange>
      </w:pPr>
      <w:ins w:id="2791" w:author="Jianle_d11" w:date="2019-03-07T16:58:00Z">
        <w:r w:rsidRPr="00DE0F0E">
          <w:rPr>
            <w:noProof/>
            <w:lang w:val="en-CA" w:eastAsia="ko-KR"/>
          </w:rPr>
          <w:t>v</w:t>
        </w:r>
        <w:r w:rsidRPr="00DE0F0E">
          <w:rPr>
            <w:noProof/>
            <w:vertAlign w:val="subscript"/>
            <w:lang w:val="en-CA" w:eastAsia="ko-KR"/>
          </w:rPr>
          <w:t>y</w:t>
        </w:r>
        <w:r w:rsidRPr="00DE0F0E">
          <w:rPr>
            <w:noProof/>
            <w:lang w:val="en-CA" w:eastAsia="ko-KR"/>
          </w:rPr>
          <w:t> = Clip3( </w:t>
        </w:r>
      </w:ins>
      <w:ins w:id="2792" w:author="Jianle_d11" w:date="2019-03-07T17:02:00Z">
        <w:r>
          <w:rPr>
            <w:noProof/>
            <w:lang w:eastAsia="ko-KR"/>
          </w:rPr>
          <w:t>Tile</w:t>
        </w:r>
      </w:ins>
      <w:ins w:id="2793" w:author="Jianle_d11" w:date="2019-03-07T16:58:00Z">
        <w:r w:rsidRPr="009E5849">
          <w:t>Top</w:t>
        </w:r>
        <w:r w:rsidRPr="009E5849">
          <w:rPr>
            <w:noProof/>
            <w:lang w:eastAsia="ko-KR"/>
          </w:rPr>
          <w:t>BoundaryPos</w:t>
        </w:r>
      </w:ins>
      <w:ins w:id="2794" w:author="Jianle_d11" w:date="2019-03-07T17:02:00Z">
        <w:r>
          <w:rPr>
            <w:noProof/>
            <w:lang w:eastAsia="ko-KR"/>
          </w:rPr>
          <w:t>[ </w:t>
        </w:r>
        <w:r>
          <w:rPr>
            <w:noProof/>
            <w:lang w:val="en-CA" w:eastAsia="ko-KR"/>
          </w:rPr>
          <w:t>tileIdx</w:t>
        </w:r>
        <w:r>
          <w:rPr>
            <w:noProof/>
            <w:lang w:eastAsia="ko-KR"/>
          </w:rPr>
          <w:t> ]</w:t>
        </w:r>
      </w:ins>
      <w:ins w:id="2795" w:author="Jianle_d11" w:date="2019-03-07T16:58:00Z">
        <w:r w:rsidRPr="009E5849">
          <w:t>, </w:t>
        </w:r>
      </w:ins>
      <w:ins w:id="2796" w:author="Jianle_d11" w:date="2019-03-07T17:02:00Z">
        <w:r>
          <w:rPr>
            <w:noProof/>
            <w:lang w:val="en-CA" w:eastAsia="ko-KR"/>
          </w:rPr>
          <w:t>Tile</w:t>
        </w:r>
      </w:ins>
      <w:ins w:id="2797" w:author="Jianle_d11" w:date="2019-03-07T16:58:00Z">
        <w:r w:rsidRPr="009E5849">
          <w:t>Bot</w:t>
        </w:r>
        <w:r w:rsidRPr="009E5849">
          <w:rPr>
            <w:noProof/>
            <w:lang w:eastAsia="ko-KR"/>
          </w:rPr>
          <w:t>BoundaryPos</w:t>
        </w:r>
      </w:ins>
      <w:ins w:id="2798" w:author="Jianle_d11" w:date="2019-03-07T17:02:00Z">
        <w:r>
          <w:rPr>
            <w:noProof/>
            <w:lang w:eastAsia="ko-KR"/>
          </w:rPr>
          <w:t>[ </w:t>
        </w:r>
        <w:r>
          <w:rPr>
            <w:noProof/>
            <w:lang w:val="en-CA" w:eastAsia="ko-KR"/>
          </w:rPr>
          <w:t>tileIdx</w:t>
        </w:r>
        <w:r>
          <w:rPr>
            <w:noProof/>
            <w:lang w:eastAsia="ko-KR"/>
          </w:rPr>
          <w:t> ]</w:t>
        </w:r>
      </w:ins>
      <w:ins w:id="2799" w:author="Jianle_d11" w:date="2019-03-07T16:58:00Z">
        <w:r w:rsidRPr="00DE0F0E">
          <w:rPr>
            <w:noProof/>
            <w:lang w:val="en-CA" w:eastAsia="ko-KR"/>
          </w:rPr>
          <w:t>, yCtb + y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ins>
    </w:p>
    <w:p w14:paraId="059F2E50" w14:textId="3A1F7452" w:rsidR="00822E11" w:rsidRDefault="00785CEA" w:rsidP="00D85DB1">
      <w:pPr>
        <w:numPr>
          <w:ilvl w:val="1"/>
          <w:numId w:val="5"/>
        </w:numPr>
        <w:tabs>
          <w:tab w:val="clear" w:pos="800"/>
        </w:tabs>
        <w:ind w:left="567" w:hanging="270"/>
        <w:rPr>
          <w:ins w:id="2800" w:author="Jianle Chen" w:date="2019-03-07T15:13:00Z"/>
          <w:noProof/>
          <w:lang w:val="en-CA"/>
        </w:rPr>
      </w:pPr>
      <w:ins w:id="2801" w:author="Jianle_d11" w:date="2019-03-07T16:58:00Z">
        <w:r>
          <w:rPr>
            <w:noProof/>
            <w:lang w:val="en-CA" w:eastAsia="ko-KR"/>
          </w:rPr>
          <w:t>Otherwise</w:t>
        </w:r>
      </w:ins>
      <w:ins w:id="2802" w:author="Ye-Kui Wang d13" w:date="2019-03-09T13:37:00Z">
        <w:r w:rsidR="00D74B79">
          <w:rPr>
            <w:noProof/>
            <w:lang w:val="en-CA" w:eastAsia="ko-KR"/>
          </w:rPr>
          <w:t>,</w:t>
        </w:r>
      </w:ins>
      <w:ins w:id="2803" w:author="Jianle_d11" w:date="2019-03-07T16:58:00Z">
        <w:r>
          <w:rPr>
            <w:noProof/>
            <w:lang w:val="en-CA" w:eastAsia="ko-KR"/>
          </w:rPr>
          <w:t xml:space="preserve"> i</w:t>
        </w:r>
      </w:ins>
      <w:ins w:id="2804" w:author="Jianle Chen" w:date="2019-03-07T15:16:00Z">
        <w:del w:id="2805" w:author="Jianle_d11" w:date="2019-03-07T16:58:00Z">
          <w:r w:rsidR="009847CF" w:rsidRPr="009847CF" w:rsidDel="00785CEA">
            <w:rPr>
              <w:noProof/>
              <w:lang w:val="en-CA" w:eastAsia="ko-KR"/>
            </w:rPr>
            <w:delText>I</w:delText>
          </w:r>
        </w:del>
        <w:r w:rsidR="009847CF" w:rsidRPr="009847CF">
          <w:rPr>
            <w:noProof/>
            <w:lang w:val="en-CA" w:eastAsia="ko-KR"/>
          </w:rPr>
          <w:t>f</w:t>
        </w:r>
      </w:ins>
      <w:ins w:id="2806" w:author="Jianle Chen" w:date="2019-03-07T15:17:00Z">
        <w:r w:rsidR="009847CF">
          <w:rPr>
            <w:noProof/>
            <w:lang w:val="en-CA" w:eastAsia="ko-KR"/>
          </w:rPr>
          <w:t xml:space="preserve"> </w:t>
        </w:r>
      </w:ins>
      <w:ins w:id="2807" w:author="Jianle Chen" w:date="2019-03-07T15:15:00Z">
        <w:r w:rsidR="009847CF" w:rsidRPr="009847CF">
          <w:rPr>
            <w:rFonts w:hint="eastAsia"/>
            <w:noProof/>
            <w:lang w:val="en-CA" w:eastAsia="ko-KR"/>
          </w:rPr>
          <w:t xml:space="preserve">loop_filter_across_sub_pic_enabled_flag in the </w:t>
        </w:r>
      </w:ins>
      <w:ins w:id="2808" w:author="Jianle Chen" w:date="2019-03-07T15:25:00Z">
        <w:r w:rsidR="00C366A6">
          <w:rPr>
            <w:noProof/>
            <w:lang w:val="en-CA" w:eastAsia="ko-KR"/>
          </w:rPr>
          <w:t xml:space="preserve">sub-picture </w:t>
        </w:r>
      </w:ins>
      <w:ins w:id="2809" w:author="Ye-Kui Wang d13" w:date="2019-03-09T13:45:00Z">
        <w:r w:rsidR="00DC53EF">
          <w:rPr>
            <w:noProof/>
            <w:lang w:val="en-CA" w:eastAsia="ko-KR"/>
          </w:rPr>
          <w:t xml:space="preserve">containing </w:t>
        </w:r>
      </w:ins>
      <w:ins w:id="2810" w:author="Jianle Chen" w:date="2019-03-07T15:15:00Z">
        <w:del w:id="2811" w:author="Ye-Kui Wang d13" w:date="2019-03-09T13:45:00Z">
          <w:r w:rsidR="009847CF" w:rsidRPr="009847CF" w:rsidDel="00DC53EF">
            <w:rPr>
              <w:rFonts w:hint="eastAsia"/>
              <w:noProof/>
              <w:lang w:val="en-CA" w:eastAsia="ko-KR"/>
            </w:rPr>
            <w:delText xml:space="preserve">which </w:delText>
          </w:r>
        </w:del>
      </w:ins>
      <w:ins w:id="2812" w:author="Jianle Chen" w:date="2019-03-07T15:25:00Z">
        <w:r w:rsidR="00C366A6">
          <w:rPr>
            <w:noProof/>
            <w:lang w:val="en-CA" w:eastAsia="ko-KR"/>
          </w:rPr>
          <w:t>t</w:t>
        </w:r>
        <w:r w:rsidR="00C366A6" w:rsidRPr="009847CF">
          <w:rPr>
            <w:rFonts w:hint="eastAsia"/>
            <w:noProof/>
            <w:lang w:val="en-CA" w:eastAsia="ko-KR"/>
          </w:rPr>
          <w:t xml:space="preserve">he </w:t>
        </w:r>
        <w:r w:rsidR="00C366A6">
          <w:rPr>
            <w:noProof/>
            <w:lang w:val="en-CA" w:eastAsia="ko-KR"/>
          </w:rPr>
          <w:t xml:space="preserve">luma </w:t>
        </w:r>
        <w:r w:rsidR="00C366A6" w:rsidRPr="009847CF">
          <w:rPr>
            <w:rFonts w:hint="eastAsia"/>
            <w:noProof/>
            <w:lang w:val="en-CA" w:eastAsia="ko-KR"/>
          </w:rPr>
          <w:t xml:space="preserve">sample at </w:t>
        </w:r>
        <w:r w:rsidR="00C366A6">
          <w:rPr>
            <w:noProof/>
            <w:lang w:val="en-CA" w:eastAsia="ko-KR"/>
          </w:rPr>
          <w:t>l</w:t>
        </w:r>
        <w:r w:rsidR="00C366A6" w:rsidRPr="00DE0F0E">
          <w:rPr>
            <w:noProof/>
            <w:lang w:val="en-CA" w:eastAsia="ko-KR"/>
          </w:rPr>
          <w:t>ocation</w:t>
        </w:r>
        <w:del w:id="2813" w:author="Jianle_d11" w:date="2019-03-07T17:13:00Z">
          <w:r w:rsidR="00C366A6" w:rsidRPr="00DE0F0E" w:rsidDel="00DF51A3">
            <w:rPr>
              <w:noProof/>
              <w:lang w:val="en-CA" w:eastAsia="ko-KR"/>
            </w:rPr>
            <w:delText>s</w:delText>
          </w:r>
        </w:del>
        <w:r w:rsidR="00C366A6" w:rsidRPr="00DE0F0E">
          <w:rPr>
            <w:noProof/>
            <w:lang w:val="en-CA" w:eastAsia="ko-KR"/>
          </w:rPr>
          <w:t xml:space="preserve"> ( h</w:t>
        </w:r>
        <w:r w:rsidR="00C366A6" w:rsidRPr="00DE0F0E">
          <w:rPr>
            <w:noProof/>
            <w:vertAlign w:val="subscript"/>
            <w:lang w:val="en-CA" w:eastAsia="ko-KR"/>
          </w:rPr>
          <w:t>x</w:t>
        </w:r>
        <w:r w:rsidR="00C366A6" w:rsidRPr="00DE0F0E">
          <w:rPr>
            <w:noProof/>
            <w:lang w:val="en-CA" w:eastAsia="ko-KR"/>
          </w:rPr>
          <w:t>, v</w:t>
        </w:r>
        <w:r w:rsidR="00C366A6" w:rsidRPr="00DE0F0E">
          <w:rPr>
            <w:noProof/>
            <w:vertAlign w:val="subscript"/>
            <w:lang w:val="en-CA" w:eastAsia="ko-KR"/>
          </w:rPr>
          <w:t>y</w:t>
        </w:r>
        <w:r w:rsidR="00C366A6" w:rsidRPr="00DE0F0E">
          <w:rPr>
            <w:noProof/>
            <w:lang w:val="en-CA" w:eastAsia="ko-KR"/>
          </w:rPr>
          <w:t> )</w:t>
        </w:r>
      </w:ins>
      <w:ins w:id="2814" w:author="Jianle Chen" w:date="2019-03-07T15:15:00Z">
        <w:r w:rsidR="009847CF" w:rsidRPr="009847CF">
          <w:rPr>
            <w:rFonts w:hint="eastAsia"/>
            <w:noProof/>
            <w:lang w:val="en-CA" w:eastAsia="ko-KR"/>
          </w:rPr>
          <w:t xml:space="preserve"> </w:t>
        </w:r>
        <w:del w:id="2815" w:author="Ye-Kui Wang d13" w:date="2019-03-09T13:45:00Z">
          <w:r w:rsidR="009847CF" w:rsidRPr="009847CF" w:rsidDel="00DC53EF">
            <w:rPr>
              <w:rFonts w:hint="eastAsia"/>
              <w:noProof/>
              <w:lang w:val="en-CA" w:eastAsia="ko-KR"/>
            </w:rPr>
            <w:delText xml:space="preserve">belongs to </w:delText>
          </w:r>
        </w:del>
        <w:r w:rsidR="009847CF" w:rsidRPr="009847CF">
          <w:rPr>
            <w:rFonts w:hint="eastAsia"/>
            <w:noProof/>
            <w:lang w:val="en-CA" w:eastAsia="ko-KR"/>
          </w:rPr>
          <w:t>is equal to 0</w:t>
        </w:r>
      </w:ins>
      <w:ins w:id="2816" w:author="Jianle Chen" w:date="2019-03-07T15:12:00Z">
        <w:r w:rsidR="00822E11" w:rsidRPr="00822E11">
          <w:rPr>
            <w:noProof/>
            <w:lang w:val="en-CA" w:eastAsia="ko-KR"/>
          </w:rPr>
          <w:t>, the following applies</w:t>
        </w:r>
        <w:r w:rsidR="00822E11" w:rsidRPr="00822E11">
          <w:rPr>
            <w:noProof/>
            <w:lang w:val="en-CA"/>
          </w:rPr>
          <w:t>:</w:t>
        </w:r>
      </w:ins>
    </w:p>
    <w:p w14:paraId="032B1D72" w14:textId="021F6FE8" w:rsidR="00822E11" w:rsidRPr="00DE0F0E" w:rsidRDefault="00511B84">
      <w:pPr>
        <w:pStyle w:val="Equation"/>
        <w:tabs>
          <w:tab w:val="clear" w:pos="794"/>
          <w:tab w:val="clear" w:pos="1588"/>
          <w:tab w:val="left" w:pos="851"/>
          <w:tab w:val="left" w:pos="1134"/>
          <w:tab w:val="left" w:pos="1418"/>
        </w:tabs>
        <w:ind w:left="1134"/>
        <w:rPr>
          <w:ins w:id="2817" w:author="Jianle Chen" w:date="2019-03-07T15:13:00Z"/>
          <w:noProof/>
          <w:lang w:val="en-CA"/>
        </w:rPr>
        <w:pPrChange w:id="2818" w:author="Ye-Kui Wang d13" w:date="2019-03-09T13:46:00Z">
          <w:pPr>
            <w:pStyle w:val="Equation"/>
            <w:tabs>
              <w:tab w:val="clear" w:pos="794"/>
              <w:tab w:val="clear" w:pos="1588"/>
              <w:tab w:val="left" w:pos="851"/>
              <w:tab w:val="left" w:pos="1134"/>
              <w:tab w:val="left" w:pos="1418"/>
            </w:tabs>
            <w:ind w:left="562"/>
          </w:pPr>
        </w:pPrChange>
      </w:pPr>
      <w:ins w:id="2819" w:author="Jianle Chen" w:date="2019-03-07T15:22:00Z">
        <w:r w:rsidRPr="00DE0F0E">
          <w:rPr>
            <w:noProof/>
            <w:lang w:val="en-CA" w:eastAsia="ko-KR"/>
          </w:rPr>
          <w:t>h</w:t>
        </w:r>
        <w:r w:rsidRPr="00DE0F0E">
          <w:rPr>
            <w:noProof/>
            <w:vertAlign w:val="subscript"/>
            <w:lang w:val="en-CA" w:eastAsia="ko-KR"/>
          </w:rPr>
          <w:t>x</w:t>
        </w:r>
        <w:del w:id="2820" w:author="Jianle_d11" w:date="2019-03-07T17:16:00Z">
          <w:r w:rsidDel="00FA40A3">
            <w:rPr>
              <w:noProof/>
              <w:vertAlign w:val="subscript"/>
              <w:lang w:val="en-CA" w:eastAsia="ko-KR"/>
            </w:rPr>
            <w:delText> + i</w:delText>
          </w:r>
        </w:del>
      </w:ins>
      <w:ins w:id="2821" w:author="Jianle Chen" w:date="2019-03-07T15:13:00Z">
        <w:r w:rsidR="00822E11" w:rsidRPr="00DE0F0E">
          <w:rPr>
            <w:noProof/>
            <w:lang w:val="en-CA" w:eastAsia="ko-KR"/>
          </w:rPr>
          <w:t> = Clip3( </w:t>
        </w:r>
      </w:ins>
      <w:ins w:id="2822" w:author="Jianle_d11" w:date="2019-03-07T16:26:00Z">
        <w:r w:rsidR="00D827A1">
          <w:rPr>
            <w:noProof/>
            <w:lang w:val="en-CA" w:eastAsia="ko-KR"/>
          </w:rPr>
          <w:t>SubPic</w:t>
        </w:r>
      </w:ins>
      <w:ins w:id="2823" w:author="Jianle Chen" w:date="2019-03-07T15:14:00Z">
        <w:r w:rsidR="00822E11" w:rsidRPr="009E5849">
          <w:t>Left</w:t>
        </w:r>
        <w:r w:rsidR="00822E11" w:rsidRPr="009E5849">
          <w:rPr>
            <w:noProof/>
            <w:lang w:eastAsia="ko-KR"/>
          </w:rPr>
          <w:t>BoundaryPos</w:t>
        </w:r>
        <w:r w:rsidR="00822E11" w:rsidRPr="009E5849">
          <w:t>, </w:t>
        </w:r>
      </w:ins>
      <w:ins w:id="2824" w:author="Jianle_d11" w:date="2019-03-07T16:26:00Z">
        <w:r w:rsidR="00D827A1">
          <w:rPr>
            <w:noProof/>
            <w:lang w:val="en-CA" w:eastAsia="ko-KR"/>
          </w:rPr>
          <w:t>SubPic</w:t>
        </w:r>
      </w:ins>
      <w:ins w:id="2825" w:author="Jianle Chen" w:date="2019-03-07T15:14:00Z">
        <w:r w:rsidR="00822E11" w:rsidRPr="009E5849">
          <w:t>Right</w:t>
        </w:r>
        <w:r w:rsidR="00822E11" w:rsidRPr="009E5849">
          <w:rPr>
            <w:noProof/>
            <w:lang w:eastAsia="ko-KR"/>
          </w:rPr>
          <w:t>BoundaryPos</w:t>
        </w:r>
      </w:ins>
      <w:ins w:id="2826" w:author="Jianle Chen" w:date="2019-03-07T15:13:00Z">
        <w:r w:rsidR="00822E11" w:rsidRPr="00DE0F0E">
          <w:rPr>
            <w:noProof/>
            <w:lang w:val="en-CA" w:eastAsia="ko-KR"/>
          </w:rPr>
          <w:t>, xCtb + x </w:t>
        </w:r>
      </w:ins>
      <w:ins w:id="2827" w:author="Jianle Chen" w:date="2019-03-07T15:23:00Z">
        <w:del w:id="2828" w:author="Jianle_d11" w:date="2019-03-07T17:16:00Z">
          <w:r w:rsidDel="00FA40A3">
            <w:rPr>
              <w:noProof/>
              <w:lang w:val="en-CA" w:eastAsia="ko-KR"/>
            </w:rPr>
            <w:delText>+ i </w:delText>
          </w:r>
        </w:del>
      </w:ins>
      <w:ins w:id="2829" w:author="Jianle Chen" w:date="2019-03-07T15:13:00Z">
        <w:r w:rsidR="00822E11" w:rsidRPr="00DE0F0E">
          <w:rPr>
            <w:noProof/>
            <w:lang w:val="en-CA" w:eastAsia="ko-KR"/>
          </w:rPr>
          <w:t>)</w:t>
        </w:r>
        <w:r w:rsidR="00822E11" w:rsidRPr="00DE0F0E">
          <w:rPr>
            <w:noProof/>
            <w:lang w:val="en-CA" w:eastAsia="ko-KR"/>
          </w:rPr>
          <w:tab/>
        </w:r>
        <w:r w:rsidR="00822E11" w:rsidRPr="00DE0F0E">
          <w:rPr>
            <w:rFonts w:eastAsia="Malgun Gothic"/>
            <w:noProof/>
            <w:szCs w:val="22"/>
            <w:lang w:val="en-CA"/>
          </w:rPr>
          <w:t>(</w:t>
        </w:r>
        <w:r w:rsidR="00822E11" w:rsidRPr="00DE0F0E">
          <w:rPr>
            <w:rFonts w:eastAsia="Malgun Gothic"/>
            <w:noProof/>
            <w:szCs w:val="22"/>
            <w:lang w:val="en-CA"/>
          </w:rPr>
          <w:fldChar w:fldCharType="begin" w:fldLock="1"/>
        </w:r>
        <w:r w:rsidR="00822E11" w:rsidRPr="00DE0F0E">
          <w:rPr>
            <w:rFonts w:eastAsia="Malgun Gothic"/>
            <w:noProof/>
            <w:szCs w:val="22"/>
            <w:lang w:val="en-CA"/>
          </w:rPr>
          <w:instrText xml:space="preserve"> STYLEREF 1 \s </w:instrText>
        </w:r>
        <w:r w:rsidR="00822E11" w:rsidRPr="00DE0F0E">
          <w:rPr>
            <w:rFonts w:eastAsia="Malgun Gothic"/>
            <w:noProof/>
            <w:szCs w:val="22"/>
            <w:lang w:val="en-CA"/>
          </w:rPr>
          <w:fldChar w:fldCharType="separate"/>
        </w:r>
        <w:r w:rsidR="00822E11">
          <w:rPr>
            <w:rFonts w:eastAsia="Malgun Gothic"/>
            <w:noProof/>
            <w:szCs w:val="22"/>
            <w:lang w:val="en-CA"/>
          </w:rPr>
          <w:t>8</w:t>
        </w:r>
        <w:r w:rsidR="00822E11" w:rsidRPr="00DE0F0E">
          <w:rPr>
            <w:rFonts w:eastAsia="Malgun Gothic"/>
            <w:noProof/>
            <w:szCs w:val="22"/>
            <w:lang w:val="en-CA"/>
          </w:rPr>
          <w:fldChar w:fldCharType="end"/>
        </w:r>
        <w:r w:rsidR="00822E11" w:rsidRPr="00DE0F0E">
          <w:rPr>
            <w:rFonts w:eastAsia="Malgun Gothic"/>
            <w:noProof/>
            <w:szCs w:val="22"/>
            <w:lang w:val="en-CA"/>
          </w:rPr>
          <w:noBreakHyphen/>
        </w:r>
        <w:r w:rsidR="00822E11" w:rsidRPr="00DE0F0E">
          <w:rPr>
            <w:rFonts w:eastAsia="Malgun Gothic"/>
            <w:noProof/>
            <w:szCs w:val="22"/>
            <w:lang w:val="en-CA"/>
          </w:rPr>
          <w:fldChar w:fldCharType="begin" w:fldLock="1"/>
        </w:r>
        <w:r w:rsidR="00822E11" w:rsidRPr="00DE0F0E">
          <w:rPr>
            <w:rFonts w:eastAsia="Malgun Gothic"/>
            <w:noProof/>
            <w:szCs w:val="22"/>
            <w:lang w:val="en-CA"/>
          </w:rPr>
          <w:instrText xml:space="preserve"> SEQ Equation \* ARABIC \s 1 </w:instrText>
        </w:r>
        <w:r w:rsidR="00822E11" w:rsidRPr="00DE0F0E">
          <w:rPr>
            <w:rFonts w:eastAsia="Malgun Gothic"/>
            <w:noProof/>
            <w:szCs w:val="22"/>
            <w:lang w:val="en-CA"/>
          </w:rPr>
          <w:fldChar w:fldCharType="separate"/>
        </w:r>
        <w:r w:rsidR="00822E11">
          <w:rPr>
            <w:rFonts w:eastAsia="Malgun Gothic"/>
            <w:noProof/>
            <w:szCs w:val="22"/>
            <w:lang w:val="en-CA"/>
          </w:rPr>
          <w:t>1140</w:t>
        </w:r>
        <w:r w:rsidR="00822E11" w:rsidRPr="00DE0F0E">
          <w:rPr>
            <w:rFonts w:eastAsia="Malgun Gothic"/>
            <w:noProof/>
            <w:szCs w:val="22"/>
            <w:lang w:val="en-CA"/>
          </w:rPr>
          <w:fldChar w:fldCharType="end"/>
        </w:r>
        <w:r w:rsidR="00822E11" w:rsidRPr="00DE0F0E">
          <w:rPr>
            <w:rFonts w:eastAsia="Malgun Gothic"/>
            <w:noProof/>
            <w:szCs w:val="22"/>
            <w:lang w:val="en-CA"/>
          </w:rPr>
          <w:t>)</w:t>
        </w:r>
      </w:ins>
    </w:p>
    <w:p w14:paraId="62481A70" w14:textId="51FB82E9" w:rsidR="00822E11" w:rsidRPr="00822E11" w:rsidRDefault="00511B84" w:rsidP="00D85DB1">
      <w:pPr>
        <w:pStyle w:val="Equation"/>
        <w:tabs>
          <w:tab w:val="clear" w:pos="794"/>
          <w:tab w:val="clear" w:pos="1588"/>
          <w:tab w:val="left" w:pos="851"/>
          <w:tab w:val="left" w:pos="1134"/>
          <w:tab w:val="left" w:pos="1418"/>
        </w:tabs>
        <w:ind w:left="1134"/>
        <w:rPr>
          <w:ins w:id="2830" w:author="Jianle Chen" w:date="2019-03-07T15:12:00Z"/>
          <w:noProof/>
          <w:lang w:val="en-CA"/>
        </w:rPr>
      </w:pPr>
      <w:ins w:id="2831" w:author="Jianle Chen" w:date="2019-03-07T15:22:00Z">
        <w:r w:rsidRPr="00DE0F0E">
          <w:rPr>
            <w:noProof/>
            <w:lang w:val="en-CA" w:eastAsia="ko-KR"/>
          </w:rPr>
          <w:t>v</w:t>
        </w:r>
        <w:r w:rsidRPr="00DE0F0E">
          <w:rPr>
            <w:noProof/>
            <w:vertAlign w:val="subscript"/>
            <w:lang w:val="en-CA" w:eastAsia="ko-KR"/>
          </w:rPr>
          <w:t>y</w:t>
        </w:r>
        <w:del w:id="2832" w:author="Jianle_d11" w:date="2019-03-07T17:16:00Z">
          <w:r w:rsidDel="00FA40A3">
            <w:rPr>
              <w:noProof/>
              <w:vertAlign w:val="subscript"/>
              <w:lang w:val="en-CA" w:eastAsia="ko-KR"/>
            </w:rPr>
            <w:delText> + j</w:delText>
          </w:r>
        </w:del>
      </w:ins>
      <w:ins w:id="2833" w:author="Jianle Chen" w:date="2019-03-07T15:13:00Z">
        <w:r w:rsidR="00822E11" w:rsidRPr="00DE0F0E">
          <w:rPr>
            <w:noProof/>
            <w:lang w:val="en-CA" w:eastAsia="ko-KR"/>
          </w:rPr>
          <w:t> = Clip3( </w:t>
        </w:r>
      </w:ins>
      <w:ins w:id="2834" w:author="Jianle_d11" w:date="2019-03-07T16:26:00Z">
        <w:r w:rsidR="00D827A1">
          <w:rPr>
            <w:noProof/>
            <w:lang w:val="en-CA" w:eastAsia="ko-KR"/>
          </w:rPr>
          <w:t>SubPic</w:t>
        </w:r>
      </w:ins>
      <w:ins w:id="2835" w:author="Jianle Chen" w:date="2019-03-07T15:14:00Z">
        <w:r w:rsidR="00822E11" w:rsidRPr="009E5849">
          <w:t>Top</w:t>
        </w:r>
        <w:r w:rsidR="00822E11" w:rsidRPr="009E5849">
          <w:rPr>
            <w:noProof/>
            <w:lang w:eastAsia="ko-KR"/>
          </w:rPr>
          <w:t>BoundaryPos</w:t>
        </w:r>
        <w:r w:rsidR="00822E11" w:rsidRPr="009E5849">
          <w:t>, </w:t>
        </w:r>
      </w:ins>
      <w:ins w:id="2836" w:author="Jianle_d11" w:date="2019-03-07T16:26:00Z">
        <w:r w:rsidR="00D827A1">
          <w:rPr>
            <w:noProof/>
            <w:lang w:val="en-CA" w:eastAsia="ko-KR"/>
          </w:rPr>
          <w:t>SubPic</w:t>
        </w:r>
      </w:ins>
      <w:ins w:id="2837" w:author="Jianle Chen" w:date="2019-03-07T15:14:00Z">
        <w:r w:rsidR="00822E11" w:rsidRPr="009E5849">
          <w:t>Bot</w:t>
        </w:r>
        <w:r w:rsidR="00822E11" w:rsidRPr="009E5849">
          <w:rPr>
            <w:noProof/>
            <w:lang w:eastAsia="ko-KR"/>
          </w:rPr>
          <w:t>BoundaryPos</w:t>
        </w:r>
      </w:ins>
      <w:ins w:id="2838" w:author="Jianle Chen" w:date="2019-03-07T15:13:00Z">
        <w:r w:rsidR="00822E11" w:rsidRPr="00DE0F0E">
          <w:rPr>
            <w:noProof/>
            <w:lang w:val="en-CA" w:eastAsia="ko-KR"/>
          </w:rPr>
          <w:t>, yCtb + y </w:t>
        </w:r>
      </w:ins>
      <w:ins w:id="2839" w:author="Jianle Chen" w:date="2019-03-07T15:23:00Z">
        <w:del w:id="2840" w:author="Jianle_d11" w:date="2019-03-07T17:16:00Z">
          <w:r w:rsidDel="00FA40A3">
            <w:rPr>
              <w:noProof/>
              <w:lang w:val="en-CA" w:eastAsia="ko-KR"/>
            </w:rPr>
            <w:delText>+ j </w:delText>
          </w:r>
        </w:del>
      </w:ins>
      <w:ins w:id="2841" w:author="Jianle Chen" w:date="2019-03-07T15:13:00Z">
        <w:r w:rsidR="00822E11" w:rsidRPr="00DE0F0E">
          <w:rPr>
            <w:noProof/>
            <w:lang w:val="en-CA" w:eastAsia="ko-KR"/>
          </w:rPr>
          <w:t>)</w:t>
        </w:r>
        <w:r w:rsidR="00822E11" w:rsidRPr="00DE0F0E">
          <w:rPr>
            <w:noProof/>
            <w:lang w:val="en-CA" w:eastAsia="ko-KR"/>
          </w:rPr>
          <w:tab/>
        </w:r>
        <w:r w:rsidR="00822E11" w:rsidRPr="00DE0F0E">
          <w:rPr>
            <w:rFonts w:eastAsia="Malgun Gothic"/>
            <w:noProof/>
            <w:szCs w:val="22"/>
            <w:lang w:val="en-CA"/>
          </w:rPr>
          <w:t>(</w:t>
        </w:r>
        <w:r w:rsidR="00822E11" w:rsidRPr="00DE0F0E">
          <w:rPr>
            <w:rFonts w:eastAsia="Malgun Gothic"/>
            <w:noProof/>
            <w:szCs w:val="22"/>
            <w:lang w:val="en-CA"/>
          </w:rPr>
          <w:fldChar w:fldCharType="begin" w:fldLock="1"/>
        </w:r>
        <w:r w:rsidR="00822E11" w:rsidRPr="00DE0F0E">
          <w:rPr>
            <w:rFonts w:eastAsia="Malgun Gothic"/>
            <w:noProof/>
            <w:szCs w:val="22"/>
            <w:lang w:val="en-CA"/>
          </w:rPr>
          <w:instrText xml:space="preserve"> STYLEREF 1 \s </w:instrText>
        </w:r>
        <w:r w:rsidR="00822E11" w:rsidRPr="00DE0F0E">
          <w:rPr>
            <w:rFonts w:eastAsia="Malgun Gothic"/>
            <w:noProof/>
            <w:szCs w:val="22"/>
            <w:lang w:val="en-CA"/>
          </w:rPr>
          <w:fldChar w:fldCharType="separate"/>
        </w:r>
        <w:r w:rsidR="00822E11">
          <w:rPr>
            <w:rFonts w:eastAsia="Malgun Gothic"/>
            <w:noProof/>
            <w:szCs w:val="22"/>
            <w:lang w:val="en-CA"/>
          </w:rPr>
          <w:t>8</w:t>
        </w:r>
        <w:r w:rsidR="00822E11" w:rsidRPr="00DE0F0E">
          <w:rPr>
            <w:rFonts w:eastAsia="Malgun Gothic"/>
            <w:noProof/>
            <w:szCs w:val="22"/>
            <w:lang w:val="en-CA"/>
          </w:rPr>
          <w:fldChar w:fldCharType="end"/>
        </w:r>
        <w:r w:rsidR="00822E11" w:rsidRPr="00DE0F0E">
          <w:rPr>
            <w:rFonts w:eastAsia="Malgun Gothic"/>
            <w:noProof/>
            <w:szCs w:val="22"/>
            <w:lang w:val="en-CA"/>
          </w:rPr>
          <w:noBreakHyphen/>
        </w:r>
        <w:r w:rsidR="00822E11" w:rsidRPr="00DE0F0E">
          <w:rPr>
            <w:rFonts w:eastAsia="Malgun Gothic"/>
            <w:noProof/>
            <w:szCs w:val="22"/>
            <w:lang w:val="en-CA"/>
          </w:rPr>
          <w:fldChar w:fldCharType="begin" w:fldLock="1"/>
        </w:r>
        <w:r w:rsidR="00822E11" w:rsidRPr="00DE0F0E">
          <w:rPr>
            <w:rFonts w:eastAsia="Malgun Gothic"/>
            <w:noProof/>
            <w:szCs w:val="22"/>
            <w:lang w:val="en-CA"/>
          </w:rPr>
          <w:instrText xml:space="preserve"> SEQ Equation \* ARABIC \s 1 </w:instrText>
        </w:r>
        <w:r w:rsidR="00822E11" w:rsidRPr="00DE0F0E">
          <w:rPr>
            <w:rFonts w:eastAsia="Malgun Gothic"/>
            <w:noProof/>
            <w:szCs w:val="22"/>
            <w:lang w:val="en-CA"/>
          </w:rPr>
          <w:fldChar w:fldCharType="separate"/>
        </w:r>
        <w:r w:rsidR="00822E11">
          <w:rPr>
            <w:rFonts w:eastAsia="Malgun Gothic"/>
            <w:noProof/>
            <w:szCs w:val="22"/>
            <w:lang w:val="en-CA"/>
          </w:rPr>
          <w:t>1141</w:t>
        </w:r>
        <w:r w:rsidR="00822E11" w:rsidRPr="00DE0F0E">
          <w:rPr>
            <w:rFonts w:eastAsia="Malgun Gothic"/>
            <w:noProof/>
            <w:szCs w:val="22"/>
            <w:lang w:val="en-CA"/>
          </w:rPr>
          <w:fldChar w:fldCharType="end"/>
        </w:r>
        <w:r w:rsidR="00822E11" w:rsidRPr="00DE0F0E">
          <w:rPr>
            <w:rFonts w:eastAsia="Malgun Gothic"/>
            <w:noProof/>
            <w:szCs w:val="22"/>
            <w:lang w:val="en-CA"/>
          </w:rPr>
          <w:t>)</w:t>
        </w:r>
      </w:ins>
    </w:p>
    <w:p w14:paraId="1C4E5EFF" w14:textId="2B580A74" w:rsidR="00822E11" w:rsidRPr="00DE0F0E" w:rsidRDefault="00822E11" w:rsidP="00D85DB1">
      <w:pPr>
        <w:numPr>
          <w:ilvl w:val="1"/>
          <w:numId w:val="5"/>
        </w:numPr>
        <w:tabs>
          <w:tab w:val="clear" w:pos="800"/>
        </w:tabs>
        <w:ind w:left="567" w:hanging="270"/>
        <w:rPr>
          <w:noProof/>
          <w:lang w:val="en-CA"/>
        </w:rPr>
      </w:pPr>
      <w:ins w:id="2842" w:author="Jianle Chen" w:date="2019-03-07T15:12:00Z">
        <w:r w:rsidRPr="00822E11">
          <w:rPr>
            <w:noProof/>
            <w:lang w:val="en-CA" w:eastAsia="ko-KR"/>
          </w:rPr>
          <w:t>Otherwise, the following applies</w:t>
        </w:r>
        <w:r w:rsidRPr="00822E11">
          <w:rPr>
            <w:noProof/>
            <w:lang w:val="en-CA"/>
          </w:rPr>
          <w:t>:</w:t>
        </w:r>
      </w:ins>
    </w:p>
    <w:p w14:paraId="18DAD489" w14:textId="1A7A0F38" w:rsidR="003C7A29" w:rsidRPr="00DE0F0E" w:rsidRDefault="003C7A29">
      <w:pPr>
        <w:pStyle w:val="Equation"/>
        <w:tabs>
          <w:tab w:val="clear" w:pos="794"/>
          <w:tab w:val="clear" w:pos="1588"/>
          <w:tab w:val="left" w:pos="851"/>
          <w:tab w:val="left" w:pos="1134"/>
          <w:tab w:val="left" w:pos="1418"/>
        </w:tabs>
        <w:ind w:left="1134"/>
        <w:rPr>
          <w:noProof/>
          <w:lang w:val="en-CA"/>
        </w:rPr>
        <w:pPrChange w:id="2843" w:author="Ye-Kui Wang d13" w:date="2019-03-09T13:47:00Z">
          <w:pPr>
            <w:pStyle w:val="Equation"/>
            <w:tabs>
              <w:tab w:val="clear" w:pos="794"/>
              <w:tab w:val="clear" w:pos="1588"/>
              <w:tab w:val="left" w:pos="851"/>
              <w:tab w:val="left" w:pos="1134"/>
              <w:tab w:val="left" w:pos="1418"/>
            </w:tabs>
            <w:ind w:left="562"/>
          </w:pPr>
        </w:pPrChange>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1E18395E" w14:textId="6F5F6730" w:rsidR="003C7A29" w:rsidRPr="00DE0F0E" w:rsidRDefault="003C7A29">
      <w:pPr>
        <w:pStyle w:val="Equation"/>
        <w:tabs>
          <w:tab w:val="clear" w:pos="794"/>
          <w:tab w:val="clear" w:pos="1588"/>
          <w:tab w:val="left" w:pos="851"/>
          <w:tab w:val="left" w:pos="1134"/>
          <w:tab w:val="left" w:pos="1418"/>
        </w:tabs>
        <w:ind w:left="1134"/>
        <w:rPr>
          <w:noProof/>
          <w:vertAlign w:val="subscript"/>
          <w:lang w:val="en-CA" w:eastAsia="ko-KR"/>
        </w:rPr>
        <w:pPrChange w:id="2844" w:author="Ye-Kui Wang d13" w:date="2019-03-09T13:48:00Z">
          <w:pPr>
            <w:pStyle w:val="Equation"/>
            <w:tabs>
              <w:tab w:val="clear" w:pos="794"/>
              <w:tab w:val="clear" w:pos="1588"/>
              <w:tab w:val="left" w:pos="851"/>
              <w:tab w:val="left" w:pos="1134"/>
              <w:tab w:val="left" w:pos="1418"/>
            </w:tabs>
            <w:ind w:left="562"/>
          </w:pPr>
        </w:pPrChange>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41F886BD"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3F609A">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3F609A">
        <w:rPr>
          <w:rFonts w:eastAsia="Malgun Gothic"/>
          <w:noProof/>
          <w:szCs w:val="22"/>
          <w:lang w:val="en-CA"/>
        </w:rPr>
        <w:t>1142</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8760549"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CCAD93D"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845"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753"/>
      <w:bookmarkEnd w:id="2754"/>
      <w:bookmarkEnd w:id="2755"/>
      <w:bookmarkEnd w:id="2845"/>
    </w:p>
    <w:bookmarkEnd w:id="2749"/>
    <w:bookmarkEnd w:id="2750"/>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61E63164" w14:textId="285C0189" w:rsidR="002718B9" w:rsidRDefault="002718B9" w:rsidP="002718B9">
      <w:pPr>
        <w:numPr>
          <w:ilvl w:val="1"/>
          <w:numId w:val="5"/>
        </w:numPr>
        <w:tabs>
          <w:tab w:val="clear" w:pos="800"/>
        </w:tabs>
        <w:ind w:left="567" w:hanging="270"/>
        <w:rPr>
          <w:ins w:id="2846" w:author="Jianle_d11" w:date="2019-03-07T17:17:00Z"/>
          <w:noProof/>
          <w:lang w:val="en-CA"/>
        </w:rPr>
      </w:pPr>
      <w:ins w:id="2847" w:author="Jianle_d11" w:date="2019-03-07T17:17:00Z">
        <w:r w:rsidRPr="009847CF">
          <w:rPr>
            <w:noProof/>
            <w:lang w:val="en-CA" w:eastAsia="ko-KR"/>
          </w:rPr>
          <w:t>If</w:t>
        </w:r>
        <w:r>
          <w:rPr>
            <w:noProof/>
            <w:lang w:val="en-CA" w:eastAsia="ko-KR"/>
          </w:rPr>
          <w:t xml:space="preserve"> </w:t>
        </w:r>
        <w:r w:rsidRPr="009847CF">
          <w:rPr>
            <w:rFonts w:hint="eastAsia"/>
            <w:noProof/>
            <w:lang w:val="en-CA" w:eastAsia="ko-KR"/>
          </w:rPr>
          <w:t>loop_filter_across_</w:t>
        </w:r>
        <w:r>
          <w:rPr>
            <w:noProof/>
            <w:lang w:val="en-CA" w:eastAsia="ko-KR"/>
          </w:rPr>
          <w:t>tile</w:t>
        </w:r>
      </w:ins>
      <w:ins w:id="2848" w:author="Ye-Kui Wang d13" w:date="2019-03-09T13:38:00Z">
        <w:r w:rsidR="00D74B79">
          <w:rPr>
            <w:noProof/>
            <w:lang w:val="en-CA" w:eastAsia="ko-KR"/>
          </w:rPr>
          <w:t>s</w:t>
        </w:r>
      </w:ins>
      <w:ins w:id="2849" w:author="Jianle_d11" w:date="2019-03-07T17:17:00Z">
        <w:r w:rsidRPr="009847CF">
          <w:rPr>
            <w:rFonts w:hint="eastAsia"/>
            <w:noProof/>
            <w:lang w:val="en-CA" w:eastAsia="ko-KR"/>
          </w:rPr>
          <w:t xml:space="preserve">_enabled_flag </w:t>
        </w:r>
      </w:ins>
      <w:ins w:id="2850" w:author="Ye-Kui Wang d13" w:date="2019-03-09T13:49:00Z">
        <w:r w:rsidR="00BF3211">
          <w:rPr>
            <w:noProof/>
            <w:lang w:val="en-CA" w:eastAsia="ko-KR"/>
          </w:rPr>
          <w:t>for</w:t>
        </w:r>
      </w:ins>
      <w:ins w:id="2851" w:author="Jianle_d11" w:date="2019-03-07T17:17:00Z">
        <w:del w:id="2852" w:author="Ye-Kui Wang d13" w:date="2019-03-09T13:49:00Z">
          <w:r w:rsidRPr="009847CF" w:rsidDel="00BF3211">
            <w:rPr>
              <w:rFonts w:hint="eastAsia"/>
              <w:noProof/>
              <w:lang w:val="en-CA" w:eastAsia="ko-KR"/>
            </w:rPr>
            <w:delText>in</w:delText>
          </w:r>
        </w:del>
        <w:r w:rsidRPr="009847CF">
          <w:rPr>
            <w:rFonts w:hint="eastAsia"/>
            <w:noProof/>
            <w:lang w:val="en-CA" w:eastAsia="ko-KR"/>
          </w:rPr>
          <w:t xml:space="preserve"> the </w:t>
        </w:r>
        <w:r>
          <w:rPr>
            <w:noProof/>
            <w:lang w:val="en-CA" w:eastAsia="ko-KR"/>
          </w:rPr>
          <w:t xml:space="preserve">tile tileA </w:t>
        </w:r>
      </w:ins>
      <w:ins w:id="2853" w:author="Ye-Kui Wang d13" w:date="2019-03-09T13:49:00Z">
        <w:r w:rsidR="00BF3211">
          <w:rPr>
            <w:noProof/>
            <w:lang w:val="en-CA" w:eastAsia="ko-KR"/>
          </w:rPr>
          <w:t xml:space="preserve">containing </w:t>
        </w:r>
      </w:ins>
      <w:ins w:id="2854" w:author="Jianle_d11" w:date="2019-03-07T17:17:00Z">
        <w:del w:id="2855" w:author="Ye-Kui Wang d13" w:date="2019-03-09T13:49:00Z">
          <w:r w:rsidRPr="009847CF" w:rsidDel="00BF3211">
            <w:rPr>
              <w:rFonts w:hint="eastAsia"/>
              <w:noProof/>
              <w:lang w:val="en-CA" w:eastAsia="ko-KR"/>
            </w:rPr>
            <w:delText xml:space="preserve">which </w:delText>
          </w:r>
        </w:del>
        <w:r>
          <w:rPr>
            <w:noProof/>
            <w:lang w:val="en-CA" w:eastAsia="ko-KR"/>
          </w:rPr>
          <w:t>t</w:t>
        </w:r>
        <w:r w:rsidRPr="009847CF">
          <w:rPr>
            <w:rFonts w:hint="eastAsia"/>
            <w:noProof/>
            <w:lang w:val="en-CA" w:eastAsia="ko-KR"/>
          </w:rPr>
          <w:t xml:space="preserve">he </w:t>
        </w:r>
        <w:r>
          <w:rPr>
            <w:noProof/>
            <w:lang w:val="en-CA" w:eastAsia="ko-KR"/>
          </w:rPr>
          <w:t xml:space="preserve">luma </w:t>
        </w:r>
        <w:r w:rsidRPr="009847CF">
          <w:rPr>
            <w:rFonts w:hint="eastAsia"/>
            <w:noProof/>
            <w:lang w:val="en-CA" w:eastAsia="ko-KR"/>
          </w:rPr>
          <w:t xml:space="preserve">sample at </w:t>
        </w:r>
        <w:r>
          <w:rPr>
            <w:noProof/>
            <w:lang w:val="en-CA" w:eastAsia="ko-KR"/>
          </w:rPr>
          <w:t>l</w:t>
        </w:r>
        <w:r w:rsidRPr="00DE0F0E">
          <w:rPr>
            <w:noProof/>
            <w:lang w:val="en-CA" w:eastAsia="ko-KR"/>
          </w:rPr>
          <w:t>ocation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r w:rsidRPr="009847CF">
          <w:rPr>
            <w:rFonts w:hint="eastAsia"/>
            <w:noProof/>
            <w:lang w:val="en-CA" w:eastAsia="ko-KR"/>
          </w:rPr>
          <w:t xml:space="preserve"> </w:t>
        </w:r>
        <w:del w:id="2856" w:author="Ye-Kui Wang d13" w:date="2019-03-09T13:49:00Z">
          <w:r w:rsidRPr="009847CF" w:rsidDel="00BF3211">
            <w:rPr>
              <w:rFonts w:hint="eastAsia"/>
              <w:noProof/>
              <w:lang w:val="en-CA" w:eastAsia="ko-KR"/>
            </w:rPr>
            <w:delText xml:space="preserve">belongs to </w:delText>
          </w:r>
        </w:del>
        <w:r w:rsidRPr="009847CF">
          <w:rPr>
            <w:rFonts w:hint="eastAsia"/>
            <w:noProof/>
            <w:lang w:val="en-CA" w:eastAsia="ko-KR"/>
          </w:rPr>
          <w:t>is equal to 0</w:t>
        </w:r>
        <w:r w:rsidRPr="00822E11">
          <w:rPr>
            <w:noProof/>
            <w:lang w:val="en-CA" w:eastAsia="ko-KR"/>
          </w:rPr>
          <w:t xml:space="preserve">, </w:t>
        </w:r>
        <w:r>
          <w:rPr>
            <w:noProof/>
            <w:lang w:val="en-CA" w:eastAsia="ko-KR"/>
          </w:rPr>
          <w:t xml:space="preserve">let the tileIdx be the </w:t>
        </w:r>
      </w:ins>
      <w:ins w:id="2857" w:author="Ye-Kui Wang d13" w:date="2019-03-09T13:50:00Z">
        <w:r w:rsidR="00BF3211">
          <w:rPr>
            <w:noProof/>
            <w:lang w:val="en-CA" w:eastAsia="ko-KR"/>
          </w:rPr>
          <w:t xml:space="preserve">tile </w:t>
        </w:r>
      </w:ins>
      <w:ins w:id="2858" w:author="Jianle_d11" w:date="2019-03-07T17:17:00Z">
        <w:r>
          <w:rPr>
            <w:noProof/>
            <w:lang w:val="en-CA" w:eastAsia="ko-KR"/>
          </w:rPr>
          <w:t xml:space="preserve">index of </w:t>
        </w:r>
        <w:del w:id="2859" w:author="Ye-Kui Wang d13" w:date="2019-03-09T13:50:00Z">
          <w:r w:rsidDel="00BF3211">
            <w:rPr>
              <w:noProof/>
              <w:lang w:val="en-CA" w:eastAsia="ko-KR"/>
            </w:rPr>
            <w:delText xml:space="preserve">the </w:delText>
          </w:r>
        </w:del>
        <w:r>
          <w:rPr>
            <w:noProof/>
            <w:lang w:val="en-CA" w:eastAsia="ko-KR"/>
          </w:rPr>
          <w:t>tileA,</w:t>
        </w:r>
        <w:r w:rsidRPr="00822E11">
          <w:rPr>
            <w:noProof/>
            <w:lang w:val="en-CA" w:eastAsia="ko-KR"/>
          </w:rPr>
          <w:t xml:space="preserve"> the following applies</w:t>
        </w:r>
        <w:r w:rsidRPr="00822E11">
          <w:rPr>
            <w:noProof/>
            <w:lang w:val="en-CA"/>
          </w:rPr>
          <w:t>:</w:t>
        </w:r>
      </w:ins>
    </w:p>
    <w:p w14:paraId="5701BD9E" w14:textId="27774349" w:rsidR="002718B9" w:rsidRPr="00DE0F0E" w:rsidRDefault="002718B9">
      <w:pPr>
        <w:pStyle w:val="Equation"/>
        <w:tabs>
          <w:tab w:val="clear" w:pos="794"/>
          <w:tab w:val="clear" w:pos="1588"/>
          <w:tab w:val="left" w:pos="851"/>
          <w:tab w:val="left" w:pos="1134"/>
          <w:tab w:val="left" w:pos="1418"/>
        </w:tabs>
        <w:ind w:left="1134"/>
        <w:rPr>
          <w:ins w:id="2860" w:author="Jianle_d11" w:date="2019-03-07T17:17:00Z"/>
          <w:noProof/>
          <w:lang w:val="en-CA"/>
        </w:rPr>
        <w:pPrChange w:id="2861" w:author="Ye-Kui Wang d13" w:date="2019-03-09T13:48:00Z">
          <w:pPr>
            <w:pStyle w:val="Equation"/>
            <w:tabs>
              <w:tab w:val="clear" w:pos="794"/>
              <w:tab w:val="clear" w:pos="1588"/>
              <w:tab w:val="left" w:pos="851"/>
              <w:tab w:val="left" w:pos="1134"/>
              <w:tab w:val="left" w:pos="1418"/>
            </w:tabs>
            <w:ind w:left="562"/>
          </w:pPr>
        </w:pPrChange>
      </w:pPr>
      <w:ins w:id="2862" w:author="Jianle_d11" w:date="2019-03-07T17:17:00Z">
        <w:r w:rsidRPr="00DE0F0E">
          <w:rPr>
            <w:noProof/>
            <w:lang w:val="en-CA" w:eastAsia="ko-KR"/>
          </w:rPr>
          <w:t>h</w:t>
        </w:r>
        <w:r w:rsidRPr="00DE0F0E">
          <w:rPr>
            <w:noProof/>
            <w:vertAlign w:val="subscript"/>
            <w:lang w:val="en-CA" w:eastAsia="ko-KR"/>
          </w:rPr>
          <w:t>x</w:t>
        </w:r>
        <w:r w:rsidRPr="00DE0F0E">
          <w:rPr>
            <w:noProof/>
            <w:lang w:val="en-CA" w:eastAsia="ko-KR"/>
          </w:rPr>
          <w:t> = Clip3( </w:t>
        </w:r>
        <w:r>
          <w:rPr>
            <w:noProof/>
            <w:lang w:val="en-CA" w:eastAsia="ko-KR"/>
          </w:rPr>
          <w:t>Tile</w:t>
        </w:r>
        <w:r w:rsidRPr="009E5849">
          <w:t>Left</w:t>
        </w:r>
        <w:r w:rsidRPr="009E5849">
          <w:rPr>
            <w:noProof/>
            <w:lang w:eastAsia="ko-KR"/>
          </w:rPr>
          <w:t>BoundaryPos</w:t>
        </w:r>
        <w:r>
          <w:rPr>
            <w:noProof/>
            <w:lang w:eastAsia="ko-KR"/>
          </w:rPr>
          <w:t>[ </w:t>
        </w:r>
        <w:r>
          <w:rPr>
            <w:noProof/>
            <w:lang w:val="en-CA" w:eastAsia="ko-KR"/>
          </w:rPr>
          <w:t>tileIdx</w:t>
        </w:r>
        <w:r>
          <w:rPr>
            <w:noProof/>
            <w:lang w:eastAsia="ko-KR"/>
          </w:rPr>
          <w:t> ]</w:t>
        </w:r>
        <w:r w:rsidRPr="009E5849">
          <w:t>, </w:t>
        </w:r>
        <w:r>
          <w:rPr>
            <w:noProof/>
            <w:lang w:val="en-CA" w:eastAsia="ko-KR"/>
          </w:rPr>
          <w:t>Tile</w:t>
        </w:r>
        <w:r w:rsidRPr="009E5849">
          <w:t>Right</w:t>
        </w:r>
        <w:r w:rsidRPr="009E5849">
          <w:rPr>
            <w:noProof/>
            <w:lang w:eastAsia="ko-KR"/>
          </w:rPr>
          <w:t>BoundaryPos</w:t>
        </w:r>
        <w:r>
          <w:rPr>
            <w:noProof/>
            <w:lang w:eastAsia="ko-KR"/>
          </w:rPr>
          <w:t>[ </w:t>
        </w:r>
        <w:r>
          <w:rPr>
            <w:noProof/>
            <w:lang w:val="en-CA" w:eastAsia="ko-KR"/>
          </w:rPr>
          <w:t>tileIdx</w:t>
        </w:r>
        <w:r>
          <w:rPr>
            <w:noProof/>
            <w:lang w:eastAsia="ko-KR"/>
          </w:rPr>
          <w:t> ]</w:t>
        </w:r>
        <w:r w:rsidRPr="00DE0F0E">
          <w:rPr>
            <w:noProof/>
            <w:lang w:val="en-CA" w:eastAsia="ko-KR"/>
          </w:rPr>
          <w:t>, x</w:t>
        </w:r>
        <w:r>
          <w:rPr>
            <w:noProof/>
            <w:lang w:val="en-CA" w:eastAsia="ko-KR"/>
          </w:rPr>
          <w:t> </w:t>
        </w:r>
        <w:r w:rsidRPr="00DE0F0E">
          <w:rPr>
            <w:noProof/>
            <w:lang w:val="en-CA" w:eastAsia="ko-KR"/>
          </w:rPr>
          <w:t>)</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ins>
    </w:p>
    <w:p w14:paraId="78D42CA3" w14:textId="76742A30" w:rsidR="002718B9" w:rsidRPr="00822E11" w:rsidRDefault="002718B9">
      <w:pPr>
        <w:pStyle w:val="Equation"/>
        <w:tabs>
          <w:tab w:val="clear" w:pos="794"/>
          <w:tab w:val="clear" w:pos="1588"/>
          <w:tab w:val="left" w:pos="851"/>
          <w:tab w:val="left" w:pos="1134"/>
          <w:tab w:val="left" w:pos="1418"/>
        </w:tabs>
        <w:ind w:left="1134"/>
        <w:rPr>
          <w:ins w:id="2863" w:author="Jianle_d11" w:date="2019-03-07T17:17:00Z"/>
          <w:noProof/>
          <w:lang w:val="en-CA"/>
        </w:rPr>
        <w:pPrChange w:id="2864" w:author="Ye-Kui Wang d13" w:date="2019-03-09T13:48:00Z">
          <w:pPr>
            <w:pStyle w:val="Equation"/>
            <w:tabs>
              <w:tab w:val="clear" w:pos="794"/>
              <w:tab w:val="clear" w:pos="1588"/>
              <w:tab w:val="left" w:pos="851"/>
              <w:tab w:val="left" w:pos="1134"/>
              <w:tab w:val="left" w:pos="1418"/>
            </w:tabs>
            <w:ind w:left="562"/>
          </w:pPr>
        </w:pPrChange>
      </w:pPr>
      <w:ins w:id="2865" w:author="Jianle_d11" w:date="2019-03-07T17:17:00Z">
        <w:r w:rsidRPr="00DE0F0E">
          <w:rPr>
            <w:noProof/>
            <w:lang w:val="en-CA" w:eastAsia="ko-KR"/>
          </w:rPr>
          <w:t>v</w:t>
        </w:r>
        <w:r w:rsidRPr="00DE0F0E">
          <w:rPr>
            <w:noProof/>
            <w:vertAlign w:val="subscript"/>
            <w:lang w:val="en-CA" w:eastAsia="ko-KR"/>
          </w:rPr>
          <w:t>y</w:t>
        </w:r>
        <w:r w:rsidRPr="00DE0F0E">
          <w:rPr>
            <w:noProof/>
            <w:lang w:val="en-CA" w:eastAsia="ko-KR"/>
          </w:rPr>
          <w:t> = Clip3( </w:t>
        </w:r>
        <w:r>
          <w:rPr>
            <w:noProof/>
            <w:lang w:eastAsia="ko-KR"/>
          </w:rPr>
          <w:t>Tile</w:t>
        </w:r>
        <w:r w:rsidRPr="009E5849">
          <w:t>Top</w:t>
        </w:r>
        <w:r w:rsidRPr="009E5849">
          <w:rPr>
            <w:noProof/>
            <w:lang w:eastAsia="ko-KR"/>
          </w:rPr>
          <w:t>BoundaryPos</w:t>
        </w:r>
        <w:r>
          <w:rPr>
            <w:noProof/>
            <w:lang w:eastAsia="ko-KR"/>
          </w:rPr>
          <w:t>[ </w:t>
        </w:r>
        <w:r>
          <w:rPr>
            <w:noProof/>
            <w:lang w:val="en-CA" w:eastAsia="ko-KR"/>
          </w:rPr>
          <w:t>tileIdx</w:t>
        </w:r>
        <w:r>
          <w:rPr>
            <w:noProof/>
            <w:lang w:eastAsia="ko-KR"/>
          </w:rPr>
          <w:t> ]</w:t>
        </w:r>
        <w:r w:rsidRPr="009E5849">
          <w:t>, </w:t>
        </w:r>
        <w:r>
          <w:rPr>
            <w:noProof/>
            <w:lang w:val="en-CA" w:eastAsia="ko-KR"/>
          </w:rPr>
          <w:t>Tile</w:t>
        </w:r>
        <w:r w:rsidRPr="009E5849">
          <w:t>Bot</w:t>
        </w:r>
        <w:r w:rsidRPr="009E5849">
          <w:rPr>
            <w:noProof/>
            <w:lang w:eastAsia="ko-KR"/>
          </w:rPr>
          <w:t>BoundaryPos</w:t>
        </w:r>
        <w:r>
          <w:rPr>
            <w:noProof/>
            <w:lang w:eastAsia="ko-KR"/>
          </w:rPr>
          <w:t>[ </w:t>
        </w:r>
        <w:r>
          <w:rPr>
            <w:noProof/>
            <w:lang w:val="en-CA" w:eastAsia="ko-KR"/>
          </w:rPr>
          <w:t>tileIdx</w:t>
        </w:r>
        <w:r>
          <w:rPr>
            <w:noProof/>
            <w:lang w:eastAsia="ko-KR"/>
          </w:rPr>
          <w:t> ]</w:t>
        </w:r>
        <w:r w:rsidRPr="00DE0F0E">
          <w:rPr>
            <w:noProof/>
            <w:lang w:val="en-CA" w:eastAsia="ko-KR"/>
          </w:rPr>
          <w:t>, y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ins>
    </w:p>
    <w:p w14:paraId="7EC16C09" w14:textId="4E4678D7" w:rsidR="002718B9" w:rsidRDefault="002718B9" w:rsidP="002718B9">
      <w:pPr>
        <w:numPr>
          <w:ilvl w:val="1"/>
          <w:numId w:val="5"/>
        </w:numPr>
        <w:tabs>
          <w:tab w:val="clear" w:pos="800"/>
        </w:tabs>
        <w:ind w:left="567" w:hanging="270"/>
        <w:rPr>
          <w:ins w:id="2866" w:author="Jianle_d11" w:date="2019-03-07T17:17:00Z"/>
          <w:noProof/>
          <w:lang w:val="en-CA"/>
        </w:rPr>
      </w:pPr>
      <w:ins w:id="2867" w:author="Jianle_d11" w:date="2019-03-07T17:17:00Z">
        <w:r>
          <w:rPr>
            <w:noProof/>
            <w:lang w:val="en-CA" w:eastAsia="ko-KR"/>
          </w:rPr>
          <w:t>Otherwise</w:t>
        </w:r>
      </w:ins>
      <w:ins w:id="2868" w:author="Ye-Kui Wang d13" w:date="2019-03-09T14:00:00Z">
        <w:r w:rsidR="00BA6405">
          <w:rPr>
            <w:noProof/>
            <w:lang w:val="en-CA" w:eastAsia="ko-KR"/>
          </w:rPr>
          <w:t>,</w:t>
        </w:r>
      </w:ins>
      <w:ins w:id="2869" w:author="Jianle_d11" w:date="2019-03-07T17:17:00Z">
        <w:r>
          <w:rPr>
            <w:noProof/>
            <w:lang w:val="en-CA" w:eastAsia="ko-KR"/>
          </w:rPr>
          <w:t xml:space="preserve"> i</w:t>
        </w:r>
        <w:r w:rsidRPr="009847CF">
          <w:rPr>
            <w:noProof/>
            <w:lang w:val="en-CA" w:eastAsia="ko-KR"/>
          </w:rPr>
          <w:t>f</w:t>
        </w:r>
        <w:r>
          <w:rPr>
            <w:noProof/>
            <w:lang w:val="en-CA" w:eastAsia="ko-KR"/>
          </w:rPr>
          <w:t xml:space="preserve"> </w:t>
        </w:r>
        <w:r w:rsidRPr="009847CF">
          <w:rPr>
            <w:rFonts w:hint="eastAsia"/>
            <w:noProof/>
            <w:lang w:val="en-CA" w:eastAsia="ko-KR"/>
          </w:rPr>
          <w:t xml:space="preserve">loop_filter_across_sub_pic_enabled_flag </w:t>
        </w:r>
      </w:ins>
      <w:ins w:id="2870" w:author="Ye-Kui Wang d13" w:date="2019-03-09T13:51:00Z">
        <w:r w:rsidR="00102E24">
          <w:rPr>
            <w:noProof/>
            <w:lang w:val="en-CA" w:eastAsia="ko-KR"/>
          </w:rPr>
          <w:t>for</w:t>
        </w:r>
      </w:ins>
      <w:ins w:id="2871" w:author="Jianle_d11" w:date="2019-03-07T17:17:00Z">
        <w:del w:id="2872" w:author="Ye-Kui Wang d13" w:date="2019-03-09T13:51:00Z">
          <w:r w:rsidRPr="009847CF" w:rsidDel="00102E24">
            <w:rPr>
              <w:rFonts w:hint="eastAsia"/>
              <w:noProof/>
              <w:lang w:val="en-CA" w:eastAsia="ko-KR"/>
            </w:rPr>
            <w:delText>in</w:delText>
          </w:r>
        </w:del>
        <w:r w:rsidRPr="009847CF">
          <w:rPr>
            <w:rFonts w:hint="eastAsia"/>
            <w:noProof/>
            <w:lang w:val="en-CA" w:eastAsia="ko-KR"/>
          </w:rPr>
          <w:t xml:space="preserve"> the </w:t>
        </w:r>
        <w:r>
          <w:rPr>
            <w:noProof/>
            <w:lang w:val="en-CA" w:eastAsia="ko-KR"/>
          </w:rPr>
          <w:t xml:space="preserve">sub-picture </w:t>
        </w:r>
      </w:ins>
      <w:ins w:id="2873" w:author="Ye-Kui Wang d13" w:date="2019-03-09T13:51:00Z">
        <w:r w:rsidR="00102E24">
          <w:rPr>
            <w:noProof/>
            <w:lang w:val="en-CA" w:eastAsia="ko-KR"/>
          </w:rPr>
          <w:t xml:space="preserve">containing </w:t>
        </w:r>
      </w:ins>
      <w:ins w:id="2874" w:author="Jianle_d11" w:date="2019-03-07T17:17:00Z">
        <w:del w:id="2875" w:author="Ye-Kui Wang d13" w:date="2019-03-09T13:51:00Z">
          <w:r w:rsidRPr="009847CF" w:rsidDel="00102E24">
            <w:rPr>
              <w:rFonts w:hint="eastAsia"/>
              <w:noProof/>
              <w:lang w:val="en-CA" w:eastAsia="ko-KR"/>
            </w:rPr>
            <w:delText xml:space="preserve">which </w:delText>
          </w:r>
        </w:del>
        <w:r>
          <w:rPr>
            <w:noProof/>
            <w:lang w:val="en-CA" w:eastAsia="ko-KR"/>
          </w:rPr>
          <w:t>t</w:t>
        </w:r>
        <w:r w:rsidRPr="009847CF">
          <w:rPr>
            <w:rFonts w:hint="eastAsia"/>
            <w:noProof/>
            <w:lang w:val="en-CA" w:eastAsia="ko-KR"/>
          </w:rPr>
          <w:t xml:space="preserve">he </w:t>
        </w:r>
        <w:r>
          <w:rPr>
            <w:noProof/>
            <w:lang w:val="en-CA" w:eastAsia="ko-KR"/>
          </w:rPr>
          <w:t xml:space="preserve">luma </w:t>
        </w:r>
        <w:r w:rsidRPr="009847CF">
          <w:rPr>
            <w:rFonts w:hint="eastAsia"/>
            <w:noProof/>
            <w:lang w:val="en-CA" w:eastAsia="ko-KR"/>
          </w:rPr>
          <w:t xml:space="preserve">sample at </w:t>
        </w:r>
        <w:r>
          <w:rPr>
            <w:noProof/>
            <w:lang w:val="en-CA" w:eastAsia="ko-KR"/>
          </w:rPr>
          <w:t>l</w:t>
        </w:r>
        <w:r w:rsidRPr="00DE0F0E">
          <w:rPr>
            <w:noProof/>
            <w:lang w:val="en-CA" w:eastAsia="ko-KR"/>
          </w:rPr>
          <w:t>ocation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r w:rsidRPr="009847CF">
          <w:rPr>
            <w:rFonts w:hint="eastAsia"/>
            <w:noProof/>
            <w:lang w:val="en-CA" w:eastAsia="ko-KR"/>
          </w:rPr>
          <w:t xml:space="preserve"> </w:t>
        </w:r>
        <w:del w:id="2876" w:author="Ye-Kui Wang d13" w:date="2019-03-09T13:51:00Z">
          <w:r w:rsidRPr="009847CF" w:rsidDel="00102E24">
            <w:rPr>
              <w:rFonts w:hint="eastAsia"/>
              <w:noProof/>
              <w:lang w:val="en-CA" w:eastAsia="ko-KR"/>
            </w:rPr>
            <w:delText xml:space="preserve">belongs to </w:delText>
          </w:r>
        </w:del>
        <w:r w:rsidRPr="009847CF">
          <w:rPr>
            <w:rFonts w:hint="eastAsia"/>
            <w:noProof/>
            <w:lang w:val="en-CA" w:eastAsia="ko-KR"/>
          </w:rPr>
          <w:t>is equal to 0</w:t>
        </w:r>
        <w:r w:rsidRPr="00822E11">
          <w:rPr>
            <w:noProof/>
            <w:lang w:val="en-CA" w:eastAsia="ko-KR"/>
          </w:rPr>
          <w:t>, the following applies</w:t>
        </w:r>
        <w:r w:rsidRPr="00822E11">
          <w:rPr>
            <w:noProof/>
            <w:lang w:val="en-CA"/>
          </w:rPr>
          <w:t>:</w:t>
        </w:r>
      </w:ins>
    </w:p>
    <w:p w14:paraId="5D5A9B2A" w14:textId="64FC8C61" w:rsidR="002718B9" w:rsidRPr="00DE0F0E" w:rsidRDefault="002718B9">
      <w:pPr>
        <w:pStyle w:val="Equation"/>
        <w:tabs>
          <w:tab w:val="clear" w:pos="794"/>
          <w:tab w:val="clear" w:pos="1588"/>
          <w:tab w:val="left" w:pos="851"/>
          <w:tab w:val="left" w:pos="1134"/>
          <w:tab w:val="left" w:pos="1418"/>
        </w:tabs>
        <w:ind w:left="1134"/>
        <w:rPr>
          <w:ins w:id="2877" w:author="Jianle_d11" w:date="2019-03-07T17:17:00Z"/>
          <w:noProof/>
          <w:lang w:val="en-CA"/>
        </w:rPr>
        <w:pPrChange w:id="2878" w:author="Ye-Kui Wang d13" w:date="2019-03-09T13:48:00Z">
          <w:pPr>
            <w:pStyle w:val="Equation"/>
            <w:tabs>
              <w:tab w:val="clear" w:pos="794"/>
              <w:tab w:val="clear" w:pos="1588"/>
              <w:tab w:val="left" w:pos="851"/>
              <w:tab w:val="left" w:pos="1134"/>
              <w:tab w:val="left" w:pos="1418"/>
            </w:tabs>
            <w:ind w:left="562"/>
          </w:pPr>
        </w:pPrChange>
      </w:pPr>
      <w:ins w:id="2879" w:author="Jianle_d11" w:date="2019-03-07T17:17:00Z">
        <w:r w:rsidRPr="00DE0F0E">
          <w:rPr>
            <w:noProof/>
            <w:lang w:val="en-CA" w:eastAsia="ko-KR"/>
          </w:rPr>
          <w:t>h</w:t>
        </w:r>
        <w:r w:rsidRPr="00DE0F0E">
          <w:rPr>
            <w:noProof/>
            <w:vertAlign w:val="subscript"/>
            <w:lang w:val="en-CA" w:eastAsia="ko-KR"/>
          </w:rPr>
          <w:t>x</w:t>
        </w:r>
        <w:r w:rsidRPr="00DE0F0E">
          <w:rPr>
            <w:noProof/>
            <w:lang w:val="en-CA" w:eastAsia="ko-KR"/>
          </w:rPr>
          <w:t> = Clip3( </w:t>
        </w:r>
        <w:r>
          <w:rPr>
            <w:noProof/>
            <w:lang w:val="en-CA" w:eastAsia="ko-KR"/>
          </w:rPr>
          <w:t>SubPic</w:t>
        </w:r>
        <w:r w:rsidRPr="009E5849">
          <w:t>Left</w:t>
        </w:r>
        <w:r w:rsidRPr="009E5849">
          <w:rPr>
            <w:noProof/>
            <w:lang w:eastAsia="ko-KR"/>
          </w:rPr>
          <w:t>BoundaryPos</w:t>
        </w:r>
        <w:r w:rsidRPr="009E5849">
          <w:t>, </w:t>
        </w:r>
        <w:r>
          <w:rPr>
            <w:noProof/>
            <w:lang w:val="en-CA" w:eastAsia="ko-KR"/>
          </w:rPr>
          <w:t>SubPic</w:t>
        </w:r>
        <w:r w:rsidRPr="009E5849">
          <w:t>Right</w:t>
        </w:r>
        <w:r w:rsidRPr="009E5849">
          <w:rPr>
            <w:noProof/>
            <w:lang w:eastAsia="ko-KR"/>
          </w:rPr>
          <w:t>BoundaryPos</w:t>
        </w:r>
        <w:r w:rsidRPr="00DE0F0E">
          <w:rPr>
            <w:noProof/>
            <w:lang w:val="en-CA" w:eastAsia="ko-KR"/>
          </w:rPr>
          <w:t>, x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ins>
    </w:p>
    <w:p w14:paraId="77FF8ADF" w14:textId="7D2F03AF" w:rsidR="002718B9" w:rsidRPr="00822E11" w:rsidRDefault="002718B9">
      <w:pPr>
        <w:pStyle w:val="Equation"/>
        <w:tabs>
          <w:tab w:val="clear" w:pos="794"/>
          <w:tab w:val="clear" w:pos="1588"/>
          <w:tab w:val="left" w:pos="851"/>
          <w:tab w:val="left" w:pos="1134"/>
          <w:tab w:val="left" w:pos="1418"/>
        </w:tabs>
        <w:ind w:left="1134"/>
        <w:rPr>
          <w:ins w:id="2880" w:author="Jianle_d11" w:date="2019-03-07T17:17:00Z"/>
          <w:noProof/>
          <w:lang w:val="en-CA"/>
        </w:rPr>
        <w:pPrChange w:id="2881" w:author="Ye-Kui Wang d13" w:date="2019-03-09T13:49:00Z">
          <w:pPr>
            <w:pStyle w:val="Equation"/>
            <w:tabs>
              <w:tab w:val="clear" w:pos="794"/>
              <w:tab w:val="clear" w:pos="1588"/>
              <w:tab w:val="left" w:pos="851"/>
              <w:tab w:val="left" w:pos="1134"/>
              <w:tab w:val="left" w:pos="1418"/>
            </w:tabs>
            <w:ind w:left="562"/>
          </w:pPr>
        </w:pPrChange>
      </w:pPr>
      <w:ins w:id="2882" w:author="Jianle_d11" w:date="2019-03-07T17:17:00Z">
        <w:r w:rsidRPr="00DE0F0E">
          <w:rPr>
            <w:noProof/>
            <w:lang w:val="en-CA" w:eastAsia="ko-KR"/>
          </w:rPr>
          <w:t>v</w:t>
        </w:r>
        <w:r w:rsidRPr="00DE0F0E">
          <w:rPr>
            <w:noProof/>
            <w:vertAlign w:val="subscript"/>
            <w:lang w:val="en-CA" w:eastAsia="ko-KR"/>
          </w:rPr>
          <w:t>y</w:t>
        </w:r>
        <w:r w:rsidRPr="00DE0F0E">
          <w:rPr>
            <w:noProof/>
            <w:lang w:val="en-CA" w:eastAsia="ko-KR"/>
          </w:rPr>
          <w:t> = Clip3( </w:t>
        </w:r>
        <w:r>
          <w:rPr>
            <w:noProof/>
            <w:lang w:val="en-CA" w:eastAsia="ko-KR"/>
          </w:rPr>
          <w:t>SubPic</w:t>
        </w:r>
        <w:r w:rsidRPr="009E5849">
          <w:t>Top</w:t>
        </w:r>
        <w:r w:rsidRPr="009E5849">
          <w:rPr>
            <w:noProof/>
            <w:lang w:eastAsia="ko-KR"/>
          </w:rPr>
          <w:t>BoundaryPos</w:t>
        </w:r>
        <w:r w:rsidRPr="009E5849">
          <w:t>, </w:t>
        </w:r>
        <w:r>
          <w:rPr>
            <w:noProof/>
            <w:lang w:val="en-CA" w:eastAsia="ko-KR"/>
          </w:rPr>
          <w:t>SubPic</w:t>
        </w:r>
        <w:r w:rsidRPr="009E5849">
          <w:t>Bot</w:t>
        </w:r>
        <w:r w:rsidRPr="009E5849">
          <w:rPr>
            <w:noProof/>
            <w:lang w:eastAsia="ko-KR"/>
          </w:rPr>
          <w:t>BoundaryPos</w:t>
        </w:r>
        <w:r w:rsidRPr="00DE0F0E">
          <w:rPr>
            <w:noProof/>
            <w:lang w:val="en-CA" w:eastAsia="ko-KR"/>
          </w:rPr>
          <w:t>, y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ins>
    </w:p>
    <w:p w14:paraId="217F8D71" w14:textId="7F0CA33C" w:rsidR="002718B9" w:rsidRPr="00DE0F0E" w:rsidRDefault="002718B9" w:rsidP="002718B9">
      <w:pPr>
        <w:numPr>
          <w:ilvl w:val="1"/>
          <w:numId w:val="5"/>
        </w:numPr>
        <w:tabs>
          <w:tab w:val="clear" w:pos="800"/>
        </w:tabs>
        <w:ind w:left="567" w:hanging="270"/>
        <w:rPr>
          <w:ins w:id="2883" w:author="Jianle_d11" w:date="2019-03-07T17:17:00Z"/>
          <w:noProof/>
          <w:lang w:val="en-CA"/>
        </w:rPr>
      </w:pPr>
      <w:ins w:id="2884" w:author="Jianle_d11" w:date="2019-03-07T17:17:00Z">
        <w:r w:rsidRPr="00822E11">
          <w:rPr>
            <w:noProof/>
            <w:lang w:val="en-CA" w:eastAsia="ko-KR"/>
          </w:rPr>
          <w:t>Otherwise, the following applies</w:t>
        </w:r>
        <w:r w:rsidRPr="00822E11">
          <w:rPr>
            <w:noProof/>
            <w:lang w:val="en-CA"/>
          </w:rPr>
          <w:t>:</w:t>
        </w:r>
      </w:ins>
    </w:p>
    <w:p w14:paraId="02935EBC" w14:textId="1F63B65B" w:rsidR="000E1650" w:rsidRPr="00DE0F0E" w:rsidRDefault="000E1650">
      <w:pPr>
        <w:pStyle w:val="Equation"/>
        <w:tabs>
          <w:tab w:val="clear" w:pos="794"/>
          <w:tab w:val="clear" w:pos="1588"/>
          <w:tab w:val="left" w:pos="851"/>
          <w:tab w:val="left" w:pos="1134"/>
          <w:tab w:val="left" w:pos="1418"/>
        </w:tabs>
        <w:ind w:left="1134"/>
        <w:rPr>
          <w:noProof/>
          <w:lang w:val="en-CA"/>
        </w:rPr>
        <w:pPrChange w:id="2885" w:author="Ye-Kui Wang d13" w:date="2019-03-09T13:49:00Z">
          <w:pPr>
            <w:pStyle w:val="Equation"/>
            <w:tabs>
              <w:tab w:val="clear" w:pos="794"/>
              <w:tab w:val="clear" w:pos="1588"/>
              <w:tab w:val="left" w:pos="851"/>
              <w:tab w:val="left" w:pos="1134"/>
              <w:tab w:val="left" w:pos="1418"/>
            </w:tabs>
            <w:ind w:left="562"/>
          </w:pPr>
        </w:pPrChange>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del w:id="2886" w:author="Ye-Kui Wang d13" w:date="2019-03-09T13:49:00Z">
        <w:r w:rsidRPr="00DE0F0E" w:rsidDel="008E7549">
          <w:rPr>
            <w:noProof/>
            <w:lang w:val="en-CA" w:eastAsia="ko-KR"/>
          </w:rPr>
          <w:tab/>
        </w:r>
      </w:del>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6AA61548" w14:textId="0F68CABB" w:rsidR="000E1650" w:rsidRPr="00DE0F0E" w:rsidRDefault="000E1650">
      <w:pPr>
        <w:pStyle w:val="Equation"/>
        <w:tabs>
          <w:tab w:val="clear" w:pos="794"/>
          <w:tab w:val="clear" w:pos="1588"/>
          <w:tab w:val="left" w:pos="851"/>
          <w:tab w:val="left" w:pos="1134"/>
          <w:tab w:val="left" w:pos="1418"/>
        </w:tabs>
        <w:ind w:left="1134"/>
        <w:rPr>
          <w:noProof/>
          <w:vertAlign w:val="subscript"/>
          <w:lang w:val="en-CA" w:eastAsia="ko-KR"/>
        </w:rPr>
        <w:pPrChange w:id="2887" w:author="Ye-Kui Wang d13" w:date="2019-03-09T13:49:00Z">
          <w:pPr>
            <w:pStyle w:val="Equation"/>
            <w:tabs>
              <w:tab w:val="clear" w:pos="794"/>
              <w:tab w:val="clear" w:pos="1588"/>
              <w:tab w:val="left" w:pos="851"/>
              <w:tab w:val="left" w:pos="1134"/>
              <w:tab w:val="left" w:pos="1418"/>
            </w:tabs>
            <w:ind w:left="562"/>
          </w:pPr>
        </w:pPrChange>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del w:id="2888" w:author="Ye-Kui Wang d13" w:date="2019-03-09T13:49:00Z">
        <w:r w:rsidRPr="00DE0F0E" w:rsidDel="008E7549">
          <w:rPr>
            <w:noProof/>
            <w:lang w:val="en-CA" w:eastAsia="ko-KR"/>
          </w:rPr>
          <w:tab/>
        </w:r>
      </w:del>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26C3B2B8"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16A8F70C"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A39B2A1"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5A30CF8C"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66D3C676"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3D3D65C9"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312B950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E6C5AB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78F0A5"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7780BB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1BC838A7" w14:textId="6E75CFB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6B323043" w14:textId="35499C07"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10DE00C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20F20BA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589BDB4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1C3B909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6DB34F8A" w14:textId="518D57D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12FF495C" w14:textId="7E2FFD1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1D1F7F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654841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7359435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7FC077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2EDC0E8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65B986B8"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1170</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5295238A"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50733436"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BF145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1173</w:t>
      </w:r>
      <w:r w:rsidRPr="00DE0F0E">
        <w:rPr>
          <w:noProof/>
          <w:lang w:val="en-CA" w:eastAsia="ko-KR"/>
        </w:rPr>
        <w:fldChar w:fldCharType="end"/>
      </w:r>
      <w:r w:rsidRPr="00DE0F0E">
        <w:rPr>
          <w:noProof/>
          <w:lang w:val="en-CA" w:eastAsia="ko-KR"/>
        </w:rPr>
        <w:t>)</w:t>
      </w:r>
    </w:p>
    <w:p w14:paraId="330546EB" w14:textId="7C2B0C88"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1F4773D"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1175</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889" w:name="_Ref525240265"/>
      <w:r w:rsidRPr="00DE0F0E">
        <w:rPr>
          <w:noProof/>
          <w:lang w:val="en-CA"/>
        </w:rPr>
        <w:t>Coding tree block filtering process for chroma samples</w:t>
      </w:r>
      <w:bookmarkEnd w:id="2889"/>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31B267F3"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1176</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06636417" w14:textId="5CCBBFA8" w:rsidR="0072644F" w:rsidRDefault="0072644F" w:rsidP="0072644F">
      <w:pPr>
        <w:numPr>
          <w:ilvl w:val="1"/>
          <w:numId w:val="5"/>
        </w:numPr>
        <w:tabs>
          <w:tab w:val="clear" w:pos="800"/>
        </w:tabs>
        <w:ind w:left="567" w:hanging="270"/>
        <w:rPr>
          <w:ins w:id="2890" w:author="Jianle_d11" w:date="2019-03-07T17:19:00Z"/>
          <w:noProof/>
          <w:lang w:val="en-CA"/>
        </w:rPr>
      </w:pPr>
      <w:ins w:id="2891" w:author="Jianle_d11" w:date="2019-03-07T17:19:00Z">
        <w:r w:rsidRPr="009847CF">
          <w:rPr>
            <w:noProof/>
            <w:lang w:val="en-CA" w:eastAsia="ko-KR"/>
          </w:rPr>
          <w:t>If</w:t>
        </w:r>
        <w:r>
          <w:rPr>
            <w:noProof/>
            <w:lang w:val="en-CA" w:eastAsia="ko-KR"/>
          </w:rPr>
          <w:t xml:space="preserve"> </w:t>
        </w:r>
        <w:r w:rsidRPr="009847CF">
          <w:rPr>
            <w:rFonts w:hint="eastAsia"/>
            <w:noProof/>
            <w:lang w:val="en-CA" w:eastAsia="ko-KR"/>
          </w:rPr>
          <w:t>loop_filter_across_</w:t>
        </w:r>
        <w:r>
          <w:rPr>
            <w:noProof/>
            <w:lang w:val="en-CA" w:eastAsia="ko-KR"/>
          </w:rPr>
          <w:t>tile</w:t>
        </w:r>
      </w:ins>
      <w:ins w:id="2892" w:author="Ye-Kui Wang d13" w:date="2019-03-09T13:38:00Z">
        <w:r w:rsidR="00D74B79">
          <w:rPr>
            <w:noProof/>
            <w:lang w:val="en-CA" w:eastAsia="ko-KR"/>
          </w:rPr>
          <w:t>s</w:t>
        </w:r>
      </w:ins>
      <w:ins w:id="2893" w:author="Jianle_d11" w:date="2019-03-07T17:19:00Z">
        <w:r w:rsidRPr="009847CF">
          <w:rPr>
            <w:rFonts w:hint="eastAsia"/>
            <w:noProof/>
            <w:lang w:val="en-CA" w:eastAsia="ko-KR"/>
          </w:rPr>
          <w:t xml:space="preserve">_enabled_flag </w:t>
        </w:r>
      </w:ins>
      <w:ins w:id="2894" w:author="Ye-Kui Wang d13" w:date="2019-03-09T13:52:00Z">
        <w:r w:rsidR="004E1A1F">
          <w:rPr>
            <w:noProof/>
            <w:lang w:val="en-CA" w:eastAsia="ko-KR"/>
          </w:rPr>
          <w:t>for</w:t>
        </w:r>
      </w:ins>
      <w:ins w:id="2895" w:author="Jianle_d11" w:date="2019-03-07T17:19:00Z">
        <w:del w:id="2896" w:author="Ye-Kui Wang d13" w:date="2019-03-09T13:52:00Z">
          <w:r w:rsidRPr="009847CF" w:rsidDel="004E1A1F">
            <w:rPr>
              <w:rFonts w:hint="eastAsia"/>
              <w:noProof/>
              <w:lang w:val="en-CA" w:eastAsia="ko-KR"/>
            </w:rPr>
            <w:delText>in</w:delText>
          </w:r>
        </w:del>
        <w:r w:rsidRPr="009847CF">
          <w:rPr>
            <w:rFonts w:hint="eastAsia"/>
            <w:noProof/>
            <w:lang w:val="en-CA" w:eastAsia="ko-KR"/>
          </w:rPr>
          <w:t xml:space="preserve"> the </w:t>
        </w:r>
        <w:r>
          <w:rPr>
            <w:noProof/>
            <w:lang w:val="en-CA" w:eastAsia="ko-KR"/>
          </w:rPr>
          <w:t xml:space="preserve">tile tileA </w:t>
        </w:r>
      </w:ins>
      <w:ins w:id="2897" w:author="Ye-Kui Wang d13" w:date="2019-03-09T13:52:00Z">
        <w:r w:rsidR="004E1A1F">
          <w:rPr>
            <w:noProof/>
            <w:lang w:val="en-CA" w:eastAsia="ko-KR"/>
          </w:rPr>
          <w:t xml:space="preserve">containing </w:t>
        </w:r>
      </w:ins>
      <w:ins w:id="2898" w:author="Jianle_d11" w:date="2019-03-07T17:19:00Z">
        <w:del w:id="2899" w:author="Ye-Kui Wang d13" w:date="2019-03-09T13:52:00Z">
          <w:r w:rsidRPr="009847CF" w:rsidDel="004E1A1F">
            <w:rPr>
              <w:rFonts w:hint="eastAsia"/>
              <w:noProof/>
              <w:lang w:val="en-CA" w:eastAsia="ko-KR"/>
            </w:rPr>
            <w:delText xml:space="preserve">which </w:delText>
          </w:r>
        </w:del>
        <w:r>
          <w:rPr>
            <w:noProof/>
            <w:lang w:val="en-CA" w:eastAsia="ko-KR"/>
          </w:rPr>
          <w:t>t</w:t>
        </w:r>
        <w:r w:rsidRPr="009847CF">
          <w:rPr>
            <w:rFonts w:hint="eastAsia"/>
            <w:noProof/>
            <w:lang w:val="en-CA" w:eastAsia="ko-KR"/>
          </w:rPr>
          <w:t xml:space="preserve">he </w:t>
        </w:r>
      </w:ins>
      <w:ins w:id="2900" w:author="Jianle_d11" w:date="2019-03-07T17:22:00Z">
        <w:r w:rsidR="002F74C1">
          <w:rPr>
            <w:noProof/>
            <w:lang w:val="en-CA" w:eastAsia="ko-KR"/>
          </w:rPr>
          <w:t>chroma</w:t>
        </w:r>
      </w:ins>
      <w:ins w:id="2901" w:author="Jianle_d11" w:date="2019-03-07T17:19:00Z">
        <w:r>
          <w:rPr>
            <w:noProof/>
            <w:lang w:val="en-CA" w:eastAsia="ko-KR"/>
          </w:rPr>
          <w:t xml:space="preserve"> </w:t>
        </w:r>
        <w:r w:rsidRPr="009847CF">
          <w:rPr>
            <w:rFonts w:hint="eastAsia"/>
            <w:noProof/>
            <w:lang w:val="en-CA" w:eastAsia="ko-KR"/>
          </w:rPr>
          <w:t xml:space="preserve">sample at </w:t>
        </w:r>
        <w:r>
          <w:rPr>
            <w:noProof/>
            <w:lang w:val="en-CA" w:eastAsia="ko-KR"/>
          </w:rPr>
          <w:t>l</w:t>
        </w:r>
        <w:r w:rsidRPr="00DE0F0E">
          <w:rPr>
            <w:noProof/>
            <w:lang w:val="en-CA" w:eastAsia="ko-KR"/>
          </w:rPr>
          <w:t>ocation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del w:id="2902" w:author="Ye-Kui Wang d13" w:date="2019-03-09T13:52:00Z">
          <w:r w:rsidRPr="009847CF" w:rsidDel="004E1A1F">
            <w:rPr>
              <w:rFonts w:hint="eastAsia"/>
              <w:noProof/>
              <w:lang w:val="en-CA" w:eastAsia="ko-KR"/>
            </w:rPr>
            <w:delText xml:space="preserve"> belongs to</w:delText>
          </w:r>
        </w:del>
        <w:r w:rsidRPr="009847CF">
          <w:rPr>
            <w:rFonts w:hint="eastAsia"/>
            <w:noProof/>
            <w:lang w:val="en-CA" w:eastAsia="ko-KR"/>
          </w:rPr>
          <w:t xml:space="preserve"> is equal to 0</w:t>
        </w:r>
        <w:r w:rsidRPr="00822E11">
          <w:rPr>
            <w:noProof/>
            <w:lang w:val="en-CA" w:eastAsia="ko-KR"/>
          </w:rPr>
          <w:t xml:space="preserve">, </w:t>
        </w:r>
        <w:r>
          <w:rPr>
            <w:noProof/>
            <w:lang w:val="en-CA" w:eastAsia="ko-KR"/>
          </w:rPr>
          <w:t xml:space="preserve">let the tileIdx be the </w:t>
        </w:r>
      </w:ins>
      <w:ins w:id="2903" w:author="Ye-Kui Wang d13" w:date="2019-03-09T13:52:00Z">
        <w:r w:rsidR="004E1A1F">
          <w:rPr>
            <w:noProof/>
            <w:lang w:val="en-CA" w:eastAsia="ko-KR"/>
          </w:rPr>
          <w:t xml:space="preserve">tile </w:t>
        </w:r>
      </w:ins>
      <w:ins w:id="2904" w:author="Jianle_d11" w:date="2019-03-07T17:19:00Z">
        <w:r>
          <w:rPr>
            <w:noProof/>
            <w:lang w:val="en-CA" w:eastAsia="ko-KR"/>
          </w:rPr>
          <w:t xml:space="preserve">index of </w:t>
        </w:r>
        <w:del w:id="2905" w:author="Ye-Kui Wang d13" w:date="2019-03-09T13:52:00Z">
          <w:r w:rsidDel="004E1A1F">
            <w:rPr>
              <w:noProof/>
              <w:lang w:val="en-CA" w:eastAsia="ko-KR"/>
            </w:rPr>
            <w:delText xml:space="preserve">the </w:delText>
          </w:r>
        </w:del>
        <w:r>
          <w:rPr>
            <w:noProof/>
            <w:lang w:val="en-CA" w:eastAsia="ko-KR"/>
          </w:rPr>
          <w:t>tileA,</w:t>
        </w:r>
        <w:r w:rsidRPr="00822E11">
          <w:rPr>
            <w:noProof/>
            <w:lang w:val="en-CA" w:eastAsia="ko-KR"/>
          </w:rPr>
          <w:t xml:space="preserve"> the following applies</w:t>
        </w:r>
        <w:r w:rsidRPr="00822E11">
          <w:rPr>
            <w:noProof/>
            <w:lang w:val="en-CA"/>
          </w:rPr>
          <w:t>:</w:t>
        </w:r>
      </w:ins>
    </w:p>
    <w:p w14:paraId="2E0384C6" w14:textId="0A19EE46" w:rsidR="0072644F" w:rsidRPr="00DE0F0E" w:rsidRDefault="0072644F">
      <w:pPr>
        <w:pStyle w:val="Equation"/>
        <w:tabs>
          <w:tab w:val="clear" w:pos="794"/>
          <w:tab w:val="clear" w:pos="1588"/>
          <w:tab w:val="left" w:pos="851"/>
          <w:tab w:val="left" w:pos="1134"/>
          <w:tab w:val="left" w:pos="1418"/>
        </w:tabs>
        <w:ind w:left="1134"/>
        <w:rPr>
          <w:ins w:id="2906" w:author="Jianle_d11" w:date="2019-03-07T17:19:00Z"/>
          <w:noProof/>
          <w:lang w:val="en-CA"/>
        </w:rPr>
        <w:pPrChange w:id="2907" w:author="Ye-Kui Wang d13" w:date="2019-03-09T13:53:00Z">
          <w:pPr>
            <w:pStyle w:val="Equation"/>
            <w:tabs>
              <w:tab w:val="clear" w:pos="794"/>
              <w:tab w:val="clear" w:pos="1588"/>
              <w:tab w:val="left" w:pos="851"/>
              <w:tab w:val="left" w:pos="1134"/>
              <w:tab w:val="left" w:pos="1418"/>
            </w:tabs>
            <w:ind w:left="562"/>
          </w:pPr>
        </w:pPrChange>
      </w:pPr>
      <w:ins w:id="2908" w:author="Jianle_d11" w:date="2019-03-07T17:19:00Z">
        <w:r w:rsidRPr="00DE0F0E">
          <w:rPr>
            <w:noProof/>
            <w:lang w:val="en-CA" w:eastAsia="ko-KR"/>
          </w:rPr>
          <w:t>h</w:t>
        </w:r>
        <w:r w:rsidRPr="00DE0F0E">
          <w:rPr>
            <w:noProof/>
            <w:vertAlign w:val="subscript"/>
            <w:lang w:val="en-CA" w:eastAsia="ko-KR"/>
          </w:rPr>
          <w:t>x</w:t>
        </w:r>
        <w:r w:rsidRPr="00DE0F0E">
          <w:rPr>
            <w:noProof/>
            <w:lang w:val="en-CA" w:eastAsia="ko-KR"/>
          </w:rPr>
          <w:t> = Clip3( </w:t>
        </w:r>
        <w:r>
          <w:rPr>
            <w:noProof/>
            <w:lang w:val="en-CA" w:eastAsia="ko-KR"/>
          </w:rPr>
          <w:t>Tile</w:t>
        </w:r>
        <w:r w:rsidRPr="009E5849">
          <w:t>Left</w:t>
        </w:r>
        <w:r w:rsidRPr="009E5849">
          <w:rPr>
            <w:noProof/>
            <w:lang w:eastAsia="ko-KR"/>
          </w:rPr>
          <w:t>BoundaryPos</w:t>
        </w:r>
        <w:r>
          <w:rPr>
            <w:noProof/>
            <w:lang w:eastAsia="ko-KR"/>
          </w:rPr>
          <w:t>[ </w:t>
        </w:r>
        <w:r>
          <w:rPr>
            <w:noProof/>
            <w:lang w:val="en-CA" w:eastAsia="ko-KR"/>
          </w:rPr>
          <w:t>tileIdx</w:t>
        </w:r>
        <w:r>
          <w:rPr>
            <w:noProof/>
            <w:lang w:eastAsia="ko-KR"/>
          </w:rPr>
          <w:t> ]</w:t>
        </w:r>
      </w:ins>
      <w:ins w:id="2909" w:author="Jianle_d11" w:date="2019-03-07T17:20:00Z">
        <w:r>
          <w:rPr>
            <w:noProof/>
            <w:lang w:val="en-CA" w:eastAsia="ko-KR"/>
          </w:rPr>
          <w:t> /</w:t>
        </w:r>
        <w:r w:rsidRPr="00DE0F0E">
          <w:rPr>
            <w:noProof/>
            <w:lang w:val="en-CA" w:eastAsia="ko-KR"/>
          </w:rPr>
          <w:t> </w:t>
        </w:r>
        <w:r>
          <w:rPr>
            <w:noProof/>
            <w:lang w:val="en-CA" w:eastAsia="ko-KR"/>
          </w:rPr>
          <w:t>SubWidthC</w:t>
        </w:r>
      </w:ins>
      <w:ins w:id="2910" w:author="Jianle_d11" w:date="2019-03-07T17:19:00Z">
        <w:r w:rsidRPr="009E5849">
          <w:t>,</w:t>
        </w:r>
      </w:ins>
      <w:ins w:id="2911" w:author="Jianle_d11" w:date="2019-03-07T17:21:00Z">
        <w:del w:id="2912" w:author="Ye-Kui Wang d13" w:date="2019-03-09T13:53:00Z">
          <w:r w:rsidDel="004E1A1F">
            <w:br/>
          </w:r>
          <w:r w:rsidDel="004E1A1F">
            <w:tab/>
          </w:r>
          <w:r w:rsidDel="004E1A1F">
            <w:tab/>
          </w:r>
        </w:del>
      </w:ins>
      <w:ins w:id="2913" w:author="Ye-Kui Wang d13" w:date="2019-03-09T13:53:00Z">
        <w:r w:rsidR="004E1A1F">
          <w:br/>
        </w:r>
      </w:ins>
      <w:ins w:id="2914" w:author="Jianle_d11" w:date="2019-03-07T17:21:00Z">
        <w:del w:id="2915" w:author="Ye-Kui Wang d13" w:date="2019-03-09T13:53:00Z">
          <w:r w:rsidDel="004E1A1F">
            <w:tab/>
          </w:r>
        </w:del>
        <w:r>
          <w:tab/>
        </w:r>
      </w:ins>
      <w:ins w:id="2916" w:author="Ye-Kui Wang d13" w:date="2019-03-09T13:59:00Z">
        <w:r w:rsidR="00BA6405">
          <w:t xml:space="preserve"> </w:t>
        </w:r>
      </w:ins>
      <w:ins w:id="2917" w:author="Jianle_d11" w:date="2019-03-07T17:19:00Z">
        <w:del w:id="2918" w:author="Ye-Kui Wang d13" w:date="2019-03-09T13:59:00Z">
          <w:r w:rsidRPr="009E5849" w:rsidDel="00BA6405">
            <w:delText> </w:delText>
          </w:r>
        </w:del>
      </w:ins>
      <w:ins w:id="2919" w:author="Ye-Kui Wang d13" w:date="2019-03-09T13:59:00Z">
        <w:r w:rsidR="00BA6405">
          <w:t xml:space="preserve"> </w:t>
        </w:r>
      </w:ins>
      <w:ins w:id="2920" w:author="Jianle_d11" w:date="2019-03-07T17:19:00Z">
        <w:r>
          <w:rPr>
            <w:noProof/>
            <w:lang w:val="en-CA" w:eastAsia="ko-KR"/>
          </w:rPr>
          <w:t>Tile</w:t>
        </w:r>
        <w:r w:rsidRPr="009E5849">
          <w:t>Right</w:t>
        </w:r>
        <w:r w:rsidRPr="009E5849">
          <w:rPr>
            <w:noProof/>
            <w:lang w:eastAsia="ko-KR"/>
          </w:rPr>
          <w:t>BoundaryPos</w:t>
        </w:r>
        <w:r>
          <w:rPr>
            <w:noProof/>
            <w:lang w:eastAsia="ko-KR"/>
          </w:rPr>
          <w:t>[ </w:t>
        </w:r>
        <w:r>
          <w:rPr>
            <w:noProof/>
            <w:lang w:val="en-CA" w:eastAsia="ko-KR"/>
          </w:rPr>
          <w:t>tileIdx</w:t>
        </w:r>
        <w:r>
          <w:rPr>
            <w:noProof/>
            <w:lang w:eastAsia="ko-KR"/>
          </w:rPr>
          <w:t> ]</w:t>
        </w:r>
      </w:ins>
      <w:ins w:id="2921" w:author="Jianle_d11" w:date="2019-03-07T17:20:00Z">
        <w:r>
          <w:rPr>
            <w:noProof/>
            <w:lang w:val="en-CA" w:eastAsia="ko-KR"/>
          </w:rPr>
          <w:t> /</w:t>
        </w:r>
        <w:r w:rsidRPr="00DE0F0E">
          <w:rPr>
            <w:noProof/>
            <w:lang w:val="en-CA" w:eastAsia="ko-KR"/>
          </w:rPr>
          <w:t> </w:t>
        </w:r>
        <w:r>
          <w:rPr>
            <w:noProof/>
            <w:lang w:val="en-CA" w:eastAsia="ko-KR"/>
          </w:rPr>
          <w:t>SubWidthC</w:t>
        </w:r>
      </w:ins>
      <w:ins w:id="2922" w:author="Jianle_d11" w:date="2019-03-07T17:19:00Z">
        <w:r w:rsidRPr="00DE0F0E">
          <w:rPr>
            <w:noProof/>
            <w:lang w:val="en-CA" w:eastAsia="ko-KR"/>
          </w:rPr>
          <w:t>, xCtb + x</w:t>
        </w:r>
        <w:r>
          <w:rPr>
            <w:noProof/>
            <w:lang w:val="en-CA" w:eastAsia="ko-KR"/>
          </w:rPr>
          <w:t> </w:t>
        </w:r>
        <w:r w:rsidRPr="00DE0F0E">
          <w:rPr>
            <w:noProof/>
            <w:lang w:val="en-CA" w:eastAsia="ko-KR"/>
          </w:rPr>
          <w:t>)</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ins>
    </w:p>
    <w:p w14:paraId="58095F2B" w14:textId="1DA4DD01" w:rsidR="0072644F" w:rsidRPr="00822E11" w:rsidRDefault="0072644F">
      <w:pPr>
        <w:pStyle w:val="Equation"/>
        <w:tabs>
          <w:tab w:val="clear" w:pos="794"/>
          <w:tab w:val="clear" w:pos="1588"/>
          <w:tab w:val="left" w:pos="851"/>
          <w:tab w:val="left" w:pos="1134"/>
          <w:tab w:val="left" w:pos="1418"/>
        </w:tabs>
        <w:ind w:left="1134"/>
        <w:rPr>
          <w:ins w:id="2923" w:author="Jianle_d11" w:date="2019-03-07T17:19:00Z"/>
          <w:noProof/>
          <w:lang w:val="en-CA"/>
        </w:rPr>
        <w:pPrChange w:id="2924" w:author="Ye-Kui Wang d13" w:date="2019-03-09T13:53:00Z">
          <w:pPr>
            <w:pStyle w:val="Equation"/>
            <w:tabs>
              <w:tab w:val="clear" w:pos="794"/>
              <w:tab w:val="clear" w:pos="1588"/>
              <w:tab w:val="left" w:pos="851"/>
              <w:tab w:val="left" w:pos="1134"/>
              <w:tab w:val="left" w:pos="1418"/>
            </w:tabs>
            <w:ind w:left="562"/>
          </w:pPr>
        </w:pPrChange>
      </w:pPr>
      <w:ins w:id="2925" w:author="Jianle_d11" w:date="2019-03-07T17:19:00Z">
        <w:r w:rsidRPr="00DE0F0E">
          <w:rPr>
            <w:noProof/>
            <w:lang w:val="en-CA" w:eastAsia="ko-KR"/>
          </w:rPr>
          <w:t>v</w:t>
        </w:r>
        <w:r w:rsidRPr="00DE0F0E">
          <w:rPr>
            <w:noProof/>
            <w:vertAlign w:val="subscript"/>
            <w:lang w:val="en-CA" w:eastAsia="ko-KR"/>
          </w:rPr>
          <w:t>y</w:t>
        </w:r>
        <w:r w:rsidRPr="00DE0F0E">
          <w:rPr>
            <w:noProof/>
            <w:lang w:val="en-CA" w:eastAsia="ko-KR"/>
          </w:rPr>
          <w:t> = Clip3( </w:t>
        </w:r>
        <w:r>
          <w:rPr>
            <w:noProof/>
            <w:lang w:eastAsia="ko-KR"/>
          </w:rPr>
          <w:t>Tile</w:t>
        </w:r>
        <w:r w:rsidRPr="009E5849">
          <w:t>Top</w:t>
        </w:r>
        <w:r w:rsidRPr="009E5849">
          <w:rPr>
            <w:noProof/>
            <w:lang w:eastAsia="ko-KR"/>
          </w:rPr>
          <w:t>BoundaryPos</w:t>
        </w:r>
        <w:r>
          <w:rPr>
            <w:noProof/>
            <w:lang w:eastAsia="ko-KR"/>
          </w:rPr>
          <w:t>[ </w:t>
        </w:r>
        <w:r>
          <w:rPr>
            <w:noProof/>
            <w:lang w:val="en-CA" w:eastAsia="ko-KR"/>
          </w:rPr>
          <w:t>tileIdx</w:t>
        </w:r>
        <w:r>
          <w:rPr>
            <w:noProof/>
            <w:lang w:eastAsia="ko-KR"/>
          </w:rPr>
          <w:t> ]</w:t>
        </w:r>
      </w:ins>
      <w:ins w:id="2926" w:author="Jianle_d11" w:date="2019-03-07T17:21:00Z">
        <w:r>
          <w:rPr>
            <w:noProof/>
            <w:lang w:val="en-CA" w:eastAsia="ko-KR"/>
          </w:rPr>
          <w:t> /</w:t>
        </w:r>
        <w:r w:rsidRPr="00DE0F0E">
          <w:rPr>
            <w:noProof/>
            <w:lang w:val="en-CA" w:eastAsia="ko-KR"/>
          </w:rPr>
          <w:t> </w:t>
        </w:r>
        <w:r>
          <w:rPr>
            <w:noProof/>
            <w:lang w:val="en-CA" w:eastAsia="ko-KR"/>
          </w:rPr>
          <w:t>SubWidthC</w:t>
        </w:r>
      </w:ins>
      <w:ins w:id="2927" w:author="Jianle_d11" w:date="2019-03-07T17:19:00Z">
        <w:r w:rsidRPr="009E5849">
          <w:t>,</w:t>
        </w:r>
      </w:ins>
      <w:ins w:id="2928" w:author="Ye-Kui Wang d13" w:date="2019-03-09T13:54:00Z">
        <w:r w:rsidR="004E1A1F">
          <w:br/>
        </w:r>
      </w:ins>
      <w:ins w:id="2929" w:author="Jianle_d11" w:date="2019-03-07T17:21:00Z">
        <w:del w:id="2930" w:author="Ye-Kui Wang d13" w:date="2019-03-09T13:54:00Z">
          <w:r w:rsidDel="004E1A1F">
            <w:br/>
          </w:r>
          <w:r w:rsidDel="004E1A1F">
            <w:tab/>
          </w:r>
          <w:r w:rsidDel="004E1A1F">
            <w:tab/>
          </w:r>
          <w:r w:rsidDel="004E1A1F">
            <w:tab/>
          </w:r>
        </w:del>
        <w:r>
          <w:tab/>
        </w:r>
      </w:ins>
      <w:ins w:id="2931" w:author="Ye-Kui Wang d13" w:date="2019-03-09T13:59:00Z">
        <w:r w:rsidR="00BA6405">
          <w:t xml:space="preserve"> </w:t>
        </w:r>
      </w:ins>
      <w:ins w:id="2932" w:author="Jianle_d11" w:date="2019-03-07T17:19:00Z">
        <w:del w:id="2933" w:author="Ye-Kui Wang d13" w:date="2019-03-09T13:59:00Z">
          <w:r w:rsidRPr="009E5849" w:rsidDel="00BA6405">
            <w:delText> </w:delText>
          </w:r>
        </w:del>
      </w:ins>
      <w:ins w:id="2934" w:author="Ye-Kui Wang d13" w:date="2019-03-09T13:59:00Z">
        <w:r w:rsidR="00BA6405">
          <w:t xml:space="preserve"> </w:t>
        </w:r>
      </w:ins>
      <w:ins w:id="2935" w:author="Jianle_d11" w:date="2019-03-07T17:19:00Z">
        <w:r>
          <w:rPr>
            <w:noProof/>
            <w:lang w:val="en-CA" w:eastAsia="ko-KR"/>
          </w:rPr>
          <w:t>Tile</w:t>
        </w:r>
        <w:r w:rsidRPr="009E5849">
          <w:t>Bot</w:t>
        </w:r>
        <w:r w:rsidRPr="009E5849">
          <w:rPr>
            <w:noProof/>
            <w:lang w:eastAsia="ko-KR"/>
          </w:rPr>
          <w:t>BoundaryPos</w:t>
        </w:r>
        <w:r>
          <w:rPr>
            <w:noProof/>
            <w:lang w:eastAsia="ko-KR"/>
          </w:rPr>
          <w:t>[ </w:t>
        </w:r>
        <w:r>
          <w:rPr>
            <w:noProof/>
            <w:lang w:val="en-CA" w:eastAsia="ko-KR"/>
          </w:rPr>
          <w:t>tileIdx</w:t>
        </w:r>
        <w:r>
          <w:rPr>
            <w:noProof/>
            <w:lang w:eastAsia="ko-KR"/>
          </w:rPr>
          <w:t> ]</w:t>
        </w:r>
      </w:ins>
      <w:ins w:id="2936" w:author="Jianle_d11" w:date="2019-03-07T17:20:00Z">
        <w:r>
          <w:rPr>
            <w:noProof/>
            <w:lang w:val="en-CA" w:eastAsia="ko-KR"/>
          </w:rPr>
          <w:t> /</w:t>
        </w:r>
        <w:r w:rsidRPr="00DE0F0E">
          <w:rPr>
            <w:noProof/>
            <w:lang w:val="en-CA" w:eastAsia="ko-KR"/>
          </w:rPr>
          <w:t> </w:t>
        </w:r>
        <w:r>
          <w:rPr>
            <w:noProof/>
            <w:lang w:val="en-CA" w:eastAsia="ko-KR"/>
          </w:rPr>
          <w:t>SubWidthC</w:t>
        </w:r>
      </w:ins>
      <w:ins w:id="2937" w:author="Jianle_d11" w:date="2019-03-07T17:19:00Z">
        <w:r w:rsidRPr="00DE0F0E">
          <w:rPr>
            <w:noProof/>
            <w:lang w:val="en-CA" w:eastAsia="ko-KR"/>
          </w:rPr>
          <w:t>, yCtb + y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ins>
    </w:p>
    <w:p w14:paraId="7A94DA25" w14:textId="60118156" w:rsidR="0072644F" w:rsidRDefault="0072644F" w:rsidP="0072644F">
      <w:pPr>
        <w:numPr>
          <w:ilvl w:val="1"/>
          <w:numId w:val="5"/>
        </w:numPr>
        <w:tabs>
          <w:tab w:val="clear" w:pos="800"/>
        </w:tabs>
        <w:ind w:left="567" w:hanging="270"/>
        <w:rPr>
          <w:ins w:id="2938" w:author="Jianle_d11" w:date="2019-03-07T17:19:00Z"/>
          <w:noProof/>
          <w:lang w:val="en-CA"/>
        </w:rPr>
      </w:pPr>
      <w:ins w:id="2939" w:author="Jianle_d11" w:date="2019-03-07T17:19:00Z">
        <w:r>
          <w:rPr>
            <w:noProof/>
            <w:lang w:val="en-CA" w:eastAsia="ko-KR"/>
          </w:rPr>
          <w:t>Otherwise</w:t>
        </w:r>
      </w:ins>
      <w:ins w:id="2940" w:author="Ye-Kui Wang d13" w:date="2019-03-09T14:00:00Z">
        <w:r w:rsidR="00BA6405">
          <w:rPr>
            <w:noProof/>
            <w:lang w:val="en-CA" w:eastAsia="ko-KR"/>
          </w:rPr>
          <w:t>,</w:t>
        </w:r>
      </w:ins>
      <w:ins w:id="2941" w:author="Jianle_d11" w:date="2019-03-07T17:19:00Z">
        <w:r>
          <w:rPr>
            <w:noProof/>
            <w:lang w:val="en-CA" w:eastAsia="ko-KR"/>
          </w:rPr>
          <w:t xml:space="preserve"> i</w:t>
        </w:r>
        <w:r w:rsidRPr="009847CF">
          <w:rPr>
            <w:noProof/>
            <w:lang w:val="en-CA" w:eastAsia="ko-KR"/>
          </w:rPr>
          <w:t>f</w:t>
        </w:r>
        <w:r>
          <w:rPr>
            <w:noProof/>
            <w:lang w:val="en-CA" w:eastAsia="ko-KR"/>
          </w:rPr>
          <w:t xml:space="preserve"> </w:t>
        </w:r>
        <w:r w:rsidRPr="009847CF">
          <w:rPr>
            <w:rFonts w:hint="eastAsia"/>
            <w:noProof/>
            <w:lang w:val="en-CA" w:eastAsia="ko-KR"/>
          </w:rPr>
          <w:t xml:space="preserve">loop_filter_across_sub_pic_enabled_flag </w:t>
        </w:r>
      </w:ins>
      <w:ins w:id="2942" w:author="Ye-Kui Wang d13" w:date="2019-03-09T13:58:00Z">
        <w:r w:rsidR="00BA6405">
          <w:rPr>
            <w:noProof/>
            <w:lang w:val="en-CA" w:eastAsia="ko-KR"/>
          </w:rPr>
          <w:t>for</w:t>
        </w:r>
      </w:ins>
      <w:ins w:id="2943" w:author="Jianle_d11" w:date="2019-03-07T17:19:00Z">
        <w:del w:id="2944" w:author="Ye-Kui Wang d13" w:date="2019-03-09T13:58:00Z">
          <w:r w:rsidRPr="009847CF" w:rsidDel="00BA6405">
            <w:rPr>
              <w:rFonts w:hint="eastAsia"/>
              <w:noProof/>
              <w:lang w:val="en-CA" w:eastAsia="ko-KR"/>
            </w:rPr>
            <w:delText>in</w:delText>
          </w:r>
        </w:del>
        <w:r w:rsidRPr="009847CF">
          <w:rPr>
            <w:rFonts w:hint="eastAsia"/>
            <w:noProof/>
            <w:lang w:val="en-CA" w:eastAsia="ko-KR"/>
          </w:rPr>
          <w:t xml:space="preserve"> the </w:t>
        </w:r>
        <w:r>
          <w:rPr>
            <w:noProof/>
            <w:lang w:val="en-CA" w:eastAsia="ko-KR"/>
          </w:rPr>
          <w:t xml:space="preserve">sub-picture </w:t>
        </w:r>
      </w:ins>
      <w:ins w:id="2945" w:author="Ye-Kui Wang d13" w:date="2019-03-09T13:58:00Z">
        <w:r w:rsidR="00BA6405">
          <w:rPr>
            <w:noProof/>
            <w:lang w:val="en-CA" w:eastAsia="ko-KR"/>
          </w:rPr>
          <w:t xml:space="preserve">containing </w:t>
        </w:r>
      </w:ins>
      <w:ins w:id="2946" w:author="Jianle_d11" w:date="2019-03-07T17:19:00Z">
        <w:del w:id="2947" w:author="Ye-Kui Wang d13" w:date="2019-03-09T13:58:00Z">
          <w:r w:rsidRPr="009847CF" w:rsidDel="00BA6405">
            <w:rPr>
              <w:rFonts w:hint="eastAsia"/>
              <w:noProof/>
              <w:lang w:val="en-CA" w:eastAsia="ko-KR"/>
            </w:rPr>
            <w:delText xml:space="preserve">which </w:delText>
          </w:r>
        </w:del>
        <w:r>
          <w:rPr>
            <w:noProof/>
            <w:lang w:val="en-CA" w:eastAsia="ko-KR"/>
          </w:rPr>
          <w:t>t</w:t>
        </w:r>
        <w:r w:rsidRPr="009847CF">
          <w:rPr>
            <w:rFonts w:hint="eastAsia"/>
            <w:noProof/>
            <w:lang w:val="en-CA" w:eastAsia="ko-KR"/>
          </w:rPr>
          <w:t xml:space="preserve">he </w:t>
        </w:r>
      </w:ins>
      <w:ins w:id="2948" w:author="Jianle_d11" w:date="2019-03-07T17:22:00Z">
        <w:r w:rsidR="002F74C1">
          <w:rPr>
            <w:noProof/>
            <w:lang w:val="en-CA" w:eastAsia="ko-KR"/>
          </w:rPr>
          <w:t>chroma</w:t>
        </w:r>
      </w:ins>
      <w:ins w:id="2949" w:author="Jianle_d11" w:date="2019-03-07T17:19:00Z">
        <w:r>
          <w:rPr>
            <w:noProof/>
            <w:lang w:val="en-CA" w:eastAsia="ko-KR"/>
          </w:rPr>
          <w:t xml:space="preserve"> </w:t>
        </w:r>
        <w:r w:rsidRPr="009847CF">
          <w:rPr>
            <w:rFonts w:hint="eastAsia"/>
            <w:noProof/>
            <w:lang w:val="en-CA" w:eastAsia="ko-KR"/>
          </w:rPr>
          <w:t xml:space="preserve">sample at </w:t>
        </w:r>
        <w:r>
          <w:rPr>
            <w:noProof/>
            <w:lang w:val="en-CA" w:eastAsia="ko-KR"/>
          </w:rPr>
          <w:t>l</w:t>
        </w:r>
        <w:r w:rsidRPr="00DE0F0E">
          <w:rPr>
            <w:noProof/>
            <w:lang w:val="en-CA" w:eastAsia="ko-KR"/>
          </w:rPr>
          <w:t>ocation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r w:rsidRPr="009847CF">
          <w:rPr>
            <w:rFonts w:hint="eastAsia"/>
            <w:noProof/>
            <w:lang w:val="en-CA" w:eastAsia="ko-KR"/>
          </w:rPr>
          <w:t xml:space="preserve"> </w:t>
        </w:r>
        <w:del w:id="2950" w:author="Ye-Kui Wang d13" w:date="2019-03-09T13:58:00Z">
          <w:r w:rsidRPr="009847CF" w:rsidDel="00BA6405">
            <w:rPr>
              <w:rFonts w:hint="eastAsia"/>
              <w:noProof/>
              <w:lang w:val="en-CA" w:eastAsia="ko-KR"/>
            </w:rPr>
            <w:delText xml:space="preserve">belongs to </w:delText>
          </w:r>
        </w:del>
        <w:r w:rsidRPr="009847CF">
          <w:rPr>
            <w:rFonts w:hint="eastAsia"/>
            <w:noProof/>
            <w:lang w:val="en-CA" w:eastAsia="ko-KR"/>
          </w:rPr>
          <w:t>is equal to 0</w:t>
        </w:r>
        <w:r w:rsidRPr="00822E11">
          <w:rPr>
            <w:noProof/>
            <w:lang w:val="en-CA" w:eastAsia="ko-KR"/>
          </w:rPr>
          <w:t>, the following applies</w:t>
        </w:r>
        <w:r w:rsidRPr="00822E11">
          <w:rPr>
            <w:noProof/>
            <w:lang w:val="en-CA"/>
          </w:rPr>
          <w:t>:</w:t>
        </w:r>
      </w:ins>
    </w:p>
    <w:p w14:paraId="3B81C25D" w14:textId="19C9258F" w:rsidR="0072644F" w:rsidRPr="00DE0F0E" w:rsidRDefault="0072644F">
      <w:pPr>
        <w:pStyle w:val="Equation"/>
        <w:tabs>
          <w:tab w:val="clear" w:pos="794"/>
          <w:tab w:val="clear" w:pos="1588"/>
          <w:tab w:val="left" w:pos="851"/>
          <w:tab w:val="left" w:pos="1134"/>
          <w:tab w:val="left" w:pos="1418"/>
        </w:tabs>
        <w:ind w:left="1134"/>
        <w:rPr>
          <w:ins w:id="2951" w:author="Jianle_d11" w:date="2019-03-07T17:19:00Z"/>
          <w:noProof/>
          <w:lang w:val="en-CA"/>
        </w:rPr>
        <w:pPrChange w:id="2952" w:author="Ye-Kui Wang d13" w:date="2019-03-09T13:59:00Z">
          <w:pPr>
            <w:pStyle w:val="Equation"/>
            <w:tabs>
              <w:tab w:val="clear" w:pos="794"/>
              <w:tab w:val="clear" w:pos="1588"/>
              <w:tab w:val="left" w:pos="851"/>
              <w:tab w:val="left" w:pos="1134"/>
              <w:tab w:val="left" w:pos="1418"/>
            </w:tabs>
            <w:ind w:left="562"/>
          </w:pPr>
        </w:pPrChange>
      </w:pPr>
      <w:ins w:id="2953" w:author="Jianle_d11" w:date="2019-03-07T17:19:00Z">
        <w:r w:rsidRPr="00DE0F0E">
          <w:rPr>
            <w:noProof/>
            <w:lang w:val="en-CA" w:eastAsia="ko-KR"/>
          </w:rPr>
          <w:t>h</w:t>
        </w:r>
        <w:r w:rsidRPr="00DE0F0E">
          <w:rPr>
            <w:noProof/>
            <w:vertAlign w:val="subscript"/>
            <w:lang w:val="en-CA" w:eastAsia="ko-KR"/>
          </w:rPr>
          <w:t>x</w:t>
        </w:r>
        <w:r w:rsidRPr="00DE0F0E">
          <w:rPr>
            <w:noProof/>
            <w:lang w:val="en-CA" w:eastAsia="ko-KR"/>
          </w:rPr>
          <w:t> = Clip3( </w:t>
        </w:r>
        <w:r>
          <w:rPr>
            <w:noProof/>
            <w:lang w:val="en-CA" w:eastAsia="ko-KR"/>
          </w:rPr>
          <w:t>SubPic</w:t>
        </w:r>
        <w:r w:rsidRPr="009E5849">
          <w:t>Left</w:t>
        </w:r>
        <w:r w:rsidRPr="009E5849">
          <w:rPr>
            <w:noProof/>
            <w:lang w:eastAsia="ko-KR"/>
          </w:rPr>
          <w:t>BoundaryPos</w:t>
        </w:r>
      </w:ins>
      <w:ins w:id="2954" w:author="Jianle_d11" w:date="2019-03-07T17:21:00Z">
        <w:r>
          <w:rPr>
            <w:noProof/>
            <w:lang w:val="en-CA" w:eastAsia="ko-KR"/>
          </w:rPr>
          <w:t> /</w:t>
        </w:r>
        <w:r w:rsidRPr="00DE0F0E">
          <w:rPr>
            <w:noProof/>
            <w:lang w:val="en-CA" w:eastAsia="ko-KR"/>
          </w:rPr>
          <w:t> </w:t>
        </w:r>
        <w:r>
          <w:rPr>
            <w:noProof/>
            <w:lang w:val="en-CA" w:eastAsia="ko-KR"/>
          </w:rPr>
          <w:t>SubWidthC</w:t>
        </w:r>
      </w:ins>
      <w:ins w:id="2955" w:author="Jianle_d11" w:date="2019-03-07T17:19:00Z">
        <w:r w:rsidRPr="009E5849">
          <w:t>,</w:t>
        </w:r>
      </w:ins>
      <w:ins w:id="2956" w:author="Jianle_d11" w:date="2019-03-07T17:21:00Z">
        <w:r>
          <w:br/>
        </w:r>
        <w:del w:id="2957" w:author="Ye-Kui Wang d13" w:date="2019-03-09T13:59:00Z">
          <w:r w:rsidDel="00BA6405">
            <w:tab/>
          </w:r>
          <w:r w:rsidDel="00BA6405">
            <w:tab/>
          </w:r>
          <w:r w:rsidDel="00BA6405">
            <w:tab/>
          </w:r>
        </w:del>
        <w:r>
          <w:tab/>
        </w:r>
      </w:ins>
      <w:ins w:id="2958" w:author="Ye-Kui Wang d13" w:date="2019-03-09T13:59:00Z">
        <w:r w:rsidR="00BA6405">
          <w:t xml:space="preserve"> </w:t>
        </w:r>
      </w:ins>
      <w:ins w:id="2959" w:author="Jianle_d11" w:date="2019-03-07T17:19:00Z">
        <w:del w:id="2960" w:author="Ye-Kui Wang d13" w:date="2019-03-09T13:59:00Z">
          <w:r w:rsidRPr="009E5849" w:rsidDel="00BA6405">
            <w:delText> </w:delText>
          </w:r>
        </w:del>
      </w:ins>
      <w:ins w:id="2961" w:author="Ye-Kui Wang d13" w:date="2019-03-09T13:59:00Z">
        <w:r w:rsidR="00BA6405">
          <w:t xml:space="preserve"> </w:t>
        </w:r>
      </w:ins>
      <w:ins w:id="2962" w:author="Jianle_d11" w:date="2019-03-07T17:19:00Z">
        <w:r>
          <w:rPr>
            <w:noProof/>
            <w:lang w:val="en-CA" w:eastAsia="ko-KR"/>
          </w:rPr>
          <w:t>SubPic</w:t>
        </w:r>
        <w:r w:rsidRPr="009E5849">
          <w:t>Right</w:t>
        </w:r>
        <w:r w:rsidRPr="009E5849">
          <w:rPr>
            <w:noProof/>
            <w:lang w:eastAsia="ko-KR"/>
          </w:rPr>
          <w:t>BoundaryPos</w:t>
        </w:r>
      </w:ins>
      <w:ins w:id="2963" w:author="Jianle_d11" w:date="2019-03-07T17:20:00Z">
        <w:r>
          <w:rPr>
            <w:noProof/>
            <w:lang w:val="en-CA" w:eastAsia="ko-KR"/>
          </w:rPr>
          <w:t> /</w:t>
        </w:r>
        <w:r w:rsidRPr="00DE0F0E">
          <w:rPr>
            <w:noProof/>
            <w:lang w:val="en-CA" w:eastAsia="ko-KR"/>
          </w:rPr>
          <w:t> </w:t>
        </w:r>
        <w:r>
          <w:rPr>
            <w:noProof/>
            <w:lang w:val="en-CA" w:eastAsia="ko-KR"/>
          </w:rPr>
          <w:t>SubWidthC</w:t>
        </w:r>
      </w:ins>
      <w:ins w:id="2964" w:author="Jianle_d11" w:date="2019-03-07T17:19:00Z">
        <w:r w:rsidRPr="00DE0F0E">
          <w:rPr>
            <w:noProof/>
            <w:lang w:val="en-CA" w:eastAsia="ko-KR"/>
          </w:rPr>
          <w:t>, xCtb + x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ins>
    </w:p>
    <w:p w14:paraId="7C0A4C9D" w14:textId="30B48013" w:rsidR="0072644F" w:rsidRPr="00822E11" w:rsidRDefault="0072644F">
      <w:pPr>
        <w:pStyle w:val="Equation"/>
        <w:tabs>
          <w:tab w:val="clear" w:pos="794"/>
          <w:tab w:val="clear" w:pos="1588"/>
          <w:tab w:val="left" w:pos="851"/>
          <w:tab w:val="left" w:pos="1134"/>
          <w:tab w:val="left" w:pos="1418"/>
        </w:tabs>
        <w:ind w:left="1134"/>
        <w:rPr>
          <w:ins w:id="2965" w:author="Jianle_d11" w:date="2019-03-07T17:19:00Z"/>
          <w:noProof/>
          <w:lang w:val="en-CA"/>
        </w:rPr>
        <w:pPrChange w:id="2966" w:author="Ye-Kui Wang d13" w:date="2019-03-09T13:59:00Z">
          <w:pPr>
            <w:pStyle w:val="Equation"/>
            <w:tabs>
              <w:tab w:val="clear" w:pos="794"/>
              <w:tab w:val="clear" w:pos="1588"/>
              <w:tab w:val="left" w:pos="851"/>
              <w:tab w:val="left" w:pos="1134"/>
              <w:tab w:val="left" w:pos="1418"/>
            </w:tabs>
            <w:ind w:left="562"/>
          </w:pPr>
        </w:pPrChange>
      </w:pPr>
      <w:ins w:id="2967" w:author="Jianle_d11" w:date="2019-03-07T17:19:00Z">
        <w:r w:rsidRPr="00DE0F0E">
          <w:rPr>
            <w:noProof/>
            <w:lang w:val="en-CA" w:eastAsia="ko-KR"/>
          </w:rPr>
          <w:t>v</w:t>
        </w:r>
        <w:r w:rsidRPr="00DE0F0E">
          <w:rPr>
            <w:noProof/>
            <w:vertAlign w:val="subscript"/>
            <w:lang w:val="en-CA" w:eastAsia="ko-KR"/>
          </w:rPr>
          <w:t>y</w:t>
        </w:r>
        <w:r w:rsidRPr="00DE0F0E">
          <w:rPr>
            <w:noProof/>
            <w:lang w:val="en-CA" w:eastAsia="ko-KR"/>
          </w:rPr>
          <w:t> = Clip3( </w:t>
        </w:r>
        <w:r>
          <w:rPr>
            <w:noProof/>
            <w:lang w:val="en-CA" w:eastAsia="ko-KR"/>
          </w:rPr>
          <w:t>SubPic</w:t>
        </w:r>
        <w:r w:rsidRPr="009E5849">
          <w:t>Top</w:t>
        </w:r>
        <w:r w:rsidRPr="009E5849">
          <w:rPr>
            <w:noProof/>
            <w:lang w:eastAsia="ko-KR"/>
          </w:rPr>
          <w:t>BoundaryPos</w:t>
        </w:r>
      </w:ins>
      <w:ins w:id="2968" w:author="Jianle_d11" w:date="2019-03-07T17:21:00Z">
        <w:r>
          <w:rPr>
            <w:noProof/>
            <w:lang w:val="en-CA" w:eastAsia="ko-KR"/>
          </w:rPr>
          <w:t> /</w:t>
        </w:r>
        <w:r w:rsidRPr="00DE0F0E">
          <w:rPr>
            <w:noProof/>
            <w:lang w:val="en-CA" w:eastAsia="ko-KR"/>
          </w:rPr>
          <w:t> </w:t>
        </w:r>
        <w:r>
          <w:rPr>
            <w:noProof/>
            <w:lang w:val="en-CA" w:eastAsia="ko-KR"/>
          </w:rPr>
          <w:t>SubWidthC</w:t>
        </w:r>
      </w:ins>
      <w:ins w:id="2969" w:author="Jianle_d11" w:date="2019-03-07T17:19:00Z">
        <w:r w:rsidRPr="009E5849">
          <w:t>,</w:t>
        </w:r>
      </w:ins>
      <w:ins w:id="2970" w:author="Jianle_d11" w:date="2019-03-07T17:21:00Z">
        <w:r>
          <w:br/>
        </w:r>
        <w:del w:id="2971" w:author="Ye-Kui Wang d13" w:date="2019-03-09T13:59:00Z">
          <w:r w:rsidDel="00BA6405">
            <w:tab/>
          </w:r>
          <w:r w:rsidDel="00BA6405">
            <w:tab/>
          </w:r>
          <w:r w:rsidDel="00BA6405">
            <w:tab/>
          </w:r>
        </w:del>
        <w:r>
          <w:tab/>
        </w:r>
      </w:ins>
      <w:ins w:id="2972" w:author="Ye-Kui Wang d13" w:date="2019-03-09T13:59:00Z">
        <w:r w:rsidR="00BA6405">
          <w:t xml:space="preserve">  </w:t>
        </w:r>
      </w:ins>
      <w:ins w:id="2973" w:author="Jianle_d11" w:date="2019-03-07T17:19:00Z">
        <w:del w:id="2974" w:author="Ye-Kui Wang d13" w:date="2019-03-09T13:59:00Z">
          <w:r w:rsidRPr="009E5849" w:rsidDel="00BA6405">
            <w:delText> </w:delText>
          </w:r>
        </w:del>
        <w:r>
          <w:rPr>
            <w:noProof/>
            <w:lang w:val="en-CA" w:eastAsia="ko-KR"/>
          </w:rPr>
          <w:t>SubPic</w:t>
        </w:r>
        <w:r w:rsidRPr="009E5849">
          <w:t>Bot</w:t>
        </w:r>
        <w:r w:rsidRPr="009E5849">
          <w:rPr>
            <w:noProof/>
            <w:lang w:eastAsia="ko-KR"/>
          </w:rPr>
          <w:t>BoundaryPos</w:t>
        </w:r>
      </w:ins>
      <w:ins w:id="2975" w:author="Jianle_d11" w:date="2019-03-07T17:20:00Z">
        <w:r>
          <w:rPr>
            <w:noProof/>
            <w:lang w:val="en-CA" w:eastAsia="ko-KR"/>
          </w:rPr>
          <w:t> /</w:t>
        </w:r>
        <w:r w:rsidRPr="00DE0F0E">
          <w:rPr>
            <w:noProof/>
            <w:lang w:val="en-CA" w:eastAsia="ko-KR"/>
          </w:rPr>
          <w:t> </w:t>
        </w:r>
        <w:r>
          <w:rPr>
            <w:noProof/>
            <w:lang w:val="en-CA" w:eastAsia="ko-KR"/>
          </w:rPr>
          <w:t>SubWidthC</w:t>
        </w:r>
      </w:ins>
      <w:ins w:id="2976" w:author="Jianle_d11" w:date="2019-03-07T17:19:00Z">
        <w:r w:rsidRPr="00DE0F0E">
          <w:rPr>
            <w:noProof/>
            <w:lang w:val="en-CA" w:eastAsia="ko-KR"/>
          </w:rPr>
          <w:t>, yCtb + y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ins>
    </w:p>
    <w:p w14:paraId="322A1347" w14:textId="41C4E146" w:rsidR="0072644F" w:rsidRPr="00DE0F0E" w:rsidRDefault="0072644F" w:rsidP="0072644F">
      <w:pPr>
        <w:numPr>
          <w:ilvl w:val="1"/>
          <w:numId w:val="5"/>
        </w:numPr>
        <w:tabs>
          <w:tab w:val="clear" w:pos="800"/>
        </w:tabs>
        <w:ind w:left="567" w:hanging="270"/>
        <w:rPr>
          <w:ins w:id="2977" w:author="Jianle_d11" w:date="2019-03-07T17:19:00Z"/>
          <w:noProof/>
          <w:lang w:val="en-CA"/>
        </w:rPr>
      </w:pPr>
      <w:ins w:id="2978" w:author="Jianle_d11" w:date="2019-03-07T17:19:00Z">
        <w:r w:rsidRPr="00822E11">
          <w:rPr>
            <w:noProof/>
            <w:lang w:val="en-CA" w:eastAsia="ko-KR"/>
          </w:rPr>
          <w:t>Otherwise, the following applies</w:t>
        </w:r>
        <w:r w:rsidRPr="00822E11">
          <w:rPr>
            <w:noProof/>
            <w:lang w:val="en-CA"/>
          </w:rPr>
          <w:t>:</w:t>
        </w:r>
      </w:ins>
    </w:p>
    <w:p w14:paraId="7E8D16F0" w14:textId="6E10FAEA" w:rsidR="00F44732" w:rsidRPr="00DE0F0E" w:rsidRDefault="00F44732">
      <w:pPr>
        <w:pStyle w:val="Equation"/>
        <w:tabs>
          <w:tab w:val="clear" w:pos="794"/>
          <w:tab w:val="clear" w:pos="1588"/>
          <w:tab w:val="left" w:pos="851"/>
          <w:tab w:val="left" w:pos="1134"/>
          <w:tab w:val="left" w:pos="1418"/>
        </w:tabs>
        <w:ind w:left="1134"/>
        <w:rPr>
          <w:noProof/>
          <w:lang w:val="en-CA"/>
        </w:rPr>
        <w:pPrChange w:id="2979" w:author="Ye-Kui Wang d13" w:date="2019-03-09T13:59:00Z">
          <w:pPr>
            <w:pStyle w:val="Equation"/>
            <w:tabs>
              <w:tab w:val="clear" w:pos="794"/>
              <w:tab w:val="clear" w:pos="1588"/>
              <w:tab w:val="left" w:pos="851"/>
              <w:tab w:val="left" w:pos="1134"/>
              <w:tab w:val="left" w:pos="1418"/>
            </w:tabs>
            <w:ind w:left="562"/>
          </w:pPr>
        </w:pPrChange>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1177</w:t>
      </w:r>
      <w:r w:rsidR="00433B1B" w:rsidRPr="00DE0F0E">
        <w:rPr>
          <w:noProof/>
          <w:lang w:val="en-CA" w:eastAsia="ko-KR"/>
        </w:rPr>
        <w:fldChar w:fldCharType="end"/>
      </w:r>
      <w:r w:rsidR="00433B1B" w:rsidRPr="00DE0F0E">
        <w:rPr>
          <w:noProof/>
          <w:lang w:val="en-CA" w:eastAsia="ko-KR"/>
        </w:rPr>
        <w:t>)</w:t>
      </w:r>
    </w:p>
    <w:p w14:paraId="05B5E309" w14:textId="54DDD4FC" w:rsidR="00F44732" w:rsidRPr="00DE0F0E" w:rsidRDefault="00F44732">
      <w:pPr>
        <w:pStyle w:val="Equation"/>
        <w:tabs>
          <w:tab w:val="clear" w:pos="794"/>
          <w:tab w:val="clear" w:pos="1588"/>
          <w:tab w:val="left" w:pos="851"/>
          <w:tab w:val="left" w:pos="1134"/>
          <w:tab w:val="left" w:pos="1418"/>
        </w:tabs>
        <w:ind w:left="1134"/>
        <w:rPr>
          <w:noProof/>
          <w:vertAlign w:val="subscript"/>
          <w:lang w:val="en-CA" w:eastAsia="ko-KR"/>
        </w:rPr>
        <w:pPrChange w:id="2980" w:author="Ye-Kui Wang d13" w:date="2019-03-09T13:59:00Z">
          <w:pPr>
            <w:pStyle w:val="Equation"/>
            <w:tabs>
              <w:tab w:val="clear" w:pos="794"/>
              <w:tab w:val="clear" w:pos="1588"/>
              <w:tab w:val="left" w:pos="851"/>
              <w:tab w:val="left" w:pos="1134"/>
              <w:tab w:val="left" w:pos="1418"/>
            </w:tabs>
            <w:ind w:left="562"/>
          </w:pPr>
        </w:pPrChange>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1178</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436B21D0"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981" w:name="_Hlk519484903"/>
      <w:r w:rsidRPr="00DE0F0E">
        <w:rPr>
          <w:noProof/>
          <w:vertAlign w:val="subscript"/>
          <w:lang w:val="en-CA" w:eastAsia="ko-KR"/>
        </w:rPr>
        <w:t>−</w:t>
      </w:r>
      <w:bookmarkEnd w:id="2981"/>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A376988"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379DCEA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3F609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3F609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982" w:name="_Toc348981919"/>
      <w:bookmarkStart w:id="2983" w:name="_Toc348981922"/>
      <w:bookmarkStart w:id="2984" w:name="_Toc348981991"/>
      <w:bookmarkStart w:id="2985" w:name="_Toc2177097"/>
      <w:bookmarkEnd w:id="2982"/>
      <w:bookmarkEnd w:id="2983"/>
      <w:bookmarkEnd w:id="2984"/>
      <w:r w:rsidRPr="00DE0F0E">
        <w:rPr>
          <w:noProof/>
          <w:lang w:val="en-CA"/>
        </w:rPr>
        <w:t>Parsing process</w:t>
      </w:r>
      <w:bookmarkEnd w:id="2985"/>
    </w:p>
    <w:p w14:paraId="506C1109" w14:textId="77777777" w:rsidR="00822405" w:rsidRPr="00DE0F0E" w:rsidRDefault="00822405" w:rsidP="00822405">
      <w:pPr>
        <w:pStyle w:val="Heading2"/>
        <w:rPr>
          <w:noProof/>
          <w:lang w:val="en-CA"/>
        </w:rPr>
      </w:pPr>
      <w:bookmarkStart w:id="2986" w:name="_Toc2177098"/>
      <w:r w:rsidRPr="00DE0F0E">
        <w:rPr>
          <w:noProof/>
          <w:lang w:val="en-CA"/>
        </w:rPr>
        <w:t>General</w:t>
      </w:r>
      <w:bookmarkEnd w:id="2986"/>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FB33CC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3F609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3F609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987" w:name="_Ref522195041"/>
      <w:bookmarkStart w:id="2988" w:name="_Toc2177099"/>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987"/>
      <w:bookmarkEnd w:id="2988"/>
    </w:p>
    <w:p w14:paraId="49A18386" w14:textId="77777777" w:rsidR="00AF4EBD" w:rsidRPr="00DE0F0E" w:rsidRDefault="00AF4EBD" w:rsidP="00AF4EBD">
      <w:pPr>
        <w:pStyle w:val="Heading3"/>
        <w:rPr>
          <w:noProof/>
          <w:lang w:val="en-CA"/>
        </w:rPr>
      </w:pPr>
      <w:bookmarkStart w:id="2989" w:name="_Toc415475948"/>
      <w:bookmarkStart w:id="2990" w:name="_Toc423599223"/>
      <w:bookmarkStart w:id="2991" w:name="_Toc423601727"/>
      <w:bookmarkStart w:id="2992" w:name="_Toc501130216"/>
      <w:bookmarkStart w:id="2993" w:name="_Toc503777920"/>
      <w:bookmarkStart w:id="2994" w:name="_Toc2177100"/>
      <w:r w:rsidRPr="00DE0F0E">
        <w:rPr>
          <w:noProof/>
          <w:lang w:val="en-CA"/>
        </w:rPr>
        <w:t>General</w:t>
      </w:r>
      <w:bookmarkEnd w:id="2989"/>
      <w:bookmarkEnd w:id="2990"/>
      <w:bookmarkEnd w:id="2991"/>
      <w:bookmarkEnd w:id="2992"/>
      <w:bookmarkEnd w:id="2993"/>
      <w:bookmarkEnd w:id="2994"/>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7FC07F03"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08FC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7DF1F6C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7AFFD74" w:rsidR="00C1543B" w:rsidRPr="00DE0F0E" w:rsidRDefault="00C1543B" w:rsidP="00C1543B">
      <w:pPr>
        <w:pStyle w:val="Caption"/>
        <w:rPr>
          <w:noProof/>
          <w:lang w:val="en-CA"/>
        </w:rPr>
      </w:pPr>
      <w:bookmarkStart w:id="2995" w:name="_Ref24091501"/>
      <w:bookmarkStart w:id="2996" w:name="_Ref289853906"/>
      <w:bookmarkStart w:id="2997" w:name="_Toc77680783"/>
      <w:bookmarkStart w:id="2998" w:name="_Toc118289132"/>
      <w:bookmarkStart w:id="2999" w:name="_Toc246350717"/>
      <w:bookmarkStart w:id="3000" w:name="_Toc287363941"/>
      <w:bookmarkStart w:id="3001" w:name="_Toc415476457"/>
      <w:bookmarkStart w:id="3002" w:name="_Toc423602503"/>
      <w:bookmarkStart w:id="3003" w:name="_Toc423602677"/>
      <w:bookmarkStart w:id="3004" w:name="_Toc501130577"/>
      <w:bookmarkStart w:id="3005"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995"/>
      <w:bookmarkEnd w:id="2996"/>
      <w:r w:rsidRPr="00DE0F0E">
        <w:rPr>
          <w:noProof/>
          <w:lang w:val="en-CA"/>
        </w:rPr>
        <w:t xml:space="preserve"> – Bit strings with "prefix" and "suffix" bits and assignment to codeNum ranges (informative)</w:t>
      </w:r>
      <w:bookmarkEnd w:id="2997"/>
      <w:bookmarkEnd w:id="2998"/>
      <w:bookmarkEnd w:id="2999"/>
      <w:bookmarkEnd w:id="3000"/>
      <w:bookmarkEnd w:id="3001"/>
      <w:bookmarkEnd w:id="3002"/>
      <w:bookmarkEnd w:id="3003"/>
      <w:bookmarkEnd w:id="3004"/>
      <w:bookmarkEnd w:id="30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1B967FB4"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2D0B6DA" w:rsidR="00C1543B" w:rsidRPr="00DE0F0E" w:rsidRDefault="00C1543B" w:rsidP="00C1543B">
      <w:pPr>
        <w:pStyle w:val="Caption"/>
        <w:rPr>
          <w:noProof/>
          <w:lang w:val="en-CA"/>
        </w:rPr>
      </w:pPr>
      <w:bookmarkStart w:id="3006" w:name="_Ref19418112"/>
      <w:bookmarkStart w:id="3007" w:name="_Toc16578098"/>
      <w:bookmarkStart w:id="3008" w:name="_Toc17563188"/>
      <w:bookmarkStart w:id="3009" w:name="_Toc77680784"/>
      <w:bookmarkStart w:id="3010" w:name="_Toc118289133"/>
      <w:bookmarkStart w:id="3011" w:name="_Toc246350718"/>
      <w:bookmarkStart w:id="3012" w:name="_Toc287363942"/>
      <w:bookmarkStart w:id="3013" w:name="_Toc415476458"/>
      <w:bookmarkStart w:id="3014" w:name="_Toc423602504"/>
      <w:bookmarkStart w:id="3015" w:name="_Toc423602678"/>
      <w:bookmarkStart w:id="3016" w:name="_Toc501130578"/>
      <w:bookmarkStart w:id="3017"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3006"/>
      <w:r w:rsidRPr="00DE0F0E">
        <w:rPr>
          <w:noProof/>
          <w:lang w:val="en-CA"/>
        </w:rPr>
        <w:t xml:space="preserve"> – Exp-Golomb bit strings and codeNum in explicit form</w:t>
      </w:r>
      <w:bookmarkEnd w:id="3007"/>
      <w:r w:rsidRPr="00DE0F0E">
        <w:rPr>
          <w:noProof/>
          <w:lang w:val="en-CA"/>
        </w:rPr>
        <w:t xml:space="preserve"> and used as ue(v)</w:t>
      </w:r>
      <w:bookmarkEnd w:id="3008"/>
      <w:r w:rsidRPr="00DE0F0E">
        <w:rPr>
          <w:noProof/>
          <w:lang w:val="en-CA"/>
        </w:rPr>
        <w:t xml:space="preserve"> (informative)</w:t>
      </w:r>
      <w:bookmarkEnd w:id="3009"/>
      <w:bookmarkEnd w:id="3010"/>
      <w:bookmarkEnd w:id="3011"/>
      <w:bookmarkEnd w:id="3012"/>
      <w:bookmarkEnd w:id="3013"/>
      <w:bookmarkEnd w:id="3014"/>
      <w:bookmarkEnd w:id="3015"/>
      <w:bookmarkEnd w:id="3016"/>
      <w:bookmarkEnd w:id="3017"/>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018" w:name="_Toc328598990"/>
      <w:bookmarkStart w:id="3019" w:name="_Toc328663636"/>
      <w:bookmarkStart w:id="3020" w:name="_Toc328753505"/>
      <w:bookmarkStart w:id="3021" w:name="_Toc328598993"/>
      <w:bookmarkStart w:id="3022" w:name="_Toc328663639"/>
      <w:bookmarkStart w:id="3023" w:name="_Toc328753508"/>
      <w:bookmarkStart w:id="3024" w:name="_Toc328598996"/>
      <w:bookmarkStart w:id="3025" w:name="_Toc328663642"/>
      <w:bookmarkStart w:id="3026" w:name="_Toc328753511"/>
      <w:bookmarkStart w:id="3027" w:name="_Toc328599001"/>
      <w:bookmarkStart w:id="3028" w:name="_Toc328663647"/>
      <w:bookmarkStart w:id="3029" w:name="_Toc328753516"/>
      <w:bookmarkStart w:id="3030" w:name="_Toc328599003"/>
      <w:bookmarkStart w:id="3031" w:name="_Toc328663649"/>
      <w:bookmarkStart w:id="3032" w:name="_Toc328753518"/>
      <w:bookmarkStart w:id="3033" w:name="_Toc328599006"/>
      <w:bookmarkStart w:id="3034" w:name="_Toc328663652"/>
      <w:bookmarkStart w:id="3035" w:name="_Toc328753521"/>
      <w:bookmarkStart w:id="3036" w:name="_Toc328599008"/>
      <w:bookmarkStart w:id="3037" w:name="_Toc328663654"/>
      <w:bookmarkStart w:id="3038" w:name="_Toc328753523"/>
      <w:bookmarkStart w:id="3039" w:name="_Toc16577839"/>
      <w:bookmarkStart w:id="3040" w:name="_Toc20134382"/>
      <w:bookmarkStart w:id="3041" w:name="_Ref24094007"/>
      <w:bookmarkStart w:id="3042" w:name="_Ref33182036"/>
      <w:bookmarkStart w:id="3043" w:name="_Toc77680543"/>
      <w:bookmarkStart w:id="3044" w:name="_Toc118289134"/>
      <w:bookmarkStart w:id="3045" w:name="_Toc226456731"/>
      <w:bookmarkStart w:id="3046" w:name="_Toc248045366"/>
      <w:bookmarkStart w:id="3047" w:name="_Toc287363848"/>
      <w:bookmarkStart w:id="3048" w:name="_Toc311217283"/>
      <w:bookmarkStart w:id="3049" w:name="_Toc317198831"/>
      <w:bookmarkStart w:id="3050" w:name="_Toc415475949"/>
      <w:bookmarkStart w:id="3051" w:name="_Toc423599224"/>
      <w:bookmarkStart w:id="3052" w:name="_Toc423601728"/>
      <w:bookmarkStart w:id="3053" w:name="_Toc501130217"/>
      <w:bookmarkStart w:id="3054" w:name="_Toc503777921"/>
      <w:bookmarkStart w:id="3055" w:name="_Ref522195066"/>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632BBC63"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3F609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3056" w:name="_Ref522196280"/>
      <w:bookmarkStart w:id="3057" w:name="_Toc2177101"/>
      <w:r w:rsidRPr="00DE0F0E">
        <w:rPr>
          <w:noProof/>
          <w:lang w:val="en-CA"/>
        </w:rPr>
        <w:t>Mapping process for signed Exp-Golomb codes</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7B7F6D3C" w14:textId="7CC6CEF3"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7F26A2C5"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 xml:space="preserve"> provides the assignment rule.</w:t>
      </w:r>
    </w:p>
    <w:p w14:paraId="72E2005F" w14:textId="365B0509" w:rsidR="00C1543B" w:rsidRPr="00DE0F0E" w:rsidRDefault="00C1543B" w:rsidP="00C1543B">
      <w:pPr>
        <w:pStyle w:val="Caption"/>
        <w:rPr>
          <w:noProof/>
          <w:lang w:val="en-CA"/>
        </w:rPr>
      </w:pPr>
      <w:bookmarkStart w:id="3058" w:name="_Ref328664225"/>
      <w:bookmarkStart w:id="3059" w:name="_Toc415476459"/>
      <w:bookmarkStart w:id="3060" w:name="_Toc423602505"/>
      <w:bookmarkStart w:id="3061" w:name="_Toc423602679"/>
      <w:bookmarkStart w:id="3062" w:name="_Toc501130579"/>
      <w:bookmarkStart w:id="3063"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3058"/>
      <w:r w:rsidRPr="00DE0F0E">
        <w:rPr>
          <w:noProof/>
          <w:lang w:val="en-CA"/>
        </w:rPr>
        <w:t xml:space="preserve"> – Assignment of syntax element to codeNum for signed Exp-Golomb coded syntax elements se(v)</w:t>
      </w:r>
      <w:bookmarkStart w:id="3064" w:name="_Toc22727479"/>
      <w:bookmarkStart w:id="3065" w:name="_Toc22728252"/>
      <w:bookmarkStart w:id="3066" w:name="_Toc22728986"/>
      <w:bookmarkStart w:id="3067" w:name="_Toc22790490"/>
      <w:bookmarkStart w:id="3068" w:name="_Toc22727483"/>
      <w:bookmarkStart w:id="3069" w:name="_Toc22728256"/>
      <w:bookmarkStart w:id="3070" w:name="_Toc22728990"/>
      <w:bookmarkStart w:id="3071" w:name="_Toc22790494"/>
      <w:bookmarkStart w:id="3072" w:name="_Toc22006965"/>
      <w:bookmarkStart w:id="3073" w:name="_Toc22033244"/>
      <w:bookmarkStart w:id="3074" w:name="_Ref24214586"/>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074"/>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3075" w:name="_Ref328591245"/>
      <w:bookmarkStart w:id="3076" w:name="_Toc329080099"/>
      <w:bookmarkStart w:id="3077" w:name="_Toc2177102"/>
      <w:r w:rsidRPr="00DE0F0E">
        <w:rPr>
          <w:noProof/>
          <w:lang w:val="en-CA"/>
        </w:rPr>
        <w:t>Parsing process for truncated unary codes</w:t>
      </w:r>
      <w:bookmarkEnd w:id="3075"/>
      <w:bookmarkEnd w:id="3076"/>
      <w:bookmarkEnd w:id="3077"/>
    </w:p>
    <w:p w14:paraId="7FB6B8DE" w14:textId="01BFE086"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0229F6C"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3F609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3F609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3078" w:name="_Ref525301903"/>
      <w:bookmarkStart w:id="3079" w:name="_Toc2177103"/>
      <w:r w:rsidRPr="00DE0F0E">
        <w:rPr>
          <w:noProof/>
          <w:lang w:val="en-CA"/>
        </w:rPr>
        <w:t>Parsing process for truncated b</w:t>
      </w:r>
      <w:r w:rsidR="00994058" w:rsidRPr="00DE0F0E">
        <w:rPr>
          <w:noProof/>
          <w:lang w:val="en-CA"/>
        </w:rPr>
        <w:t>inary codes</w:t>
      </w:r>
      <w:bookmarkEnd w:id="3078"/>
      <w:bookmarkEnd w:id="3079"/>
    </w:p>
    <w:p w14:paraId="38169985" w14:textId="5FDA02B1"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4C630BA8"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3080" w:name="_Ref522195046"/>
      <w:bookmarkStart w:id="3081" w:name="_Toc2177104"/>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080"/>
      <w:bookmarkEnd w:id="3081"/>
    </w:p>
    <w:p w14:paraId="53E456F6" w14:textId="7E3B747D" w:rsidR="00822405" w:rsidRPr="00DE0F0E" w:rsidRDefault="00822405" w:rsidP="00822405">
      <w:pPr>
        <w:pStyle w:val="Heading3"/>
        <w:rPr>
          <w:noProof/>
          <w:lang w:val="en-CA"/>
        </w:rPr>
      </w:pPr>
      <w:bookmarkStart w:id="3082" w:name="_Toc2177105"/>
      <w:r w:rsidRPr="00DE0F0E">
        <w:rPr>
          <w:noProof/>
          <w:lang w:val="en-CA"/>
        </w:rPr>
        <w:t>General</w:t>
      </w:r>
      <w:bookmarkEnd w:id="3082"/>
    </w:p>
    <w:p w14:paraId="793B012C" w14:textId="71743318"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3F609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3F609A">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Heading3"/>
        <w:rPr>
          <w:noProof/>
          <w:lang w:val="en-CA"/>
        </w:rPr>
      </w:pPr>
      <w:bookmarkStart w:id="3083" w:name="_Toc534510533"/>
      <w:bookmarkStart w:id="3084" w:name="_Toc534510624"/>
      <w:bookmarkStart w:id="3085" w:name="_Ref534654349"/>
      <w:bookmarkStart w:id="3086" w:name="_Toc2177106"/>
      <w:bookmarkEnd w:id="3083"/>
      <w:bookmarkEnd w:id="3084"/>
      <w:r w:rsidRPr="00DE0F0E">
        <w:rPr>
          <w:noProof/>
          <w:lang w:val="en-CA"/>
        </w:rPr>
        <w:t>Initialization process</w:t>
      </w:r>
      <w:bookmarkEnd w:id="3085"/>
      <w:bookmarkEnd w:id="3086"/>
    </w:p>
    <w:p w14:paraId="77EBB13E" w14:textId="77777777" w:rsidR="00822405" w:rsidRPr="00DE0F0E" w:rsidRDefault="00822405" w:rsidP="00822405">
      <w:pPr>
        <w:pStyle w:val="Heading3"/>
        <w:rPr>
          <w:noProof/>
          <w:lang w:val="en-CA"/>
        </w:rPr>
      </w:pPr>
      <w:bookmarkStart w:id="3087" w:name="_Ref531794831"/>
      <w:bookmarkStart w:id="3088" w:name="_Toc2177107"/>
      <w:r w:rsidRPr="00DE0F0E">
        <w:rPr>
          <w:noProof/>
          <w:lang w:val="en-CA"/>
        </w:rPr>
        <w:t>Binarization process</w:t>
      </w:r>
      <w:bookmarkEnd w:id="3087"/>
      <w:bookmarkEnd w:id="3088"/>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3B0E7251"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E8BFEC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3F609A">
        <w:rPr>
          <w:noProof/>
          <w:lang w:val="en-CA"/>
        </w:rPr>
        <w:t>9.5.3.6</w:t>
      </w:r>
      <w:r w:rsidRPr="00DE0F0E">
        <w:rPr>
          <w:noProof/>
          <w:lang w:val="en-CA"/>
        </w:rPr>
        <w:fldChar w:fldCharType="end"/>
      </w:r>
      <w:r w:rsidRPr="00DE0F0E">
        <w:rPr>
          <w:noProof/>
          <w:lang w:val="en-CA"/>
        </w:rPr>
        <w:t xml:space="preserve">, respectively. </w:t>
      </w:r>
      <w:bookmarkStart w:id="3089" w:name="_Ref24979544"/>
      <w:bookmarkStart w:id="3090"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7A7FA83C" w:rsidR="00822405" w:rsidRPr="00DE0F0E" w:rsidRDefault="00822405" w:rsidP="00D76066">
            <w:pPr>
              <w:pStyle w:val="Caption"/>
              <w:rPr>
                <w:b w:val="0"/>
                <w:bCs w:val="0"/>
                <w:noProof/>
                <w:sz w:val="16"/>
                <w:lang w:val="en-CA"/>
              </w:rPr>
            </w:pPr>
            <w:bookmarkStart w:id="3091" w:name="_Ref348982529"/>
            <w:bookmarkStart w:id="3092" w:name="_Ref348982525"/>
            <w:bookmarkStart w:id="3093" w:name="_Toc415476494"/>
            <w:bookmarkStart w:id="3094" w:name="_Toc423602544"/>
            <w:bookmarkStart w:id="3095" w:name="_Toc423602718"/>
            <w:bookmarkStart w:id="3096" w:name="_Toc501130619"/>
            <w:bookmarkStart w:id="3097" w:name="_Toc503770627"/>
            <w:bookmarkStart w:id="3098" w:name="_Ref36263687"/>
            <w:bookmarkStart w:id="3099" w:name="_Ref36264235"/>
            <w:bookmarkStart w:id="3100" w:name="_Toc77680555"/>
            <w:bookmarkStart w:id="3101" w:name="_Toc226456744"/>
            <w:bookmarkStart w:id="3102" w:name="_Toc248045379"/>
            <w:bookmarkStart w:id="3103" w:name="_Toc259021489"/>
            <w:bookmarkStart w:id="3104" w:name="_Toc311219994"/>
            <w:bookmarkStart w:id="3105" w:name="_Toc317198839"/>
            <w:bookmarkStart w:id="3106" w:name="_Ref325473970"/>
            <w:bookmarkStart w:id="3107" w:name="_Ref328759133"/>
            <w:bookmarkEnd w:id="3089"/>
            <w:bookmarkEnd w:id="30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3091"/>
            <w:r w:rsidRPr="00DE0F0E">
              <w:rPr>
                <w:noProof/>
                <w:lang w:val="en-CA"/>
              </w:rPr>
              <w:t xml:space="preserve"> – Syntax elements and associated binarization</w:t>
            </w:r>
            <w:bookmarkEnd w:id="3092"/>
            <w:r w:rsidRPr="00DE0F0E">
              <w:rPr>
                <w:noProof/>
                <w:lang w:val="en-CA"/>
              </w:rPr>
              <w:t>s</w:t>
            </w:r>
            <w:bookmarkEnd w:id="3093"/>
            <w:bookmarkEnd w:id="3094"/>
            <w:bookmarkEnd w:id="3095"/>
            <w:bookmarkEnd w:id="3096"/>
            <w:bookmarkEnd w:id="3097"/>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6D7538BC"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3F609A" w:rsidRPr="003F609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56B94E5F"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3F609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1088F309"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6A0AABC5"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FBDB976"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3108" w:name="_Ref521414586"/>
      <w:bookmarkStart w:id="3109" w:name="_Ref531785844"/>
      <w:bookmarkStart w:id="3110" w:name="_Ref288484869"/>
      <w:bookmarkStart w:id="3111" w:name="_Toc311219996"/>
      <w:bookmarkStart w:id="3112" w:name="_Toc317198841"/>
      <w:bookmarkStart w:id="3113" w:name="_Toc415475960"/>
      <w:bookmarkStart w:id="3114" w:name="_Toc423599235"/>
      <w:bookmarkStart w:id="3115" w:name="_Toc423601739"/>
      <w:bookmarkEnd w:id="3098"/>
      <w:bookmarkEnd w:id="3099"/>
      <w:bookmarkEnd w:id="3100"/>
      <w:bookmarkEnd w:id="3101"/>
      <w:bookmarkEnd w:id="3102"/>
      <w:bookmarkEnd w:id="3103"/>
      <w:bookmarkEnd w:id="3104"/>
      <w:bookmarkEnd w:id="3105"/>
      <w:bookmarkEnd w:id="3106"/>
      <w:bookmarkEnd w:id="3107"/>
      <w:r w:rsidRPr="00DE0F0E">
        <w:rPr>
          <w:noProof/>
          <w:lang w:val="en-CA"/>
        </w:rPr>
        <w:t xml:space="preserve">Rice parameter </w:t>
      </w:r>
      <w:bookmarkEnd w:id="3108"/>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109"/>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D17066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3949FC4A"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5</w:t>
      </w:r>
      <w:r w:rsidR="00660AD6" w:rsidRPr="00DE0F0E">
        <w:rPr>
          <w:noProof/>
          <w:lang w:val="en-CA"/>
        </w:rPr>
        <w:fldChar w:fldCharType="end"/>
      </w:r>
      <w:r w:rsidR="00660AD6" w:rsidRPr="00DE0F0E">
        <w:rPr>
          <w:noProof/>
          <w:lang w:val="en-CA"/>
        </w:rPr>
        <w:t>.</w:t>
      </w:r>
    </w:p>
    <w:p w14:paraId="2717F3E9" w14:textId="5A58D823" w:rsidR="00914237" w:rsidRPr="00DE0F0E" w:rsidRDefault="00914237" w:rsidP="00914237">
      <w:pPr>
        <w:pStyle w:val="Caption"/>
        <w:rPr>
          <w:noProof/>
          <w:lang w:val="en-CA"/>
        </w:rPr>
      </w:pPr>
      <w:bookmarkStart w:id="3116"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3116"/>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3117" w:name="_Ref521414246"/>
      <w:r w:rsidRPr="00DE0F0E">
        <w:rPr>
          <w:noProof/>
          <w:lang w:val="en-CA"/>
        </w:rPr>
        <w:t>Truncated Rice binarization process</w:t>
      </w:r>
      <w:bookmarkEnd w:id="3110"/>
      <w:bookmarkEnd w:id="3111"/>
      <w:bookmarkEnd w:id="3112"/>
      <w:bookmarkEnd w:id="3113"/>
      <w:bookmarkEnd w:id="3114"/>
      <w:bookmarkEnd w:id="3115"/>
      <w:bookmarkEnd w:id="3117"/>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16B0DB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82A93B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17A3B46" w:rsidR="00822405" w:rsidRPr="00DE0F0E" w:rsidRDefault="00822405" w:rsidP="00822405">
      <w:pPr>
        <w:pStyle w:val="Caption"/>
        <w:rPr>
          <w:noProof/>
          <w:lang w:val="en-CA"/>
        </w:rPr>
      </w:pPr>
      <w:bookmarkStart w:id="3118" w:name="_Ref348966321"/>
      <w:bookmarkStart w:id="3119" w:name="_Toc415476495"/>
      <w:bookmarkStart w:id="3120" w:name="_Toc423602545"/>
      <w:bookmarkStart w:id="3121" w:name="_Toc423602719"/>
      <w:bookmarkStart w:id="3122" w:name="_Toc501130620"/>
      <w:bookmarkStart w:id="3123"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3118"/>
      <w:r w:rsidRPr="00DE0F0E">
        <w:rPr>
          <w:noProof/>
          <w:lang w:val="en-CA"/>
        </w:rPr>
        <w:t xml:space="preserve"> – Bin string of the unary binarization (informative)</w:t>
      </w:r>
      <w:bookmarkEnd w:id="3119"/>
      <w:bookmarkEnd w:id="3120"/>
      <w:bookmarkEnd w:id="3121"/>
      <w:bookmarkEnd w:id="3122"/>
      <w:bookmarkEnd w:id="31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69900D38"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50AD779B" w14:textId="092E06AE"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3F609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124" w:name="_Ref290293381"/>
      <w:bookmarkStart w:id="3125" w:name="_Toc311219997"/>
      <w:bookmarkStart w:id="3126" w:name="_Toc317198842"/>
      <w:bookmarkStart w:id="3127" w:name="_Toc415475961"/>
      <w:bookmarkStart w:id="3128" w:name="_Toc423599236"/>
      <w:bookmarkStart w:id="3129" w:name="_Toc423601740"/>
      <w:bookmarkStart w:id="3130" w:name="_Ref289359037"/>
      <w:bookmarkStart w:id="3131" w:name="_Ref397945857"/>
      <w:bookmarkStart w:id="3132" w:name="_Toc415475963"/>
      <w:bookmarkStart w:id="3133" w:name="_Toc423599238"/>
      <w:bookmarkStart w:id="3134"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041F1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08705D62"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7D040805"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3135" w:name="_Ref522203422"/>
      <w:r w:rsidRPr="00DE0F0E">
        <w:rPr>
          <w:noProof/>
          <w:lang w:val="en-CA"/>
        </w:rPr>
        <w:t>k-th order Exp-Golomb binarization process</w:t>
      </w:r>
      <w:bookmarkEnd w:id="3124"/>
      <w:bookmarkEnd w:id="3125"/>
      <w:bookmarkEnd w:id="3126"/>
      <w:bookmarkEnd w:id="3127"/>
      <w:bookmarkEnd w:id="3128"/>
      <w:bookmarkEnd w:id="3129"/>
      <w:bookmarkEnd w:id="3135"/>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61D9797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563FD4A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3F609A">
        <w:rPr>
          <w:noProof/>
          <w:lang w:val="en-CA"/>
        </w:rPr>
        <w:t>9.2</w:t>
      </w:r>
      <w:r w:rsidR="003455DD" w:rsidRPr="00DE0F0E">
        <w:rPr>
          <w:noProof/>
          <w:lang w:val="en-CA"/>
        </w:rPr>
        <w:fldChar w:fldCharType="end"/>
      </w:r>
      <w:r w:rsidRPr="00DE0F0E">
        <w:rPr>
          <w:noProof/>
          <w:lang w:val="en-CA"/>
        </w:rPr>
        <w:t>.</w:t>
      </w:r>
    </w:p>
    <w:bookmarkEnd w:id="3130"/>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Heading4"/>
        <w:rPr>
          <w:noProof/>
          <w:lang w:val="en-CA"/>
        </w:rPr>
      </w:pPr>
      <w:bookmarkStart w:id="3136" w:name="_Ref521414259"/>
      <w:r w:rsidRPr="00DE0F0E">
        <w:rPr>
          <w:noProof/>
          <w:lang w:val="en-CA"/>
        </w:rPr>
        <w:t>Fixed-length binarization process</w:t>
      </w:r>
      <w:bookmarkEnd w:id="3131"/>
      <w:bookmarkEnd w:id="3132"/>
      <w:bookmarkEnd w:id="3133"/>
      <w:bookmarkEnd w:id="3134"/>
      <w:bookmarkEnd w:id="3136"/>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3137" w:name="_Ref316563275"/>
      <w:bookmarkStart w:id="3138" w:name="_Toc317198847"/>
      <w:bookmarkStart w:id="3139" w:name="_Toc415475965"/>
      <w:bookmarkStart w:id="3140" w:name="_Toc423599240"/>
      <w:bookmarkStart w:id="3141" w:name="_Toc423601744"/>
      <w:r w:rsidRPr="00DE0F0E">
        <w:rPr>
          <w:noProof/>
          <w:lang w:val="en-CA"/>
        </w:rPr>
        <w:t>Binarization process for intra_chroma_pred_mode</w:t>
      </w:r>
      <w:bookmarkEnd w:id="3137"/>
      <w:bookmarkEnd w:id="3138"/>
      <w:bookmarkEnd w:id="3139"/>
      <w:bookmarkEnd w:id="3140"/>
      <w:bookmarkEnd w:id="3141"/>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17EC4994"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8</w:t>
      </w:r>
      <w:r w:rsidR="00CF6184" w:rsidRPr="00DE0F0E">
        <w:rPr>
          <w:noProof/>
          <w:lang w:val="en-CA"/>
        </w:rPr>
        <w:fldChar w:fldCharType="end"/>
      </w:r>
      <w:r w:rsidRPr="00DE0F0E">
        <w:rPr>
          <w:noProof/>
          <w:lang w:val="en-CA"/>
        </w:rPr>
        <w:t>.</w:t>
      </w:r>
    </w:p>
    <w:p w14:paraId="0FC089C9" w14:textId="25B6D304" w:rsidR="00B1282C" w:rsidRPr="00DE0F0E" w:rsidRDefault="00C15564" w:rsidP="00B1282C">
      <w:pPr>
        <w:pStyle w:val="Caption"/>
        <w:rPr>
          <w:noProof/>
          <w:lang w:val="en-CA"/>
        </w:rPr>
      </w:pPr>
      <w:bookmarkStart w:id="3142" w:name="_Ref521660927"/>
      <w:bookmarkStart w:id="3143" w:name="_Toc415476497"/>
      <w:bookmarkStart w:id="3144" w:name="_Toc423602547"/>
      <w:bookmarkStart w:id="3145" w:name="_Toc423602721"/>
      <w:bookmarkStart w:id="3146"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3142"/>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143"/>
      <w:bookmarkEnd w:id="3144"/>
      <w:bookmarkEnd w:id="3145"/>
      <w:bookmarkEnd w:id="3146"/>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BF2657" w:rsidR="00D47342" w:rsidRPr="00DE0F0E" w:rsidRDefault="00C20257" w:rsidP="00D47342">
      <w:pPr>
        <w:pStyle w:val="Caption"/>
        <w:rPr>
          <w:noProof/>
          <w:lang w:val="en-CA"/>
        </w:rPr>
      </w:pPr>
      <w:bookmarkStart w:id="3147" w:name="_Ref523930842"/>
      <w:bookmarkStart w:id="3148"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8</w:t>
      </w:r>
      <w:r w:rsidR="007F6735" w:rsidRPr="00DE0F0E">
        <w:rPr>
          <w:noProof/>
          <w:lang w:val="en-CA"/>
        </w:rPr>
        <w:fldChar w:fldCharType="end"/>
      </w:r>
      <w:bookmarkEnd w:id="3147"/>
      <w:r w:rsidRPr="00DE0F0E">
        <w:rPr>
          <w:noProof/>
          <w:lang w:val="en-CA"/>
        </w:rPr>
        <w:t xml:space="preserve"> – </w:t>
      </w:r>
      <w:bookmarkEnd w:id="3148"/>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149" w:name="_Ref329430368"/>
      <w:bookmarkStart w:id="3150" w:name="_Toc415475966"/>
      <w:bookmarkStart w:id="3151" w:name="_Toc423599241"/>
      <w:bookmarkStart w:id="3152" w:name="_Toc423601745"/>
      <w:bookmarkStart w:id="3153" w:name="_Ref349671779"/>
      <w:bookmarkStart w:id="3154" w:name="_Ref349671851"/>
      <w:bookmarkStart w:id="3155" w:name="_Ref414882139"/>
      <w:bookmarkStart w:id="3156" w:name="_Ref414882152"/>
      <w:bookmarkStart w:id="3157" w:name="_Toc415475968"/>
      <w:bookmarkStart w:id="3158" w:name="_Toc423599243"/>
      <w:bookmarkStart w:id="3159" w:name="_Toc423601747"/>
    </w:p>
    <w:p w14:paraId="7FC1CAD4" w14:textId="77777777" w:rsidR="000447F4" w:rsidRPr="00DE0F0E" w:rsidRDefault="000447F4" w:rsidP="000447F4">
      <w:pPr>
        <w:pStyle w:val="Heading4"/>
        <w:rPr>
          <w:noProof/>
          <w:lang w:val="en-CA"/>
        </w:rPr>
      </w:pPr>
      <w:bookmarkStart w:id="3160" w:name="_Ref523930566"/>
      <w:r w:rsidRPr="00DE0F0E">
        <w:rPr>
          <w:noProof/>
          <w:lang w:val="en-CA"/>
        </w:rPr>
        <w:t>Binarization process for inter_pred_idc</w:t>
      </w:r>
      <w:bookmarkEnd w:id="3149"/>
      <w:bookmarkEnd w:id="3150"/>
      <w:bookmarkEnd w:id="3151"/>
      <w:bookmarkEnd w:id="3152"/>
      <w:bookmarkEnd w:id="3160"/>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85E664"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9</w:t>
      </w:r>
      <w:r w:rsidRPr="00DE0F0E">
        <w:rPr>
          <w:noProof/>
          <w:lang w:val="en-CA" w:eastAsia="ko-KR"/>
        </w:rPr>
        <w:fldChar w:fldCharType="end"/>
      </w:r>
      <w:r w:rsidRPr="00DE0F0E">
        <w:rPr>
          <w:noProof/>
          <w:lang w:val="en-CA" w:eastAsia="ko-KR"/>
        </w:rPr>
        <w:t>.</w:t>
      </w:r>
    </w:p>
    <w:p w14:paraId="35FFAE61" w14:textId="24EAAFAE" w:rsidR="000447F4" w:rsidRPr="00DE0F0E" w:rsidRDefault="000447F4" w:rsidP="000447F4">
      <w:pPr>
        <w:pStyle w:val="Caption"/>
        <w:rPr>
          <w:noProof/>
          <w:lang w:val="en-CA"/>
        </w:rPr>
      </w:pPr>
      <w:bookmarkStart w:id="3161" w:name="_Ref329430266"/>
      <w:bookmarkStart w:id="3162" w:name="_Toc415476498"/>
      <w:bookmarkStart w:id="3163" w:name="_Toc423602548"/>
      <w:bookmarkStart w:id="3164" w:name="_Toc423602722"/>
      <w:bookmarkStart w:id="3165" w:name="_Toc501130623"/>
      <w:bookmarkStart w:id="3166"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3161"/>
      <w:r w:rsidRPr="00DE0F0E">
        <w:rPr>
          <w:noProof/>
          <w:lang w:val="en-CA"/>
        </w:rPr>
        <w:t xml:space="preserve"> – Binarization for inter_pred_idc</w:t>
      </w:r>
      <w:bookmarkEnd w:id="3162"/>
      <w:bookmarkEnd w:id="3163"/>
      <w:bookmarkEnd w:id="3164"/>
      <w:bookmarkEnd w:id="3165"/>
      <w:bookmarkEnd w:id="316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3167" w:name="_Ref348967608"/>
      <w:bookmarkStart w:id="3168" w:name="_Toc415475967"/>
      <w:bookmarkStart w:id="3169" w:name="_Toc423599242"/>
      <w:bookmarkStart w:id="3170" w:name="_Toc423601746"/>
      <w:r w:rsidRPr="00DE0F0E">
        <w:rPr>
          <w:noProof/>
          <w:lang w:val="en-CA"/>
        </w:rPr>
        <w:t>Binarization process for cu_qp_delta_abs</w:t>
      </w:r>
      <w:bookmarkEnd w:id="3167"/>
      <w:bookmarkEnd w:id="3168"/>
      <w:bookmarkEnd w:id="3169"/>
      <w:bookmarkEnd w:id="3170"/>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B3EF24D"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3FDEF2F1" w14:textId="7B2C491D"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6D80484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4D29E22A" w14:textId="46E238F7"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3171" w:name="_Ref522196437"/>
      <w:bookmarkEnd w:id="3153"/>
      <w:bookmarkEnd w:id="3154"/>
      <w:bookmarkEnd w:id="3155"/>
      <w:bookmarkEnd w:id="3156"/>
      <w:bookmarkEnd w:id="3157"/>
      <w:bookmarkEnd w:id="3158"/>
      <w:bookmarkEnd w:id="3159"/>
      <w:r w:rsidRPr="00DE0F0E">
        <w:rPr>
          <w:noProof/>
          <w:lang w:val="en-CA"/>
        </w:rPr>
        <w:t>Binarization process for abs_</w:t>
      </w:r>
      <w:r w:rsidRPr="00DE0F0E">
        <w:rPr>
          <w:rFonts w:eastAsia="MS Mincho"/>
          <w:noProof/>
          <w:lang w:val="en-CA"/>
        </w:rPr>
        <w:t>remainder[ ]</w:t>
      </w:r>
      <w:bookmarkEnd w:id="3171"/>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6B1B716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248DCE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3E57076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6993C699" w14:textId="3D46CF3F"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AB2613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E9B15BC" w14:textId="7CDEF3A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3172"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172"/>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1221CA0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3F609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94045C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50A09688"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17</w:t>
      </w:r>
      <w:r w:rsidR="00323849" w:rsidRPr="00DE0F0E">
        <w:rPr>
          <w:noProof/>
          <w:lang w:val="en-CA"/>
        </w:rPr>
        <w:fldChar w:fldCharType="end"/>
      </w:r>
      <w:r w:rsidR="00323849" w:rsidRPr="00DE0F0E">
        <w:rPr>
          <w:noProof/>
          <w:lang w:val="en-CA"/>
        </w:rPr>
        <w:t>)</w:t>
      </w:r>
    </w:p>
    <w:p w14:paraId="5C65557B" w14:textId="2F9B4B1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3F609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2112E1F"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18</w:t>
      </w:r>
      <w:r w:rsidR="00323849" w:rsidRPr="00DE0F0E">
        <w:rPr>
          <w:noProof/>
          <w:lang w:val="en-CA"/>
        </w:rPr>
        <w:fldChar w:fldCharType="end"/>
      </w:r>
      <w:r w:rsidR="00323849" w:rsidRPr="00DE0F0E">
        <w:rPr>
          <w:noProof/>
          <w:lang w:val="en-CA"/>
        </w:rPr>
        <w:t>)</w:t>
      </w:r>
    </w:p>
    <w:p w14:paraId="122C4029" w14:textId="6A14F3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3F609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3173" w:name="_Toc2177108"/>
      <w:r w:rsidRPr="00DE0F0E">
        <w:rPr>
          <w:noProof/>
          <w:lang w:val="en-CA"/>
        </w:rPr>
        <w:t>Decoding process flow</w:t>
      </w:r>
      <w:bookmarkEnd w:id="3173"/>
    </w:p>
    <w:p w14:paraId="014DD5AF" w14:textId="77777777" w:rsidR="00822405" w:rsidRPr="00DE0F0E" w:rsidRDefault="00822405" w:rsidP="00822405">
      <w:pPr>
        <w:pStyle w:val="Heading4"/>
        <w:rPr>
          <w:noProof/>
          <w:lang w:val="en-CA"/>
        </w:rPr>
      </w:pPr>
      <w:r w:rsidRPr="00DE0F0E">
        <w:rPr>
          <w:noProof/>
          <w:lang w:val="en-CA"/>
        </w:rPr>
        <w:t>General</w:t>
      </w:r>
    </w:p>
    <w:p w14:paraId="5C487E5A" w14:textId="06519B9A" w:rsidR="00892EEE" w:rsidRPr="00DE0F0E" w:rsidRDefault="00892EEE" w:rsidP="00892EEE">
      <w:pPr>
        <w:rPr>
          <w:noProof/>
          <w:lang w:val="en-CA"/>
        </w:rPr>
      </w:pPr>
      <w:bookmarkStart w:id="3174"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F679315"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3F609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1B2C2C15"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3F609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3175" w:name="_Ref531947415"/>
      <w:r w:rsidRPr="00DE0F0E">
        <w:rPr>
          <w:noProof/>
          <w:lang w:val="en-CA"/>
        </w:rPr>
        <w:t>Derivation process for ctxTable, ctxIdx and bypassFlag</w:t>
      </w:r>
      <w:bookmarkEnd w:id="3174"/>
      <w:bookmarkEnd w:id="3175"/>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176"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177" w:name="_Ref24886394"/>
      <w:bookmarkStart w:id="3178" w:name="_Ref24886390"/>
      <w:bookmarkStart w:id="3179" w:name="_Toc22893632"/>
    </w:p>
    <w:bookmarkEnd w:id="3177"/>
    <w:bookmarkEnd w:id="3178"/>
    <w:bookmarkEnd w:id="3179"/>
    <w:p w14:paraId="34FB4474" w14:textId="447686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w:t>
      </w:r>
    </w:p>
    <w:p w14:paraId="267DF706" w14:textId="05E57B4B"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3F609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5C00F1A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0088F9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3F609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101F2AD"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3F609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28F3955E"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74BCD40" w:rsidR="00545DCE" w:rsidRPr="00DE0F0E" w:rsidRDefault="00545DCE" w:rsidP="00FA7B58">
            <w:pPr>
              <w:pStyle w:val="Caption"/>
              <w:rPr>
                <w:noProof/>
                <w:sz w:val="16"/>
                <w:szCs w:val="16"/>
                <w:lang w:val="en-CA"/>
              </w:rPr>
            </w:pPr>
            <w:bookmarkStart w:id="3180" w:name="_Ref348982591"/>
            <w:bookmarkStart w:id="3181" w:name="_Toc415476499"/>
            <w:bookmarkStart w:id="3182" w:name="_Toc423602549"/>
            <w:bookmarkStart w:id="3183" w:name="_Toc423602723"/>
            <w:bookmarkStart w:id="3184" w:name="_Toc501130624"/>
            <w:bookmarkStart w:id="3185" w:name="_Toc510795549"/>
            <w:bookmarkStart w:id="3186"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3180"/>
            <w:r w:rsidRPr="00DE0F0E">
              <w:rPr>
                <w:noProof/>
                <w:lang w:val="en-CA"/>
              </w:rPr>
              <w:t xml:space="preserve"> – Assignment of ctxInc to syntax elements with context coded bins</w:t>
            </w:r>
            <w:bookmarkEnd w:id="3181"/>
            <w:bookmarkEnd w:id="3182"/>
            <w:bookmarkEnd w:id="3183"/>
            <w:bookmarkEnd w:id="3184"/>
            <w:bookmarkEnd w:id="3185"/>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19355CEA"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8963D5E"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t>mtt_split_cu_flag</w:t>
            </w:r>
          </w:p>
        </w:tc>
        <w:tc>
          <w:tcPr>
            <w:tcW w:w="1593" w:type="dxa"/>
            <w:gridSpan w:val="2"/>
          </w:tcPr>
          <w:p w14:paraId="1C8807F3" w14:textId="04D275C5"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593" w:type="dxa"/>
            <w:gridSpan w:val="2"/>
          </w:tcPr>
          <w:p w14:paraId="672BF5D1" w14:textId="30692177"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trPr>
        <w:tc>
          <w:tcPr>
            <w:tcW w:w="2727" w:type="dxa"/>
          </w:tcPr>
          <w:p w14:paraId="7E0DC4BA" w14:textId="3B7738FE" w:rsidR="00254A70" w:rsidRPr="00DE0F0E" w:rsidRDefault="00254A70" w:rsidP="00254A70">
            <w:pPr>
              <w:jc w:val="left"/>
              <w:rPr>
                <w:noProof/>
                <w:sz w:val="16"/>
                <w:szCs w:val="16"/>
                <w:lang w:val="en-CA" w:eastAsia="ko-KR"/>
              </w:rPr>
            </w:pPr>
            <w:r w:rsidRPr="00DE0F0E">
              <w:rPr>
                <w:noProof/>
                <w:sz w:val="16"/>
                <w:szCs w:val="16"/>
                <w:lang w:val="en-CA" w:eastAsia="ko-KR"/>
              </w:rPr>
              <w:t>pred_mode_ibc_flag</w:t>
            </w:r>
          </w:p>
        </w:tc>
        <w:tc>
          <w:tcPr>
            <w:tcW w:w="1593" w:type="dxa"/>
            <w:gridSpan w:val="2"/>
          </w:tcPr>
          <w:p w14:paraId="71410FF3" w14:textId="40ACD082"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80DCB32" w14:textId="0661F9AE"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743928FC" w14:textId="77B434CA"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FE633FF" w14:textId="575A2C82"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D659F91" w14:textId="396A4C45"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EA76706" w14:textId="3DFCD32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MS Mincho"/>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7BB153AD" w:rsidR="00254A70" w:rsidRPr="00DE0F0E" w:rsidRDefault="00823AFF" w:rsidP="00254A70">
            <w:pPr>
              <w:jc w:val="center"/>
              <w:rPr>
                <w:noProof/>
                <w:kern w:val="2"/>
                <w:sz w:val="16"/>
                <w:szCs w:val="16"/>
                <w:lang w:val="en-CA"/>
              </w:rPr>
            </w:pPr>
            <w:r w:rsidRPr="00DE0F0E">
              <w:rPr>
                <w:noProof/>
                <w:kern w:val="2"/>
                <w:sz w:val="16"/>
                <w:szCs w:val="16"/>
                <w:lang w:val="en-CA"/>
              </w:rPr>
              <w:t>na</w:t>
            </w:r>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MS Mincho"/>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4CEE2E67"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39508B75"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trPr>
        <w:tc>
          <w:tcPr>
            <w:tcW w:w="2727" w:type="dxa"/>
            <w:vAlign w:val="center"/>
          </w:tcPr>
          <w:p w14:paraId="59AC44EC" w14:textId="24A9ACB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593" w:type="dxa"/>
            <w:gridSpan w:val="2"/>
          </w:tcPr>
          <w:p w14:paraId="40DCEDD2" w14:textId="5B9E4608"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Pr>
          <w:p w14:paraId="769C7431" w14:textId="61F199F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B227302" w14:textId="0CAD6D2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3A313A2" w14:textId="74406C3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4234E3BA" w14:textId="66857DE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211210E" w14:textId="2A3B2E9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B6F2133" w14:textId="77777777" w:rsidTr="008770AA">
        <w:trPr>
          <w:cantSplit/>
          <w:jc w:val="center"/>
        </w:trPr>
        <w:tc>
          <w:tcPr>
            <w:tcW w:w="2727" w:type="dxa"/>
            <w:vAlign w:val="center"/>
          </w:tcPr>
          <w:p w14:paraId="0B131BC1" w14:textId="0F290E9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593" w:type="dxa"/>
            <w:gridSpan w:val="2"/>
          </w:tcPr>
          <w:p w14:paraId="771C6598" w14:textId="3B7CF894" w:rsidR="00825FBB" w:rsidRPr="00DE0F0E" w:rsidRDefault="00825FBB" w:rsidP="00825FBB">
            <w:pPr>
              <w:jc w:val="center"/>
              <w:rPr>
                <w:noProof/>
                <w:sz w:val="16"/>
                <w:szCs w:val="16"/>
                <w:lang w:val="en-CA"/>
              </w:rPr>
            </w:pPr>
            <w:r w:rsidRPr="00DE0F0E">
              <w:rPr>
                <w:rFonts w:eastAsia="PMingLiU"/>
                <w:noProof/>
                <w:sz w:val="16"/>
                <w:szCs w:val="16"/>
                <w:lang w:val="en-CA" w:eastAsia="zh-TW"/>
              </w:rPr>
              <w:t>0</w:t>
            </w:r>
          </w:p>
        </w:tc>
        <w:tc>
          <w:tcPr>
            <w:tcW w:w="852" w:type="dxa"/>
          </w:tcPr>
          <w:p w14:paraId="1772780D" w14:textId="4459144A"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D7439B5" w14:textId="286C428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ED683F6" w14:textId="5C40571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691387A" w14:textId="2B59A30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C307E6F" w14:textId="610D15E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5CE4193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B88A77E" w14:textId="35A85F7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DE0F0E" w:rsidRDefault="00825FBB" w:rsidP="00825FBB">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593" w:type="dxa"/>
            <w:gridSpan w:val="2"/>
          </w:tcPr>
          <w:p w14:paraId="5170D2C3" w14:textId="22758A09"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7052551C" w14:textId="0908EFC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2197FDF2" w14:textId="36E2501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EF6009B" w14:textId="23289805"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1E823664" w14:textId="675CBAB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46D6C61" w14:textId="6B74534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DE0F0E" w:rsidRDefault="00825FBB" w:rsidP="00825FBB">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593" w:type="dxa"/>
            <w:gridSpan w:val="2"/>
          </w:tcPr>
          <w:p w14:paraId="33F00F1D" w14:textId="05531FB9" w:rsidR="00825FBB" w:rsidRPr="00DE0F0E" w:rsidRDefault="00825FBB" w:rsidP="00825FBB">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852" w:type="dxa"/>
          </w:tcPr>
          <w:p w14:paraId="1B80ACCB" w14:textId="60F4A7BD" w:rsidR="00825FBB" w:rsidRPr="00DE0F0E" w:rsidRDefault="00825FBB" w:rsidP="00825FBB">
            <w:pPr>
              <w:jc w:val="center"/>
              <w:rPr>
                <w:rFonts w:eastAsia="PMingLiU"/>
                <w:noProof/>
                <w:sz w:val="16"/>
                <w:szCs w:val="16"/>
                <w:lang w:val="en-CA" w:eastAsia="zh-TW"/>
              </w:rPr>
            </w:pPr>
            <w:r w:rsidRPr="00DE0F0E">
              <w:rPr>
                <w:noProof/>
                <w:sz w:val="16"/>
                <w:szCs w:val="16"/>
                <w:lang w:val="en-CA"/>
              </w:rPr>
              <w:t>bypass</w:t>
            </w:r>
          </w:p>
        </w:tc>
        <w:tc>
          <w:tcPr>
            <w:tcW w:w="1008" w:type="dxa"/>
            <w:vAlign w:val="center"/>
          </w:tcPr>
          <w:p w14:paraId="3271B8BF" w14:textId="2560D22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FC9386D" w14:textId="0E6A4C87"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75867A8C" w14:textId="1F06994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3183B9B" w14:textId="5B332882"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23B9BC93"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10956591"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0779ECA" w14:textId="77777777" w:rsidTr="008C42A3">
        <w:trPr>
          <w:cantSplit/>
          <w:jc w:val="center"/>
        </w:trPr>
        <w:tc>
          <w:tcPr>
            <w:tcW w:w="2727" w:type="dxa"/>
          </w:tcPr>
          <w:p w14:paraId="338E47C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F2AC8D" w14:textId="77777777" w:rsidTr="008C42A3">
        <w:trPr>
          <w:cantSplit/>
          <w:jc w:val="center"/>
        </w:trPr>
        <w:tc>
          <w:tcPr>
            <w:tcW w:w="2727" w:type="dxa"/>
          </w:tcPr>
          <w:p w14:paraId="48138D8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A0C6272" w14:textId="77777777" w:rsidTr="008C42A3">
        <w:trPr>
          <w:cantSplit/>
          <w:jc w:val="center"/>
        </w:trPr>
        <w:tc>
          <w:tcPr>
            <w:tcW w:w="2727" w:type="dxa"/>
          </w:tcPr>
          <w:p w14:paraId="02D248D6"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5675C7CD" w14:textId="77777777" w:rsidTr="008C42A3">
        <w:trPr>
          <w:cantSplit/>
          <w:jc w:val="center"/>
        </w:trPr>
        <w:tc>
          <w:tcPr>
            <w:tcW w:w="2727" w:type="dxa"/>
          </w:tcPr>
          <w:p w14:paraId="38298881" w14:textId="77777777" w:rsidR="00825FBB" w:rsidRPr="00DE0F0E" w:rsidRDefault="00825FBB" w:rsidP="00825FBB">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593D2C0" w14:textId="77777777" w:rsidTr="008C42A3">
        <w:trPr>
          <w:cantSplit/>
          <w:jc w:val="center"/>
        </w:trPr>
        <w:tc>
          <w:tcPr>
            <w:tcW w:w="2727" w:type="dxa"/>
            <w:vAlign w:val="center"/>
          </w:tcPr>
          <w:p w14:paraId="7F7EF343"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3FB761FA" w:rsidR="00825FBB" w:rsidRPr="00DE0F0E" w:rsidRDefault="00825FBB" w:rsidP="00825FBB">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F73F377" w14:textId="77777777" w:rsidTr="008C42A3">
        <w:trPr>
          <w:cantSplit/>
          <w:jc w:val="center"/>
        </w:trPr>
        <w:tc>
          <w:tcPr>
            <w:tcW w:w="2727" w:type="dxa"/>
            <w:vAlign w:val="center"/>
          </w:tcPr>
          <w:p w14:paraId="3308E565"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825FBB" w:rsidRPr="00DE0F0E" w:rsidRDefault="00825FBB" w:rsidP="00825FBB">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29897E" w14:textId="77777777" w:rsidTr="008C42A3">
        <w:trPr>
          <w:cantSplit/>
          <w:jc w:val="center"/>
        </w:trPr>
        <w:tc>
          <w:tcPr>
            <w:tcW w:w="2727" w:type="dxa"/>
            <w:vAlign w:val="center"/>
          </w:tcPr>
          <w:p w14:paraId="7E50129D"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825FBB" w:rsidRPr="00DE0F0E" w:rsidRDefault="00825FBB" w:rsidP="00825FBB">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E49FDAF" w14:textId="77777777" w:rsidTr="008C42A3">
        <w:trPr>
          <w:cantSplit/>
          <w:jc w:val="center"/>
        </w:trPr>
        <w:tc>
          <w:tcPr>
            <w:tcW w:w="2727" w:type="dxa"/>
          </w:tcPr>
          <w:p w14:paraId="4D8C76D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5E309F85" w14:textId="77777777" w:rsidTr="008C42A3">
        <w:trPr>
          <w:cantSplit/>
          <w:jc w:val="center"/>
        </w:trPr>
        <w:tc>
          <w:tcPr>
            <w:tcW w:w="2727" w:type="dxa"/>
          </w:tcPr>
          <w:p w14:paraId="27961C2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08F3DAB" w14:textId="77777777" w:rsidTr="008C42A3">
        <w:trPr>
          <w:cantSplit/>
          <w:jc w:val="center"/>
        </w:trPr>
        <w:tc>
          <w:tcPr>
            <w:tcW w:w="2727" w:type="dxa"/>
          </w:tcPr>
          <w:p w14:paraId="31BE09F1" w14:textId="43206C8A" w:rsidR="00825FBB" w:rsidRPr="00DE0F0E" w:rsidRDefault="00825FBB" w:rsidP="00825FBB">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DDD5C5" w14:textId="77777777" w:rsidTr="008C42A3">
        <w:trPr>
          <w:cantSplit/>
          <w:jc w:val="center"/>
        </w:trPr>
        <w:tc>
          <w:tcPr>
            <w:tcW w:w="2727" w:type="dxa"/>
            <w:vAlign w:val="center"/>
          </w:tcPr>
          <w:p w14:paraId="0A64A42F" w14:textId="3239F5E5" w:rsidR="00825FBB" w:rsidRPr="00DE0F0E" w:rsidRDefault="00825FBB" w:rsidP="00825FBB">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825FBB" w:rsidRPr="00DE0F0E" w:rsidRDefault="00825FBB" w:rsidP="00825FBB">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825FBB" w:rsidRPr="00DE0F0E" w:rsidRDefault="00825FBB" w:rsidP="00825FBB">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825FBB" w:rsidRPr="00DE0F0E" w:rsidRDefault="00825FBB" w:rsidP="00825FBB">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CBCEDC8" w14:textId="77777777" w:rsidTr="00FA7B58">
        <w:trPr>
          <w:cantSplit/>
          <w:jc w:val="center"/>
        </w:trPr>
        <w:tc>
          <w:tcPr>
            <w:tcW w:w="2727" w:type="dxa"/>
          </w:tcPr>
          <w:p w14:paraId="5CF357F1"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last_sig_coeff_x_prefix</w:t>
            </w:r>
          </w:p>
        </w:tc>
        <w:tc>
          <w:tcPr>
            <w:tcW w:w="6477" w:type="dxa"/>
            <w:gridSpan w:val="7"/>
          </w:tcPr>
          <w:p w14:paraId="7E81984E" w14:textId="3CB1A065"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626BEE61" w14:textId="77777777" w:rsidTr="00FA7B58">
        <w:trPr>
          <w:cantSplit/>
          <w:jc w:val="center"/>
        </w:trPr>
        <w:tc>
          <w:tcPr>
            <w:tcW w:w="2727" w:type="dxa"/>
          </w:tcPr>
          <w:p w14:paraId="06FAFED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45D76440"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3F609A" w:rsidRP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053F2284" w14:textId="77777777" w:rsidTr="008C42A3">
        <w:trPr>
          <w:cantSplit/>
          <w:jc w:val="center"/>
        </w:trPr>
        <w:tc>
          <w:tcPr>
            <w:tcW w:w="2727" w:type="dxa"/>
          </w:tcPr>
          <w:p w14:paraId="61A4E16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08A7B482" w14:textId="77777777" w:rsidTr="008C42A3">
        <w:trPr>
          <w:cantSplit/>
          <w:jc w:val="center"/>
        </w:trPr>
        <w:tc>
          <w:tcPr>
            <w:tcW w:w="2727" w:type="dxa"/>
          </w:tcPr>
          <w:p w14:paraId="621BCD8F"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716A8717" w14:textId="77777777" w:rsidTr="008C42A3">
        <w:trPr>
          <w:cantSplit/>
          <w:jc w:val="center"/>
        </w:trPr>
        <w:tc>
          <w:tcPr>
            <w:tcW w:w="2727" w:type="dxa"/>
          </w:tcPr>
          <w:p w14:paraId="24C48DE9"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3F928225" w:rsidR="00825FBB" w:rsidRPr="00DE0F0E" w:rsidRDefault="00825FBB" w:rsidP="00825FBB">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3F609A" w:rsidRPr="003F609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7E8AC24"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420A80A"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13DB3BA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5C8B91F0" w14:textId="77777777" w:rsidR="00825FBB" w:rsidRPr="00DE0F0E" w:rsidRDefault="00825FBB" w:rsidP="00825FBB">
            <w:pPr>
              <w:keepLines/>
              <w:jc w:val="center"/>
              <w:rPr>
                <w:noProof/>
                <w:sz w:val="16"/>
                <w:szCs w:val="16"/>
                <w:lang w:val="en-CA"/>
              </w:rPr>
            </w:pPr>
            <w:r w:rsidRPr="00DE0F0E">
              <w:rPr>
                <w:noProof/>
                <w:sz w:val="16"/>
                <w:szCs w:val="16"/>
                <w:lang w:val="en-CA"/>
              </w:rPr>
              <w:t>na</w:t>
            </w:r>
          </w:p>
        </w:tc>
      </w:tr>
      <w:tr w:rsidR="00825FBB" w:rsidRPr="00DE0F0E" w14:paraId="033748F5" w14:textId="77777777" w:rsidTr="008C42A3">
        <w:trPr>
          <w:cantSplit/>
          <w:jc w:val="center"/>
        </w:trPr>
        <w:tc>
          <w:tcPr>
            <w:tcW w:w="2727" w:type="dxa"/>
          </w:tcPr>
          <w:p w14:paraId="1ECD7492"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3F86CAA7" w:rsidR="00825FBB" w:rsidRPr="00DE0F0E" w:rsidRDefault="00825FBB" w:rsidP="00825FBB">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3F609A">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DA638F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3CE3B5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6B1C7F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D5223E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55F057E" w14:textId="77777777" w:rsidTr="008C42A3">
        <w:trPr>
          <w:cantSplit/>
          <w:jc w:val="center"/>
        </w:trPr>
        <w:tc>
          <w:tcPr>
            <w:tcW w:w="2727" w:type="dxa"/>
            <w:vAlign w:val="center"/>
          </w:tcPr>
          <w:p w14:paraId="7AF686CA"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32723761"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BF47284" w14:textId="77777777" w:rsidTr="008C42A3">
        <w:trPr>
          <w:cantSplit/>
          <w:jc w:val="center"/>
        </w:trPr>
        <w:tc>
          <w:tcPr>
            <w:tcW w:w="2727" w:type="dxa"/>
            <w:vAlign w:val="center"/>
          </w:tcPr>
          <w:p w14:paraId="3962868B"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593" w:type="dxa"/>
            <w:gridSpan w:val="2"/>
            <w:vAlign w:val="center"/>
          </w:tcPr>
          <w:p w14:paraId="13D05F2F" w14:textId="7C8CB078"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FC72BE5" w14:textId="77777777" w:rsidTr="008C42A3">
        <w:trPr>
          <w:cantSplit/>
          <w:jc w:val="center"/>
        </w:trPr>
        <w:tc>
          <w:tcPr>
            <w:tcW w:w="2727" w:type="dxa"/>
            <w:vAlign w:val="center"/>
          </w:tcPr>
          <w:p w14:paraId="5BD9F589"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04E15C35"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A8A681" w14:textId="77777777" w:rsidTr="008C42A3">
        <w:trPr>
          <w:cantSplit/>
          <w:jc w:val="center"/>
        </w:trPr>
        <w:tc>
          <w:tcPr>
            <w:tcW w:w="2727" w:type="dxa"/>
            <w:vAlign w:val="center"/>
          </w:tcPr>
          <w:p w14:paraId="16EBDD24"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32CC6A25" w14:textId="77777777" w:rsidTr="008C42A3">
        <w:trPr>
          <w:cantSplit/>
          <w:jc w:val="center"/>
        </w:trPr>
        <w:tc>
          <w:tcPr>
            <w:tcW w:w="2727" w:type="dxa"/>
            <w:vAlign w:val="center"/>
          </w:tcPr>
          <w:p w14:paraId="6B08598F" w14:textId="77777777" w:rsidR="00825FBB" w:rsidRPr="00DE0F0E" w:rsidRDefault="00825FBB" w:rsidP="00825FBB">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25FBB" w:rsidRPr="00DE0F0E" w:rsidRDefault="00825FBB" w:rsidP="00825FBB">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25FBB" w:rsidRPr="00DE0F0E" w:rsidRDefault="00825FBB" w:rsidP="00825FBB">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3187" w:name="_Ref531882307"/>
      <w:r w:rsidRPr="00DE0F0E">
        <w:rPr>
          <w:noProof/>
          <w:lang w:val="en-CA"/>
        </w:rPr>
        <w:t>Derivation process of ctxInc using left and above syntax elements</w:t>
      </w:r>
      <w:bookmarkEnd w:id="3176"/>
      <w:bookmarkEnd w:id="3186"/>
      <w:bookmarkEnd w:id="3187"/>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7140B43C"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2340B46" w14:textId="38553B2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5DA9951" w14:textId="3DF9A8E0"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663F200B" w14:textId="55E3896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11</w:t>
      </w:r>
      <w:r w:rsidRPr="00DE0F0E">
        <w:rPr>
          <w:noProof/>
          <w:lang w:val="en-CA"/>
        </w:rPr>
        <w:fldChar w:fldCharType="end"/>
      </w:r>
      <w:r w:rsidRPr="00DE0F0E">
        <w:rPr>
          <w:noProof/>
          <w:lang w:val="en-CA"/>
        </w:rPr>
        <w:t>:</w:t>
      </w:r>
    </w:p>
    <w:p w14:paraId="1EBD459A" w14:textId="29A91311"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23E53B" w14:textId="51724E24" w:rsidR="005F2DD7" w:rsidRPr="00DE0F0E" w:rsidRDefault="005F2DD7" w:rsidP="005F2DD7">
      <w:pPr>
        <w:pStyle w:val="Caption"/>
        <w:rPr>
          <w:noProof/>
          <w:lang w:val="en-CA"/>
        </w:rPr>
      </w:pPr>
      <w:bookmarkStart w:id="3188" w:name="_Ref307236174"/>
      <w:bookmarkStart w:id="3189" w:name="_Ref291609253"/>
      <w:bookmarkStart w:id="3190" w:name="_Toc3538818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3188"/>
      <w:r w:rsidRPr="00DE0F0E">
        <w:rPr>
          <w:noProof/>
          <w:lang w:val="en-CA"/>
        </w:rPr>
        <w:t xml:space="preserve"> – Specification of ctxInc using left and above syntax elements</w:t>
      </w:r>
      <w:bookmarkEnd w:id="3189"/>
      <w:bookmarkEnd w:id="319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3191" w:name="_Ref292721074"/>
      <w:bookmarkStart w:id="3192" w:name="_Ref291600518"/>
    </w:p>
    <w:p w14:paraId="20BA96AC" w14:textId="77777777" w:rsidR="00F75413" w:rsidRPr="00DE0F0E" w:rsidRDefault="00F75413" w:rsidP="00F75413">
      <w:pPr>
        <w:pStyle w:val="Heading5"/>
        <w:rPr>
          <w:noProof/>
          <w:lang w:val="en-CA"/>
        </w:rPr>
      </w:pPr>
      <w:bookmarkStart w:id="3193" w:name="_Ref342575447"/>
      <w:r w:rsidRPr="00DE0F0E">
        <w:rPr>
          <w:noProof/>
          <w:lang w:val="en-CA"/>
        </w:rPr>
        <w:t>Derivation process of ctxInc for the syntax elements last_sig_coeff_x_prefix and last_sig_coeff_y</w:t>
      </w:r>
      <w:bookmarkEnd w:id="3191"/>
      <w:r w:rsidRPr="00DE0F0E">
        <w:rPr>
          <w:noProof/>
          <w:lang w:val="en-CA"/>
        </w:rPr>
        <w:t>_prefix</w:t>
      </w:r>
      <w:bookmarkEnd w:id="3193"/>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3194"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194"/>
    <w:p w14:paraId="1DD40EB7" w14:textId="72CC0FC3"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bookmarkEnd w:id="3192"/>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3195" w:name="_Ref535333514"/>
      <w:r w:rsidRPr="00DE0F0E">
        <w:rPr>
          <w:noProof/>
          <w:lang w:val="en-CA"/>
        </w:rPr>
        <w:t>Derivation process of ctxInc for the syntax element tu_cbf_luma</w:t>
      </w:r>
      <w:bookmarkEnd w:id="3195"/>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00EC38D1"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7A34FAC"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3196" w:name="_Ref314514016"/>
      <w:bookmarkStart w:id="3197" w:name="_Ref414882176"/>
      <w:r w:rsidRPr="00DE0F0E">
        <w:rPr>
          <w:noProof/>
          <w:lang w:val="en-CA"/>
        </w:rPr>
        <w:t xml:space="preserve">Derivation process of ctxInc for the syntax element </w:t>
      </w:r>
      <w:bookmarkEnd w:id="3196"/>
      <w:r w:rsidRPr="00DE0F0E">
        <w:rPr>
          <w:noProof/>
          <w:lang w:val="en-CA"/>
        </w:rPr>
        <w:t>coded_sub_block_flag</w:t>
      </w:r>
      <w:bookmarkEnd w:id="3197"/>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02090031"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3889706" w14:textId="6FFAFE7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4FBA234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4AA5EDE8" w14:textId="729D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5927CD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0083F285" w14:textId="0E796FE3"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4482C081"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22C109F6"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85EB59E"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228F698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04A397BA"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3198" w:name="_Ref519514137"/>
      <w:r w:rsidRPr="00DE0F0E">
        <w:rPr>
          <w:noProof/>
          <w:lang w:val="en-CA"/>
        </w:rPr>
        <w:t>Derivation process for the variables locNumSig, locSumAbsPass1</w:t>
      </w:r>
      <w:bookmarkEnd w:id="3198"/>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4F671E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3199" w:name="_Ref531876091"/>
      <w:r w:rsidRPr="00DE0F0E">
        <w:rPr>
          <w:noProof/>
          <w:lang w:val="en-CA"/>
        </w:rPr>
        <w:t>Derivation process of ctxInc for the syntax element sig_coeff_flag</w:t>
      </w:r>
      <w:bookmarkEnd w:id="3199"/>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52957F74"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86E961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2891DF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3200"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200"/>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F27753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3856328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3E4EA6C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46534ED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3201" w:name="_Ref24877878"/>
      <w:bookmarkStart w:id="3202" w:name="_Toc77680576"/>
      <w:bookmarkStart w:id="3203" w:name="_Toc226456766"/>
      <w:bookmarkStart w:id="3204" w:name="_Toc248045388"/>
      <w:bookmarkStart w:id="3205" w:name="_Toc287363858"/>
      <w:bookmarkStart w:id="3206" w:name="_Toc311220006"/>
      <w:bookmarkStart w:id="3207" w:name="_Toc317198850"/>
      <w:bookmarkStart w:id="3208" w:name="_Toc415475972"/>
      <w:bookmarkStart w:id="3209" w:name="_Toc423599247"/>
      <w:bookmarkStart w:id="3210" w:name="_Toc423601751"/>
      <w:r w:rsidRPr="00DE0F0E">
        <w:rPr>
          <w:noProof/>
          <w:lang w:val="en-CA"/>
        </w:rPr>
        <w:t>Arithmetic decoding process</w:t>
      </w:r>
      <w:bookmarkEnd w:id="3201"/>
      <w:bookmarkEnd w:id="3202"/>
      <w:bookmarkEnd w:id="3203"/>
      <w:bookmarkEnd w:id="3204"/>
      <w:bookmarkEnd w:id="3205"/>
      <w:bookmarkEnd w:id="3206"/>
      <w:bookmarkEnd w:id="3207"/>
      <w:bookmarkEnd w:id="3208"/>
      <w:bookmarkEnd w:id="3209"/>
      <w:bookmarkEnd w:id="3210"/>
    </w:p>
    <w:p w14:paraId="78D4B046" w14:textId="77777777" w:rsidR="005819EC" w:rsidRPr="00DE0F0E" w:rsidRDefault="005819EC" w:rsidP="005819EC">
      <w:pPr>
        <w:pStyle w:val="Heading5"/>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3211" w:name="_Ref33021086"/>
      <w:bookmarkStart w:id="3212" w:name="_Toc77680577"/>
      <w:bookmarkStart w:id="3213" w:name="_Toc226456767"/>
      <w:r w:rsidRPr="00DE0F0E">
        <w:rPr>
          <w:noProof/>
          <w:lang w:val="en-CA"/>
        </w:rPr>
        <w:t>Arithmetic decoding process for a binary decision</w:t>
      </w:r>
      <w:bookmarkEnd w:id="3211"/>
      <w:bookmarkEnd w:id="3212"/>
      <w:bookmarkEnd w:id="3213"/>
    </w:p>
    <w:p w14:paraId="18939EF9" w14:textId="77777777" w:rsidR="005819EC" w:rsidRPr="00DE0F0E" w:rsidRDefault="005819EC" w:rsidP="005819EC">
      <w:pPr>
        <w:pStyle w:val="Heading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Heading5"/>
        <w:rPr>
          <w:noProof/>
          <w:lang w:val="en-CA"/>
        </w:rPr>
      </w:pPr>
      <w:bookmarkStart w:id="3214" w:name="_Ref34033995"/>
      <w:bookmarkStart w:id="3215" w:name="_Toc77680579"/>
      <w:bookmarkStart w:id="3216" w:name="_Toc226456769"/>
      <w:r w:rsidRPr="00DE0F0E">
        <w:rPr>
          <w:noProof/>
          <w:lang w:val="en-CA"/>
        </w:rPr>
        <w:t>Renormalization process in the arithmetic decoding engine</w:t>
      </w:r>
      <w:bookmarkEnd w:id="3214"/>
      <w:bookmarkEnd w:id="3215"/>
      <w:bookmarkEnd w:id="3216"/>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Heading5"/>
        <w:rPr>
          <w:noProof/>
          <w:lang w:val="en-CA"/>
        </w:rPr>
      </w:pPr>
      <w:bookmarkStart w:id="3217" w:name="_Ref350088480"/>
      <w:r w:rsidRPr="00DE0F0E">
        <w:rPr>
          <w:noProof/>
          <w:lang w:val="en-CA"/>
        </w:rPr>
        <w:t>Bypass decoding process for binary decisions</w:t>
      </w:r>
      <w:bookmarkEnd w:id="3217"/>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218" w:name="_Ref350088372"/>
      <w:r w:rsidRPr="00DE0F0E">
        <w:rPr>
          <w:noProof/>
          <w:lang w:val="en-CA"/>
        </w:rPr>
        <w:t>Decoding process for binary decisions before termination</w:t>
      </w:r>
      <w:bookmarkEnd w:id="3218"/>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3219" w:name="_Ref1753193"/>
      <w:bookmarkStart w:id="3220" w:name="_Toc2177109"/>
      <w:r w:rsidRPr="00AC7D56">
        <w:rPr>
          <w:noProof/>
          <w:lang w:val="en-CA"/>
        </w:rPr>
        <w:t>Sub-bitstream extraction process</w:t>
      </w:r>
      <w:bookmarkEnd w:id="3219"/>
      <w:bookmarkEnd w:id="3220"/>
    </w:p>
    <w:p w14:paraId="076E35B1" w14:textId="6324C4C4" w:rsidR="007C1B2C" w:rsidRPr="00AC7D56" w:rsidRDefault="007C1B2C" w:rsidP="007C1B2C">
      <w:pPr>
        <w:rPr>
          <w:noProof/>
          <w:lang w:val="en-CA"/>
        </w:rPr>
      </w:pPr>
      <w:r w:rsidRPr="00AC7D56">
        <w:rPr>
          <w:noProof/>
          <w:lang w:val="en-CA"/>
        </w:rPr>
        <w:t>Inputs to this process are a bitstream</w:t>
      </w:r>
      <w:ins w:id="3221" w:author="HHI" w:date="2019-03-22T09:38:00Z">
        <w:r w:rsidR="00A35F3D">
          <w:rPr>
            <w:noProof/>
            <w:lang w:val="en-CA"/>
          </w:rPr>
          <w:t>,</w:t>
        </w:r>
      </w:ins>
      <w:ins w:id="3222" w:author="HHI" w:date="2019-03-22T09:39:00Z">
        <w:r w:rsidR="00A35F3D">
          <w:rPr>
            <w:noProof/>
            <w:lang w:val="en-CA"/>
          </w:rPr>
          <w:t xml:space="preserve"> </w:t>
        </w:r>
      </w:ins>
      <w:del w:id="3223" w:author="HHI" w:date="2019-03-22T09:38:00Z">
        <w:r w:rsidRPr="00AC7D56" w:rsidDel="00A35F3D">
          <w:rPr>
            <w:noProof/>
            <w:lang w:val="en-CA"/>
          </w:rPr>
          <w:delText xml:space="preserve"> and </w:delText>
        </w:r>
      </w:del>
      <w:r w:rsidRPr="00AC7D56">
        <w:rPr>
          <w:noProof/>
          <w:lang w:val="en-CA"/>
        </w:rPr>
        <w:t>a target highest TemporalId value tIdTarget</w:t>
      </w:r>
      <w:ins w:id="3224" w:author="HHI" w:date="2019-03-22T09:39:00Z">
        <w:r w:rsidR="00A35F3D">
          <w:rPr>
            <w:noProof/>
            <w:lang w:val="en-CA"/>
          </w:rPr>
          <w:t xml:space="preserve"> </w:t>
        </w:r>
        <w:r w:rsidR="00A35F3D" w:rsidRPr="00A35F3D">
          <w:rPr>
            <w:noProof/>
            <w:lang w:val="en-CA"/>
          </w:rPr>
          <w:t>and a target sub-picture ID list subPicIdListTarget</w:t>
        </w:r>
      </w:ins>
      <w:r w:rsidRPr="00AC7D56">
        <w:rPr>
          <w:noProof/>
          <w:lang w:val="en-CA"/>
        </w:rPr>
        <w: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4B719D92" w:rsidR="007C1B2C" w:rsidRDefault="007C1B2C" w:rsidP="007C1B2C">
      <w:pPr>
        <w:rPr>
          <w:ins w:id="3225" w:author="HHI" w:date="2019-03-22T09:39:00Z"/>
          <w:noProof/>
          <w:lang w:val="en-CA"/>
        </w:rPr>
      </w:pPr>
      <w:r w:rsidRPr="00AC7D56">
        <w:rPr>
          <w:noProof/>
          <w:lang w:val="en-CA"/>
        </w:rPr>
        <w:t xml:space="preserve">It is a requirement of bitstream conformance for the input bitstream that any output sub-bitstream that is the output of the process specified in this clause with the bitstream, tIdTarget equal to any value in the range of 0 to 6, inclusive, </w:t>
      </w:r>
      <w:ins w:id="3226" w:author="HHI" w:date="2019-03-22T09:39:00Z">
        <w:r w:rsidR="00A35F3D" w:rsidRPr="00FA2336">
          <w:rPr>
            <w:noProof/>
            <w:color w:val="FF0000"/>
          </w:rPr>
          <w:t xml:space="preserve">and </w:t>
        </w:r>
        <w:r w:rsidR="00A35F3D">
          <w:rPr>
            <w:noProof/>
            <w:color w:val="FF0000"/>
            <w:lang w:val="en-CA"/>
          </w:rPr>
          <w:t>subPicIdListTarget</w:t>
        </w:r>
        <w:r w:rsidR="00A35F3D" w:rsidRPr="00FA2336">
          <w:rPr>
            <w:noProof/>
            <w:color w:val="FF0000"/>
          </w:rPr>
          <w:t xml:space="preserve"> either equal to the </w:t>
        </w:r>
        <w:r w:rsidR="00A35F3D">
          <w:rPr>
            <w:noProof/>
            <w:color w:val="FF0000"/>
          </w:rPr>
          <w:t>sub-picture</w:t>
        </w:r>
        <w:r w:rsidR="00A35F3D" w:rsidRPr="00FA2336">
          <w:rPr>
            <w:noProof/>
            <w:color w:val="FF0000"/>
          </w:rPr>
          <w:t xml:space="preserve"> </w:t>
        </w:r>
        <w:r w:rsidR="00A35F3D">
          <w:rPr>
            <w:noProof/>
            <w:color w:val="FF0000"/>
          </w:rPr>
          <w:t>ID</w:t>
        </w:r>
        <w:r w:rsidR="00A35F3D" w:rsidRPr="00FA2336">
          <w:rPr>
            <w:noProof/>
            <w:color w:val="FF0000"/>
          </w:rPr>
          <w:t xml:space="preserve"> list associated with a output </w:t>
        </w:r>
        <w:r w:rsidR="00A35F3D">
          <w:rPr>
            <w:noProof/>
            <w:color w:val="FF0000"/>
          </w:rPr>
          <w:t xml:space="preserve">sub-picture </w:t>
        </w:r>
        <w:r w:rsidR="00A35F3D" w:rsidRPr="00FA2336">
          <w:rPr>
            <w:noProof/>
            <w:color w:val="FF0000"/>
          </w:rPr>
          <w:t xml:space="preserve">set specified in the active SPS or consisting of all the </w:t>
        </w:r>
        <w:r w:rsidR="00A35F3D">
          <w:rPr>
            <w:noProof/>
            <w:color w:val="FF0000"/>
          </w:rPr>
          <w:t>sub_pic</w:t>
        </w:r>
        <w:r w:rsidR="00A35F3D" w:rsidRPr="00FA2336">
          <w:rPr>
            <w:noProof/>
            <w:color w:val="FF0000"/>
          </w:rPr>
          <w:t>_id values of the VCL NAL units present in the input bitstream as inputs,</w:t>
        </w:r>
        <w:r w:rsidR="00A35F3D" w:rsidRPr="00FA2336">
          <w:rPr>
            <w:noProof/>
            <w:lang w:val="en-CA"/>
          </w:rPr>
          <w:t xml:space="preserve"> </w:t>
        </w:r>
      </w:ins>
      <w:r w:rsidRPr="00AC7D56">
        <w:rPr>
          <w:noProof/>
          <w:lang w:val="en-CA"/>
        </w:rPr>
        <w:t>and that satisfies the following condition shall be a conforming bitstream:</w:t>
      </w:r>
    </w:p>
    <w:p w14:paraId="60B6D1AA" w14:textId="26B4F74C" w:rsidR="00A35F3D" w:rsidRPr="00A35F3D" w:rsidRDefault="00A35F3D">
      <w:pPr>
        <w:tabs>
          <w:tab w:val="left" w:pos="400"/>
        </w:tabs>
        <w:ind w:left="400" w:hanging="400"/>
        <w:rPr>
          <w:noProof/>
          <w:color w:val="FF0000"/>
          <w:rPrChange w:id="3227" w:author="HHI" w:date="2019-03-22T09:39:00Z">
            <w:rPr>
              <w:noProof/>
              <w:lang w:val="en-CA"/>
            </w:rPr>
          </w:rPrChange>
        </w:rPr>
        <w:pPrChange w:id="3228" w:author="HHI" w:date="2019-03-22T09:39:00Z">
          <w:pPr/>
        </w:pPrChange>
      </w:pPr>
      <w:ins w:id="3229" w:author="HHI" w:date="2019-03-22T09:39:00Z">
        <w:r w:rsidRPr="00FA2336">
          <w:rPr>
            <w:noProof/>
            <w:color w:val="FF0000"/>
          </w:rPr>
          <w:t>–</w:t>
        </w:r>
        <w:r w:rsidRPr="00FA2336">
          <w:rPr>
            <w:noProof/>
            <w:color w:val="FF0000"/>
          </w:rPr>
          <w:tab/>
          <w:t xml:space="preserve">The output sub-bitstream contains at least one VCL NAL unit with </w:t>
        </w:r>
        <w:r>
          <w:rPr>
            <w:noProof/>
            <w:color w:val="FF0000"/>
          </w:rPr>
          <w:t>sub_pic</w:t>
        </w:r>
        <w:r w:rsidRPr="00FA2336">
          <w:rPr>
            <w:noProof/>
            <w:color w:val="FF0000"/>
          </w:rPr>
          <w:t xml:space="preserve">_id equal to every value in </w:t>
        </w:r>
        <w:r>
          <w:rPr>
            <w:noProof/>
            <w:color w:val="FF0000"/>
          </w:rPr>
          <w:t>subPicIdListTarget</w:t>
        </w:r>
        <w:r w:rsidRPr="00FA2336">
          <w:rPr>
            <w:noProof/>
            <w:color w:val="FF0000"/>
          </w:rPr>
          <w:t>.</w:t>
        </w:r>
      </w:ins>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270F7019" w:rsidR="007C1B2C" w:rsidRPr="00AC7D56" w:rsidDel="00A35F3D" w:rsidRDefault="007C1B2C" w:rsidP="007C1B2C">
      <w:pPr>
        <w:tabs>
          <w:tab w:val="clear" w:pos="794"/>
          <w:tab w:val="left" w:pos="400"/>
        </w:tabs>
        <w:ind w:left="400" w:hanging="400"/>
        <w:rPr>
          <w:del w:id="3230" w:author="HHI" w:date="2019-03-22T09:40:00Z"/>
          <w:noProof/>
          <w:lang w:val="en-CA"/>
        </w:rPr>
      </w:pPr>
      <w:r w:rsidRPr="00AC7D56">
        <w:rPr>
          <w:noProof/>
          <w:lang w:val="en-CA"/>
        </w:rPr>
        <w:t>–</w:t>
      </w:r>
      <w:r w:rsidRPr="00AC7D56">
        <w:rPr>
          <w:noProof/>
          <w:lang w:val="en-CA"/>
        </w:rPr>
        <w:tab/>
        <w:t>Remove all NAL units with TemporalId greater than tIdTarget</w:t>
      </w:r>
      <w:ins w:id="3231" w:author="HHI" w:date="2019-03-22T09:39:00Z">
        <w:r w:rsidR="00A35F3D">
          <w:rPr>
            <w:noProof/>
            <w:lang w:val="en-CA"/>
          </w:rPr>
          <w:t xml:space="preserve"> </w:t>
        </w:r>
        <w:r w:rsidR="00A35F3D" w:rsidRPr="00FA2336">
          <w:rPr>
            <w:noProof/>
            <w:color w:val="FF0000"/>
          </w:rPr>
          <w:t xml:space="preserve">or </w:t>
        </w:r>
        <w:r w:rsidR="00A35F3D">
          <w:rPr>
            <w:noProof/>
            <w:color w:val="FF0000"/>
          </w:rPr>
          <w:t>sub_pic</w:t>
        </w:r>
        <w:r w:rsidR="00A35F3D" w:rsidRPr="00FA2336">
          <w:rPr>
            <w:noProof/>
            <w:color w:val="FF0000"/>
          </w:rPr>
          <w:t xml:space="preserve">_id not equal to any value in </w:t>
        </w:r>
        <w:r w:rsidR="00A35F3D">
          <w:rPr>
            <w:noProof/>
            <w:color w:val="FF0000"/>
          </w:rPr>
          <w:t>subPicIdListTarget</w:t>
        </w:r>
      </w:ins>
      <w:r w:rsidRPr="00AC7D56">
        <w:rPr>
          <w:noProof/>
          <w:lang w:val="en-CA"/>
        </w:rPr>
        <w:t>.</w:t>
      </w:r>
    </w:p>
    <w:p w14:paraId="23B68F57" w14:textId="77777777" w:rsidR="00B94749" w:rsidRPr="00DE0F0E" w:rsidRDefault="00B94749">
      <w:pPr>
        <w:tabs>
          <w:tab w:val="clear" w:pos="794"/>
          <w:tab w:val="left" w:pos="400"/>
        </w:tabs>
        <w:ind w:left="400" w:hanging="400"/>
        <w:rPr>
          <w:noProof/>
          <w:lang w:val="en-CA" w:eastAsia="ko-KR"/>
        </w:rPr>
        <w:pPrChange w:id="3232" w:author="HHI" w:date="2019-03-22T09:40:00Z">
          <w:pPr/>
        </w:pPrChange>
      </w:pPr>
    </w:p>
    <w:sectPr w:rsidR="00B94749" w:rsidRPr="00DE0F0E" w:rsidSect="0077313F">
      <w:headerReference w:type="even" r:id="rId53"/>
      <w:headerReference w:type="default" r:id="rId54"/>
      <w:footerReference w:type="even" r:id="rId55"/>
      <w:footerReference w:type="default" r:id="rId5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8BF533" w14:textId="77777777" w:rsidR="005B635B" w:rsidRDefault="005B635B" w:rsidP="00D909B6">
      <w:pPr>
        <w:spacing w:before="0"/>
      </w:pPr>
      <w:r>
        <w:separator/>
      </w:r>
    </w:p>
  </w:endnote>
  <w:endnote w:type="continuationSeparator" w:id="0">
    <w:p w14:paraId="25783129" w14:textId="77777777" w:rsidR="005B635B" w:rsidRDefault="005B635B" w:rsidP="00D909B6">
      <w:pPr>
        <w:spacing w:before="0"/>
      </w:pPr>
      <w:r>
        <w:continuationSeparator/>
      </w:r>
    </w:p>
  </w:endnote>
  <w:endnote w:type="continuationNotice" w:id="1">
    <w:p w14:paraId="7501CE7F" w14:textId="77777777" w:rsidR="005B635B" w:rsidRDefault="005B635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auto"/>
    <w:pitch w:val="variable"/>
    <w:sig w:usb0="00000003" w:usb1="00000000" w:usb2="00000000" w:usb3="00000000" w:csb0="00000003" w:csb1="00000000"/>
  </w:font>
  <w:font w:name="MS Mincho">
    <w:altName w:val="Yu Gothic UI"/>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E0003AE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auto"/>
    <w:pitch w:val="variable"/>
    <w:sig w:usb0="E00002FF" w:usb1="5000205A" w:usb2="00000000" w:usb3="00000000" w:csb0="0000019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Arial Unicode MS"/>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script"/>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Arial Unicode MS"/>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9D004A" w14:textId="77777777" w:rsidR="00925604" w:rsidRDefault="009256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F9384A" w14:textId="77777777" w:rsidR="00925604" w:rsidRDefault="0092560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53BB58" w14:textId="77777777" w:rsidR="00925604" w:rsidRDefault="0092560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7C16C01E" w:rsidR="00925604" w:rsidRPr="00F44891" w:rsidRDefault="00925604">
    <w:pPr>
      <w:pStyle w:val="Footer"/>
      <w:rPr>
        <w:lang w:val="de-DE"/>
      </w:rPr>
    </w:pPr>
    <w:r>
      <w:rPr>
        <w:b w:val="0"/>
      </w:rPr>
      <w:fldChar w:fldCharType="begin"/>
    </w:r>
    <w:r w:rsidRPr="00F44891">
      <w:rPr>
        <w:b w:val="0"/>
        <w:lang w:val="de-DE"/>
      </w:rPr>
      <w:instrText>PAGE</w:instrText>
    </w:r>
    <w:r>
      <w:rPr>
        <w:b w:val="0"/>
      </w:rPr>
      <w:fldChar w:fldCharType="separate"/>
    </w:r>
    <w:r w:rsidR="007E5CAA">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E5CAA">
      <w:rPr>
        <w:noProof/>
        <w:lang w:val="de-DE"/>
      </w:rPr>
      <w:t>ITU-T Rec. H.VVC</w:t>
    </w:r>
    <w:r>
      <w:fldChar w:fldCharType="end"/>
    </w:r>
    <w:r w:rsidRPr="00F44891">
      <w:rPr>
        <w:lang w:val="de-DE"/>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6617C12F" w:rsidR="00925604" w:rsidRDefault="00925604">
    <w:pPr>
      <w:pStyle w:val="Footer"/>
    </w:pPr>
    <w:r>
      <w:tab/>
    </w:r>
    <w:r>
      <w:tab/>
    </w:r>
    <w:r>
      <w:tab/>
    </w:r>
    <w:r>
      <w:fldChar w:fldCharType="begin"/>
    </w:r>
    <w:r>
      <w:instrText>styleref foot</w:instrText>
    </w:r>
    <w:r>
      <w:fldChar w:fldCharType="separate"/>
    </w:r>
    <w:r w:rsidR="007E5CAA">
      <w:rPr>
        <w:noProof/>
      </w:rPr>
      <w:t>ITU-T Rec. H.VVC</w:t>
    </w:r>
    <w:r>
      <w:fldChar w:fldCharType="end"/>
    </w:r>
    <w:r>
      <w:tab/>
    </w:r>
    <w:r>
      <w:rPr>
        <w:b w:val="0"/>
      </w:rPr>
      <w:fldChar w:fldCharType="begin"/>
    </w:r>
    <w:r>
      <w:rPr>
        <w:b w:val="0"/>
      </w:rPr>
      <w:instrText>PAGE</w:instrText>
    </w:r>
    <w:r>
      <w:rPr>
        <w:b w:val="0"/>
      </w:rPr>
      <w:fldChar w:fldCharType="separate"/>
    </w:r>
    <w:r w:rsidR="007E5CAA">
      <w:rPr>
        <w:b w:val="0"/>
        <w:noProof/>
      </w:rPr>
      <w:t>iii</w:t>
    </w:r>
    <w:r>
      <w:rPr>
        <w:b w:val="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55E84C20" w:rsidR="00925604" w:rsidRDefault="00925604">
    <w:pPr>
      <w:pStyle w:val="Footer"/>
    </w:pPr>
    <w:r>
      <w:rPr>
        <w:b w:val="0"/>
      </w:rPr>
      <w:fldChar w:fldCharType="begin"/>
    </w:r>
    <w:r>
      <w:rPr>
        <w:b w:val="0"/>
      </w:rPr>
      <w:instrText>PAGE</w:instrText>
    </w:r>
    <w:r>
      <w:rPr>
        <w:b w:val="0"/>
      </w:rPr>
      <w:fldChar w:fldCharType="separate"/>
    </w:r>
    <w:r w:rsidR="007E5CAA">
      <w:rPr>
        <w:b w:val="0"/>
        <w:noProof/>
      </w:rPr>
      <w:t>34</w:t>
    </w:r>
    <w:r>
      <w:rPr>
        <w:b w:val="0"/>
      </w:rPr>
      <w:fldChar w:fldCharType="end"/>
    </w:r>
    <w:r>
      <w:tab/>
    </w:r>
    <w:r>
      <w:fldChar w:fldCharType="begin"/>
    </w:r>
    <w:r>
      <w:instrText>styleref foot</w:instrText>
    </w:r>
    <w:r>
      <w:fldChar w:fldCharType="separate"/>
    </w:r>
    <w:r w:rsidR="007E5CAA">
      <w:rPr>
        <w:noProof/>
      </w:rPr>
      <w:t>ITU-T Rec. H.VVC</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3F571EE5" w:rsidR="00925604" w:rsidRDefault="00925604">
    <w:pPr>
      <w:pStyle w:val="Footer"/>
    </w:pPr>
    <w:r>
      <w:tab/>
    </w:r>
    <w:r>
      <w:tab/>
    </w:r>
    <w:r>
      <w:tab/>
    </w:r>
    <w:r>
      <w:fldChar w:fldCharType="begin"/>
    </w:r>
    <w:r>
      <w:instrText>styleref foot</w:instrText>
    </w:r>
    <w:r>
      <w:fldChar w:fldCharType="separate"/>
    </w:r>
    <w:r w:rsidR="007E5CAA">
      <w:rPr>
        <w:noProof/>
      </w:rPr>
      <w:t>ITU-T Rec. H.VVC</w:t>
    </w:r>
    <w:r>
      <w:fldChar w:fldCharType="end"/>
    </w:r>
    <w:r>
      <w:tab/>
    </w:r>
    <w:r>
      <w:rPr>
        <w:b w:val="0"/>
      </w:rPr>
      <w:fldChar w:fldCharType="begin"/>
    </w:r>
    <w:r>
      <w:rPr>
        <w:b w:val="0"/>
      </w:rPr>
      <w:instrText>PAGE</w:instrText>
    </w:r>
    <w:r>
      <w:rPr>
        <w:b w:val="0"/>
      </w:rPr>
      <w:fldChar w:fldCharType="separate"/>
    </w:r>
    <w:r w:rsidR="007E5CAA">
      <w:rPr>
        <w:b w:val="0"/>
        <w:noProof/>
      </w:rPr>
      <w:t>35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1CB519" w14:textId="77777777" w:rsidR="005B635B" w:rsidRDefault="005B635B">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31A4011" w14:textId="77777777" w:rsidR="005B635B" w:rsidRDefault="005B635B" w:rsidP="00D909B6">
      <w:pPr>
        <w:spacing w:before="0"/>
      </w:pPr>
      <w:r>
        <w:continuationSeparator/>
      </w:r>
    </w:p>
  </w:footnote>
  <w:footnote w:type="continuationNotice" w:id="1">
    <w:p w14:paraId="08836631" w14:textId="77777777" w:rsidR="005B635B" w:rsidRDefault="005B635B">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2EDE01" w14:textId="77777777" w:rsidR="00925604" w:rsidRDefault="00925604">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78AC7CF9" w:rsidR="00925604" w:rsidRDefault="00925604">
    <w:pPr>
      <w:pStyle w:val="Header"/>
    </w:pPr>
    <w:r>
      <w:rPr>
        <w:b/>
      </w:rPr>
      <w:fldChar w:fldCharType="begin"/>
    </w:r>
    <w:r>
      <w:rPr>
        <w:b/>
      </w:rPr>
      <w:instrText>styleref head</w:instrText>
    </w:r>
    <w:r>
      <w:rPr>
        <w:b/>
      </w:rPr>
      <w:fldChar w:fldCharType="separate"/>
    </w:r>
    <w:r w:rsidR="007E5CAA">
      <w:rPr>
        <w:b/>
        <w:noProof/>
      </w:rPr>
      <w:t>ISO/IEC VVC</w:t>
    </w:r>
    <w:r>
      <w:rPr>
        <w:b/>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3A64F749" w:rsidR="00925604" w:rsidRDefault="00925604">
    <w:pPr>
      <w:pStyle w:val="Header"/>
    </w:pPr>
    <w:r>
      <w:rPr>
        <w:b/>
      </w:rPr>
      <w:tab/>
    </w:r>
    <w:r>
      <w:rPr>
        <w:b/>
      </w:rPr>
      <w:tab/>
    </w:r>
    <w:r>
      <w:rPr>
        <w:b/>
      </w:rPr>
      <w:tab/>
    </w:r>
    <w:r>
      <w:rPr>
        <w:b/>
      </w:rPr>
      <w:fldChar w:fldCharType="begin"/>
    </w:r>
    <w:r>
      <w:rPr>
        <w:b/>
      </w:rPr>
      <w:instrText>styleref head</w:instrText>
    </w:r>
    <w:r>
      <w:rPr>
        <w:b/>
      </w:rPr>
      <w:fldChar w:fldCharType="separate"/>
    </w:r>
    <w:r w:rsidR="007E5CAA">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925604" w:rsidRDefault="00925604">
    <w:pPr>
      <w:ind w:right="360" w:firstLine="36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925604" w:rsidRDefault="00925604">
    <w:pPr>
      <w:pStyle w:val="Footer"/>
      <w:jc w:val="righ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925604" w:rsidRDefault="00925604">
    <w:pPr>
      <w:ind w:right="360" w:firstLine="360"/>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925604" w:rsidRDefault="00925604">
    <w:pPr>
      <w:pStyle w:val="Footer"/>
      <w:jc w:val="right"/>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925604" w:rsidRDefault="00925604">
    <w:pPr>
      <w:ind w:right="360" w:firstLine="360"/>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925604" w:rsidRDefault="00925604">
    <w:pPr>
      <w:pStyle w:val="Footer"/>
      <w:jc w:val="right"/>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925604" w:rsidRPr="00F670C9" w:rsidRDefault="00925604">
    <w:pPr>
      <w:pStyle w:val="Header"/>
      <w:rPr>
        <w:lang w:val="en-US"/>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925604" w:rsidRDefault="009256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0"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6"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0"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1"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4"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6"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0"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3"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4"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6"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7"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5"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6"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7"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9"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2"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3"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4"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6"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1"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2"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3"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5"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6"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15:restartNumberingAfterBreak="0">
    <w:nsid w:val="39FD582C"/>
    <w:multiLevelType w:val="multilevel"/>
    <w:tmpl w:val="3A82E334"/>
    <w:numStyleLink w:val="3DEquation"/>
  </w:abstractNum>
  <w:abstractNum w:abstractNumId="25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59"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0"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1"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2"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3"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7"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8"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9"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2"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3"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4"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6"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8"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2"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3"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4"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5"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6"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8"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1"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2"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3"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4"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6"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7"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0"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1"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2"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3"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6"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8"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2"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3"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5"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7"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0"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2"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3"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4"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5"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6"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7"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8"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49"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0"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2"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3"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4"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7"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8"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9"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0"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2"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3"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4"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5"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6"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8"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69"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0"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1"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2"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4"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7"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8"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0"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1"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4"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5"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5E860EA7"/>
    <w:multiLevelType w:val="multilevel"/>
    <w:tmpl w:val="EE04B4FE"/>
    <w:numStyleLink w:val="3DNumbering"/>
  </w:abstractNum>
  <w:abstractNum w:abstractNumId="387"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89"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0"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1"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2"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3"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7"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0"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1"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2"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3"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4"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5"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7"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8"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09"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0"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1"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2"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3"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4"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5"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2"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2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1"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2"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3"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4"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8"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39"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0"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1"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2"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3"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4"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6"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7"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8"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0"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1"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2"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3"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5"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6"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8"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0"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1"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2"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3"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4"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5"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8"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0"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1"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2"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3"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6"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7"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8"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9"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0"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1"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2"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3"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8"/>
  </w:num>
  <w:num w:numId="2">
    <w:abstractNumId w:val="426"/>
  </w:num>
  <w:num w:numId="3">
    <w:abstractNumId w:val="132"/>
  </w:num>
  <w:num w:numId="4">
    <w:abstractNumId w:val="59"/>
  </w:num>
  <w:num w:numId="5">
    <w:abstractNumId w:val="364"/>
  </w:num>
  <w:num w:numId="6">
    <w:abstractNumId w:val="460"/>
  </w:num>
  <w:num w:numId="7">
    <w:abstractNumId w:val="242"/>
  </w:num>
  <w:num w:numId="8">
    <w:abstractNumId w:val="389"/>
  </w:num>
  <w:num w:numId="9">
    <w:abstractNumId w:val="488"/>
  </w:num>
  <w:num w:numId="10">
    <w:abstractNumId w:val="137"/>
  </w:num>
  <w:num w:numId="11">
    <w:abstractNumId w:val="412"/>
  </w:num>
  <w:num w:numId="12">
    <w:abstractNumId w:val="35"/>
  </w:num>
  <w:num w:numId="13">
    <w:abstractNumId w:val="348"/>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3"/>
  </w:num>
  <w:num w:numId="15">
    <w:abstractNumId w:val="382"/>
  </w:num>
  <w:num w:numId="16">
    <w:abstractNumId w:val="134"/>
  </w:num>
  <w:num w:numId="17">
    <w:abstractNumId w:val="109"/>
  </w:num>
  <w:num w:numId="18">
    <w:abstractNumId w:val="129"/>
  </w:num>
  <w:num w:numId="19">
    <w:abstractNumId w:val="477"/>
  </w:num>
  <w:num w:numId="20">
    <w:abstractNumId w:val="259"/>
  </w:num>
  <w:num w:numId="21">
    <w:abstractNumId w:val="218"/>
  </w:num>
  <w:num w:numId="22">
    <w:abstractNumId w:val="330"/>
  </w:num>
  <w:num w:numId="23">
    <w:abstractNumId w:val="328"/>
  </w:num>
  <w:num w:numId="24">
    <w:abstractNumId w:val="427"/>
  </w:num>
  <w:num w:numId="25">
    <w:abstractNumId w:val="124"/>
  </w:num>
  <w:num w:numId="26">
    <w:abstractNumId w:val="126"/>
  </w:num>
  <w:num w:numId="27">
    <w:abstractNumId w:val="210"/>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3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9"/>
  </w:num>
  <w:num w:numId="37">
    <w:abstractNumId w:val="4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5"/>
  </w:num>
  <w:num w:numId="39">
    <w:abstractNumId w:val="377"/>
  </w:num>
  <w:num w:numId="40">
    <w:abstractNumId w:val="65"/>
  </w:num>
  <w:num w:numId="41">
    <w:abstractNumId w:val="454"/>
  </w:num>
  <w:num w:numId="42">
    <w:abstractNumId w:val="277"/>
  </w:num>
  <w:num w:numId="43">
    <w:abstractNumId w:val="343"/>
  </w:num>
  <w:num w:numId="44">
    <w:abstractNumId w:val="345"/>
  </w:num>
  <w:num w:numId="45">
    <w:abstractNumId w:val="58"/>
  </w:num>
  <w:num w:numId="46">
    <w:abstractNumId w:val="127"/>
  </w:num>
  <w:num w:numId="47">
    <w:abstractNumId w:val="293"/>
  </w:num>
  <w:num w:numId="48">
    <w:abstractNumId w:val="179"/>
  </w:num>
  <w:num w:numId="49">
    <w:abstractNumId w:val="186"/>
  </w:num>
  <w:num w:numId="50">
    <w:abstractNumId w:val="42"/>
  </w:num>
  <w:num w:numId="51">
    <w:abstractNumId w:val="464"/>
  </w:num>
  <w:num w:numId="52">
    <w:abstractNumId w:val="489"/>
  </w:num>
  <w:num w:numId="53">
    <w:abstractNumId w:val="178"/>
  </w:num>
  <w:num w:numId="54">
    <w:abstractNumId w:val="341"/>
  </w:num>
  <w:num w:numId="55">
    <w:abstractNumId w:val="260"/>
  </w:num>
  <w:num w:numId="56">
    <w:abstractNumId w:val="39"/>
  </w:num>
  <w:num w:numId="57">
    <w:abstractNumId w:val="53"/>
  </w:num>
  <w:num w:numId="58">
    <w:abstractNumId w:val="251"/>
  </w:num>
  <w:num w:numId="59">
    <w:abstractNumId w:val="452"/>
  </w:num>
  <w:num w:numId="60">
    <w:abstractNumId w:val="346"/>
  </w:num>
  <w:num w:numId="61">
    <w:abstractNumId w:val="433"/>
  </w:num>
  <w:num w:numId="62">
    <w:abstractNumId w:val="288"/>
  </w:num>
  <w:num w:numId="63">
    <w:abstractNumId w:val="107"/>
  </w:num>
  <w:num w:numId="64">
    <w:abstractNumId w:val="297"/>
  </w:num>
  <w:num w:numId="65">
    <w:abstractNumId w:val="30"/>
  </w:num>
  <w:num w:numId="66">
    <w:abstractNumId w:val="317"/>
  </w:num>
  <w:num w:numId="67">
    <w:abstractNumId w:val="314"/>
  </w:num>
  <w:num w:numId="68">
    <w:abstractNumId w:val="338"/>
  </w:num>
  <w:num w:numId="69">
    <w:abstractNumId w:val="475"/>
  </w:num>
  <w:num w:numId="70">
    <w:abstractNumId w:val="369"/>
  </w:num>
  <w:num w:numId="71">
    <w:abstractNumId w:val="413"/>
  </w:num>
  <w:num w:numId="72">
    <w:abstractNumId w:val="245"/>
  </w:num>
  <w:num w:numId="73">
    <w:abstractNumId w:val="94"/>
  </w:num>
  <w:num w:numId="74">
    <w:abstractNumId w:val="457"/>
  </w:num>
  <w:num w:numId="75">
    <w:abstractNumId w:val="327"/>
  </w:num>
  <w:num w:numId="76">
    <w:abstractNumId w:val="198"/>
  </w:num>
  <w:num w:numId="77">
    <w:abstractNumId w:val="315"/>
  </w:num>
  <w:num w:numId="78">
    <w:abstractNumId w:val="420"/>
  </w:num>
  <w:num w:numId="79">
    <w:abstractNumId w:val="484"/>
  </w:num>
  <w:num w:numId="80">
    <w:abstractNumId w:val="113"/>
  </w:num>
  <w:num w:numId="81">
    <w:abstractNumId w:val="405"/>
  </w:num>
  <w:num w:numId="82">
    <w:abstractNumId w:val="256"/>
  </w:num>
  <w:num w:numId="83">
    <w:abstractNumId w:val="25"/>
  </w:num>
  <w:num w:numId="84">
    <w:abstractNumId w:val="34"/>
  </w:num>
  <w:num w:numId="85">
    <w:abstractNumId w:val="195"/>
  </w:num>
  <w:num w:numId="86">
    <w:abstractNumId w:val="310"/>
  </w:num>
  <w:num w:numId="87">
    <w:abstractNumId w:val="203"/>
  </w:num>
  <w:num w:numId="88">
    <w:abstractNumId w:val="160"/>
  </w:num>
  <w:num w:numId="89">
    <w:abstractNumId w:val="144"/>
  </w:num>
  <w:num w:numId="90">
    <w:abstractNumId w:val="56"/>
  </w:num>
  <w:num w:numId="91">
    <w:abstractNumId w:val="108"/>
  </w:num>
  <w:num w:numId="92">
    <w:abstractNumId w:val="187"/>
  </w:num>
  <w:num w:numId="93">
    <w:abstractNumId w:val="397"/>
  </w:num>
  <w:num w:numId="94">
    <w:abstractNumId w:val="214"/>
  </w:num>
  <w:num w:numId="95">
    <w:abstractNumId w:val="355"/>
  </w:num>
  <w:num w:numId="96">
    <w:abstractNumId w:val="48"/>
  </w:num>
  <w:num w:numId="97">
    <w:abstractNumId w:val="230"/>
  </w:num>
  <w:num w:numId="98">
    <w:abstractNumId w:val="175"/>
  </w:num>
  <w:num w:numId="99">
    <w:abstractNumId w:val="482"/>
  </w:num>
  <w:num w:numId="100">
    <w:abstractNumId w:val="18"/>
  </w:num>
  <w:num w:numId="101">
    <w:abstractNumId w:val="492"/>
  </w:num>
  <w:num w:numId="102">
    <w:abstractNumId w:val="408"/>
  </w:num>
  <w:num w:numId="103">
    <w:abstractNumId w:val="497"/>
  </w:num>
  <w:num w:numId="104">
    <w:abstractNumId w:val="404"/>
  </w:num>
  <w:num w:numId="105">
    <w:abstractNumId w:val="289"/>
  </w:num>
  <w:num w:numId="106">
    <w:abstractNumId w:val="226"/>
  </w:num>
  <w:num w:numId="107">
    <w:abstractNumId w:val="381"/>
  </w:num>
  <w:num w:numId="108">
    <w:abstractNumId w:val="64"/>
  </w:num>
  <w:num w:numId="109">
    <w:abstractNumId w:val="99"/>
  </w:num>
  <w:num w:numId="110">
    <w:abstractNumId w:val="387"/>
  </w:num>
  <w:num w:numId="111">
    <w:abstractNumId w:val="264"/>
  </w:num>
  <w:num w:numId="112">
    <w:abstractNumId w:val="366"/>
  </w:num>
  <w:num w:numId="113">
    <w:abstractNumId w:val="174"/>
  </w:num>
  <w:num w:numId="114">
    <w:abstractNumId w:val="269"/>
  </w:num>
  <w:num w:numId="115">
    <w:abstractNumId w:val="410"/>
  </w:num>
  <w:num w:numId="116">
    <w:abstractNumId w:val="350"/>
  </w:num>
  <w:num w:numId="117">
    <w:abstractNumId w:val="339"/>
  </w:num>
  <w:num w:numId="118">
    <w:abstractNumId w:val="142"/>
  </w:num>
  <w:num w:numId="119">
    <w:abstractNumId w:val="207"/>
  </w:num>
  <w:num w:numId="120">
    <w:abstractNumId w:val="262"/>
  </w:num>
  <w:num w:numId="121">
    <w:abstractNumId w:val="390"/>
  </w:num>
  <w:num w:numId="122">
    <w:abstractNumId w:val="318"/>
  </w:num>
  <w:num w:numId="123">
    <w:abstractNumId w:val="197"/>
  </w:num>
  <w:num w:numId="124">
    <w:abstractNumId w:val="438"/>
  </w:num>
  <w:num w:numId="125">
    <w:abstractNumId w:val="276"/>
  </w:num>
  <w:num w:numId="126">
    <w:abstractNumId w:val="434"/>
  </w:num>
  <w:num w:numId="127">
    <w:abstractNumId w:val="394"/>
  </w:num>
  <w:num w:numId="128">
    <w:abstractNumId w:val="182"/>
  </w:num>
  <w:num w:numId="129">
    <w:abstractNumId w:val="459"/>
  </w:num>
  <w:num w:numId="130">
    <w:abstractNumId w:val="461"/>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9"/>
  </w:num>
  <w:num w:numId="135">
    <w:abstractNumId w:val="170"/>
  </w:num>
  <w:num w:numId="136">
    <w:abstractNumId w:val="322"/>
  </w:num>
  <w:num w:numId="137">
    <w:abstractNumId w:val="80"/>
  </w:num>
  <w:num w:numId="138">
    <w:abstractNumId w:val="240"/>
  </w:num>
  <w:num w:numId="139">
    <w:abstractNumId w:val="36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9"/>
  </w:num>
  <w:num w:numId="142">
    <w:abstractNumId w:val="96"/>
  </w:num>
  <w:num w:numId="143">
    <w:abstractNumId w:val="476"/>
  </w:num>
  <w:num w:numId="144">
    <w:abstractNumId w:val="430"/>
  </w:num>
  <w:num w:numId="145">
    <w:abstractNumId w:val="31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4"/>
  </w:num>
  <w:num w:numId="147">
    <w:abstractNumId w:val="329"/>
  </w:num>
  <w:num w:numId="148">
    <w:abstractNumId w:val="196"/>
  </w:num>
  <w:num w:numId="149">
    <w:abstractNumId w:val="465"/>
  </w:num>
  <w:num w:numId="150">
    <w:abstractNumId w:val="401"/>
  </w:num>
  <w:num w:numId="151">
    <w:abstractNumId w:val="255"/>
  </w:num>
  <w:num w:numId="152">
    <w:abstractNumId w:val="292"/>
  </w:num>
  <w:num w:numId="153">
    <w:abstractNumId w:val="16"/>
  </w:num>
  <w:num w:numId="154">
    <w:abstractNumId w:val="334"/>
  </w:num>
  <w:num w:numId="155">
    <w:abstractNumId w:val="27"/>
  </w:num>
  <w:num w:numId="156">
    <w:abstractNumId w:val="57"/>
  </w:num>
  <w:num w:numId="157">
    <w:abstractNumId w:val="436"/>
  </w:num>
  <w:num w:numId="158">
    <w:abstractNumId w:val="331"/>
  </w:num>
  <w:num w:numId="159">
    <w:abstractNumId w:val="185"/>
  </w:num>
  <w:num w:numId="160">
    <w:abstractNumId w:val="41"/>
  </w:num>
  <w:num w:numId="161">
    <w:abstractNumId w:val="229"/>
  </w:num>
  <w:num w:numId="162">
    <w:abstractNumId w:val="215"/>
  </w:num>
  <w:num w:numId="163">
    <w:abstractNumId w:val="78"/>
  </w:num>
  <w:num w:numId="164">
    <w:abstractNumId w:val="468"/>
  </w:num>
  <w:num w:numId="165">
    <w:abstractNumId w:val="473"/>
  </w:num>
  <w:num w:numId="166">
    <w:abstractNumId w:val="253"/>
  </w:num>
  <w:num w:numId="167">
    <w:abstractNumId w:val="84"/>
  </w:num>
  <w:num w:numId="168">
    <w:abstractNumId w:val="485"/>
  </w:num>
  <w:num w:numId="169">
    <w:abstractNumId w:val="500"/>
  </w:num>
  <w:num w:numId="170">
    <w:abstractNumId w:val="483"/>
  </w:num>
  <w:num w:numId="171">
    <w:abstractNumId w:val="416"/>
  </w:num>
  <w:num w:numId="172">
    <w:abstractNumId w:val="50"/>
  </w:num>
  <w:num w:numId="173">
    <w:abstractNumId w:val="172"/>
  </w:num>
  <w:num w:numId="174">
    <w:abstractNumId w:val="282"/>
  </w:num>
  <w:num w:numId="175">
    <w:abstractNumId w:val="316"/>
  </w:num>
  <w:num w:numId="176">
    <w:abstractNumId w:val="155"/>
  </w:num>
  <w:num w:numId="177">
    <w:abstractNumId w:val="267"/>
  </w:num>
  <w:num w:numId="178">
    <w:abstractNumId w:val="165"/>
  </w:num>
  <w:num w:numId="179">
    <w:abstractNumId w:val="131"/>
  </w:num>
  <w:num w:numId="180">
    <w:abstractNumId w:val="336"/>
  </w:num>
  <w:num w:numId="181">
    <w:abstractNumId w:val="441"/>
  </w:num>
  <w:num w:numId="182">
    <w:abstractNumId w:val="298"/>
  </w:num>
  <w:num w:numId="183">
    <w:abstractNumId w:val="419"/>
  </w:num>
  <w:num w:numId="184">
    <w:abstractNumId w:val="443"/>
  </w:num>
  <w:num w:numId="185">
    <w:abstractNumId w:val="311"/>
  </w:num>
  <w:num w:numId="186">
    <w:abstractNumId w:val="236"/>
  </w:num>
  <w:num w:numId="187">
    <w:abstractNumId w:val="472"/>
  </w:num>
  <w:num w:numId="188">
    <w:abstractNumId w:val="444"/>
  </w:num>
  <w:num w:numId="189">
    <w:abstractNumId w:val="85"/>
  </w:num>
  <w:num w:numId="190">
    <w:abstractNumId w:val="450"/>
  </w:num>
  <w:num w:numId="191">
    <w:abstractNumId w:val="67"/>
  </w:num>
  <w:num w:numId="192">
    <w:abstractNumId w:val="19"/>
  </w:num>
  <w:num w:numId="193">
    <w:abstractNumId w:val="161"/>
  </w:num>
  <w:num w:numId="194">
    <w:abstractNumId w:val="357"/>
  </w:num>
  <w:num w:numId="195">
    <w:abstractNumId w:val="407"/>
  </w:num>
  <w:num w:numId="196">
    <w:abstractNumId w:val="117"/>
  </w:num>
  <w:num w:numId="197">
    <w:abstractNumId w:val="406"/>
  </w:num>
  <w:num w:numId="198">
    <w:abstractNumId w:val="43"/>
  </w:num>
  <w:num w:numId="199">
    <w:abstractNumId w:val="200"/>
  </w:num>
  <w:num w:numId="200">
    <w:abstractNumId w:val="359"/>
  </w:num>
  <w:num w:numId="201">
    <w:abstractNumId w:val="403"/>
  </w:num>
  <w:num w:numId="202">
    <w:abstractNumId w:val="349"/>
  </w:num>
  <w:num w:numId="203">
    <w:abstractNumId w:val="306"/>
  </w:num>
  <w:num w:numId="204">
    <w:abstractNumId w:val="440"/>
  </w:num>
  <w:num w:numId="205">
    <w:abstractNumId w:val="51"/>
  </w:num>
  <w:num w:numId="206">
    <w:abstractNumId w:val="284"/>
  </w:num>
  <w:num w:numId="207">
    <w:abstractNumId w:val="388"/>
  </w:num>
  <w:num w:numId="208">
    <w:abstractNumId w:val="133"/>
  </w:num>
  <w:num w:numId="209">
    <w:abstractNumId w:val="49"/>
  </w:num>
  <w:num w:numId="210">
    <w:abstractNumId w:val="143"/>
  </w:num>
  <w:num w:numId="211">
    <w:abstractNumId w:val="453"/>
  </w:num>
  <w:num w:numId="212">
    <w:abstractNumId w:val="52"/>
  </w:num>
  <w:num w:numId="213">
    <w:abstractNumId w:val="335"/>
  </w:num>
  <w:num w:numId="214">
    <w:abstractNumId w:val="122"/>
  </w:num>
  <w:num w:numId="215">
    <w:abstractNumId w:val="54"/>
  </w:num>
  <w:num w:numId="216">
    <w:abstractNumId w:val="37"/>
  </w:num>
  <w:num w:numId="217">
    <w:abstractNumId w:val="22"/>
  </w:num>
  <w:num w:numId="218">
    <w:abstractNumId w:val="283"/>
  </w:num>
  <w:num w:numId="219">
    <w:abstractNumId w:val="173"/>
  </w:num>
  <w:num w:numId="220">
    <w:abstractNumId w:val="118"/>
  </w:num>
  <w:num w:numId="221">
    <w:abstractNumId w:val="204"/>
  </w:num>
  <w:num w:numId="222">
    <w:abstractNumId w:val="376"/>
  </w:num>
  <w:num w:numId="223">
    <w:abstractNumId w:val="228"/>
  </w:num>
  <w:num w:numId="224">
    <w:abstractNumId w:val="274"/>
  </w:num>
  <w:num w:numId="225">
    <w:abstractNumId w:val="141"/>
  </w:num>
  <w:num w:numId="226">
    <w:abstractNumId w:val="458"/>
  </w:num>
  <w:num w:numId="227">
    <w:abstractNumId w:val="481"/>
  </w:num>
  <w:num w:numId="228">
    <w:abstractNumId w:val="91"/>
  </w:num>
  <w:num w:numId="229">
    <w:abstractNumId w:val="19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8"/>
  </w:num>
  <w:num w:numId="232">
    <w:abstractNumId w:val="498"/>
  </w:num>
  <w:num w:numId="233">
    <w:abstractNumId w:val="163"/>
  </w:num>
  <w:num w:numId="234">
    <w:abstractNumId w:val="340"/>
  </w:num>
  <w:num w:numId="235">
    <w:abstractNumId w:val="429"/>
  </w:num>
  <w:num w:numId="236">
    <w:abstractNumId w:val="159"/>
  </w:num>
  <w:num w:numId="237">
    <w:abstractNumId w:val="313"/>
  </w:num>
  <w:num w:numId="238">
    <w:abstractNumId w:val="398"/>
  </w:num>
  <w:num w:numId="239">
    <w:abstractNumId w:val="177"/>
  </w:num>
  <w:num w:numId="240">
    <w:abstractNumId w:val="221"/>
  </w:num>
  <w:num w:numId="241">
    <w:abstractNumId w:val="385"/>
  </w:num>
  <w:num w:numId="242">
    <w:abstractNumId w:val="171"/>
  </w:num>
  <w:num w:numId="243">
    <w:abstractNumId w:val="8"/>
  </w:num>
  <w:num w:numId="244">
    <w:abstractNumId w:val="7"/>
  </w:num>
  <w:num w:numId="245">
    <w:abstractNumId w:val="5"/>
  </w:num>
  <w:num w:numId="246">
    <w:abstractNumId w:val="400"/>
  </w:num>
  <w:num w:numId="247">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5"/>
  </w:num>
  <w:num w:numId="250">
    <w:abstractNumId w:val="29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2"/>
  </w:num>
  <w:num w:numId="252">
    <w:abstractNumId w:val="351"/>
  </w:num>
  <w:num w:numId="253">
    <w:abstractNumId w:val="17"/>
  </w:num>
  <w:num w:numId="254">
    <w:abstractNumId w:val="290"/>
  </w:num>
  <w:num w:numId="255">
    <w:abstractNumId w:val="0"/>
  </w:num>
  <w:num w:numId="256">
    <w:abstractNumId w:val="321"/>
  </w:num>
  <w:num w:numId="257">
    <w:abstractNumId w:val="356"/>
  </w:num>
  <w:num w:numId="258">
    <w:abstractNumId w:val="423"/>
  </w:num>
  <w:num w:numId="259">
    <w:abstractNumId w:val="391"/>
  </w:num>
  <w:num w:numId="260">
    <w:abstractNumId w:val="379"/>
  </w:num>
  <w:num w:numId="261">
    <w:abstractNumId w:val="344"/>
  </w:num>
  <w:num w:numId="262">
    <w:abstractNumId w:val="193"/>
  </w:num>
  <w:num w:numId="263">
    <w:abstractNumId w:val="347"/>
  </w:num>
  <w:num w:numId="264">
    <w:abstractNumId w:val="60"/>
  </w:num>
  <w:num w:numId="265">
    <w:abstractNumId w:val="296"/>
  </w:num>
  <w:num w:numId="266">
    <w:abstractNumId w:val="237"/>
  </w:num>
  <w:num w:numId="267">
    <w:abstractNumId w:val="14"/>
  </w:num>
  <w:num w:numId="268">
    <w:abstractNumId w:val="241"/>
  </w:num>
  <w:num w:numId="269">
    <w:abstractNumId w:val="445"/>
  </w:num>
  <w:num w:numId="270">
    <w:abstractNumId w:val="304"/>
  </w:num>
  <w:num w:numId="271">
    <w:abstractNumId w:val="309"/>
  </w:num>
  <w:num w:numId="272">
    <w:abstractNumId w:val="446"/>
  </w:num>
  <w:num w:numId="273">
    <w:abstractNumId w:val="97"/>
  </w:num>
  <w:num w:numId="274">
    <w:abstractNumId w:val="501"/>
  </w:num>
  <w:num w:numId="275">
    <w:abstractNumId w:val="367"/>
  </w:num>
  <w:num w:numId="276">
    <w:abstractNumId w:val="123"/>
  </w:num>
  <w:num w:numId="277">
    <w:abstractNumId w:val="393"/>
  </w:num>
  <w:num w:numId="278">
    <w:abstractNumId w:val="272"/>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7"/>
  </w:num>
  <w:num w:numId="285">
    <w:abstractNumId w:val="414"/>
  </w:num>
  <w:num w:numId="286">
    <w:abstractNumId w:val="45"/>
  </w:num>
  <w:num w:numId="287">
    <w:abstractNumId w:val="417"/>
  </w:num>
  <w:num w:numId="288">
    <w:abstractNumId w:val="254"/>
  </w:num>
  <w:num w:numId="289">
    <w:abstractNumId w:val="95"/>
  </w:num>
  <w:num w:numId="290">
    <w:abstractNumId w:val="66"/>
  </w:num>
  <w:num w:numId="291">
    <w:abstractNumId w:val="425"/>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4"/>
  </w:num>
  <w:num w:numId="295">
    <w:abstractNumId w:val="286"/>
  </w:num>
  <w:num w:numId="296">
    <w:abstractNumId w:val="319"/>
  </w:num>
  <w:num w:numId="297">
    <w:abstractNumId w:val="213"/>
  </w:num>
  <w:num w:numId="298">
    <w:abstractNumId w:val="115"/>
  </w:num>
  <w:num w:numId="299">
    <w:abstractNumId w:val="162"/>
  </w:num>
  <w:num w:numId="300">
    <w:abstractNumId w:val="201"/>
  </w:num>
  <w:num w:numId="301">
    <w:abstractNumId w:val="79"/>
  </w:num>
  <w:num w:numId="302">
    <w:abstractNumId w:val="368"/>
  </w:num>
  <w:num w:numId="303">
    <w:abstractNumId w:val="88"/>
  </w:num>
  <w:num w:numId="304">
    <w:abstractNumId w:val="294"/>
  </w:num>
  <w:num w:numId="305">
    <w:abstractNumId w:val="206"/>
  </w:num>
  <w:num w:numId="306">
    <w:abstractNumId w:val="361"/>
  </w:num>
  <w:num w:numId="307">
    <w:abstractNumId w:val="437"/>
  </w:num>
  <w:num w:numId="308">
    <w:abstractNumId w:val="222"/>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1"/>
  </w:num>
  <w:num w:numId="312">
    <w:abstractNumId w:val="378"/>
  </w:num>
  <w:num w:numId="313">
    <w:abstractNumId w:val="191"/>
  </w:num>
  <w:num w:numId="314">
    <w:abstractNumId w:val="36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8"/>
  </w:num>
  <w:num w:numId="321">
    <w:abstractNumId w:val="268"/>
  </w:num>
  <w:num w:numId="322">
    <w:abstractNumId w:val="125"/>
  </w:num>
  <w:num w:numId="323">
    <w:abstractNumId w:val="362"/>
  </w:num>
  <w:num w:numId="324">
    <w:abstractNumId w:val="135"/>
  </w:num>
  <w:num w:numId="325">
    <w:abstractNumId w:val="33"/>
  </w:num>
  <w:num w:numId="326">
    <w:abstractNumId w:val="248"/>
  </w:num>
  <w:num w:numId="327">
    <w:abstractNumId w:val="169"/>
  </w:num>
  <w:num w:numId="328">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6"/>
  </w:num>
  <w:num w:numId="330">
    <w:abstractNumId w:val="77"/>
  </w:num>
  <w:num w:numId="331">
    <w:abstractNumId w:val="411"/>
  </w:num>
  <w:num w:numId="332">
    <w:abstractNumId w:val="43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4"/>
  </w:num>
  <w:num w:numId="334">
    <w:abstractNumId w:val="312"/>
  </w:num>
  <w:num w:numId="335">
    <w:abstractNumId w:val="31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3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3"/>
  </w:num>
  <w:num w:numId="338">
    <w:abstractNumId w:val="439"/>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1"/>
  </w:num>
  <w:num w:numId="341">
    <w:abstractNumId w:val="23"/>
  </w:num>
  <w:num w:numId="342">
    <w:abstractNumId w:val="455"/>
  </w:num>
  <w:num w:numId="343">
    <w:abstractNumId w:val="43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99"/>
  </w:num>
  <w:num w:numId="345">
    <w:abstractNumId w:val="98"/>
  </w:num>
  <w:num w:numId="346">
    <w:abstractNumId w:val="480"/>
  </w:num>
  <w:num w:numId="347">
    <w:abstractNumId w:val="447"/>
  </w:num>
  <w:num w:numId="348">
    <w:abstractNumId w:val="38"/>
  </w:num>
  <w:num w:numId="349">
    <w:abstractNumId w:val="75"/>
  </w:num>
  <w:num w:numId="350">
    <w:abstractNumId w:val="249"/>
  </w:num>
  <w:num w:numId="351">
    <w:abstractNumId w:val="392"/>
  </w:num>
  <w:num w:numId="352">
    <w:abstractNumId w:val="158"/>
  </w:num>
  <w:num w:numId="353">
    <w:abstractNumId w:val="76"/>
  </w:num>
  <w:num w:numId="354">
    <w:abstractNumId w:val="225"/>
  </w:num>
  <w:num w:numId="355">
    <w:abstractNumId w:val="323"/>
  </w:num>
  <w:num w:numId="356">
    <w:abstractNumId w:val="199"/>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7"/>
  </w:num>
  <w:num w:numId="360">
    <w:abstractNumId w:val="24"/>
  </w:num>
  <w:num w:numId="361">
    <w:abstractNumId w:val="439"/>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4"/>
  </w:num>
  <w:num w:numId="364">
    <w:abstractNumId w:val="370"/>
  </w:num>
  <w:num w:numId="365">
    <w:abstractNumId w:val="307"/>
  </w:num>
  <w:num w:numId="366">
    <w:abstractNumId w:val="110"/>
  </w:num>
  <w:num w:numId="367">
    <w:abstractNumId w:val="55"/>
  </w:num>
  <w:num w:numId="368">
    <w:abstractNumId w:val="183"/>
  </w:num>
  <w:num w:numId="369">
    <w:abstractNumId w:val="424"/>
  </w:num>
  <w:num w:numId="370">
    <w:abstractNumId w:val="431"/>
  </w:num>
  <w:num w:numId="371">
    <w:abstractNumId w:val="332"/>
  </w:num>
  <w:num w:numId="372">
    <w:abstractNumId w:val="291"/>
  </w:num>
  <w:num w:numId="373">
    <w:abstractNumId w:val="258"/>
  </w:num>
  <w:num w:numId="374">
    <w:abstractNumId w:val="217"/>
  </w:num>
  <w:num w:numId="375">
    <w:abstractNumId w:val="184"/>
  </w:num>
  <w:num w:numId="376">
    <w:abstractNumId w:val="38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1"/>
  </w:num>
  <w:num w:numId="388">
    <w:abstractNumId w:val="38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3"/>
  </w:num>
  <w:num w:numId="408">
    <w:abstractNumId w:val="189"/>
  </w:num>
  <w:num w:numId="409">
    <w:abstractNumId w:val="167"/>
  </w:num>
  <w:num w:numId="410">
    <w:abstractNumId w:val="44"/>
  </w:num>
  <w:num w:numId="411">
    <w:abstractNumId w:val="28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2"/>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3"/>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6"/>
  </w:num>
  <w:num w:numId="426">
    <w:abstractNumId w:val="320"/>
  </w:num>
  <w:num w:numId="427">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5"/>
  </w:num>
  <w:num w:numId="438">
    <w:abstractNumId w:val="224"/>
  </w:num>
  <w:num w:numId="439">
    <w:abstractNumId w:val="103"/>
  </w:num>
  <w:num w:numId="440">
    <w:abstractNumId w:val="373"/>
  </w:num>
  <w:num w:numId="441">
    <w:abstractNumId w:val="342"/>
  </w:num>
  <w:num w:numId="442">
    <w:abstractNumId w:val="46"/>
  </w:num>
  <w:num w:numId="443">
    <w:abstractNumId w:val="467"/>
  </w:num>
  <w:num w:numId="444">
    <w:abstractNumId w:val="409"/>
  </w:num>
  <w:num w:numId="445">
    <w:abstractNumId w:val="308"/>
  </w:num>
  <w:num w:numId="446">
    <w:abstractNumId w:val="105"/>
  </w:num>
  <w:num w:numId="447">
    <w:abstractNumId w:val="456"/>
  </w:num>
  <w:num w:numId="448">
    <w:abstractNumId w:val="26"/>
  </w:num>
  <w:num w:numId="449">
    <w:abstractNumId w:val="305"/>
  </w:num>
  <w:num w:numId="450">
    <w:abstractNumId w:val="176"/>
  </w:num>
  <w:num w:numId="451">
    <w:abstractNumId w:val="31"/>
  </w:num>
  <w:num w:numId="452">
    <w:abstractNumId w:val="136"/>
  </w:num>
  <w:num w:numId="453">
    <w:abstractNumId w:val="101"/>
  </w:num>
  <w:num w:numId="454">
    <w:abstractNumId w:val="81"/>
  </w:num>
  <w:num w:numId="455">
    <w:abstractNumId w:val="212"/>
  </w:num>
  <w:num w:numId="456">
    <w:abstractNumId w:val="435"/>
  </w:num>
  <w:num w:numId="457">
    <w:abstractNumId w:val="302"/>
  </w:num>
  <w:num w:numId="458">
    <w:abstractNumId w:val="89"/>
  </w:num>
  <w:num w:numId="459">
    <w:abstractNumId w:val="279"/>
  </w:num>
  <w:num w:numId="460">
    <w:abstractNumId w:val="270"/>
  </w:num>
  <w:num w:numId="461">
    <w:abstractNumId w:val="36"/>
  </w:num>
  <w:num w:numId="462">
    <w:abstractNumId w:val="202"/>
  </w:num>
  <w:num w:numId="463">
    <w:abstractNumId w:val="451"/>
  </w:num>
  <w:num w:numId="464">
    <w:abstractNumId w:val="348"/>
  </w:num>
  <w:num w:numId="465">
    <w:abstractNumId w:val="348"/>
  </w:num>
  <w:num w:numId="466">
    <w:abstractNumId w:val="348"/>
  </w:num>
  <w:num w:numId="467">
    <w:abstractNumId w:val="348"/>
  </w:num>
  <w:num w:numId="468">
    <w:abstractNumId w:val="348"/>
  </w:num>
  <w:num w:numId="469">
    <w:abstractNumId w:val="280"/>
  </w:num>
  <w:num w:numId="470">
    <w:abstractNumId w:val="399"/>
  </w:num>
  <w:num w:numId="471">
    <w:abstractNumId w:val="114"/>
  </w:num>
  <w:num w:numId="472">
    <w:abstractNumId w:val="231"/>
  </w:num>
  <w:num w:numId="473">
    <w:abstractNumId w:val="154"/>
  </w:num>
  <w:num w:numId="474">
    <w:abstractNumId w:val="211"/>
  </w:num>
  <w:num w:numId="475">
    <w:abstractNumId w:val="348"/>
  </w:num>
  <w:num w:numId="476">
    <w:abstractNumId w:val="380"/>
  </w:num>
  <w:num w:numId="477">
    <w:abstractNumId w:val="348"/>
  </w:num>
  <w:num w:numId="478">
    <w:abstractNumId w:val="150"/>
  </w:num>
  <w:num w:numId="479">
    <w:abstractNumId w:val="442"/>
  </w:num>
  <w:num w:numId="480">
    <w:abstractNumId w:val="493"/>
  </w:num>
  <w:num w:numId="481">
    <w:abstractNumId w:val="348"/>
  </w:num>
  <w:num w:numId="482">
    <w:abstractNumId w:val="348"/>
  </w:num>
  <w:num w:numId="483">
    <w:abstractNumId w:val="275"/>
  </w:num>
  <w:num w:numId="484">
    <w:abstractNumId w:val="348"/>
  </w:num>
  <w:num w:numId="485">
    <w:abstractNumId w:val="233"/>
  </w:num>
  <w:num w:numId="486">
    <w:abstractNumId w:val="208"/>
  </w:num>
  <w:num w:numId="487">
    <w:abstractNumId w:val="21"/>
  </w:num>
  <w:num w:numId="488">
    <w:abstractNumId w:val="301"/>
  </w:num>
  <w:num w:numId="489">
    <w:abstractNumId w:val="86"/>
  </w:num>
  <w:num w:numId="490">
    <w:abstractNumId w:val="73"/>
  </w:num>
  <w:num w:numId="491">
    <w:abstractNumId w:val="491"/>
  </w:num>
  <w:num w:numId="492">
    <w:abstractNumId w:val="285"/>
  </w:num>
  <w:num w:numId="493">
    <w:abstractNumId w:val="348"/>
  </w:num>
  <w:num w:numId="494">
    <w:abstractNumId w:val="348"/>
  </w:num>
  <w:num w:numId="495">
    <w:abstractNumId w:val="156"/>
  </w:num>
  <w:num w:numId="496">
    <w:abstractNumId w:val="271"/>
  </w:num>
  <w:num w:numId="497">
    <w:abstractNumId w:val="192"/>
  </w:num>
  <w:num w:numId="498">
    <w:abstractNumId w:val="360"/>
  </w:num>
  <w:num w:numId="499">
    <w:abstractNumId w:val="375"/>
  </w:num>
  <w:num w:numId="500">
    <w:abstractNumId w:val="348"/>
  </w:num>
  <w:num w:numId="501">
    <w:abstractNumId w:val="348"/>
  </w:num>
  <w:num w:numId="502">
    <w:abstractNumId w:val="348"/>
  </w:num>
  <w:num w:numId="503">
    <w:abstractNumId w:val="220"/>
  </w:num>
  <w:num w:numId="504">
    <w:abstractNumId w:val="474"/>
  </w:num>
  <w:num w:numId="505">
    <w:abstractNumId w:val="227"/>
  </w:num>
  <w:num w:numId="506">
    <w:abstractNumId w:val="164"/>
  </w:num>
  <w:num w:numId="507">
    <w:abstractNumId w:val="365"/>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3"/>
  </w:num>
  <w:num w:numId="512">
    <w:abstractNumId w:val="93"/>
  </w:num>
  <w:num w:numId="513">
    <w:abstractNumId w:val="363"/>
  </w:num>
  <w:num w:numId="514">
    <w:abstractNumId w:val="337"/>
  </w:num>
  <w:num w:numId="515">
    <w:abstractNumId w:val="384"/>
  </w:num>
  <w:num w:numId="516">
    <w:abstractNumId w:val="238"/>
  </w:num>
  <w:num w:numId="517">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1"/>
  </w:num>
  <w:num w:numId="531">
    <w:abstractNumId w:val="490"/>
  </w:num>
  <w:num w:numId="532">
    <w:abstractNumId w:val="190"/>
  </w:num>
  <w:num w:numId="533">
    <w:abstractNumId w:val="358"/>
  </w:num>
  <w:num w:numId="534">
    <w:abstractNumId w:val="100"/>
  </w:num>
  <w:num w:numId="535">
    <w:abstractNumId w:val="62"/>
  </w:num>
  <w:num w:numId="536">
    <w:abstractNumId w:val="496"/>
  </w:num>
  <w:num w:numId="537">
    <w:abstractNumId w:val="145"/>
  </w:num>
  <w:num w:numId="538">
    <w:abstractNumId w:val="300"/>
  </w:num>
  <w:num w:numId="539">
    <w:abstractNumId w:val="348"/>
  </w:num>
  <w:num w:numId="540">
    <w:abstractNumId w:val="235"/>
  </w:num>
  <w:num w:numId="541">
    <w:abstractNumId w:val="63"/>
  </w:num>
  <w:num w:numId="542">
    <w:abstractNumId w:val="244"/>
  </w:num>
  <w:num w:numId="543">
    <w:abstractNumId w:val="471"/>
  </w:num>
  <w:num w:numId="544">
    <w:abstractNumId w:val="324"/>
  </w:num>
  <w:num w:numId="545">
    <w:abstractNumId w:val="353"/>
  </w:num>
  <w:num w:numId="546">
    <w:abstractNumId w:val="13"/>
  </w:num>
  <w:num w:numId="547">
    <w:abstractNumId w:val="469"/>
  </w:num>
  <w:num w:numId="548">
    <w:abstractNumId w:val="333"/>
  </w:num>
  <w:num w:numId="549">
    <w:abstractNumId w:val="232"/>
  </w:num>
  <w:num w:numId="550">
    <w:abstractNumId w:val="348"/>
  </w:num>
  <w:num w:numId="551">
    <w:abstractNumId w:val="348"/>
  </w:num>
  <w:num w:numId="552">
    <w:abstractNumId w:val="348"/>
  </w:num>
  <w:num w:numId="553">
    <w:abstractNumId w:val="348"/>
  </w:num>
  <w:num w:numId="554">
    <w:abstractNumId w:val="348"/>
  </w:num>
  <w:num w:numId="555">
    <w:abstractNumId w:val="348"/>
  </w:num>
  <w:num w:numId="556">
    <w:abstractNumId w:val="348"/>
  </w:num>
  <w:num w:numId="557">
    <w:abstractNumId w:val="128"/>
  </w:num>
  <w:num w:numId="558">
    <w:abstractNumId w:val="395"/>
  </w:num>
  <w:num w:numId="559">
    <w:abstractNumId w:val="348"/>
  </w:num>
  <w:num w:numId="560">
    <w:abstractNumId w:val="278"/>
  </w:num>
  <w:num w:numId="561">
    <w:abstractNumId w:val="372"/>
  </w:num>
  <w:num w:numId="562">
    <w:abstractNumId w:val="3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2"/>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5"/>
  </w:num>
  <w:num w:numId="571">
    <w:abstractNumId w:val="153"/>
  </w:num>
  <w:num w:numId="572">
    <w:abstractNumId w:val="487"/>
  </w:num>
  <w:num w:numId="573">
    <w:abstractNumId w:val="428"/>
  </w:num>
  <w:num w:numId="574">
    <w:abstractNumId w:val="112"/>
  </w:num>
  <w:num w:numId="575">
    <w:abstractNumId w:val="151"/>
  </w:num>
  <w:num w:numId="576">
    <w:abstractNumId w:val="223"/>
  </w:num>
  <w:num w:numId="577">
    <w:abstractNumId w:val="28"/>
  </w:num>
  <w:num w:numId="578">
    <w:abstractNumId w:val="20"/>
  </w:num>
  <w:num w:numId="579">
    <w:abstractNumId w:val="252"/>
  </w:num>
  <w:num w:numId="580">
    <w:abstractNumId w:val="72"/>
  </w:num>
  <w:num w:numId="581">
    <w:abstractNumId w:val="205"/>
  </w:num>
  <w:num w:numId="582">
    <w:abstractNumId w:val="61"/>
  </w:num>
  <w:num w:numId="583">
    <w:abstractNumId w:val="415"/>
  </w:num>
  <w:num w:numId="584">
    <w:abstractNumId w:val="470"/>
  </w:num>
  <w:num w:numId="585">
    <w:abstractNumId w:val="449"/>
  </w:num>
  <w:num w:numId="586">
    <w:abstractNumId w:val="422"/>
  </w:num>
  <w:num w:numId="587">
    <w:abstractNumId w:val="47"/>
  </w:num>
  <w:num w:numId="588">
    <w:abstractNumId w:val="234"/>
  </w:num>
  <w:num w:numId="589">
    <w:abstractNumId w:val="432"/>
  </w:num>
  <w:num w:numId="590">
    <w:abstractNumId w:val="303"/>
  </w:num>
  <w:num w:numId="591">
    <w:abstractNumId w:val="479"/>
  </w:num>
  <w:num w:numId="592">
    <w:abstractNumId w:val="239"/>
  </w:num>
  <w:num w:numId="593">
    <w:abstractNumId w:val="74"/>
  </w:num>
  <w:num w:numId="594">
    <w:abstractNumId w:val="82"/>
  </w:num>
  <w:num w:numId="595">
    <w:abstractNumId w:val="486"/>
  </w:num>
  <w:num w:numId="596">
    <w:abstractNumId w:val="466"/>
  </w:num>
  <w:num w:numId="597">
    <w:abstractNumId w:val="448"/>
  </w:num>
  <w:num w:numId="598">
    <w:abstractNumId w:val="326"/>
  </w:num>
  <w:num w:numId="599">
    <w:abstractNumId w:val="188"/>
  </w:num>
  <w:num w:numId="600">
    <w:abstractNumId w:val="149"/>
  </w:num>
  <w:num w:numId="601">
    <w:abstractNumId w:val="111"/>
  </w:num>
  <w:num w:numId="602">
    <w:abstractNumId w:val="348"/>
  </w:num>
  <w:num w:numId="603">
    <w:abstractNumId w:val="121"/>
  </w:num>
  <w:num w:numId="604">
    <w:abstractNumId w:val="261"/>
  </w:num>
  <w:num w:numId="605">
    <w:abstractNumId w:val="216"/>
  </w:num>
  <w:num w:numId="606">
    <w:abstractNumId w:val="180"/>
  </w:num>
  <w:numIdMacAtCleanup w:val="60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HI">
    <w15:presenceInfo w15:providerId="None" w15:userId="HHI"/>
  </w15:person>
  <w15:person w15:author="Ye-Kui Wang d00">
    <w15:presenceInfo w15:providerId="None" w15:userId="Ye-Kui Wang d00"/>
  </w15:person>
  <w15:person w15:author="Hendry_d05">
    <w15:presenceInfo w15:providerId="None" w15:userId="Hendry_d05"/>
  </w15:person>
  <w15:person w15:author="Hendry_d14">
    <w15:presenceInfo w15:providerId="None" w15:userId="Hendry_d14"/>
  </w15:person>
  <w15:person w15:author="Hendry_d16">
    <w15:presenceInfo w15:providerId="None" w15:userId="Hendry_d16"/>
  </w15:person>
  <w15:person w15:author="Ye-Kui Wang d13">
    <w15:presenceInfo w15:providerId="None" w15:userId="Ye-Kui Wang d13"/>
  </w15:person>
  <w15:person w15:author="Hendry_d016">
    <w15:presenceInfo w15:providerId="None" w15:userId="Hendry_d016"/>
  </w15:person>
  <w15:person w15:author="Hendry_d012">
    <w15:presenceInfo w15:providerId="None" w15:userId="Hendry_d012"/>
  </w15:person>
  <w15:person w15:author="Ye-Kui Wang d07">
    <w15:presenceInfo w15:providerId="None" w15:userId="Ye-Kui Wang d07"/>
  </w15:person>
  <w15:person w15:author="Ye-Kui Wang d17">
    <w15:presenceInfo w15:providerId="None" w15:userId="Ye-Kui Wang d17"/>
  </w15:person>
  <w15:person w15:author="Ye-Kui Wang d08">
    <w15:presenceInfo w15:providerId="None" w15:userId="Ye-Kui Wang d08"/>
  </w15:person>
  <w15:person w15:author="Miska Hannuksela">
    <w15:presenceInfo w15:providerId="None" w15:userId="Miska Hannuksela"/>
  </w15:person>
  <w15:person w15:author="Jianle_d11">
    <w15:presenceInfo w15:providerId="None" w15:userId="Jianle_d11"/>
  </w15:person>
  <w15:person w15:author="Ye-Kui Wang d15">
    <w15:presenceInfo w15:providerId="None" w15:userId="Ye-Kui Wang d15"/>
  </w15:person>
  <w15:person w15:author="Ye-Kui Wang d10">
    <w15:presenceInfo w15:providerId="None" w15:userId="Ye-Kui Wang d10"/>
  </w15:person>
  <w15:person w15:author="Jianle Chen">
    <w15:presenceInfo w15:providerId="None" w15:userId="Jianle C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2DE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D28"/>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726"/>
    <w:rsid w:val="00043307"/>
    <w:rsid w:val="00043971"/>
    <w:rsid w:val="00043ABA"/>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22E3"/>
    <w:rsid w:val="00073223"/>
    <w:rsid w:val="00073BB2"/>
    <w:rsid w:val="0007413F"/>
    <w:rsid w:val="0007455E"/>
    <w:rsid w:val="0007457A"/>
    <w:rsid w:val="00074C9D"/>
    <w:rsid w:val="00074D30"/>
    <w:rsid w:val="00074D5E"/>
    <w:rsid w:val="000757BA"/>
    <w:rsid w:val="00075C2C"/>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0562"/>
    <w:rsid w:val="00091BBC"/>
    <w:rsid w:val="00091D6E"/>
    <w:rsid w:val="00091EBA"/>
    <w:rsid w:val="0009206F"/>
    <w:rsid w:val="0009287E"/>
    <w:rsid w:val="00092B2F"/>
    <w:rsid w:val="000930A9"/>
    <w:rsid w:val="00093AA1"/>
    <w:rsid w:val="00093C41"/>
    <w:rsid w:val="00093CA7"/>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A7FB3"/>
    <w:rsid w:val="000B08C4"/>
    <w:rsid w:val="000B0E1C"/>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F50"/>
    <w:rsid w:val="000F281D"/>
    <w:rsid w:val="000F285C"/>
    <w:rsid w:val="000F2A02"/>
    <w:rsid w:val="000F2C21"/>
    <w:rsid w:val="000F2D93"/>
    <w:rsid w:val="000F30B7"/>
    <w:rsid w:val="000F3542"/>
    <w:rsid w:val="000F36EC"/>
    <w:rsid w:val="000F3930"/>
    <w:rsid w:val="000F43C4"/>
    <w:rsid w:val="000F44C5"/>
    <w:rsid w:val="000F55C5"/>
    <w:rsid w:val="000F57CF"/>
    <w:rsid w:val="000F645F"/>
    <w:rsid w:val="000F657E"/>
    <w:rsid w:val="00101296"/>
    <w:rsid w:val="00101360"/>
    <w:rsid w:val="0010275C"/>
    <w:rsid w:val="0010285D"/>
    <w:rsid w:val="0010285F"/>
    <w:rsid w:val="0010298F"/>
    <w:rsid w:val="00102E24"/>
    <w:rsid w:val="00103A10"/>
    <w:rsid w:val="00104040"/>
    <w:rsid w:val="00105A82"/>
    <w:rsid w:val="00105C49"/>
    <w:rsid w:val="001065CB"/>
    <w:rsid w:val="00106D19"/>
    <w:rsid w:val="00106EE7"/>
    <w:rsid w:val="00107291"/>
    <w:rsid w:val="001072A9"/>
    <w:rsid w:val="001072C7"/>
    <w:rsid w:val="00107560"/>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37EF7"/>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5E34"/>
    <w:rsid w:val="001567F1"/>
    <w:rsid w:val="00156F65"/>
    <w:rsid w:val="001577DE"/>
    <w:rsid w:val="00157B5B"/>
    <w:rsid w:val="00157B90"/>
    <w:rsid w:val="00157D43"/>
    <w:rsid w:val="00157F1E"/>
    <w:rsid w:val="00161364"/>
    <w:rsid w:val="00161706"/>
    <w:rsid w:val="001632E6"/>
    <w:rsid w:val="00164D15"/>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2F82"/>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494"/>
    <w:rsid w:val="001815A1"/>
    <w:rsid w:val="0018221A"/>
    <w:rsid w:val="001829D0"/>
    <w:rsid w:val="00182D2D"/>
    <w:rsid w:val="00183457"/>
    <w:rsid w:val="00183709"/>
    <w:rsid w:val="001837BA"/>
    <w:rsid w:val="001839F3"/>
    <w:rsid w:val="001842E7"/>
    <w:rsid w:val="001843B7"/>
    <w:rsid w:val="0018480E"/>
    <w:rsid w:val="0018566B"/>
    <w:rsid w:val="00185AB0"/>
    <w:rsid w:val="00185E7E"/>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364"/>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0C74"/>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C26"/>
    <w:rsid w:val="001C3F26"/>
    <w:rsid w:val="001C3F9F"/>
    <w:rsid w:val="001C3FA7"/>
    <w:rsid w:val="001C42BC"/>
    <w:rsid w:val="001C45EB"/>
    <w:rsid w:val="001C487B"/>
    <w:rsid w:val="001C4BBA"/>
    <w:rsid w:val="001C4BC4"/>
    <w:rsid w:val="001C6107"/>
    <w:rsid w:val="001C652C"/>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0D6C"/>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6834"/>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4D1F"/>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1A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602"/>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1C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70DA5"/>
    <w:rsid w:val="00270EA3"/>
    <w:rsid w:val="00271118"/>
    <w:rsid w:val="002711AF"/>
    <w:rsid w:val="00271686"/>
    <w:rsid w:val="002718B9"/>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77C45"/>
    <w:rsid w:val="00280F23"/>
    <w:rsid w:val="0028101B"/>
    <w:rsid w:val="002815DF"/>
    <w:rsid w:val="00281767"/>
    <w:rsid w:val="00281B60"/>
    <w:rsid w:val="0028211A"/>
    <w:rsid w:val="002823DA"/>
    <w:rsid w:val="002827C5"/>
    <w:rsid w:val="0028283E"/>
    <w:rsid w:val="00282A1A"/>
    <w:rsid w:val="00282A6B"/>
    <w:rsid w:val="00283369"/>
    <w:rsid w:val="002837B8"/>
    <w:rsid w:val="002842BC"/>
    <w:rsid w:val="002849C4"/>
    <w:rsid w:val="0028522E"/>
    <w:rsid w:val="00285536"/>
    <w:rsid w:val="002860C2"/>
    <w:rsid w:val="0028657C"/>
    <w:rsid w:val="00286B4E"/>
    <w:rsid w:val="00286DD5"/>
    <w:rsid w:val="00286F5D"/>
    <w:rsid w:val="00287670"/>
    <w:rsid w:val="00290094"/>
    <w:rsid w:val="00290636"/>
    <w:rsid w:val="002906E4"/>
    <w:rsid w:val="002906EA"/>
    <w:rsid w:val="00290BF9"/>
    <w:rsid w:val="00291349"/>
    <w:rsid w:val="00291665"/>
    <w:rsid w:val="00291C57"/>
    <w:rsid w:val="00291CAC"/>
    <w:rsid w:val="00291D21"/>
    <w:rsid w:val="0029243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799"/>
    <w:rsid w:val="002B3F77"/>
    <w:rsid w:val="002B493D"/>
    <w:rsid w:val="002B589B"/>
    <w:rsid w:val="002B5E5B"/>
    <w:rsid w:val="002B5FE5"/>
    <w:rsid w:val="002B65DD"/>
    <w:rsid w:val="002B6725"/>
    <w:rsid w:val="002B69BB"/>
    <w:rsid w:val="002B6D27"/>
    <w:rsid w:val="002B6F88"/>
    <w:rsid w:val="002B72E8"/>
    <w:rsid w:val="002B7AE4"/>
    <w:rsid w:val="002B7C19"/>
    <w:rsid w:val="002C053C"/>
    <w:rsid w:val="002C068C"/>
    <w:rsid w:val="002C0D2C"/>
    <w:rsid w:val="002C1020"/>
    <w:rsid w:val="002C1AA8"/>
    <w:rsid w:val="002C21E4"/>
    <w:rsid w:val="002C2EA9"/>
    <w:rsid w:val="002C3340"/>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C7F76"/>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78"/>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2F74C1"/>
    <w:rsid w:val="0030008C"/>
    <w:rsid w:val="00300220"/>
    <w:rsid w:val="0030078A"/>
    <w:rsid w:val="00300847"/>
    <w:rsid w:val="003022F3"/>
    <w:rsid w:val="003029B1"/>
    <w:rsid w:val="00302AA0"/>
    <w:rsid w:val="00302C1F"/>
    <w:rsid w:val="00302E20"/>
    <w:rsid w:val="00302FF9"/>
    <w:rsid w:val="0030302F"/>
    <w:rsid w:val="003036DF"/>
    <w:rsid w:val="0030382C"/>
    <w:rsid w:val="00303AD4"/>
    <w:rsid w:val="0030412F"/>
    <w:rsid w:val="00304674"/>
    <w:rsid w:val="00305074"/>
    <w:rsid w:val="00305136"/>
    <w:rsid w:val="003053DE"/>
    <w:rsid w:val="00305AD0"/>
    <w:rsid w:val="003065B3"/>
    <w:rsid w:val="00306733"/>
    <w:rsid w:val="00306F74"/>
    <w:rsid w:val="00307033"/>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716"/>
    <w:rsid w:val="00315B39"/>
    <w:rsid w:val="00316630"/>
    <w:rsid w:val="0031746C"/>
    <w:rsid w:val="00320506"/>
    <w:rsid w:val="003206EE"/>
    <w:rsid w:val="00320E02"/>
    <w:rsid w:val="00320E16"/>
    <w:rsid w:val="003212A1"/>
    <w:rsid w:val="00321633"/>
    <w:rsid w:val="00321D1D"/>
    <w:rsid w:val="003225B5"/>
    <w:rsid w:val="003229F2"/>
    <w:rsid w:val="00323849"/>
    <w:rsid w:val="00323C00"/>
    <w:rsid w:val="00323CAF"/>
    <w:rsid w:val="0032447C"/>
    <w:rsid w:val="003246AB"/>
    <w:rsid w:val="00324853"/>
    <w:rsid w:val="003251BA"/>
    <w:rsid w:val="003257DD"/>
    <w:rsid w:val="00326096"/>
    <w:rsid w:val="00326814"/>
    <w:rsid w:val="00326F39"/>
    <w:rsid w:val="003273FB"/>
    <w:rsid w:val="00327C50"/>
    <w:rsid w:val="00327E2B"/>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93C"/>
    <w:rsid w:val="00341B0A"/>
    <w:rsid w:val="00342740"/>
    <w:rsid w:val="003427D0"/>
    <w:rsid w:val="00342E04"/>
    <w:rsid w:val="003433A1"/>
    <w:rsid w:val="00343754"/>
    <w:rsid w:val="003437F3"/>
    <w:rsid w:val="003438B8"/>
    <w:rsid w:val="00343902"/>
    <w:rsid w:val="00344790"/>
    <w:rsid w:val="00344BE5"/>
    <w:rsid w:val="00344DB6"/>
    <w:rsid w:val="003452D9"/>
    <w:rsid w:val="003455DD"/>
    <w:rsid w:val="0034567C"/>
    <w:rsid w:val="00345AD5"/>
    <w:rsid w:val="00345D87"/>
    <w:rsid w:val="0034658A"/>
    <w:rsid w:val="003469CC"/>
    <w:rsid w:val="0034737A"/>
    <w:rsid w:val="0034777F"/>
    <w:rsid w:val="00347D9C"/>
    <w:rsid w:val="0035072A"/>
    <w:rsid w:val="00351E19"/>
    <w:rsid w:val="00351E47"/>
    <w:rsid w:val="00352CB9"/>
    <w:rsid w:val="00354883"/>
    <w:rsid w:val="00354AF5"/>
    <w:rsid w:val="00354BA5"/>
    <w:rsid w:val="00354D62"/>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C74"/>
    <w:rsid w:val="00366E40"/>
    <w:rsid w:val="00367173"/>
    <w:rsid w:val="00367B96"/>
    <w:rsid w:val="00370241"/>
    <w:rsid w:val="003703D1"/>
    <w:rsid w:val="00370840"/>
    <w:rsid w:val="0037115C"/>
    <w:rsid w:val="0037150B"/>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B08"/>
    <w:rsid w:val="00396D9A"/>
    <w:rsid w:val="00397716"/>
    <w:rsid w:val="00397BB7"/>
    <w:rsid w:val="00397FE8"/>
    <w:rsid w:val="00397FEB"/>
    <w:rsid w:val="003A0335"/>
    <w:rsid w:val="003A1314"/>
    <w:rsid w:val="003A161E"/>
    <w:rsid w:val="003A16E6"/>
    <w:rsid w:val="003A1D39"/>
    <w:rsid w:val="003A2071"/>
    <w:rsid w:val="003A26E2"/>
    <w:rsid w:val="003A4C4C"/>
    <w:rsid w:val="003A6032"/>
    <w:rsid w:val="003A7F1D"/>
    <w:rsid w:val="003B0C3F"/>
    <w:rsid w:val="003B0F0C"/>
    <w:rsid w:val="003B0F13"/>
    <w:rsid w:val="003B223E"/>
    <w:rsid w:val="003B2EEB"/>
    <w:rsid w:val="003B33CD"/>
    <w:rsid w:val="003B38E9"/>
    <w:rsid w:val="003B40B3"/>
    <w:rsid w:val="003B4B14"/>
    <w:rsid w:val="003B54AF"/>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33B"/>
    <w:rsid w:val="003E23BB"/>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419"/>
    <w:rsid w:val="00417503"/>
    <w:rsid w:val="004175E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2DF"/>
    <w:rsid w:val="00431946"/>
    <w:rsid w:val="00431D9D"/>
    <w:rsid w:val="00432349"/>
    <w:rsid w:val="00432353"/>
    <w:rsid w:val="00432458"/>
    <w:rsid w:val="00432486"/>
    <w:rsid w:val="00433264"/>
    <w:rsid w:val="00433888"/>
    <w:rsid w:val="00433B1B"/>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D48"/>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6D70"/>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B91"/>
    <w:rsid w:val="00474E45"/>
    <w:rsid w:val="0047596C"/>
    <w:rsid w:val="00476026"/>
    <w:rsid w:val="004773A5"/>
    <w:rsid w:val="00477BF7"/>
    <w:rsid w:val="00480864"/>
    <w:rsid w:val="004815EA"/>
    <w:rsid w:val="00481F2B"/>
    <w:rsid w:val="0048216F"/>
    <w:rsid w:val="00483222"/>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4DA0"/>
    <w:rsid w:val="0049542E"/>
    <w:rsid w:val="00495FC8"/>
    <w:rsid w:val="004966A0"/>
    <w:rsid w:val="00496C62"/>
    <w:rsid w:val="00497210"/>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40E"/>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BF7"/>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C7802"/>
    <w:rsid w:val="004D0BEA"/>
    <w:rsid w:val="004D0D1C"/>
    <w:rsid w:val="004D0ED2"/>
    <w:rsid w:val="004D15E8"/>
    <w:rsid w:val="004D1B3A"/>
    <w:rsid w:val="004D1CD5"/>
    <w:rsid w:val="004D1DB2"/>
    <w:rsid w:val="004D1F69"/>
    <w:rsid w:val="004D26B0"/>
    <w:rsid w:val="004D315D"/>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1A1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3301"/>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35A"/>
    <w:rsid w:val="00502D2E"/>
    <w:rsid w:val="00502E15"/>
    <w:rsid w:val="00503716"/>
    <w:rsid w:val="0050567D"/>
    <w:rsid w:val="005059CA"/>
    <w:rsid w:val="00505F69"/>
    <w:rsid w:val="00506085"/>
    <w:rsid w:val="005068FD"/>
    <w:rsid w:val="00507243"/>
    <w:rsid w:val="00507638"/>
    <w:rsid w:val="00507872"/>
    <w:rsid w:val="00507BA8"/>
    <w:rsid w:val="00510061"/>
    <w:rsid w:val="0051037E"/>
    <w:rsid w:val="0051085E"/>
    <w:rsid w:val="005108A9"/>
    <w:rsid w:val="00511B84"/>
    <w:rsid w:val="0051292C"/>
    <w:rsid w:val="00512E7F"/>
    <w:rsid w:val="0051357F"/>
    <w:rsid w:val="00514637"/>
    <w:rsid w:val="00515510"/>
    <w:rsid w:val="0051597A"/>
    <w:rsid w:val="00515D7D"/>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1D3"/>
    <w:rsid w:val="0054039C"/>
    <w:rsid w:val="0054108F"/>
    <w:rsid w:val="00541163"/>
    <w:rsid w:val="005411E4"/>
    <w:rsid w:val="00542C78"/>
    <w:rsid w:val="005433B7"/>
    <w:rsid w:val="005438AB"/>
    <w:rsid w:val="00543962"/>
    <w:rsid w:val="00543A9E"/>
    <w:rsid w:val="00544311"/>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085"/>
    <w:rsid w:val="00552118"/>
    <w:rsid w:val="0055255A"/>
    <w:rsid w:val="00552A6C"/>
    <w:rsid w:val="00554426"/>
    <w:rsid w:val="00554570"/>
    <w:rsid w:val="005555A5"/>
    <w:rsid w:val="00556373"/>
    <w:rsid w:val="00556951"/>
    <w:rsid w:val="00556E8B"/>
    <w:rsid w:val="00557EEC"/>
    <w:rsid w:val="00560AF5"/>
    <w:rsid w:val="00560CC0"/>
    <w:rsid w:val="00561227"/>
    <w:rsid w:val="00561255"/>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118D"/>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70D"/>
    <w:rsid w:val="0058591E"/>
    <w:rsid w:val="00585FA4"/>
    <w:rsid w:val="0058622B"/>
    <w:rsid w:val="00586244"/>
    <w:rsid w:val="0058654B"/>
    <w:rsid w:val="00586805"/>
    <w:rsid w:val="00586B38"/>
    <w:rsid w:val="00586DCF"/>
    <w:rsid w:val="0058741E"/>
    <w:rsid w:val="00587A6A"/>
    <w:rsid w:val="00590066"/>
    <w:rsid w:val="00590372"/>
    <w:rsid w:val="005903B8"/>
    <w:rsid w:val="00590D90"/>
    <w:rsid w:val="00590EC3"/>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35B"/>
    <w:rsid w:val="005B6769"/>
    <w:rsid w:val="005B694A"/>
    <w:rsid w:val="005B6B9D"/>
    <w:rsid w:val="005B6D0F"/>
    <w:rsid w:val="005B7A98"/>
    <w:rsid w:val="005C044D"/>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C7FB7"/>
    <w:rsid w:val="005D04CA"/>
    <w:rsid w:val="005D0AEC"/>
    <w:rsid w:val="005D0CFD"/>
    <w:rsid w:val="005D1B67"/>
    <w:rsid w:val="005D2344"/>
    <w:rsid w:val="005D23D2"/>
    <w:rsid w:val="005D23F1"/>
    <w:rsid w:val="005D2624"/>
    <w:rsid w:val="005D2DEE"/>
    <w:rsid w:val="005D2E66"/>
    <w:rsid w:val="005D31BE"/>
    <w:rsid w:val="005D3603"/>
    <w:rsid w:val="005D37B5"/>
    <w:rsid w:val="005D3F56"/>
    <w:rsid w:val="005D4498"/>
    <w:rsid w:val="005D45EC"/>
    <w:rsid w:val="005D4B12"/>
    <w:rsid w:val="005D51E6"/>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65E6"/>
    <w:rsid w:val="005E737F"/>
    <w:rsid w:val="005E7A5C"/>
    <w:rsid w:val="005F05CD"/>
    <w:rsid w:val="005F0C87"/>
    <w:rsid w:val="005F0F3C"/>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B33"/>
    <w:rsid w:val="005F79DE"/>
    <w:rsid w:val="005F7EB1"/>
    <w:rsid w:val="006003D2"/>
    <w:rsid w:val="0060110D"/>
    <w:rsid w:val="00601C2B"/>
    <w:rsid w:val="00602AE5"/>
    <w:rsid w:val="00602FB6"/>
    <w:rsid w:val="0060319E"/>
    <w:rsid w:val="00603252"/>
    <w:rsid w:val="0060340B"/>
    <w:rsid w:val="00603DB6"/>
    <w:rsid w:val="00603DCB"/>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3C0"/>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17E"/>
    <w:rsid w:val="006247D0"/>
    <w:rsid w:val="00624941"/>
    <w:rsid w:val="00624C90"/>
    <w:rsid w:val="0062739D"/>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6A6A"/>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3744"/>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657"/>
    <w:rsid w:val="00666CA6"/>
    <w:rsid w:val="00666E8B"/>
    <w:rsid w:val="00667114"/>
    <w:rsid w:val="00667D98"/>
    <w:rsid w:val="00670E8A"/>
    <w:rsid w:val="00671392"/>
    <w:rsid w:val="00671B86"/>
    <w:rsid w:val="00671E24"/>
    <w:rsid w:val="00672107"/>
    <w:rsid w:val="006724AA"/>
    <w:rsid w:val="00672B26"/>
    <w:rsid w:val="006739AB"/>
    <w:rsid w:val="00674680"/>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99D"/>
    <w:rsid w:val="00681AFA"/>
    <w:rsid w:val="00681C9F"/>
    <w:rsid w:val="00681F6F"/>
    <w:rsid w:val="00682560"/>
    <w:rsid w:val="00682D4D"/>
    <w:rsid w:val="0068375C"/>
    <w:rsid w:val="00683910"/>
    <w:rsid w:val="00683AB2"/>
    <w:rsid w:val="0068458F"/>
    <w:rsid w:val="0068500C"/>
    <w:rsid w:val="0068516F"/>
    <w:rsid w:val="006866A9"/>
    <w:rsid w:val="00686A69"/>
    <w:rsid w:val="00686B0A"/>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1B"/>
    <w:rsid w:val="006A0435"/>
    <w:rsid w:val="006A059A"/>
    <w:rsid w:val="006A08D5"/>
    <w:rsid w:val="006A0DE1"/>
    <w:rsid w:val="006A0FA5"/>
    <w:rsid w:val="006A19D4"/>
    <w:rsid w:val="006A2236"/>
    <w:rsid w:val="006A2584"/>
    <w:rsid w:val="006A2681"/>
    <w:rsid w:val="006A31E0"/>
    <w:rsid w:val="006A348C"/>
    <w:rsid w:val="006A3BAF"/>
    <w:rsid w:val="006A3E5A"/>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837"/>
    <w:rsid w:val="006B3EE4"/>
    <w:rsid w:val="006B49AE"/>
    <w:rsid w:val="006B5401"/>
    <w:rsid w:val="006B6222"/>
    <w:rsid w:val="006B653F"/>
    <w:rsid w:val="006B66DC"/>
    <w:rsid w:val="006B6980"/>
    <w:rsid w:val="006B6C48"/>
    <w:rsid w:val="006B7461"/>
    <w:rsid w:val="006B7794"/>
    <w:rsid w:val="006B77AF"/>
    <w:rsid w:val="006B7EBF"/>
    <w:rsid w:val="006C0428"/>
    <w:rsid w:val="006C17EF"/>
    <w:rsid w:val="006C1945"/>
    <w:rsid w:val="006C1B85"/>
    <w:rsid w:val="006C1FB3"/>
    <w:rsid w:val="006C291C"/>
    <w:rsid w:val="006C2B32"/>
    <w:rsid w:val="006C342C"/>
    <w:rsid w:val="006C3DF2"/>
    <w:rsid w:val="006C4052"/>
    <w:rsid w:val="006C4CAE"/>
    <w:rsid w:val="006C5AAD"/>
    <w:rsid w:val="006C63EA"/>
    <w:rsid w:val="006C71B6"/>
    <w:rsid w:val="006C7378"/>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644F"/>
    <w:rsid w:val="006D75AE"/>
    <w:rsid w:val="006D7FD6"/>
    <w:rsid w:val="006E136C"/>
    <w:rsid w:val="006E13E9"/>
    <w:rsid w:val="006E1D88"/>
    <w:rsid w:val="006E2419"/>
    <w:rsid w:val="006E2750"/>
    <w:rsid w:val="006E2A70"/>
    <w:rsid w:val="006E2B4D"/>
    <w:rsid w:val="006E2D6F"/>
    <w:rsid w:val="006E33EF"/>
    <w:rsid w:val="006E3842"/>
    <w:rsid w:val="006E3CF2"/>
    <w:rsid w:val="006E4378"/>
    <w:rsid w:val="006E555D"/>
    <w:rsid w:val="006E5893"/>
    <w:rsid w:val="006E62D9"/>
    <w:rsid w:val="006E6CE7"/>
    <w:rsid w:val="006E742B"/>
    <w:rsid w:val="006E7538"/>
    <w:rsid w:val="006E7A32"/>
    <w:rsid w:val="006E7B14"/>
    <w:rsid w:val="006F0593"/>
    <w:rsid w:val="006F1151"/>
    <w:rsid w:val="006F14F3"/>
    <w:rsid w:val="006F175C"/>
    <w:rsid w:val="006F19DA"/>
    <w:rsid w:val="006F225F"/>
    <w:rsid w:val="006F30CB"/>
    <w:rsid w:val="006F393D"/>
    <w:rsid w:val="006F3D97"/>
    <w:rsid w:val="006F3DBC"/>
    <w:rsid w:val="006F3DD0"/>
    <w:rsid w:val="006F410F"/>
    <w:rsid w:val="006F4566"/>
    <w:rsid w:val="006F4A23"/>
    <w:rsid w:val="006F68BC"/>
    <w:rsid w:val="006F68BE"/>
    <w:rsid w:val="006F69CB"/>
    <w:rsid w:val="007000E7"/>
    <w:rsid w:val="007001C1"/>
    <w:rsid w:val="00700618"/>
    <w:rsid w:val="007006F4"/>
    <w:rsid w:val="00700D16"/>
    <w:rsid w:val="007015C5"/>
    <w:rsid w:val="00701C27"/>
    <w:rsid w:val="0070203C"/>
    <w:rsid w:val="007022C0"/>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52C3"/>
    <w:rsid w:val="00715C1D"/>
    <w:rsid w:val="00716042"/>
    <w:rsid w:val="007161AA"/>
    <w:rsid w:val="00716542"/>
    <w:rsid w:val="00716C83"/>
    <w:rsid w:val="00716D14"/>
    <w:rsid w:val="00716D1A"/>
    <w:rsid w:val="007173CD"/>
    <w:rsid w:val="007178E1"/>
    <w:rsid w:val="00717CD0"/>
    <w:rsid w:val="0072050A"/>
    <w:rsid w:val="00720E9E"/>
    <w:rsid w:val="0072188E"/>
    <w:rsid w:val="00721AD9"/>
    <w:rsid w:val="007222DF"/>
    <w:rsid w:val="007224A3"/>
    <w:rsid w:val="007239D6"/>
    <w:rsid w:val="00723BC6"/>
    <w:rsid w:val="00723E02"/>
    <w:rsid w:val="00724513"/>
    <w:rsid w:val="00724A2D"/>
    <w:rsid w:val="00724ACE"/>
    <w:rsid w:val="00724BF3"/>
    <w:rsid w:val="00725059"/>
    <w:rsid w:val="0072527D"/>
    <w:rsid w:val="007252DE"/>
    <w:rsid w:val="00725B89"/>
    <w:rsid w:val="0072613B"/>
    <w:rsid w:val="0072644F"/>
    <w:rsid w:val="00726680"/>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17FF"/>
    <w:rsid w:val="0074204C"/>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6A3"/>
    <w:rsid w:val="0075282A"/>
    <w:rsid w:val="00752AF6"/>
    <w:rsid w:val="00753700"/>
    <w:rsid w:val="007538EC"/>
    <w:rsid w:val="00753E71"/>
    <w:rsid w:val="00754544"/>
    <w:rsid w:val="00755762"/>
    <w:rsid w:val="00755B19"/>
    <w:rsid w:val="00755F48"/>
    <w:rsid w:val="007562A2"/>
    <w:rsid w:val="00756993"/>
    <w:rsid w:val="00756B1E"/>
    <w:rsid w:val="0075794F"/>
    <w:rsid w:val="00757F97"/>
    <w:rsid w:val="00757FAA"/>
    <w:rsid w:val="00760C4F"/>
    <w:rsid w:val="007614C8"/>
    <w:rsid w:val="00761AD6"/>
    <w:rsid w:val="0076220D"/>
    <w:rsid w:val="00762552"/>
    <w:rsid w:val="00762F10"/>
    <w:rsid w:val="0076375B"/>
    <w:rsid w:val="007642BF"/>
    <w:rsid w:val="00764416"/>
    <w:rsid w:val="007644C2"/>
    <w:rsid w:val="00764AB8"/>
    <w:rsid w:val="00764FC6"/>
    <w:rsid w:val="00765055"/>
    <w:rsid w:val="00765CCA"/>
    <w:rsid w:val="00766089"/>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EA"/>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DE1"/>
    <w:rsid w:val="007B57A9"/>
    <w:rsid w:val="007B5DE8"/>
    <w:rsid w:val="007B6298"/>
    <w:rsid w:val="007B651A"/>
    <w:rsid w:val="007B66DB"/>
    <w:rsid w:val="007B6BC7"/>
    <w:rsid w:val="007B74A1"/>
    <w:rsid w:val="007B77C5"/>
    <w:rsid w:val="007C08EB"/>
    <w:rsid w:val="007C0DAA"/>
    <w:rsid w:val="007C0FFB"/>
    <w:rsid w:val="007C1022"/>
    <w:rsid w:val="007C1137"/>
    <w:rsid w:val="007C1870"/>
    <w:rsid w:val="007C19BE"/>
    <w:rsid w:val="007C1B2C"/>
    <w:rsid w:val="007C209F"/>
    <w:rsid w:val="007C2B51"/>
    <w:rsid w:val="007C2F5E"/>
    <w:rsid w:val="007C35D2"/>
    <w:rsid w:val="007C51BB"/>
    <w:rsid w:val="007C5446"/>
    <w:rsid w:val="007C5E95"/>
    <w:rsid w:val="007C67AB"/>
    <w:rsid w:val="007C709B"/>
    <w:rsid w:val="007D0C7E"/>
    <w:rsid w:val="007D15A6"/>
    <w:rsid w:val="007D1670"/>
    <w:rsid w:val="007D17C7"/>
    <w:rsid w:val="007D22E6"/>
    <w:rsid w:val="007D32CC"/>
    <w:rsid w:val="007D3EEC"/>
    <w:rsid w:val="007D4401"/>
    <w:rsid w:val="007D49B6"/>
    <w:rsid w:val="007D56B1"/>
    <w:rsid w:val="007D57A5"/>
    <w:rsid w:val="007D5C3E"/>
    <w:rsid w:val="007D5E57"/>
    <w:rsid w:val="007E0426"/>
    <w:rsid w:val="007E06AD"/>
    <w:rsid w:val="007E09AD"/>
    <w:rsid w:val="007E0D20"/>
    <w:rsid w:val="007E0EA5"/>
    <w:rsid w:val="007E10C6"/>
    <w:rsid w:val="007E1739"/>
    <w:rsid w:val="007E1FD2"/>
    <w:rsid w:val="007E246C"/>
    <w:rsid w:val="007E2796"/>
    <w:rsid w:val="007E2EB0"/>
    <w:rsid w:val="007E34D1"/>
    <w:rsid w:val="007E36F9"/>
    <w:rsid w:val="007E398F"/>
    <w:rsid w:val="007E3D1E"/>
    <w:rsid w:val="007E4E0A"/>
    <w:rsid w:val="007E4EC1"/>
    <w:rsid w:val="007E500E"/>
    <w:rsid w:val="007E5CAA"/>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07BE"/>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1F2A"/>
    <w:rsid w:val="00822405"/>
    <w:rsid w:val="008228B9"/>
    <w:rsid w:val="00822E11"/>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6795"/>
    <w:rsid w:val="00847493"/>
    <w:rsid w:val="00847CFE"/>
    <w:rsid w:val="008505BA"/>
    <w:rsid w:val="008506CC"/>
    <w:rsid w:val="00850C68"/>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2029"/>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0F2"/>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185"/>
    <w:rsid w:val="00891416"/>
    <w:rsid w:val="00891551"/>
    <w:rsid w:val="00891794"/>
    <w:rsid w:val="00892161"/>
    <w:rsid w:val="008922B2"/>
    <w:rsid w:val="00892D48"/>
    <w:rsid w:val="00892D96"/>
    <w:rsid w:val="00892EEE"/>
    <w:rsid w:val="0089338E"/>
    <w:rsid w:val="00893A2B"/>
    <w:rsid w:val="00893EB3"/>
    <w:rsid w:val="00894DD1"/>
    <w:rsid w:val="008951F1"/>
    <w:rsid w:val="00895607"/>
    <w:rsid w:val="00895CDE"/>
    <w:rsid w:val="00895E91"/>
    <w:rsid w:val="0089644A"/>
    <w:rsid w:val="008966E8"/>
    <w:rsid w:val="0089770C"/>
    <w:rsid w:val="00897D8D"/>
    <w:rsid w:val="00897FCE"/>
    <w:rsid w:val="008A1257"/>
    <w:rsid w:val="008A12A1"/>
    <w:rsid w:val="008A19B1"/>
    <w:rsid w:val="008A1BE2"/>
    <w:rsid w:val="008A2677"/>
    <w:rsid w:val="008A2BE5"/>
    <w:rsid w:val="008A2C95"/>
    <w:rsid w:val="008A30E0"/>
    <w:rsid w:val="008A34E1"/>
    <w:rsid w:val="008A3E7F"/>
    <w:rsid w:val="008A5350"/>
    <w:rsid w:val="008A6174"/>
    <w:rsid w:val="008A6288"/>
    <w:rsid w:val="008A645F"/>
    <w:rsid w:val="008A69A6"/>
    <w:rsid w:val="008A6DF6"/>
    <w:rsid w:val="008A707C"/>
    <w:rsid w:val="008A7783"/>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1CB"/>
    <w:rsid w:val="008C1392"/>
    <w:rsid w:val="008C169E"/>
    <w:rsid w:val="008C1739"/>
    <w:rsid w:val="008C1847"/>
    <w:rsid w:val="008C1FB7"/>
    <w:rsid w:val="008C2245"/>
    <w:rsid w:val="008C23AF"/>
    <w:rsid w:val="008C2A88"/>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6FFA"/>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600E"/>
    <w:rsid w:val="008D621C"/>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549"/>
    <w:rsid w:val="008E7DED"/>
    <w:rsid w:val="008F07F6"/>
    <w:rsid w:val="008F107A"/>
    <w:rsid w:val="008F10F7"/>
    <w:rsid w:val="008F1AA7"/>
    <w:rsid w:val="008F25A2"/>
    <w:rsid w:val="008F2B3F"/>
    <w:rsid w:val="008F2BE6"/>
    <w:rsid w:val="008F3428"/>
    <w:rsid w:val="008F4624"/>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0735"/>
    <w:rsid w:val="0091166A"/>
    <w:rsid w:val="00912D25"/>
    <w:rsid w:val="009131B8"/>
    <w:rsid w:val="00913D56"/>
    <w:rsid w:val="00914237"/>
    <w:rsid w:val="00914452"/>
    <w:rsid w:val="0091472E"/>
    <w:rsid w:val="00915A5A"/>
    <w:rsid w:val="00916303"/>
    <w:rsid w:val="0092018E"/>
    <w:rsid w:val="0092081B"/>
    <w:rsid w:val="00920846"/>
    <w:rsid w:val="00920A07"/>
    <w:rsid w:val="00920AC7"/>
    <w:rsid w:val="00920D7E"/>
    <w:rsid w:val="00921050"/>
    <w:rsid w:val="00921AAD"/>
    <w:rsid w:val="00921E13"/>
    <w:rsid w:val="009222A8"/>
    <w:rsid w:val="009226F7"/>
    <w:rsid w:val="00922E4D"/>
    <w:rsid w:val="00923403"/>
    <w:rsid w:val="00923E5F"/>
    <w:rsid w:val="00923EEE"/>
    <w:rsid w:val="009243AC"/>
    <w:rsid w:val="00924E31"/>
    <w:rsid w:val="009251B9"/>
    <w:rsid w:val="00925382"/>
    <w:rsid w:val="00925403"/>
    <w:rsid w:val="00925604"/>
    <w:rsid w:val="00925B4C"/>
    <w:rsid w:val="00926BCD"/>
    <w:rsid w:val="00926D4C"/>
    <w:rsid w:val="00927A4C"/>
    <w:rsid w:val="00930029"/>
    <w:rsid w:val="00930AEB"/>
    <w:rsid w:val="00930BA6"/>
    <w:rsid w:val="00930DE7"/>
    <w:rsid w:val="0093145A"/>
    <w:rsid w:val="009315AA"/>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5B16"/>
    <w:rsid w:val="009466E9"/>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38D"/>
    <w:rsid w:val="009607E6"/>
    <w:rsid w:val="00960961"/>
    <w:rsid w:val="00961197"/>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2D2F"/>
    <w:rsid w:val="00973120"/>
    <w:rsid w:val="009732EE"/>
    <w:rsid w:val="00973C24"/>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77D3F"/>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7CF"/>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896"/>
    <w:rsid w:val="009A2A4F"/>
    <w:rsid w:val="009A2B59"/>
    <w:rsid w:val="009A2DE1"/>
    <w:rsid w:val="009A3F74"/>
    <w:rsid w:val="009A4294"/>
    <w:rsid w:val="009A46CF"/>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078"/>
    <w:rsid w:val="009C3411"/>
    <w:rsid w:val="009C384C"/>
    <w:rsid w:val="009C3D84"/>
    <w:rsid w:val="009C507E"/>
    <w:rsid w:val="009C5462"/>
    <w:rsid w:val="009C5DB3"/>
    <w:rsid w:val="009C6559"/>
    <w:rsid w:val="009C65B5"/>
    <w:rsid w:val="009C6EBF"/>
    <w:rsid w:val="009C72EA"/>
    <w:rsid w:val="009C7697"/>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6D25"/>
    <w:rsid w:val="009D72B8"/>
    <w:rsid w:val="009D748E"/>
    <w:rsid w:val="009E0356"/>
    <w:rsid w:val="009E0EE7"/>
    <w:rsid w:val="009E176B"/>
    <w:rsid w:val="009E25EE"/>
    <w:rsid w:val="009E27A1"/>
    <w:rsid w:val="009E2CAB"/>
    <w:rsid w:val="009E2D0F"/>
    <w:rsid w:val="009E301E"/>
    <w:rsid w:val="009E3554"/>
    <w:rsid w:val="009E37C8"/>
    <w:rsid w:val="009E3A19"/>
    <w:rsid w:val="009E3D96"/>
    <w:rsid w:val="009E55E1"/>
    <w:rsid w:val="009E705D"/>
    <w:rsid w:val="009E7DD0"/>
    <w:rsid w:val="009E7DFC"/>
    <w:rsid w:val="009E7EB3"/>
    <w:rsid w:val="009F0C9A"/>
    <w:rsid w:val="009F1BB0"/>
    <w:rsid w:val="009F1CFE"/>
    <w:rsid w:val="009F246B"/>
    <w:rsid w:val="009F260D"/>
    <w:rsid w:val="009F2A7A"/>
    <w:rsid w:val="009F3529"/>
    <w:rsid w:val="009F39EF"/>
    <w:rsid w:val="009F4321"/>
    <w:rsid w:val="009F4684"/>
    <w:rsid w:val="009F4900"/>
    <w:rsid w:val="009F501A"/>
    <w:rsid w:val="009F5517"/>
    <w:rsid w:val="009F57D1"/>
    <w:rsid w:val="009F6ABC"/>
    <w:rsid w:val="00A001DD"/>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3D2"/>
    <w:rsid w:val="00A06468"/>
    <w:rsid w:val="00A06656"/>
    <w:rsid w:val="00A06789"/>
    <w:rsid w:val="00A06B52"/>
    <w:rsid w:val="00A07A66"/>
    <w:rsid w:val="00A07E98"/>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3D"/>
    <w:rsid w:val="00A35F89"/>
    <w:rsid w:val="00A3621E"/>
    <w:rsid w:val="00A36396"/>
    <w:rsid w:val="00A36B67"/>
    <w:rsid w:val="00A36BA4"/>
    <w:rsid w:val="00A36BF0"/>
    <w:rsid w:val="00A37442"/>
    <w:rsid w:val="00A37B26"/>
    <w:rsid w:val="00A37E15"/>
    <w:rsid w:val="00A37E9B"/>
    <w:rsid w:val="00A37EEE"/>
    <w:rsid w:val="00A40C31"/>
    <w:rsid w:val="00A416C8"/>
    <w:rsid w:val="00A41E03"/>
    <w:rsid w:val="00A4278F"/>
    <w:rsid w:val="00A42D99"/>
    <w:rsid w:val="00A4332A"/>
    <w:rsid w:val="00A43373"/>
    <w:rsid w:val="00A43494"/>
    <w:rsid w:val="00A43BC1"/>
    <w:rsid w:val="00A43EC4"/>
    <w:rsid w:val="00A43F58"/>
    <w:rsid w:val="00A44744"/>
    <w:rsid w:val="00A44B2E"/>
    <w:rsid w:val="00A454DC"/>
    <w:rsid w:val="00A45842"/>
    <w:rsid w:val="00A46425"/>
    <w:rsid w:val="00A47419"/>
    <w:rsid w:val="00A477A3"/>
    <w:rsid w:val="00A503A4"/>
    <w:rsid w:val="00A50CA1"/>
    <w:rsid w:val="00A5113D"/>
    <w:rsid w:val="00A513D3"/>
    <w:rsid w:val="00A51986"/>
    <w:rsid w:val="00A51B47"/>
    <w:rsid w:val="00A51BC9"/>
    <w:rsid w:val="00A51F5A"/>
    <w:rsid w:val="00A522FE"/>
    <w:rsid w:val="00A52822"/>
    <w:rsid w:val="00A52EF8"/>
    <w:rsid w:val="00A53903"/>
    <w:rsid w:val="00A53946"/>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B43"/>
    <w:rsid w:val="00A62C4F"/>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2BF"/>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95C"/>
    <w:rsid w:val="00A94FF0"/>
    <w:rsid w:val="00A950B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0DF8"/>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342"/>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80"/>
    <w:rsid w:val="00B02EDE"/>
    <w:rsid w:val="00B0372F"/>
    <w:rsid w:val="00B03857"/>
    <w:rsid w:val="00B03B75"/>
    <w:rsid w:val="00B04333"/>
    <w:rsid w:val="00B04DAC"/>
    <w:rsid w:val="00B05036"/>
    <w:rsid w:val="00B058E7"/>
    <w:rsid w:val="00B05D56"/>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D97"/>
    <w:rsid w:val="00B20F9B"/>
    <w:rsid w:val="00B217FA"/>
    <w:rsid w:val="00B2274C"/>
    <w:rsid w:val="00B228C9"/>
    <w:rsid w:val="00B22A51"/>
    <w:rsid w:val="00B2338F"/>
    <w:rsid w:val="00B23695"/>
    <w:rsid w:val="00B24850"/>
    <w:rsid w:val="00B24A4F"/>
    <w:rsid w:val="00B24FCD"/>
    <w:rsid w:val="00B252B2"/>
    <w:rsid w:val="00B2634A"/>
    <w:rsid w:val="00B26CBD"/>
    <w:rsid w:val="00B26F44"/>
    <w:rsid w:val="00B2797D"/>
    <w:rsid w:val="00B30067"/>
    <w:rsid w:val="00B3009C"/>
    <w:rsid w:val="00B30436"/>
    <w:rsid w:val="00B306FD"/>
    <w:rsid w:val="00B30B23"/>
    <w:rsid w:val="00B313B6"/>
    <w:rsid w:val="00B31551"/>
    <w:rsid w:val="00B31718"/>
    <w:rsid w:val="00B31AF7"/>
    <w:rsid w:val="00B31AFF"/>
    <w:rsid w:val="00B31CE2"/>
    <w:rsid w:val="00B324CC"/>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4F81"/>
    <w:rsid w:val="00B4554B"/>
    <w:rsid w:val="00B46062"/>
    <w:rsid w:val="00B463C8"/>
    <w:rsid w:val="00B46B88"/>
    <w:rsid w:val="00B47707"/>
    <w:rsid w:val="00B47AB1"/>
    <w:rsid w:val="00B5052A"/>
    <w:rsid w:val="00B505B1"/>
    <w:rsid w:val="00B506A4"/>
    <w:rsid w:val="00B511EB"/>
    <w:rsid w:val="00B52B29"/>
    <w:rsid w:val="00B52DAD"/>
    <w:rsid w:val="00B5484C"/>
    <w:rsid w:val="00B54ACB"/>
    <w:rsid w:val="00B55273"/>
    <w:rsid w:val="00B559FD"/>
    <w:rsid w:val="00B56608"/>
    <w:rsid w:val="00B56A32"/>
    <w:rsid w:val="00B56EBC"/>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8CC"/>
    <w:rsid w:val="00B750FC"/>
    <w:rsid w:val="00B75526"/>
    <w:rsid w:val="00B76340"/>
    <w:rsid w:val="00B76883"/>
    <w:rsid w:val="00B76920"/>
    <w:rsid w:val="00B775B7"/>
    <w:rsid w:val="00B80A9F"/>
    <w:rsid w:val="00B81116"/>
    <w:rsid w:val="00B8113B"/>
    <w:rsid w:val="00B814C4"/>
    <w:rsid w:val="00B816A7"/>
    <w:rsid w:val="00B82891"/>
    <w:rsid w:val="00B83419"/>
    <w:rsid w:val="00B83D73"/>
    <w:rsid w:val="00B847F7"/>
    <w:rsid w:val="00B84D09"/>
    <w:rsid w:val="00B84DA1"/>
    <w:rsid w:val="00B859CF"/>
    <w:rsid w:val="00B87387"/>
    <w:rsid w:val="00B87741"/>
    <w:rsid w:val="00B87FBA"/>
    <w:rsid w:val="00B90B93"/>
    <w:rsid w:val="00B90DB3"/>
    <w:rsid w:val="00B912FD"/>
    <w:rsid w:val="00B91625"/>
    <w:rsid w:val="00B92155"/>
    <w:rsid w:val="00B92F54"/>
    <w:rsid w:val="00B931C8"/>
    <w:rsid w:val="00B93208"/>
    <w:rsid w:val="00B93A83"/>
    <w:rsid w:val="00B94346"/>
    <w:rsid w:val="00B94749"/>
    <w:rsid w:val="00B94AA5"/>
    <w:rsid w:val="00B94BE5"/>
    <w:rsid w:val="00B95837"/>
    <w:rsid w:val="00B9606A"/>
    <w:rsid w:val="00B96F90"/>
    <w:rsid w:val="00B9737E"/>
    <w:rsid w:val="00B97F61"/>
    <w:rsid w:val="00BA057E"/>
    <w:rsid w:val="00BA1011"/>
    <w:rsid w:val="00BA1A91"/>
    <w:rsid w:val="00BA1C61"/>
    <w:rsid w:val="00BA2EDF"/>
    <w:rsid w:val="00BA3402"/>
    <w:rsid w:val="00BA3D9A"/>
    <w:rsid w:val="00BA435E"/>
    <w:rsid w:val="00BA4543"/>
    <w:rsid w:val="00BA5707"/>
    <w:rsid w:val="00BA578A"/>
    <w:rsid w:val="00BA578E"/>
    <w:rsid w:val="00BA5A71"/>
    <w:rsid w:val="00BA6112"/>
    <w:rsid w:val="00BA6405"/>
    <w:rsid w:val="00BA6A33"/>
    <w:rsid w:val="00BA7688"/>
    <w:rsid w:val="00BA7A90"/>
    <w:rsid w:val="00BB0FD8"/>
    <w:rsid w:val="00BB1758"/>
    <w:rsid w:val="00BB1808"/>
    <w:rsid w:val="00BB1C6F"/>
    <w:rsid w:val="00BB27EE"/>
    <w:rsid w:val="00BB4C37"/>
    <w:rsid w:val="00BB4EF2"/>
    <w:rsid w:val="00BB5856"/>
    <w:rsid w:val="00BB7047"/>
    <w:rsid w:val="00BB73C7"/>
    <w:rsid w:val="00BB7640"/>
    <w:rsid w:val="00BB79CF"/>
    <w:rsid w:val="00BB7E5D"/>
    <w:rsid w:val="00BC01FA"/>
    <w:rsid w:val="00BC090C"/>
    <w:rsid w:val="00BC17A8"/>
    <w:rsid w:val="00BC25E4"/>
    <w:rsid w:val="00BC27DC"/>
    <w:rsid w:val="00BC2AB7"/>
    <w:rsid w:val="00BC2B1D"/>
    <w:rsid w:val="00BC3B95"/>
    <w:rsid w:val="00BC3CB5"/>
    <w:rsid w:val="00BC41AA"/>
    <w:rsid w:val="00BC4A7A"/>
    <w:rsid w:val="00BC5089"/>
    <w:rsid w:val="00BC5441"/>
    <w:rsid w:val="00BC5CC8"/>
    <w:rsid w:val="00BC5ED1"/>
    <w:rsid w:val="00BC66F7"/>
    <w:rsid w:val="00BC69E5"/>
    <w:rsid w:val="00BC69F7"/>
    <w:rsid w:val="00BC6CB5"/>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4B9"/>
    <w:rsid w:val="00BE254C"/>
    <w:rsid w:val="00BE2580"/>
    <w:rsid w:val="00BE2B7F"/>
    <w:rsid w:val="00BE314D"/>
    <w:rsid w:val="00BE317F"/>
    <w:rsid w:val="00BE3C4C"/>
    <w:rsid w:val="00BE3E1F"/>
    <w:rsid w:val="00BE4D0E"/>
    <w:rsid w:val="00BE4E7B"/>
    <w:rsid w:val="00BE54C2"/>
    <w:rsid w:val="00BE6A16"/>
    <w:rsid w:val="00BE6BB8"/>
    <w:rsid w:val="00BE6E8A"/>
    <w:rsid w:val="00BE6F01"/>
    <w:rsid w:val="00BE7567"/>
    <w:rsid w:val="00BE7F63"/>
    <w:rsid w:val="00BE7F66"/>
    <w:rsid w:val="00BE7FD2"/>
    <w:rsid w:val="00BF05E4"/>
    <w:rsid w:val="00BF1181"/>
    <w:rsid w:val="00BF1661"/>
    <w:rsid w:val="00BF1B17"/>
    <w:rsid w:val="00BF22ED"/>
    <w:rsid w:val="00BF2458"/>
    <w:rsid w:val="00BF2A9D"/>
    <w:rsid w:val="00BF2D19"/>
    <w:rsid w:val="00BF3211"/>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681"/>
    <w:rsid w:val="00C1109A"/>
    <w:rsid w:val="00C1190B"/>
    <w:rsid w:val="00C121A5"/>
    <w:rsid w:val="00C121F0"/>
    <w:rsid w:val="00C125E1"/>
    <w:rsid w:val="00C127BF"/>
    <w:rsid w:val="00C1284D"/>
    <w:rsid w:val="00C139C0"/>
    <w:rsid w:val="00C1461A"/>
    <w:rsid w:val="00C14CF9"/>
    <w:rsid w:val="00C1543B"/>
    <w:rsid w:val="00C15564"/>
    <w:rsid w:val="00C15964"/>
    <w:rsid w:val="00C173EC"/>
    <w:rsid w:val="00C17425"/>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42AA"/>
    <w:rsid w:val="00C35606"/>
    <w:rsid w:val="00C35CBC"/>
    <w:rsid w:val="00C35DAA"/>
    <w:rsid w:val="00C3625E"/>
    <w:rsid w:val="00C3667C"/>
    <w:rsid w:val="00C366A6"/>
    <w:rsid w:val="00C36E83"/>
    <w:rsid w:val="00C37D4B"/>
    <w:rsid w:val="00C406AC"/>
    <w:rsid w:val="00C406F8"/>
    <w:rsid w:val="00C406FC"/>
    <w:rsid w:val="00C40A82"/>
    <w:rsid w:val="00C40B17"/>
    <w:rsid w:val="00C40C87"/>
    <w:rsid w:val="00C40DF7"/>
    <w:rsid w:val="00C411FC"/>
    <w:rsid w:val="00C4145D"/>
    <w:rsid w:val="00C41769"/>
    <w:rsid w:val="00C41E31"/>
    <w:rsid w:val="00C420FE"/>
    <w:rsid w:val="00C42A4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62F2"/>
    <w:rsid w:val="00C56892"/>
    <w:rsid w:val="00C56F90"/>
    <w:rsid w:val="00C570DF"/>
    <w:rsid w:val="00C57213"/>
    <w:rsid w:val="00C57AF9"/>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FE8"/>
    <w:rsid w:val="00C702ED"/>
    <w:rsid w:val="00C70365"/>
    <w:rsid w:val="00C707C8"/>
    <w:rsid w:val="00C70BB3"/>
    <w:rsid w:val="00C710A6"/>
    <w:rsid w:val="00C714B3"/>
    <w:rsid w:val="00C71C32"/>
    <w:rsid w:val="00C71C43"/>
    <w:rsid w:val="00C72211"/>
    <w:rsid w:val="00C72EF4"/>
    <w:rsid w:val="00C733C7"/>
    <w:rsid w:val="00C735BD"/>
    <w:rsid w:val="00C73E1F"/>
    <w:rsid w:val="00C748E7"/>
    <w:rsid w:val="00C74B68"/>
    <w:rsid w:val="00C74B69"/>
    <w:rsid w:val="00C74E1B"/>
    <w:rsid w:val="00C76074"/>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4DE3"/>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C6D"/>
    <w:rsid w:val="00CC0892"/>
    <w:rsid w:val="00CC14C2"/>
    <w:rsid w:val="00CC16BD"/>
    <w:rsid w:val="00CC1E9A"/>
    <w:rsid w:val="00CC2717"/>
    <w:rsid w:val="00CC3048"/>
    <w:rsid w:val="00CC349F"/>
    <w:rsid w:val="00CC34A2"/>
    <w:rsid w:val="00CC3B63"/>
    <w:rsid w:val="00CC42C0"/>
    <w:rsid w:val="00CC4A0C"/>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4A"/>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1F2"/>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691"/>
    <w:rsid w:val="00CF7DD8"/>
    <w:rsid w:val="00D0059C"/>
    <w:rsid w:val="00D01146"/>
    <w:rsid w:val="00D0124C"/>
    <w:rsid w:val="00D0124F"/>
    <w:rsid w:val="00D01AAC"/>
    <w:rsid w:val="00D02716"/>
    <w:rsid w:val="00D027FA"/>
    <w:rsid w:val="00D02BDD"/>
    <w:rsid w:val="00D02D35"/>
    <w:rsid w:val="00D03036"/>
    <w:rsid w:val="00D04793"/>
    <w:rsid w:val="00D051AD"/>
    <w:rsid w:val="00D05270"/>
    <w:rsid w:val="00D05831"/>
    <w:rsid w:val="00D06DDF"/>
    <w:rsid w:val="00D07A4B"/>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55"/>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2F1"/>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D3C"/>
    <w:rsid w:val="00D73E47"/>
    <w:rsid w:val="00D7487B"/>
    <w:rsid w:val="00D74B79"/>
    <w:rsid w:val="00D74C4E"/>
    <w:rsid w:val="00D750B5"/>
    <w:rsid w:val="00D76066"/>
    <w:rsid w:val="00D7643F"/>
    <w:rsid w:val="00D76627"/>
    <w:rsid w:val="00D76AD6"/>
    <w:rsid w:val="00D80695"/>
    <w:rsid w:val="00D80925"/>
    <w:rsid w:val="00D81010"/>
    <w:rsid w:val="00D81531"/>
    <w:rsid w:val="00D816F8"/>
    <w:rsid w:val="00D81D17"/>
    <w:rsid w:val="00D82086"/>
    <w:rsid w:val="00D827A1"/>
    <w:rsid w:val="00D83385"/>
    <w:rsid w:val="00D8368C"/>
    <w:rsid w:val="00D83B13"/>
    <w:rsid w:val="00D83FB3"/>
    <w:rsid w:val="00D843E2"/>
    <w:rsid w:val="00D84451"/>
    <w:rsid w:val="00D8495C"/>
    <w:rsid w:val="00D85DB1"/>
    <w:rsid w:val="00D8610D"/>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3EF"/>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86"/>
    <w:rsid w:val="00DD5BA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3AA"/>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74"/>
    <w:rsid w:val="00DF18EB"/>
    <w:rsid w:val="00DF2073"/>
    <w:rsid w:val="00DF2463"/>
    <w:rsid w:val="00DF2924"/>
    <w:rsid w:val="00DF29DA"/>
    <w:rsid w:val="00DF2B92"/>
    <w:rsid w:val="00DF2DE2"/>
    <w:rsid w:val="00DF3BDD"/>
    <w:rsid w:val="00DF40CF"/>
    <w:rsid w:val="00DF46B2"/>
    <w:rsid w:val="00DF46C7"/>
    <w:rsid w:val="00DF4BD8"/>
    <w:rsid w:val="00DF4F92"/>
    <w:rsid w:val="00DF51A3"/>
    <w:rsid w:val="00DF52BC"/>
    <w:rsid w:val="00DF580E"/>
    <w:rsid w:val="00DF5869"/>
    <w:rsid w:val="00DF60B6"/>
    <w:rsid w:val="00DF61D1"/>
    <w:rsid w:val="00DF6463"/>
    <w:rsid w:val="00DF6E26"/>
    <w:rsid w:val="00DF771A"/>
    <w:rsid w:val="00E00524"/>
    <w:rsid w:val="00E01080"/>
    <w:rsid w:val="00E014A2"/>
    <w:rsid w:val="00E01E44"/>
    <w:rsid w:val="00E0275B"/>
    <w:rsid w:val="00E027B3"/>
    <w:rsid w:val="00E02844"/>
    <w:rsid w:val="00E02A79"/>
    <w:rsid w:val="00E033BB"/>
    <w:rsid w:val="00E04075"/>
    <w:rsid w:val="00E0463A"/>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2A9C"/>
    <w:rsid w:val="00E3395C"/>
    <w:rsid w:val="00E33D00"/>
    <w:rsid w:val="00E34134"/>
    <w:rsid w:val="00E34BB5"/>
    <w:rsid w:val="00E36A2C"/>
    <w:rsid w:val="00E36DD6"/>
    <w:rsid w:val="00E3796C"/>
    <w:rsid w:val="00E407BD"/>
    <w:rsid w:val="00E40C75"/>
    <w:rsid w:val="00E41B8D"/>
    <w:rsid w:val="00E41E2F"/>
    <w:rsid w:val="00E41E57"/>
    <w:rsid w:val="00E428C5"/>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AD3"/>
    <w:rsid w:val="00E703DC"/>
    <w:rsid w:val="00E7092B"/>
    <w:rsid w:val="00E70C98"/>
    <w:rsid w:val="00E717C5"/>
    <w:rsid w:val="00E7198F"/>
    <w:rsid w:val="00E724BF"/>
    <w:rsid w:val="00E72518"/>
    <w:rsid w:val="00E73400"/>
    <w:rsid w:val="00E7372D"/>
    <w:rsid w:val="00E73A12"/>
    <w:rsid w:val="00E73C17"/>
    <w:rsid w:val="00E73C38"/>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64"/>
    <w:rsid w:val="00EA4590"/>
    <w:rsid w:val="00EA45A2"/>
    <w:rsid w:val="00EA482F"/>
    <w:rsid w:val="00EA4AFB"/>
    <w:rsid w:val="00EA4D1C"/>
    <w:rsid w:val="00EA581A"/>
    <w:rsid w:val="00EA5A4A"/>
    <w:rsid w:val="00EA62AD"/>
    <w:rsid w:val="00EA6671"/>
    <w:rsid w:val="00EA68A3"/>
    <w:rsid w:val="00EA6973"/>
    <w:rsid w:val="00EA7025"/>
    <w:rsid w:val="00EA779D"/>
    <w:rsid w:val="00EA7A6E"/>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4DC"/>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0FD5"/>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690"/>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CB2"/>
    <w:rsid w:val="00EE2E46"/>
    <w:rsid w:val="00EE363D"/>
    <w:rsid w:val="00EE3DA5"/>
    <w:rsid w:val="00EE3EFC"/>
    <w:rsid w:val="00EE41BB"/>
    <w:rsid w:val="00EE4283"/>
    <w:rsid w:val="00EE4CCE"/>
    <w:rsid w:val="00EE50CE"/>
    <w:rsid w:val="00EE549F"/>
    <w:rsid w:val="00EE594E"/>
    <w:rsid w:val="00EE60DD"/>
    <w:rsid w:val="00EE6882"/>
    <w:rsid w:val="00EE697B"/>
    <w:rsid w:val="00EE713D"/>
    <w:rsid w:val="00EE7318"/>
    <w:rsid w:val="00EE7B01"/>
    <w:rsid w:val="00EE7CB7"/>
    <w:rsid w:val="00EF0058"/>
    <w:rsid w:val="00EF048D"/>
    <w:rsid w:val="00EF077F"/>
    <w:rsid w:val="00EF1923"/>
    <w:rsid w:val="00EF2066"/>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7A2"/>
    <w:rsid w:val="00F00D39"/>
    <w:rsid w:val="00F00EE3"/>
    <w:rsid w:val="00F01972"/>
    <w:rsid w:val="00F02DE6"/>
    <w:rsid w:val="00F02F40"/>
    <w:rsid w:val="00F03279"/>
    <w:rsid w:val="00F035D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17AF4"/>
    <w:rsid w:val="00F20DA7"/>
    <w:rsid w:val="00F212FE"/>
    <w:rsid w:val="00F21BBE"/>
    <w:rsid w:val="00F21D43"/>
    <w:rsid w:val="00F21F05"/>
    <w:rsid w:val="00F21FA7"/>
    <w:rsid w:val="00F22160"/>
    <w:rsid w:val="00F226F7"/>
    <w:rsid w:val="00F22A1A"/>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1B10"/>
    <w:rsid w:val="00F520EA"/>
    <w:rsid w:val="00F52A1B"/>
    <w:rsid w:val="00F52C34"/>
    <w:rsid w:val="00F539D5"/>
    <w:rsid w:val="00F53DEC"/>
    <w:rsid w:val="00F547D9"/>
    <w:rsid w:val="00F54845"/>
    <w:rsid w:val="00F54997"/>
    <w:rsid w:val="00F54F61"/>
    <w:rsid w:val="00F55253"/>
    <w:rsid w:val="00F55878"/>
    <w:rsid w:val="00F55C4B"/>
    <w:rsid w:val="00F56A31"/>
    <w:rsid w:val="00F56BF2"/>
    <w:rsid w:val="00F57242"/>
    <w:rsid w:val="00F57645"/>
    <w:rsid w:val="00F603D1"/>
    <w:rsid w:val="00F608C5"/>
    <w:rsid w:val="00F6091F"/>
    <w:rsid w:val="00F6106A"/>
    <w:rsid w:val="00F6118F"/>
    <w:rsid w:val="00F61217"/>
    <w:rsid w:val="00F614EB"/>
    <w:rsid w:val="00F618AE"/>
    <w:rsid w:val="00F61A22"/>
    <w:rsid w:val="00F61D2B"/>
    <w:rsid w:val="00F62CA4"/>
    <w:rsid w:val="00F632E4"/>
    <w:rsid w:val="00F646B4"/>
    <w:rsid w:val="00F647E8"/>
    <w:rsid w:val="00F64A0C"/>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19FC"/>
    <w:rsid w:val="00F81DC5"/>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0DB5"/>
    <w:rsid w:val="00FA1187"/>
    <w:rsid w:val="00FA11C2"/>
    <w:rsid w:val="00FA142F"/>
    <w:rsid w:val="00FA1F72"/>
    <w:rsid w:val="00FA22AE"/>
    <w:rsid w:val="00FA273A"/>
    <w:rsid w:val="00FA2E65"/>
    <w:rsid w:val="00FA3188"/>
    <w:rsid w:val="00FA333D"/>
    <w:rsid w:val="00FA3FEF"/>
    <w:rsid w:val="00FA40A3"/>
    <w:rsid w:val="00FA4BFE"/>
    <w:rsid w:val="00FA507D"/>
    <w:rsid w:val="00FA5D69"/>
    <w:rsid w:val="00FA5EBC"/>
    <w:rsid w:val="00FA60BC"/>
    <w:rsid w:val="00FA6EF2"/>
    <w:rsid w:val="00FA78A7"/>
    <w:rsid w:val="00FA7B58"/>
    <w:rsid w:val="00FB0016"/>
    <w:rsid w:val="00FB0231"/>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E88"/>
    <w:rsid w:val="00FC68CB"/>
    <w:rsid w:val="00FC7842"/>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487"/>
    <w:rsid w:val="00FE4B24"/>
    <w:rsid w:val="00FE4D42"/>
    <w:rsid w:val="00FE4E19"/>
    <w:rsid w:val="00FE4FDC"/>
    <w:rsid w:val="00FE514E"/>
    <w:rsid w:val="00FE52BA"/>
    <w:rsid w:val="00FE5C56"/>
    <w:rsid w:val="00FE6979"/>
    <w:rsid w:val="00FE6B52"/>
    <w:rsid w:val="00FE6B83"/>
    <w:rsid w:val="00FE784B"/>
    <w:rsid w:val="00FE7DC2"/>
    <w:rsid w:val="00FE7DDB"/>
    <w:rsid w:val="00FE7ECB"/>
    <w:rsid w:val="00FF0625"/>
    <w:rsid w:val="00FF0AA0"/>
    <w:rsid w:val="00FF0D05"/>
    <w:rsid w:val="00FF1538"/>
    <w:rsid w:val="00FF16E3"/>
    <w:rsid w:val="00FF176D"/>
    <w:rsid w:val="00FF27FB"/>
    <w:rsid w:val="00FF2B22"/>
    <w:rsid w:val="00FF3699"/>
    <w:rsid w:val="00FF3A31"/>
    <w:rsid w:val="00FF4080"/>
    <w:rsid w:val="00FF48A3"/>
    <w:rsid w:val="00FF5BAB"/>
    <w:rsid w:val="00FF641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header" Target="header9.xml"/><Relationship Id="rId21" Type="http://schemas.openxmlformats.org/officeDocument/2006/relationships/hyperlink" Target="https://jvet.hhi.fraunhofer.de/trac/vvc/ticket/97" TargetMode="External"/><Relationship Id="rId34" Type="http://schemas.openxmlformats.org/officeDocument/2006/relationships/header" Target="header4.xml"/><Relationship Id="rId42" Type="http://schemas.openxmlformats.org/officeDocument/2006/relationships/image" Target="media/image3.emf"/><Relationship Id="rId47" Type="http://schemas.openxmlformats.org/officeDocument/2006/relationships/image" Target="media/image8.png"/><Relationship Id="rId50" Type="http://schemas.openxmlformats.org/officeDocument/2006/relationships/oleObject" Target="embeddings/Microsoft_Visio_2003-2010_Drawing.vsd"/><Relationship Id="rId55" Type="http://schemas.openxmlformats.org/officeDocument/2006/relationships/footer" Target="footer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3.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yperlink" Target="https://jvet.hhi.fraunhofer.de/trac/vvc/ticket/167" TargetMode="External"/><Relationship Id="rId37" Type="http://schemas.openxmlformats.org/officeDocument/2006/relationships/header" Target="header7.xml"/><Relationship Id="rId40" Type="http://schemas.openxmlformats.org/officeDocument/2006/relationships/footer" Target="footer4.xml"/><Relationship Id="rId45" Type="http://schemas.openxmlformats.org/officeDocument/2006/relationships/image" Target="media/image6.emf"/><Relationship Id="rId53" Type="http://schemas.openxmlformats.org/officeDocument/2006/relationships/header" Target="header10.xml"/><Relationship Id="rId58" Type="http://schemas.microsoft.com/office/2011/relationships/people" Target="people.xml"/><Relationship Id="rId5" Type="http://schemas.openxmlformats.org/officeDocument/2006/relationships/webSettings" Target="webSettings.xml"/><Relationship Id="rId19" Type="http://schemas.openxmlformats.org/officeDocument/2006/relationships/hyperlink" Target="https://jvet.hhi.fraunhofer.de/trac/vvc/ticket/85"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footer" Target="footer1.xml"/><Relationship Id="rId30" Type="http://schemas.openxmlformats.org/officeDocument/2006/relationships/footer" Target="footer3.xml"/><Relationship Id="rId35" Type="http://schemas.openxmlformats.org/officeDocument/2006/relationships/header" Target="header5.xml"/><Relationship Id="rId43" Type="http://schemas.openxmlformats.org/officeDocument/2006/relationships/image" Target="media/image4.emf"/><Relationship Id="rId48" Type="http://schemas.openxmlformats.org/officeDocument/2006/relationships/image" Target="media/image9.png"/><Relationship Id="rId56" Type="http://schemas.openxmlformats.org/officeDocument/2006/relationships/footer" Target="footer7.xml"/><Relationship Id="rId8" Type="http://schemas.openxmlformats.org/officeDocument/2006/relationships/image" Target="media/image1.png"/><Relationship Id="rId51" Type="http://schemas.openxmlformats.org/officeDocument/2006/relationships/image" Target="media/image11.jpe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yperlink" Target="https://jvet.hhi.fraunhofer.de/trac/vvc/ticket/175" TargetMode="External"/><Relationship Id="rId38" Type="http://schemas.openxmlformats.org/officeDocument/2006/relationships/header" Target="header8.xml"/><Relationship Id="rId46" Type="http://schemas.openxmlformats.org/officeDocument/2006/relationships/image" Target="media/image7.png"/><Relationship Id="rId59" Type="http://schemas.openxmlformats.org/officeDocument/2006/relationships/theme" Target="theme/theme1.xml"/><Relationship Id="rId20" Type="http://schemas.openxmlformats.org/officeDocument/2006/relationships/hyperlink" Target="https://jvet.hhi.fraunhofer.de/trac/vvc/ticket/92" TargetMode="External"/><Relationship Id="rId41" Type="http://schemas.openxmlformats.org/officeDocument/2006/relationships/footer" Target="footer5.xml"/><Relationship Id="rId54"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footer" Target="footer2.xml"/><Relationship Id="rId36" Type="http://schemas.openxmlformats.org/officeDocument/2006/relationships/header" Target="header6.xml"/><Relationship Id="rId49" Type="http://schemas.openxmlformats.org/officeDocument/2006/relationships/image" Target="media/image10.emf"/><Relationship Id="rId57" Type="http://schemas.openxmlformats.org/officeDocument/2006/relationships/fontTable" Target="fontTable.xml"/><Relationship Id="rId10" Type="http://schemas.openxmlformats.org/officeDocument/2006/relationships/hyperlink" Target="https://jvet.hhi.fraunhofer.de/trac/vvc/ticket/65" TargetMode="External"/><Relationship Id="rId31" Type="http://schemas.openxmlformats.org/officeDocument/2006/relationships/hyperlink" Target="https://jvet.hhi.fraunhofer.de/trac/vvc/ticket/154" TargetMode="External"/><Relationship Id="rId44" Type="http://schemas.openxmlformats.org/officeDocument/2006/relationships/image" Target="media/image5.emf"/><Relationship Id="rId52"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5DBAE5-9BFE-4163-9732-B95E916FE5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0</TotalTime>
  <Pages>288</Pages>
  <Words>147351</Words>
  <Characters>796917</Characters>
  <Application>Microsoft Office Word</Application>
  <DocSecurity>0</DocSecurity>
  <Lines>6640</Lines>
  <Paragraphs>1884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942384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Hendry_d016</cp:lastModifiedBy>
  <cp:revision>2</cp:revision>
  <cp:lastPrinted>2018-08-10T01:41:00Z</cp:lastPrinted>
  <dcterms:created xsi:type="dcterms:W3CDTF">2019-03-22T15:15:00Z</dcterms:created>
  <dcterms:modified xsi:type="dcterms:W3CDTF">2019-03-22T15:15:00Z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1553263017</vt:lpwstr>
  </property>
</Properties>
</file>